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903D26" w:rsidR="004F0988" w:rsidRDefault="004F0988" w:rsidP="006B3863">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BF4ABD">
              <w:rPr>
                <w:sz w:val="64"/>
              </w:rPr>
              <w:t>TS</w:t>
            </w:r>
            <w:bookmarkEnd w:id="2"/>
            <w:r w:rsidRPr="00BF4ABD">
              <w:rPr>
                <w:sz w:val="64"/>
              </w:rPr>
              <w:t xml:space="preserve"> </w:t>
            </w:r>
            <w:bookmarkStart w:id="3" w:name="specNumber"/>
            <w:r w:rsidR="00BF4ABD">
              <w:rPr>
                <w:sz w:val="64"/>
              </w:rPr>
              <w:t>24</w:t>
            </w:r>
            <w:r w:rsidRPr="00BF4ABD">
              <w:rPr>
                <w:sz w:val="64"/>
              </w:rPr>
              <w:t>.</w:t>
            </w:r>
            <w:r w:rsidR="00BF4ABD">
              <w:rPr>
                <w:sz w:val="64"/>
              </w:rPr>
              <w:t>543</w:t>
            </w:r>
            <w:bookmarkEnd w:id="3"/>
            <w:r w:rsidRPr="00BF4ABD">
              <w:rPr>
                <w:sz w:val="64"/>
              </w:rPr>
              <w:t xml:space="preserve"> </w:t>
            </w:r>
            <w:r w:rsidRPr="00BF4ABD">
              <w:t>V</w:t>
            </w:r>
            <w:bookmarkStart w:id="4" w:name="specVersion"/>
            <w:r w:rsidR="00BF4ABD">
              <w:t>0</w:t>
            </w:r>
            <w:r w:rsidRPr="00BF4ABD">
              <w:t>.</w:t>
            </w:r>
            <w:r w:rsidR="006B3863">
              <w:t>3</w:t>
            </w:r>
            <w:r w:rsidRPr="00BF4ABD">
              <w:t>.</w:t>
            </w:r>
            <w:r w:rsidR="00BF4ABD">
              <w:t>0</w:t>
            </w:r>
            <w:bookmarkEnd w:id="4"/>
            <w:r w:rsidRPr="00BF4ABD">
              <w:t xml:space="preserve"> </w:t>
            </w:r>
            <w:r w:rsidRPr="00BF4ABD">
              <w:rPr>
                <w:sz w:val="32"/>
              </w:rPr>
              <w:t>(</w:t>
            </w:r>
            <w:bookmarkStart w:id="5" w:name="issueDate"/>
            <w:r w:rsidR="00BF4ABD">
              <w:rPr>
                <w:sz w:val="32"/>
              </w:rPr>
              <w:t>2023</w:t>
            </w:r>
            <w:r w:rsidRPr="00BF4ABD">
              <w:rPr>
                <w:sz w:val="32"/>
              </w:rPr>
              <w:t>-</w:t>
            </w:r>
            <w:r w:rsidR="00230528">
              <w:rPr>
                <w:sz w:val="32"/>
              </w:rPr>
              <w:t>1</w:t>
            </w:r>
            <w:r w:rsidR="006B3863">
              <w:rPr>
                <w:sz w:val="32"/>
              </w:rPr>
              <w:t>1</w:t>
            </w:r>
            <w:bookmarkEnd w:id="5"/>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6" w:name="spectype2"/>
            <w:r w:rsidRPr="00BF4ABD">
              <w:t>Specification</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7"/>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8" w:name="specRelease"/>
            <w:r w:rsidRPr="00BF4ABD">
              <w:rPr>
                <w:rStyle w:val="ZGSM"/>
              </w:rPr>
              <w:t>1</w:t>
            </w:r>
            <w:r w:rsidR="00BF4ABD" w:rsidRPr="00BF4ABD">
              <w:rPr>
                <w:rStyle w:val="ZGSM"/>
              </w:rPr>
              <w:t>8</w:t>
            </w:r>
            <w:bookmarkEnd w:id="8"/>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B386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862924"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BF4ABD">
              <w:rPr>
                <w:noProof/>
                <w:sz w:val="18"/>
              </w:rPr>
              <w:t>2</w:t>
            </w:r>
            <w:r w:rsidR="008E2D68" w:rsidRPr="00BF4ABD">
              <w:rPr>
                <w:noProof/>
                <w:sz w:val="18"/>
              </w:rPr>
              <w:t>02</w:t>
            </w:r>
            <w:bookmarkEnd w:id="13"/>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261B974" w14:textId="77777777" w:rsidR="00C47F26" w:rsidRPr="00052C58"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C47F26">
        <w:t>Foreword</w:t>
      </w:r>
      <w:r w:rsidR="00C47F26">
        <w:tab/>
      </w:r>
      <w:r w:rsidR="00C47F26">
        <w:fldChar w:fldCharType="begin"/>
      </w:r>
      <w:r w:rsidR="00C47F26">
        <w:instrText xml:space="preserve"> PAGEREF _Toc151455716 \h </w:instrText>
      </w:r>
      <w:r w:rsidR="00C47F26">
        <w:fldChar w:fldCharType="separate"/>
      </w:r>
      <w:r w:rsidR="00C47F26">
        <w:t>5</w:t>
      </w:r>
      <w:r w:rsidR="00C47F26">
        <w:fldChar w:fldCharType="end"/>
      </w:r>
    </w:p>
    <w:p w14:paraId="7A1449DD" w14:textId="77777777" w:rsidR="00C47F26" w:rsidRPr="00052C58" w:rsidRDefault="00C47F26">
      <w:pPr>
        <w:pStyle w:val="TOC1"/>
        <w:rPr>
          <w:rFonts w:ascii="Calibri" w:hAnsi="Calibri"/>
          <w:szCs w:val="22"/>
          <w:lang w:val="en-US"/>
        </w:rPr>
      </w:pPr>
      <w:r>
        <w:t>1</w:t>
      </w:r>
      <w:r w:rsidRPr="00052C58">
        <w:rPr>
          <w:rFonts w:ascii="Calibri" w:hAnsi="Calibri"/>
          <w:szCs w:val="22"/>
          <w:lang w:val="en-US"/>
        </w:rPr>
        <w:tab/>
      </w:r>
      <w:r>
        <w:t>Scope</w:t>
      </w:r>
      <w:r>
        <w:tab/>
      </w:r>
      <w:r>
        <w:fldChar w:fldCharType="begin"/>
      </w:r>
      <w:r>
        <w:instrText xml:space="preserve"> PAGEREF _Toc151455717 \h </w:instrText>
      </w:r>
      <w:r>
        <w:fldChar w:fldCharType="separate"/>
      </w:r>
      <w:r>
        <w:t>7</w:t>
      </w:r>
      <w:r>
        <w:fldChar w:fldCharType="end"/>
      </w:r>
    </w:p>
    <w:p w14:paraId="7762A25D" w14:textId="77777777" w:rsidR="00C47F26" w:rsidRPr="00052C58" w:rsidRDefault="00C47F26">
      <w:pPr>
        <w:pStyle w:val="TOC1"/>
        <w:rPr>
          <w:rFonts w:ascii="Calibri" w:hAnsi="Calibri"/>
          <w:szCs w:val="22"/>
          <w:lang w:val="en-US"/>
        </w:rPr>
      </w:pPr>
      <w:r>
        <w:t>2</w:t>
      </w:r>
      <w:r w:rsidRPr="00052C58">
        <w:rPr>
          <w:rFonts w:ascii="Calibri" w:hAnsi="Calibri"/>
          <w:szCs w:val="22"/>
          <w:lang w:val="en-US"/>
        </w:rPr>
        <w:tab/>
      </w:r>
      <w:r>
        <w:t>References</w:t>
      </w:r>
      <w:r>
        <w:tab/>
      </w:r>
      <w:r>
        <w:fldChar w:fldCharType="begin"/>
      </w:r>
      <w:r>
        <w:instrText xml:space="preserve"> PAGEREF _Toc151455718 \h </w:instrText>
      </w:r>
      <w:r>
        <w:fldChar w:fldCharType="separate"/>
      </w:r>
      <w:r>
        <w:t>7</w:t>
      </w:r>
      <w:r>
        <w:fldChar w:fldCharType="end"/>
      </w:r>
    </w:p>
    <w:p w14:paraId="1DFBBD1A" w14:textId="77777777" w:rsidR="00C47F26" w:rsidRPr="00052C58" w:rsidRDefault="00C47F26">
      <w:pPr>
        <w:pStyle w:val="TOC1"/>
        <w:rPr>
          <w:rFonts w:ascii="Calibri" w:hAnsi="Calibri"/>
          <w:szCs w:val="22"/>
          <w:lang w:val="en-US"/>
        </w:rPr>
      </w:pPr>
      <w:r>
        <w:t>3</w:t>
      </w:r>
      <w:r w:rsidRPr="00052C58">
        <w:rPr>
          <w:rFonts w:ascii="Calibri" w:hAnsi="Calibri"/>
          <w:szCs w:val="22"/>
          <w:lang w:val="en-US"/>
        </w:rPr>
        <w:tab/>
      </w:r>
      <w:r>
        <w:t>Definitions of terms, symbols and abbreviations</w:t>
      </w:r>
      <w:r>
        <w:tab/>
      </w:r>
      <w:r>
        <w:fldChar w:fldCharType="begin"/>
      </w:r>
      <w:r>
        <w:instrText xml:space="preserve"> PAGEREF _Toc151455719 \h </w:instrText>
      </w:r>
      <w:r>
        <w:fldChar w:fldCharType="separate"/>
      </w:r>
      <w:r>
        <w:t>8</w:t>
      </w:r>
      <w:r>
        <w:fldChar w:fldCharType="end"/>
      </w:r>
    </w:p>
    <w:p w14:paraId="5D9256E6" w14:textId="77777777" w:rsidR="00C47F26" w:rsidRPr="00052C58" w:rsidRDefault="00C47F26">
      <w:pPr>
        <w:pStyle w:val="TOC2"/>
        <w:rPr>
          <w:rFonts w:ascii="Calibri" w:hAnsi="Calibri"/>
          <w:sz w:val="22"/>
          <w:szCs w:val="22"/>
          <w:lang w:val="en-US"/>
        </w:rPr>
      </w:pPr>
      <w:r>
        <w:t>3.1</w:t>
      </w:r>
      <w:r w:rsidRPr="00052C58">
        <w:rPr>
          <w:rFonts w:ascii="Calibri" w:hAnsi="Calibri"/>
          <w:sz w:val="22"/>
          <w:szCs w:val="22"/>
          <w:lang w:val="en-US"/>
        </w:rPr>
        <w:tab/>
      </w:r>
      <w:r>
        <w:t>Terms</w:t>
      </w:r>
      <w:r>
        <w:tab/>
      </w:r>
      <w:r>
        <w:fldChar w:fldCharType="begin"/>
      </w:r>
      <w:r>
        <w:instrText xml:space="preserve"> PAGEREF _Toc151455720 \h </w:instrText>
      </w:r>
      <w:r>
        <w:fldChar w:fldCharType="separate"/>
      </w:r>
      <w:r>
        <w:t>8</w:t>
      </w:r>
      <w:r>
        <w:fldChar w:fldCharType="end"/>
      </w:r>
    </w:p>
    <w:p w14:paraId="521CA832" w14:textId="77777777" w:rsidR="00C47F26" w:rsidRPr="00052C58" w:rsidRDefault="00C47F26">
      <w:pPr>
        <w:pStyle w:val="TOC2"/>
        <w:rPr>
          <w:rFonts w:ascii="Calibri" w:hAnsi="Calibri"/>
          <w:sz w:val="22"/>
          <w:szCs w:val="22"/>
          <w:lang w:val="en-US"/>
        </w:rPr>
      </w:pPr>
      <w:r>
        <w:t>3.2</w:t>
      </w:r>
      <w:r w:rsidRPr="00052C58">
        <w:rPr>
          <w:rFonts w:ascii="Calibri" w:hAnsi="Calibri"/>
          <w:sz w:val="22"/>
          <w:szCs w:val="22"/>
          <w:lang w:val="en-US"/>
        </w:rPr>
        <w:tab/>
      </w:r>
      <w:r>
        <w:t>Abbreviations</w:t>
      </w:r>
      <w:r>
        <w:tab/>
      </w:r>
      <w:r>
        <w:fldChar w:fldCharType="begin"/>
      </w:r>
      <w:r>
        <w:instrText xml:space="preserve"> PAGEREF _Toc151455721 \h </w:instrText>
      </w:r>
      <w:r>
        <w:fldChar w:fldCharType="separate"/>
      </w:r>
      <w:r>
        <w:t>8</w:t>
      </w:r>
      <w:r>
        <w:fldChar w:fldCharType="end"/>
      </w:r>
    </w:p>
    <w:p w14:paraId="306D5C8F" w14:textId="77777777" w:rsidR="00C47F26" w:rsidRPr="00052C58" w:rsidRDefault="00C47F26">
      <w:pPr>
        <w:pStyle w:val="TOC1"/>
        <w:rPr>
          <w:rFonts w:ascii="Calibri" w:hAnsi="Calibri"/>
          <w:szCs w:val="22"/>
          <w:lang w:val="en-US"/>
        </w:rPr>
      </w:pPr>
      <w:r>
        <w:t>4</w:t>
      </w:r>
      <w:r w:rsidRPr="00052C58">
        <w:rPr>
          <w:rFonts w:ascii="Calibri" w:hAnsi="Calibri"/>
          <w:szCs w:val="22"/>
          <w:lang w:val="en-US"/>
        </w:rPr>
        <w:tab/>
      </w:r>
      <w:r>
        <w:t>General description</w:t>
      </w:r>
      <w:r>
        <w:tab/>
      </w:r>
      <w:r>
        <w:fldChar w:fldCharType="begin"/>
      </w:r>
      <w:r>
        <w:instrText xml:space="preserve"> PAGEREF _Toc151455722 \h </w:instrText>
      </w:r>
      <w:r>
        <w:fldChar w:fldCharType="separate"/>
      </w:r>
      <w:r>
        <w:t>9</w:t>
      </w:r>
      <w:r>
        <w:fldChar w:fldCharType="end"/>
      </w:r>
    </w:p>
    <w:p w14:paraId="6E849DFB" w14:textId="77777777" w:rsidR="00C47F26" w:rsidRPr="00052C58" w:rsidRDefault="00C47F26">
      <w:pPr>
        <w:pStyle w:val="TOC1"/>
        <w:rPr>
          <w:rFonts w:ascii="Calibri" w:hAnsi="Calibri"/>
          <w:szCs w:val="22"/>
          <w:lang w:val="en-US"/>
        </w:rPr>
      </w:pPr>
      <w:r>
        <w:t>5</w:t>
      </w:r>
      <w:r w:rsidRPr="00052C58">
        <w:rPr>
          <w:rFonts w:ascii="Calibri" w:hAnsi="Calibri"/>
          <w:szCs w:val="22"/>
          <w:lang w:val="en-US"/>
        </w:rPr>
        <w:tab/>
      </w:r>
      <w:r>
        <w:t>Edge applications over 3GPP services</w:t>
      </w:r>
      <w:r>
        <w:tab/>
      </w:r>
      <w:r>
        <w:fldChar w:fldCharType="begin"/>
      </w:r>
      <w:r>
        <w:instrText xml:space="preserve"> PAGEREF _Toc151455723 \h </w:instrText>
      </w:r>
      <w:r>
        <w:fldChar w:fldCharType="separate"/>
      </w:r>
      <w:r>
        <w:t>9</w:t>
      </w:r>
      <w:r>
        <w:fldChar w:fldCharType="end"/>
      </w:r>
    </w:p>
    <w:p w14:paraId="70ADA3B0" w14:textId="77777777" w:rsidR="00C47F26" w:rsidRPr="00052C58" w:rsidRDefault="00C47F26">
      <w:pPr>
        <w:pStyle w:val="TOC1"/>
        <w:rPr>
          <w:rFonts w:ascii="Calibri" w:hAnsi="Calibri"/>
          <w:szCs w:val="22"/>
          <w:lang w:val="en-US"/>
        </w:rPr>
      </w:pPr>
      <w:r>
        <w:t>6</w:t>
      </w:r>
      <w:r w:rsidRPr="00052C58">
        <w:rPr>
          <w:rFonts w:ascii="Calibri" w:hAnsi="Calibri"/>
          <w:szCs w:val="22"/>
          <w:lang w:val="en-US"/>
        </w:rPr>
        <w:tab/>
      </w:r>
      <w:r>
        <w:t>Functional entities</w:t>
      </w:r>
      <w:r>
        <w:tab/>
      </w:r>
      <w:r>
        <w:fldChar w:fldCharType="begin"/>
      </w:r>
      <w:r>
        <w:instrText xml:space="preserve"> PAGEREF _Toc151455724 \h </w:instrText>
      </w:r>
      <w:r>
        <w:fldChar w:fldCharType="separate"/>
      </w:r>
      <w:r>
        <w:t>9</w:t>
      </w:r>
      <w:r>
        <w:fldChar w:fldCharType="end"/>
      </w:r>
    </w:p>
    <w:p w14:paraId="506D7A5E" w14:textId="77777777" w:rsidR="00C47F26" w:rsidRPr="00052C58" w:rsidRDefault="00C47F26">
      <w:pPr>
        <w:pStyle w:val="TOC2"/>
        <w:rPr>
          <w:rFonts w:ascii="Calibri" w:hAnsi="Calibri"/>
          <w:sz w:val="22"/>
          <w:szCs w:val="22"/>
          <w:lang w:val="en-US"/>
        </w:rPr>
      </w:pPr>
      <w:r w:rsidRPr="003A2996">
        <w:rPr>
          <w:lang w:val="en-US"/>
        </w:rPr>
        <w:t>6.1</w:t>
      </w:r>
      <w:r w:rsidRPr="00052C58">
        <w:rPr>
          <w:rFonts w:ascii="Calibri" w:hAnsi="Calibri"/>
          <w:sz w:val="22"/>
          <w:szCs w:val="22"/>
          <w:lang w:val="en-US"/>
        </w:rPr>
        <w:tab/>
      </w:r>
      <w:r w:rsidRPr="003A2996">
        <w:rPr>
          <w:lang w:val="en-US"/>
        </w:rPr>
        <w:t>SEAL data delivery management client (SDDM-C)</w:t>
      </w:r>
      <w:r>
        <w:tab/>
      </w:r>
      <w:r>
        <w:fldChar w:fldCharType="begin"/>
      </w:r>
      <w:r>
        <w:instrText xml:space="preserve"> PAGEREF _Toc151455725 \h </w:instrText>
      </w:r>
      <w:r>
        <w:fldChar w:fldCharType="separate"/>
      </w:r>
      <w:r>
        <w:t>9</w:t>
      </w:r>
      <w:r>
        <w:fldChar w:fldCharType="end"/>
      </w:r>
    </w:p>
    <w:p w14:paraId="12FC437D" w14:textId="77777777" w:rsidR="00C47F26" w:rsidRPr="00052C58" w:rsidRDefault="00C47F26">
      <w:pPr>
        <w:pStyle w:val="TOC2"/>
        <w:rPr>
          <w:rFonts w:ascii="Calibri" w:hAnsi="Calibri"/>
          <w:sz w:val="22"/>
          <w:szCs w:val="22"/>
          <w:lang w:val="en-US"/>
        </w:rPr>
      </w:pPr>
      <w:r w:rsidRPr="003A2996">
        <w:rPr>
          <w:lang w:val="en-US"/>
        </w:rPr>
        <w:t>6.2</w:t>
      </w:r>
      <w:r w:rsidRPr="00052C58">
        <w:rPr>
          <w:rFonts w:ascii="Calibri" w:hAnsi="Calibri"/>
          <w:sz w:val="22"/>
          <w:szCs w:val="22"/>
          <w:lang w:val="en-US"/>
        </w:rPr>
        <w:tab/>
      </w:r>
      <w:r w:rsidRPr="003A2996">
        <w:rPr>
          <w:lang w:val="en-US"/>
        </w:rPr>
        <w:t>SEAL data delivery management server (SDDM-S)</w:t>
      </w:r>
      <w:r>
        <w:tab/>
      </w:r>
      <w:r>
        <w:fldChar w:fldCharType="begin"/>
      </w:r>
      <w:r>
        <w:instrText xml:space="preserve"> PAGEREF _Toc151455726 \h </w:instrText>
      </w:r>
      <w:r>
        <w:fldChar w:fldCharType="separate"/>
      </w:r>
      <w:r>
        <w:t>10</w:t>
      </w:r>
      <w:r>
        <w:fldChar w:fldCharType="end"/>
      </w:r>
    </w:p>
    <w:p w14:paraId="72B5D5FE" w14:textId="77777777" w:rsidR="00C47F26" w:rsidRPr="00052C58" w:rsidRDefault="00C47F26">
      <w:pPr>
        <w:pStyle w:val="TOC1"/>
        <w:rPr>
          <w:rFonts w:ascii="Calibri" w:hAnsi="Calibri"/>
          <w:szCs w:val="22"/>
          <w:lang w:val="en-US"/>
        </w:rPr>
      </w:pPr>
      <w:r>
        <w:t>7</w:t>
      </w:r>
      <w:r w:rsidRPr="00052C58">
        <w:rPr>
          <w:rFonts w:ascii="Calibri" w:hAnsi="Calibri"/>
          <w:szCs w:val="22"/>
          <w:lang w:val="en-US"/>
        </w:rPr>
        <w:tab/>
      </w:r>
      <w:r w:rsidRPr="003A2996">
        <w:rPr>
          <w:lang w:val="en-US"/>
        </w:rPr>
        <w:t>Data delivery management procedures</w:t>
      </w:r>
      <w:r>
        <w:tab/>
      </w:r>
      <w:r>
        <w:fldChar w:fldCharType="begin"/>
      </w:r>
      <w:r>
        <w:instrText xml:space="preserve"> PAGEREF _Toc151455727 \h </w:instrText>
      </w:r>
      <w:r>
        <w:fldChar w:fldCharType="separate"/>
      </w:r>
      <w:r>
        <w:t>10</w:t>
      </w:r>
      <w:r>
        <w:fldChar w:fldCharType="end"/>
      </w:r>
    </w:p>
    <w:p w14:paraId="44DF6B55" w14:textId="77777777" w:rsidR="00C47F26" w:rsidRPr="00052C58" w:rsidRDefault="00C47F26">
      <w:pPr>
        <w:pStyle w:val="TOC2"/>
        <w:rPr>
          <w:rFonts w:ascii="Calibri" w:hAnsi="Calibri"/>
          <w:sz w:val="22"/>
          <w:szCs w:val="22"/>
          <w:lang w:val="en-US"/>
        </w:rPr>
      </w:pPr>
      <w:r>
        <w:t>7.1</w:t>
      </w:r>
      <w:r w:rsidRPr="00052C58">
        <w:rPr>
          <w:rFonts w:ascii="Calibri" w:hAnsi="Calibri"/>
          <w:sz w:val="22"/>
          <w:szCs w:val="22"/>
          <w:lang w:val="en-US"/>
        </w:rPr>
        <w:tab/>
      </w:r>
      <w:r>
        <w:t>General</w:t>
      </w:r>
      <w:r>
        <w:tab/>
      </w:r>
      <w:r>
        <w:fldChar w:fldCharType="begin"/>
      </w:r>
      <w:r>
        <w:instrText xml:space="preserve"> PAGEREF _Toc151455728 \h </w:instrText>
      </w:r>
      <w:r>
        <w:fldChar w:fldCharType="separate"/>
      </w:r>
      <w:r>
        <w:t>10</w:t>
      </w:r>
      <w:r>
        <w:fldChar w:fldCharType="end"/>
      </w:r>
    </w:p>
    <w:p w14:paraId="4A2571AC" w14:textId="77777777" w:rsidR="00C47F26" w:rsidRPr="00052C58" w:rsidRDefault="00C47F26">
      <w:pPr>
        <w:pStyle w:val="TOC2"/>
        <w:rPr>
          <w:rFonts w:ascii="Calibri" w:hAnsi="Calibri"/>
          <w:sz w:val="22"/>
          <w:szCs w:val="22"/>
          <w:lang w:val="en-US"/>
        </w:rPr>
      </w:pPr>
      <w:r>
        <w:t>7.2</w:t>
      </w:r>
      <w:r w:rsidRPr="00052C58">
        <w:rPr>
          <w:rFonts w:ascii="Calibri" w:hAnsi="Calibri"/>
          <w:sz w:val="22"/>
          <w:szCs w:val="22"/>
          <w:lang w:val="en-US"/>
        </w:rPr>
        <w:tab/>
      </w:r>
      <w:r>
        <w:t>On-network procedures</w:t>
      </w:r>
      <w:r>
        <w:tab/>
      </w:r>
      <w:r>
        <w:fldChar w:fldCharType="begin"/>
      </w:r>
      <w:r>
        <w:instrText xml:space="preserve"> PAGEREF _Toc151455729 \h </w:instrText>
      </w:r>
      <w:r>
        <w:fldChar w:fldCharType="separate"/>
      </w:r>
      <w:r>
        <w:t>10</w:t>
      </w:r>
      <w:r>
        <w:fldChar w:fldCharType="end"/>
      </w:r>
    </w:p>
    <w:p w14:paraId="1986AC80" w14:textId="77777777" w:rsidR="00C47F26" w:rsidRPr="00052C58" w:rsidRDefault="00C47F26">
      <w:pPr>
        <w:pStyle w:val="TOC3"/>
        <w:rPr>
          <w:rFonts w:ascii="Calibri" w:hAnsi="Calibri"/>
          <w:sz w:val="22"/>
          <w:szCs w:val="22"/>
          <w:lang w:val="en-US"/>
        </w:rPr>
      </w:pPr>
      <w:r>
        <w:t>7.2.1</w:t>
      </w:r>
      <w:r w:rsidRPr="00052C58">
        <w:rPr>
          <w:rFonts w:ascii="Calibri" w:hAnsi="Calibri"/>
          <w:sz w:val="22"/>
          <w:szCs w:val="22"/>
          <w:lang w:val="en-US"/>
        </w:rPr>
        <w:tab/>
      </w:r>
      <w:r>
        <w:t>General</w:t>
      </w:r>
      <w:r>
        <w:tab/>
      </w:r>
      <w:r>
        <w:fldChar w:fldCharType="begin"/>
      </w:r>
      <w:r>
        <w:instrText xml:space="preserve"> PAGEREF _Toc151455730 \h </w:instrText>
      </w:r>
      <w:r>
        <w:fldChar w:fldCharType="separate"/>
      </w:r>
      <w:r>
        <w:t>10</w:t>
      </w:r>
      <w:r>
        <w:fldChar w:fldCharType="end"/>
      </w:r>
    </w:p>
    <w:p w14:paraId="5E947C3F" w14:textId="77777777" w:rsidR="00C47F26" w:rsidRPr="00052C58" w:rsidRDefault="00C47F26">
      <w:pPr>
        <w:pStyle w:val="TOC4"/>
        <w:rPr>
          <w:rFonts w:ascii="Calibri" w:hAnsi="Calibri"/>
          <w:sz w:val="22"/>
          <w:szCs w:val="22"/>
          <w:lang w:val="en-US"/>
        </w:rPr>
      </w:pPr>
      <w:r>
        <w:t>7.2.1.1</w:t>
      </w:r>
      <w:r w:rsidRPr="00052C58">
        <w:rPr>
          <w:rFonts w:ascii="Calibri" w:hAnsi="Calibri"/>
          <w:sz w:val="22"/>
          <w:szCs w:val="22"/>
          <w:lang w:val="en-US"/>
        </w:rPr>
        <w:tab/>
      </w:r>
      <w:r>
        <w:t>Authenticated identity in HTTP request</w:t>
      </w:r>
      <w:r>
        <w:tab/>
      </w:r>
      <w:r>
        <w:fldChar w:fldCharType="begin"/>
      </w:r>
      <w:r>
        <w:instrText xml:space="preserve"> PAGEREF _Toc151455731 \h </w:instrText>
      </w:r>
      <w:r>
        <w:fldChar w:fldCharType="separate"/>
      </w:r>
      <w:r>
        <w:t>10</w:t>
      </w:r>
      <w:r>
        <w:fldChar w:fldCharType="end"/>
      </w:r>
    </w:p>
    <w:p w14:paraId="016F5D40" w14:textId="77777777" w:rsidR="00C47F26" w:rsidRPr="00052C58" w:rsidRDefault="00C47F26">
      <w:pPr>
        <w:pStyle w:val="TOC4"/>
        <w:rPr>
          <w:rFonts w:ascii="Calibri" w:hAnsi="Calibri"/>
          <w:sz w:val="22"/>
          <w:szCs w:val="22"/>
          <w:lang w:val="en-US"/>
        </w:rPr>
      </w:pPr>
      <w:r>
        <w:t>7.2.1.2</w:t>
      </w:r>
      <w:r w:rsidRPr="00052C58">
        <w:rPr>
          <w:rFonts w:ascii="Calibri" w:hAnsi="Calibri"/>
          <w:sz w:val="22"/>
          <w:szCs w:val="22"/>
          <w:lang w:val="en-US"/>
        </w:rPr>
        <w:tab/>
      </w:r>
      <w:r>
        <w:t>Authenticated identity in CoAP request</w:t>
      </w:r>
      <w:r>
        <w:tab/>
      </w:r>
      <w:r>
        <w:fldChar w:fldCharType="begin"/>
      </w:r>
      <w:r>
        <w:instrText xml:space="preserve"> PAGEREF _Toc151455732 \h </w:instrText>
      </w:r>
      <w:r>
        <w:fldChar w:fldCharType="separate"/>
      </w:r>
      <w:r>
        <w:t>10</w:t>
      </w:r>
      <w:r>
        <w:fldChar w:fldCharType="end"/>
      </w:r>
    </w:p>
    <w:p w14:paraId="285903FE" w14:textId="77777777" w:rsidR="00C47F26" w:rsidRPr="00052C58" w:rsidRDefault="00C47F26">
      <w:pPr>
        <w:pStyle w:val="TOC3"/>
        <w:rPr>
          <w:rFonts w:ascii="Calibri" w:hAnsi="Calibri"/>
          <w:sz w:val="22"/>
          <w:szCs w:val="22"/>
          <w:lang w:val="en-US"/>
        </w:rPr>
      </w:pPr>
      <w:r>
        <w:t>7.2.2</w:t>
      </w:r>
      <w:r w:rsidRPr="00052C58">
        <w:rPr>
          <w:rFonts w:ascii="Calibri" w:hAnsi="Calibri"/>
          <w:sz w:val="22"/>
          <w:szCs w:val="22"/>
          <w:lang w:val="en-US"/>
        </w:rPr>
        <w:tab/>
      </w:r>
      <w:r>
        <w:t>SEALDD enabled signalling transmission connection establishment procedure</w:t>
      </w:r>
      <w:r>
        <w:tab/>
      </w:r>
      <w:r>
        <w:fldChar w:fldCharType="begin"/>
      </w:r>
      <w:r>
        <w:instrText xml:space="preserve"> PAGEREF _Toc151455733 \h </w:instrText>
      </w:r>
      <w:r>
        <w:fldChar w:fldCharType="separate"/>
      </w:r>
      <w:r>
        <w:t>10</w:t>
      </w:r>
      <w:r>
        <w:fldChar w:fldCharType="end"/>
      </w:r>
    </w:p>
    <w:p w14:paraId="79FAF366" w14:textId="77777777" w:rsidR="00C47F26" w:rsidRPr="00052C58" w:rsidRDefault="00C47F26">
      <w:pPr>
        <w:pStyle w:val="TOC4"/>
        <w:rPr>
          <w:rFonts w:ascii="Calibri" w:hAnsi="Calibri"/>
          <w:sz w:val="22"/>
          <w:szCs w:val="22"/>
          <w:lang w:val="en-US"/>
        </w:rPr>
      </w:pPr>
      <w:r>
        <w:t>7.2.2.</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_Toc151455734 \h </w:instrText>
      </w:r>
      <w:r>
        <w:fldChar w:fldCharType="separate"/>
      </w:r>
      <w:r>
        <w:t>10</w:t>
      </w:r>
      <w:r>
        <w:fldChar w:fldCharType="end"/>
      </w:r>
    </w:p>
    <w:p w14:paraId="2B588A60" w14:textId="77777777" w:rsidR="00C47F26" w:rsidRPr="00052C58" w:rsidRDefault="00C47F26">
      <w:pPr>
        <w:pStyle w:val="TOC4"/>
        <w:rPr>
          <w:rFonts w:ascii="Calibri" w:hAnsi="Calibri"/>
          <w:sz w:val="22"/>
          <w:szCs w:val="22"/>
          <w:lang w:val="en-US"/>
        </w:rPr>
      </w:pPr>
      <w:r>
        <w:t>7.2.2.</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_Toc151455735 \h </w:instrText>
      </w:r>
      <w:r>
        <w:fldChar w:fldCharType="separate"/>
      </w:r>
      <w:r>
        <w:t>12</w:t>
      </w:r>
      <w:r>
        <w:fldChar w:fldCharType="end"/>
      </w:r>
    </w:p>
    <w:p w14:paraId="7EC15FE9" w14:textId="77777777" w:rsidR="00C47F26" w:rsidRPr="00052C58" w:rsidRDefault="00C47F26">
      <w:pPr>
        <w:pStyle w:val="TOC4"/>
        <w:rPr>
          <w:rFonts w:ascii="Calibri" w:hAnsi="Calibri"/>
          <w:sz w:val="22"/>
          <w:szCs w:val="22"/>
          <w:lang w:val="en-US"/>
        </w:rPr>
      </w:pPr>
      <w:r w:rsidRPr="003A2996">
        <w:rPr>
          <w:lang w:val="en-US"/>
        </w:rPr>
        <w:t>7.2.2.3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_Toc151455736 \h </w:instrText>
      </w:r>
      <w:r>
        <w:fldChar w:fldCharType="separate"/>
      </w:r>
      <w:r>
        <w:t>13</w:t>
      </w:r>
      <w:r>
        <w:fldChar w:fldCharType="end"/>
      </w:r>
    </w:p>
    <w:p w14:paraId="5B896215" w14:textId="77777777" w:rsidR="00C47F26" w:rsidRPr="00052C58" w:rsidRDefault="00C47F26">
      <w:pPr>
        <w:pStyle w:val="TOC4"/>
        <w:rPr>
          <w:rFonts w:ascii="Calibri" w:hAnsi="Calibri"/>
          <w:sz w:val="22"/>
          <w:szCs w:val="22"/>
          <w:lang w:val="en-US"/>
        </w:rPr>
      </w:pPr>
      <w:r w:rsidRPr="003A2996">
        <w:rPr>
          <w:lang w:val="en-US"/>
        </w:rPr>
        <w:t>7.2.2.4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_Toc151455737 \h </w:instrText>
      </w:r>
      <w:r>
        <w:fldChar w:fldCharType="separate"/>
      </w:r>
      <w:r>
        <w:t>13</w:t>
      </w:r>
      <w:r>
        <w:fldChar w:fldCharType="end"/>
      </w:r>
    </w:p>
    <w:p w14:paraId="4084A3F5" w14:textId="77777777" w:rsidR="00C47F26" w:rsidRPr="00052C58" w:rsidRDefault="00C47F26">
      <w:pPr>
        <w:pStyle w:val="TOC3"/>
        <w:rPr>
          <w:rFonts w:ascii="Calibri" w:hAnsi="Calibri"/>
          <w:sz w:val="22"/>
          <w:szCs w:val="22"/>
          <w:lang w:val="en-US"/>
        </w:rPr>
      </w:pPr>
      <w:r>
        <w:t>7.2.3</w:t>
      </w:r>
      <w:r w:rsidRPr="00052C58">
        <w:rPr>
          <w:rFonts w:ascii="Calibri" w:hAnsi="Calibri"/>
          <w:sz w:val="22"/>
          <w:szCs w:val="22"/>
          <w:lang w:val="en-US"/>
        </w:rPr>
        <w:tab/>
      </w:r>
      <w:r>
        <w:t>SEALDD enabled signalling transmission connection release procedure</w:t>
      </w:r>
      <w:r>
        <w:tab/>
      </w:r>
      <w:r>
        <w:fldChar w:fldCharType="begin"/>
      </w:r>
      <w:r>
        <w:instrText xml:space="preserve"> PAGEREF _Toc151455738 \h </w:instrText>
      </w:r>
      <w:r>
        <w:fldChar w:fldCharType="separate"/>
      </w:r>
      <w:r>
        <w:t>13</w:t>
      </w:r>
      <w:r>
        <w:fldChar w:fldCharType="end"/>
      </w:r>
    </w:p>
    <w:p w14:paraId="3B92D029" w14:textId="77777777" w:rsidR="00C47F26" w:rsidRPr="00052C58" w:rsidRDefault="00C47F26">
      <w:pPr>
        <w:pStyle w:val="TOC4"/>
        <w:rPr>
          <w:rFonts w:ascii="Calibri" w:hAnsi="Calibri"/>
          <w:sz w:val="22"/>
          <w:szCs w:val="22"/>
          <w:lang w:val="en-US"/>
        </w:rPr>
      </w:pPr>
      <w:r>
        <w:t>7.2.7.</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_Toc151455739 \h </w:instrText>
      </w:r>
      <w:r>
        <w:fldChar w:fldCharType="separate"/>
      </w:r>
      <w:r>
        <w:t>13</w:t>
      </w:r>
      <w:r>
        <w:fldChar w:fldCharType="end"/>
      </w:r>
    </w:p>
    <w:p w14:paraId="0A488CCA" w14:textId="77777777" w:rsidR="00C47F26" w:rsidRPr="00052C58" w:rsidRDefault="00C47F26">
      <w:pPr>
        <w:pStyle w:val="TOC4"/>
        <w:rPr>
          <w:rFonts w:ascii="Calibri" w:hAnsi="Calibri"/>
          <w:sz w:val="22"/>
          <w:szCs w:val="22"/>
          <w:lang w:val="en-US"/>
        </w:rPr>
      </w:pPr>
      <w:r>
        <w:t>7.2.3.</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_Toc151455740 \h </w:instrText>
      </w:r>
      <w:r>
        <w:fldChar w:fldCharType="separate"/>
      </w:r>
      <w:r>
        <w:t>14</w:t>
      </w:r>
      <w:r>
        <w:fldChar w:fldCharType="end"/>
      </w:r>
    </w:p>
    <w:p w14:paraId="1C4DD755" w14:textId="77777777" w:rsidR="00C47F26" w:rsidRPr="00052C58" w:rsidRDefault="00C47F26">
      <w:pPr>
        <w:pStyle w:val="TOC4"/>
        <w:rPr>
          <w:rFonts w:ascii="Calibri" w:hAnsi="Calibri"/>
          <w:sz w:val="22"/>
          <w:szCs w:val="22"/>
          <w:lang w:val="en-US"/>
        </w:rPr>
      </w:pPr>
      <w:r w:rsidRPr="003A2996">
        <w:rPr>
          <w:lang w:val="en-US"/>
        </w:rPr>
        <w:t>7.2.3.3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_Toc151455741 \h </w:instrText>
      </w:r>
      <w:r>
        <w:fldChar w:fldCharType="separate"/>
      </w:r>
      <w:r>
        <w:t>15</w:t>
      </w:r>
      <w:r>
        <w:fldChar w:fldCharType="end"/>
      </w:r>
    </w:p>
    <w:p w14:paraId="714AA953" w14:textId="77777777" w:rsidR="00C47F26" w:rsidRPr="00052C58" w:rsidRDefault="00C47F26">
      <w:pPr>
        <w:pStyle w:val="TOC4"/>
        <w:rPr>
          <w:rFonts w:ascii="Calibri" w:hAnsi="Calibri"/>
          <w:sz w:val="22"/>
          <w:szCs w:val="22"/>
          <w:lang w:val="en-US"/>
        </w:rPr>
      </w:pPr>
      <w:r w:rsidRPr="003A2996">
        <w:rPr>
          <w:lang w:val="en-US"/>
        </w:rPr>
        <w:t>7.2.3.4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_Toc151455742 \h </w:instrText>
      </w:r>
      <w:r>
        <w:fldChar w:fldCharType="separate"/>
      </w:r>
      <w:r>
        <w:t>15</w:t>
      </w:r>
      <w:r>
        <w:fldChar w:fldCharType="end"/>
      </w:r>
    </w:p>
    <w:p w14:paraId="584EC000" w14:textId="77777777" w:rsidR="00C47F26" w:rsidRPr="00052C58" w:rsidRDefault="00C47F26">
      <w:pPr>
        <w:pStyle w:val="TOC3"/>
        <w:rPr>
          <w:rFonts w:ascii="Calibri" w:hAnsi="Calibri"/>
          <w:sz w:val="22"/>
          <w:szCs w:val="22"/>
          <w:lang w:val="en-US"/>
        </w:rPr>
      </w:pPr>
      <w:r>
        <w:t>7.2.4</w:t>
      </w:r>
      <w:r w:rsidRPr="00052C58">
        <w:rPr>
          <w:rFonts w:ascii="Calibri" w:hAnsi="Calibri"/>
          <w:sz w:val="22"/>
          <w:szCs w:val="22"/>
          <w:lang w:val="en-US"/>
        </w:rPr>
        <w:tab/>
      </w:r>
      <w:r>
        <w:t>SEALDD enabled E2E redundant transmission path establishment procedure</w:t>
      </w:r>
      <w:r>
        <w:tab/>
      </w:r>
      <w:r>
        <w:fldChar w:fldCharType="begin"/>
      </w:r>
      <w:r>
        <w:instrText xml:space="preserve"> PAGEREF _Toc151455743 \h </w:instrText>
      </w:r>
      <w:r>
        <w:fldChar w:fldCharType="separate"/>
      </w:r>
      <w:r>
        <w:t>15</w:t>
      </w:r>
      <w:r>
        <w:fldChar w:fldCharType="end"/>
      </w:r>
    </w:p>
    <w:p w14:paraId="60289ABD" w14:textId="77777777" w:rsidR="00C47F26" w:rsidRPr="00052C58" w:rsidRDefault="00C47F26">
      <w:pPr>
        <w:pStyle w:val="TOC4"/>
        <w:rPr>
          <w:rFonts w:ascii="Calibri" w:hAnsi="Calibri"/>
          <w:sz w:val="22"/>
          <w:szCs w:val="22"/>
          <w:lang w:val="en-US"/>
        </w:rPr>
      </w:pPr>
      <w:r>
        <w:t>7.2.4.</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_Toc151455744 \h </w:instrText>
      </w:r>
      <w:r>
        <w:fldChar w:fldCharType="separate"/>
      </w:r>
      <w:r>
        <w:t>15</w:t>
      </w:r>
      <w:r>
        <w:fldChar w:fldCharType="end"/>
      </w:r>
    </w:p>
    <w:p w14:paraId="10C51D3B" w14:textId="77777777" w:rsidR="00C47F26" w:rsidRPr="00052C58" w:rsidRDefault="00C47F26">
      <w:pPr>
        <w:pStyle w:val="TOC4"/>
        <w:rPr>
          <w:rFonts w:ascii="Calibri" w:hAnsi="Calibri"/>
          <w:sz w:val="22"/>
          <w:szCs w:val="22"/>
          <w:lang w:val="en-US"/>
        </w:rPr>
      </w:pPr>
      <w:r>
        <w:t>7.2.4.2</w:t>
      </w:r>
      <w:r w:rsidRPr="00052C58">
        <w:rPr>
          <w:rFonts w:ascii="Calibri" w:hAnsi="Calibri"/>
          <w:sz w:val="22"/>
          <w:szCs w:val="22"/>
          <w:lang w:val="en-US"/>
        </w:rPr>
        <w:tab/>
      </w:r>
      <w:r>
        <w:t>SDDM server HTTP procedure</w:t>
      </w:r>
      <w:r>
        <w:tab/>
      </w:r>
      <w:r>
        <w:fldChar w:fldCharType="begin"/>
      </w:r>
      <w:r>
        <w:instrText xml:space="preserve"> PAGEREF _Toc151455745 \h </w:instrText>
      </w:r>
      <w:r>
        <w:fldChar w:fldCharType="separate"/>
      </w:r>
      <w:r>
        <w:t>15</w:t>
      </w:r>
      <w:r>
        <w:fldChar w:fldCharType="end"/>
      </w:r>
    </w:p>
    <w:p w14:paraId="74FF085E" w14:textId="77777777" w:rsidR="00C47F26" w:rsidRPr="00052C58" w:rsidRDefault="00C47F26">
      <w:pPr>
        <w:pStyle w:val="TOC4"/>
        <w:rPr>
          <w:rFonts w:ascii="Calibri" w:hAnsi="Calibri"/>
          <w:sz w:val="22"/>
          <w:szCs w:val="22"/>
          <w:lang w:val="en-US"/>
        </w:rPr>
      </w:pPr>
      <w:r w:rsidRPr="003A2996">
        <w:rPr>
          <w:lang w:val="en-US"/>
        </w:rPr>
        <w:t>7.2.4.3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_Toc151455746 \h </w:instrText>
      </w:r>
      <w:r>
        <w:fldChar w:fldCharType="separate"/>
      </w:r>
      <w:r>
        <w:t>16</w:t>
      </w:r>
      <w:r>
        <w:fldChar w:fldCharType="end"/>
      </w:r>
    </w:p>
    <w:p w14:paraId="76F0F73B" w14:textId="77777777" w:rsidR="00C47F26" w:rsidRPr="00052C58" w:rsidRDefault="00C47F26">
      <w:pPr>
        <w:pStyle w:val="TOC4"/>
        <w:rPr>
          <w:rFonts w:ascii="Calibri" w:hAnsi="Calibri"/>
          <w:sz w:val="22"/>
          <w:szCs w:val="22"/>
          <w:lang w:val="en-US"/>
        </w:rPr>
      </w:pPr>
      <w:r w:rsidRPr="003A2996">
        <w:rPr>
          <w:lang w:val="en-US"/>
        </w:rPr>
        <w:t>7.2.4.4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_Toc151455747 \h </w:instrText>
      </w:r>
      <w:r>
        <w:fldChar w:fldCharType="separate"/>
      </w:r>
      <w:r>
        <w:t>16</w:t>
      </w:r>
      <w:r>
        <w:fldChar w:fldCharType="end"/>
      </w:r>
    </w:p>
    <w:p w14:paraId="154980A8" w14:textId="77777777" w:rsidR="00C47F26" w:rsidRPr="00052C58" w:rsidRDefault="00C47F26">
      <w:pPr>
        <w:pStyle w:val="TOC3"/>
        <w:rPr>
          <w:rFonts w:ascii="Calibri" w:hAnsi="Calibri"/>
          <w:sz w:val="22"/>
          <w:szCs w:val="22"/>
          <w:lang w:val="en-US"/>
        </w:rPr>
      </w:pPr>
      <w:r>
        <w:t>7.2.5</w:t>
      </w:r>
      <w:r w:rsidRPr="00052C58">
        <w:rPr>
          <w:rFonts w:ascii="Calibri" w:hAnsi="Calibri"/>
          <w:sz w:val="22"/>
          <w:szCs w:val="22"/>
          <w:lang w:val="en-US"/>
        </w:rPr>
        <w:tab/>
      </w:r>
      <w:r>
        <w:t>SEALDD enabled E2E redundant transmission path connection update procedure</w:t>
      </w:r>
      <w:r>
        <w:tab/>
      </w:r>
      <w:r>
        <w:fldChar w:fldCharType="begin"/>
      </w:r>
      <w:r>
        <w:instrText xml:space="preserve"> PAGEREF _Toc151455748 \h </w:instrText>
      </w:r>
      <w:r>
        <w:fldChar w:fldCharType="separate"/>
      </w:r>
      <w:r>
        <w:t>16</w:t>
      </w:r>
      <w:r>
        <w:fldChar w:fldCharType="end"/>
      </w:r>
    </w:p>
    <w:p w14:paraId="3FD96800" w14:textId="77777777" w:rsidR="00C47F26" w:rsidRPr="00052C58" w:rsidRDefault="00C47F26">
      <w:pPr>
        <w:pStyle w:val="TOC4"/>
        <w:rPr>
          <w:rFonts w:ascii="Calibri" w:hAnsi="Calibri"/>
          <w:sz w:val="22"/>
          <w:szCs w:val="22"/>
          <w:lang w:val="en-US"/>
        </w:rPr>
      </w:pPr>
      <w:r>
        <w:t>7.2.5.</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_Toc151455749 \h </w:instrText>
      </w:r>
      <w:r>
        <w:fldChar w:fldCharType="separate"/>
      </w:r>
      <w:r>
        <w:t>16</w:t>
      </w:r>
      <w:r>
        <w:fldChar w:fldCharType="end"/>
      </w:r>
    </w:p>
    <w:p w14:paraId="12779FF8" w14:textId="77777777" w:rsidR="00C47F26" w:rsidRPr="00052C58" w:rsidRDefault="00C47F26">
      <w:pPr>
        <w:pStyle w:val="TOC4"/>
        <w:rPr>
          <w:rFonts w:ascii="Calibri" w:hAnsi="Calibri"/>
          <w:sz w:val="22"/>
          <w:szCs w:val="22"/>
          <w:lang w:val="en-US"/>
        </w:rPr>
      </w:pPr>
      <w:r>
        <w:t>7.2.5.2</w:t>
      </w:r>
      <w:r w:rsidRPr="00052C58">
        <w:rPr>
          <w:rFonts w:ascii="Calibri" w:hAnsi="Calibri"/>
          <w:sz w:val="22"/>
          <w:szCs w:val="22"/>
          <w:lang w:val="en-US"/>
        </w:rPr>
        <w:tab/>
      </w:r>
      <w:r>
        <w:t>SDDM server HTTP procedure</w:t>
      </w:r>
      <w:r>
        <w:tab/>
      </w:r>
      <w:r>
        <w:fldChar w:fldCharType="begin"/>
      </w:r>
      <w:r>
        <w:instrText xml:space="preserve"> PAGEREF _Toc151455750 \h </w:instrText>
      </w:r>
      <w:r>
        <w:fldChar w:fldCharType="separate"/>
      </w:r>
      <w:r>
        <w:t>17</w:t>
      </w:r>
      <w:r>
        <w:fldChar w:fldCharType="end"/>
      </w:r>
    </w:p>
    <w:p w14:paraId="1240AA03" w14:textId="77777777" w:rsidR="00C47F26" w:rsidRPr="00052C58" w:rsidRDefault="00C47F26">
      <w:pPr>
        <w:pStyle w:val="TOC4"/>
        <w:rPr>
          <w:rFonts w:ascii="Calibri" w:hAnsi="Calibri"/>
          <w:sz w:val="22"/>
          <w:szCs w:val="22"/>
          <w:lang w:val="en-US"/>
        </w:rPr>
      </w:pPr>
      <w:r w:rsidRPr="003A2996">
        <w:rPr>
          <w:lang w:val="en-US"/>
        </w:rPr>
        <w:t>7.2.5.3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_Toc151455751 \h </w:instrText>
      </w:r>
      <w:r>
        <w:fldChar w:fldCharType="separate"/>
      </w:r>
      <w:r>
        <w:t>17</w:t>
      </w:r>
      <w:r>
        <w:fldChar w:fldCharType="end"/>
      </w:r>
    </w:p>
    <w:p w14:paraId="55C7026A" w14:textId="77777777" w:rsidR="00C47F26" w:rsidRPr="00052C58" w:rsidRDefault="00C47F26">
      <w:pPr>
        <w:pStyle w:val="TOC4"/>
        <w:rPr>
          <w:rFonts w:ascii="Calibri" w:hAnsi="Calibri"/>
          <w:sz w:val="22"/>
          <w:szCs w:val="22"/>
          <w:lang w:val="en-US"/>
        </w:rPr>
      </w:pPr>
      <w:r w:rsidRPr="003A2996">
        <w:rPr>
          <w:lang w:val="en-US"/>
        </w:rPr>
        <w:t>7.2.5.4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_Toc151455752 \h </w:instrText>
      </w:r>
      <w:r>
        <w:fldChar w:fldCharType="separate"/>
      </w:r>
      <w:r>
        <w:t>17</w:t>
      </w:r>
      <w:r>
        <w:fldChar w:fldCharType="end"/>
      </w:r>
    </w:p>
    <w:p w14:paraId="4EB487BB" w14:textId="77777777" w:rsidR="00C47F26" w:rsidRPr="00052C58" w:rsidRDefault="00C47F26">
      <w:pPr>
        <w:pStyle w:val="TOC3"/>
        <w:rPr>
          <w:rFonts w:ascii="Calibri" w:hAnsi="Calibri"/>
          <w:sz w:val="22"/>
          <w:szCs w:val="22"/>
          <w:lang w:val="en-US"/>
        </w:rPr>
      </w:pPr>
      <w:r>
        <w:t>7.2.6</w:t>
      </w:r>
      <w:r w:rsidRPr="00052C58">
        <w:rPr>
          <w:rFonts w:ascii="Calibri" w:hAnsi="Calibri"/>
          <w:sz w:val="22"/>
          <w:szCs w:val="22"/>
          <w:lang w:val="en-US"/>
        </w:rPr>
        <w:tab/>
      </w:r>
      <w:r>
        <w:t>SEALDD server discovery and selection procedure</w:t>
      </w:r>
      <w:r>
        <w:tab/>
      </w:r>
      <w:r>
        <w:fldChar w:fldCharType="begin"/>
      </w:r>
      <w:r>
        <w:instrText xml:space="preserve"> PAGEREF _Toc151455753 \h </w:instrText>
      </w:r>
      <w:r>
        <w:fldChar w:fldCharType="separate"/>
      </w:r>
      <w:r>
        <w:t>18</w:t>
      </w:r>
      <w:r>
        <w:fldChar w:fldCharType="end"/>
      </w:r>
    </w:p>
    <w:p w14:paraId="7EC7E7FF" w14:textId="77777777" w:rsidR="00C47F26" w:rsidRPr="00052C58" w:rsidRDefault="00C47F26">
      <w:pPr>
        <w:pStyle w:val="TOC3"/>
        <w:rPr>
          <w:rFonts w:ascii="Calibri" w:hAnsi="Calibri"/>
          <w:sz w:val="22"/>
          <w:szCs w:val="22"/>
          <w:lang w:val="en-US"/>
        </w:rPr>
      </w:pPr>
      <w:r>
        <w:t>7.2.7</w:t>
      </w:r>
      <w:r w:rsidRPr="00052C58">
        <w:rPr>
          <w:rFonts w:ascii="Calibri" w:hAnsi="Calibri"/>
          <w:sz w:val="22"/>
          <w:szCs w:val="22"/>
          <w:lang w:val="en-US"/>
        </w:rPr>
        <w:tab/>
      </w:r>
      <w:r>
        <w:t>SEALDD enabled data storage creation procedure</w:t>
      </w:r>
      <w:r>
        <w:tab/>
      </w:r>
      <w:r>
        <w:fldChar w:fldCharType="begin"/>
      </w:r>
      <w:r>
        <w:instrText xml:space="preserve"> PAGEREF _Toc151455754 \h </w:instrText>
      </w:r>
      <w:r>
        <w:fldChar w:fldCharType="separate"/>
      </w:r>
      <w:r>
        <w:t>18</w:t>
      </w:r>
      <w:r>
        <w:fldChar w:fldCharType="end"/>
      </w:r>
    </w:p>
    <w:p w14:paraId="561C2463" w14:textId="77777777" w:rsidR="00C47F26" w:rsidRPr="00052C58" w:rsidRDefault="00C47F26">
      <w:pPr>
        <w:pStyle w:val="TOC4"/>
        <w:rPr>
          <w:rFonts w:ascii="Calibri" w:hAnsi="Calibri"/>
          <w:sz w:val="22"/>
          <w:szCs w:val="22"/>
          <w:lang w:val="en-US"/>
        </w:rPr>
      </w:pPr>
      <w:r>
        <w:t>7.2.7.</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_Toc151455755 \h </w:instrText>
      </w:r>
      <w:r>
        <w:fldChar w:fldCharType="separate"/>
      </w:r>
      <w:r>
        <w:t>18</w:t>
      </w:r>
      <w:r>
        <w:fldChar w:fldCharType="end"/>
      </w:r>
    </w:p>
    <w:p w14:paraId="10ACC275" w14:textId="77777777" w:rsidR="00C47F26" w:rsidRPr="00052C58" w:rsidRDefault="00C47F26">
      <w:pPr>
        <w:pStyle w:val="TOC4"/>
        <w:rPr>
          <w:rFonts w:ascii="Calibri" w:hAnsi="Calibri"/>
          <w:sz w:val="22"/>
          <w:szCs w:val="22"/>
          <w:lang w:val="en-US"/>
        </w:rPr>
      </w:pPr>
      <w:r>
        <w:t>7.2.7.</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_Toc151455756 \h </w:instrText>
      </w:r>
      <w:r>
        <w:fldChar w:fldCharType="separate"/>
      </w:r>
      <w:r>
        <w:t>18</w:t>
      </w:r>
      <w:r>
        <w:fldChar w:fldCharType="end"/>
      </w:r>
    </w:p>
    <w:p w14:paraId="4EACC9D6" w14:textId="77777777" w:rsidR="00C47F26" w:rsidRPr="00052C58" w:rsidRDefault="00C47F26">
      <w:pPr>
        <w:pStyle w:val="TOC4"/>
        <w:rPr>
          <w:rFonts w:ascii="Calibri" w:hAnsi="Calibri"/>
          <w:sz w:val="22"/>
          <w:szCs w:val="22"/>
          <w:lang w:val="en-US"/>
        </w:rPr>
      </w:pPr>
      <w:r w:rsidRPr="003A2996">
        <w:rPr>
          <w:lang w:val="en-US"/>
        </w:rPr>
        <w:t>7.2.7.3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_Toc151455757 \h </w:instrText>
      </w:r>
      <w:r>
        <w:fldChar w:fldCharType="separate"/>
      </w:r>
      <w:r>
        <w:t>19</w:t>
      </w:r>
      <w:r>
        <w:fldChar w:fldCharType="end"/>
      </w:r>
    </w:p>
    <w:p w14:paraId="55C7ED95" w14:textId="77777777" w:rsidR="00C47F26" w:rsidRPr="00052C58" w:rsidRDefault="00C47F26">
      <w:pPr>
        <w:pStyle w:val="TOC4"/>
        <w:rPr>
          <w:rFonts w:ascii="Calibri" w:hAnsi="Calibri"/>
          <w:sz w:val="22"/>
          <w:szCs w:val="22"/>
          <w:lang w:val="en-US"/>
        </w:rPr>
      </w:pPr>
      <w:r w:rsidRPr="003A2996">
        <w:rPr>
          <w:lang w:val="en-US"/>
        </w:rPr>
        <w:t>7.2.7.4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_Toc151455758 \h </w:instrText>
      </w:r>
      <w:r>
        <w:fldChar w:fldCharType="separate"/>
      </w:r>
      <w:r>
        <w:t>19</w:t>
      </w:r>
      <w:r>
        <w:fldChar w:fldCharType="end"/>
      </w:r>
    </w:p>
    <w:p w14:paraId="71F25AF9" w14:textId="77777777" w:rsidR="00C47F26" w:rsidRPr="00052C58" w:rsidRDefault="00C47F26">
      <w:pPr>
        <w:pStyle w:val="TOC3"/>
        <w:rPr>
          <w:rFonts w:ascii="Calibri" w:hAnsi="Calibri"/>
          <w:sz w:val="22"/>
          <w:szCs w:val="22"/>
          <w:lang w:val="en-US"/>
        </w:rPr>
      </w:pPr>
      <w:r>
        <w:t>7.2.8</w:t>
      </w:r>
      <w:r w:rsidRPr="00052C58">
        <w:rPr>
          <w:rFonts w:ascii="Calibri" w:hAnsi="Calibri"/>
          <w:sz w:val="22"/>
          <w:szCs w:val="22"/>
          <w:lang w:val="en-US"/>
        </w:rPr>
        <w:tab/>
      </w:r>
      <w:r>
        <w:t>SEALDD enabled data storage reservation procedure</w:t>
      </w:r>
      <w:r>
        <w:tab/>
      </w:r>
      <w:r>
        <w:fldChar w:fldCharType="begin"/>
      </w:r>
      <w:r>
        <w:instrText xml:space="preserve"> PAGEREF _Toc151455759 \h </w:instrText>
      </w:r>
      <w:r>
        <w:fldChar w:fldCharType="separate"/>
      </w:r>
      <w:r>
        <w:t>19</w:t>
      </w:r>
      <w:r>
        <w:fldChar w:fldCharType="end"/>
      </w:r>
    </w:p>
    <w:p w14:paraId="7998E73B" w14:textId="77777777" w:rsidR="00C47F26" w:rsidRPr="00052C58" w:rsidRDefault="00C47F26">
      <w:pPr>
        <w:pStyle w:val="TOC4"/>
        <w:rPr>
          <w:rFonts w:ascii="Calibri" w:hAnsi="Calibri"/>
          <w:sz w:val="22"/>
          <w:szCs w:val="22"/>
          <w:lang w:val="en-US"/>
        </w:rPr>
      </w:pPr>
      <w:r>
        <w:t>7.2.8.</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_Toc151455760 \h </w:instrText>
      </w:r>
      <w:r>
        <w:fldChar w:fldCharType="separate"/>
      </w:r>
      <w:r>
        <w:t>19</w:t>
      </w:r>
      <w:r>
        <w:fldChar w:fldCharType="end"/>
      </w:r>
    </w:p>
    <w:p w14:paraId="79EBCE79" w14:textId="77777777" w:rsidR="00C47F26" w:rsidRPr="00052C58" w:rsidRDefault="00C47F26">
      <w:pPr>
        <w:pStyle w:val="TOC4"/>
        <w:rPr>
          <w:rFonts w:ascii="Calibri" w:hAnsi="Calibri"/>
          <w:sz w:val="22"/>
          <w:szCs w:val="22"/>
          <w:lang w:val="en-US"/>
        </w:rPr>
      </w:pPr>
      <w:r>
        <w:t>7.2.8.</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_Toc151455761 \h </w:instrText>
      </w:r>
      <w:r>
        <w:fldChar w:fldCharType="separate"/>
      </w:r>
      <w:r>
        <w:t>19</w:t>
      </w:r>
      <w:r>
        <w:fldChar w:fldCharType="end"/>
      </w:r>
    </w:p>
    <w:p w14:paraId="665CE487" w14:textId="77777777" w:rsidR="00C47F26" w:rsidRPr="00052C58" w:rsidRDefault="00C47F26">
      <w:pPr>
        <w:pStyle w:val="TOC4"/>
        <w:rPr>
          <w:rFonts w:ascii="Calibri" w:hAnsi="Calibri"/>
          <w:sz w:val="22"/>
          <w:szCs w:val="22"/>
          <w:lang w:val="en-US"/>
        </w:rPr>
      </w:pPr>
      <w:r w:rsidRPr="003A2996">
        <w:rPr>
          <w:lang w:val="en-US"/>
        </w:rPr>
        <w:t>7.2.8.3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_Toc151455762 \h </w:instrText>
      </w:r>
      <w:r>
        <w:fldChar w:fldCharType="separate"/>
      </w:r>
      <w:r>
        <w:t>20</w:t>
      </w:r>
      <w:r>
        <w:fldChar w:fldCharType="end"/>
      </w:r>
    </w:p>
    <w:p w14:paraId="14B7F087" w14:textId="77777777" w:rsidR="00C47F26" w:rsidRPr="00052C58" w:rsidRDefault="00C47F26">
      <w:pPr>
        <w:pStyle w:val="TOC4"/>
        <w:rPr>
          <w:rFonts w:ascii="Calibri" w:hAnsi="Calibri"/>
          <w:sz w:val="22"/>
          <w:szCs w:val="22"/>
          <w:lang w:val="en-US"/>
        </w:rPr>
      </w:pPr>
      <w:r w:rsidRPr="003A2996">
        <w:rPr>
          <w:lang w:val="en-US"/>
        </w:rPr>
        <w:t>7.2.8.4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_Toc151455763 \h </w:instrText>
      </w:r>
      <w:r>
        <w:fldChar w:fldCharType="separate"/>
      </w:r>
      <w:r>
        <w:t>20</w:t>
      </w:r>
      <w:r>
        <w:fldChar w:fldCharType="end"/>
      </w:r>
    </w:p>
    <w:p w14:paraId="6F932A94" w14:textId="77777777" w:rsidR="00C47F26" w:rsidRPr="00052C58" w:rsidRDefault="00C47F26">
      <w:pPr>
        <w:pStyle w:val="TOC3"/>
        <w:rPr>
          <w:rFonts w:ascii="Calibri" w:hAnsi="Calibri"/>
          <w:sz w:val="22"/>
          <w:szCs w:val="22"/>
          <w:lang w:val="en-US"/>
        </w:rPr>
      </w:pPr>
      <w:r>
        <w:t>7.2.9</w:t>
      </w:r>
      <w:r w:rsidRPr="00052C58">
        <w:rPr>
          <w:rFonts w:ascii="Calibri" w:hAnsi="Calibri"/>
          <w:sz w:val="22"/>
          <w:szCs w:val="22"/>
          <w:lang w:val="en-US"/>
        </w:rPr>
        <w:tab/>
      </w:r>
      <w:r>
        <w:t>SEALDD enabled data storage notification procedure</w:t>
      </w:r>
      <w:r>
        <w:tab/>
      </w:r>
      <w:r>
        <w:fldChar w:fldCharType="begin"/>
      </w:r>
      <w:r>
        <w:instrText xml:space="preserve"> PAGEREF _Toc151455764 \h </w:instrText>
      </w:r>
      <w:r>
        <w:fldChar w:fldCharType="separate"/>
      </w:r>
      <w:r>
        <w:t>20</w:t>
      </w:r>
      <w:r>
        <w:fldChar w:fldCharType="end"/>
      </w:r>
    </w:p>
    <w:p w14:paraId="7BD5712A" w14:textId="77777777" w:rsidR="00C47F26" w:rsidRPr="00052C58" w:rsidRDefault="00C47F26">
      <w:pPr>
        <w:pStyle w:val="TOC4"/>
        <w:rPr>
          <w:rFonts w:ascii="Calibri" w:hAnsi="Calibri"/>
          <w:sz w:val="22"/>
          <w:szCs w:val="22"/>
          <w:lang w:val="en-US"/>
        </w:rPr>
      </w:pPr>
      <w:r>
        <w:t>7.2.9.</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_Toc151455765 \h </w:instrText>
      </w:r>
      <w:r>
        <w:fldChar w:fldCharType="separate"/>
      </w:r>
      <w:r>
        <w:t>20</w:t>
      </w:r>
      <w:r>
        <w:fldChar w:fldCharType="end"/>
      </w:r>
    </w:p>
    <w:p w14:paraId="46634CC5" w14:textId="77777777" w:rsidR="00C47F26" w:rsidRPr="00052C58" w:rsidRDefault="00C47F26">
      <w:pPr>
        <w:pStyle w:val="TOC4"/>
        <w:rPr>
          <w:rFonts w:ascii="Calibri" w:hAnsi="Calibri"/>
          <w:sz w:val="22"/>
          <w:szCs w:val="22"/>
          <w:lang w:val="en-US"/>
        </w:rPr>
      </w:pPr>
      <w:r>
        <w:t>7.2.9.</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_Toc151455766 \h </w:instrText>
      </w:r>
      <w:r>
        <w:fldChar w:fldCharType="separate"/>
      </w:r>
      <w:r>
        <w:t>20</w:t>
      </w:r>
      <w:r>
        <w:fldChar w:fldCharType="end"/>
      </w:r>
    </w:p>
    <w:p w14:paraId="6A850CC9" w14:textId="77777777" w:rsidR="00C47F26" w:rsidRPr="00052C58" w:rsidRDefault="00C47F26">
      <w:pPr>
        <w:pStyle w:val="TOC4"/>
        <w:rPr>
          <w:rFonts w:ascii="Calibri" w:hAnsi="Calibri"/>
          <w:sz w:val="22"/>
          <w:szCs w:val="22"/>
          <w:lang w:val="en-US"/>
        </w:rPr>
      </w:pPr>
      <w:r w:rsidRPr="003A2996">
        <w:rPr>
          <w:lang w:val="en-US"/>
        </w:rPr>
        <w:t>7.2.9.3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_Toc151455767 \h </w:instrText>
      </w:r>
      <w:r>
        <w:fldChar w:fldCharType="separate"/>
      </w:r>
      <w:r>
        <w:t>21</w:t>
      </w:r>
      <w:r>
        <w:fldChar w:fldCharType="end"/>
      </w:r>
    </w:p>
    <w:p w14:paraId="0D487874" w14:textId="77777777" w:rsidR="00C47F26" w:rsidRPr="00052C58" w:rsidRDefault="00C47F26">
      <w:pPr>
        <w:pStyle w:val="TOC4"/>
        <w:rPr>
          <w:rFonts w:ascii="Calibri" w:hAnsi="Calibri"/>
          <w:sz w:val="22"/>
          <w:szCs w:val="22"/>
          <w:lang w:val="en-US"/>
        </w:rPr>
      </w:pPr>
      <w:r w:rsidRPr="003A2996">
        <w:rPr>
          <w:lang w:val="en-US"/>
        </w:rPr>
        <w:t>7.2.9.4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_Toc151455768 \h </w:instrText>
      </w:r>
      <w:r>
        <w:fldChar w:fldCharType="separate"/>
      </w:r>
      <w:r>
        <w:t>21</w:t>
      </w:r>
      <w:r>
        <w:fldChar w:fldCharType="end"/>
      </w:r>
    </w:p>
    <w:p w14:paraId="3041B02A" w14:textId="77777777" w:rsidR="00C47F26" w:rsidRPr="00052C58" w:rsidRDefault="00C47F26">
      <w:pPr>
        <w:pStyle w:val="TOC3"/>
        <w:rPr>
          <w:rFonts w:ascii="Calibri" w:hAnsi="Calibri"/>
          <w:sz w:val="22"/>
          <w:szCs w:val="22"/>
          <w:lang w:val="en-US"/>
        </w:rPr>
      </w:pPr>
      <w:r>
        <w:lastRenderedPageBreak/>
        <w:t>7.2.10</w:t>
      </w:r>
      <w:r w:rsidRPr="00052C58">
        <w:rPr>
          <w:rFonts w:ascii="Calibri" w:hAnsi="Calibri"/>
          <w:sz w:val="22"/>
          <w:szCs w:val="22"/>
          <w:lang w:val="en-US"/>
        </w:rPr>
        <w:tab/>
      </w:r>
      <w:r>
        <w:t>SEALDD enabled data storage query procedure</w:t>
      </w:r>
      <w:r>
        <w:tab/>
      </w:r>
      <w:r>
        <w:fldChar w:fldCharType="begin"/>
      </w:r>
      <w:r>
        <w:instrText xml:space="preserve"> PAGEREF _Toc151455769 \h </w:instrText>
      </w:r>
      <w:r>
        <w:fldChar w:fldCharType="separate"/>
      </w:r>
      <w:r>
        <w:t>21</w:t>
      </w:r>
      <w:r>
        <w:fldChar w:fldCharType="end"/>
      </w:r>
    </w:p>
    <w:p w14:paraId="631013AC" w14:textId="77777777" w:rsidR="00C47F26" w:rsidRPr="00052C58" w:rsidRDefault="00C47F26">
      <w:pPr>
        <w:pStyle w:val="TOC4"/>
        <w:rPr>
          <w:rFonts w:ascii="Calibri" w:hAnsi="Calibri"/>
          <w:sz w:val="22"/>
          <w:szCs w:val="22"/>
          <w:lang w:val="en-US"/>
        </w:rPr>
      </w:pPr>
      <w:r>
        <w:t>7.2.10.</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_Toc151455770 \h </w:instrText>
      </w:r>
      <w:r>
        <w:fldChar w:fldCharType="separate"/>
      </w:r>
      <w:r>
        <w:t>21</w:t>
      </w:r>
      <w:r>
        <w:fldChar w:fldCharType="end"/>
      </w:r>
    </w:p>
    <w:p w14:paraId="7ACF9435" w14:textId="77777777" w:rsidR="00C47F26" w:rsidRPr="00052C58" w:rsidRDefault="00C47F26">
      <w:pPr>
        <w:pStyle w:val="TOC4"/>
        <w:rPr>
          <w:rFonts w:ascii="Calibri" w:hAnsi="Calibri"/>
          <w:sz w:val="22"/>
          <w:szCs w:val="22"/>
          <w:lang w:val="en-US"/>
        </w:rPr>
      </w:pPr>
      <w:r>
        <w:t>7.2.10.</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_Toc151455771 \h </w:instrText>
      </w:r>
      <w:r>
        <w:fldChar w:fldCharType="separate"/>
      </w:r>
      <w:r>
        <w:t>21</w:t>
      </w:r>
      <w:r>
        <w:fldChar w:fldCharType="end"/>
      </w:r>
    </w:p>
    <w:p w14:paraId="0875B695" w14:textId="77777777" w:rsidR="00C47F26" w:rsidRPr="00052C58" w:rsidRDefault="00C47F26">
      <w:pPr>
        <w:pStyle w:val="TOC4"/>
        <w:rPr>
          <w:rFonts w:ascii="Calibri" w:hAnsi="Calibri"/>
          <w:sz w:val="22"/>
          <w:szCs w:val="22"/>
          <w:lang w:val="en-US"/>
        </w:rPr>
      </w:pPr>
      <w:r w:rsidRPr="003A2996">
        <w:rPr>
          <w:lang w:val="en-US"/>
        </w:rPr>
        <w:t>7.2.10.3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_Toc151455772 \h </w:instrText>
      </w:r>
      <w:r>
        <w:fldChar w:fldCharType="separate"/>
      </w:r>
      <w:r>
        <w:t>22</w:t>
      </w:r>
      <w:r>
        <w:fldChar w:fldCharType="end"/>
      </w:r>
    </w:p>
    <w:p w14:paraId="26EA3963" w14:textId="77777777" w:rsidR="00C47F26" w:rsidRPr="00052C58" w:rsidRDefault="00C47F26">
      <w:pPr>
        <w:pStyle w:val="TOC4"/>
        <w:rPr>
          <w:rFonts w:ascii="Calibri" w:hAnsi="Calibri"/>
          <w:sz w:val="22"/>
          <w:szCs w:val="22"/>
          <w:lang w:val="en-US"/>
        </w:rPr>
      </w:pPr>
      <w:r w:rsidRPr="003A2996">
        <w:rPr>
          <w:lang w:val="en-US"/>
        </w:rPr>
        <w:t>7.2.10.4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_Toc151455773 \h </w:instrText>
      </w:r>
      <w:r>
        <w:fldChar w:fldCharType="separate"/>
      </w:r>
      <w:r>
        <w:t>22</w:t>
      </w:r>
      <w:r>
        <w:fldChar w:fldCharType="end"/>
      </w:r>
    </w:p>
    <w:p w14:paraId="02A85AD8" w14:textId="77777777" w:rsidR="00C47F26" w:rsidRPr="00052C58" w:rsidRDefault="00C47F26">
      <w:pPr>
        <w:pStyle w:val="TOC3"/>
        <w:rPr>
          <w:rFonts w:ascii="Calibri" w:hAnsi="Calibri"/>
          <w:sz w:val="22"/>
          <w:szCs w:val="22"/>
          <w:lang w:val="en-US"/>
        </w:rPr>
      </w:pPr>
      <w:r>
        <w:t>7.2.11</w:t>
      </w:r>
      <w:r w:rsidRPr="00052C58">
        <w:rPr>
          <w:rFonts w:ascii="Calibri" w:hAnsi="Calibri"/>
          <w:sz w:val="22"/>
          <w:szCs w:val="22"/>
          <w:lang w:val="en-US"/>
        </w:rPr>
        <w:tab/>
      </w:r>
      <w:r>
        <w:t>SEALDD enabled data storage management procedure</w:t>
      </w:r>
      <w:r>
        <w:tab/>
      </w:r>
      <w:r>
        <w:fldChar w:fldCharType="begin"/>
      </w:r>
      <w:r>
        <w:instrText xml:space="preserve"> PAGEREF _Toc151455774 \h </w:instrText>
      </w:r>
      <w:r>
        <w:fldChar w:fldCharType="separate"/>
      </w:r>
      <w:r>
        <w:t>22</w:t>
      </w:r>
      <w:r>
        <w:fldChar w:fldCharType="end"/>
      </w:r>
    </w:p>
    <w:p w14:paraId="0FB1B5B6" w14:textId="77777777" w:rsidR="00C47F26" w:rsidRPr="00052C58" w:rsidRDefault="00C47F26">
      <w:pPr>
        <w:pStyle w:val="TOC4"/>
        <w:rPr>
          <w:rFonts w:ascii="Calibri" w:hAnsi="Calibri"/>
          <w:sz w:val="22"/>
          <w:szCs w:val="22"/>
          <w:lang w:val="en-US"/>
        </w:rPr>
      </w:pPr>
      <w:r>
        <w:t>7.2.11.</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_Toc151455775 \h </w:instrText>
      </w:r>
      <w:r>
        <w:fldChar w:fldCharType="separate"/>
      </w:r>
      <w:r>
        <w:t>22</w:t>
      </w:r>
      <w:r>
        <w:fldChar w:fldCharType="end"/>
      </w:r>
    </w:p>
    <w:p w14:paraId="2F94C529" w14:textId="77777777" w:rsidR="00C47F26" w:rsidRPr="00052C58" w:rsidRDefault="00C47F26">
      <w:pPr>
        <w:pStyle w:val="TOC4"/>
        <w:rPr>
          <w:rFonts w:ascii="Calibri" w:hAnsi="Calibri"/>
          <w:sz w:val="22"/>
          <w:szCs w:val="22"/>
          <w:lang w:val="en-US"/>
        </w:rPr>
      </w:pPr>
      <w:r>
        <w:t>7.2.11.</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_Toc151455776 \h </w:instrText>
      </w:r>
      <w:r>
        <w:fldChar w:fldCharType="separate"/>
      </w:r>
      <w:r>
        <w:t>22</w:t>
      </w:r>
      <w:r>
        <w:fldChar w:fldCharType="end"/>
      </w:r>
    </w:p>
    <w:p w14:paraId="795C8FA8" w14:textId="77777777" w:rsidR="00C47F26" w:rsidRPr="00052C58" w:rsidRDefault="00C47F26">
      <w:pPr>
        <w:pStyle w:val="TOC4"/>
        <w:rPr>
          <w:rFonts w:ascii="Calibri" w:hAnsi="Calibri"/>
          <w:sz w:val="22"/>
          <w:szCs w:val="22"/>
          <w:lang w:val="en-US"/>
        </w:rPr>
      </w:pPr>
      <w:r w:rsidRPr="003A2996">
        <w:rPr>
          <w:lang w:val="en-US"/>
        </w:rPr>
        <w:t>7.2.11.3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_Toc151455777 \h </w:instrText>
      </w:r>
      <w:r>
        <w:fldChar w:fldCharType="separate"/>
      </w:r>
      <w:r>
        <w:t>23</w:t>
      </w:r>
      <w:r>
        <w:fldChar w:fldCharType="end"/>
      </w:r>
    </w:p>
    <w:p w14:paraId="6F001118" w14:textId="77777777" w:rsidR="00C47F26" w:rsidRPr="00052C58" w:rsidRDefault="00C47F26">
      <w:pPr>
        <w:pStyle w:val="TOC4"/>
        <w:rPr>
          <w:rFonts w:ascii="Calibri" w:hAnsi="Calibri"/>
          <w:sz w:val="22"/>
          <w:szCs w:val="22"/>
          <w:lang w:val="en-US"/>
        </w:rPr>
      </w:pPr>
      <w:r w:rsidRPr="003A2996">
        <w:rPr>
          <w:lang w:val="en-US"/>
        </w:rPr>
        <w:t>7.2.11.4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_Toc151455778 \h </w:instrText>
      </w:r>
      <w:r>
        <w:fldChar w:fldCharType="separate"/>
      </w:r>
      <w:r>
        <w:t>23</w:t>
      </w:r>
      <w:r>
        <w:fldChar w:fldCharType="end"/>
      </w:r>
    </w:p>
    <w:p w14:paraId="709CC9AA" w14:textId="77777777" w:rsidR="00C47F26" w:rsidRPr="00052C58" w:rsidRDefault="00C47F26">
      <w:pPr>
        <w:pStyle w:val="TOC3"/>
        <w:rPr>
          <w:rFonts w:ascii="Calibri" w:hAnsi="Calibri"/>
          <w:sz w:val="22"/>
          <w:szCs w:val="22"/>
          <w:lang w:val="en-US"/>
        </w:rPr>
      </w:pPr>
      <w:r>
        <w:t>7.2.12</w:t>
      </w:r>
      <w:r w:rsidRPr="00052C58">
        <w:rPr>
          <w:rFonts w:ascii="Calibri" w:hAnsi="Calibri"/>
          <w:sz w:val="22"/>
          <w:szCs w:val="22"/>
          <w:lang w:val="en-US"/>
        </w:rPr>
        <w:tab/>
      </w:r>
      <w:r>
        <w:t>SEALDD server relocation procedure</w:t>
      </w:r>
      <w:r>
        <w:tab/>
      </w:r>
      <w:r>
        <w:fldChar w:fldCharType="begin"/>
      </w:r>
      <w:r>
        <w:instrText xml:space="preserve"> PAGEREF _Toc151455779 \h </w:instrText>
      </w:r>
      <w:r>
        <w:fldChar w:fldCharType="separate"/>
      </w:r>
      <w:r>
        <w:t>23</w:t>
      </w:r>
      <w:r>
        <w:fldChar w:fldCharType="end"/>
      </w:r>
    </w:p>
    <w:p w14:paraId="49F17A04" w14:textId="77777777" w:rsidR="00C47F26" w:rsidRPr="00052C58" w:rsidRDefault="00C47F26">
      <w:pPr>
        <w:pStyle w:val="TOC3"/>
        <w:rPr>
          <w:rFonts w:ascii="Calibri" w:hAnsi="Calibri"/>
          <w:sz w:val="22"/>
          <w:szCs w:val="22"/>
          <w:lang w:val="en-US"/>
        </w:rPr>
      </w:pPr>
      <w:r>
        <w:t>7.2.13</w:t>
      </w:r>
      <w:r w:rsidRPr="00052C58">
        <w:rPr>
          <w:rFonts w:ascii="Calibri" w:hAnsi="Calibri"/>
          <w:sz w:val="22"/>
          <w:szCs w:val="22"/>
          <w:lang w:val="en-US"/>
        </w:rPr>
        <w:tab/>
      </w:r>
      <w:r>
        <w:t>SEALDD enabled data transmission quality measurement subscription procedure</w:t>
      </w:r>
      <w:r>
        <w:tab/>
      </w:r>
      <w:r>
        <w:fldChar w:fldCharType="begin"/>
      </w:r>
      <w:r>
        <w:instrText xml:space="preserve"> PAGEREF _Toc151455780 \h </w:instrText>
      </w:r>
      <w:r>
        <w:fldChar w:fldCharType="separate"/>
      </w:r>
      <w:r>
        <w:t>24</w:t>
      </w:r>
      <w:r>
        <w:fldChar w:fldCharType="end"/>
      </w:r>
    </w:p>
    <w:p w14:paraId="4FE2BDA6" w14:textId="77777777" w:rsidR="00C47F26" w:rsidRPr="00052C58" w:rsidRDefault="00C47F26">
      <w:pPr>
        <w:pStyle w:val="TOC4"/>
        <w:rPr>
          <w:rFonts w:ascii="Calibri" w:hAnsi="Calibri"/>
          <w:sz w:val="22"/>
          <w:szCs w:val="22"/>
          <w:lang w:val="en-US"/>
        </w:rPr>
      </w:pPr>
      <w:r>
        <w:t>7.2.13.</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_Toc151455781 \h </w:instrText>
      </w:r>
      <w:r>
        <w:fldChar w:fldCharType="separate"/>
      </w:r>
      <w:r>
        <w:t>24</w:t>
      </w:r>
      <w:r>
        <w:fldChar w:fldCharType="end"/>
      </w:r>
    </w:p>
    <w:p w14:paraId="48926D1C" w14:textId="77777777" w:rsidR="00C47F26" w:rsidRPr="00052C58" w:rsidRDefault="00C47F26">
      <w:pPr>
        <w:pStyle w:val="TOC4"/>
        <w:rPr>
          <w:rFonts w:ascii="Calibri" w:hAnsi="Calibri"/>
          <w:sz w:val="22"/>
          <w:szCs w:val="22"/>
          <w:lang w:val="en-US"/>
        </w:rPr>
      </w:pPr>
      <w:r>
        <w:t>7.2.13.</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_Toc151455782 \h </w:instrText>
      </w:r>
      <w:r>
        <w:fldChar w:fldCharType="separate"/>
      </w:r>
      <w:r>
        <w:t>24</w:t>
      </w:r>
      <w:r>
        <w:fldChar w:fldCharType="end"/>
      </w:r>
    </w:p>
    <w:p w14:paraId="3470A2EA" w14:textId="77777777" w:rsidR="00C47F26" w:rsidRPr="00052C58" w:rsidRDefault="00C47F26">
      <w:pPr>
        <w:pStyle w:val="TOC4"/>
        <w:rPr>
          <w:rFonts w:ascii="Calibri" w:hAnsi="Calibri"/>
          <w:sz w:val="22"/>
          <w:szCs w:val="22"/>
          <w:lang w:val="en-US"/>
        </w:rPr>
      </w:pPr>
      <w:r w:rsidRPr="003A2996">
        <w:rPr>
          <w:lang w:val="en-US"/>
        </w:rPr>
        <w:t>7.2.13.3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_Toc151455783 \h </w:instrText>
      </w:r>
      <w:r>
        <w:fldChar w:fldCharType="separate"/>
      </w:r>
      <w:r>
        <w:t>25</w:t>
      </w:r>
      <w:r>
        <w:fldChar w:fldCharType="end"/>
      </w:r>
    </w:p>
    <w:p w14:paraId="6026B962" w14:textId="77777777" w:rsidR="00C47F26" w:rsidRPr="00052C58" w:rsidRDefault="00C47F26">
      <w:pPr>
        <w:pStyle w:val="TOC4"/>
        <w:rPr>
          <w:rFonts w:ascii="Calibri" w:hAnsi="Calibri"/>
          <w:sz w:val="22"/>
          <w:szCs w:val="22"/>
          <w:lang w:val="en-US"/>
        </w:rPr>
      </w:pPr>
      <w:r w:rsidRPr="003A2996">
        <w:rPr>
          <w:lang w:val="en-US"/>
        </w:rPr>
        <w:t>7.2.13.4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_Toc151455784 \h </w:instrText>
      </w:r>
      <w:r>
        <w:fldChar w:fldCharType="separate"/>
      </w:r>
      <w:r>
        <w:t>25</w:t>
      </w:r>
      <w:r>
        <w:fldChar w:fldCharType="end"/>
      </w:r>
    </w:p>
    <w:p w14:paraId="48A2BE4A" w14:textId="77777777" w:rsidR="00C47F26" w:rsidRPr="00052C58" w:rsidRDefault="00C47F26">
      <w:pPr>
        <w:pStyle w:val="TOC3"/>
        <w:rPr>
          <w:rFonts w:ascii="Calibri" w:hAnsi="Calibri"/>
          <w:sz w:val="22"/>
          <w:szCs w:val="22"/>
          <w:lang w:val="en-US"/>
        </w:rPr>
      </w:pPr>
      <w:r>
        <w:t>7.2.14</w:t>
      </w:r>
      <w:r w:rsidRPr="00052C58">
        <w:rPr>
          <w:rFonts w:ascii="Calibri" w:hAnsi="Calibri"/>
          <w:sz w:val="22"/>
          <w:szCs w:val="22"/>
          <w:lang w:val="en-US"/>
        </w:rPr>
        <w:tab/>
      </w:r>
      <w:r>
        <w:t>SEALDD enabled data transmission quality measurement notification procedure</w:t>
      </w:r>
      <w:r>
        <w:tab/>
      </w:r>
      <w:r>
        <w:fldChar w:fldCharType="begin"/>
      </w:r>
      <w:r>
        <w:instrText xml:space="preserve"> PAGEREF _Toc151455785 \h </w:instrText>
      </w:r>
      <w:r>
        <w:fldChar w:fldCharType="separate"/>
      </w:r>
      <w:r>
        <w:t>25</w:t>
      </w:r>
      <w:r>
        <w:fldChar w:fldCharType="end"/>
      </w:r>
    </w:p>
    <w:p w14:paraId="266B06FC" w14:textId="77777777" w:rsidR="00C47F26" w:rsidRPr="00052C58" w:rsidRDefault="00C47F26">
      <w:pPr>
        <w:pStyle w:val="TOC4"/>
        <w:rPr>
          <w:rFonts w:ascii="Calibri" w:hAnsi="Calibri"/>
          <w:sz w:val="22"/>
          <w:szCs w:val="22"/>
          <w:lang w:val="en-US"/>
        </w:rPr>
      </w:pPr>
      <w:r>
        <w:t>7.2.14.</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_Toc151455786 \h </w:instrText>
      </w:r>
      <w:r>
        <w:fldChar w:fldCharType="separate"/>
      </w:r>
      <w:r>
        <w:t>25</w:t>
      </w:r>
      <w:r>
        <w:fldChar w:fldCharType="end"/>
      </w:r>
    </w:p>
    <w:p w14:paraId="72F7ACD0" w14:textId="77777777" w:rsidR="00C47F26" w:rsidRPr="00052C58" w:rsidRDefault="00C47F26">
      <w:pPr>
        <w:pStyle w:val="TOC4"/>
        <w:rPr>
          <w:rFonts w:ascii="Calibri" w:hAnsi="Calibri"/>
          <w:sz w:val="22"/>
          <w:szCs w:val="22"/>
          <w:lang w:val="en-US"/>
        </w:rPr>
      </w:pPr>
      <w:r>
        <w:t>7.2.14.</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_Toc151455787 \h </w:instrText>
      </w:r>
      <w:r>
        <w:fldChar w:fldCharType="separate"/>
      </w:r>
      <w:r>
        <w:t>26</w:t>
      </w:r>
      <w:r>
        <w:fldChar w:fldCharType="end"/>
      </w:r>
    </w:p>
    <w:p w14:paraId="22AD9B67" w14:textId="77777777" w:rsidR="00C47F26" w:rsidRPr="00052C58" w:rsidRDefault="00C47F26">
      <w:pPr>
        <w:pStyle w:val="TOC4"/>
        <w:rPr>
          <w:rFonts w:ascii="Calibri" w:hAnsi="Calibri"/>
          <w:sz w:val="22"/>
          <w:szCs w:val="22"/>
          <w:lang w:val="en-US"/>
        </w:rPr>
      </w:pPr>
      <w:r w:rsidRPr="003A2996">
        <w:rPr>
          <w:lang w:val="en-US"/>
        </w:rPr>
        <w:t>7.2.14.3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_Toc151455788 \h </w:instrText>
      </w:r>
      <w:r>
        <w:fldChar w:fldCharType="separate"/>
      </w:r>
      <w:r>
        <w:t>26</w:t>
      </w:r>
      <w:r>
        <w:fldChar w:fldCharType="end"/>
      </w:r>
    </w:p>
    <w:p w14:paraId="792F915C" w14:textId="77777777" w:rsidR="00C47F26" w:rsidRPr="00052C58" w:rsidRDefault="00C47F26">
      <w:pPr>
        <w:pStyle w:val="TOC4"/>
        <w:rPr>
          <w:rFonts w:ascii="Calibri" w:hAnsi="Calibri"/>
          <w:sz w:val="22"/>
          <w:szCs w:val="22"/>
          <w:lang w:val="en-US"/>
        </w:rPr>
      </w:pPr>
      <w:r w:rsidRPr="003A2996">
        <w:rPr>
          <w:lang w:val="en-US"/>
        </w:rPr>
        <w:t>7.2.14.4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_Toc151455789 \h </w:instrText>
      </w:r>
      <w:r>
        <w:fldChar w:fldCharType="separate"/>
      </w:r>
      <w:r>
        <w:t>26</w:t>
      </w:r>
      <w:r>
        <w:fldChar w:fldCharType="end"/>
      </w:r>
    </w:p>
    <w:p w14:paraId="30E8798C" w14:textId="77777777" w:rsidR="00C47F26" w:rsidRPr="00052C58" w:rsidRDefault="00C47F26">
      <w:pPr>
        <w:pStyle w:val="TOC3"/>
        <w:rPr>
          <w:rFonts w:ascii="Calibri" w:hAnsi="Calibri"/>
          <w:sz w:val="22"/>
          <w:szCs w:val="22"/>
          <w:lang w:val="en-US"/>
        </w:rPr>
      </w:pPr>
      <w:r>
        <w:t>7.2.15</w:t>
      </w:r>
      <w:r w:rsidRPr="00052C58">
        <w:rPr>
          <w:rFonts w:ascii="Calibri" w:hAnsi="Calibri"/>
          <w:sz w:val="22"/>
          <w:szCs w:val="22"/>
          <w:lang w:val="en-US"/>
        </w:rPr>
        <w:tab/>
      </w:r>
      <w:r>
        <w:t xml:space="preserve">SEALDD enabled </w:t>
      </w:r>
      <w:r w:rsidRPr="003A2996">
        <w:rPr>
          <w:bCs/>
        </w:rPr>
        <w:t>data transmission quality guarantee</w:t>
      </w:r>
      <w:r>
        <w:t xml:space="preserve"> procedure</w:t>
      </w:r>
      <w:r>
        <w:tab/>
      </w:r>
      <w:r>
        <w:fldChar w:fldCharType="begin"/>
      </w:r>
      <w:r>
        <w:instrText xml:space="preserve"> PAGEREF _Toc151455790 \h </w:instrText>
      </w:r>
      <w:r>
        <w:fldChar w:fldCharType="separate"/>
      </w:r>
      <w:r>
        <w:t>26</w:t>
      </w:r>
      <w:r>
        <w:fldChar w:fldCharType="end"/>
      </w:r>
    </w:p>
    <w:p w14:paraId="618BC4E7" w14:textId="77777777" w:rsidR="00C47F26" w:rsidRPr="00052C58" w:rsidRDefault="00C47F26">
      <w:pPr>
        <w:pStyle w:val="TOC4"/>
        <w:rPr>
          <w:rFonts w:ascii="Calibri" w:hAnsi="Calibri"/>
          <w:sz w:val="22"/>
          <w:szCs w:val="22"/>
          <w:lang w:val="en-US"/>
        </w:rPr>
      </w:pPr>
      <w:r>
        <w:t>7.2.15.</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_Toc151455791 \h </w:instrText>
      </w:r>
      <w:r>
        <w:fldChar w:fldCharType="separate"/>
      </w:r>
      <w:r>
        <w:t>26</w:t>
      </w:r>
      <w:r>
        <w:fldChar w:fldCharType="end"/>
      </w:r>
    </w:p>
    <w:p w14:paraId="4A0DB1FA" w14:textId="77777777" w:rsidR="00C47F26" w:rsidRPr="00052C58" w:rsidRDefault="00C47F26">
      <w:pPr>
        <w:pStyle w:val="TOC4"/>
        <w:rPr>
          <w:rFonts w:ascii="Calibri" w:hAnsi="Calibri"/>
          <w:sz w:val="22"/>
          <w:szCs w:val="22"/>
          <w:lang w:val="en-US"/>
        </w:rPr>
      </w:pPr>
      <w:r>
        <w:t>7.2.15.</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_Toc151455792 \h </w:instrText>
      </w:r>
      <w:r>
        <w:fldChar w:fldCharType="separate"/>
      </w:r>
      <w:r>
        <w:t>27</w:t>
      </w:r>
      <w:r>
        <w:fldChar w:fldCharType="end"/>
      </w:r>
    </w:p>
    <w:p w14:paraId="0A71986B" w14:textId="77777777" w:rsidR="00C47F26" w:rsidRPr="00052C58" w:rsidRDefault="00C47F26">
      <w:pPr>
        <w:pStyle w:val="TOC4"/>
        <w:rPr>
          <w:rFonts w:ascii="Calibri" w:hAnsi="Calibri"/>
          <w:sz w:val="22"/>
          <w:szCs w:val="22"/>
          <w:lang w:val="en-US"/>
        </w:rPr>
      </w:pPr>
      <w:r w:rsidRPr="003A2996">
        <w:rPr>
          <w:lang w:val="en-US"/>
        </w:rPr>
        <w:t>7.2.15.3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_Toc151455793 \h </w:instrText>
      </w:r>
      <w:r>
        <w:fldChar w:fldCharType="separate"/>
      </w:r>
      <w:r>
        <w:t>27</w:t>
      </w:r>
      <w:r>
        <w:fldChar w:fldCharType="end"/>
      </w:r>
    </w:p>
    <w:p w14:paraId="42F0F71F" w14:textId="77777777" w:rsidR="00C47F26" w:rsidRPr="00052C58" w:rsidRDefault="00C47F26">
      <w:pPr>
        <w:pStyle w:val="TOC4"/>
        <w:rPr>
          <w:rFonts w:ascii="Calibri" w:hAnsi="Calibri"/>
          <w:sz w:val="22"/>
          <w:szCs w:val="22"/>
          <w:lang w:val="en-US"/>
        </w:rPr>
      </w:pPr>
      <w:r w:rsidRPr="003A2996">
        <w:rPr>
          <w:lang w:val="en-US"/>
        </w:rPr>
        <w:t>7.2.15.4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_Toc151455794 \h </w:instrText>
      </w:r>
      <w:r>
        <w:fldChar w:fldCharType="separate"/>
      </w:r>
      <w:r>
        <w:t>27</w:t>
      </w:r>
      <w:r>
        <w:fldChar w:fldCharType="end"/>
      </w:r>
    </w:p>
    <w:p w14:paraId="31452738" w14:textId="77777777" w:rsidR="00C47F26" w:rsidRPr="00052C58" w:rsidRDefault="00C47F26">
      <w:pPr>
        <w:pStyle w:val="TOC2"/>
        <w:rPr>
          <w:rFonts w:ascii="Calibri" w:hAnsi="Calibri"/>
          <w:sz w:val="22"/>
          <w:szCs w:val="22"/>
          <w:lang w:val="en-US"/>
        </w:rPr>
      </w:pPr>
      <w:r>
        <w:t>7.3</w:t>
      </w:r>
      <w:r w:rsidRPr="00052C58">
        <w:rPr>
          <w:rFonts w:ascii="Calibri" w:hAnsi="Calibri"/>
          <w:sz w:val="22"/>
          <w:szCs w:val="22"/>
          <w:lang w:val="en-US"/>
        </w:rPr>
        <w:tab/>
      </w:r>
      <w:r>
        <w:t>Off-network procedures</w:t>
      </w:r>
      <w:r>
        <w:tab/>
      </w:r>
      <w:r>
        <w:fldChar w:fldCharType="begin"/>
      </w:r>
      <w:r>
        <w:instrText xml:space="preserve"> PAGEREF _Toc151455795 \h </w:instrText>
      </w:r>
      <w:r>
        <w:fldChar w:fldCharType="separate"/>
      </w:r>
      <w:r>
        <w:t>27</w:t>
      </w:r>
      <w:r>
        <w:fldChar w:fldCharType="end"/>
      </w:r>
    </w:p>
    <w:p w14:paraId="44FE69B5" w14:textId="77777777" w:rsidR="00C47F26" w:rsidRPr="00052C58" w:rsidRDefault="00C47F26">
      <w:pPr>
        <w:pStyle w:val="TOC1"/>
        <w:rPr>
          <w:rFonts w:ascii="Calibri" w:hAnsi="Calibri"/>
          <w:szCs w:val="22"/>
          <w:lang w:val="en-US"/>
        </w:rPr>
      </w:pPr>
      <w:r>
        <w:t>8</w:t>
      </w:r>
      <w:r w:rsidRPr="00052C58">
        <w:rPr>
          <w:rFonts w:ascii="Calibri" w:hAnsi="Calibri"/>
          <w:szCs w:val="22"/>
          <w:lang w:val="en-US"/>
        </w:rPr>
        <w:tab/>
      </w:r>
      <w:r>
        <w:t>Coding</w:t>
      </w:r>
      <w:r>
        <w:tab/>
      </w:r>
      <w:r>
        <w:fldChar w:fldCharType="begin"/>
      </w:r>
      <w:r>
        <w:instrText xml:space="preserve"> PAGEREF _Toc151455796 \h </w:instrText>
      </w:r>
      <w:r>
        <w:fldChar w:fldCharType="separate"/>
      </w:r>
      <w:r>
        <w:t>28</w:t>
      </w:r>
      <w:r>
        <w:fldChar w:fldCharType="end"/>
      </w:r>
    </w:p>
    <w:p w14:paraId="6F2A20D7" w14:textId="77777777" w:rsidR="00C47F26" w:rsidRPr="00052C58" w:rsidRDefault="00C47F26">
      <w:pPr>
        <w:pStyle w:val="TOC2"/>
        <w:rPr>
          <w:rFonts w:ascii="Calibri" w:hAnsi="Calibri"/>
          <w:sz w:val="22"/>
          <w:szCs w:val="22"/>
          <w:lang w:val="en-US"/>
        </w:rPr>
      </w:pPr>
      <w:r>
        <w:t>8.1</w:t>
      </w:r>
      <w:r w:rsidRPr="00052C58">
        <w:rPr>
          <w:rFonts w:ascii="Calibri" w:hAnsi="Calibri"/>
          <w:sz w:val="22"/>
          <w:szCs w:val="22"/>
          <w:lang w:val="en-US"/>
        </w:rPr>
        <w:tab/>
      </w:r>
      <w:r>
        <w:t>General</w:t>
      </w:r>
      <w:r>
        <w:tab/>
      </w:r>
      <w:r>
        <w:fldChar w:fldCharType="begin"/>
      </w:r>
      <w:r>
        <w:instrText xml:space="preserve"> PAGEREF _Toc151455797 \h </w:instrText>
      </w:r>
      <w:r>
        <w:fldChar w:fldCharType="separate"/>
      </w:r>
      <w:r>
        <w:t>28</w:t>
      </w:r>
      <w:r>
        <w:fldChar w:fldCharType="end"/>
      </w:r>
    </w:p>
    <w:p w14:paraId="3E3ABB03" w14:textId="77777777" w:rsidR="00C47F26" w:rsidRPr="00052C58" w:rsidRDefault="00C47F26">
      <w:pPr>
        <w:pStyle w:val="TOC2"/>
        <w:rPr>
          <w:rFonts w:ascii="Calibri" w:hAnsi="Calibri"/>
          <w:sz w:val="22"/>
          <w:szCs w:val="22"/>
          <w:lang w:val="en-US"/>
        </w:rPr>
      </w:pPr>
      <w:r>
        <w:t>8.2</w:t>
      </w:r>
      <w:r w:rsidRPr="00052C58">
        <w:rPr>
          <w:rFonts w:ascii="Calibri" w:hAnsi="Calibri"/>
          <w:sz w:val="22"/>
          <w:szCs w:val="22"/>
          <w:lang w:val="en-US"/>
        </w:rPr>
        <w:tab/>
      </w:r>
      <w:r>
        <w:t>Application unique ID</w:t>
      </w:r>
      <w:r>
        <w:tab/>
      </w:r>
      <w:r>
        <w:fldChar w:fldCharType="begin"/>
      </w:r>
      <w:r>
        <w:instrText xml:space="preserve"> PAGEREF _Toc151455798 \h </w:instrText>
      </w:r>
      <w:r>
        <w:fldChar w:fldCharType="separate"/>
      </w:r>
      <w:r>
        <w:t>28</w:t>
      </w:r>
      <w:r>
        <w:fldChar w:fldCharType="end"/>
      </w:r>
    </w:p>
    <w:p w14:paraId="6E2532EF" w14:textId="77777777" w:rsidR="00C47F26" w:rsidRPr="00052C58" w:rsidRDefault="00C47F26">
      <w:pPr>
        <w:pStyle w:val="TOC2"/>
        <w:rPr>
          <w:rFonts w:ascii="Calibri" w:hAnsi="Calibri"/>
          <w:sz w:val="22"/>
          <w:szCs w:val="22"/>
          <w:lang w:val="en-US"/>
        </w:rPr>
      </w:pPr>
      <w:r>
        <w:t>8.3</w:t>
      </w:r>
      <w:r w:rsidRPr="00052C58">
        <w:rPr>
          <w:rFonts w:ascii="Calibri" w:hAnsi="Calibri"/>
          <w:sz w:val="22"/>
          <w:szCs w:val="22"/>
          <w:lang w:val="en-US"/>
        </w:rPr>
        <w:tab/>
      </w:r>
      <w:r>
        <w:t>Structure</w:t>
      </w:r>
      <w:r>
        <w:tab/>
      </w:r>
      <w:r>
        <w:fldChar w:fldCharType="begin"/>
      </w:r>
      <w:r>
        <w:instrText xml:space="preserve"> PAGEREF _Toc151455799 \h </w:instrText>
      </w:r>
      <w:r>
        <w:fldChar w:fldCharType="separate"/>
      </w:r>
      <w:r>
        <w:t>28</w:t>
      </w:r>
      <w:r>
        <w:fldChar w:fldCharType="end"/>
      </w:r>
    </w:p>
    <w:p w14:paraId="241FFAA7" w14:textId="77777777" w:rsidR="00C47F26" w:rsidRPr="00052C58" w:rsidRDefault="00C47F26">
      <w:pPr>
        <w:pStyle w:val="TOC2"/>
        <w:rPr>
          <w:rFonts w:ascii="Calibri" w:hAnsi="Calibri"/>
          <w:sz w:val="22"/>
          <w:szCs w:val="22"/>
          <w:lang w:val="en-US"/>
        </w:rPr>
      </w:pPr>
      <w:r>
        <w:t>8.4</w:t>
      </w:r>
      <w:r w:rsidRPr="00052C58">
        <w:rPr>
          <w:rFonts w:ascii="Calibri" w:hAnsi="Calibri"/>
          <w:sz w:val="22"/>
          <w:szCs w:val="22"/>
          <w:lang w:val="en-US"/>
        </w:rPr>
        <w:tab/>
      </w:r>
      <w:r>
        <w:t>XML schema</w:t>
      </w:r>
      <w:r>
        <w:tab/>
      </w:r>
      <w:r>
        <w:fldChar w:fldCharType="begin"/>
      </w:r>
      <w:r>
        <w:instrText xml:space="preserve"> PAGEREF _Toc151455800 \h </w:instrText>
      </w:r>
      <w:r>
        <w:fldChar w:fldCharType="separate"/>
      </w:r>
      <w:r>
        <w:t>32</w:t>
      </w:r>
      <w:r>
        <w:fldChar w:fldCharType="end"/>
      </w:r>
    </w:p>
    <w:p w14:paraId="79DFAE02" w14:textId="77777777" w:rsidR="00C47F26" w:rsidRPr="00052C58" w:rsidRDefault="00C47F26">
      <w:pPr>
        <w:pStyle w:val="TOC3"/>
        <w:rPr>
          <w:rFonts w:ascii="Calibri" w:hAnsi="Calibri"/>
          <w:sz w:val="22"/>
          <w:szCs w:val="22"/>
          <w:lang w:val="en-US"/>
        </w:rPr>
      </w:pPr>
      <w:r>
        <w:t>8.4.1</w:t>
      </w:r>
      <w:r w:rsidRPr="00052C58">
        <w:rPr>
          <w:rFonts w:ascii="Calibri" w:hAnsi="Calibri"/>
          <w:sz w:val="22"/>
          <w:szCs w:val="22"/>
          <w:lang w:val="en-US"/>
        </w:rPr>
        <w:tab/>
      </w:r>
      <w:r>
        <w:t>General</w:t>
      </w:r>
      <w:r>
        <w:tab/>
      </w:r>
      <w:r>
        <w:fldChar w:fldCharType="begin"/>
      </w:r>
      <w:r>
        <w:instrText xml:space="preserve"> PAGEREF _Toc151455801 \h </w:instrText>
      </w:r>
      <w:r>
        <w:fldChar w:fldCharType="separate"/>
      </w:r>
      <w:r>
        <w:t>32</w:t>
      </w:r>
      <w:r>
        <w:fldChar w:fldCharType="end"/>
      </w:r>
    </w:p>
    <w:p w14:paraId="15237EA9" w14:textId="77777777" w:rsidR="00C47F26" w:rsidRPr="00052C58" w:rsidRDefault="00C47F26">
      <w:pPr>
        <w:pStyle w:val="TOC3"/>
        <w:rPr>
          <w:rFonts w:ascii="Calibri" w:hAnsi="Calibri"/>
          <w:sz w:val="22"/>
          <w:szCs w:val="22"/>
          <w:lang w:val="en-US"/>
        </w:rPr>
      </w:pPr>
      <w:r>
        <w:rPr>
          <w:lang w:eastAsia="zh-CN"/>
        </w:rPr>
        <w:t>8.4.2</w:t>
      </w:r>
      <w:r w:rsidRPr="00052C58">
        <w:rPr>
          <w:rFonts w:ascii="Calibri" w:hAnsi="Calibri"/>
          <w:sz w:val="22"/>
          <w:szCs w:val="22"/>
          <w:lang w:val="en-US"/>
        </w:rPr>
        <w:tab/>
      </w:r>
      <w:r>
        <w:rPr>
          <w:lang w:eastAsia="zh-CN"/>
        </w:rPr>
        <w:t>XML schema</w:t>
      </w:r>
      <w:r>
        <w:tab/>
      </w:r>
      <w:r>
        <w:fldChar w:fldCharType="begin"/>
      </w:r>
      <w:r>
        <w:instrText xml:space="preserve"> PAGEREF _Toc151455802 \h </w:instrText>
      </w:r>
      <w:r>
        <w:fldChar w:fldCharType="separate"/>
      </w:r>
      <w:r>
        <w:t>32</w:t>
      </w:r>
      <w:r>
        <w:fldChar w:fldCharType="end"/>
      </w:r>
    </w:p>
    <w:p w14:paraId="0DBEDDA8" w14:textId="77777777" w:rsidR="00C47F26" w:rsidRPr="00052C58" w:rsidRDefault="00C47F26">
      <w:pPr>
        <w:pStyle w:val="TOC2"/>
        <w:rPr>
          <w:rFonts w:ascii="Calibri" w:hAnsi="Calibri"/>
          <w:sz w:val="22"/>
          <w:szCs w:val="22"/>
          <w:lang w:val="en-US"/>
        </w:rPr>
      </w:pPr>
      <w:r>
        <w:t>8.5</w:t>
      </w:r>
      <w:r w:rsidRPr="00052C58">
        <w:rPr>
          <w:rFonts w:ascii="Calibri" w:hAnsi="Calibri"/>
          <w:sz w:val="22"/>
          <w:szCs w:val="22"/>
          <w:lang w:val="en-US"/>
        </w:rPr>
        <w:tab/>
      </w:r>
      <w:r>
        <w:t>Data semantics</w:t>
      </w:r>
      <w:r>
        <w:tab/>
      </w:r>
      <w:r>
        <w:fldChar w:fldCharType="begin"/>
      </w:r>
      <w:r>
        <w:instrText xml:space="preserve"> PAGEREF _Toc151455803 \h </w:instrText>
      </w:r>
      <w:r>
        <w:fldChar w:fldCharType="separate"/>
      </w:r>
      <w:r>
        <w:t>39</w:t>
      </w:r>
      <w:r>
        <w:fldChar w:fldCharType="end"/>
      </w:r>
    </w:p>
    <w:p w14:paraId="6E4A3BB6" w14:textId="77777777" w:rsidR="00C47F26" w:rsidRPr="00052C58" w:rsidRDefault="00C47F26">
      <w:pPr>
        <w:pStyle w:val="TOC2"/>
        <w:rPr>
          <w:rFonts w:ascii="Calibri" w:hAnsi="Calibri"/>
          <w:sz w:val="22"/>
          <w:szCs w:val="22"/>
          <w:lang w:val="en-US"/>
        </w:rPr>
      </w:pPr>
      <w:r>
        <w:t>8.6</w:t>
      </w:r>
      <w:r w:rsidRPr="00052C58">
        <w:rPr>
          <w:rFonts w:ascii="Calibri" w:hAnsi="Calibri"/>
          <w:sz w:val="22"/>
          <w:szCs w:val="22"/>
          <w:lang w:val="en-US"/>
        </w:rPr>
        <w:tab/>
      </w:r>
      <w:r>
        <w:t>MIME type</w:t>
      </w:r>
      <w:r>
        <w:tab/>
      </w:r>
      <w:r>
        <w:fldChar w:fldCharType="begin"/>
      </w:r>
      <w:r>
        <w:instrText xml:space="preserve"> PAGEREF _Toc151455804 \h </w:instrText>
      </w:r>
      <w:r>
        <w:fldChar w:fldCharType="separate"/>
      </w:r>
      <w:r>
        <w:t>44</w:t>
      </w:r>
      <w:r>
        <w:fldChar w:fldCharType="end"/>
      </w:r>
    </w:p>
    <w:p w14:paraId="30E1B279" w14:textId="77777777" w:rsidR="00C47F26" w:rsidRPr="00052C58" w:rsidRDefault="00C47F26">
      <w:pPr>
        <w:pStyle w:val="TOC2"/>
        <w:rPr>
          <w:rFonts w:ascii="Calibri" w:hAnsi="Calibri"/>
          <w:sz w:val="22"/>
          <w:szCs w:val="22"/>
          <w:lang w:val="en-US"/>
        </w:rPr>
      </w:pPr>
      <w:r>
        <w:t>8.7</w:t>
      </w:r>
      <w:r w:rsidRPr="00052C58">
        <w:rPr>
          <w:rFonts w:ascii="Calibri" w:hAnsi="Calibri"/>
          <w:sz w:val="22"/>
          <w:szCs w:val="22"/>
          <w:lang w:val="en-US"/>
        </w:rPr>
        <w:tab/>
      </w:r>
      <w:r>
        <w:t>IANA registration template</w:t>
      </w:r>
      <w:r>
        <w:tab/>
      </w:r>
      <w:r>
        <w:fldChar w:fldCharType="begin"/>
      </w:r>
      <w:r>
        <w:instrText xml:space="preserve"> PAGEREF _Toc151455805 \h </w:instrText>
      </w:r>
      <w:r>
        <w:fldChar w:fldCharType="separate"/>
      </w:r>
      <w:r>
        <w:t>44</w:t>
      </w:r>
      <w:r>
        <w:fldChar w:fldCharType="end"/>
      </w:r>
    </w:p>
    <w:p w14:paraId="5D88A173" w14:textId="77777777" w:rsidR="00C47F26" w:rsidRPr="00052C58" w:rsidRDefault="00C47F26">
      <w:pPr>
        <w:pStyle w:val="TOC8"/>
        <w:rPr>
          <w:rFonts w:ascii="Calibri" w:hAnsi="Calibri"/>
          <w:b w:val="0"/>
          <w:szCs w:val="22"/>
          <w:lang w:val="en-US"/>
        </w:rPr>
      </w:pPr>
      <w:r>
        <w:t>Annex A (normative): CoAP resource representation and encoding</w:t>
      </w:r>
      <w:r>
        <w:tab/>
      </w:r>
      <w:r>
        <w:fldChar w:fldCharType="begin"/>
      </w:r>
      <w:r>
        <w:instrText xml:space="preserve"> PAGEREF _Toc151455806 \h </w:instrText>
      </w:r>
      <w:r>
        <w:fldChar w:fldCharType="separate"/>
      </w:r>
      <w:r>
        <w:t>46</w:t>
      </w:r>
      <w:r>
        <w:fldChar w:fldCharType="end"/>
      </w:r>
    </w:p>
    <w:p w14:paraId="5DA69C48" w14:textId="77777777" w:rsidR="00C47F26" w:rsidRPr="00052C58" w:rsidRDefault="00C47F26">
      <w:pPr>
        <w:pStyle w:val="TOC1"/>
        <w:rPr>
          <w:rFonts w:ascii="Calibri" w:hAnsi="Calibri"/>
          <w:szCs w:val="22"/>
          <w:lang w:val="en-US"/>
        </w:rPr>
      </w:pPr>
      <w:r>
        <w:t>A.1</w:t>
      </w:r>
      <w:r w:rsidRPr="00052C58">
        <w:rPr>
          <w:rFonts w:ascii="Calibri" w:hAnsi="Calibri"/>
          <w:szCs w:val="22"/>
          <w:lang w:val="en-US"/>
        </w:rPr>
        <w:tab/>
      </w:r>
      <w:r>
        <w:t>General</w:t>
      </w:r>
      <w:r>
        <w:tab/>
      </w:r>
      <w:r>
        <w:fldChar w:fldCharType="begin"/>
      </w:r>
      <w:r>
        <w:instrText xml:space="preserve"> PAGEREF _Toc151455807 \h </w:instrText>
      </w:r>
      <w:r>
        <w:fldChar w:fldCharType="separate"/>
      </w:r>
      <w:r>
        <w:t>46</w:t>
      </w:r>
      <w:r>
        <w:fldChar w:fldCharType="end"/>
      </w:r>
    </w:p>
    <w:p w14:paraId="5BC65863" w14:textId="77777777" w:rsidR="00C47F26" w:rsidRPr="00052C58" w:rsidRDefault="00C47F26">
      <w:pPr>
        <w:pStyle w:val="TOC8"/>
        <w:rPr>
          <w:rFonts w:ascii="Calibri" w:hAnsi="Calibri"/>
          <w:b w:val="0"/>
          <w:szCs w:val="22"/>
          <w:lang w:val="en-US"/>
        </w:rPr>
      </w:pPr>
      <w:r>
        <w:t>Annex B (informative): Change history</w:t>
      </w:r>
      <w:r>
        <w:tab/>
      </w:r>
      <w:r>
        <w:fldChar w:fldCharType="begin"/>
      </w:r>
      <w:r>
        <w:instrText xml:space="preserve"> PAGEREF _Toc151455808 \h </w:instrText>
      </w:r>
      <w:r>
        <w:fldChar w:fldCharType="separate"/>
      </w:r>
      <w:r>
        <w:t>47</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6" w:name="foreword"/>
      <w:bookmarkStart w:id="17" w:name="_Toc151455716"/>
      <w:bookmarkEnd w:id="16"/>
      <w:r w:rsidRPr="004D3578">
        <w:t>Foreword</w:t>
      </w:r>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w:t>
      </w:r>
      <w:r w:rsidRPr="004D3578">
        <w:lastRenderedPageBreak/>
        <w:t>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51455717"/>
      <w:bookmarkEnd w:id="20"/>
      <w:r w:rsidRPr="004D3578">
        <w:lastRenderedPageBreak/>
        <w:t>1</w:t>
      </w:r>
      <w:r w:rsidRPr="004D3578">
        <w:tab/>
        <w:t>Scope</w:t>
      </w:r>
      <w:bookmarkEnd w:id="21"/>
    </w:p>
    <w:p w14:paraId="2D9E1ED7" w14:textId="65A625A9" w:rsidR="00CD1205" w:rsidRDefault="00CD1205" w:rsidP="00CD1205">
      <w:bookmarkStart w:id="22" w:name="references"/>
      <w:bookmarkEnd w:id="22"/>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3" w:name="_Toc151455718"/>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4" w:name="definitions"/>
      <w:bookmarkEnd w:id="24"/>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5"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5"/>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216D8BE" w:rsidR="00B3326B" w:rsidRDefault="00B3326B" w:rsidP="00A61203">
      <w:pPr>
        <w:pStyle w:val="EX"/>
        <w:rPr>
          <w:lang w:eastAsia="zh-CN"/>
        </w:rPr>
      </w:pPr>
      <w:r>
        <w:rPr>
          <w:rFonts w:hint="eastAsia"/>
          <w:lang w:eastAsia="zh-CN"/>
        </w:rPr>
        <w:t>[</w:t>
      </w:r>
      <w:r w:rsidR="000026A6">
        <w:rPr>
          <w:lang w:eastAsia="zh-CN"/>
        </w:rPr>
        <w:t>1</w:t>
      </w:r>
      <w:r w:rsidR="00DB4F91">
        <w:rPr>
          <w:lang w:eastAsia="zh-CN"/>
        </w:rPr>
        <w:t>6</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3185CA0A" w:rsidR="00B3326B" w:rsidRDefault="00B3326B" w:rsidP="00B3326B">
      <w:pPr>
        <w:pStyle w:val="EX"/>
        <w:rPr>
          <w:lang w:eastAsia="zh-CN"/>
        </w:rPr>
      </w:pPr>
      <w:r>
        <w:rPr>
          <w:lang w:eastAsia="zh-CN"/>
        </w:rPr>
        <w:t>[</w:t>
      </w:r>
      <w:r w:rsidR="000026A6">
        <w:rPr>
          <w:lang w:eastAsia="zh-CN"/>
        </w:rPr>
        <w:t>1</w:t>
      </w:r>
      <w:r w:rsidR="00DB4F91">
        <w:rPr>
          <w:lang w:eastAsia="zh-CN"/>
        </w:rPr>
        <w:t>7</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74A4B360" w:rsidR="00B43948" w:rsidRDefault="00B43948" w:rsidP="00B43948">
      <w:pPr>
        <w:pStyle w:val="EX"/>
      </w:pPr>
      <w:r w:rsidRPr="00B33A75">
        <w:t>[</w:t>
      </w:r>
      <w:r w:rsidR="00095525">
        <w:t>1</w:t>
      </w:r>
      <w:r w:rsidR="00DB4F91">
        <w:t>8</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6D827098" w:rsidR="00B3326B" w:rsidRDefault="00B3326B" w:rsidP="00B43948">
      <w:pPr>
        <w:pStyle w:val="EX"/>
        <w:rPr>
          <w:lang w:eastAsia="zh-CN"/>
        </w:rPr>
      </w:pPr>
      <w:r>
        <w:rPr>
          <w:lang w:val="en-US" w:eastAsia="zh-CN"/>
        </w:rPr>
        <w:t>[</w:t>
      </w:r>
      <w:r w:rsidR="000026A6">
        <w:rPr>
          <w:lang w:val="en-US" w:eastAsia="zh-CN"/>
        </w:rPr>
        <w:t>1</w:t>
      </w:r>
      <w:r w:rsidR="00DB4F91">
        <w:rPr>
          <w:lang w:val="en-US" w:eastAsia="zh-CN"/>
        </w:rPr>
        <w:t>9</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C6A56E2" w:rsidR="00CD1205" w:rsidRDefault="00CD1205" w:rsidP="00B3326B">
      <w:pPr>
        <w:pStyle w:val="EX"/>
      </w:pPr>
      <w:r w:rsidRPr="00D309A8">
        <w:t>[</w:t>
      </w:r>
      <w:r w:rsidR="00DB4F91">
        <w:t>20</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6" w:name="_Toc151455719"/>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1455720"/>
      <w:r w:rsidRPr="004D3578">
        <w:t>3.1</w:t>
      </w:r>
      <w:r w:rsidRPr="004D3578">
        <w:tab/>
      </w:r>
      <w:r w:rsidR="002B6339">
        <w:t>Terms</w:t>
      </w:r>
      <w:bookmarkEnd w:id="27"/>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28" w:name="_Toc151455721"/>
      <w:r w:rsidRPr="004D3578">
        <w:t>3.</w:t>
      </w:r>
      <w:r w:rsidR="006C33EA">
        <w:t>2</w:t>
      </w:r>
      <w:r w:rsidRPr="004D3578">
        <w:tab/>
        <w:t>Abbreviations</w:t>
      </w:r>
      <w:bookmarkEnd w:id="2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29" w:name="clause4"/>
      <w:bookmarkStart w:id="30" w:name="startOfAnnexes"/>
      <w:bookmarkStart w:id="31" w:name="_Toc78384776"/>
      <w:bookmarkEnd w:id="29"/>
      <w:bookmarkEnd w:id="30"/>
      <w:r w:rsidRPr="00317891">
        <w:t>ACR</w:t>
      </w:r>
      <w:r w:rsidRPr="00317891">
        <w:tab/>
        <w:t>Application Context Relocation</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lastRenderedPageBreak/>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2082D903" w14:textId="77777777" w:rsidR="00027F89" w:rsidRPr="004D3578" w:rsidRDefault="00027F89" w:rsidP="00027F89">
      <w:pPr>
        <w:pStyle w:val="Heading1"/>
      </w:pPr>
      <w:bookmarkStart w:id="32" w:name="_Toc151455722"/>
      <w:r w:rsidRPr="004D3578">
        <w:t>4</w:t>
      </w:r>
      <w:r w:rsidRPr="004D3578">
        <w:tab/>
      </w:r>
      <w:r>
        <w:t>General description</w:t>
      </w:r>
      <w:bookmarkEnd w:id="31"/>
      <w:bookmarkEnd w:id="32"/>
    </w:p>
    <w:p w14:paraId="268C1BDC" w14:textId="77777777" w:rsidR="00CD1205" w:rsidRDefault="00CD1205" w:rsidP="00CD1205">
      <w:bookmarkStart w:id="33" w:name="_Toc25305665"/>
      <w:bookmarkStart w:id="34" w:name="_Toc26190241"/>
      <w:bookmarkStart w:id="35" w:name="_Toc26190834"/>
      <w:bookmarkStart w:id="36" w:name="_Toc34062138"/>
      <w:bookmarkStart w:id="37" w:name="_Toc34394579"/>
      <w:bookmarkStart w:id="38" w:name="_Toc45274383"/>
      <w:bookmarkStart w:id="39" w:name="_Toc51932922"/>
      <w:bookmarkStart w:id="40" w:name="_Toc58513649"/>
      <w:bookmarkStart w:id="41" w:name="_Toc59205301"/>
      <w:bookmarkStart w:id="42"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3" w:name="_Toc151455723"/>
      <w:r>
        <w:t>5</w:t>
      </w:r>
      <w:r w:rsidR="001167D9" w:rsidRPr="004D3578">
        <w:tab/>
      </w:r>
      <w:r w:rsidR="001167D9">
        <w:t>Edge applications over 3GPP services</w:t>
      </w:r>
      <w:bookmarkEnd w:id="43"/>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44" w:name="_Toc151455724"/>
      <w:r>
        <w:t>6</w:t>
      </w:r>
      <w:r w:rsidR="00027F89">
        <w:tab/>
        <w:t>Functional entities</w:t>
      </w:r>
      <w:bookmarkEnd w:id="33"/>
      <w:bookmarkEnd w:id="34"/>
      <w:bookmarkEnd w:id="35"/>
      <w:bookmarkEnd w:id="36"/>
      <w:bookmarkEnd w:id="37"/>
      <w:bookmarkEnd w:id="38"/>
      <w:bookmarkEnd w:id="39"/>
      <w:bookmarkEnd w:id="40"/>
      <w:bookmarkEnd w:id="41"/>
      <w:bookmarkEnd w:id="42"/>
      <w:bookmarkEnd w:id="44"/>
    </w:p>
    <w:p w14:paraId="7817A763" w14:textId="24319B42" w:rsidR="009B56A9" w:rsidRDefault="00B43948" w:rsidP="009B56A9">
      <w:pPr>
        <w:pStyle w:val="Heading2"/>
        <w:rPr>
          <w:noProof/>
          <w:lang w:val="en-US"/>
        </w:rPr>
      </w:pPr>
      <w:bookmarkStart w:id="45" w:name="_Toc25305666"/>
      <w:bookmarkStart w:id="46" w:name="_Toc26190242"/>
      <w:bookmarkStart w:id="47" w:name="_Toc26190835"/>
      <w:bookmarkStart w:id="48" w:name="_Toc34062139"/>
      <w:bookmarkStart w:id="49" w:name="_Toc34394580"/>
      <w:bookmarkStart w:id="50" w:name="_Toc45274384"/>
      <w:bookmarkStart w:id="51" w:name="_Toc51932923"/>
      <w:bookmarkStart w:id="52" w:name="_Toc58513650"/>
      <w:bookmarkStart w:id="53" w:name="_Toc59205302"/>
      <w:bookmarkStart w:id="54" w:name="_Toc78384778"/>
      <w:bookmarkStart w:id="55" w:name="_Toc151455725"/>
      <w:r>
        <w:rPr>
          <w:noProof/>
          <w:lang w:val="en-US"/>
        </w:rPr>
        <w:t>6</w:t>
      </w:r>
      <w:r w:rsidR="009B56A9">
        <w:rPr>
          <w:noProof/>
          <w:lang w:val="en-US"/>
        </w:rPr>
        <w:t>.1</w:t>
      </w:r>
      <w:r w:rsidR="009B56A9">
        <w:rPr>
          <w:noProof/>
          <w:lang w:val="en-US"/>
        </w:rPr>
        <w:tab/>
        <w:t>SEAL data delivery management client (SDDM-C)</w:t>
      </w:r>
      <w:bookmarkEnd w:id="55"/>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6F225B50" w:rsidR="00CD1205" w:rsidRDefault="00CD1205" w:rsidP="00CD1205">
      <w:pPr>
        <w:pStyle w:val="B1"/>
      </w:pPr>
      <w:r>
        <w:t>b)</w:t>
      </w:r>
      <w:r>
        <w:tab/>
        <w:t>shall support the role of XDMC as specified in OMA OMA-TS-XDM_Core-V2_1 [</w:t>
      </w:r>
      <w:r w:rsidR="00DB4F91">
        <w:t>20</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78AB49F5"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r w:rsidR="00DB4F91">
        <w:t>9</w:t>
      </w:r>
      <w:r>
        <w:t>];</w:t>
      </w:r>
    </w:p>
    <w:p w14:paraId="0A2CA39F" w14:textId="5E4146FF"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r w:rsidR="00DB4F91">
        <w:t>6</w:t>
      </w:r>
      <w:r>
        <w:t>]</w:t>
      </w:r>
      <w:r w:rsidRPr="001E664A">
        <w:t>;</w:t>
      </w:r>
    </w:p>
    <w:p w14:paraId="6D8DCBB9" w14:textId="094D7C62"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r w:rsidR="00DB4F91">
        <w:t>7</w:t>
      </w:r>
      <w:r>
        <w:t>]</w:t>
      </w:r>
      <w:r w:rsidRPr="00B35374">
        <w:t>;</w:t>
      </w:r>
      <w:r>
        <w:t xml:space="preserve"> and</w:t>
      </w:r>
    </w:p>
    <w:p w14:paraId="73CD648D" w14:textId="7CA9639C" w:rsidR="00B3326B" w:rsidRPr="000C7CED" w:rsidRDefault="00B3326B" w:rsidP="00B3326B">
      <w:pPr>
        <w:pStyle w:val="B1"/>
      </w:pPr>
      <w:r>
        <w:t>g)</w:t>
      </w:r>
      <w:r w:rsidRPr="001E664A">
        <w:tab/>
        <w:t xml:space="preserve">shall support the procedures </w:t>
      </w:r>
      <w:r>
        <w:t xml:space="preserve">defined </w:t>
      </w:r>
      <w:r w:rsidRPr="001E664A">
        <w:t>in clause </w:t>
      </w:r>
      <w:r w:rsidR="00567653">
        <w:t>7</w:t>
      </w:r>
      <w:r w:rsidRPr="001E664A">
        <w:t>.2</w:t>
      </w:r>
      <w:r>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56" w:name="_Toc151455726"/>
      <w:r>
        <w:rPr>
          <w:noProof/>
          <w:lang w:val="en-US"/>
        </w:rPr>
        <w:lastRenderedPageBreak/>
        <w:t>6</w:t>
      </w:r>
      <w:r w:rsidR="009B56A9">
        <w:rPr>
          <w:noProof/>
          <w:lang w:val="en-US"/>
        </w:rPr>
        <w:t>.2</w:t>
      </w:r>
      <w:r w:rsidR="009B56A9">
        <w:rPr>
          <w:noProof/>
          <w:lang w:val="en-US"/>
        </w:rPr>
        <w:tab/>
        <w:t>SEAL data delivery management server (SDDM-S)</w:t>
      </w:r>
      <w:bookmarkEnd w:id="56"/>
    </w:p>
    <w:p w14:paraId="61DB6685" w14:textId="77777777" w:rsidR="00CD1205" w:rsidRDefault="00CD1205" w:rsidP="00CD1205">
      <w:bookmarkStart w:id="57" w:name="_Toc78384780"/>
      <w:bookmarkStart w:id="58" w:name="_Hlk79060792"/>
      <w:bookmarkEnd w:id="45"/>
      <w:bookmarkEnd w:id="46"/>
      <w:bookmarkEnd w:id="47"/>
      <w:bookmarkEnd w:id="48"/>
      <w:bookmarkEnd w:id="49"/>
      <w:bookmarkEnd w:id="50"/>
      <w:bookmarkEnd w:id="51"/>
      <w:bookmarkEnd w:id="52"/>
      <w:bookmarkEnd w:id="53"/>
      <w:bookmarkEnd w:id="54"/>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56FEBC76" w:rsidR="00CD1205" w:rsidRDefault="00CD1205" w:rsidP="00CD1205">
      <w:pPr>
        <w:pStyle w:val="B1"/>
      </w:pPr>
      <w:r>
        <w:t>b)</w:t>
      </w:r>
      <w:r>
        <w:tab/>
        <w:t>shall support the role of XDMS as specified in OMA OMA-TS-XDM_Core-V2_1 [</w:t>
      </w:r>
      <w:r w:rsidR="00DB4F91">
        <w:t>20</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0C5BE9A1"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r w:rsidR="00DB4F91">
        <w:t>9</w:t>
      </w:r>
      <w:r>
        <w:t>]</w:t>
      </w:r>
      <w:r>
        <w:rPr>
          <w:lang w:val="en-US" w:eastAsia="zh-CN"/>
        </w:rPr>
        <w:t>;</w:t>
      </w:r>
    </w:p>
    <w:p w14:paraId="69DBF065" w14:textId="579D102C" w:rsidR="00B3326B" w:rsidRDefault="00B3326B" w:rsidP="00B3326B">
      <w:pPr>
        <w:pStyle w:val="B1"/>
      </w:pPr>
      <w:r>
        <w:t>e)</w:t>
      </w:r>
      <w:r>
        <w:tab/>
        <w:t>shall support CoAP over TCP and Websocket as specified in IETF RFC 8323 [</w:t>
      </w:r>
      <w:r w:rsidR="00F15A4A">
        <w:t>1</w:t>
      </w:r>
      <w:r w:rsidR="00DB4F91">
        <w:t>6</w:t>
      </w:r>
      <w:r>
        <w:t>;</w:t>
      </w:r>
    </w:p>
    <w:p w14:paraId="35A23227" w14:textId="3F825D19"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r w:rsidR="00DB4F91">
        <w:rPr>
          <w:lang w:eastAsia="zh-CN"/>
        </w:rPr>
        <w:t>7</w:t>
      </w:r>
      <w:r>
        <w:rPr>
          <w:lang w:eastAsia="zh-CN"/>
        </w:rPr>
        <w:t>]</w:t>
      </w:r>
      <w:r w:rsidRPr="00BC3EBD">
        <w:rPr>
          <w:lang w:val="en-US" w:eastAsia="zh-CN"/>
        </w:rPr>
        <w:t>;</w:t>
      </w:r>
      <w:r>
        <w:rPr>
          <w:lang w:val="en-US" w:eastAsia="zh-CN"/>
        </w:rPr>
        <w:t xml:space="preserve"> and</w:t>
      </w:r>
    </w:p>
    <w:p w14:paraId="2A6AC561" w14:textId="073A5E41" w:rsidR="00B3326B" w:rsidRDefault="00B3326B" w:rsidP="00B3326B">
      <w:pPr>
        <w:pStyle w:val="B1"/>
      </w:pPr>
      <w:r>
        <w:t>g)</w:t>
      </w:r>
      <w:r>
        <w:tab/>
        <w:t>shall support the procedures defined in clause </w:t>
      </w:r>
      <w:r w:rsidR="00567653">
        <w:t>7</w:t>
      </w:r>
      <w:r>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59" w:name="_Toc151455727"/>
      <w:r>
        <w:t>7</w:t>
      </w:r>
      <w:r w:rsidR="00027F89">
        <w:tab/>
      </w:r>
      <w:r w:rsidR="00027F89">
        <w:rPr>
          <w:noProof/>
          <w:lang w:val="en-US"/>
        </w:rPr>
        <w:t>Data delivery management procedures</w:t>
      </w:r>
      <w:bookmarkEnd w:id="57"/>
      <w:bookmarkEnd w:id="59"/>
    </w:p>
    <w:p w14:paraId="40715FD6" w14:textId="2921C85A" w:rsidR="00027F89" w:rsidRDefault="00B43948" w:rsidP="00027F89">
      <w:pPr>
        <w:pStyle w:val="Heading2"/>
      </w:pPr>
      <w:bookmarkStart w:id="60" w:name="_Toc25306442"/>
      <w:bookmarkStart w:id="61" w:name="_Toc26192765"/>
      <w:bookmarkStart w:id="62" w:name="_Toc34137024"/>
      <w:bookmarkStart w:id="63" w:name="_Toc34137338"/>
      <w:bookmarkStart w:id="64" w:name="_Toc34138486"/>
      <w:bookmarkStart w:id="65" w:name="_Toc34138729"/>
      <w:bookmarkStart w:id="66" w:name="_Toc34395066"/>
      <w:bookmarkStart w:id="67" w:name="_Toc45264296"/>
      <w:bookmarkStart w:id="68" w:name="_Toc51933185"/>
      <w:bookmarkStart w:id="69" w:name="_Toc78384781"/>
      <w:bookmarkStart w:id="70" w:name="_Toc151455728"/>
      <w:r>
        <w:t>7</w:t>
      </w:r>
      <w:r w:rsidR="00027F89">
        <w:t>.1</w:t>
      </w:r>
      <w:r w:rsidR="00027F89">
        <w:tab/>
        <w:t>General</w:t>
      </w:r>
      <w:bookmarkEnd w:id="60"/>
      <w:bookmarkEnd w:id="61"/>
      <w:bookmarkEnd w:id="62"/>
      <w:bookmarkEnd w:id="63"/>
      <w:bookmarkEnd w:id="64"/>
      <w:bookmarkEnd w:id="65"/>
      <w:bookmarkEnd w:id="66"/>
      <w:bookmarkEnd w:id="67"/>
      <w:bookmarkEnd w:id="68"/>
      <w:bookmarkEnd w:id="69"/>
      <w:bookmarkEnd w:id="70"/>
    </w:p>
    <w:p w14:paraId="587659C0" w14:textId="100FE955" w:rsidR="00027F89" w:rsidRDefault="00B43948" w:rsidP="00027F89">
      <w:pPr>
        <w:pStyle w:val="Heading2"/>
      </w:pPr>
      <w:bookmarkStart w:id="71" w:name="_Toc25306443"/>
      <w:bookmarkStart w:id="72" w:name="_Toc26192766"/>
      <w:bookmarkStart w:id="73" w:name="_Toc34137025"/>
      <w:bookmarkStart w:id="74" w:name="_Toc34137339"/>
      <w:bookmarkStart w:id="75" w:name="_Toc34138487"/>
      <w:bookmarkStart w:id="76" w:name="_Toc34138730"/>
      <w:bookmarkStart w:id="77" w:name="_Toc34395067"/>
      <w:bookmarkStart w:id="78" w:name="_Toc45264297"/>
      <w:bookmarkStart w:id="79" w:name="_Toc51933186"/>
      <w:bookmarkStart w:id="80" w:name="_Toc78384782"/>
      <w:bookmarkStart w:id="81" w:name="_Toc151455729"/>
      <w:r>
        <w:t>7</w:t>
      </w:r>
      <w:r w:rsidR="00027F89">
        <w:t>.2</w:t>
      </w:r>
      <w:r w:rsidR="00027F89">
        <w:tab/>
        <w:t>On-network procedures</w:t>
      </w:r>
      <w:bookmarkEnd w:id="71"/>
      <w:bookmarkEnd w:id="72"/>
      <w:bookmarkEnd w:id="73"/>
      <w:bookmarkEnd w:id="74"/>
      <w:bookmarkEnd w:id="75"/>
      <w:bookmarkEnd w:id="76"/>
      <w:bookmarkEnd w:id="77"/>
      <w:bookmarkEnd w:id="78"/>
      <w:bookmarkEnd w:id="79"/>
      <w:bookmarkEnd w:id="80"/>
      <w:bookmarkEnd w:id="81"/>
    </w:p>
    <w:p w14:paraId="32524EEA" w14:textId="4D77240A" w:rsidR="00A9730A" w:rsidRPr="00004F96" w:rsidRDefault="00B43948" w:rsidP="00A9730A">
      <w:pPr>
        <w:pStyle w:val="Heading3"/>
      </w:pPr>
      <w:bookmarkStart w:id="82" w:name="_Toc25306456"/>
      <w:bookmarkStart w:id="83" w:name="_Toc26192779"/>
      <w:bookmarkStart w:id="84" w:name="_Toc34137057"/>
      <w:bookmarkStart w:id="85" w:name="_Toc34137371"/>
      <w:bookmarkStart w:id="86" w:name="_Toc34138519"/>
      <w:bookmarkStart w:id="87" w:name="_Toc34138762"/>
      <w:bookmarkStart w:id="88" w:name="_Toc34395099"/>
      <w:bookmarkStart w:id="89" w:name="_Toc45264316"/>
      <w:bookmarkStart w:id="90" w:name="_Toc51933205"/>
      <w:bookmarkStart w:id="91" w:name="_Toc78384783"/>
      <w:bookmarkStart w:id="92" w:name="_Toc123645552"/>
      <w:bookmarkStart w:id="93" w:name="_Toc151455730"/>
      <w:r>
        <w:t>7</w:t>
      </w:r>
      <w:r w:rsidR="00A9730A" w:rsidRPr="00004F96">
        <w:t>.2.1</w:t>
      </w:r>
      <w:r w:rsidR="00A9730A" w:rsidRPr="00004F96">
        <w:tab/>
        <w:t>General</w:t>
      </w:r>
      <w:bookmarkEnd w:id="92"/>
      <w:bookmarkEnd w:id="93"/>
    </w:p>
    <w:p w14:paraId="696934E4" w14:textId="6EAE7C61" w:rsidR="00CD1205" w:rsidRPr="00004F96" w:rsidRDefault="00B43948" w:rsidP="00CD1205">
      <w:pPr>
        <w:pStyle w:val="Heading4"/>
      </w:pPr>
      <w:bookmarkStart w:id="94" w:name="_Toc127527955"/>
      <w:bookmarkStart w:id="95" w:name="_Toc151455731"/>
      <w:r>
        <w:t>7</w:t>
      </w:r>
      <w:r w:rsidR="00CD1205" w:rsidRPr="00004F96">
        <w:t>.2.1.1</w:t>
      </w:r>
      <w:r w:rsidR="00CD1205" w:rsidRPr="00004F96">
        <w:tab/>
        <w:t>Authenticated identity in HTTP request</w:t>
      </w:r>
      <w:bookmarkEnd w:id="95"/>
    </w:p>
    <w:p w14:paraId="041EEE11" w14:textId="131AFB4B"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r w:rsidR="00DB4F91">
        <w:t>8</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96" w:name="_Toc151455732"/>
      <w:r>
        <w:t>7</w:t>
      </w:r>
      <w:r w:rsidR="00B3326B">
        <w:t>.2.1.2</w:t>
      </w:r>
      <w:r w:rsidR="00B3326B">
        <w:tab/>
        <w:t>A</w:t>
      </w:r>
      <w:r w:rsidR="00B3326B" w:rsidRPr="00527D61">
        <w:t>uthenticated identity</w:t>
      </w:r>
      <w:r w:rsidR="00B3326B">
        <w:t xml:space="preserve"> in CoAP request</w:t>
      </w:r>
      <w:bookmarkEnd w:id="96"/>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97" w:name="_Toc151455733"/>
      <w:r>
        <w:lastRenderedPageBreak/>
        <w:t>7</w:t>
      </w:r>
      <w:r w:rsidR="00CD1205" w:rsidRPr="00004F96">
        <w:t>.2.</w:t>
      </w:r>
      <w:r w:rsidR="00CD1205">
        <w:t>2</w:t>
      </w:r>
      <w:r w:rsidR="00CD1205" w:rsidRPr="00004F96">
        <w:tab/>
      </w:r>
      <w:bookmarkEnd w:id="94"/>
      <w:r w:rsidR="00CD1205" w:rsidRPr="00067A82">
        <w:t>SEALDD enabled signalling transmission connection establishment procedure</w:t>
      </w:r>
      <w:bookmarkEnd w:id="97"/>
    </w:p>
    <w:p w14:paraId="600495CE" w14:textId="339887D1" w:rsidR="001167D9" w:rsidRPr="006A63F0" w:rsidRDefault="00B43948" w:rsidP="001167D9">
      <w:pPr>
        <w:pStyle w:val="Heading4"/>
      </w:pPr>
      <w:bookmarkStart w:id="98" w:name="_Toc151455734"/>
      <w:r>
        <w:t>7</w:t>
      </w:r>
      <w:r w:rsidR="001167D9">
        <w:t>.2.2.</w:t>
      </w:r>
      <w:r w:rsidR="001167D9">
        <w:rPr>
          <w:rFonts w:hint="eastAsia"/>
          <w:lang w:eastAsia="zh-CN"/>
        </w:rPr>
        <w:t>1</w:t>
      </w:r>
      <w:r w:rsidR="001167D9">
        <w:tab/>
        <w:t>SDDM client HTTP procedure</w:t>
      </w:r>
      <w:bookmarkEnd w:id="98"/>
    </w:p>
    <w:p w14:paraId="2AF3D6E7" w14:textId="30B990BA"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99"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34D6219E"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lastRenderedPageBreak/>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00" w:name="_Toc151455735"/>
      <w:r>
        <w:t>7</w:t>
      </w:r>
      <w:r w:rsidR="001167D9">
        <w:t>.2.2.</w:t>
      </w:r>
      <w:r w:rsidR="001167D9">
        <w:rPr>
          <w:rFonts w:hint="eastAsia"/>
          <w:lang w:eastAsia="zh-CN"/>
        </w:rPr>
        <w:t>2</w:t>
      </w:r>
      <w:r w:rsidR="001167D9">
        <w:tab/>
        <w:t>SDDM server HTTP procedure</w:t>
      </w:r>
      <w:bookmarkEnd w:id="99"/>
      <w:bookmarkEnd w:id="100"/>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0B170247"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0CBF1039" w:rsidR="001167D9" w:rsidRDefault="001167D9" w:rsidP="001167D9">
      <w:bookmarkStart w:id="101"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 xml:space="preserve">request </w:t>
      </w:r>
      <w:r>
        <w:lastRenderedPageBreak/>
        <w:t>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02" w:name="_Toc138360446"/>
      <w:bookmarkStart w:id="103" w:name="_Toc151455736"/>
      <w:bookmarkEnd w:id="101"/>
      <w:r>
        <w:rPr>
          <w:noProof/>
          <w:lang w:val="en-US"/>
        </w:rPr>
        <w:t>7</w:t>
      </w:r>
      <w:r w:rsidR="001167D9">
        <w:rPr>
          <w:noProof/>
          <w:lang w:val="en-US"/>
        </w:rPr>
        <w:t>.2.2.3</w:t>
      </w:r>
      <w:r w:rsidR="001167D9">
        <w:rPr>
          <w:noProof/>
          <w:lang w:val="en-US"/>
        </w:rPr>
        <w:tab/>
        <w:t xml:space="preserve">SDDM </w:t>
      </w:r>
      <w:r w:rsidR="001167D9">
        <w:t>client CoAP procedure</w:t>
      </w:r>
      <w:bookmarkEnd w:id="102"/>
      <w:bookmarkEnd w:id="103"/>
    </w:p>
    <w:p w14:paraId="7476ED39" w14:textId="77777777" w:rsidR="001167D9" w:rsidRPr="007123BD" w:rsidRDefault="001167D9" w:rsidP="00920DC9">
      <w:pPr>
        <w:pStyle w:val="EditorsNote"/>
      </w:pPr>
      <w:r>
        <w:t>Editor’s note:</w:t>
      </w:r>
      <w:r>
        <w:tab/>
        <w:t>The SDDM client CoAP procedure is FFS.</w:t>
      </w:r>
    </w:p>
    <w:p w14:paraId="3525BB69" w14:textId="1E476329" w:rsidR="001167D9" w:rsidRDefault="00B43948" w:rsidP="001167D9">
      <w:pPr>
        <w:pStyle w:val="Heading4"/>
        <w:rPr>
          <w:noProof/>
          <w:lang w:val="en-US"/>
        </w:rPr>
      </w:pPr>
      <w:bookmarkStart w:id="104" w:name="_Toc138360447"/>
      <w:bookmarkStart w:id="105" w:name="_Toc151455737"/>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04"/>
      <w:bookmarkEnd w:id="105"/>
    </w:p>
    <w:p w14:paraId="03937E78" w14:textId="77777777" w:rsidR="001167D9" w:rsidRPr="007123BD" w:rsidRDefault="001167D9" w:rsidP="00920DC9">
      <w:pPr>
        <w:pStyle w:val="EditorsNote"/>
      </w:pPr>
      <w:r>
        <w:t>Editor’s note:</w:t>
      </w:r>
      <w:r>
        <w:tab/>
        <w:t>The SDDM server CoAP procedure is FFS.</w:t>
      </w:r>
    </w:p>
    <w:p w14:paraId="5B8769C1" w14:textId="67435CAE" w:rsidR="001167D9" w:rsidRPr="00004F96" w:rsidRDefault="00B43948" w:rsidP="001167D9">
      <w:pPr>
        <w:pStyle w:val="Heading3"/>
      </w:pPr>
      <w:bookmarkStart w:id="106" w:name="_Toc151455738"/>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06"/>
    </w:p>
    <w:p w14:paraId="5952C5BC" w14:textId="0341BB85" w:rsidR="001167D9" w:rsidRPr="006A63F0" w:rsidRDefault="00D808B0" w:rsidP="001167D9">
      <w:pPr>
        <w:pStyle w:val="Heading4"/>
      </w:pPr>
      <w:bookmarkStart w:id="107" w:name="_Toc151455739"/>
      <w:r>
        <w:t>7</w:t>
      </w:r>
      <w:r w:rsidR="001167D9">
        <w:t>.2.</w:t>
      </w:r>
      <w:r>
        <w:t>7</w:t>
      </w:r>
      <w:r w:rsidR="001167D9">
        <w:t>.</w:t>
      </w:r>
      <w:r w:rsidR="001167D9">
        <w:rPr>
          <w:rFonts w:hint="eastAsia"/>
          <w:lang w:eastAsia="zh-CN"/>
        </w:rPr>
        <w:t>1</w:t>
      </w:r>
      <w:r w:rsidR="001167D9">
        <w:tab/>
        <w:t>SDDM client HTTP procedure</w:t>
      </w:r>
      <w:bookmarkEnd w:id="107"/>
    </w:p>
    <w:p w14:paraId="19854A83" w14:textId="19B18E6A"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lastRenderedPageBreak/>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1B3A429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08" w:name="_Toc151455740"/>
      <w:r>
        <w:t>7</w:t>
      </w:r>
      <w:r w:rsidR="001167D9">
        <w:t>.2.</w:t>
      </w:r>
      <w:r>
        <w:t>3</w:t>
      </w:r>
      <w:r w:rsidR="001167D9">
        <w:t>.</w:t>
      </w:r>
      <w:r w:rsidR="001167D9">
        <w:rPr>
          <w:rFonts w:hint="eastAsia"/>
          <w:lang w:eastAsia="zh-CN"/>
        </w:rPr>
        <w:t>2</w:t>
      </w:r>
      <w:r w:rsidR="001167D9">
        <w:tab/>
        <w:t>SDDM server HTTP procedure</w:t>
      </w:r>
      <w:bookmarkEnd w:id="108"/>
    </w:p>
    <w:p w14:paraId="022E0868" w14:textId="2519171C"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689633B5"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63FB048" w14:textId="77777777" w:rsidR="00862924" w:rsidRPr="00004F96" w:rsidRDefault="00862924" w:rsidP="00862924">
      <w:pPr>
        <w:pStyle w:val="B2"/>
      </w:pPr>
      <w:r>
        <w:lastRenderedPageBreak/>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09" w:name="_Toc151455741"/>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09"/>
    </w:p>
    <w:p w14:paraId="3313DD2E" w14:textId="77777777" w:rsidR="001167D9" w:rsidRPr="007123BD" w:rsidRDefault="001167D9" w:rsidP="00920DC9">
      <w:pPr>
        <w:pStyle w:val="EditorsNote"/>
      </w:pPr>
      <w:r>
        <w:t>Editor’s note:</w:t>
      </w:r>
      <w:r>
        <w:tab/>
        <w:t>The SDDM client CoAP procedure is FFS.</w:t>
      </w:r>
    </w:p>
    <w:p w14:paraId="0699E587" w14:textId="1E4FBD42" w:rsidR="001167D9" w:rsidRDefault="00D808B0" w:rsidP="001167D9">
      <w:pPr>
        <w:pStyle w:val="Heading4"/>
        <w:rPr>
          <w:noProof/>
          <w:lang w:val="en-US"/>
        </w:rPr>
      </w:pPr>
      <w:bookmarkStart w:id="110" w:name="_Toc151455742"/>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10"/>
    </w:p>
    <w:p w14:paraId="59072C08" w14:textId="77777777" w:rsidR="001167D9" w:rsidRPr="007123BD" w:rsidRDefault="001167D9" w:rsidP="00920DC9">
      <w:pPr>
        <w:pStyle w:val="EditorsNote"/>
      </w:pPr>
      <w:r>
        <w:t>Editor’s note:</w:t>
      </w:r>
      <w:r>
        <w:tab/>
        <w:t>The SDDM server CoAP procedure is FFS.</w:t>
      </w:r>
    </w:p>
    <w:p w14:paraId="42F599D7" w14:textId="57781771" w:rsidR="00CD1205" w:rsidRPr="00004F96" w:rsidRDefault="00D808B0" w:rsidP="00CD1205">
      <w:pPr>
        <w:pStyle w:val="Heading3"/>
      </w:pPr>
      <w:bookmarkStart w:id="111" w:name="_Toc151455743"/>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11"/>
    </w:p>
    <w:p w14:paraId="25EF7ADE" w14:textId="7FE22654" w:rsidR="00160B2E" w:rsidRPr="006A63F0" w:rsidRDefault="00D808B0" w:rsidP="00160B2E">
      <w:pPr>
        <w:pStyle w:val="Heading4"/>
      </w:pPr>
      <w:bookmarkStart w:id="112" w:name="_Toc151455744"/>
      <w:r>
        <w:t>7</w:t>
      </w:r>
      <w:r w:rsidR="00160B2E">
        <w:t>.2.</w:t>
      </w:r>
      <w:r>
        <w:t>4</w:t>
      </w:r>
      <w:r w:rsidR="00160B2E">
        <w:t>.</w:t>
      </w:r>
      <w:r w:rsidR="00160B2E">
        <w:rPr>
          <w:rFonts w:hint="eastAsia"/>
          <w:lang w:eastAsia="zh-CN"/>
        </w:rPr>
        <w:t>1</w:t>
      </w:r>
      <w:r w:rsidR="00160B2E">
        <w:tab/>
        <w:t>SDDM client HTTP procedure</w:t>
      </w:r>
      <w:bookmarkEnd w:id="112"/>
    </w:p>
    <w:p w14:paraId="6F496F49" w14:textId="473BF531"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13" w:name="_Toc151455745"/>
      <w:r>
        <w:t>7</w:t>
      </w:r>
      <w:r w:rsidR="00160B2E">
        <w:t>.2.</w:t>
      </w:r>
      <w:r>
        <w:t>4</w:t>
      </w:r>
      <w:r w:rsidR="00160B2E">
        <w:t>.2</w:t>
      </w:r>
      <w:r w:rsidR="00160B2E">
        <w:tab/>
        <w:t>SDDM server HTTP procedure</w:t>
      </w:r>
      <w:bookmarkEnd w:id="113"/>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6391E0EC"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14" w:name="_Toc15145574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14"/>
    </w:p>
    <w:p w14:paraId="4F2D7453" w14:textId="77777777" w:rsidR="00160B2E" w:rsidRPr="007123BD" w:rsidRDefault="00160B2E" w:rsidP="00920DC9">
      <w:pPr>
        <w:pStyle w:val="EditorsNote"/>
      </w:pPr>
      <w:r>
        <w:t>Editor’s note:</w:t>
      </w:r>
      <w:r>
        <w:tab/>
        <w:t>The SDDM client CoAP procedure is FFS.</w:t>
      </w:r>
    </w:p>
    <w:p w14:paraId="7B66C59A" w14:textId="304AADD2" w:rsidR="00160B2E" w:rsidRDefault="00D808B0" w:rsidP="00160B2E">
      <w:pPr>
        <w:pStyle w:val="Heading4"/>
        <w:rPr>
          <w:noProof/>
          <w:lang w:val="en-US"/>
        </w:rPr>
      </w:pPr>
      <w:bookmarkStart w:id="115" w:name="_Toc15145574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15"/>
    </w:p>
    <w:p w14:paraId="30B7AF44" w14:textId="77777777" w:rsidR="00160B2E" w:rsidRPr="007123BD" w:rsidRDefault="00160B2E" w:rsidP="00920DC9">
      <w:pPr>
        <w:pStyle w:val="EditorsNote"/>
      </w:pPr>
      <w:r>
        <w:t>Editor’s note:</w:t>
      </w:r>
      <w:r>
        <w:tab/>
        <w:t>The SDDM server CoAP procedure is FFS.</w:t>
      </w:r>
    </w:p>
    <w:p w14:paraId="6D02862A" w14:textId="2A4B69D9" w:rsidR="00E93ACD" w:rsidRPr="00004F96" w:rsidRDefault="00D808B0" w:rsidP="00E93ACD">
      <w:pPr>
        <w:pStyle w:val="Heading3"/>
      </w:pPr>
      <w:bookmarkStart w:id="116" w:name="_Toc151455748"/>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16"/>
    </w:p>
    <w:p w14:paraId="3812C4E5" w14:textId="6CA6EDCE" w:rsidR="00E93ACD" w:rsidRPr="006A63F0" w:rsidRDefault="00D808B0" w:rsidP="00E93ACD">
      <w:pPr>
        <w:pStyle w:val="Heading4"/>
      </w:pPr>
      <w:bookmarkStart w:id="117" w:name="_Toc151455749"/>
      <w:r>
        <w:t>7</w:t>
      </w:r>
      <w:r w:rsidR="00E93ACD">
        <w:t>.2.</w:t>
      </w:r>
      <w:r>
        <w:t>5</w:t>
      </w:r>
      <w:r w:rsidR="00E93ACD">
        <w:t>.</w:t>
      </w:r>
      <w:r w:rsidR="00E93ACD">
        <w:rPr>
          <w:rFonts w:hint="eastAsia"/>
          <w:lang w:eastAsia="zh-CN"/>
        </w:rPr>
        <w:t>1</w:t>
      </w:r>
      <w:r w:rsidR="00E93ACD">
        <w:tab/>
        <w:t>SDDM client HTTP procedure</w:t>
      </w:r>
      <w:bookmarkEnd w:id="117"/>
    </w:p>
    <w:p w14:paraId="43184E2C" w14:textId="6E6E98C5"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18" w:name="_Toc151455750"/>
      <w:r>
        <w:t>7</w:t>
      </w:r>
      <w:r w:rsidR="00E93ACD">
        <w:t>.2.</w:t>
      </w:r>
      <w:r>
        <w:t>5</w:t>
      </w:r>
      <w:r w:rsidR="00E93ACD">
        <w:t>.2</w:t>
      </w:r>
      <w:r w:rsidR="00E93ACD">
        <w:tab/>
        <w:t>SDDM server HTTP procedure</w:t>
      </w:r>
      <w:bookmarkEnd w:id="118"/>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36F50B14"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3AE9BF70" w:rsidR="00E93ACD" w:rsidRDefault="00D808B0" w:rsidP="00E93ACD">
      <w:pPr>
        <w:pStyle w:val="Heading4"/>
      </w:pPr>
      <w:bookmarkStart w:id="119" w:name="_Toc151455751"/>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19"/>
    </w:p>
    <w:p w14:paraId="6655DC5D" w14:textId="77777777" w:rsidR="00E93ACD" w:rsidRPr="007123BD" w:rsidRDefault="00E93ACD" w:rsidP="00920DC9">
      <w:pPr>
        <w:pStyle w:val="EditorsNote"/>
      </w:pPr>
      <w:r>
        <w:t>Editor’s note:</w:t>
      </w:r>
      <w:r>
        <w:tab/>
        <w:t>The SDDM client CoAP procedure is FFS.</w:t>
      </w:r>
    </w:p>
    <w:p w14:paraId="51546CB9" w14:textId="3461F7BE" w:rsidR="00E93ACD" w:rsidRDefault="00D808B0" w:rsidP="00E93ACD">
      <w:pPr>
        <w:pStyle w:val="Heading4"/>
        <w:rPr>
          <w:noProof/>
          <w:lang w:val="en-US"/>
        </w:rPr>
      </w:pPr>
      <w:bookmarkStart w:id="120" w:name="_Toc151455752"/>
      <w:r>
        <w:rPr>
          <w:noProof/>
          <w:lang w:val="en-US"/>
        </w:rPr>
        <w:lastRenderedPageBreak/>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20"/>
    </w:p>
    <w:p w14:paraId="2EDBDC62" w14:textId="77777777" w:rsidR="00E93ACD" w:rsidRPr="007123BD" w:rsidRDefault="00E93ACD" w:rsidP="00920DC9">
      <w:pPr>
        <w:pStyle w:val="EditorsNote"/>
      </w:pPr>
      <w:r>
        <w:t>Editor’s note:</w:t>
      </w:r>
      <w:r>
        <w:tab/>
        <w:t>The SDDM server CoAP procedure is FFS.</w:t>
      </w:r>
    </w:p>
    <w:p w14:paraId="372E0018" w14:textId="33EA9FAA" w:rsidR="00CD1205" w:rsidRPr="00004F96" w:rsidRDefault="00D808B0" w:rsidP="00CD1205">
      <w:pPr>
        <w:pStyle w:val="Heading3"/>
      </w:pPr>
      <w:bookmarkStart w:id="121" w:name="_Toc151455753"/>
      <w:r>
        <w:t>7</w:t>
      </w:r>
      <w:r w:rsidR="00CD1205" w:rsidRPr="00004F96">
        <w:t>.2.</w:t>
      </w:r>
      <w:r>
        <w:t>6</w:t>
      </w:r>
      <w:r w:rsidR="00CD1205" w:rsidRPr="00004F96">
        <w:tab/>
      </w:r>
      <w:r w:rsidR="00CD1205" w:rsidRPr="00067A82">
        <w:t>SEALDD server discovery and selection procedure</w:t>
      </w:r>
      <w:bookmarkEnd w:id="121"/>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1F890C1C" w:rsidR="00CD1205" w:rsidRPr="00004F96" w:rsidRDefault="00D808B0" w:rsidP="00CD1205">
      <w:pPr>
        <w:pStyle w:val="Heading3"/>
      </w:pPr>
      <w:bookmarkStart w:id="122" w:name="_Toc151455754"/>
      <w:r>
        <w:t>7</w:t>
      </w:r>
      <w:r w:rsidR="00CD1205" w:rsidRPr="00004F96">
        <w:t>.2.</w:t>
      </w:r>
      <w:r>
        <w:t>7</w:t>
      </w:r>
      <w:r w:rsidR="00CD1205" w:rsidRPr="00004F96">
        <w:tab/>
      </w:r>
      <w:r w:rsidR="00CD1205" w:rsidRPr="00067A82">
        <w:t xml:space="preserve">SEALDD enabled data storage </w:t>
      </w:r>
      <w:r w:rsidR="005159AE">
        <w:t xml:space="preserve">creation </w:t>
      </w:r>
      <w:r w:rsidR="00CD1205" w:rsidRPr="00067A82">
        <w:t>procedure</w:t>
      </w:r>
      <w:bookmarkEnd w:id="122"/>
    </w:p>
    <w:p w14:paraId="71FAAFA3" w14:textId="77777777" w:rsidR="005159AE" w:rsidRPr="006A63F0" w:rsidRDefault="005159AE" w:rsidP="005159AE">
      <w:pPr>
        <w:pStyle w:val="Heading4"/>
      </w:pPr>
      <w:bookmarkStart w:id="123" w:name="_Toc151455755"/>
      <w:r>
        <w:t>7.2.7.</w:t>
      </w:r>
      <w:r>
        <w:rPr>
          <w:rFonts w:hint="eastAsia"/>
          <w:lang w:eastAsia="zh-CN"/>
        </w:rPr>
        <w:t>1</w:t>
      </w:r>
      <w:r>
        <w:tab/>
        <w:t>SDDM client HTTP procedure</w:t>
      </w:r>
      <w:bookmarkEnd w:id="123"/>
    </w:p>
    <w:p w14:paraId="3930FEFF" w14:textId="7528D59B"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77777777" w:rsidR="005159AE" w:rsidRPr="006A63F0" w:rsidRDefault="005159AE" w:rsidP="005159AE">
      <w:pPr>
        <w:pStyle w:val="Heading4"/>
      </w:pPr>
      <w:bookmarkStart w:id="124" w:name="_Toc151455756"/>
      <w:r>
        <w:lastRenderedPageBreak/>
        <w:t>7.2.7.</w:t>
      </w:r>
      <w:r>
        <w:rPr>
          <w:rFonts w:hint="eastAsia"/>
          <w:lang w:eastAsia="zh-CN"/>
        </w:rPr>
        <w:t>2</w:t>
      </w:r>
      <w:r>
        <w:tab/>
        <w:t>SDDM server HTTP procedure</w:t>
      </w:r>
      <w:bookmarkEnd w:id="124"/>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612AF0E4"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7777777" w:rsidR="005159AE" w:rsidRDefault="005159AE" w:rsidP="005159AE">
      <w:pPr>
        <w:pStyle w:val="Heading4"/>
      </w:pPr>
      <w:bookmarkStart w:id="125" w:name="_Toc151455757"/>
      <w:r>
        <w:rPr>
          <w:noProof/>
          <w:lang w:val="en-US"/>
        </w:rPr>
        <w:t>7.2.7.3</w:t>
      </w:r>
      <w:r>
        <w:rPr>
          <w:noProof/>
          <w:lang w:val="en-US"/>
        </w:rPr>
        <w:tab/>
        <w:t xml:space="preserve">SDDM </w:t>
      </w:r>
      <w:r>
        <w:t>client CoAP procedure</w:t>
      </w:r>
      <w:bookmarkEnd w:id="125"/>
    </w:p>
    <w:p w14:paraId="3235708D" w14:textId="77777777" w:rsidR="005159AE" w:rsidRPr="007123BD" w:rsidRDefault="005159AE" w:rsidP="005159AE">
      <w:pPr>
        <w:pStyle w:val="EditorsNote"/>
      </w:pPr>
      <w:r>
        <w:t>Editor’s note:</w:t>
      </w:r>
      <w:r>
        <w:tab/>
        <w:t>The SDDM client CoAP procedure is FFS.</w:t>
      </w:r>
    </w:p>
    <w:p w14:paraId="472BAEF5" w14:textId="77777777" w:rsidR="005159AE" w:rsidRDefault="005159AE" w:rsidP="005159AE">
      <w:pPr>
        <w:pStyle w:val="Heading4"/>
        <w:rPr>
          <w:noProof/>
          <w:lang w:val="en-US"/>
        </w:rPr>
      </w:pPr>
      <w:bookmarkStart w:id="126" w:name="_Toc151455758"/>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26"/>
    </w:p>
    <w:p w14:paraId="71E3CFC2" w14:textId="77777777" w:rsidR="005159AE" w:rsidRPr="007123BD" w:rsidRDefault="005159AE" w:rsidP="005159AE">
      <w:pPr>
        <w:pStyle w:val="EditorsNote"/>
      </w:pPr>
      <w:r>
        <w:t>Editor’s note:</w:t>
      </w:r>
      <w:r>
        <w:tab/>
        <w:t>The SDDM server CoAP procedure is FFS.</w:t>
      </w:r>
    </w:p>
    <w:p w14:paraId="4BA62EC0" w14:textId="69DB6D97" w:rsidR="005159AE" w:rsidRPr="00004F96" w:rsidRDefault="005159AE" w:rsidP="005159AE">
      <w:pPr>
        <w:pStyle w:val="Heading3"/>
      </w:pPr>
      <w:bookmarkStart w:id="127" w:name="_Toc151455759"/>
      <w:r>
        <w:t>7</w:t>
      </w:r>
      <w:r w:rsidRPr="00004F96">
        <w:t>.2.</w:t>
      </w:r>
      <w:r w:rsidR="008A56B9">
        <w:t>8</w:t>
      </w:r>
      <w:r w:rsidRPr="00004F96">
        <w:tab/>
      </w:r>
      <w:r w:rsidRPr="00067A82">
        <w:t xml:space="preserve">SEALDD enabled data storage </w:t>
      </w:r>
      <w:r>
        <w:t xml:space="preserve">reservation </w:t>
      </w:r>
      <w:r w:rsidRPr="00067A82">
        <w:t>procedure</w:t>
      </w:r>
      <w:bookmarkEnd w:id="127"/>
    </w:p>
    <w:p w14:paraId="415C5D88" w14:textId="220821C8" w:rsidR="005159AE" w:rsidRPr="006A63F0" w:rsidRDefault="005159AE" w:rsidP="005159AE">
      <w:pPr>
        <w:pStyle w:val="Heading4"/>
      </w:pPr>
      <w:bookmarkStart w:id="128" w:name="_Toc151455760"/>
      <w:r>
        <w:t>7.2.</w:t>
      </w:r>
      <w:r w:rsidR="008A56B9">
        <w:t>8</w:t>
      </w:r>
      <w:r>
        <w:t>.</w:t>
      </w:r>
      <w:r>
        <w:rPr>
          <w:rFonts w:hint="eastAsia"/>
          <w:lang w:eastAsia="zh-CN"/>
        </w:rPr>
        <w:t>1</w:t>
      </w:r>
      <w:r>
        <w:tab/>
        <w:t>SDDM client HTTP procedure</w:t>
      </w:r>
      <w:bookmarkEnd w:id="128"/>
    </w:p>
    <w:p w14:paraId="0F7D05D2" w14:textId="08903E0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2D04CD06" w:rsidR="005159AE" w:rsidRPr="006A63F0" w:rsidRDefault="005159AE" w:rsidP="005159AE">
      <w:pPr>
        <w:pStyle w:val="Heading4"/>
      </w:pPr>
      <w:bookmarkStart w:id="129" w:name="_Toc151455761"/>
      <w:r>
        <w:lastRenderedPageBreak/>
        <w:t>7.2.</w:t>
      </w:r>
      <w:r w:rsidR="008A56B9">
        <w:t>8</w:t>
      </w:r>
      <w:r>
        <w:t>.</w:t>
      </w:r>
      <w:r>
        <w:rPr>
          <w:rFonts w:hint="eastAsia"/>
          <w:lang w:eastAsia="zh-CN"/>
        </w:rPr>
        <w:t>2</w:t>
      </w:r>
      <w:r>
        <w:tab/>
        <w:t>SDDM server HTTP procedure</w:t>
      </w:r>
      <w:bookmarkEnd w:id="129"/>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1EC7E256"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4F799432" w:rsidR="005159AE" w:rsidRDefault="005159AE" w:rsidP="005159AE">
      <w:pPr>
        <w:pStyle w:val="Heading4"/>
      </w:pPr>
      <w:bookmarkStart w:id="130" w:name="_Toc151455762"/>
      <w:r>
        <w:rPr>
          <w:noProof/>
          <w:lang w:val="en-US"/>
        </w:rPr>
        <w:t>7.2.</w:t>
      </w:r>
      <w:r w:rsidR="008A56B9">
        <w:rPr>
          <w:noProof/>
          <w:lang w:val="en-US"/>
        </w:rPr>
        <w:t>8</w:t>
      </w:r>
      <w:r>
        <w:rPr>
          <w:noProof/>
          <w:lang w:val="en-US"/>
        </w:rPr>
        <w:t>.3</w:t>
      </w:r>
      <w:r>
        <w:rPr>
          <w:noProof/>
          <w:lang w:val="en-US"/>
        </w:rPr>
        <w:tab/>
        <w:t xml:space="preserve">SDDM </w:t>
      </w:r>
      <w:r>
        <w:t>client CoAP procedure</w:t>
      </w:r>
      <w:bookmarkEnd w:id="130"/>
    </w:p>
    <w:p w14:paraId="5377543A" w14:textId="77777777" w:rsidR="005159AE" w:rsidRPr="007123BD" w:rsidRDefault="005159AE" w:rsidP="005159AE">
      <w:pPr>
        <w:pStyle w:val="EditorsNote"/>
      </w:pPr>
      <w:r>
        <w:t>Editor’s note:</w:t>
      </w:r>
      <w:r>
        <w:tab/>
        <w:t>The SDDM client CoAP procedure is FFS.</w:t>
      </w:r>
    </w:p>
    <w:p w14:paraId="23E71ECC" w14:textId="2C3A3114" w:rsidR="005159AE" w:rsidRDefault="005159AE" w:rsidP="005159AE">
      <w:pPr>
        <w:pStyle w:val="Heading4"/>
        <w:rPr>
          <w:noProof/>
          <w:lang w:val="en-US"/>
        </w:rPr>
      </w:pPr>
      <w:bookmarkStart w:id="131" w:name="_Toc151455763"/>
      <w:r>
        <w:rPr>
          <w:noProof/>
          <w:lang w:val="en-US"/>
        </w:rPr>
        <w:t>7.2.</w:t>
      </w:r>
      <w:r w:rsidR="008A56B9">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1"/>
    </w:p>
    <w:p w14:paraId="749536E5" w14:textId="77777777" w:rsidR="005159AE" w:rsidRPr="007123BD" w:rsidRDefault="005159AE" w:rsidP="005159AE">
      <w:pPr>
        <w:pStyle w:val="EditorsNote"/>
      </w:pPr>
      <w:r>
        <w:t>Editor’s note:</w:t>
      </w:r>
      <w:r>
        <w:tab/>
        <w:t>The SDDM server CoAP procedure is FFS.</w:t>
      </w:r>
    </w:p>
    <w:p w14:paraId="6B5E48F9" w14:textId="06372A65" w:rsidR="00EA3D34" w:rsidRPr="00004F96" w:rsidRDefault="00EA3D34" w:rsidP="00EA3D34">
      <w:pPr>
        <w:pStyle w:val="Heading3"/>
      </w:pPr>
      <w:bookmarkStart w:id="132" w:name="_Toc151455764"/>
      <w:r>
        <w:t>7</w:t>
      </w:r>
      <w:r w:rsidRPr="00004F96">
        <w:t>.2.</w:t>
      </w:r>
      <w:r w:rsidR="008A56B9">
        <w:t>9</w:t>
      </w:r>
      <w:r w:rsidRPr="00004F96">
        <w:tab/>
      </w:r>
      <w:r w:rsidRPr="00067A82">
        <w:t xml:space="preserve">SEALDD enabled data storage </w:t>
      </w:r>
      <w:r>
        <w:t xml:space="preserve">notification </w:t>
      </w:r>
      <w:r w:rsidRPr="00067A82">
        <w:t>procedure</w:t>
      </w:r>
      <w:bookmarkEnd w:id="132"/>
    </w:p>
    <w:p w14:paraId="1B2263E8" w14:textId="0D620B35" w:rsidR="00EA3D34" w:rsidRPr="006A63F0" w:rsidRDefault="00EA3D34" w:rsidP="00EA3D34">
      <w:pPr>
        <w:pStyle w:val="Heading4"/>
      </w:pPr>
      <w:bookmarkStart w:id="133" w:name="_Toc151455765"/>
      <w:r>
        <w:t>7.2.</w:t>
      </w:r>
      <w:r w:rsidR="008A56B9">
        <w:t>9</w:t>
      </w:r>
      <w:r>
        <w:t>.</w:t>
      </w:r>
      <w:r>
        <w:rPr>
          <w:rFonts w:hint="eastAsia"/>
          <w:lang w:eastAsia="zh-CN"/>
        </w:rPr>
        <w:t>1</w:t>
      </w:r>
      <w:r>
        <w:tab/>
        <w:t>SDDM client HTTP procedure</w:t>
      </w:r>
      <w:bookmarkEnd w:id="133"/>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135FBBC8" w14:textId="77777777" w:rsidR="00EA3D34" w:rsidRDefault="00EA3D34" w:rsidP="00EA3D34">
      <w:pPr>
        <w:pStyle w:val="B1"/>
      </w:pPr>
      <w:r>
        <w:t>a)</w:t>
      </w:r>
      <w:r>
        <w:tab/>
        <w:t>may</w:t>
      </w:r>
      <w:r w:rsidRPr="0073469F">
        <w:t xml:space="preserve"> </w:t>
      </w:r>
      <w:r>
        <w:t>communicate the received data storage notification to the VAL client.</w:t>
      </w:r>
    </w:p>
    <w:p w14:paraId="5AB39F07" w14:textId="0554B1AC" w:rsidR="00EA3D34" w:rsidRPr="006A63F0" w:rsidRDefault="00EA3D34" w:rsidP="00EA3D34">
      <w:pPr>
        <w:pStyle w:val="Heading4"/>
      </w:pPr>
      <w:bookmarkStart w:id="134" w:name="_Toc151455766"/>
      <w:r>
        <w:lastRenderedPageBreak/>
        <w:t>7.2.</w:t>
      </w:r>
      <w:r w:rsidR="008A56B9">
        <w:t>9</w:t>
      </w:r>
      <w:r>
        <w:t>.</w:t>
      </w:r>
      <w:r>
        <w:rPr>
          <w:rFonts w:hint="eastAsia"/>
          <w:lang w:eastAsia="zh-CN"/>
        </w:rPr>
        <w:t>2</w:t>
      </w:r>
      <w:r>
        <w:tab/>
        <w:t>SDDM server HTTP procedure</w:t>
      </w:r>
      <w:bookmarkEnd w:id="134"/>
    </w:p>
    <w:p w14:paraId="37E8B24D" w14:textId="1AE6EFFE"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1D30B68E" w:rsidR="00EA3D34" w:rsidRDefault="00EA3D34" w:rsidP="00EA3D34">
      <w:pPr>
        <w:pStyle w:val="Heading4"/>
      </w:pPr>
      <w:bookmarkStart w:id="135" w:name="_Toc151455767"/>
      <w:r>
        <w:rPr>
          <w:noProof/>
          <w:lang w:val="en-US"/>
        </w:rPr>
        <w:t>7.2.</w:t>
      </w:r>
      <w:r w:rsidR="008A56B9">
        <w:rPr>
          <w:noProof/>
          <w:lang w:val="en-US"/>
        </w:rPr>
        <w:t>9</w:t>
      </w:r>
      <w:r>
        <w:rPr>
          <w:noProof/>
          <w:lang w:val="en-US"/>
        </w:rPr>
        <w:t>.3</w:t>
      </w:r>
      <w:r>
        <w:rPr>
          <w:noProof/>
          <w:lang w:val="en-US"/>
        </w:rPr>
        <w:tab/>
        <w:t xml:space="preserve">SDDM </w:t>
      </w:r>
      <w:r>
        <w:t>client CoAP procedure</w:t>
      </w:r>
      <w:bookmarkEnd w:id="135"/>
    </w:p>
    <w:p w14:paraId="01216D7C" w14:textId="77777777" w:rsidR="00EA3D34" w:rsidRPr="007123BD" w:rsidRDefault="00EA3D34" w:rsidP="00EA3D34">
      <w:pPr>
        <w:pStyle w:val="EditorsNote"/>
      </w:pPr>
      <w:r>
        <w:t>Editor’s note:</w:t>
      </w:r>
      <w:r>
        <w:tab/>
        <w:t>The SDDM client CoAP procedure is FFS.</w:t>
      </w:r>
    </w:p>
    <w:p w14:paraId="7A71D4B5" w14:textId="70D8195C" w:rsidR="00EA3D34" w:rsidRDefault="00EA3D34" w:rsidP="00EA3D34">
      <w:pPr>
        <w:pStyle w:val="Heading4"/>
        <w:rPr>
          <w:noProof/>
          <w:lang w:val="en-US"/>
        </w:rPr>
      </w:pPr>
      <w:bookmarkStart w:id="136" w:name="_Toc151455768"/>
      <w:r>
        <w:rPr>
          <w:noProof/>
          <w:lang w:val="en-US"/>
        </w:rPr>
        <w:t>7.2.</w:t>
      </w:r>
      <w:r w:rsidR="008A56B9">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6"/>
    </w:p>
    <w:p w14:paraId="7BFA1977" w14:textId="77777777" w:rsidR="00EA3D34" w:rsidRPr="007123BD" w:rsidRDefault="00EA3D34" w:rsidP="00EA3D34">
      <w:pPr>
        <w:pStyle w:val="EditorsNote"/>
      </w:pPr>
      <w:r>
        <w:t>Editor’s note:</w:t>
      </w:r>
      <w:r>
        <w:tab/>
        <w:t>The SDDM server CoAP procedure is FFS.</w:t>
      </w:r>
    </w:p>
    <w:p w14:paraId="3CE7D363" w14:textId="2D51CBF8" w:rsidR="004157BA" w:rsidRPr="00004F96" w:rsidRDefault="004157BA" w:rsidP="004157BA">
      <w:pPr>
        <w:pStyle w:val="Heading3"/>
      </w:pPr>
      <w:bookmarkStart w:id="137" w:name="_Toc151455769"/>
      <w:r>
        <w:t>7</w:t>
      </w:r>
      <w:r w:rsidRPr="00004F96">
        <w:t>.2.</w:t>
      </w:r>
      <w:r w:rsidR="008A56B9">
        <w:t>10</w:t>
      </w:r>
      <w:r w:rsidRPr="00004F96">
        <w:tab/>
      </w:r>
      <w:r w:rsidRPr="00067A82">
        <w:t xml:space="preserve">SEALDD enabled data storage </w:t>
      </w:r>
      <w:r>
        <w:t xml:space="preserve">query </w:t>
      </w:r>
      <w:r w:rsidRPr="00067A82">
        <w:t>procedure</w:t>
      </w:r>
      <w:bookmarkEnd w:id="137"/>
    </w:p>
    <w:p w14:paraId="24A55801" w14:textId="360AB226" w:rsidR="004157BA" w:rsidRPr="006A63F0" w:rsidRDefault="004157BA" w:rsidP="004157BA">
      <w:pPr>
        <w:pStyle w:val="Heading4"/>
      </w:pPr>
      <w:bookmarkStart w:id="138" w:name="_Toc151455770"/>
      <w:r>
        <w:t>7.2.</w:t>
      </w:r>
      <w:r w:rsidR="008A56B9">
        <w:t>10</w:t>
      </w:r>
      <w:r>
        <w:t>.</w:t>
      </w:r>
      <w:r>
        <w:rPr>
          <w:rFonts w:hint="eastAsia"/>
          <w:lang w:eastAsia="zh-CN"/>
        </w:rPr>
        <w:t>1</w:t>
      </w:r>
      <w:r>
        <w:tab/>
        <w:t>SDDM client HTTP procedure</w:t>
      </w:r>
      <w:bookmarkEnd w:id="138"/>
    </w:p>
    <w:p w14:paraId="762DEC70" w14:textId="75A44629"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53613977" w:rsidR="004157BA" w:rsidRPr="006A63F0" w:rsidRDefault="004157BA" w:rsidP="004157BA">
      <w:pPr>
        <w:pStyle w:val="Heading4"/>
      </w:pPr>
      <w:bookmarkStart w:id="139" w:name="_Toc151455771"/>
      <w:r>
        <w:t>7.2.</w:t>
      </w:r>
      <w:r w:rsidR="008A56B9">
        <w:t>10</w:t>
      </w:r>
      <w:r>
        <w:t>.</w:t>
      </w:r>
      <w:r>
        <w:rPr>
          <w:rFonts w:hint="eastAsia"/>
          <w:lang w:eastAsia="zh-CN"/>
        </w:rPr>
        <w:t>2</w:t>
      </w:r>
      <w:r>
        <w:tab/>
        <w:t>SDDM server HTTP procedure</w:t>
      </w:r>
      <w:bookmarkEnd w:id="139"/>
    </w:p>
    <w:p w14:paraId="7DE58497" w14:textId="77777777" w:rsidR="004157BA" w:rsidRDefault="004157BA" w:rsidP="004157BA">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77777777" w:rsidR="004157BA" w:rsidRPr="003C4A36" w:rsidRDefault="004157BA" w:rsidP="004157BA">
      <w:pPr>
        <w:pStyle w:val="B1"/>
      </w:pPr>
      <w:r w:rsidRPr="003C4A36">
        <w:lastRenderedPageBreak/>
        <w:t>a)</w:t>
      </w:r>
      <w:r w:rsidRPr="003C4A36">
        <w:tab/>
        <w:t>shall determine the identity of the</w:t>
      </w:r>
      <w:r>
        <w:t xml:space="preserve"> sender of the received HTTP POST</w:t>
      </w:r>
      <w:r w:rsidRPr="003C4A36">
        <w:t xml:space="preserve"> requ</w:t>
      </w:r>
      <w:r>
        <w:t>est as specified in clause 7.2.1</w:t>
      </w:r>
      <w:r w:rsidRPr="003C4A36">
        <w:t>.1; and</w:t>
      </w:r>
    </w:p>
    <w:p w14:paraId="5B34EFB2" w14:textId="77777777" w:rsidR="004157BA" w:rsidRPr="006D6696" w:rsidRDefault="004157BA" w:rsidP="004157BA">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8DC789A" w14:textId="32BA7BCE" w:rsidR="004157BA" w:rsidRDefault="004157BA" w:rsidP="004157BA">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D0B65DD" w14:textId="2438255B"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53E66604" w:rsidR="004157BA" w:rsidRDefault="004157BA" w:rsidP="004157BA">
      <w:pPr>
        <w:pStyle w:val="Heading4"/>
      </w:pPr>
      <w:bookmarkStart w:id="140" w:name="_Toc151455772"/>
      <w:r>
        <w:rPr>
          <w:noProof/>
          <w:lang w:val="en-US"/>
        </w:rPr>
        <w:t>7.2.</w:t>
      </w:r>
      <w:r w:rsidR="008A56B9">
        <w:rPr>
          <w:noProof/>
          <w:lang w:val="en-US"/>
        </w:rPr>
        <w:t>10</w:t>
      </w:r>
      <w:r>
        <w:rPr>
          <w:noProof/>
          <w:lang w:val="en-US"/>
        </w:rPr>
        <w:t>.3</w:t>
      </w:r>
      <w:r>
        <w:rPr>
          <w:noProof/>
          <w:lang w:val="en-US"/>
        </w:rPr>
        <w:tab/>
        <w:t xml:space="preserve">SDDM </w:t>
      </w:r>
      <w:r>
        <w:t>client CoAP procedure</w:t>
      </w:r>
      <w:bookmarkEnd w:id="140"/>
    </w:p>
    <w:p w14:paraId="37956CBA" w14:textId="77777777" w:rsidR="004157BA" w:rsidRPr="007123BD" w:rsidRDefault="004157BA" w:rsidP="004157BA">
      <w:pPr>
        <w:pStyle w:val="EditorsNote"/>
      </w:pPr>
      <w:r>
        <w:t>Editor’s note:</w:t>
      </w:r>
      <w:r>
        <w:tab/>
        <w:t>The SDDM client CoAP procedure is FFS.</w:t>
      </w:r>
    </w:p>
    <w:p w14:paraId="7A78F9E7" w14:textId="48E494D9" w:rsidR="004157BA" w:rsidRDefault="004157BA" w:rsidP="004157BA">
      <w:pPr>
        <w:pStyle w:val="Heading4"/>
        <w:rPr>
          <w:noProof/>
          <w:lang w:val="en-US"/>
        </w:rPr>
      </w:pPr>
      <w:bookmarkStart w:id="141" w:name="_Toc151455773"/>
      <w:r>
        <w:rPr>
          <w:noProof/>
          <w:lang w:val="en-US"/>
        </w:rPr>
        <w:t>7.2.</w:t>
      </w:r>
      <w:r w:rsidR="008A56B9">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1"/>
    </w:p>
    <w:p w14:paraId="0E18070F" w14:textId="77777777" w:rsidR="004157BA" w:rsidRPr="007123BD" w:rsidRDefault="004157BA" w:rsidP="004157BA">
      <w:pPr>
        <w:pStyle w:val="EditorsNote"/>
      </w:pPr>
      <w:r>
        <w:t>Editor’s note:</w:t>
      </w:r>
      <w:r>
        <w:tab/>
        <w:t>The SDDM server CoAP procedure is FFS.</w:t>
      </w:r>
    </w:p>
    <w:p w14:paraId="2C4C2723" w14:textId="042F2A2B" w:rsidR="00C303B1" w:rsidRPr="00004F96" w:rsidRDefault="00C303B1" w:rsidP="00C303B1">
      <w:pPr>
        <w:pStyle w:val="Heading3"/>
      </w:pPr>
      <w:bookmarkStart w:id="142" w:name="_Toc151455774"/>
      <w:r>
        <w:t>7</w:t>
      </w:r>
      <w:r w:rsidRPr="00004F96">
        <w:t>.2.</w:t>
      </w:r>
      <w:r w:rsidR="008A56B9">
        <w:t>11</w:t>
      </w:r>
      <w:r w:rsidRPr="00004F96">
        <w:tab/>
      </w:r>
      <w:r w:rsidRPr="00067A82">
        <w:t xml:space="preserve">SEALDD enabled data storage </w:t>
      </w:r>
      <w:r>
        <w:t xml:space="preserve">management </w:t>
      </w:r>
      <w:r w:rsidRPr="00067A82">
        <w:t>procedure</w:t>
      </w:r>
      <w:bookmarkEnd w:id="142"/>
    </w:p>
    <w:p w14:paraId="00863D0A" w14:textId="2071653A" w:rsidR="00C303B1" w:rsidRPr="006A63F0" w:rsidRDefault="00C303B1" w:rsidP="00C303B1">
      <w:pPr>
        <w:pStyle w:val="Heading4"/>
      </w:pPr>
      <w:bookmarkStart w:id="143" w:name="_Toc151455775"/>
      <w:r>
        <w:t>7.2.</w:t>
      </w:r>
      <w:r w:rsidR="008A56B9">
        <w:t>11</w:t>
      </w:r>
      <w:r>
        <w:t>.</w:t>
      </w:r>
      <w:r>
        <w:rPr>
          <w:rFonts w:hint="eastAsia"/>
          <w:lang w:eastAsia="zh-CN"/>
        </w:rPr>
        <w:t>1</w:t>
      </w:r>
      <w:r>
        <w:tab/>
        <w:t>SDDM client HTTP procedure</w:t>
      </w:r>
      <w:bookmarkEnd w:id="143"/>
    </w:p>
    <w:p w14:paraId="38E05B83" w14:textId="4CB4D48A"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39451EFD" w:rsidR="00C303B1" w:rsidRPr="006A63F0" w:rsidRDefault="00C303B1" w:rsidP="00C303B1">
      <w:pPr>
        <w:pStyle w:val="Heading4"/>
      </w:pPr>
      <w:bookmarkStart w:id="144" w:name="_Toc151455776"/>
      <w:r>
        <w:t>7.2.</w:t>
      </w:r>
      <w:r w:rsidR="008A56B9">
        <w:t>11</w:t>
      </w:r>
      <w:r>
        <w:t>.</w:t>
      </w:r>
      <w:r>
        <w:rPr>
          <w:rFonts w:hint="eastAsia"/>
          <w:lang w:eastAsia="zh-CN"/>
        </w:rPr>
        <w:t>2</w:t>
      </w:r>
      <w:r>
        <w:tab/>
        <w:t>SDDM server HTTP procedure</w:t>
      </w:r>
      <w:bookmarkEnd w:id="144"/>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lastRenderedPageBreak/>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58E84A1C"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2BC29D3D" w:rsidR="00C303B1" w:rsidRDefault="00C303B1" w:rsidP="00C303B1">
      <w:pPr>
        <w:pStyle w:val="Heading4"/>
      </w:pPr>
      <w:bookmarkStart w:id="145" w:name="_Toc151455777"/>
      <w:r>
        <w:rPr>
          <w:noProof/>
          <w:lang w:val="en-US"/>
        </w:rPr>
        <w:t>7.2.</w:t>
      </w:r>
      <w:r w:rsidR="008A56B9">
        <w:rPr>
          <w:noProof/>
          <w:lang w:val="en-US"/>
        </w:rPr>
        <w:t>11</w:t>
      </w:r>
      <w:r>
        <w:rPr>
          <w:noProof/>
          <w:lang w:val="en-US"/>
        </w:rPr>
        <w:t>.3</w:t>
      </w:r>
      <w:r>
        <w:rPr>
          <w:noProof/>
          <w:lang w:val="en-US"/>
        </w:rPr>
        <w:tab/>
        <w:t xml:space="preserve">SDDM </w:t>
      </w:r>
      <w:r>
        <w:t>client CoAP procedure</w:t>
      </w:r>
      <w:bookmarkEnd w:id="145"/>
    </w:p>
    <w:p w14:paraId="3E27CA57" w14:textId="77777777" w:rsidR="00C303B1" w:rsidRPr="007123BD" w:rsidRDefault="00C303B1" w:rsidP="00C303B1">
      <w:pPr>
        <w:pStyle w:val="EditorsNote"/>
      </w:pPr>
      <w:r>
        <w:t>Editor’s note:</w:t>
      </w:r>
      <w:r>
        <w:tab/>
        <w:t>The SDDM client CoAP procedure is FFS.</w:t>
      </w:r>
    </w:p>
    <w:p w14:paraId="178A2F32" w14:textId="6416F204" w:rsidR="00C303B1" w:rsidRDefault="00C303B1" w:rsidP="00C303B1">
      <w:pPr>
        <w:pStyle w:val="Heading4"/>
        <w:rPr>
          <w:noProof/>
          <w:lang w:val="en-US"/>
        </w:rPr>
      </w:pPr>
      <w:bookmarkStart w:id="146" w:name="_Toc151455778"/>
      <w:r>
        <w:rPr>
          <w:noProof/>
          <w:lang w:val="en-US"/>
        </w:rPr>
        <w:t>7.2.</w:t>
      </w:r>
      <w:r w:rsidR="008A56B9">
        <w:rPr>
          <w:noProof/>
          <w:lang w:val="en-US"/>
        </w:rPr>
        <w:t>11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6"/>
    </w:p>
    <w:p w14:paraId="2B413E7F" w14:textId="77777777" w:rsidR="00C303B1" w:rsidRPr="007123BD" w:rsidRDefault="00C303B1" w:rsidP="00C303B1">
      <w:pPr>
        <w:pStyle w:val="EditorsNote"/>
      </w:pPr>
      <w:r>
        <w:t>Editor’s note:</w:t>
      </w:r>
      <w:r>
        <w:tab/>
        <w:t>The SDDM server CoAP procedure is FFS.</w:t>
      </w:r>
    </w:p>
    <w:p w14:paraId="79D72963" w14:textId="2FDB4D3A" w:rsidR="00CD1205" w:rsidRPr="00004F96" w:rsidRDefault="00D808B0" w:rsidP="00CD1205">
      <w:pPr>
        <w:pStyle w:val="Heading3"/>
      </w:pPr>
      <w:bookmarkStart w:id="147" w:name="_Toc151455779"/>
      <w:r>
        <w:t>7</w:t>
      </w:r>
      <w:r w:rsidR="00CD1205" w:rsidRPr="00004F96">
        <w:t>.2.</w:t>
      </w:r>
      <w:r w:rsidR="008A56B9">
        <w:t>12</w:t>
      </w:r>
      <w:r w:rsidR="00CD1205" w:rsidRPr="00004F96">
        <w:tab/>
      </w:r>
      <w:r w:rsidR="00CD1205" w:rsidRPr="00067A82">
        <w:t>SEALDD server relocation procedure</w:t>
      </w:r>
      <w:bookmarkEnd w:id="147"/>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12778731"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7.2.6.</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lastRenderedPageBreak/>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0B2E7826" w:rsidR="00CD1205" w:rsidRPr="00004F96" w:rsidRDefault="00D808B0" w:rsidP="00CD1205">
      <w:pPr>
        <w:pStyle w:val="Heading3"/>
      </w:pPr>
      <w:bookmarkStart w:id="148" w:name="_Toc151455780"/>
      <w:r>
        <w:t>7</w:t>
      </w:r>
      <w:r w:rsidR="00CD1205" w:rsidRPr="00004F96">
        <w:t>.2.</w:t>
      </w:r>
      <w:r w:rsidR="008A56B9">
        <w:t>13</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48"/>
    </w:p>
    <w:p w14:paraId="4CC360CF" w14:textId="771BAC45" w:rsidR="00F057AF" w:rsidRPr="006A63F0" w:rsidRDefault="00F057AF" w:rsidP="00F057AF">
      <w:pPr>
        <w:pStyle w:val="Heading4"/>
      </w:pPr>
      <w:bookmarkStart w:id="149" w:name="_Toc151455781"/>
      <w:r>
        <w:t>7.2.</w:t>
      </w:r>
      <w:r w:rsidR="008A56B9">
        <w:t>13</w:t>
      </w:r>
      <w:r>
        <w:t>.</w:t>
      </w:r>
      <w:r>
        <w:rPr>
          <w:rFonts w:hint="eastAsia"/>
          <w:lang w:eastAsia="zh-CN"/>
        </w:rPr>
        <w:t>1</w:t>
      </w:r>
      <w:r>
        <w:tab/>
        <w:t>SDDM client HTTP procedure</w:t>
      </w:r>
      <w:bookmarkEnd w:id="149"/>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7A47438D"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2EECFE81" w:rsidR="00F057AF" w:rsidRPr="006A63F0" w:rsidRDefault="00F057AF" w:rsidP="00F057AF">
      <w:pPr>
        <w:pStyle w:val="Heading4"/>
      </w:pPr>
      <w:bookmarkStart w:id="150" w:name="_Toc151455782"/>
      <w:r>
        <w:t>7.2.</w:t>
      </w:r>
      <w:r w:rsidR="008A56B9">
        <w:t>13</w:t>
      </w:r>
      <w:r>
        <w:t>.</w:t>
      </w:r>
      <w:r>
        <w:rPr>
          <w:rFonts w:hint="eastAsia"/>
          <w:lang w:eastAsia="zh-CN"/>
        </w:rPr>
        <w:t>2</w:t>
      </w:r>
      <w:r>
        <w:tab/>
        <w:t>SDDM server HTTP procedure</w:t>
      </w:r>
      <w:bookmarkEnd w:id="150"/>
    </w:p>
    <w:p w14:paraId="1AA1E17B" w14:textId="2482EBF3"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lastRenderedPageBreak/>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77777777" w:rsidR="00F057AF" w:rsidRDefault="00F057AF" w:rsidP="00F057AF">
      <w:pPr>
        <w:pStyle w:val="B3"/>
        <w:rPr>
          <w:lang w:eastAsia="zh-CN"/>
        </w:rPr>
      </w:pPr>
      <w:r>
        <w:rPr>
          <w:lang w:eastAsia="zh-CN"/>
        </w:rPr>
        <w:t>vi)</w:t>
      </w:r>
      <w:r>
        <w:rPr>
          <w:lang w:eastAsia="zh-CN"/>
        </w:rPr>
        <w:tab/>
        <w:t xml:space="preserve">may include a &lt;service-policy&gt;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&lt;service-policy&gt;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1A8AA296" w14:textId="77777777" w:rsidR="00F057AF" w:rsidRPr="003C4A36" w:rsidRDefault="00F057AF" w:rsidP="00F057AF">
      <w:pPr>
        <w:pStyle w:val="B4"/>
      </w:pPr>
      <w:r>
        <w:t>A)</w:t>
      </w:r>
      <w:r>
        <w:tab/>
      </w:r>
      <w:r w:rsidRPr="003C4A36">
        <w:t>a &lt;</w:t>
      </w:r>
      <w:r>
        <w:t>quality-guarantee-event&gt; child element</w:t>
      </w:r>
      <w:r w:rsidRPr="0009088D">
        <w:rPr>
          <w:rFonts w:cs="Arial"/>
        </w:rPr>
        <w:t xml:space="preserve"> </w:t>
      </w:r>
      <w:r>
        <w:rPr>
          <w:rFonts w:cs="Arial"/>
        </w:rPr>
        <w:t xml:space="preserve">set to </w:t>
      </w:r>
      <w:r>
        <w:rPr>
          <w:rFonts w:cs="Arial"/>
          <w:szCs w:val="18"/>
          <w:lang w:val="en-US" w:eastAsia="zh-CN"/>
        </w:rPr>
        <w:t>the event (e.g. measurement threshold) that triggers performing the quality guarantee action</w:t>
      </w:r>
      <w:r w:rsidRPr="003C4A36">
        <w:t>;</w:t>
      </w:r>
      <w:r>
        <w:t xml:space="preserve"> and</w:t>
      </w:r>
    </w:p>
    <w:p w14:paraId="538C1382" w14:textId="77777777" w:rsidR="00F057AF" w:rsidRDefault="00F057AF" w:rsidP="00F057AF">
      <w:pPr>
        <w:pStyle w:val="B4"/>
        <w:rPr>
          <w:lang w:eastAsia="zh-CN"/>
        </w:rPr>
      </w:pPr>
      <w:r>
        <w:t>B)</w:t>
      </w:r>
      <w:r>
        <w:tab/>
      </w:r>
      <w:r w:rsidRPr="005815D6">
        <w:t xml:space="preserve">a </w:t>
      </w:r>
      <w:r w:rsidRPr="00323393">
        <w:t>&lt;</w:t>
      </w:r>
      <w:r>
        <w:t>quality-guarantee-action&gt;</w:t>
      </w:r>
      <w:r w:rsidRPr="00323393">
        <w:t xml:space="preserve"> </w:t>
      </w:r>
      <w:r>
        <w:t xml:space="preserve">child element set to </w:t>
      </w:r>
      <w:r>
        <w:rPr>
          <w:rFonts w:cs="Arial"/>
          <w:szCs w:val="18"/>
          <w:lang w:val="en-US" w:eastAsia="zh-CN"/>
        </w:rPr>
        <w:t>the action to be performed when the measurement event occurs, in order to meet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7777777" w:rsidR="00F057AF" w:rsidRDefault="00F057AF" w:rsidP="00F057AF">
      <w:pPr>
        <w:pStyle w:val="B2"/>
        <w:rPr>
          <w:lang w:eastAsia="zh-CN"/>
        </w:rPr>
      </w:pPr>
      <w:r>
        <w:t>3)</w:t>
      </w:r>
      <w:r>
        <w:tab/>
        <w:t>may include a &lt;measurement/conditions&gt;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00D2AE67" w:rsidR="00F057AF" w:rsidRDefault="00F057AF" w:rsidP="00F057AF">
      <w:pPr>
        <w:pStyle w:val="Heading4"/>
      </w:pPr>
      <w:bookmarkStart w:id="151" w:name="_Toc151455783"/>
      <w:r>
        <w:rPr>
          <w:noProof/>
          <w:lang w:val="en-US"/>
        </w:rPr>
        <w:t>7.2.</w:t>
      </w:r>
      <w:r w:rsidR="008A56B9">
        <w:rPr>
          <w:noProof/>
          <w:lang w:val="en-US"/>
        </w:rPr>
        <w:t>13</w:t>
      </w:r>
      <w:r>
        <w:rPr>
          <w:noProof/>
          <w:lang w:val="en-US"/>
        </w:rPr>
        <w:t>.3</w:t>
      </w:r>
      <w:r>
        <w:rPr>
          <w:noProof/>
          <w:lang w:val="en-US"/>
        </w:rPr>
        <w:tab/>
        <w:t xml:space="preserve">SDDM </w:t>
      </w:r>
      <w:r>
        <w:t>client CoAP procedure</w:t>
      </w:r>
      <w:bookmarkEnd w:id="151"/>
    </w:p>
    <w:p w14:paraId="649D2724" w14:textId="77777777" w:rsidR="00F057AF" w:rsidRPr="007123BD" w:rsidRDefault="00F057AF" w:rsidP="00F057AF">
      <w:pPr>
        <w:pStyle w:val="EditorsNote"/>
      </w:pPr>
      <w:r>
        <w:t>Editor’s note:</w:t>
      </w:r>
      <w:r>
        <w:tab/>
        <w:t>The SDDM client CoAP procedure is FFS.</w:t>
      </w:r>
    </w:p>
    <w:p w14:paraId="7BF374EE" w14:textId="2C6D86A2" w:rsidR="00F057AF" w:rsidRDefault="00F057AF" w:rsidP="00F057AF">
      <w:pPr>
        <w:pStyle w:val="Heading4"/>
        <w:rPr>
          <w:noProof/>
          <w:lang w:val="en-US"/>
        </w:rPr>
      </w:pPr>
      <w:bookmarkStart w:id="152" w:name="_Toc151455784"/>
      <w:r>
        <w:rPr>
          <w:noProof/>
          <w:lang w:val="en-US"/>
        </w:rPr>
        <w:t>7.2.</w:t>
      </w:r>
      <w:r w:rsidR="008A56B9">
        <w:rPr>
          <w:noProof/>
          <w:lang w:val="en-US"/>
        </w:rPr>
        <w:t>13</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2"/>
    </w:p>
    <w:p w14:paraId="45D9BB08" w14:textId="77777777" w:rsidR="00F057AF" w:rsidRPr="007123BD" w:rsidRDefault="00F057AF" w:rsidP="00F057AF">
      <w:pPr>
        <w:pStyle w:val="EditorsNote"/>
      </w:pPr>
      <w:r>
        <w:t>Editor’s note:</w:t>
      </w:r>
      <w:r>
        <w:tab/>
        <w:t>The SDDM server CoAP procedure is FFS.</w:t>
      </w:r>
    </w:p>
    <w:p w14:paraId="304ABF55" w14:textId="20743BF9" w:rsidR="00EA3D34" w:rsidRPr="00004F96" w:rsidRDefault="00EA3D34" w:rsidP="00EA3D34">
      <w:pPr>
        <w:pStyle w:val="Heading3"/>
      </w:pPr>
      <w:bookmarkStart w:id="153" w:name="_Toc151455785"/>
      <w:r>
        <w:t>7</w:t>
      </w:r>
      <w:r w:rsidRPr="00004F96">
        <w:t>.2.</w:t>
      </w:r>
      <w:r w:rsidR="008A56B9">
        <w:t>14</w:t>
      </w:r>
      <w:r w:rsidRPr="00004F96">
        <w:tab/>
      </w:r>
      <w:r w:rsidRPr="00067A82">
        <w:t xml:space="preserve">SEALDD enabled data transmission quality measurement </w:t>
      </w:r>
      <w:r>
        <w:t xml:space="preserve">notification </w:t>
      </w:r>
      <w:r w:rsidRPr="00067A82">
        <w:t>procedure</w:t>
      </w:r>
      <w:bookmarkEnd w:id="153"/>
    </w:p>
    <w:p w14:paraId="3E9AE56A" w14:textId="3D26E850" w:rsidR="00EA3D34" w:rsidRPr="006A63F0" w:rsidRDefault="00EA3D34" w:rsidP="00EA3D34">
      <w:pPr>
        <w:pStyle w:val="Heading4"/>
      </w:pPr>
      <w:bookmarkStart w:id="154" w:name="_Toc151455786"/>
      <w:r>
        <w:t>7.2.</w:t>
      </w:r>
      <w:r w:rsidR="008A56B9">
        <w:t>14</w:t>
      </w:r>
      <w:r>
        <w:t>.</w:t>
      </w:r>
      <w:r>
        <w:rPr>
          <w:rFonts w:hint="eastAsia"/>
          <w:lang w:eastAsia="zh-CN"/>
        </w:rPr>
        <w:t>1</w:t>
      </w:r>
      <w:r>
        <w:tab/>
        <w:t>SDDM client HTTP procedure</w:t>
      </w:r>
      <w:bookmarkEnd w:id="154"/>
    </w:p>
    <w:p w14:paraId="575FDC90" w14:textId="6DEC2608"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E1E637D" w14:textId="77777777" w:rsidR="00EA3D34" w:rsidRDefault="00EA3D34" w:rsidP="00EA3D34">
      <w:pPr>
        <w:pStyle w:val="B3"/>
        <w:rPr>
          <w:lang w:eastAsia="zh-CN"/>
        </w:rPr>
      </w:pPr>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p>
    <w:p w14:paraId="5EDB8DAC" w14:textId="77777777" w:rsidR="00EA3D34" w:rsidRDefault="00EA3D34" w:rsidP="00EA3D34">
      <w:pPr>
        <w:pStyle w:val="B3"/>
        <w:rPr>
          <w:lang w:eastAsia="zh-CN"/>
        </w:rPr>
      </w:pPr>
      <w:r>
        <w:rPr>
          <w:lang w:eastAsia="zh-CN"/>
        </w:rPr>
        <w:t>iii)</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77777777" w:rsidR="00EA3D34" w:rsidRDefault="00EA3D34" w:rsidP="00EA3D34">
      <w:pPr>
        <w:pStyle w:val="B3"/>
        <w:rPr>
          <w:lang w:eastAsia="zh-CN"/>
        </w:rPr>
      </w:pPr>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77777777" w:rsidR="00EA3D34" w:rsidRDefault="00EA3D34" w:rsidP="00EA3D34">
      <w:pPr>
        <w:pStyle w:val="B3"/>
        <w:rPr>
          <w:lang w:eastAsia="zh-CN"/>
        </w:rPr>
      </w:pPr>
      <w:r>
        <w:rPr>
          <w:lang w:eastAsia="zh-CN"/>
        </w:rPr>
        <w:lastRenderedPageBreak/>
        <w:t>v)</w:t>
      </w:r>
      <w:r>
        <w:rPr>
          <w:lang w:eastAsia="zh-CN"/>
        </w:rPr>
        <w:tab/>
        <w:t>may include a &lt;</w:t>
      </w:r>
      <w:r>
        <w:t>standard-deviation-measurement-value</w:t>
      </w:r>
      <w:r>
        <w:rPr>
          <w:lang w:eastAsia="zh-CN"/>
        </w:rPr>
        <w:t>&gt; child element set to standard deviation measurement value of measurement results;</w:t>
      </w:r>
    </w:p>
    <w:p w14:paraId="0D72ECB5" w14:textId="77777777" w:rsidR="00EA3D34" w:rsidRDefault="00EA3D34" w:rsidP="00EA3D34">
      <w:pPr>
        <w:pStyle w:val="B3"/>
        <w:rPr>
          <w:lang w:eastAsia="zh-CN"/>
        </w:rPr>
      </w:pPr>
      <w:r>
        <w:rPr>
          <w:lang w:eastAsia="zh-CN"/>
        </w:rPr>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77777777" w:rsidR="00EA3D34" w:rsidRDefault="00EA3D34" w:rsidP="00EA3D34">
      <w:pPr>
        <w:pStyle w:val="B3"/>
        <w:rPr>
          <w:lang w:eastAsia="zh-CN"/>
        </w:rPr>
      </w:pPr>
      <w:r>
        <w:rPr>
          <w:lang w:eastAsia="zh-CN"/>
        </w:rPr>
        <w:t>vii)</w:t>
      </w:r>
      <w:r>
        <w:rPr>
          <w:lang w:eastAsia="zh-CN"/>
        </w:rPr>
        <w:tab/>
        <w:t>may include a &lt;measurement-period&gt; child element set to the measurement period; and</w:t>
      </w:r>
    </w:p>
    <w:p w14:paraId="5CB5A359" w14:textId="77777777" w:rsidR="00EA3D34" w:rsidRDefault="00EA3D34" w:rsidP="00EA3D34">
      <w:pPr>
        <w:pStyle w:val="B3"/>
        <w:rPr>
          <w:lang w:eastAsia="zh-CN"/>
        </w:rPr>
      </w:pPr>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p>
    <w:p w14:paraId="3F486752" w14:textId="418BDDB2" w:rsidR="00EA3D34" w:rsidRPr="006A63F0" w:rsidRDefault="00EA3D34" w:rsidP="00EA3D34">
      <w:pPr>
        <w:pStyle w:val="Heading4"/>
      </w:pPr>
      <w:bookmarkStart w:id="155" w:name="_Toc151455787"/>
      <w:r>
        <w:t>7.2.</w:t>
      </w:r>
      <w:r w:rsidR="008A56B9">
        <w:t>14</w:t>
      </w:r>
      <w:r>
        <w:t>.</w:t>
      </w:r>
      <w:r>
        <w:rPr>
          <w:rFonts w:hint="eastAsia"/>
          <w:lang w:eastAsia="zh-CN"/>
        </w:rPr>
        <w:t>2</w:t>
      </w:r>
      <w:r>
        <w:tab/>
        <w:t>SDDM server HTTP procedure</w:t>
      </w:r>
      <w:bookmarkEnd w:id="155"/>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0A888967"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43F9A4A0" w:rsidR="00EA3D34" w:rsidRDefault="00EA3D34" w:rsidP="00EA3D34">
      <w:pPr>
        <w:pStyle w:val="Heading4"/>
      </w:pPr>
      <w:bookmarkStart w:id="156" w:name="_Toc151455788"/>
      <w:r>
        <w:rPr>
          <w:noProof/>
          <w:lang w:val="en-US"/>
        </w:rPr>
        <w:t>7.2.</w:t>
      </w:r>
      <w:r w:rsidR="008A56B9">
        <w:rPr>
          <w:noProof/>
          <w:lang w:val="en-US"/>
        </w:rPr>
        <w:t>14</w:t>
      </w:r>
      <w:r>
        <w:rPr>
          <w:noProof/>
          <w:lang w:val="en-US"/>
        </w:rPr>
        <w:t>.3</w:t>
      </w:r>
      <w:r>
        <w:rPr>
          <w:noProof/>
          <w:lang w:val="en-US"/>
        </w:rPr>
        <w:tab/>
        <w:t xml:space="preserve">SDDM </w:t>
      </w:r>
      <w:r>
        <w:t>client CoAP procedure</w:t>
      </w:r>
      <w:bookmarkEnd w:id="156"/>
    </w:p>
    <w:p w14:paraId="031B3AB8" w14:textId="77777777" w:rsidR="00EA3D34" w:rsidRPr="007123BD" w:rsidRDefault="00EA3D34" w:rsidP="00EA3D34">
      <w:pPr>
        <w:pStyle w:val="EditorsNote"/>
      </w:pPr>
      <w:r>
        <w:t>Editor’s note:</w:t>
      </w:r>
      <w:r>
        <w:tab/>
        <w:t>The SDDM client CoAP procedure is FFS.</w:t>
      </w:r>
    </w:p>
    <w:p w14:paraId="46A84BF5" w14:textId="33BF10F0" w:rsidR="00EA3D34" w:rsidRDefault="00EA3D34" w:rsidP="00EA3D34">
      <w:pPr>
        <w:pStyle w:val="Heading4"/>
        <w:rPr>
          <w:noProof/>
          <w:lang w:val="en-US"/>
        </w:rPr>
      </w:pPr>
      <w:bookmarkStart w:id="157" w:name="_Toc151455789"/>
      <w:r>
        <w:rPr>
          <w:noProof/>
          <w:lang w:val="en-US"/>
        </w:rPr>
        <w:t>7.2.</w:t>
      </w:r>
      <w:r w:rsidR="008A56B9">
        <w:rPr>
          <w:noProof/>
          <w:lang w:val="en-US"/>
        </w:rPr>
        <w:t>14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7"/>
    </w:p>
    <w:p w14:paraId="4176C8CD" w14:textId="77777777" w:rsidR="00EA3D34" w:rsidRPr="007123BD" w:rsidRDefault="00EA3D34" w:rsidP="00EA3D34">
      <w:pPr>
        <w:pStyle w:val="EditorsNote"/>
      </w:pPr>
      <w:r>
        <w:t>Editor’s note:</w:t>
      </w:r>
      <w:r>
        <w:tab/>
        <w:t>The SDDM server CoAP procedure is FFS.</w:t>
      </w:r>
    </w:p>
    <w:p w14:paraId="407FC679" w14:textId="0461A752" w:rsidR="00CD1205" w:rsidRPr="00004F96" w:rsidRDefault="00D808B0" w:rsidP="00CD1205">
      <w:pPr>
        <w:pStyle w:val="Heading3"/>
      </w:pPr>
      <w:bookmarkStart w:id="158" w:name="_Toc151455790"/>
      <w:r>
        <w:t>7</w:t>
      </w:r>
      <w:r w:rsidR="00CD1205" w:rsidRPr="00004F96">
        <w:t>.2.</w:t>
      </w:r>
      <w:r>
        <w:t>1</w:t>
      </w:r>
      <w:r w:rsidR="008A56B9">
        <w:t>5</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58"/>
    </w:p>
    <w:p w14:paraId="635CF0F1" w14:textId="1972F821" w:rsidR="006B0E81" w:rsidRPr="006A63F0" w:rsidRDefault="006B0E81" w:rsidP="006B0E81">
      <w:pPr>
        <w:pStyle w:val="Heading4"/>
      </w:pPr>
      <w:bookmarkStart w:id="159" w:name="_Toc151455791"/>
      <w:r>
        <w:t>7.2.1</w:t>
      </w:r>
      <w:r w:rsidR="008A56B9">
        <w:t>5</w:t>
      </w:r>
      <w:r>
        <w:t>.</w:t>
      </w:r>
      <w:r>
        <w:rPr>
          <w:rFonts w:hint="eastAsia"/>
          <w:lang w:eastAsia="zh-CN"/>
        </w:rPr>
        <w:t>1</w:t>
      </w:r>
      <w:r>
        <w:tab/>
        <w:t>SDDM client HTTP procedure</w:t>
      </w:r>
      <w:bookmarkEnd w:id="159"/>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77777777"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 xml:space="preserve">tx-quality-guarantee-req&gt;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6CB797BF"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26A81889" w14:textId="659035DB" w:rsidR="006B0E81" w:rsidRPr="00004F96" w:rsidRDefault="006B0E81" w:rsidP="006B0E81">
      <w:pPr>
        <w:pStyle w:val="B2"/>
      </w:pPr>
      <w:r>
        <w:lastRenderedPageBreak/>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77777777"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&lt;tx-quality-guarantee-rsp</w:t>
      </w:r>
      <w:r w:rsidRPr="00004F96">
        <w:t>&gt; element in the &lt;</w:t>
      </w:r>
      <w:r>
        <w:t>data-delivery</w:t>
      </w:r>
      <w:r w:rsidRPr="00004F96">
        <w:t>-info&gt; root element which:</w:t>
      </w:r>
    </w:p>
    <w:p w14:paraId="43F06347" w14:textId="77777777"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guarantee</w:t>
      </w:r>
      <w:r w:rsidRPr="00526DD0">
        <w:t xml:space="preserve"> </w:t>
      </w:r>
      <w:r>
        <w:t xml:space="preserve">request </w:t>
      </w:r>
      <w:r w:rsidRPr="00004F96">
        <w:t>operation</w:t>
      </w:r>
      <w:r>
        <w:t>.</w:t>
      </w:r>
    </w:p>
    <w:p w14:paraId="781D7BF9" w14:textId="72907957" w:rsidR="006B0E81" w:rsidRPr="006A63F0" w:rsidRDefault="006B0E81" w:rsidP="006B0E81">
      <w:pPr>
        <w:pStyle w:val="Heading4"/>
      </w:pPr>
      <w:bookmarkStart w:id="160" w:name="_Toc151455792"/>
      <w:r>
        <w:t>7.2.1</w:t>
      </w:r>
      <w:r w:rsidR="008A56B9">
        <w:t>5</w:t>
      </w:r>
      <w:r>
        <w:t>.</w:t>
      </w:r>
      <w:r>
        <w:rPr>
          <w:rFonts w:hint="eastAsia"/>
          <w:lang w:eastAsia="zh-CN"/>
        </w:rPr>
        <w:t>2</w:t>
      </w:r>
      <w:r>
        <w:tab/>
        <w:t>SDDM server HTTP procedure</w:t>
      </w:r>
      <w:bookmarkEnd w:id="160"/>
    </w:p>
    <w:p w14:paraId="1E29EFDA" w14:textId="344C3DBF"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guarantee</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guarantee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77777777"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tx-quality-guarantee-req&gt;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7777777" w:rsidR="006B0E81" w:rsidRDefault="006B0E81" w:rsidP="006B0E81">
      <w:pPr>
        <w:pStyle w:val="B2"/>
        <w:rPr>
          <w:lang w:eastAsia="zh-CN"/>
        </w:rPr>
      </w:pPr>
      <w:r>
        <w:t>2)</w:t>
      </w:r>
      <w:r>
        <w:tab/>
        <w:t>shall include a &lt;tx-quality-guarantee-action&gt;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8A8AC01" w:rsidR="006B0E81" w:rsidRDefault="006B0E81" w:rsidP="006B0E81">
      <w:pPr>
        <w:pStyle w:val="Heading4"/>
      </w:pPr>
      <w:bookmarkStart w:id="161" w:name="_Toc151455793"/>
      <w:r>
        <w:rPr>
          <w:noProof/>
          <w:lang w:val="en-US"/>
        </w:rPr>
        <w:t>7.2.1</w:t>
      </w:r>
      <w:r w:rsidR="008A56B9">
        <w:rPr>
          <w:noProof/>
          <w:lang w:val="en-US"/>
        </w:rPr>
        <w:t>5</w:t>
      </w:r>
      <w:r>
        <w:rPr>
          <w:noProof/>
          <w:lang w:val="en-US"/>
        </w:rPr>
        <w:t>.3</w:t>
      </w:r>
      <w:r>
        <w:rPr>
          <w:noProof/>
          <w:lang w:val="en-US"/>
        </w:rPr>
        <w:tab/>
        <w:t xml:space="preserve">SDDM </w:t>
      </w:r>
      <w:r>
        <w:t>client CoAP procedure</w:t>
      </w:r>
      <w:bookmarkEnd w:id="161"/>
    </w:p>
    <w:p w14:paraId="50DBC67E" w14:textId="77777777" w:rsidR="006B0E81" w:rsidRPr="007123BD" w:rsidRDefault="006B0E81" w:rsidP="006B0E81">
      <w:pPr>
        <w:pStyle w:val="EditorsNote"/>
      </w:pPr>
      <w:r>
        <w:t>Editor’s note:</w:t>
      </w:r>
      <w:r>
        <w:tab/>
        <w:t>The SDDM client CoAP procedure is FFS.</w:t>
      </w:r>
    </w:p>
    <w:p w14:paraId="1A5ABE5F" w14:textId="0F6173EB" w:rsidR="006B0E81" w:rsidRDefault="006B0E81" w:rsidP="006B0E81">
      <w:pPr>
        <w:pStyle w:val="Heading4"/>
        <w:rPr>
          <w:noProof/>
          <w:lang w:val="en-US"/>
        </w:rPr>
      </w:pPr>
      <w:bookmarkStart w:id="162" w:name="_Toc151455794"/>
      <w:r>
        <w:rPr>
          <w:noProof/>
          <w:lang w:val="en-US"/>
        </w:rPr>
        <w:t>7.2.1</w:t>
      </w:r>
      <w:r w:rsidR="008A56B9">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2"/>
    </w:p>
    <w:p w14:paraId="2645F9E3" w14:textId="77777777" w:rsidR="006B0E81" w:rsidRPr="007123BD" w:rsidRDefault="006B0E81" w:rsidP="006B0E81">
      <w:pPr>
        <w:pStyle w:val="EditorsNote"/>
      </w:pPr>
      <w:r>
        <w:t>Editor’s note:</w:t>
      </w:r>
      <w:r>
        <w:tab/>
        <w:t>The SDDM server CoAP procedure is FFS.</w:t>
      </w:r>
    </w:p>
    <w:p w14:paraId="4F5DFFC1" w14:textId="6392DBDB" w:rsidR="00027F89" w:rsidRDefault="00D808B0" w:rsidP="00027F89">
      <w:pPr>
        <w:pStyle w:val="Heading2"/>
      </w:pPr>
      <w:bookmarkStart w:id="163" w:name="_Toc151455795"/>
      <w:r>
        <w:t>7</w:t>
      </w:r>
      <w:r w:rsidR="00027F89">
        <w:t>.3</w:t>
      </w:r>
      <w:r w:rsidR="00027F89">
        <w:tab/>
        <w:t>Off-network procedures</w:t>
      </w:r>
      <w:bookmarkEnd w:id="82"/>
      <w:bookmarkEnd w:id="83"/>
      <w:bookmarkEnd w:id="84"/>
      <w:bookmarkEnd w:id="85"/>
      <w:bookmarkEnd w:id="86"/>
      <w:bookmarkEnd w:id="87"/>
      <w:bookmarkEnd w:id="88"/>
      <w:bookmarkEnd w:id="89"/>
      <w:bookmarkEnd w:id="90"/>
      <w:bookmarkEnd w:id="91"/>
      <w:bookmarkEnd w:id="163"/>
    </w:p>
    <w:bookmarkEnd w:id="58"/>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64" w:name="_Toc34303601"/>
      <w:bookmarkStart w:id="165" w:name="_Toc34403883"/>
      <w:bookmarkStart w:id="166" w:name="_Toc45281905"/>
      <w:bookmarkStart w:id="167" w:name="_Toc51933135"/>
      <w:bookmarkStart w:id="168" w:name="_Toc138360527"/>
      <w:bookmarkStart w:id="169" w:name="_Toc151455796"/>
      <w:r w:rsidR="00D808B0">
        <w:lastRenderedPageBreak/>
        <w:t>8</w:t>
      </w:r>
      <w:r w:rsidR="001167D9">
        <w:tab/>
        <w:t>Coding</w:t>
      </w:r>
      <w:bookmarkEnd w:id="164"/>
      <w:bookmarkEnd w:id="165"/>
      <w:bookmarkEnd w:id="166"/>
      <w:bookmarkEnd w:id="167"/>
      <w:bookmarkEnd w:id="168"/>
      <w:bookmarkEnd w:id="169"/>
    </w:p>
    <w:p w14:paraId="031826F1" w14:textId="156882A4" w:rsidR="001167D9" w:rsidRDefault="00D808B0" w:rsidP="001167D9">
      <w:pPr>
        <w:pStyle w:val="Heading2"/>
      </w:pPr>
      <w:bookmarkStart w:id="170" w:name="_Toc20157536"/>
      <w:bookmarkStart w:id="171" w:name="_Toc34303602"/>
      <w:bookmarkStart w:id="172" w:name="_Toc34403884"/>
      <w:bookmarkStart w:id="173" w:name="_Toc45281906"/>
      <w:bookmarkStart w:id="174" w:name="_Toc51933136"/>
      <w:bookmarkStart w:id="175" w:name="_Toc138360528"/>
      <w:bookmarkStart w:id="176" w:name="_Toc151455797"/>
      <w:r>
        <w:t>8</w:t>
      </w:r>
      <w:r w:rsidR="001167D9">
        <w:t>.1</w:t>
      </w:r>
      <w:r w:rsidR="001167D9">
        <w:tab/>
        <w:t>General</w:t>
      </w:r>
      <w:bookmarkEnd w:id="170"/>
      <w:bookmarkEnd w:id="171"/>
      <w:bookmarkEnd w:id="172"/>
      <w:bookmarkEnd w:id="173"/>
      <w:bookmarkEnd w:id="174"/>
      <w:bookmarkEnd w:id="175"/>
      <w:bookmarkEnd w:id="176"/>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77" w:name="_Toc34303603"/>
      <w:bookmarkStart w:id="178" w:name="_Toc34403885"/>
      <w:bookmarkStart w:id="179" w:name="_Toc45281907"/>
      <w:bookmarkStart w:id="180" w:name="_Toc51933137"/>
      <w:bookmarkStart w:id="181" w:name="_Toc138360529"/>
      <w:bookmarkStart w:id="182" w:name="_Toc151455798"/>
      <w:r>
        <w:t>8</w:t>
      </w:r>
      <w:r w:rsidR="001167D9">
        <w:t>.2</w:t>
      </w:r>
      <w:r w:rsidR="001167D9">
        <w:tab/>
        <w:t>Application u</w:t>
      </w:r>
      <w:r w:rsidR="001167D9" w:rsidRPr="000B2651">
        <w:t>nique ID</w:t>
      </w:r>
      <w:bookmarkEnd w:id="177"/>
      <w:bookmarkEnd w:id="178"/>
      <w:bookmarkEnd w:id="179"/>
      <w:bookmarkEnd w:id="180"/>
      <w:bookmarkEnd w:id="181"/>
      <w:bookmarkEnd w:id="182"/>
    </w:p>
    <w:p w14:paraId="2B786E03" w14:textId="77777777" w:rsidR="001167D9" w:rsidRPr="00E6092C" w:rsidRDefault="001167D9" w:rsidP="001167D9">
      <w:bookmarkStart w:id="183" w:name="_Toc34303604"/>
      <w:bookmarkStart w:id="184" w:name="_Toc34403886"/>
      <w:bookmarkStart w:id="185" w:name="_Toc45281908"/>
      <w:bookmarkStart w:id="186" w:name="_Toc51933138"/>
      <w:bookmarkStart w:id="187"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188" w:name="_Toc151455799"/>
      <w:r>
        <w:t>8</w:t>
      </w:r>
      <w:r w:rsidR="001167D9">
        <w:t>.3</w:t>
      </w:r>
      <w:r w:rsidR="001167D9" w:rsidRPr="0073469F">
        <w:tab/>
      </w:r>
      <w:r w:rsidR="001167D9">
        <w:t>Structure</w:t>
      </w:r>
      <w:bookmarkEnd w:id="183"/>
      <w:bookmarkEnd w:id="184"/>
      <w:bookmarkEnd w:id="185"/>
      <w:bookmarkEnd w:id="186"/>
      <w:bookmarkEnd w:id="187"/>
      <w:bookmarkEnd w:id="188"/>
    </w:p>
    <w:p w14:paraId="0185850C" w14:textId="242C4457" w:rsidR="001167D9" w:rsidRDefault="001167D9" w:rsidP="001167D9">
      <w:pPr>
        <w:rPr>
          <w:lang w:eastAsia="x-none"/>
        </w:rPr>
      </w:pPr>
      <w:bookmarkStart w:id="189" w:name="_Toc34303605"/>
      <w:bookmarkStart w:id="190" w:name="_Toc34403887"/>
      <w:bookmarkStart w:id="191" w:name="_Toc45281909"/>
      <w:bookmarkStart w:id="192" w:name="_Toc51933139"/>
      <w:bookmarkStart w:id="193"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57A063B3" w:rsidR="00160B2E" w:rsidRDefault="00160B2E" w:rsidP="00160B2E">
      <w:pPr>
        <w:pStyle w:val="B1"/>
      </w:pPr>
      <w:r>
        <w:t>a)</w:t>
      </w:r>
      <w:r>
        <w:tab/>
      </w:r>
      <w:r w:rsidR="00862924">
        <w:t>may</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77777777" w:rsidR="006B445C" w:rsidRDefault="006B445C" w:rsidP="006B445C">
      <w:pPr>
        <w:rPr>
          <w:lang w:eastAsia="zh-CN"/>
        </w:rPr>
      </w:pPr>
      <w:r>
        <w:rPr>
          <w:rFonts w:hint="eastAsia"/>
          <w:lang w:eastAsia="zh-CN"/>
        </w:rPr>
        <w:t>T</w:t>
      </w:r>
      <w:r>
        <w:rPr>
          <w:lang w:eastAsia="zh-CN"/>
        </w:rPr>
        <w:t>he &lt;</w:t>
      </w:r>
      <w:r>
        <w:t>data-status-notification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lastRenderedPageBreak/>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77777777"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 xml:space="preserve">&lt;service-policy&gt; </w:t>
      </w:r>
      <w:r w:rsidRPr="00DA48D1">
        <w:t>element</w:t>
      </w:r>
      <w:r>
        <w:t xml:space="preserve"> which shall include</w:t>
      </w:r>
      <w:r w:rsidRPr="00DF26F3">
        <w:t xml:space="preserve"> </w:t>
      </w:r>
      <w:r>
        <w:t>the following sub-elements:</w:t>
      </w:r>
    </w:p>
    <w:p w14:paraId="6A284138" w14:textId="77777777" w:rsidR="00F057AF" w:rsidRDefault="00F057AF" w:rsidP="00F057AF">
      <w:pPr>
        <w:pStyle w:val="B3"/>
      </w:pPr>
      <w:r>
        <w:t>i)</w:t>
      </w:r>
      <w:r>
        <w:tab/>
      </w:r>
      <w:r w:rsidRPr="003C4A36">
        <w:t>a &lt;</w:t>
      </w:r>
      <w:r>
        <w:t>quality-guarantee-event&gt; element; and</w:t>
      </w:r>
    </w:p>
    <w:p w14:paraId="255AF110" w14:textId="77777777" w:rsidR="00F057AF" w:rsidRDefault="00F057AF" w:rsidP="00F057AF">
      <w:pPr>
        <w:pStyle w:val="B3"/>
      </w:pPr>
      <w:r>
        <w:t>ii)</w:t>
      </w:r>
      <w:r>
        <w:tab/>
      </w:r>
      <w:r w:rsidRPr="003C4A36">
        <w:t xml:space="preserve">a </w:t>
      </w:r>
      <w:r w:rsidRPr="00323393">
        <w:t>&lt;</w:t>
      </w:r>
      <w:r>
        <w:t>quality-guarantee-action&gt;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1CA78E76" w14:textId="77777777" w:rsidR="00200361" w:rsidRPr="00032DFE" w:rsidRDefault="00200361" w:rsidP="00200361">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631116B0" w14:textId="77777777" w:rsidR="00200361" w:rsidRDefault="00200361" w:rsidP="00200361">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21A04544" w14:textId="77777777" w:rsidR="00200361" w:rsidRPr="00032DFE" w:rsidRDefault="00200361" w:rsidP="00200361">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p>
    <w:p w14:paraId="1C8E07B0" w14:textId="77777777" w:rsidR="00200361" w:rsidRDefault="00200361" w:rsidP="00200361">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0FC9B771" w14:textId="77777777" w:rsidR="00200361" w:rsidRDefault="00200361" w:rsidP="00200361">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488F2EFC" w14:textId="77777777" w:rsidR="00200361" w:rsidRDefault="00200361" w:rsidP="00200361">
      <w:pPr>
        <w:pStyle w:val="B2"/>
      </w:pPr>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p>
    <w:p w14:paraId="380A5795" w14:textId="77777777" w:rsidR="00200361" w:rsidRDefault="00200361" w:rsidP="00200361">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p>
    <w:p w14:paraId="7A0D4536" w14:textId="77777777" w:rsidR="00804970" w:rsidRDefault="00804970" w:rsidP="00804970">
      <w:pPr>
        <w:rPr>
          <w:lang w:eastAsia="zh-CN"/>
        </w:rPr>
      </w:pPr>
      <w:r>
        <w:rPr>
          <w:rFonts w:hint="eastAsia"/>
          <w:lang w:eastAsia="zh-CN"/>
        </w:rPr>
        <w:t>T</w:t>
      </w:r>
      <w:r>
        <w:rPr>
          <w:lang w:eastAsia="zh-CN"/>
        </w:rPr>
        <w:t>he</w:t>
      </w:r>
      <w:r w:rsidRPr="00004F96">
        <w:t xml:space="preserve"> &lt;</w:t>
      </w:r>
      <w:r>
        <w:t xml:space="preserve">tx-quality-guarantee-req&gt;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77777777" w:rsidR="00804970" w:rsidRDefault="00804970" w:rsidP="00804970">
      <w:pPr>
        <w:pStyle w:val="B1"/>
        <w:rPr>
          <w:lang w:eastAsia="zh-CN"/>
        </w:rPr>
      </w:pPr>
      <w:r>
        <w:rPr>
          <w:rFonts w:hint="eastAsia"/>
          <w:lang w:eastAsia="zh-CN"/>
        </w:rPr>
        <w:t>b</w:t>
      </w:r>
      <w:r>
        <w:t>)</w:t>
      </w:r>
      <w:r>
        <w:tab/>
      </w:r>
      <w:r w:rsidRPr="00A93A02">
        <w:t xml:space="preserve">shall include </w:t>
      </w:r>
      <w:r>
        <w:t>a &lt;tx-quality-guarantee-action&gt; element.</w:t>
      </w:r>
    </w:p>
    <w:p w14:paraId="1512CB0D" w14:textId="77777777" w:rsidR="00804970" w:rsidRDefault="00804970" w:rsidP="00804970">
      <w:pPr>
        <w:rPr>
          <w:lang w:eastAsia="zh-CN"/>
        </w:rPr>
      </w:pPr>
      <w:r>
        <w:rPr>
          <w:rFonts w:hint="eastAsia"/>
          <w:lang w:eastAsia="zh-CN"/>
        </w:rPr>
        <w:t>T</w:t>
      </w:r>
      <w:r>
        <w:rPr>
          <w:lang w:eastAsia="zh-CN"/>
        </w:rPr>
        <w:t xml:space="preserve">he </w:t>
      </w:r>
      <w:r w:rsidRPr="00004F96">
        <w:t>&lt;</w:t>
      </w:r>
      <w:r>
        <w:t xml:space="preserve">tx-quality-guarantee-rsp&gt; </w:t>
      </w:r>
      <w:r>
        <w:rPr>
          <w:lang w:eastAsia="zh-CN"/>
        </w:rPr>
        <w:t>element:</w:t>
      </w:r>
    </w:p>
    <w:p w14:paraId="0D046773" w14:textId="77777777" w:rsidR="00804970" w:rsidRDefault="00804970" w:rsidP="00804970">
      <w:pPr>
        <w:pStyle w:val="B1"/>
        <w:rPr>
          <w:lang w:eastAsia="zh-CN"/>
        </w:rPr>
      </w:pPr>
      <w:r>
        <w:lastRenderedPageBreak/>
        <w:t>a)</w:t>
      </w:r>
      <w:r>
        <w:tab/>
        <w:t>shall include a &lt;result&gt; element</w:t>
      </w:r>
      <w:r>
        <w:rPr>
          <w:lang w:eastAsia="zh-CN"/>
        </w:rPr>
        <w:t>.</w:t>
      </w:r>
    </w:p>
    <w:p w14:paraId="7BF98982" w14:textId="3826E3F9" w:rsidR="001167D9" w:rsidRPr="0073469F" w:rsidRDefault="00D808B0" w:rsidP="001167D9">
      <w:pPr>
        <w:pStyle w:val="Heading2"/>
      </w:pPr>
      <w:bookmarkStart w:id="194" w:name="_Toc151455800"/>
      <w:r>
        <w:t>8</w:t>
      </w:r>
      <w:r w:rsidR="001167D9">
        <w:t>.4</w:t>
      </w:r>
      <w:r w:rsidR="001167D9" w:rsidRPr="0073469F">
        <w:tab/>
        <w:t>XML schema</w:t>
      </w:r>
      <w:bookmarkEnd w:id="189"/>
      <w:bookmarkEnd w:id="190"/>
      <w:bookmarkEnd w:id="191"/>
      <w:bookmarkEnd w:id="192"/>
      <w:bookmarkEnd w:id="193"/>
      <w:bookmarkEnd w:id="194"/>
    </w:p>
    <w:p w14:paraId="2F1D436D" w14:textId="4827C113" w:rsidR="001167D9" w:rsidRPr="0073469F" w:rsidRDefault="00D808B0" w:rsidP="001167D9">
      <w:pPr>
        <w:pStyle w:val="Heading3"/>
      </w:pPr>
      <w:bookmarkStart w:id="195" w:name="_Toc20156505"/>
      <w:bookmarkStart w:id="196" w:name="_Toc27501696"/>
      <w:bookmarkStart w:id="197" w:name="_Toc45281910"/>
      <w:bookmarkStart w:id="198" w:name="_Toc51933140"/>
      <w:bookmarkStart w:id="199" w:name="_Toc138360532"/>
      <w:bookmarkStart w:id="200" w:name="_Toc34303606"/>
      <w:bookmarkStart w:id="201" w:name="_Toc34403888"/>
      <w:bookmarkStart w:id="202" w:name="_Toc151455801"/>
      <w:r>
        <w:t>8</w:t>
      </w:r>
      <w:r w:rsidR="001167D9" w:rsidRPr="0073469F">
        <w:t>.</w:t>
      </w:r>
      <w:r w:rsidR="001167D9">
        <w:t>4</w:t>
      </w:r>
      <w:r w:rsidR="001167D9" w:rsidRPr="0073469F">
        <w:t>.1</w:t>
      </w:r>
      <w:r w:rsidR="001167D9" w:rsidRPr="0073469F">
        <w:tab/>
        <w:t>General</w:t>
      </w:r>
      <w:bookmarkEnd w:id="195"/>
      <w:bookmarkEnd w:id="196"/>
      <w:bookmarkEnd w:id="197"/>
      <w:bookmarkEnd w:id="198"/>
      <w:bookmarkEnd w:id="199"/>
      <w:bookmarkEnd w:id="202"/>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203" w:name="_Toc138360533"/>
      <w:bookmarkStart w:id="204" w:name="_Toc25306461"/>
      <w:bookmarkStart w:id="205" w:name="_Toc26192784"/>
      <w:bookmarkStart w:id="206" w:name="_Toc34137063"/>
      <w:bookmarkStart w:id="207" w:name="_Toc34137377"/>
      <w:bookmarkStart w:id="208" w:name="_Toc34138525"/>
      <w:bookmarkStart w:id="209" w:name="_Toc34138768"/>
      <w:bookmarkStart w:id="210" w:name="_Toc34395105"/>
      <w:bookmarkStart w:id="211" w:name="_Toc45264322"/>
      <w:bookmarkStart w:id="212" w:name="_Toc123645404"/>
      <w:bookmarkStart w:id="213" w:name="_Toc45281911"/>
      <w:bookmarkStart w:id="214" w:name="_Toc51933141"/>
      <w:bookmarkStart w:id="215" w:name="_Toc151455802"/>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203"/>
      <w:bookmarkEnd w:id="215"/>
    </w:p>
    <w:p w14:paraId="289D2043" w14:textId="77777777" w:rsidR="001167D9" w:rsidRDefault="001167D9" w:rsidP="001167D9">
      <w:pPr>
        <w:pStyle w:val="PL"/>
      </w:pPr>
      <w:bookmarkStart w:id="216" w:name="_Toc45281912"/>
      <w:bookmarkStart w:id="217" w:name="_Toc51933142"/>
      <w:bookmarkStart w:id="218" w:name="_Toc138360534"/>
      <w:bookmarkEnd w:id="204"/>
      <w:bookmarkEnd w:id="205"/>
      <w:bookmarkEnd w:id="206"/>
      <w:bookmarkEnd w:id="207"/>
      <w:bookmarkEnd w:id="208"/>
      <w:bookmarkEnd w:id="209"/>
      <w:bookmarkEnd w:id="210"/>
      <w:bookmarkEnd w:id="211"/>
      <w:bookmarkEnd w:id="212"/>
      <w:bookmarkEnd w:id="213"/>
      <w:bookmarkEnd w:id="214"/>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665C85C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name="EstablishmentReq" type="sealdatadelivery:tEstablishmentReqType"/&gt;</w:t>
      </w:r>
    </w:p>
    <w:p w14:paraId="02C76149" w14:textId="06856A75" w:rsidR="001167D9" w:rsidRDefault="00941568" w:rsidP="001167D9">
      <w:pPr>
        <w:pStyle w:val="PL"/>
      </w:pPr>
      <w:r>
        <w:rPr>
          <w:rFonts w:eastAsia="SimSun"/>
        </w:rPr>
        <w:t xml:space="preserve">  </w:t>
      </w:r>
      <w:r w:rsidR="007736AF">
        <w:rPr>
          <w:rFonts w:eastAsia="SimSun"/>
        </w:rPr>
        <w:t xml:space="preserve">      </w:t>
      </w:r>
      <w:r w:rsidR="001167D9">
        <w:t>&lt;xs:element name="EstablishmentRsp" type="sealdatadelivery:tEstablishmentRspType"/&gt;</w:t>
      </w:r>
    </w:p>
    <w:p w14:paraId="7E8864C0" w14:textId="4751B656" w:rsidR="00160B2E" w:rsidRDefault="00941568" w:rsidP="00160B2E">
      <w:pPr>
        <w:pStyle w:val="PL"/>
      </w:pPr>
      <w:r>
        <w:rPr>
          <w:rFonts w:eastAsia="SimSun"/>
        </w:rPr>
        <w:t xml:space="preserve">  </w:t>
      </w:r>
      <w:r w:rsidR="007736AF">
        <w:rPr>
          <w:rFonts w:eastAsia="SimSun"/>
        </w:rPr>
        <w:t xml:space="preserve">      </w:t>
      </w:r>
      <w:r w:rsidR="00160B2E">
        <w:t>&lt;xs:element name="ReleaseReq" type="sealdatadelivery:tReleaseReqType"/&gt;</w:t>
      </w:r>
    </w:p>
    <w:p w14:paraId="518E26B0" w14:textId="24CCE50C" w:rsidR="00160B2E" w:rsidRDefault="00941568" w:rsidP="00160B2E">
      <w:pPr>
        <w:pStyle w:val="PL"/>
      </w:pPr>
      <w:r>
        <w:rPr>
          <w:rFonts w:eastAsia="SimSun"/>
        </w:rPr>
        <w:t xml:space="preserve">  </w:t>
      </w:r>
      <w:r w:rsidR="007736AF">
        <w:rPr>
          <w:rFonts w:eastAsia="SimSun"/>
        </w:rPr>
        <w:t xml:space="preserve">      </w:t>
      </w:r>
      <w:r w:rsidR="00160B2E">
        <w:t>&lt;xs:element name="ReleaseRsp" type="sealdatadelivery:tReleaseRspType"/&gt;</w:t>
      </w:r>
    </w:p>
    <w:p w14:paraId="7FEBF51A" w14:textId="20AB14D3" w:rsidR="00536760" w:rsidRDefault="00941568" w:rsidP="00536760">
      <w:pPr>
        <w:pStyle w:val="PL"/>
      </w:pPr>
      <w:r>
        <w:rPr>
          <w:rFonts w:eastAsia="SimSun"/>
        </w:rPr>
        <w:t xml:space="preserve">  </w:t>
      </w:r>
      <w:r w:rsidR="007736AF">
        <w:rPr>
          <w:rFonts w:eastAsia="SimSun"/>
        </w:rPr>
        <w:t xml:space="preserve">      </w:t>
      </w:r>
      <w:r w:rsidR="00536760">
        <w:t xml:space="preserve">&lt;xs:element name="URLLCEstablishmentReq" </w:t>
      </w:r>
      <w:r>
        <w:rPr>
          <w:rFonts w:eastAsia="SimSun"/>
        </w:rPr>
        <w:t xml:space="preserve">  </w:t>
      </w:r>
      <w:r w:rsidR="00536760">
        <w:t>ype="sealdatadelivery:tURLLCEstablishmentReqType"/&gt;</w:t>
      </w:r>
    </w:p>
    <w:p w14:paraId="1A26E9B9" w14:textId="5E4A95FA" w:rsidR="00536760" w:rsidRDefault="00941568" w:rsidP="00536760">
      <w:pPr>
        <w:pStyle w:val="PL"/>
      </w:pPr>
      <w:r>
        <w:rPr>
          <w:rFonts w:eastAsia="SimSun"/>
        </w:rPr>
        <w:t xml:space="preserve">  </w:t>
      </w:r>
      <w:r w:rsidR="007736AF">
        <w:rPr>
          <w:rFonts w:eastAsia="SimSun"/>
        </w:rPr>
        <w:t xml:space="preserve">      </w:t>
      </w:r>
      <w:r w:rsidR="00536760">
        <w:t>&lt;xs:element name="URLLCEstablishmentRsp" type="sealdatadelivery:tURLLCEstablishmentRspType"/&gt;</w:t>
      </w:r>
    </w:p>
    <w:p w14:paraId="04B1BF35" w14:textId="6E6881EB" w:rsidR="00155D1A" w:rsidRDefault="00941568" w:rsidP="00155D1A">
      <w:pPr>
        <w:pStyle w:val="PL"/>
      </w:pPr>
      <w:r>
        <w:rPr>
          <w:rFonts w:eastAsia="SimSun"/>
        </w:rPr>
        <w:t xml:space="preserve">  </w:t>
      </w:r>
      <w:r w:rsidR="007736AF">
        <w:rPr>
          <w:rFonts w:eastAsia="SimSun"/>
        </w:rPr>
        <w:t xml:space="preserve">      </w:t>
      </w:r>
      <w:r w:rsidR="00155D1A">
        <w:t>&lt;xs:element name="URLLCUpdateReq" type="sealdatadelivery:tURLLCUpdateReqType"/&gt;</w:t>
      </w:r>
    </w:p>
    <w:p w14:paraId="3200F586" w14:textId="3A4CF601" w:rsidR="00155D1A" w:rsidRDefault="00941568" w:rsidP="00155D1A">
      <w:pPr>
        <w:pStyle w:val="PL"/>
      </w:pPr>
      <w:r>
        <w:rPr>
          <w:rFonts w:eastAsia="SimSun"/>
        </w:rPr>
        <w:t xml:space="preserve">  </w:t>
      </w:r>
      <w:r w:rsidR="007736AF">
        <w:rPr>
          <w:rFonts w:eastAsia="SimSun"/>
        </w:rPr>
        <w:t xml:space="preserve">      </w:t>
      </w:r>
      <w:r w:rsidR="00155D1A">
        <w:t>&lt;xs:element name="URLLCUpdateRsp" type="sealdatadelivery:tURLLCUpdatetRspType"/&gt;</w:t>
      </w:r>
    </w:p>
    <w:p w14:paraId="4557C24A" w14:textId="358651EA" w:rsidR="00A27BAA" w:rsidRDefault="00476F4F" w:rsidP="00A27BAA">
      <w:pPr>
        <w:pStyle w:val="PL"/>
      </w:pPr>
      <w:r>
        <w:t xml:space="preserve">  </w:t>
      </w:r>
      <w:r w:rsidR="007736AF">
        <w:rPr>
          <w:rFonts w:eastAsia="SimSun"/>
        </w:rPr>
        <w:t xml:space="preserve">      </w:t>
      </w:r>
      <w:r w:rsidR="00A27BAA">
        <w:t>&lt;xs:element name="DataStorageCreationReq" type="sealdatadelivery:tDataStorageReqType"/&gt;</w:t>
      </w:r>
    </w:p>
    <w:p w14:paraId="52C55A76" w14:textId="7D0157C5" w:rsidR="00A27BAA" w:rsidRDefault="00476F4F" w:rsidP="00A27BAA">
      <w:pPr>
        <w:pStyle w:val="PL"/>
      </w:pPr>
      <w:r>
        <w:t xml:space="preserve">  </w:t>
      </w:r>
      <w:r w:rsidR="007736AF">
        <w:rPr>
          <w:rFonts w:eastAsia="SimSun"/>
        </w:rPr>
        <w:t xml:space="preserve">      </w:t>
      </w:r>
      <w:r w:rsidR="00A27BAA">
        <w:t>&lt;xs:element name="DataStorageCreationRsp" type="sealdatadelivery:tDataStorageRspType"/&gt;</w:t>
      </w:r>
    </w:p>
    <w:p w14:paraId="782C48F1" w14:textId="379111A2" w:rsidR="00A27BAA" w:rsidRDefault="00476F4F" w:rsidP="00A27BAA">
      <w:pPr>
        <w:pStyle w:val="PL"/>
      </w:pPr>
      <w:r>
        <w:t xml:space="preserve">  </w:t>
      </w:r>
      <w:r w:rsidR="007736AF">
        <w:rPr>
          <w:rFonts w:eastAsia="SimSun"/>
        </w:rPr>
        <w:t xml:space="preserve">      </w:t>
      </w:r>
      <w:r w:rsidR="00A27BAA">
        <w:t>&lt;xs:element name="DataStorageReservationReq" type="sealdatadelivery:tDataStorageReqType"/&gt;</w:t>
      </w:r>
    </w:p>
    <w:p w14:paraId="55F72ADA" w14:textId="535E5170" w:rsidR="00A27BAA" w:rsidRDefault="00476F4F" w:rsidP="00A27BAA">
      <w:pPr>
        <w:pStyle w:val="PL"/>
      </w:pPr>
      <w:r>
        <w:t xml:space="preserve">  </w:t>
      </w:r>
      <w:r w:rsidR="007736AF">
        <w:rPr>
          <w:rFonts w:eastAsia="SimSun"/>
        </w:rPr>
        <w:t xml:space="preserve">      </w:t>
      </w:r>
      <w:r w:rsidR="00A27BAA">
        <w:t>&lt;xs:element name="DataStorageReservationRsp" type="sealdatadelivery:tDataStorageRspType"/&gt;</w:t>
      </w:r>
    </w:p>
    <w:p w14:paraId="0BB8F573" w14:textId="64670A81" w:rsidR="006B445C" w:rsidRDefault="00476F4F" w:rsidP="006B445C">
      <w:pPr>
        <w:pStyle w:val="PL"/>
      </w:pPr>
      <w:r>
        <w:t xml:space="preserve">  </w:t>
      </w:r>
      <w:r w:rsidR="007736AF">
        <w:rPr>
          <w:rFonts w:eastAsia="SimSun"/>
        </w:rPr>
        <w:t xml:space="preserve">      </w:t>
      </w:r>
      <w:r w:rsidR="006B445C">
        <w:t>&lt;xs:element name="DataStatusNotification" type="sealdatadelivery:tDataStatusNotificationType"/&gt;</w:t>
      </w:r>
    </w:p>
    <w:p w14:paraId="68008559" w14:textId="600AE861" w:rsidR="00F057AF" w:rsidRDefault="00476F4F" w:rsidP="00F057AF">
      <w:pPr>
        <w:pStyle w:val="PL"/>
      </w:pPr>
      <w:r>
        <w:t xml:space="preserve">  </w:t>
      </w:r>
      <w:r w:rsidR="007736AF">
        <w:rPr>
          <w:rFonts w:eastAsia="SimSun"/>
        </w:rPr>
        <w:t xml:space="preserve">      </w:t>
      </w:r>
      <w:r w:rsidR="00F057AF">
        <w:t>&lt;xs:element name="DataStorageQueryReq" type="sealdatadelivery:tDataStorageQueryReqType"/&gt;</w:t>
      </w:r>
    </w:p>
    <w:p w14:paraId="77088CB5" w14:textId="1D81B233" w:rsidR="00F057AF" w:rsidRDefault="00476F4F" w:rsidP="00F057AF">
      <w:pPr>
        <w:pStyle w:val="PL"/>
      </w:pPr>
      <w:r>
        <w:t xml:space="preserve">  </w:t>
      </w:r>
      <w:r w:rsidR="007736AF">
        <w:rPr>
          <w:rFonts w:eastAsia="SimSun"/>
        </w:rPr>
        <w:t xml:space="preserve">      </w:t>
      </w:r>
      <w:r w:rsidR="00F057AF">
        <w:t>&lt;xs:element name="DataStorageQueryRsp" type="sealdatadelivery:tDataStorageQueryRspType"/&gt;</w:t>
      </w:r>
    </w:p>
    <w:p w14:paraId="1F2792AE" w14:textId="139E03A8" w:rsidR="00551E1B" w:rsidRDefault="00476F4F" w:rsidP="00551E1B">
      <w:pPr>
        <w:pStyle w:val="PL"/>
      </w:pPr>
      <w:r>
        <w:t xml:space="preserve">  </w:t>
      </w:r>
      <w:r w:rsidR="007736AF">
        <w:rPr>
          <w:rFonts w:eastAsia="SimSun"/>
        </w:rPr>
        <w:t xml:space="preserve">      </w:t>
      </w:r>
      <w:r w:rsidR="00551E1B">
        <w:t>&lt;xs:element name="DataStorageMgtReq" type="sealdatadelivery:tDataStorageMgtReqType"/&gt;</w:t>
      </w:r>
    </w:p>
    <w:p w14:paraId="4C32E777" w14:textId="2FFEEF31" w:rsidR="00551E1B" w:rsidRDefault="00476F4F" w:rsidP="00551E1B">
      <w:pPr>
        <w:pStyle w:val="PL"/>
      </w:pPr>
      <w:r>
        <w:t xml:space="preserve">  </w:t>
      </w:r>
      <w:r w:rsidR="007736AF">
        <w:rPr>
          <w:rFonts w:eastAsia="SimSun"/>
        </w:rPr>
        <w:t xml:space="preserve">      </w:t>
      </w:r>
      <w:r w:rsidR="00551E1B">
        <w:t>&lt;xs:element name="DataStorageMgtRsp" type="sealdatadelivery:tDataStorageMgtRspType"/&gt;</w:t>
      </w:r>
    </w:p>
    <w:p w14:paraId="3E1EA004" w14:textId="622AF640" w:rsidR="00C95F11" w:rsidRDefault="00476F4F" w:rsidP="00C95F11">
      <w:pPr>
        <w:pStyle w:val="PL"/>
      </w:pPr>
      <w:r>
        <w:t xml:space="preserve">  </w:t>
      </w:r>
      <w:r w:rsidR="007736AF">
        <w:rPr>
          <w:rFonts w:eastAsia="SimSun"/>
        </w:rPr>
        <w:t xml:space="preserve">      </w:t>
      </w:r>
      <w:r w:rsidR="00C95F11">
        <w:t>&lt;xs:element name="MeasurementsSubscriptionReq" type="sealdatadelivery:tMeasurementsSubscriptionReqType"/&gt;</w:t>
      </w:r>
    </w:p>
    <w:p w14:paraId="37ED83DC" w14:textId="2535F215" w:rsidR="00C95F11" w:rsidRDefault="00476F4F" w:rsidP="00C95F11">
      <w:pPr>
        <w:pStyle w:val="PL"/>
      </w:pPr>
      <w:r>
        <w:t xml:space="preserve">  </w:t>
      </w:r>
      <w:r w:rsidR="007736AF">
        <w:rPr>
          <w:rFonts w:eastAsia="SimSun"/>
        </w:rPr>
        <w:t xml:space="preserve">      </w:t>
      </w:r>
      <w:r w:rsidR="00C95F11">
        <w:t>&lt;xs:element name="MeasurementsSubscriptionRsp" type="sealdatadelivery:tMeasurementsSubscriptionRspType"/&gt;</w:t>
      </w:r>
    </w:p>
    <w:p w14:paraId="110BC55A" w14:textId="2194DAA2" w:rsidR="00613137" w:rsidRDefault="00476F4F" w:rsidP="00613137">
      <w:pPr>
        <w:pStyle w:val="PL"/>
      </w:pPr>
      <w:r>
        <w:t xml:space="preserve">  </w:t>
      </w:r>
      <w:r w:rsidR="007736AF">
        <w:rPr>
          <w:rFonts w:eastAsia="SimSun"/>
        </w:rPr>
        <w:t xml:space="preserve">      </w:t>
      </w:r>
      <w:r w:rsidR="00613137">
        <w:t>&lt;xs:element name="MeasurementsNotification" type="sealdatadelivery:tMeasurementsNotificationType"/&gt;</w:t>
      </w:r>
    </w:p>
    <w:p w14:paraId="4D93D6E9" w14:textId="66944BDF" w:rsidR="00C700FA" w:rsidRDefault="00476F4F" w:rsidP="00C700FA">
      <w:pPr>
        <w:pStyle w:val="PL"/>
      </w:pPr>
      <w:r>
        <w:t xml:space="preserve">  </w:t>
      </w:r>
      <w:r w:rsidR="007736AF">
        <w:rPr>
          <w:rFonts w:eastAsia="SimSun"/>
        </w:rPr>
        <w:t xml:space="preserve">      </w:t>
      </w:r>
      <w:r w:rsidR="00C700FA">
        <w:t>&lt;xs:element name="TxQualityGuaranteeReq" type="sealdatadelivery:tTxQualityGuaranteeReqType"/&gt;</w:t>
      </w:r>
    </w:p>
    <w:p w14:paraId="3BA87FC9" w14:textId="622F8DBD" w:rsidR="00C700FA" w:rsidRDefault="00476F4F" w:rsidP="00C700FA">
      <w:pPr>
        <w:pStyle w:val="PL"/>
      </w:pPr>
      <w:r>
        <w:t xml:space="preserve">  </w:t>
      </w:r>
      <w:r w:rsidR="007736AF">
        <w:rPr>
          <w:rFonts w:eastAsia="SimSun"/>
        </w:rPr>
        <w:t xml:space="preserve">      </w:t>
      </w:r>
      <w:r w:rsidR="00C700FA">
        <w:t>&lt;xs:element name="TxQualityGuaranteeRsp" type="sealdatadelivery:tTxQualityGuaranteeRspType"/&gt;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7824799F"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0AE1D82F" w:rsidR="001167D9" w:rsidRDefault="00941568" w:rsidP="001167D9">
      <w:pPr>
        <w:pStyle w:val="PL"/>
      </w:pPr>
      <w:r>
        <w:rPr>
          <w:rFonts w:eastAsia="SimSun"/>
        </w:rPr>
        <w:t xml:space="preserve">  </w:t>
      </w:r>
      <w:r w:rsidR="007736AF">
        <w:rPr>
          <w:rFonts w:eastAsia="SimSun"/>
        </w:rPr>
        <w:t xml:space="preserve">  </w:t>
      </w:r>
      <w:r w:rsidR="001167D9">
        <w:t>&lt;xs:choice&gt;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lastRenderedPageBreak/>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2208D407" w:rsidR="001167D9" w:rsidRDefault="00941568" w:rsidP="001167D9">
      <w:pPr>
        <w:pStyle w:val="PL"/>
      </w:pPr>
      <w:r>
        <w:rPr>
          <w:rFonts w:eastAsia="SimSun"/>
        </w:rPr>
        <w:t xml:space="preserve">  </w:t>
      </w:r>
      <w:r w:rsidR="007736AF">
        <w:rPr>
          <w:rFonts w:eastAsia="SimSun"/>
        </w:rPr>
        <w:t xml:space="preserve">  </w:t>
      </w:r>
      <w:r w:rsidR="001167D9">
        <w:t>&lt;/xs:choice&gt;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5112AFA" w:rsidR="001167D9" w:rsidRDefault="00941568" w:rsidP="001167D9">
      <w:pPr>
        <w:pStyle w:val="PL"/>
      </w:pPr>
      <w:r>
        <w:t xml:space="preserve">  </w:t>
      </w:r>
      <w:r w:rsidR="007736AF">
        <w:rPr>
          <w:rFonts w:eastAsia="SimSun"/>
        </w:rPr>
        <w:t xml:space="preserve">    </w:t>
      </w:r>
      <w:r w:rsidR="001167D9">
        <w:t>&lt;/xs:simpleType&gt;</w:t>
      </w:r>
    </w:p>
    <w:p w14:paraId="3FB2EAEB" w14:textId="3EAA998B" w:rsidR="001167D9" w:rsidRDefault="00941568" w:rsidP="001167D9">
      <w:pPr>
        <w:pStyle w:val="PL"/>
      </w:pPr>
      <w:r>
        <w:t xml:space="preserve">  </w:t>
      </w:r>
      <w:r w:rsidR="007736AF">
        <w:rPr>
          <w:rFonts w:eastAsia="SimSun"/>
        </w:rPr>
        <w:t xml:space="preserve">    </w:t>
      </w:r>
      <w:r w:rsidR="001167D9">
        <w:t>&lt;xs:simpleType name="tSealFlowIdType"&gt;</w:t>
      </w:r>
    </w:p>
    <w:p w14:paraId="4DEB1F20" w14:textId="44A3A552"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760EC9B9"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0648B30D" w:rsidR="001167D9" w:rsidRDefault="00941568" w:rsidP="001167D9">
      <w:pPr>
        <w:pStyle w:val="PL"/>
      </w:pPr>
      <w:r>
        <w:t xml:space="preserve">  </w:t>
      </w:r>
      <w:r w:rsidR="007736AF">
        <w:rPr>
          <w:rFonts w:eastAsia="SimSun"/>
        </w:rPr>
        <w:t xml:space="preserve">  </w:t>
      </w:r>
      <w:r w:rsidR="001167D9">
        <w:t>&lt;xs:choice&gt;</w:t>
      </w:r>
    </w:p>
    <w:p w14:paraId="16B073F9" w14:textId="454BE36E" w:rsidR="001167D9" w:rsidRDefault="00941568" w:rsidP="001167D9">
      <w:pPr>
        <w:pStyle w:val="PL"/>
      </w:pPr>
      <w:r>
        <w:t xml:space="preserve">  </w:t>
      </w:r>
      <w:r w:rsidR="007736AF">
        <w:rPr>
          <w:rFonts w:eastAsia="SimSun"/>
        </w:rPr>
        <w:t xml:space="preserve">    </w:t>
      </w:r>
      <w:r w:rsidR="001167D9">
        <w:t>xs:element name=</w:t>
      </w:r>
      <w:r w:rsidR="001167D9" w:rsidRPr="00DB1907">
        <w:t>"</w:t>
      </w:r>
      <w:r w:rsidR="001167D9">
        <w:t>IP-address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043778A" w:rsidR="001167D9" w:rsidRDefault="00941568" w:rsidP="001167D9">
      <w:pPr>
        <w:pStyle w:val="PL"/>
      </w:pPr>
      <w:r>
        <w:t xml:space="preserve">  </w:t>
      </w:r>
      <w:r w:rsidR="007736AF">
        <w:rPr>
          <w:rFonts w:eastAsia="SimSun"/>
        </w:rPr>
        <w:t xml:space="preserve">  </w:t>
      </w:r>
      <w:r w:rsidR="001167D9">
        <w:t>&lt;/xs:choice&gt;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32F02769" w:rsidR="001167D9" w:rsidRDefault="00941568" w:rsidP="001167D9">
      <w:pPr>
        <w:pStyle w:val="PL"/>
      </w:pPr>
      <w:r>
        <w:t xml:space="preserve">  </w:t>
      </w:r>
      <w:r w:rsidR="007736AF">
        <w:rPr>
          <w:rFonts w:eastAsia="SimSun"/>
        </w:rPr>
        <w:t xml:space="preserve">  </w:t>
      </w:r>
      <w:r w:rsidR="001167D9">
        <w:t>&lt;xs:choice&gt;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2D7A53A0" w:rsidR="001167D9" w:rsidRDefault="00941568" w:rsidP="001167D9">
      <w:pPr>
        <w:pStyle w:val="PL"/>
      </w:pPr>
      <w:r>
        <w:t xml:space="preserve">  </w:t>
      </w:r>
      <w:r w:rsidR="007736AF">
        <w:rPr>
          <w:rFonts w:eastAsia="SimSun"/>
        </w:rPr>
        <w:t xml:space="preserve">  </w:t>
      </w:r>
      <w:r w:rsidR="001167D9">
        <w:t>&lt;/xs:choice&gt;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2C5A634F" w:rsidR="00C37973" w:rsidRDefault="00476F4F" w:rsidP="00C37973">
      <w:pPr>
        <w:pStyle w:val="PL"/>
      </w:pPr>
      <w:r>
        <w:t xml:space="preserve">  </w:t>
      </w:r>
      <w:r w:rsidR="007736AF">
        <w:rPr>
          <w:rFonts w:eastAsia="SimSun"/>
        </w:rPr>
        <w:t xml:space="preserve">  </w:t>
      </w:r>
      <w:r w:rsidR="00C37973">
        <w:t>&lt;xs:choice&gt;</w:t>
      </w:r>
    </w:p>
    <w:p w14:paraId="5B901EA7" w14:textId="22A0AB49" w:rsidR="00C37973" w:rsidRDefault="00476F4F" w:rsidP="00C37973">
      <w:pPr>
        <w:pStyle w:val="PL"/>
      </w:pPr>
      <w:r>
        <w:lastRenderedPageBreak/>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5D5FA8C2" w:rsidR="00C37973" w:rsidRDefault="00476F4F" w:rsidP="00C37973">
      <w:pPr>
        <w:pStyle w:val="PL"/>
      </w:pPr>
      <w:r>
        <w:t xml:space="preserve">  </w:t>
      </w:r>
      <w:r w:rsidR="007736AF">
        <w:rPr>
          <w:rFonts w:eastAsia="SimSun"/>
        </w:rPr>
        <w:t xml:space="preserve">  </w:t>
      </w:r>
      <w:r w:rsidR="00C37973">
        <w:t>&lt;/xs:choice&gt;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4CE147F5" w:rsidR="001167D9" w:rsidRDefault="00941568" w:rsidP="001167D9">
      <w:pPr>
        <w:pStyle w:val="PL"/>
      </w:pPr>
      <w:r>
        <w:t xml:space="preserve">  </w:t>
      </w:r>
      <w:r w:rsidR="007736AF">
        <w:rPr>
          <w:rFonts w:eastAsia="SimSun"/>
        </w:rPr>
        <w:t xml:space="preserve">    </w:t>
      </w:r>
      <w:r w:rsidR="001167D9">
        <w:t>&lt;xs:enumeration value="Sucess"/&gt;</w:t>
      </w:r>
    </w:p>
    <w:p w14:paraId="41579D29" w14:textId="799253F9" w:rsidR="001167D9" w:rsidRDefault="00941568" w:rsidP="001167D9">
      <w:pPr>
        <w:pStyle w:val="PL"/>
      </w:pPr>
      <w:r>
        <w:t xml:space="preserve">  </w:t>
      </w:r>
      <w:r w:rsidR="007736AF">
        <w:rPr>
          <w:rFonts w:eastAsia="SimSun"/>
        </w:rPr>
        <w:t xml:space="preserve">    </w:t>
      </w:r>
      <w:r w:rsidR="001167D9">
        <w:t>&lt;xs:enumeration value="Failure"/&gt;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5A3DB9AE" w:rsidR="00160B2E" w:rsidRDefault="00941568" w:rsidP="00160B2E">
      <w:pPr>
        <w:pStyle w:val="PL"/>
      </w:pPr>
      <w:r>
        <w:t xml:space="preserve">  </w:t>
      </w:r>
      <w:r w:rsidR="007736AF">
        <w:rPr>
          <w:rFonts w:eastAsia="SimSun"/>
        </w:rPr>
        <w:t xml:space="preserve">  </w:t>
      </w:r>
      <w:r w:rsidR="00160B2E">
        <w:t>&lt;xs:choice&gt;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5BAE4440" w:rsidR="00160B2E" w:rsidRDefault="00941568" w:rsidP="00160B2E">
      <w:pPr>
        <w:pStyle w:val="PL"/>
      </w:pPr>
      <w:r>
        <w:t xml:space="preserve">  </w:t>
      </w:r>
      <w:r w:rsidR="007736AF">
        <w:rPr>
          <w:rFonts w:eastAsia="SimSun"/>
        </w:rPr>
        <w:t xml:space="preserve">  </w:t>
      </w:r>
      <w:r w:rsidR="00160B2E">
        <w:t>&lt;/xs:choice&gt;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0F77BBA2" w:rsidR="00160B2E" w:rsidRDefault="00941568" w:rsidP="00160B2E">
      <w:pPr>
        <w:pStyle w:val="PL"/>
      </w:pPr>
      <w:r>
        <w:t xml:space="preserve">  </w:t>
      </w:r>
      <w:r w:rsidR="007736AF">
        <w:rPr>
          <w:rFonts w:eastAsia="SimSun"/>
        </w:rPr>
        <w:t xml:space="preserve">  </w:t>
      </w:r>
      <w:r w:rsidR="00160B2E">
        <w:t>&lt;xs:choice&gt;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0604E70A" w:rsidR="00160B2E" w:rsidRDefault="00941568" w:rsidP="00160B2E">
      <w:pPr>
        <w:pStyle w:val="PL"/>
      </w:pPr>
      <w:r>
        <w:t xml:space="preserve">  </w:t>
      </w:r>
      <w:r w:rsidR="00160B2E">
        <w:t>&lt;</w:t>
      </w:r>
      <w:r w:rsidR="007736AF">
        <w:rPr>
          <w:rFonts w:eastAsia="SimSun"/>
        </w:rPr>
        <w:t xml:space="preserve">  </w:t>
      </w:r>
      <w:r w:rsidR="00160B2E">
        <w:t>/xs:choice&gt;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0797C8C9" w:rsidR="00536760" w:rsidRDefault="00941568" w:rsidP="00536760">
      <w:pPr>
        <w:pStyle w:val="PL"/>
      </w:pPr>
      <w:r>
        <w:t xml:space="preserve">  </w:t>
      </w:r>
      <w:r w:rsidR="007736AF">
        <w:rPr>
          <w:rFonts w:eastAsia="SimSun"/>
        </w:rPr>
        <w:t xml:space="preserve">  </w:t>
      </w:r>
      <w:r w:rsidR="00536760">
        <w:t>&lt;xs:choice&gt;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246F9979" w:rsidR="00536760" w:rsidRDefault="00941568" w:rsidP="00536760">
      <w:pPr>
        <w:pStyle w:val="PL"/>
      </w:pPr>
      <w:r>
        <w:t xml:space="preserve">  </w:t>
      </w:r>
      <w:r w:rsidR="007736AF">
        <w:rPr>
          <w:rFonts w:eastAsia="SimSun"/>
        </w:rPr>
        <w:t xml:space="preserve">    </w:t>
      </w:r>
      <w:r w:rsidR="00536760">
        <w:t>&lt;xs:element name="Identity"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325A3547" w:rsidR="00536760" w:rsidRDefault="00941568" w:rsidP="00536760">
      <w:pPr>
        <w:pStyle w:val="PL"/>
      </w:pPr>
      <w:r>
        <w:t xml:space="preserve">  </w:t>
      </w:r>
      <w:r w:rsidR="007736AF">
        <w:rPr>
          <w:rFonts w:eastAsia="SimSun"/>
        </w:rPr>
        <w:t xml:space="preserve">    </w:t>
      </w:r>
      <w:r w:rsidR="00536760">
        <w:t xml:space="preserve">&lt;xs:element name="VAL-server-id"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235D2119" w:rsidR="00536760" w:rsidRDefault="00941568" w:rsidP="00536760">
      <w:pPr>
        <w:pStyle w:val="PL"/>
      </w:pPr>
      <w:r>
        <w:t xml:space="preserve">  </w:t>
      </w:r>
      <w:r w:rsidR="007736AF">
        <w:rPr>
          <w:rFonts w:eastAsia="SimSun"/>
        </w:rPr>
        <w:t xml:space="preserve">  </w:t>
      </w:r>
      <w:r w:rsidR="00536760">
        <w:t>&lt;/xs:choice&gt;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59611F31" w:rsidR="00536760" w:rsidRDefault="00941568" w:rsidP="00536760">
      <w:pPr>
        <w:pStyle w:val="PL"/>
      </w:pPr>
      <w:r>
        <w:t xml:space="preserve">  </w:t>
      </w:r>
      <w:r w:rsidR="007736AF">
        <w:rPr>
          <w:rFonts w:eastAsia="SimSun"/>
        </w:rPr>
        <w:t xml:space="preserve">  </w:t>
      </w:r>
      <w:r w:rsidR="00536760">
        <w:t>&lt;xs:choice&gt;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1946E876" w:rsidR="00536760" w:rsidRDefault="00941568" w:rsidP="00536760">
      <w:pPr>
        <w:pStyle w:val="PL"/>
      </w:pPr>
      <w:r>
        <w:t xml:space="preserve">  </w:t>
      </w:r>
      <w:r w:rsidR="007736AF">
        <w:rPr>
          <w:rFonts w:eastAsia="SimSun"/>
        </w:rPr>
        <w:t xml:space="preserve">  </w:t>
      </w:r>
      <w:r w:rsidR="00536760">
        <w:t>&lt;/xs:choice&gt;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23349085" w14:textId="20D264F5" w:rsidR="00155D1A" w:rsidRDefault="00941568" w:rsidP="00155D1A">
      <w:pPr>
        <w:pStyle w:val="PL"/>
      </w:pPr>
      <w:r>
        <w:t xml:space="preserve">  </w:t>
      </w:r>
      <w:r w:rsidR="00155D1A">
        <w:t>&lt;xs:complexType name="tURLLCUpdateReqType"&gt;</w:t>
      </w:r>
    </w:p>
    <w:p w14:paraId="329914EF" w14:textId="4277CE5D" w:rsidR="00155D1A" w:rsidRDefault="00941568" w:rsidP="00155D1A">
      <w:pPr>
        <w:pStyle w:val="PL"/>
      </w:pPr>
      <w:r>
        <w:t xml:space="preserve">  </w:t>
      </w:r>
      <w:r w:rsidR="007736AF">
        <w:rPr>
          <w:rFonts w:eastAsia="SimSun"/>
        </w:rPr>
        <w:t xml:space="preserve">  </w:t>
      </w:r>
      <w:r w:rsidR="00155D1A">
        <w:t>&lt;xs:choice&gt;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7D63090A" w:rsidR="00155D1A" w:rsidRDefault="00941568" w:rsidP="00155D1A">
      <w:pPr>
        <w:pStyle w:val="PL"/>
      </w:pPr>
      <w:r>
        <w:t xml:space="preserve">  </w:t>
      </w:r>
      <w:r w:rsidR="007736AF">
        <w:rPr>
          <w:rFonts w:eastAsia="SimSun"/>
        </w:rPr>
        <w:t xml:space="preserve">    </w:t>
      </w:r>
      <w:r w:rsidR="00155D1A">
        <w:t xml:space="preserve">&lt;xs:element name="VAL-server-id"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4A841D69" w:rsidR="00155D1A" w:rsidRDefault="00941568" w:rsidP="00155D1A">
      <w:pPr>
        <w:pStyle w:val="PL"/>
      </w:pPr>
      <w:r>
        <w:t xml:space="preserve">  </w:t>
      </w:r>
      <w:r w:rsidR="007736AF">
        <w:rPr>
          <w:rFonts w:eastAsia="SimSun"/>
        </w:rPr>
        <w:t xml:space="preserve">  </w:t>
      </w:r>
      <w:r w:rsidR="00155D1A">
        <w:t>&lt;/xs:choice&gt;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AF6596A" w:rsidR="00155D1A" w:rsidRDefault="00941568" w:rsidP="00155D1A">
      <w:pPr>
        <w:pStyle w:val="PL"/>
      </w:pPr>
      <w:r>
        <w:t xml:space="preserve">  </w:t>
      </w:r>
      <w:r w:rsidR="007736AF">
        <w:rPr>
          <w:rFonts w:eastAsia="SimSun"/>
        </w:rPr>
        <w:t xml:space="preserve">  </w:t>
      </w:r>
      <w:r w:rsidR="00155D1A">
        <w:t>&lt;xs:choice&gt;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1F0ADB8F" w:rsidR="00155D1A" w:rsidRDefault="00941568" w:rsidP="00155D1A">
      <w:pPr>
        <w:pStyle w:val="PL"/>
      </w:pPr>
      <w:r>
        <w:t xml:space="preserve">  </w:t>
      </w:r>
      <w:r w:rsidR="007736AF">
        <w:rPr>
          <w:rFonts w:eastAsia="SimSun"/>
        </w:rPr>
        <w:t xml:space="preserve">  </w:t>
      </w:r>
      <w:r w:rsidR="00155D1A">
        <w:t>&lt;/xs:choice&gt;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4DAB1C96" w:rsidR="00A27BAA" w:rsidRDefault="00476F4F" w:rsidP="00A27BAA">
      <w:pPr>
        <w:pStyle w:val="PL"/>
      </w:pPr>
      <w:r>
        <w:t xml:space="preserve">  </w:t>
      </w:r>
      <w:r w:rsidR="007736AF">
        <w:rPr>
          <w:rFonts w:eastAsia="SimSun"/>
        </w:rPr>
        <w:t xml:space="preserve">  </w:t>
      </w:r>
      <w:r w:rsidR="00A27BAA">
        <w:t>&lt;xs:choice&gt;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302DFFC2" w:rsidR="00A27BAA" w:rsidRDefault="00476F4F" w:rsidP="00A27BAA">
      <w:pPr>
        <w:pStyle w:val="PL"/>
      </w:pPr>
      <w:r>
        <w:t xml:space="preserve">  </w:t>
      </w:r>
      <w:r w:rsidR="007736AF">
        <w:rPr>
          <w:rFonts w:eastAsia="SimSun"/>
        </w:rPr>
        <w:t xml:space="preserve">  </w:t>
      </w:r>
      <w:r w:rsidR="00A27BAA">
        <w:t>&lt;/xs:choice&gt;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13B8917B" w:rsidR="00A27BAA" w:rsidRDefault="00476F4F" w:rsidP="00A27BAA">
      <w:pPr>
        <w:pStyle w:val="PL"/>
      </w:pPr>
      <w:r>
        <w:t xml:space="preserve">  </w:t>
      </w:r>
      <w:r w:rsidR="00AA2FEE">
        <w:rPr>
          <w:rFonts w:eastAsia="SimSun"/>
        </w:rPr>
        <w:t xml:space="preserve">    </w:t>
      </w:r>
      <w:r w:rsidR="00A27BAA">
        <w:t>&lt;xs:element name="no-times-data-accessed" type="boolean" minOccurs="0" maxOccurs="1"/&gt;</w:t>
      </w:r>
    </w:p>
    <w:p w14:paraId="3C779C16" w14:textId="2AB1E4AA" w:rsidR="00A27BAA" w:rsidRDefault="00476F4F" w:rsidP="00A27BAA">
      <w:pPr>
        <w:pStyle w:val="PL"/>
      </w:pPr>
      <w:r>
        <w:t xml:space="preserve">  </w:t>
      </w:r>
      <w:r w:rsidR="00AA2FEE">
        <w:rPr>
          <w:rFonts w:eastAsia="SimSun"/>
        </w:rPr>
        <w:t xml:space="preserve">    </w:t>
      </w:r>
      <w:r w:rsidR="00A27BAA">
        <w:t>&lt;xs:element name="no-times-data-managed" type="boolean"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72D73998" w:rsidR="00A27BAA" w:rsidRPr="00587E76" w:rsidRDefault="00476F4F" w:rsidP="00A27BAA">
      <w:pPr>
        <w:pStyle w:val="PL"/>
      </w:pPr>
      <w:r>
        <w:lastRenderedPageBreak/>
        <w:t xml:space="preserve">  </w:t>
      </w:r>
      <w:r w:rsidR="00AA2FEE">
        <w:rPr>
          <w:rFonts w:eastAsia="SimSun"/>
        </w:rPr>
        <w:t xml:space="preserve">    </w:t>
      </w:r>
      <w:r w:rsidR="00A27BAA" w:rsidRPr="0098763C">
        <w:t>xs:element name="anyExt" type="</w:t>
      </w:r>
      <w:r w:rsidR="00A27BAA">
        <w:t>sealloc:</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66F1FB60" w:rsidR="00A27BAA" w:rsidRDefault="00476F4F" w:rsidP="00A27BAA">
      <w:pPr>
        <w:pStyle w:val="PL"/>
      </w:pPr>
      <w:r>
        <w:t xml:space="preserve">  </w:t>
      </w:r>
      <w:r w:rsidR="00AA2FEE">
        <w:t xml:space="preserve">  </w:t>
      </w:r>
      <w:r w:rsidR="00A27BAA">
        <w:t>&lt;xs:choice&gt;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E72FAF4" w:rsidR="00A27BAA" w:rsidRDefault="00476F4F" w:rsidP="00A27BAA">
      <w:pPr>
        <w:pStyle w:val="PL"/>
      </w:pPr>
      <w:r>
        <w:t xml:space="preserve">  </w:t>
      </w:r>
      <w:r w:rsidR="00AA2FEE">
        <w:t xml:space="preserve">    </w:t>
      </w:r>
      <w:r w:rsidR="00A27BAA">
        <w:t xml:space="preserve">&lt;xs:element name="data-identifier" type="xs:string" minOccurs="0"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4CAC9743" w:rsidR="00A27BAA" w:rsidRDefault="00476F4F" w:rsidP="00A27BAA">
      <w:pPr>
        <w:pStyle w:val="PL"/>
      </w:pPr>
      <w:r>
        <w:t xml:space="preserve">  </w:t>
      </w:r>
      <w:r w:rsidR="00AA2FEE">
        <w:t xml:space="preserve">  </w:t>
      </w:r>
      <w:r w:rsidR="00A27BAA">
        <w:t>&lt;/xs:choice&gt;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4D74ED3B" w:rsidR="00A27BAA" w:rsidRDefault="00476F4F" w:rsidP="00A27BAA">
      <w:pPr>
        <w:pStyle w:val="PL"/>
      </w:pPr>
      <w:r>
        <w:t xml:space="preserve">  </w:t>
      </w:r>
      <w:r w:rsidR="00AA2FEE">
        <w:t xml:space="preserve">  </w:t>
      </w:r>
      <w:r w:rsidR="00A27BAA">
        <w:t>&lt;xs:choice&gt;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D0CB0C8" w:rsidR="00A27BAA" w:rsidRDefault="00476F4F" w:rsidP="00A27BAA">
      <w:pPr>
        <w:pStyle w:val="PL"/>
      </w:pPr>
      <w:r>
        <w:t xml:space="preserve">  </w:t>
      </w:r>
      <w:r w:rsidR="00AA2FEE">
        <w:t xml:space="preserve">  </w:t>
      </w:r>
      <w:r w:rsidR="00A27BAA">
        <w:t>&lt;/xs:choice&gt;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7E60F8B4" w:rsidR="00A27BAA" w:rsidRDefault="00476F4F" w:rsidP="00A27BAA">
      <w:pPr>
        <w:pStyle w:val="PL"/>
      </w:pPr>
      <w:r>
        <w:t xml:space="preserve">  </w:t>
      </w:r>
      <w:r w:rsidR="00AA2FEE">
        <w:t xml:space="preserve">  </w:t>
      </w:r>
      <w:r w:rsidR="00A27BAA">
        <w:t>&lt;xs:choice&gt;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2FFD95BD" w:rsidR="00A27BAA" w:rsidRDefault="00476F4F" w:rsidP="00A27BAA">
      <w:pPr>
        <w:pStyle w:val="PL"/>
      </w:pPr>
      <w:r>
        <w:t xml:space="preserve">  </w:t>
      </w:r>
      <w:r w:rsidR="00AA2FEE">
        <w:t xml:space="preserve">  </w:t>
      </w:r>
      <w:r w:rsidR="00A27BAA">
        <w:t>&lt;/xs:choice&gt;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5B23AD62" w:rsidR="006B445C" w:rsidRDefault="00476F4F" w:rsidP="006B445C">
      <w:pPr>
        <w:pStyle w:val="PL"/>
      </w:pPr>
      <w:r>
        <w:t xml:space="preserve">  </w:t>
      </w:r>
      <w:r w:rsidR="006B445C">
        <w:t>&lt;xs:complexType name="tDataStatusNotificationType"&gt;</w:t>
      </w:r>
    </w:p>
    <w:p w14:paraId="41F9A350" w14:textId="02BF76FA" w:rsidR="006B445C" w:rsidRDefault="00476F4F" w:rsidP="006B445C">
      <w:pPr>
        <w:pStyle w:val="PL"/>
      </w:pPr>
      <w:r>
        <w:t xml:space="preserve">  </w:t>
      </w:r>
      <w:r w:rsidR="00AA2FEE">
        <w:t xml:space="preserve">  </w:t>
      </w:r>
      <w:r w:rsidR="006B445C">
        <w:t>&lt;xs:choice&gt;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3CC0AB1A" w:rsidR="006B445C" w:rsidRDefault="00476F4F" w:rsidP="006B445C">
      <w:pPr>
        <w:pStyle w:val="PL"/>
      </w:pPr>
      <w:r>
        <w:t xml:space="preserve">  </w:t>
      </w:r>
      <w:r w:rsidR="00AA2FEE">
        <w:t xml:space="preserve">  </w:t>
      </w:r>
      <w:r w:rsidR="006B445C">
        <w:t>&lt;/xs:choice&gt;</w:t>
      </w:r>
    </w:p>
    <w:p w14:paraId="6F401DEF" w14:textId="4670C602" w:rsidR="006B445C" w:rsidRDefault="00476F4F" w:rsidP="006B445C">
      <w:pPr>
        <w:pStyle w:val="PL"/>
      </w:pPr>
      <w:r>
        <w:t xml:space="preserve"> </w:t>
      </w:r>
      <w:r w:rsidR="00AA2FEE">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6DFB739C" w:rsidR="006B445C" w:rsidRDefault="00476F4F" w:rsidP="006B445C">
      <w:pPr>
        <w:pStyle w:val="PL"/>
      </w:pPr>
      <w:r>
        <w:t xml:space="preserve">  </w:t>
      </w:r>
      <w:r w:rsidR="00AA2FEE">
        <w:t xml:space="preserve">    </w:t>
      </w:r>
      <w:r w:rsidR="006B445C">
        <w:t>&lt;xs:element name="no-times-data-accessed-value" type="xs:unsignedInt "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5217CC8C" w:rsidR="006B445C" w:rsidRPr="00587E76" w:rsidRDefault="00476F4F" w:rsidP="006B445C">
      <w:pPr>
        <w:pStyle w:val="PL"/>
      </w:pPr>
      <w:r>
        <w:t xml:space="preserve">  </w:t>
      </w:r>
      <w:r w:rsidR="00AA2FEE">
        <w:t xml:space="preserve">    </w:t>
      </w:r>
      <w:r w:rsidR="006B445C" w:rsidRPr="0098763C">
        <w:t>&lt;xs:element name="anyExt" type="</w:t>
      </w:r>
      <w:r w:rsidR="006B445C">
        <w:t>sealloc:</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0E1B5079" w:rsidR="00F057AF" w:rsidRDefault="00476F4F" w:rsidP="00F057AF">
      <w:pPr>
        <w:pStyle w:val="PL"/>
      </w:pPr>
      <w:r>
        <w:t xml:space="preserve">  </w:t>
      </w:r>
      <w:r w:rsidR="00AA2FEE">
        <w:t xml:space="preserve">  </w:t>
      </w:r>
      <w:r w:rsidR="00F057AF">
        <w:t>&lt;xs:choice&gt;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5A8D73AC" w:rsidR="00F057AF" w:rsidRDefault="00476F4F" w:rsidP="00F057AF">
      <w:pPr>
        <w:pStyle w:val="PL"/>
      </w:pPr>
      <w:r>
        <w:t xml:space="preserve">  </w:t>
      </w:r>
      <w:r w:rsidR="00AA2FEE">
        <w:t xml:space="preserve">  </w:t>
      </w:r>
      <w:r w:rsidR="00F057AF">
        <w:t>&lt;/xs:choice&gt;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0CF1740F" w:rsidR="00F057AF" w:rsidRDefault="00476F4F" w:rsidP="00F057AF">
      <w:pPr>
        <w:pStyle w:val="PL"/>
      </w:pPr>
      <w:r>
        <w:t xml:space="preserve">  </w:t>
      </w:r>
      <w:r w:rsidR="00AA2FEE">
        <w:t xml:space="preserve">  </w:t>
      </w:r>
      <w:r w:rsidR="00F057AF">
        <w:t>&lt;xs:choice&gt;</w:t>
      </w:r>
    </w:p>
    <w:p w14:paraId="096F55C1" w14:textId="25FE1B1F" w:rsidR="00F057AF" w:rsidRDefault="00476F4F" w:rsidP="00F057AF">
      <w:pPr>
        <w:pStyle w:val="PL"/>
      </w:pPr>
      <w:r>
        <w:lastRenderedPageBreak/>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3AE1DD2D" w:rsidR="00F057AF" w:rsidRDefault="00476F4F" w:rsidP="00F057AF">
      <w:pPr>
        <w:pStyle w:val="PL"/>
      </w:pPr>
      <w:r>
        <w:t xml:space="preserve">  </w:t>
      </w:r>
      <w:r w:rsidR="00AA2FEE">
        <w:t xml:space="preserve">  </w:t>
      </w:r>
      <w:r w:rsidR="00F057AF">
        <w:t>&lt;/xs:choice&gt;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63CFF905" w:rsidR="00551E1B" w:rsidRDefault="00476F4F" w:rsidP="00551E1B">
      <w:pPr>
        <w:pStyle w:val="PL"/>
      </w:pPr>
      <w:r>
        <w:t xml:space="preserve">  </w:t>
      </w:r>
      <w:r w:rsidR="00AA2FEE">
        <w:t xml:space="preserve">  </w:t>
      </w:r>
      <w:r w:rsidR="00551E1B">
        <w:t>&lt;xs:choice&gt;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26BAB460" w:rsidR="00551E1B" w:rsidRDefault="00476F4F" w:rsidP="00551E1B">
      <w:pPr>
        <w:pStyle w:val="PL"/>
      </w:pPr>
      <w:r>
        <w:t xml:space="preserve">  </w:t>
      </w:r>
      <w:r w:rsidR="00AA2FEE">
        <w:t xml:space="preserve">    </w:t>
      </w:r>
      <w:r w:rsidR="00551E1B">
        <w:t xml:space="preserve">&lt;xs:element name="operation" type="xs:sealdatadelivery:tOperationType"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51B9301A" w:rsidR="00551E1B" w:rsidRDefault="00476F4F" w:rsidP="00551E1B">
      <w:pPr>
        <w:pStyle w:val="PL"/>
      </w:pPr>
      <w:r>
        <w:t xml:space="preserve">  </w:t>
      </w:r>
      <w:r w:rsidR="00AA2FEE">
        <w:t xml:space="preserve">  </w:t>
      </w:r>
      <w:r w:rsidR="00551E1B">
        <w:t>&lt;/xs:choice&gt;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6D83EB8F" w:rsidR="00551E1B" w:rsidRDefault="00476F4F" w:rsidP="00551E1B">
      <w:pPr>
        <w:pStyle w:val="PL"/>
      </w:pPr>
      <w:r>
        <w:t xml:space="preserve">  </w:t>
      </w:r>
      <w:r w:rsidR="00AA2FEE">
        <w:t xml:space="preserve">    </w:t>
      </w:r>
      <w:r w:rsidR="00551E1B">
        <w:t>&lt;xs:enumeration value="Update"/&gt;</w:t>
      </w:r>
    </w:p>
    <w:p w14:paraId="1DDF5D1D" w14:textId="78F0B146" w:rsidR="00551E1B" w:rsidRDefault="00476F4F" w:rsidP="00551E1B">
      <w:pPr>
        <w:pStyle w:val="PL"/>
      </w:pPr>
      <w:r>
        <w:t xml:space="preserve">  </w:t>
      </w:r>
      <w:r w:rsidR="00AA2FEE">
        <w:t xml:space="preserve">    </w:t>
      </w:r>
      <w:r w:rsidR="00551E1B">
        <w:t>&lt;xs:enumeration value="Refresh"/&gt;</w:t>
      </w:r>
    </w:p>
    <w:p w14:paraId="1D03F5D5" w14:textId="44CDD306"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551E1B">
        <w:rPr>
          <w:lang w:val="en-US"/>
        </w:rPr>
        <w:t>Delete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57C8747C" w:rsidR="00551E1B" w:rsidRDefault="00476F4F" w:rsidP="00551E1B">
      <w:pPr>
        <w:pStyle w:val="PL"/>
      </w:pPr>
      <w:r>
        <w:t xml:space="preserve">  </w:t>
      </w:r>
      <w:r w:rsidR="00AA2FEE">
        <w:t xml:space="preserve">  </w:t>
      </w:r>
      <w:r w:rsidR="00551E1B">
        <w:t>&lt;xs:choice&gt;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54E5EA72" w:rsidR="00551E1B" w:rsidRDefault="00476F4F" w:rsidP="00551E1B">
      <w:pPr>
        <w:pStyle w:val="PL"/>
      </w:pPr>
      <w:r>
        <w:t xml:space="preserve">  </w:t>
      </w:r>
      <w:r w:rsidR="00AA2FEE">
        <w:t xml:space="preserve">  </w:t>
      </w:r>
      <w:r w:rsidR="00551E1B">
        <w:t>&lt;/xs:choice&gt;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40F33501" w:rsidR="00C95F11" w:rsidRDefault="00476F4F" w:rsidP="00C95F11">
      <w:pPr>
        <w:pStyle w:val="PL"/>
      </w:pPr>
      <w:r>
        <w:t xml:space="preserve">  </w:t>
      </w:r>
      <w:r w:rsidR="00AA2FEE">
        <w:t xml:space="preserve">  </w:t>
      </w:r>
      <w:r w:rsidR="00C95F11">
        <w:t>&lt;xs:choice&gt;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746BF7E4" w:rsidR="00C95F11" w:rsidRDefault="00476F4F" w:rsidP="00C95F11">
      <w:pPr>
        <w:pStyle w:val="PL"/>
      </w:pPr>
      <w:r>
        <w:t xml:space="preserve">  </w:t>
      </w:r>
      <w:r w:rsidR="00AA2FEE">
        <w:t xml:space="preserve">  </w:t>
      </w:r>
      <w:r w:rsidR="00C95F11">
        <w:t>&lt;/xs:choice&gt;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47F03985" w14:textId="6339ACA6" w:rsidR="00C95F11" w:rsidRDefault="00476F4F" w:rsidP="00C95F11">
      <w:pPr>
        <w:pStyle w:val="PL"/>
      </w:pPr>
      <w:r>
        <w:t xml:space="preserve">  </w:t>
      </w:r>
      <w:r w:rsidR="00C95F11">
        <w:t>&lt;/xs:complexType&gt;</w:t>
      </w:r>
    </w:p>
    <w:p w14:paraId="65DB7E47" w14:textId="36A141D5" w:rsidR="00C95F11" w:rsidRDefault="00476F4F" w:rsidP="00C95F11">
      <w:pPr>
        <w:pStyle w:val="PL"/>
      </w:pPr>
      <w:r>
        <w:t xml:space="preserve">  </w:t>
      </w:r>
      <w:r w:rsidR="00C95F11">
        <w:t>&lt;xs:complexType name="tMeasurementConditionsType"&gt;</w:t>
      </w:r>
    </w:p>
    <w:p w14:paraId="30885744" w14:textId="636766F0" w:rsidR="00C95F11" w:rsidRDefault="00476F4F" w:rsidP="00C95F11">
      <w:pPr>
        <w:pStyle w:val="PL"/>
      </w:pPr>
      <w:r>
        <w:t xml:space="preserve">  </w:t>
      </w:r>
      <w:r w:rsidR="00AA2FEE">
        <w:t xml:space="preserve">  </w:t>
      </w:r>
      <w:r w:rsidR="00C95F11">
        <w:t>&lt;xs:choice&gt;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38A011F5"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DB1907">
        <w:t>/</w:t>
      </w:r>
      <w:r w:rsidR="00C95F11" w:rsidRPr="00C1425E">
        <w:t xml:space="preserve"> </w:t>
      </w:r>
      <w:r w:rsidR="00C95F11">
        <w:t>maxOccurs="unbounded"</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1B6D7A1B" w:rsidR="00C95F11" w:rsidRDefault="00476F4F" w:rsidP="00C95F11">
      <w:pPr>
        <w:pStyle w:val="PL"/>
      </w:pPr>
      <w:r>
        <w:t xml:space="preserve">  </w:t>
      </w:r>
      <w:r w:rsidR="00AA2FEE">
        <w:t xml:space="preserve">  </w:t>
      </w:r>
      <w:r w:rsidR="00C95F11">
        <w:t>&lt;/xs:choice&gt;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141C1203" w14:textId="1FDBF750" w:rsidR="00C95F11" w:rsidRDefault="00476F4F" w:rsidP="00C95F11">
      <w:pPr>
        <w:pStyle w:val="PL"/>
      </w:pPr>
      <w:r>
        <w:t xml:space="preserve">  </w:t>
      </w:r>
      <w:r w:rsidR="00C95F11">
        <w:t>&lt;xs:simpleType name="tTemporalConditionsType"&gt;</w:t>
      </w:r>
    </w:p>
    <w:p w14:paraId="13EBB909" w14:textId="54AB8AB5" w:rsidR="00C95F11" w:rsidRDefault="00476F4F" w:rsidP="00C95F11">
      <w:pPr>
        <w:pStyle w:val="PL"/>
      </w:pPr>
      <w:r>
        <w:t xml:space="preserve">  </w:t>
      </w:r>
      <w:r w:rsidR="00AA2FEE">
        <w:t xml:space="preserve">    </w:t>
      </w:r>
      <w:r w:rsidR="00C95F11" w:rsidRPr="00DB1907">
        <w:t>&lt;xs:element name="</w:t>
      </w:r>
      <w:r w:rsidR="00C95F11">
        <w:t>date-and-</w:t>
      </w:r>
      <w:r w:rsidR="00C95F11">
        <w:rPr>
          <w:lang w:eastAsia="zh-CN"/>
        </w:rPr>
        <w:t>time</w:t>
      </w:r>
      <w:r w:rsidR="00C95F11">
        <w:t>" type="xs:dateTime" minOccurs="0"</w:t>
      </w:r>
      <w:r w:rsidR="00C95F11" w:rsidRPr="00DB1907">
        <w:t>/&gt;</w:t>
      </w:r>
    </w:p>
    <w:p w14:paraId="55264DBC" w14:textId="53F52901" w:rsidR="00C95F11" w:rsidRDefault="00476F4F" w:rsidP="00C95F11">
      <w:pPr>
        <w:pStyle w:val="PL"/>
      </w:pPr>
      <w:r>
        <w:t xml:space="preserve">  </w:t>
      </w:r>
      <w:r w:rsidR="00C95F11">
        <w:t>&lt;/xs:simpleType&gt;</w:t>
      </w:r>
    </w:p>
    <w:p w14:paraId="3980F95E" w14:textId="77777777" w:rsidR="00C95F11" w:rsidRDefault="00C95F11" w:rsidP="00C95F11">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0AA895D1" w:rsidR="00C95F11" w:rsidRPr="00587E76" w:rsidRDefault="00476F4F" w:rsidP="00C95F11">
      <w:pPr>
        <w:pStyle w:val="PL"/>
      </w:pPr>
      <w:r>
        <w:t xml:space="preserve">  </w:t>
      </w:r>
      <w:r w:rsidR="00AA2FEE">
        <w:t xml:space="preserve">    </w:t>
      </w:r>
      <w:r w:rsidR="00C95F11" w:rsidRPr="0098763C">
        <w:t>&lt;xs:element name="anyExt" type="</w:t>
      </w:r>
      <w:r w:rsidR="00C95F11">
        <w:t>sealloc:</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2C3C304F" w14:textId="04B35733" w:rsidR="00C95F11" w:rsidRDefault="00476F4F" w:rsidP="00C95F11">
      <w:pPr>
        <w:pStyle w:val="PL"/>
      </w:pPr>
      <w:r>
        <w:lastRenderedPageBreak/>
        <w:t xml:space="preserve">  </w:t>
      </w:r>
      <w:r w:rsidR="00C95F11">
        <w:t>&lt;/xs:complexType&gt;</w:t>
      </w: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2F5C1CE2" w:rsidR="00C95F11" w:rsidRPr="00587E76" w:rsidRDefault="00476F4F" w:rsidP="00C95F11">
      <w:pPr>
        <w:pStyle w:val="PL"/>
      </w:pPr>
      <w:r>
        <w:t xml:space="preserve">  </w:t>
      </w:r>
      <w:r w:rsidR="00AA2FEE">
        <w:t xml:space="preserve">    </w:t>
      </w:r>
      <w:r w:rsidR="00C95F11" w:rsidRPr="0098763C">
        <w:t>&lt;xs:element name="anyExt" type="</w:t>
      </w:r>
      <w:r w:rsidR="00C95F11">
        <w:t>sealloc:</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2442954C" w14:textId="77777777" w:rsidR="00C95F11" w:rsidRDefault="00C95F11" w:rsidP="00C95F11">
      <w:pPr>
        <w:pStyle w:val="PL"/>
      </w:pPr>
    </w:p>
    <w:p w14:paraId="29664011" w14:textId="480D9BE3" w:rsidR="00C95F11" w:rsidRDefault="00476F4F" w:rsidP="00C95F11">
      <w:pPr>
        <w:pStyle w:val="PL"/>
      </w:pPr>
      <w:r>
        <w:t xml:space="preserve">  </w:t>
      </w:r>
      <w:r w:rsidR="00C95F11">
        <w:t>&lt;xs:complexType name="tMeasurementRequirementListType"&gt;</w:t>
      </w:r>
    </w:p>
    <w:p w14:paraId="52B497E4" w14:textId="4D22322C" w:rsidR="00C95F11" w:rsidRDefault="00476F4F" w:rsidP="00C95F11">
      <w:pPr>
        <w:pStyle w:val="PL"/>
      </w:pPr>
      <w:r>
        <w:t xml:space="preserve">  </w:t>
      </w:r>
      <w:r w:rsidR="00AA2FEE">
        <w:t xml:space="preserve">  </w:t>
      </w:r>
      <w:r w:rsidR="00C95F11">
        <w:t>&lt;xs:choice&gt;</w:t>
      </w:r>
    </w:p>
    <w:p w14:paraId="7533E180" w14:textId="33EBB29A"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maxOccurs="unbounded"</w:t>
      </w:r>
      <w:r w:rsidR="00C95F11" w:rsidRPr="00DB1907">
        <w:t>/&gt;</w:t>
      </w:r>
    </w:p>
    <w:p w14:paraId="625EE196" w14:textId="742F9802"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DB1907">
        <w:t>/</w:t>
      </w:r>
      <w:r w:rsidR="00C95F11" w:rsidRPr="00C1425E">
        <w:t xml:space="preserve"> </w:t>
      </w:r>
      <w:r w:rsidR="00C95F11">
        <w:t>maxOccurs="unbounded"</w:t>
      </w:r>
      <w:r w:rsidR="00C95F11" w:rsidRPr="00DB1907">
        <w:t>&gt;</w:t>
      </w:r>
    </w:p>
    <w:p w14:paraId="6D011B85" w14:textId="60E76B4D"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xml:space="preserve">" type="xs:unsignedInt" minOccurs="0" </w:t>
      </w:r>
      <w:r w:rsidR="00C95F11" w:rsidRPr="00165FDE">
        <w:t>maxOccurs="</w:t>
      </w:r>
      <w:r w:rsidR="00C95F11">
        <w:t>0</w:t>
      </w:r>
      <w:r w:rsidR="00C95F11" w:rsidRPr="00165FDE">
        <w:t>"</w:t>
      </w:r>
      <w:r w:rsidR="00C95F11" w:rsidRPr="00DB1907">
        <w:t>/</w:t>
      </w:r>
      <w:r w:rsidR="00C95F11" w:rsidRPr="00C1425E">
        <w:t xml:space="preserve"> </w:t>
      </w:r>
      <w:r w:rsidR="00C95F11">
        <w:t>maxOccurs="unbounded"</w:t>
      </w:r>
      <w:r w:rsidR="00C95F11" w:rsidRPr="00DB1907">
        <w:t>&gt;</w:t>
      </w:r>
    </w:p>
    <w:p w14:paraId="5E89A9F6" w14:textId="290C5C70"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type="unsignedInt" minOccurs="0"</w:t>
      </w:r>
      <w:r w:rsidR="00C95F11" w:rsidRPr="00C1425E">
        <w:t xml:space="preserve"> </w:t>
      </w:r>
      <w:r w:rsidR="00C95F11">
        <w:t>maxOccurs="unbounded"</w:t>
      </w:r>
      <w:r w:rsidR="00C95F11" w:rsidRPr="00DB1907">
        <w:t>/&gt;</w:t>
      </w:r>
    </w:p>
    <w:p w14:paraId="624A2AE4" w14:textId="5A430B01"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maxOccurs="unbounded"</w:t>
      </w:r>
      <w:r w:rsidR="00C95F11" w:rsidRPr="00DB1907">
        <w:t>/&gt;</w:t>
      </w:r>
    </w:p>
    <w:p w14:paraId="525C5594" w14:textId="590A08CB"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maxOccurs="unbounded"</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50C3F1A5" w:rsidR="00C95F11" w:rsidRDefault="00476F4F" w:rsidP="00C95F11">
      <w:pPr>
        <w:pStyle w:val="PL"/>
      </w:pPr>
      <w:r>
        <w:t xml:space="preserve">  </w:t>
      </w:r>
      <w:r w:rsidR="00AA2FEE">
        <w:t xml:space="preserve">  </w:t>
      </w:r>
      <w:r w:rsidR="00C95F11">
        <w:t>&lt;/xs:choice&gt;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39FA7659" w:rsidR="00C95F11" w:rsidRDefault="00476F4F" w:rsidP="00C95F11">
      <w:pPr>
        <w:pStyle w:val="PL"/>
      </w:pPr>
      <w:r>
        <w:t xml:space="preserve">  </w:t>
      </w:r>
      <w:r w:rsidR="00AA2FEE">
        <w:t xml:space="preserve">  </w:t>
      </w:r>
      <w:r w:rsidR="00C95F11">
        <w:t>&lt;xs:choice&gt;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4F4AA1DB" w:rsidR="00C95F11" w:rsidRDefault="00476F4F" w:rsidP="00C95F11">
      <w:pPr>
        <w:pStyle w:val="PL"/>
      </w:pPr>
      <w:r>
        <w:t xml:space="preserve">  </w:t>
      </w:r>
      <w:r w:rsidR="00AA2FEE">
        <w:t xml:space="preserve">    </w:t>
      </w:r>
      <w:r w:rsidR="00C95F11">
        <w:t xml:space="preserve">&lt;xs:element name="quality-guarantee-action" type="sealdatadelivery:tQualityGuranteeActionType"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6470476B" w:rsidR="00C95F11" w:rsidRDefault="00476F4F" w:rsidP="00C95F11">
      <w:pPr>
        <w:pStyle w:val="PL"/>
      </w:pPr>
      <w:r>
        <w:t xml:space="preserve">  </w:t>
      </w:r>
      <w:r w:rsidR="00AA2FEE">
        <w:t xml:space="preserve">  </w:t>
      </w:r>
      <w:r w:rsidR="00C95F11">
        <w:t>&lt;/xs:choice&gt;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lastRenderedPageBreak/>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Pr="006254F8" w:rsidRDefault="00476F4F" w:rsidP="00C95F11">
      <w:pPr>
        <w:pStyle w:val="PL"/>
        <w:rPr>
          <w:lang w:val="fr-FR"/>
        </w:rPr>
      </w:pPr>
      <w:r>
        <w:rPr>
          <w:lang w:val="fr-FR"/>
        </w:rPr>
        <w:t xml:space="preserve">  </w:t>
      </w:r>
      <w:r w:rsidR="00C95F11" w:rsidRPr="006254F8">
        <w:rPr>
          <w:lang w:val="fr-FR"/>
        </w:rPr>
        <w:t>&lt;/xs:complexType&gt;</w:t>
      </w:r>
    </w:p>
    <w:p w14:paraId="65459A54" w14:textId="781C30E7" w:rsidR="00C95F11" w:rsidRDefault="00476F4F" w:rsidP="00C95F11">
      <w:pPr>
        <w:pStyle w:val="PL"/>
      </w:pPr>
      <w:r>
        <w:t xml:space="preserve">  </w:t>
      </w:r>
      <w:r w:rsidR="00C95F11">
        <w:t>&lt;xs:simpleType name="tQualityGuranteeActionType"&gt;</w:t>
      </w:r>
    </w:p>
    <w:p w14:paraId="3A3E7DB4" w14:textId="6C8D123D" w:rsidR="00C95F11" w:rsidRDefault="00476F4F" w:rsidP="00C95F11">
      <w:pPr>
        <w:pStyle w:val="PL"/>
      </w:pPr>
      <w:r>
        <w:t xml:space="preserve">  </w:t>
      </w:r>
      <w:r w:rsidR="00AA2FEE">
        <w:t xml:space="preserve">  </w:t>
      </w:r>
      <w:r w:rsidR="00C95F11">
        <w:t>&lt;xs:restriction base="xs:string"&gt;</w:t>
      </w:r>
    </w:p>
    <w:p w14:paraId="0A693F88" w14:textId="7B01A5F8" w:rsidR="00C95F11" w:rsidRDefault="00476F4F" w:rsidP="00C95F11">
      <w:pPr>
        <w:pStyle w:val="PL"/>
      </w:pPr>
      <w:r>
        <w:t xml:space="preserve">  </w:t>
      </w:r>
      <w:r w:rsidR="00AA2FEE">
        <w:t xml:space="preserve">    </w:t>
      </w:r>
      <w:r w:rsidR="00C95F11">
        <w:t>&lt;xs:enumeration value="</w:t>
      </w:r>
      <w:r w:rsidR="00C95F11">
        <w:rPr>
          <w:lang w:eastAsia="zh-CN"/>
        </w:rPr>
        <w:t>Redundant transmission path that can be released</w:t>
      </w:r>
      <w:r w:rsidR="00C95F11">
        <w:t>"/&gt;</w:t>
      </w:r>
    </w:p>
    <w:p w14:paraId="02B6EF6B" w14:textId="09490605" w:rsidR="00C95F11" w:rsidRDefault="00476F4F" w:rsidP="00C95F11">
      <w:pPr>
        <w:pStyle w:val="PL"/>
      </w:pPr>
      <w:r>
        <w:t xml:space="preserve">  </w:t>
      </w:r>
      <w:r w:rsidR="00AA2FEE">
        <w:t xml:space="preserve">  </w:t>
      </w:r>
      <w:r w:rsidR="00B01E64">
        <w:t xml:space="preserve">  </w:t>
      </w:r>
      <w:r w:rsidR="00C95F11">
        <w:t>&lt;xs:enumeration value="</w:t>
      </w:r>
      <w:r w:rsidR="00C95F11">
        <w:rPr>
          <w:lang w:eastAsia="zh-CN"/>
        </w:rPr>
        <w:t>Re-establish transmission path</w:t>
      </w:r>
      <w:r w:rsidR="00C95F11">
        <w:t>"/&gt;</w:t>
      </w:r>
    </w:p>
    <w:p w14:paraId="3F0B9963" w14:textId="5178A915" w:rsidR="00C95F11" w:rsidRPr="006808AE" w:rsidRDefault="00476F4F" w:rsidP="00C95F11">
      <w:pPr>
        <w:pStyle w:val="PL"/>
        <w:rPr>
          <w:lang w:val="en-US"/>
        </w:rPr>
      </w:pPr>
      <w:r>
        <w:t xml:space="preserve">  </w:t>
      </w:r>
      <w:r w:rsidR="00AA2FEE">
        <w:t xml:space="preserve">  </w:t>
      </w:r>
      <w:r w:rsidR="00B01E64">
        <w:t xml:space="preserve">  </w:t>
      </w:r>
      <w:r w:rsidR="00C95F11" w:rsidRPr="006808AE">
        <w:rPr>
          <w:lang w:val="en-US"/>
        </w:rPr>
        <w:t>&lt;xs:enumeration value="</w:t>
      </w:r>
      <w:r w:rsidR="00C95F11">
        <w:rPr>
          <w:lang w:eastAsia="zh-CN"/>
        </w:rPr>
        <w:t>Switch to backup transmission path</w:t>
      </w:r>
      <w:r w:rsidR="00C95F11" w:rsidRPr="006808AE">
        <w:rPr>
          <w:lang w:val="en-US"/>
        </w:rPr>
        <w:t>"/&gt;</w:t>
      </w:r>
    </w:p>
    <w:p w14:paraId="3B0849AD" w14:textId="1CFB7E78" w:rsidR="00C95F11" w:rsidRDefault="00476F4F" w:rsidP="00C95F11">
      <w:pPr>
        <w:pStyle w:val="PL"/>
      </w:pPr>
      <w:r>
        <w:rPr>
          <w:lang w:val="en-US"/>
        </w:rPr>
        <w:t xml:space="preserve">  </w:t>
      </w:r>
      <w:r w:rsidR="00AA2FEE">
        <w:t xml:space="preserve">  </w:t>
      </w:r>
      <w:r w:rsidR="00C95F11">
        <w:t>&lt;/xs:restriction&gt;</w:t>
      </w:r>
    </w:p>
    <w:p w14:paraId="47FF531B" w14:textId="772F9463" w:rsidR="00C95F11" w:rsidRDefault="00476F4F" w:rsidP="00C95F11">
      <w:pPr>
        <w:pStyle w:val="PL"/>
      </w:pPr>
      <w:r>
        <w:t xml:space="preserve">  </w:t>
      </w:r>
      <w:r w:rsidR="00C95F11">
        <w:t>&lt;/xs:simpleType&gt;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34ECA84E" w:rsidR="00C95F11" w:rsidRDefault="00476F4F" w:rsidP="00C95F11">
      <w:pPr>
        <w:pStyle w:val="PL"/>
      </w:pPr>
      <w:r>
        <w:t xml:space="preserve">  </w:t>
      </w:r>
      <w:r w:rsidR="00B01E64">
        <w:t xml:space="preserve">  </w:t>
      </w:r>
      <w:r w:rsidR="00C95F11">
        <w:t>&lt;xs:choice&gt;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3BB5AE4" w:rsidR="00C95F11" w:rsidRDefault="00476F4F" w:rsidP="00C95F11">
      <w:pPr>
        <w:pStyle w:val="PL"/>
      </w:pPr>
      <w:r>
        <w:t xml:space="preserve">  </w:t>
      </w:r>
      <w:r w:rsidR="00B01E64">
        <w:t xml:space="preserve">  </w:t>
      </w:r>
      <w:r w:rsidR="00C95F11">
        <w:t>&lt;/xs:choice&gt;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0A87A1D5" w:rsidR="00613137" w:rsidRDefault="00476F4F" w:rsidP="00613137">
      <w:pPr>
        <w:pStyle w:val="PL"/>
      </w:pPr>
      <w:r>
        <w:t xml:space="preserve">  </w:t>
      </w:r>
      <w:r w:rsidR="00B01E64">
        <w:t xml:space="preserve">  </w:t>
      </w:r>
      <w:r w:rsidR="00613137">
        <w:t>&lt;xs:choice&gt;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58F0717A" w:rsidR="00613137" w:rsidRDefault="00476F4F" w:rsidP="00613137">
      <w:pPr>
        <w:pStyle w:val="PL"/>
      </w:pPr>
      <w:r>
        <w:t xml:space="preserve">  </w:t>
      </w:r>
      <w:r w:rsidR="00B01E64">
        <w:t xml:space="preserve">  </w:t>
      </w:r>
      <w:r w:rsidR="00613137">
        <w:t>&lt;/xs:choice&gt;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37B692EA" w14:textId="2115DA3D" w:rsidR="00613137" w:rsidRDefault="00476F4F" w:rsidP="00613137">
      <w:pPr>
        <w:pStyle w:val="PL"/>
      </w:pPr>
      <w:r>
        <w:t xml:space="preserve">  </w:t>
      </w:r>
      <w:r w:rsidR="00613137">
        <w:t>&lt;xs:complexType name="tMeasurementRequirementNotifyListType"&gt;</w:t>
      </w:r>
    </w:p>
    <w:p w14:paraId="722EDCDE" w14:textId="5E621985" w:rsidR="00613137" w:rsidRDefault="00476F4F" w:rsidP="00613137">
      <w:pPr>
        <w:pStyle w:val="PL"/>
      </w:pPr>
      <w:r>
        <w:t xml:space="preserve">  </w:t>
      </w:r>
      <w:r w:rsidR="00B01E64">
        <w:t xml:space="preserve">  </w:t>
      </w:r>
      <w:r w:rsidR="00613137">
        <w:t>&lt;xs:choice&gt;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25A1EAA3" w:rsidR="00613137" w:rsidRDefault="00476F4F" w:rsidP="00613137">
      <w:pPr>
        <w:pStyle w:val="PL"/>
      </w:pPr>
      <w:r>
        <w:t xml:space="preserve">  </w:t>
      </w:r>
      <w:r w:rsidR="00B01E64">
        <w:t xml:space="preserve">  </w:t>
      </w:r>
      <w:r w:rsidR="00613137">
        <w:t>&lt;/xs:choice&gt;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4EA033BF" w14:textId="77777777" w:rsidR="00613137" w:rsidRDefault="00613137" w:rsidP="00613137">
      <w:pPr>
        <w:pStyle w:val="PL"/>
      </w:pPr>
    </w:p>
    <w:p w14:paraId="17C4C015" w14:textId="23DEF46D" w:rsidR="00C700FA" w:rsidRDefault="00476F4F" w:rsidP="00C700FA">
      <w:pPr>
        <w:pStyle w:val="PL"/>
      </w:pPr>
      <w:r>
        <w:t xml:space="preserve">  </w:t>
      </w:r>
      <w:r w:rsidR="00C700FA">
        <w:t>&lt;xs:complexType name="tTxQualityGuaranteeReqType"&gt;</w:t>
      </w:r>
    </w:p>
    <w:p w14:paraId="72099A9A" w14:textId="3B53BFBB" w:rsidR="00C700FA" w:rsidRDefault="00476F4F" w:rsidP="00C700FA">
      <w:pPr>
        <w:pStyle w:val="PL"/>
      </w:pPr>
      <w:r>
        <w:t xml:space="preserve">  </w:t>
      </w:r>
      <w:r w:rsidR="00B01E64">
        <w:t xml:space="preserve">  </w:t>
      </w:r>
      <w:r w:rsidR="00C700FA">
        <w:t>&lt;xs:choice&gt;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73F87690" w:rsidR="00C700FA" w:rsidRDefault="00476F4F" w:rsidP="00C700FA">
      <w:pPr>
        <w:pStyle w:val="PL"/>
      </w:pPr>
      <w:r>
        <w:t xml:space="preserve">  </w:t>
      </w:r>
      <w:r w:rsidR="00B01E64">
        <w:t xml:space="preserve">    </w:t>
      </w:r>
      <w:r w:rsidR="00C700FA">
        <w:t xml:space="preserve">&lt;xs:element name="tx-quality-guarantee-action"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lastRenderedPageBreak/>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1E51172C" w:rsidR="00C700FA" w:rsidRDefault="00476F4F" w:rsidP="00C700FA">
      <w:pPr>
        <w:pStyle w:val="PL"/>
      </w:pPr>
      <w:r>
        <w:t xml:space="preserve">  </w:t>
      </w:r>
      <w:r w:rsidR="00B01E64">
        <w:t xml:space="preserve">  </w:t>
      </w:r>
      <w:r w:rsidR="00C700FA">
        <w:t>&lt;/xs:choice&gt;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094A0068" w:rsidR="00C700FA" w:rsidRDefault="00476F4F" w:rsidP="00C700FA">
      <w:pPr>
        <w:pStyle w:val="PL"/>
      </w:pPr>
      <w:r>
        <w:t xml:space="preserve">  </w:t>
      </w:r>
      <w:r w:rsidR="00C700FA">
        <w:t>&lt;xs:complexType name="tTxQualityGuaranteeRspType"&gt;</w:t>
      </w:r>
    </w:p>
    <w:p w14:paraId="7FBC32EF" w14:textId="76FE443C" w:rsidR="00C700FA" w:rsidRDefault="00476F4F" w:rsidP="00C700FA">
      <w:pPr>
        <w:pStyle w:val="PL"/>
      </w:pPr>
      <w:r>
        <w:t xml:space="preserve">  </w:t>
      </w:r>
      <w:r w:rsidR="00B01E64">
        <w:t xml:space="preserve">  </w:t>
      </w:r>
      <w:r w:rsidR="00C700FA">
        <w:t>&lt;xs:choice&gt;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40D5B7C0" w:rsidR="00C700FA" w:rsidRDefault="00476F4F" w:rsidP="00C700FA">
      <w:pPr>
        <w:pStyle w:val="PL"/>
      </w:pPr>
      <w:r>
        <w:t xml:space="preserve">  </w:t>
      </w:r>
      <w:r w:rsidR="00B01E64">
        <w:t xml:space="preserve">  </w:t>
      </w:r>
      <w:r w:rsidR="00C700FA">
        <w:t>&lt;/xs:choice&gt;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219" w:name="_Toc151455803"/>
      <w:r>
        <w:t>8</w:t>
      </w:r>
      <w:r w:rsidR="001167D9">
        <w:t>.5</w:t>
      </w:r>
      <w:r w:rsidR="001167D9" w:rsidRPr="0073469F">
        <w:tab/>
      </w:r>
      <w:r w:rsidR="001167D9">
        <w:t>Data semantics</w:t>
      </w:r>
      <w:bookmarkEnd w:id="200"/>
      <w:bookmarkEnd w:id="201"/>
      <w:bookmarkEnd w:id="216"/>
      <w:bookmarkEnd w:id="217"/>
      <w:bookmarkEnd w:id="218"/>
      <w:bookmarkEnd w:id="219"/>
    </w:p>
    <w:p w14:paraId="0D3B69C6" w14:textId="20F34BC5" w:rsidR="001167D9" w:rsidRDefault="001167D9" w:rsidP="001167D9">
      <w:bookmarkStart w:id="220" w:name="_Toc34303607"/>
      <w:bookmarkStart w:id="221" w:name="_Toc34403889"/>
      <w:bookmarkStart w:id="222" w:name="_Toc45281913"/>
      <w:bookmarkStart w:id="223" w:name="_Toc51933143"/>
      <w:bookmarkStart w:id="224"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 xml:space="preserve">, </w:t>
      </w:r>
      <w:r w:rsidR="00C700FA" w:rsidRPr="00004F96">
        <w:t>&lt;</w:t>
      </w:r>
      <w:r w:rsidR="00C700FA">
        <w:t xml:space="preserve">tx-quality-guarantee-req&gt;, </w:t>
      </w:r>
      <w:r w:rsidR="00C700FA" w:rsidRPr="00004F96">
        <w:t>&lt;</w:t>
      </w:r>
      <w:r w:rsidR="00C700FA">
        <w:t>tx-quality-guarantee-rsp&gt;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22D5AE94" w:rsidR="001167D9" w:rsidRDefault="001167D9" w:rsidP="001167D9">
      <w:pPr>
        <w:pStyle w:val="B1"/>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77777777" w:rsidR="00160B2E" w:rsidRPr="00CA4807" w:rsidRDefault="00160B2E" w:rsidP="00160B2E">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7777777"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7A973A88" w:rsidR="00536760" w:rsidRDefault="00536760" w:rsidP="00536760">
      <w:pPr>
        <w:pStyle w:val="B1"/>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77777777"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16AD5A49" w:rsidR="00155D1A" w:rsidRPr="00CA4807" w:rsidRDefault="00155D1A" w:rsidP="00155D1A">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77777777" w:rsidR="005159AE" w:rsidRDefault="005159AE" w:rsidP="005159AE">
      <w:pPr>
        <w:pStyle w:val="B1"/>
      </w:pPr>
      <w:r>
        <w:t>a)</w:t>
      </w:r>
      <w:r>
        <w:tab/>
        <w:t>&lt;application-data&gt;, a mandatory element that provides the</w:t>
      </w:r>
      <w:r w:rsidRPr="006A70BF">
        <w:rPr>
          <w:lang w:eastAsia="zh-CN"/>
        </w:rPr>
        <w:t xml:space="preserve"> </w:t>
      </w:r>
      <w:r>
        <w:rPr>
          <w:lang w:eastAsia="zh-CN"/>
        </w:rPr>
        <w:t xml:space="preserve">application data in hexadecimal to be stored which length is indicated by the </w:t>
      </w:r>
      <w:r>
        <w:t>&lt;data-length&gt; element;</w:t>
      </w:r>
    </w:p>
    <w:p w14:paraId="451AD5CB" w14:textId="77777777"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t>e.g. SDDM-C, VAL 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lastRenderedPageBreak/>
        <w:t>&lt;</w:t>
      </w:r>
      <w:r>
        <w:t>data-storage-reservation-req</w:t>
      </w:r>
      <w:r>
        <w:rPr>
          <w:lang w:eastAsia="zh-CN"/>
        </w:rPr>
        <w:t>&gt; contains the following sub-elements:</w:t>
      </w:r>
    </w:p>
    <w:p w14:paraId="6C7763C8" w14:textId="77777777"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77777777" w:rsidR="006B445C" w:rsidRDefault="006B445C" w:rsidP="006B445C">
      <w:pPr>
        <w:rPr>
          <w:lang w:eastAsia="zh-CN"/>
        </w:rPr>
      </w:pPr>
      <w:r>
        <w:rPr>
          <w:lang w:eastAsia="zh-CN"/>
        </w:rPr>
        <w:t>&lt;</w:t>
      </w:r>
      <w:r>
        <w:t>data-status-notification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77777777" w:rsidR="00ED6E4D" w:rsidRDefault="00ED6E4D" w:rsidP="00ED6E4D">
      <w:pPr>
        <w:pStyle w:val="B1"/>
      </w:pPr>
      <w:r>
        <w:t>b)</w:t>
      </w:r>
      <w:r>
        <w:tab/>
        <w:t xml:space="preserve">&lt;data-identifier&gt;, a mandatory element set to </w:t>
      </w:r>
      <w:r>
        <w:rPr>
          <w:rFonts w:hint="eastAsia"/>
          <w:lang w:eastAsia="zh-CN"/>
        </w:rPr>
        <w:t xml:space="preserve">the </w:t>
      </w:r>
      <w:r>
        <w:rPr>
          <w:lang w:eastAsia="zh-CN"/>
        </w:rPr>
        <w:t>identity of the stored data which is queried</w:t>
      </w:r>
      <w:r>
        <w:t>; and</w:t>
      </w:r>
    </w:p>
    <w:p w14:paraId="7248B455" w14:textId="77777777" w:rsidR="00ED6E4D" w:rsidRDefault="00ED6E4D" w:rsidP="00ED6E4D">
      <w:pPr>
        <w:pStyle w:val="B1"/>
      </w:pPr>
      <w:r>
        <w:t>c)</w:t>
      </w:r>
      <w:r>
        <w:tab/>
        <w:t>&lt;application-data&gt;, an optional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77777777"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following sub-elements:</w:t>
      </w:r>
    </w:p>
    <w:p w14:paraId="762A3488"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77777777" w:rsidR="00F057AF" w:rsidRPr="00032DFE" w:rsidRDefault="00F057AF" w:rsidP="00F057AF">
      <w:pPr>
        <w:pStyle w:val="B2"/>
      </w:pPr>
      <w:r>
        <w:rPr>
          <w:rFonts w:hint="eastAsia"/>
          <w:lang w:eastAsia="zh-CN"/>
        </w:rPr>
        <w:lastRenderedPageBreak/>
        <w:t>4</w:t>
      </w:r>
      <w:r w:rsidRPr="00DA48D1">
        <w:t>)</w:t>
      </w:r>
      <w:r w:rsidRPr="00DA48D1">
        <w:tab/>
      </w:r>
      <w:r w:rsidRPr="005815D6">
        <w:t xml:space="preserve">a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77777777"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 xml:space="preserve">&lt;service-policy&gt;, an optional </w:t>
      </w:r>
      <w:r w:rsidRPr="00DA48D1">
        <w:t>element</w:t>
      </w:r>
      <w:r>
        <w:t xml:space="preserve"> </w:t>
      </w:r>
      <w:r>
        <w:rPr>
          <w:lang w:eastAsia="zh-CN"/>
        </w:rPr>
        <w:t>that</w:t>
      </w:r>
      <w:r>
        <w:rPr>
          <w:rFonts w:hint="eastAsia"/>
          <w:lang w:eastAsia="zh-CN"/>
        </w:rPr>
        <w:t xml:space="preserve"> </w:t>
      </w:r>
      <w:r>
        <w:t>contains the following sub-elements:</w:t>
      </w:r>
    </w:p>
    <w:p w14:paraId="6E16EB71" w14:textId="77777777" w:rsidR="00F057AF" w:rsidRDefault="00F057AF" w:rsidP="00F057AF">
      <w:pPr>
        <w:pStyle w:val="B3"/>
      </w:pPr>
      <w:r>
        <w:t>i)</w:t>
      </w:r>
      <w:r>
        <w:tab/>
      </w:r>
      <w:r w:rsidRPr="003C4A36">
        <w:t>a &lt;</w:t>
      </w:r>
      <w:r>
        <w:t>quality-guarantee-event&gt; element</w:t>
      </w:r>
      <w:r w:rsidRPr="00943850">
        <w:rPr>
          <w:rFonts w:cs="Arial"/>
        </w:rPr>
        <w:t xml:space="preserve"> </w:t>
      </w:r>
      <w:r>
        <w:rPr>
          <w:rFonts w:cs="Arial"/>
        </w:rPr>
        <w:t xml:space="preserve">set to </w:t>
      </w:r>
      <w:r>
        <w:rPr>
          <w:rFonts w:cs="Arial"/>
          <w:szCs w:val="18"/>
          <w:lang w:val="en-US" w:eastAsia="zh-CN"/>
        </w:rPr>
        <w:t xml:space="preserve">the event (e.g. measurement threshold) that triggers performing the quality guarantee action. </w:t>
      </w:r>
      <w:r>
        <w:t xml:space="preserve">This element contains a mandatory &lt;event-id&gt; attribute (e.g. </w:t>
      </w:r>
      <w:r w:rsidRPr="00004F96">
        <w:t>"</w:t>
      </w:r>
      <w:r>
        <w:rPr>
          <w:rFonts w:cs="Arial"/>
          <w:szCs w:val="18"/>
          <w:lang w:val="en-US" w:eastAsia="zh-CN"/>
        </w:rPr>
        <w:t>measurement threshold value</w:t>
      </w:r>
      <w:r w:rsidRPr="00004F96">
        <w:t>"</w:t>
      </w:r>
      <w:r>
        <w:t>) that shall be set to a unique string and its corresponding value; and</w:t>
      </w:r>
    </w:p>
    <w:p w14:paraId="005336F4" w14:textId="77777777" w:rsidR="00F057AF" w:rsidRDefault="00F057AF" w:rsidP="00F057AF">
      <w:pPr>
        <w:pStyle w:val="B3"/>
      </w:pPr>
      <w:r>
        <w:t>ii)</w:t>
      </w:r>
      <w:r>
        <w:tab/>
      </w:r>
      <w:r w:rsidRPr="003C4A36">
        <w:t xml:space="preserve">a </w:t>
      </w:r>
      <w:r w:rsidRPr="00323393">
        <w:t>&lt;</w:t>
      </w:r>
      <w:r>
        <w:t>quality-guarantee-action&gt;</w:t>
      </w:r>
      <w:r w:rsidRPr="00323393">
        <w:t xml:space="preserve"> </w:t>
      </w:r>
      <w:r>
        <w:t xml:space="preserve">element set to </w:t>
      </w:r>
      <w:r>
        <w:rPr>
          <w:rFonts w:cs="Arial"/>
          <w:szCs w:val="18"/>
          <w:lang w:val="en-US" w:eastAsia="zh-CN"/>
        </w:rPr>
        <w:t xml:space="preserve">the action to be performed </w:t>
      </w:r>
      <w:r w:rsidRPr="00004F96">
        <w:t>"</w:t>
      </w:r>
      <w:r>
        <w:rPr>
          <w:lang w:eastAsia="zh-CN"/>
        </w:rPr>
        <w:t>redundant transmission path that can be released</w:t>
      </w:r>
      <w:r w:rsidRPr="00004F96">
        <w:t>"</w:t>
      </w:r>
      <w:r>
        <w:rPr>
          <w:lang w:eastAsia="zh-CN"/>
        </w:rPr>
        <w:t xml:space="preserve">, </w:t>
      </w:r>
      <w:r w:rsidRPr="00004F96">
        <w:t>"</w:t>
      </w:r>
      <w:r>
        <w:rPr>
          <w:lang w:eastAsia="zh-CN"/>
        </w:rPr>
        <w:t>re-establish transmission path that can be released</w:t>
      </w:r>
      <w:r w:rsidRPr="00004F96">
        <w:t>"</w:t>
      </w:r>
      <w:r>
        <w:rPr>
          <w:lang w:eastAsia="zh-CN"/>
        </w:rPr>
        <w:t xml:space="preserve">, </w:t>
      </w:r>
      <w:r w:rsidRPr="00004F96">
        <w:t>"</w:t>
      </w:r>
      <w:r>
        <w:rPr>
          <w:lang w:eastAsia="zh-CN"/>
        </w:rPr>
        <w:t>switch to backup transmission path</w:t>
      </w:r>
      <w:r w:rsidRPr="00004F96">
        <w:t>"</w:t>
      </w:r>
      <w:r>
        <w:t xml:space="preserve"> </w:t>
      </w:r>
      <w:r>
        <w:rPr>
          <w:rFonts w:cs="Arial"/>
          <w:szCs w:val="18"/>
          <w:lang w:val="en-US" w:eastAsia="zh-CN"/>
        </w:rPr>
        <w:t>when the measurement event occurs, in order to meet the quality guarantee</w:t>
      </w:r>
      <w:r>
        <w:t>.</w:t>
      </w:r>
    </w:p>
    <w:p w14:paraId="136FED82"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 and</w:t>
      </w:r>
    </w:p>
    <w:p w14:paraId="47F756EA" w14:textId="77777777" w:rsidR="00F057AF" w:rsidRDefault="00F057AF" w:rsidP="00F057AF">
      <w:pPr>
        <w:pStyle w:val="B1"/>
      </w:pPr>
      <w:r>
        <w:t>d)</w:t>
      </w:r>
      <w:r>
        <w:tab/>
        <w:t xml:space="preserve">a &lt;measurement-conditions&gt; element set to the </w:t>
      </w:r>
      <w:r>
        <w:rPr>
          <w:lang w:eastAsia="zh-CN"/>
        </w:rPr>
        <w:t>temporal conditions, spatial conditions or both</w:t>
      </w:r>
      <w:r>
        <w:t>.</w:t>
      </w:r>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77777777" w:rsidR="00A42140" w:rsidRDefault="00A42140" w:rsidP="00A42140">
      <w:pPr>
        <w:rPr>
          <w:lang w:eastAsia="zh-CN"/>
        </w:rPr>
      </w:pPr>
      <w:r>
        <w:rPr>
          <w:lang w:eastAsia="zh-CN"/>
        </w:rPr>
        <w:t>&lt;</w:t>
      </w:r>
      <w:r>
        <w:t xml:space="preserve">measurements-notification&gt; </w:t>
      </w:r>
      <w:r>
        <w:rPr>
          <w:lang w:eastAsia="zh-CN"/>
        </w:rPr>
        <w:t>contains the following sub-elements:</w:t>
      </w:r>
    </w:p>
    <w:p w14:paraId="695FC586" w14:textId="77777777"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77777777"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7F3819F" w14:textId="65DA104D" w:rsidR="00A42140" w:rsidRPr="00032DFE" w:rsidRDefault="00A42140" w:rsidP="00A42140">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r w:rsidR="0000578C">
        <w:t>;</w:t>
      </w:r>
    </w:p>
    <w:p w14:paraId="63C09517" w14:textId="77777777" w:rsidR="00A42140" w:rsidRDefault="00A42140" w:rsidP="00A42140">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E247582" w14:textId="77777777" w:rsidR="00A42140" w:rsidRPr="00032DFE" w:rsidRDefault="00A42140" w:rsidP="00A42140">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7BCFA7C" w14:textId="77777777" w:rsidR="00A42140" w:rsidRDefault="00A42140" w:rsidP="00A42140">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77E21D11" w14:textId="77777777" w:rsidR="00A42140" w:rsidRDefault="00A42140" w:rsidP="00A42140">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88213F5" w14:textId="7ABD21D5" w:rsidR="00A42140" w:rsidRDefault="00A42140" w:rsidP="00A42140">
      <w:pPr>
        <w:pStyle w:val="B2"/>
      </w:pPr>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1445E5D" w14:textId="77777777" w:rsidR="00A42140" w:rsidRDefault="00A42140" w:rsidP="00A42140">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1AFB903" w14:textId="77777777" w:rsidR="00C700FA" w:rsidRDefault="00C700FA" w:rsidP="00C700FA">
      <w:pPr>
        <w:rPr>
          <w:lang w:eastAsia="zh-CN"/>
        </w:rPr>
      </w:pPr>
      <w:r w:rsidRPr="00004F96">
        <w:t>&lt;</w:t>
      </w:r>
      <w:r>
        <w:t xml:space="preserve">tx-quality-guarantee-req&gt;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77777777"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Pr>
          <w:lang w:eastAsia="zh-CN"/>
        </w:rPr>
        <w:t>redundant transmission path that can be released</w:t>
      </w:r>
      <w:r w:rsidRPr="00004F96">
        <w:t>"</w:t>
      </w:r>
      <w:r>
        <w:rPr>
          <w:lang w:eastAsia="zh-CN"/>
        </w:rPr>
        <w:t xml:space="preserve">, </w:t>
      </w:r>
      <w:r w:rsidRPr="00004F96">
        <w:t>"</w:t>
      </w:r>
      <w:r>
        <w:rPr>
          <w:lang w:eastAsia="zh-CN"/>
        </w:rPr>
        <w:t>re-establish transmission path</w:t>
      </w:r>
      <w:r w:rsidRPr="00004F96">
        <w:t>"</w:t>
      </w:r>
      <w:r>
        <w:rPr>
          <w:lang w:eastAsia="zh-CN"/>
        </w:rPr>
        <w:t xml:space="preserve">, </w:t>
      </w:r>
      <w:r w:rsidRPr="00004F96">
        <w:t>"</w:t>
      </w:r>
      <w:r>
        <w:rPr>
          <w:lang w:eastAsia="zh-CN"/>
        </w:rPr>
        <w:t>switch to backup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15E854F" w14:textId="77777777" w:rsidR="00C700FA" w:rsidRDefault="00C700FA" w:rsidP="00C700FA">
      <w:pPr>
        <w:rPr>
          <w:lang w:eastAsia="zh-CN"/>
        </w:rPr>
      </w:pPr>
      <w:r>
        <w:rPr>
          <w:lang w:eastAsia="zh-CN"/>
        </w:rPr>
        <w:t xml:space="preserve"> </w:t>
      </w:r>
      <w:r w:rsidRPr="00004F96">
        <w:t>&lt;</w:t>
      </w:r>
      <w:r>
        <w:t xml:space="preserve">tx-quality-guarantee-rsp&gt;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225" w:name="_Toc151455804"/>
      <w:r>
        <w:lastRenderedPageBreak/>
        <w:t>8</w:t>
      </w:r>
      <w:r w:rsidR="001167D9">
        <w:t>.6</w:t>
      </w:r>
      <w:r w:rsidR="001167D9" w:rsidRPr="0073469F">
        <w:tab/>
      </w:r>
      <w:r w:rsidR="001167D9">
        <w:t>MIME type</w:t>
      </w:r>
      <w:bookmarkEnd w:id="220"/>
      <w:bookmarkEnd w:id="221"/>
      <w:bookmarkEnd w:id="222"/>
      <w:bookmarkEnd w:id="223"/>
      <w:bookmarkEnd w:id="224"/>
      <w:bookmarkEnd w:id="225"/>
    </w:p>
    <w:p w14:paraId="5DE58B1E" w14:textId="77777777" w:rsidR="001167D9" w:rsidRPr="0045024E" w:rsidRDefault="001167D9" w:rsidP="001167D9">
      <w:bookmarkStart w:id="226" w:name="_Toc34303608"/>
      <w:bookmarkStart w:id="227" w:name="_Toc34403890"/>
      <w:bookmarkStart w:id="228" w:name="_Toc45281914"/>
      <w:bookmarkStart w:id="229" w:name="_Toc51933144"/>
      <w:bookmarkStart w:id="230"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231" w:name="_Toc151455805"/>
      <w:r>
        <w:t>8</w:t>
      </w:r>
      <w:r w:rsidR="001167D9">
        <w:t>.7</w:t>
      </w:r>
      <w:r w:rsidR="001167D9" w:rsidRPr="0073469F">
        <w:tab/>
        <w:t>IANA registration template</w:t>
      </w:r>
      <w:bookmarkEnd w:id="226"/>
      <w:bookmarkEnd w:id="227"/>
      <w:bookmarkEnd w:id="228"/>
      <w:bookmarkEnd w:id="229"/>
      <w:bookmarkEnd w:id="230"/>
      <w:bookmarkEnd w:id="231"/>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232" w:name="MCCQCTEMPBM_00000027"/>
      <w:bookmarkStart w:id="233" w:name="MCCQCTEMPBM_00000035"/>
      <w:r w:rsidRPr="00826514">
        <w:t xml:space="preserve"> section </w:t>
      </w:r>
      <w:bookmarkEnd w:id="232"/>
      <w:bookmarkEnd w:id="233"/>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lastRenderedPageBreak/>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234" w:name="_Toc151455806"/>
      <w:r w:rsidRPr="000505AA">
        <w:t>Annex A (normative):</w:t>
      </w:r>
      <w:r w:rsidRPr="000505AA">
        <w:br/>
        <w:t>CoAP resource representation and encoding</w:t>
      </w:r>
      <w:bookmarkEnd w:id="234"/>
    </w:p>
    <w:p w14:paraId="5A045802" w14:textId="77777777" w:rsidR="00B3326B" w:rsidRDefault="00B3326B" w:rsidP="00B3326B">
      <w:pPr>
        <w:pStyle w:val="Heading1"/>
      </w:pPr>
      <w:bookmarkStart w:id="235" w:name="_Toc151455807"/>
      <w:r>
        <w:t>A.1</w:t>
      </w:r>
      <w:r>
        <w:tab/>
        <w:t>General</w:t>
      </w:r>
      <w:bookmarkEnd w:id="235"/>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64D62D82" w14:textId="461BBD8B" w:rsidR="00B3326B" w:rsidRDefault="00B3326B" w:rsidP="00B3326B">
      <w:pPr>
        <w:pStyle w:val="EditorsNote"/>
      </w:pPr>
      <w:r>
        <w:t>Editor’s note:</w:t>
      </w:r>
      <w:r>
        <w:tab/>
        <w:t>Following clause will provide detail resource representation and APIs based on the procedures defined under</w:t>
      </w:r>
      <w:r w:rsidR="00FC1844">
        <w:t xml:space="preserve"> clause 7</w:t>
      </w:r>
      <w:r>
        <w:t>.2.</w:t>
      </w:r>
    </w:p>
    <w:p w14:paraId="5CA5E6C2" w14:textId="26D2E882" w:rsidR="00080512" w:rsidRPr="004D3578" w:rsidRDefault="003C68A7" w:rsidP="00C63C09">
      <w:pPr>
        <w:pStyle w:val="Heading8"/>
      </w:pPr>
      <w:bookmarkStart w:id="236" w:name="_Toc151455808"/>
      <w:r>
        <w:lastRenderedPageBreak/>
        <w:t>An</w:t>
      </w:r>
      <w:r w:rsidR="00080512" w:rsidRPr="004D3578">
        <w:t xml:space="preserve">nex </w:t>
      </w:r>
      <w:r w:rsidR="000026A6">
        <w:t>B</w:t>
      </w:r>
      <w:r w:rsidR="00080512" w:rsidRPr="004D3578">
        <w:t xml:space="preserve"> (informative):</w:t>
      </w:r>
      <w:r w:rsidR="00080512" w:rsidRPr="004D3578">
        <w:br/>
        <w:t>Change history</w:t>
      </w:r>
      <w:bookmarkEnd w:id="236"/>
    </w:p>
    <w:p w14:paraId="06FAD520" w14:textId="77777777" w:rsidR="00054A22" w:rsidRPr="00235394" w:rsidRDefault="00054A22" w:rsidP="00054A22">
      <w:pPr>
        <w:pStyle w:val="TH"/>
      </w:pPr>
      <w:bookmarkStart w:id="237" w:name="historyclause"/>
      <w:bookmarkEnd w:id="2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bl>
    <w:p w14:paraId="6AE5F0B0" w14:textId="20A7F77B" w:rsidR="00080512" w:rsidRDefault="00080512" w:rsidP="0023052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1819" w14:textId="77777777" w:rsidR="00052C58" w:rsidRDefault="00052C58">
      <w:r>
        <w:separator/>
      </w:r>
    </w:p>
  </w:endnote>
  <w:endnote w:type="continuationSeparator" w:id="0">
    <w:p w14:paraId="36AB8A11" w14:textId="77777777" w:rsidR="00052C58" w:rsidRDefault="0005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736AF" w:rsidRDefault="007736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13528" w14:textId="77777777" w:rsidR="00052C58" w:rsidRDefault="00052C58">
      <w:r>
        <w:separator/>
      </w:r>
    </w:p>
  </w:footnote>
  <w:footnote w:type="continuationSeparator" w:id="0">
    <w:p w14:paraId="11372DBD" w14:textId="77777777" w:rsidR="00052C58" w:rsidRDefault="00052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7736AF" w:rsidRDefault="007736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1E64">
      <w:rPr>
        <w:rFonts w:ascii="Arial" w:hAnsi="Arial" w:cs="Arial"/>
        <w:b/>
        <w:noProof/>
        <w:sz w:val="18"/>
        <w:szCs w:val="18"/>
      </w:rPr>
      <w:t>3GPP TS 24.543 V0.32.0 (2023-110)</w:t>
    </w:r>
    <w:r>
      <w:rPr>
        <w:rFonts w:ascii="Arial" w:hAnsi="Arial" w:cs="Arial"/>
        <w:b/>
        <w:sz w:val="18"/>
        <w:szCs w:val="18"/>
      </w:rPr>
      <w:fldChar w:fldCharType="end"/>
    </w:r>
  </w:p>
  <w:p w14:paraId="7A6BC72E" w14:textId="77777777" w:rsidR="007736AF" w:rsidRDefault="007736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1E64">
      <w:rPr>
        <w:rFonts w:ascii="Arial" w:hAnsi="Arial" w:cs="Arial"/>
        <w:b/>
        <w:noProof/>
        <w:sz w:val="18"/>
        <w:szCs w:val="18"/>
      </w:rPr>
      <w:t>43</w:t>
    </w:r>
    <w:r>
      <w:rPr>
        <w:rFonts w:ascii="Arial" w:hAnsi="Arial" w:cs="Arial"/>
        <w:b/>
        <w:sz w:val="18"/>
        <w:szCs w:val="18"/>
      </w:rPr>
      <w:fldChar w:fldCharType="end"/>
    </w:r>
  </w:p>
  <w:p w14:paraId="13C538E8" w14:textId="5C7865F8" w:rsidR="007736AF" w:rsidRDefault="007736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1E64">
      <w:rPr>
        <w:rFonts w:ascii="Arial" w:hAnsi="Arial" w:cs="Arial"/>
        <w:b/>
        <w:noProof/>
        <w:sz w:val="18"/>
        <w:szCs w:val="18"/>
      </w:rPr>
      <w:t>Release 18</w:t>
    </w:r>
    <w:r>
      <w:rPr>
        <w:rFonts w:ascii="Arial" w:hAnsi="Arial" w:cs="Arial"/>
        <w:b/>
        <w:sz w:val="18"/>
        <w:szCs w:val="18"/>
      </w:rPr>
      <w:fldChar w:fldCharType="end"/>
    </w:r>
  </w:p>
  <w:p w14:paraId="1024E63D" w14:textId="77777777" w:rsidR="007736AF" w:rsidRDefault="007736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27F89"/>
    <w:rsid w:val="00033397"/>
    <w:rsid w:val="00040095"/>
    <w:rsid w:val="00051834"/>
    <w:rsid w:val="00052C58"/>
    <w:rsid w:val="00054A22"/>
    <w:rsid w:val="00062023"/>
    <w:rsid w:val="00062624"/>
    <w:rsid w:val="000655A6"/>
    <w:rsid w:val="00076A82"/>
    <w:rsid w:val="00080512"/>
    <w:rsid w:val="00095525"/>
    <w:rsid w:val="000C47C3"/>
    <w:rsid w:val="000D3201"/>
    <w:rsid w:val="000D58AB"/>
    <w:rsid w:val="000F18D5"/>
    <w:rsid w:val="00107339"/>
    <w:rsid w:val="001167D9"/>
    <w:rsid w:val="00133525"/>
    <w:rsid w:val="00155D1A"/>
    <w:rsid w:val="00160B2E"/>
    <w:rsid w:val="001628DB"/>
    <w:rsid w:val="00166B54"/>
    <w:rsid w:val="00177770"/>
    <w:rsid w:val="00184F9F"/>
    <w:rsid w:val="001A4C42"/>
    <w:rsid w:val="001A7420"/>
    <w:rsid w:val="001B6637"/>
    <w:rsid w:val="001C21C3"/>
    <w:rsid w:val="001D02C2"/>
    <w:rsid w:val="001D0EDA"/>
    <w:rsid w:val="001F0C1D"/>
    <w:rsid w:val="001F1132"/>
    <w:rsid w:val="001F168B"/>
    <w:rsid w:val="00200361"/>
    <w:rsid w:val="00225094"/>
    <w:rsid w:val="00230528"/>
    <w:rsid w:val="002347A2"/>
    <w:rsid w:val="002675F0"/>
    <w:rsid w:val="002760EE"/>
    <w:rsid w:val="00276D89"/>
    <w:rsid w:val="002B6339"/>
    <w:rsid w:val="002C0F49"/>
    <w:rsid w:val="002E00EE"/>
    <w:rsid w:val="002F09E2"/>
    <w:rsid w:val="003172DC"/>
    <w:rsid w:val="0033422C"/>
    <w:rsid w:val="0035462D"/>
    <w:rsid w:val="00356555"/>
    <w:rsid w:val="003765B8"/>
    <w:rsid w:val="003A69F5"/>
    <w:rsid w:val="003C3971"/>
    <w:rsid w:val="003C68A7"/>
    <w:rsid w:val="003D28B6"/>
    <w:rsid w:val="004009AB"/>
    <w:rsid w:val="004157BA"/>
    <w:rsid w:val="00423334"/>
    <w:rsid w:val="004345EC"/>
    <w:rsid w:val="004432FD"/>
    <w:rsid w:val="004477D2"/>
    <w:rsid w:val="00465515"/>
    <w:rsid w:val="00476F4F"/>
    <w:rsid w:val="0049751D"/>
    <w:rsid w:val="004C30AC"/>
    <w:rsid w:val="004D3578"/>
    <w:rsid w:val="004E213A"/>
    <w:rsid w:val="004F0988"/>
    <w:rsid w:val="004F3340"/>
    <w:rsid w:val="004F58F6"/>
    <w:rsid w:val="00502945"/>
    <w:rsid w:val="005159AE"/>
    <w:rsid w:val="0053388B"/>
    <w:rsid w:val="00535773"/>
    <w:rsid w:val="00536760"/>
    <w:rsid w:val="00543E6C"/>
    <w:rsid w:val="00551E1B"/>
    <w:rsid w:val="00565087"/>
    <w:rsid w:val="00567653"/>
    <w:rsid w:val="00575363"/>
    <w:rsid w:val="00597B11"/>
    <w:rsid w:val="005D2E01"/>
    <w:rsid w:val="005D7526"/>
    <w:rsid w:val="005E4BB2"/>
    <w:rsid w:val="005F788A"/>
    <w:rsid w:val="00602AEA"/>
    <w:rsid w:val="006059E8"/>
    <w:rsid w:val="00613137"/>
    <w:rsid w:val="00614FDF"/>
    <w:rsid w:val="0063543D"/>
    <w:rsid w:val="00647114"/>
    <w:rsid w:val="006912E9"/>
    <w:rsid w:val="006A323F"/>
    <w:rsid w:val="006B0E81"/>
    <w:rsid w:val="006B30D0"/>
    <w:rsid w:val="006B3863"/>
    <w:rsid w:val="006B445C"/>
    <w:rsid w:val="006C33EA"/>
    <w:rsid w:val="006C3D95"/>
    <w:rsid w:val="006E5C86"/>
    <w:rsid w:val="00701116"/>
    <w:rsid w:val="0071174C"/>
    <w:rsid w:val="00713C44"/>
    <w:rsid w:val="00734A5B"/>
    <w:rsid w:val="0074026F"/>
    <w:rsid w:val="007429F6"/>
    <w:rsid w:val="00744E76"/>
    <w:rsid w:val="00763358"/>
    <w:rsid w:val="00765EA3"/>
    <w:rsid w:val="007736AF"/>
    <w:rsid w:val="00774DA4"/>
    <w:rsid w:val="00781F0F"/>
    <w:rsid w:val="007B600E"/>
    <w:rsid w:val="007D3F2B"/>
    <w:rsid w:val="007F0F4A"/>
    <w:rsid w:val="008025A2"/>
    <w:rsid w:val="008028A4"/>
    <w:rsid w:val="00804970"/>
    <w:rsid w:val="00830747"/>
    <w:rsid w:val="00835787"/>
    <w:rsid w:val="00862924"/>
    <w:rsid w:val="008768CA"/>
    <w:rsid w:val="008A56B9"/>
    <w:rsid w:val="008C384C"/>
    <w:rsid w:val="008C5080"/>
    <w:rsid w:val="008E2D68"/>
    <w:rsid w:val="008E6756"/>
    <w:rsid w:val="0090271F"/>
    <w:rsid w:val="00902E23"/>
    <w:rsid w:val="009114D7"/>
    <w:rsid w:val="0091348E"/>
    <w:rsid w:val="00917CCB"/>
    <w:rsid w:val="00920DC9"/>
    <w:rsid w:val="00933FB0"/>
    <w:rsid w:val="00941568"/>
    <w:rsid w:val="00942EC2"/>
    <w:rsid w:val="00962690"/>
    <w:rsid w:val="009B56A9"/>
    <w:rsid w:val="009F37B7"/>
    <w:rsid w:val="00A10F02"/>
    <w:rsid w:val="00A15C76"/>
    <w:rsid w:val="00A164B4"/>
    <w:rsid w:val="00A26956"/>
    <w:rsid w:val="00A27486"/>
    <w:rsid w:val="00A27BAA"/>
    <w:rsid w:val="00A42140"/>
    <w:rsid w:val="00A53724"/>
    <w:rsid w:val="00A553BA"/>
    <w:rsid w:val="00A56066"/>
    <w:rsid w:val="00A61203"/>
    <w:rsid w:val="00A73129"/>
    <w:rsid w:val="00A82346"/>
    <w:rsid w:val="00A92BA1"/>
    <w:rsid w:val="00A95A32"/>
    <w:rsid w:val="00A9730A"/>
    <w:rsid w:val="00AA2FEE"/>
    <w:rsid w:val="00AB3D1F"/>
    <w:rsid w:val="00AB4A5D"/>
    <w:rsid w:val="00AB726D"/>
    <w:rsid w:val="00AC6BC6"/>
    <w:rsid w:val="00AE65E2"/>
    <w:rsid w:val="00AF1460"/>
    <w:rsid w:val="00B01E64"/>
    <w:rsid w:val="00B15449"/>
    <w:rsid w:val="00B16A4A"/>
    <w:rsid w:val="00B3326B"/>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91962"/>
    <w:rsid w:val="00C93F40"/>
    <w:rsid w:val="00C95F11"/>
    <w:rsid w:val="00CA3ACF"/>
    <w:rsid w:val="00CA3D0C"/>
    <w:rsid w:val="00CC0D62"/>
    <w:rsid w:val="00CD1205"/>
    <w:rsid w:val="00CF0951"/>
    <w:rsid w:val="00CF207E"/>
    <w:rsid w:val="00D13886"/>
    <w:rsid w:val="00D309A8"/>
    <w:rsid w:val="00D50A36"/>
    <w:rsid w:val="00D57972"/>
    <w:rsid w:val="00D62119"/>
    <w:rsid w:val="00D675A9"/>
    <w:rsid w:val="00D738D6"/>
    <w:rsid w:val="00D755EB"/>
    <w:rsid w:val="00D76048"/>
    <w:rsid w:val="00D808B0"/>
    <w:rsid w:val="00D82E6F"/>
    <w:rsid w:val="00D87E00"/>
    <w:rsid w:val="00D9134D"/>
    <w:rsid w:val="00DA7A03"/>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5EA7"/>
    <w:rsid w:val="00EC0104"/>
    <w:rsid w:val="00EC4A25"/>
    <w:rsid w:val="00ED6E4D"/>
    <w:rsid w:val="00EF608C"/>
    <w:rsid w:val="00EF7BCC"/>
    <w:rsid w:val="00EF7F96"/>
    <w:rsid w:val="00F025A2"/>
    <w:rsid w:val="00F04712"/>
    <w:rsid w:val="00F057AF"/>
    <w:rsid w:val="00F13360"/>
    <w:rsid w:val="00F15A4A"/>
    <w:rsid w:val="00F22EC7"/>
    <w:rsid w:val="00F325C8"/>
    <w:rsid w:val="00F653B8"/>
    <w:rsid w:val="00F9008D"/>
    <w:rsid w:val="00FA1266"/>
    <w:rsid w:val="00FC1192"/>
    <w:rsid w:val="00FC18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47F53-9E24-458F-81F0-F58421F0B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18966</Words>
  <Characters>108109</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rapporteur_Chrisstian_Herrero-Veron</cp:lastModifiedBy>
  <cp:revision>3</cp:revision>
  <cp:lastPrinted>2019-02-25T14:05:00Z</cp:lastPrinted>
  <dcterms:created xsi:type="dcterms:W3CDTF">2023-11-21T14:11:00Z</dcterms:created>
  <dcterms:modified xsi:type="dcterms:W3CDTF">2023-11-21T14:11:00Z</dcterms:modified>
</cp:coreProperties>
</file>