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46D32" w14:textId="0884DE28" w:rsidR="00C105BB" w:rsidRDefault="00C105BB" w:rsidP="00C10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C1-23918</w:t>
      </w:r>
      <w:r>
        <w:rPr>
          <w:b/>
          <w:noProof/>
          <w:sz w:val="24"/>
        </w:rPr>
        <w:t>3</w:t>
      </w:r>
    </w:p>
    <w:p w14:paraId="0D1DF4E7" w14:textId="77777777" w:rsidR="00C105BB" w:rsidRPr="00714B22" w:rsidRDefault="00C105BB" w:rsidP="00C105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788CD8C7" w14:textId="77777777" w:rsidR="00C105BB" w:rsidRDefault="00C105BB" w:rsidP="002A060F">
      <w:pPr>
        <w:pStyle w:val="Header"/>
        <w:tabs>
          <w:tab w:val="right" w:pos="9639"/>
        </w:tabs>
        <w:rPr>
          <w:rFonts w:cs="Arial"/>
          <w:bCs/>
          <w:color w:val="D0CECE" w:themeColor="background2" w:themeShade="E6"/>
          <w:sz w:val="22"/>
          <w:lang w:val="en-US" w:eastAsia="ko-KR"/>
        </w:rPr>
      </w:pPr>
    </w:p>
    <w:p w14:paraId="7A4D6641" w14:textId="3940731C" w:rsidR="002A060F" w:rsidRPr="00C105BB" w:rsidRDefault="002A060F" w:rsidP="002A060F">
      <w:pPr>
        <w:pStyle w:val="Header"/>
        <w:tabs>
          <w:tab w:val="right" w:pos="9639"/>
        </w:tabs>
        <w:rPr>
          <w:rFonts w:cs="Arial"/>
          <w:bCs/>
          <w:color w:val="D0CECE" w:themeColor="background2" w:themeShade="E6"/>
          <w:sz w:val="22"/>
          <w:lang w:val="en-US" w:eastAsia="ko-KR"/>
        </w:rPr>
      </w:pPr>
      <w:r w:rsidRPr="00C105BB">
        <w:rPr>
          <w:rFonts w:cs="Arial"/>
          <w:bCs/>
          <w:color w:val="D0CECE" w:themeColor="background2" w:themeShade="E6"/>
          <w:sz w:val="22"/>
          <w:lang w:val="en-US" w:eastAsia="ko-KR"/>
        </w:rPr>
        <w:t xml:space="preserve">3GPP TSG-SA WG3 Meeting #113 </w:t>
      </w:r>
      <w:r w:rsidRPr="00C105BB">
        <w:rPr>
          <w:rFonts w:cs="Arial"/>
          <w:bCs/>
          <w:color w:val="D0CECE" w:themeColor="background2" w:themeShade="E6"/>
          <w:sz w:val="22"/>
          <w:lang w:val="en-US" w:eastAsia="ko-KR"/>
        </w:rPr>
        <w:tab/>
      </w:r>
      <w:r w:rsidR="006B3DBA" w:rsidRPr="00C105BB">
        <w:rPr>
          <w:rFonts w:cs="Arial"/>
          <w:bCs/>
          <w:color w:val="D0CECE" w:themeColor="background2" w:themeShade="E6"/>
          <w:sz w:val="22"/>
          <w:lang w:val="en-US" w:eastAsia="ko-KR"/>
        </w:rPr>
        <w:t>S3-235074</w:t>
      </w:r>
    </w:p>
    <w:p w14:paraId="29A30439" w14:textId="0658C287" w:rsidR="00B5011D" w:rsidRPr="00C105BB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C105BB">
        <w:rPr>
          <w:rFonts w:cs="Arial"/>
          <w:b/>
          <w:bCs/>
          <w:noProof/>
          <w:color w:val="D0CECE" w:themeColor="background2" w:themeShade="E6"/>
          <w:sz w:val="22"/>
          <w:lang w:val="en-US" w:eastAsia="ko-KR"/>
        </w:rPr>
        <w:t>Chicago, US, 06 – 10 November 2023</w:t>
      </w:r>
      <w:r w:rsidRPr="00C105BB">
        <w:rPr>
          <w:rFonts w:cs="Arial"/>
          <w:bCs/>
          <w:color w:val="D0CECE" w:themeColor="background2" w:themeShade="E6"/>
          <w:sz w:val="22"/>
          <w:lang w:val="en-US" w:eastAsia="ko-KR"/>
        </w:rPr>
        <w:t xml:space="preserve">                                                         </w:t>
      </w:r>
      <w:r w:rsidRPr="00C105BB">
        <w:rPr>
          <w:rFonts w:cs="Arial"/>
          <w:i/>
          <w:iCs/>
          <w:color w:val="D0CECE" w:themeColor="background2" w:themeShade="E6"/>
          <w:sz w:val="22"/>
          <w:szCs w:val="22"/>
          <w:lang w:val="en-US" w:eastAsia="ko-KR"/>
        </w:rPr>
        <w:t>revision of S3-20xabc</w:t>
      </w:r>
      <w:r w:rsidR="00B5011D" w:rsidRPr="00C105BB">
        <w:rPr>
          <w:rFonts w:cs="Arial"/>
          <w:b/>
          <w:bCs/>
          <w:color w:val="D0CECE" w:themeColor="background2" w:themeShade="E6"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53EDA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_Hlk149291431"/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5240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  <w:bookmarkEnd w:id="1"/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951441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5" w:name="OLE_LINK12"/>
      <w:bookmarkStart w:id="6" w:name="OLE_LINK13"/>
      <w:bookmarkStart w:id="7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5"/>
      <w:bookmarkEnd w:id="6"/>
      <w:bookmarkEnd w:id="7"/>
    </w:p>
    <w:p w14:paraId="01147493" w14:textId="15E9FA82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</w:t>
      </w:r>
      <w:r w:rsidR="00B2618F">
        <w:rPr>
          <w:rFonts w:ascii="Arial" w:hAnsi="Arial" w:cs="Arial"/>
          <w:bCs/>
          <w:color w:val="000000"/>
          <w:lang w:val="nb-NO"/>
        </w:rPr>
        <w:t>6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8" w:name="OLE_LINK45"/>
      <w:bookmarkStart w:id="9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8"/>
    <w:bookmarkEnd w:id="9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1524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240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5240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&lt;</w:t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>.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>@interdigital.com&gt;</w:t>
      </w:r>
    </w:p>
    <w:p w14:paraId="77C0DF1E" w14:textId="77777777" w:rsidR="00951441" w:rsidRPr="0015240B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62748F" w14:textId="38CD5065" w:rsidR="00CB70CA" w:rsidRDefault="00FC21AD" w:rsidP="00CB70CA">
      <w:r>
        <w:t xml:space="preserve">SA3 would like to thank SA6 for their incoming LS in </w:t>
      </w:r>
      <w:r w:rsidR="005B3F91">
        <w:t>(</w:t>
      </w:r>
      <w:r w:rsidR="005B3F91" w:rsidRPr="00EB4544">
        <w:t>S6-233112</w:t>
      </w:r>
      <w:r w:rsidR="005B3F91">
        <w:t xml:space="preserve">, </w:t>
      </w:r>
      <w:r w:rsidR="005B3F91" w:rsidRPr="00EB4544">
        <w:t>LS on developing a security solution for PINAPP architecture</w:t>
      </w:r>
      <w:r w:rsidR="005B3F91">
        <w:t xml:space="preserve">) </w:t>
      </w:r>
      <w:r w:rsidR="00E8250F">
        <w:t xml:space="preserve">where SA6 is </w:t>
      </w:r>
      <w:r w:rsidR="001E2CA0">
        <w:t>requesting</w:t>
      </w:r>
      <w:r w:rsidR="00E8250F">
        <w:t xml:space="preserve"> SA3 to </w:t>
      </w:r>
      <w:r w:rsidR="00E8250F" w:rsidRPr="00E8250F">
        <w:t xml:space="preserve">specify the appropriate security mechanisms that are essential for completion of </w:t>
      </w:r>
      <w:r w:rsidR="001E4EC1">
        <w:t xml:space="preserve">the </w:t>
      </w:r>
      <w:r w:rsidR="00E8250F" w:rsidRPr="00E8250F">
        <w:t>R</w:t>
      </w:r>
      <w:r w:rsidR="001E4EC1">
        <w:t>el-</w:t>
      </w:r>
      <w:r w:rsidR="00E8250F" w:rsidRPr="00E8250F">
        <w:t xml:space="preserve">18 PINAPP </w:t>
      </w:r>
      <w:r w:rsidR="00E8250F">
        <w:t>work item.</w:t>
      </w:r>
    </w:p>
    <w:p w14:paraId="7ADC0E2B" w14:textId="20B41847" w:rsidR="00E8250F" w:rsidRDefault="00852108" w:rsidP="00CB70CA">
      <w:r>
        <w:t xml:space="preserve">After </w:t>
      </w:r>
      <w:r w:rsidR="007227A0">
        <w:t>investigating</w:t>
      </w:r>
      <w:r>
        <w:t xml:space="preserve"> </w:t>
      </w:r>
      <w:r w:rsidR="003A14F9">
        <w:t xml:space="preserve">the </w:t>
      </w:r>
      <w:r>
        <w:t xml:space="preserve">SA6 </w:t>
      </w:r>
      <w:r w:rsidR="001E2CA0">
        <w:t xml:space="preserve">request, SA3 </w:t>
      </w:r>
      <w:r w:rsidR="000751AC">
        <w:t xml:space="preserve">agreed on </w:t>
      </w:r>
      <w:r w:rsidR="001E2CA0">
        <w:t>the following</w:t>
      </w:r>
      <w:r w:rsidR="00F22535">
        <w:t>:</w:t>
      </w:r>
    </w:p>
    <w:p w14:paraId="74F40BF1" w14:textId="3EA42FA0" w:rsidR="00B775C2" w:rsidRPr="004F55A9" w:rsidRDefault="00B775C2" w:rsidP="00B775C2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</w:t>
      </w:r>
      <w:r w:rsidR="00733774">
        <w:t xml:space="preserve"> PINAPP security</w:t>
      </w:r>
      <w:r w:rsidRPr="000751AC">
        <w:t xml:space="preserve"> solution can be based on </w:t>
      </w:r>
      <w:r w:rsidRPr="004F55A9">
        <w:t>HTTPS</w:t>
      </w:r>
      <w:r w:rsidR="00733774">
        <w:t xml:space="preserve"> and focus on protection of PINAPP reference points</w:t>
      </w:r>
    </w:p>
    <w:p w14:paraId="706FAAE3" w14:textId="13CDD976" w:rsidR="004F55A9" w:rsidRPr="004F55A9" w:rsidRDefault="004F55A9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A s</w:t>
      </w:r>
      <w:r w:rsidRPr="004F55A9">
        <w:t>ecurity token can be pre-provisioned on the PINE/PEMC/PEGC/PIN Server/AS for authentication and authorization (</w:t>
      </w:r>
      <w:r w:rsidR="00F627D3" w:rsidRPr="000751AC">
        <w:t xml:space="preserve">it is </w:t>
      </w:r>
      <w:r w:rsidRPr="004F55A9">
        <w:t>up to impl</w:t>
      </w:r>
      <w:r w:rsidR="00F627D3" w:rsidRPr="000751AC">
        <w:t>ementation</w:t>
      </w:r>
      <w:r w:rsidRPr="004F55A9">
        <w:t xml:space="preserve">. how to distribute </w:t>
      </w:r>
      <w:r w:rsidR="00FC19E0" w:rsidRPr="000751AC">
        <w:t>credentials</w:t>
      </w:r>
      <w:r w:rsidRPr="004F55A9">
        <w:t>)</w:t>
      </w:r>
    </w:p>
    <w:p w14:paraId="06FBC240" w14:textId="0DF78050" w:rsidR="004F55A9" w:rsidRPr="000751AC" w:rsidRDefault="00FC19E0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SA6 can d</w:t>
      </w:r>
      <w:r w:rsidR="004F55A9" w:rsidRPr="004F55A9">
        <w:t>efine the format of the token for interoperability between PINE/PEMC/PEGC/PIN Server/AS</w:t>
      </w:r>
    </w:p>
    <w:p w14:paraId="52E94F52" w14:textId="51BD2C36" w:rsidR="00944F01" w:rsidRPr="000751AC" w:rsidRDefault="00944F01" w:rsidP="00B44AB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 PIN Server can be authorized to generate and distribut</w:t>
      </w:r>
      <w:r w:rsidR="00B44ABA" w:rsidRPr="000751AC">
        <w:t>e</w:t>
      </w:r>
      <w:r w:rsidRPr="000751AC">
        <w:t xml:space="preserve"> the tokens (similar to Edge Configuration Server in </w:t>
      </w:r>
      <w:r w:rsidR="00B44ABA" w:rsidRPr="000751AC">
        <w:t>E</w:t>
      </w:r>
      <w:r w:rsidRPr="000751AC">
        <w:t>dge), for example when a PINE joins the PIN it may receive the token.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1F059DE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</w:t>
      </w:r>
      <w:r w:rsidR="00D22ED3">
        <w:rPr>
          <w:rFonts w:ascii="Arial" w:hAnsi="Arial" w:cs="Arial"/>
          <w:b/>
        </w:rPr>
        <w:t>6</w:t>
      </w:r>
    </w:p>
    <w:p w14:paraId="1410A9EB" w14:textId="33F72208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>asks SA</w:t>
      </w:r>
      <w:r w:rsidR="00012583">
        <w:rPr>
          <w:rFonts w:ascii="Arial" w:hAnsi="Arial" w:cs="Arial"/>
          <w:bCs/>
        </w:rPr>
        <w:t>6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</w:t>
      </w:r>
      <w:r w:rsidR="00B775C2">
        <w:rPr>
          <w:rFonts w:ascii="Arial" w:hAnsi="Arial" w:cs="Arial"/>
          <w:bCs/>
        </w:rPr>
        <w:t>.</w:t>
      </w:r>
      <w:r w:rsidR="00D22ED3">
        <w:rPr>
          <w:rFonts w:ascii="Arial" w:hAnsi="Arial" w:cs="Arial"/>
          <w:bCs/>
        </w:rPr>
        <w:t xml:space="preserve">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42183" w14:textId="77777777" w:rsidR="009D3FF3" w:rsidRDefault="009D3FF3">
      <w:pPr>
        <w:spacing w:after="0"/>
      </w:pPr>
      <w:r>
        <w:separator/>
      </w:r>
    </w:p>
  </w:endnote>
  <w:endnote w:type="continuationSeparator" w:id="0">
    <w:p w14:paraId="63CE09F5" w14:textId="77777777" w:rsidR="009D3FF3" w:rsidRDefault="009D3F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4BDEC" w14:textId="77777777" w:rsidR="009D3FF3" w:rsidRDefault="009D3FF3">
      <w:pPr>
        <w:spacing w:after="0"/>
      </w:pPr>
      <w:r>
        <w:separator/>
      </w:r>
    </w:p>
  </w:footnote>
  <w:footnote w:type="continuationSeparator" w:id="0">
    <w:p w14:paraId="32CCDF02" w14:textId="77777777" w:rsidR="009D3FF3" w:rsidRDefault="009D3F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353"/>
    <w:multiLevelType w:val="multilevel"/>
    <w:tmpl w:val="FBB0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7"/>
  </w:num>
  <w:num w:numId="2" w16cid:durableId="363677172">
    <w:abstractNumId w:val="5"/>
  </w:num>
  <w:num w:numId="3" w16cid:durableId="6715822">
    <w:abstractNumId w:val="3"/>
  </w:num>
  <w:num w:numId="4" w16cid:durableId="145702769">
    <w:abstractNumId w:val="2"/>
  </w:num>
  <w:num w:numId="5" w16cid:durableId="785536976">
    <w:abstractNumId w:val="8"/>
  </w:num>
  <w:num w:numId="6" w16cid:durableId="1313681209">
    <w:abstractNumId w:val="1"/>
  </w:num>
  <w:num w:numId="7" w16cid:durableId="1357006731">
    <w:abstractNumId w:val="4"/>
  </w:num>
  <w:num w:numId="8" w16cid:durableId="581138713">
    <w:abstractNumId w:val="6"/>
  </w:num>
  <w:num w:numId="9" w16cid:durableId="6522935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NKgFAGl4vREtAAAA"/>
  </w:docVars>
  <w:rsids>
    <w:rsidRoot w:val="004E3939"/>
    <w:rsid w:val="00012583"/>
    <w:rsid w:val="0001587C"/>
    <w:rsid w:val="00017F23"/>
    <w:rsid w:val="00046F08"/>
    <w:rsid w:val="000751AC"/>
    <w:rsid w:val="00095BC2"/>
    <w:rsid w:val="0009627F"/>
    <w:rsid w:val="000C2DA1"/>
    <w:rsid w:val="000D321B"/>
    <w:rsid w:val="000F6242"/>
    <w:rsid w:val="0010599C"/>
    <w:rsid w:val="0012301D"/>
    <w:rsid w:val="0014169D"/>
    <w:rsid w:val="00143591"/>
    <w:rsid w:val="0015240B"/>
    <w:rsid w:val="0015484A"/>
    <w:rsid w:val="00174844"/>
    <w:rsid w:val="001A7A6E"/>
    <w:rsid w:val="001B4CA6"/>
    <w:rsid w:val="001E2CA0"/>
    <w:rsid w:val="001E4EC1"/>
    <w:rsid w:val="00206621"/>
    <w:rsid w:val="002201E4"/>
    <w:rsid w:val="00270389"/>
    <w:rsid w:val="002729D0"/>
    <w:rsid w:val="002A060F"/>
    <w:rsid w:val="002A6824"/>
    <w:rsid w:val="002D5AC8"/>
    <w:rsid w:val="002F1940"/>
    <w:rsid w:val="00320F57"/>
    <w:rsid w:val="0034030B"/>
    <w:rsid w:val="003443D4"/>
    <w:rsid w:val="00383545"/>
    <w:rsid w:val="003A135F"/>
    <w:rsid w:val="003A14F9"/>
    <w:rsid w:val="003B654D"/>
    <w:rsid w:val="003C489E"/>
    <w:rsid w:val="003D26F7"/>
    <w:rsid w:val="003D3743"/>
    <w:rsid w:val="003F183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4F55A9"/>
    <w:rsid w:val="004F6941"/>
    <w:rsid w:val="005007ED"/>
    <w:rsid w:val="00502679"/>
    <w:rsid w:val="005029A4"/>
    <w:rsid w:val="00520EC6"/>
    <w:rsid w:val="005244A9"/>
    <w:rsid w:val="00524687"/>
    <w:rsid w:val="00581502"/>
    <w:rsid w:val="00585D74"/>
    <w:rsid w:val="00592B74"/>
    <w:rsid w:val="005B3F91"/>
    <w:rsid w:val="005B5087"/>
    <w:rsid w:val="005C7009"/>
    <w:rsid w:val="00614B5C"/>
    <w:rsid w:val="00617CA8"/>
    <w:rsid w:val="006319C8"/>
    <w:rsid w:val="00634723"/>
    <w:rsid w:val="00683EDF"/>
    <w:rsid w:val="006930A2"/>
    <w:rsid w:val="006A3A35"/>
    <w:rsid w:val="006A3F25"/>
    <w:rsid w:val="006B3DBA"/>
    <w:rsid w:val="006E0D4F"/>
    <w:rsid w:val="006E28D1"/>
    <w:rsid w:val="006F2D99"/>
    <w:rsid w:val="0070566E"/>
    <w:rsid w:val="007145C7"/>
    <w:rsid w:val="007227A0"/>
    <w:rsid w:val="00726022"/>
    <w:rsid w:val="00733774"/>
    <w:rsid w:val="00744520"/>
    <w:rsid w:val="00746D87"/>
    <w:rsid w:val="007673F2"/>
    <w:rsid w:val="007E14C0"/>
    <w:rsid w:val="007E48DA"/>
    <w:rsid w:val="007F4F92"/>
    <w:rsid w:val="007F6F25"/>
    <w:rsid w:val="00832356"/>
    <w:rsid w:val="00832B2B"/>
    <w:rsid w:val="00834BD0"/>
    <w:rsid w:val="00852108"/>
    <w:rsid w:val="008851CF"/>
    <w:rsid w:val="008858CD"/>
    <w:rsid w:val="008C7471"/>
    <w:rsid w:val="008D772F"/>
    <w:rsid w:val="008E197E"/>
    <w:rsid w:val="00911478"/>
    <w:rsid w:val="0091619A"/>
    <w:rsid w:val="00926F69"/>
    <w:rsid w:val="00943A43"/>
    <w:rsid w:val="00944F01"/>
    <w:rsid w:val="00951441"/>
    <w:rsid w:val="00952EFA"/>
    <w:rsid w:val="00953874"/>
    <w:rsid w:val="00986934"/>
    <w:rsid w:val="00990E1C"/>
    <w:rsid w:val="0099764C"/>
    <w:rsid w:val="009C439D"/>
    <w:rsid w:val="009D3FF3"/>
    <w:rsid w:val="00A03315"/>
    <w:rsid w:val="00A27AC0"/>
    <w:rsid w:val="00A46CCB"/>
    <w:rsid w:val="00A71544"/>
    <w:rsid w:val="00A90373"/>
    <w:rsid w:val="00A944C7"/>
    <w:rsid w:val="00AC6106"/>
    <w:rsid w:val="00AE1828"/>
    <w:rsid w:val="00AF0939"/>
    <w:rsid w:val="00B127D4"/>
    <w:rsid w:val="00B2618F"/>
    <w:rsid w:val="00B32AFF"/>
    <w:rsid w:val="00B33F3C"/>
    <w:rsid w:val="00B44ABA"/>
    <w:rsid w:val="00B5011D"/>
    <w:rsid w:val="00B6163B"/>
    <w:rsid w:val="00B775C2"/>
    <w:rsid w:val="00B90C47"/>
    <w:rsid w:val="00B97703"/>
    <w:rsid w:val="00BB6A1F"/>
    <w:rsid w:val="00BD75FF"/>
    <w:rsid w:val="00BF4726"/>
    <w:rsid w:val="00C04BAC"/>
    <w:rsid w:val="00C105BB"/>
    <w:rsid w:val="00C17B7B"/>
    <w:rsid w:val="00C23C20"/>
    <w:rsid w:val="00C362C0"/>
    <w:rsid w:val="00C412B6"/>
    <w:rsid w:val="00C430D6"/>
    <w:rsid w:val="00C434DF"/>
    <w:rsid w:val="00CA603E"/>
    <w:rsid w:val="00CB70CA"/>
    <w:rsid w:val="00CC33A8"/>
    <w:rsid w:val="00CD5002"/>
    <w:rsid w:val="00CE3F26"/>
    <w:rsid w:val="00CE45F7"/>
    <w:rsid w:val="00CE79C5"/>
    <w:rsid w:val="00CF227C"/>
    <w:rsid w:val="00CF5344"/>
    <w:rsid w:val="00CF6087"/>
    <w:rsid w:val="00D02856"/>
    <w:rsid w:val="00D073EA"/>
    <w:rsid w:val="00D144DE"/>
    <w:rsid w:val="00D209D8"/>
    <w:rsid w:val="00D22ED3"/>
    <w:rsid w:val="00D25CD3"/>
    <w:rsid w:val="00D33E5A"/>
    <w:rsid w:val="00D62446"/>
    <w:rsid w:val="00D62A0E"/>
    <w:rsid w:val="00D84FCE"/>
    <w:rsid w:val="00D856BD"/>
    <w:rsid w:val="00DF7E9B"/>
    <w:rsid w:val="00E0001F"/>
    <w:rsid w:val="00E20F7F"/>
    <w:rsid w:val="00E319E0"/>
    <w:rsid w:val="00E46B56"/>
    <w:rsid w:val="00E63561"/>
    <w:rsid w:val="00E8250F"/>
    <w:rsid w:val="00E92981"/>
    <w:rsid w:val="00EB1F2F"/>
    <w:rsid w:val="00EB26B7"/>
    <w:rsid w:val="00EC0AE9"/>
    <w:rsid w:val="00ED48C3"/>
    <w:rsid w:val="00ED4990"/>
    <w:rsid w:val="00EE031A"/>
    <w:rsid w:val="00F0510F"/>
    <w:rsid w:val="00F1736A"/>
    <w:rsid w:val="00F22475"/>
    <w:rsid w:val="00F22535"/>
    <w:rsid w:val="00F24338"/>
    <w:rsid w:val="00F33593"/>
    <w:rsid w:val="00F34B3C"/>
    <w:rsid w:val="00F627D3"/>
    <w:rsid w:val="00F651DD"/>
    <w:rsid w:val="00F74DE0"/>
    <w:rsid w:val="00F91527"/>
    <w:rsid w:val="00FB5BEB"/>
    <w:rsid w:val="00FC19E0"/>
    <w:rsid w:val="00FC21A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5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105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105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05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05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05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05BB"/>
    <w:pPr>
      <w:outlineLvl w:val="5"/>
    </w:pPr>
  </w:style>
  <w:style w:type="paragraph" w:styleId="Heading7">
    <w:name w:val="heading 7"/>
    <w:basedOn w:val="H6"/>
    <w:next w:val="Normal"/>
    <w:qFormat/>
    <w:rsid w:val="00C105BB"/>
    <w:pPr>
      <w:outlineLvl w:val="6"/>
    </w:pPr>
  </w:style>
  <w:style w:type="paragraph" w:styleId="Heading8">
    <w:name w:val="heading 8"/>
    <w:basedOn w:val="Heading1"/>
    <w:next w:val="Normal"/>
    <w:qFormat/>
    <w:rsid w:val="00C105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05BB"/>
    <w:pPr>
      <w:outlineLvl w:val="8"/>
    </w:pPr>
  </w:style>
  <w:style w:type="character" w:default="1" w:styleId="DefaultParagraphFont">
    <w:name w:val="Default Paragraph Font"/>
    <w:semiHidden/>
    <w:rsid w:val="00C105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05BB"/>
  </w:style>
  <w:style w:type="paragraph" w:styleId="Header">
    <w:name w:val="header"/>
    <w:aliases w:val="header odd,header,header odd1,header odd2,header odd3,header odd4,header odd5,header odd6"/>
    <w:link w:val="HeaderChar"/>
    <w:rsid w:val="00C105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105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105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105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105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105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105BB"/>
    <w:pPr>
      <w:ind w:left="1701" w:hanging="1701"/>
    </w:pPr>
  </w:style>
  <w:style w:type="paragraph" w:styleId="TOC4">
    <w:name w:val="toc 4"/>
    <w:basedOn w:val="TOC3"/>
    <w:semiHidden/>
    <w:rsid w:val="00C105BB"/>
    <w:pPr>
      <w:ind w:left="1418" w:hanging="1418"/>
    </w:pPr>
  </w:style>
  <w:style w:type="paragraph" w:styleId="TOC3">
    <w:name w:val="toc 3"/>
    <w:basedOn w:val="TOC2"/>
    <w:semiHidden/>
    <w:rsid w:val="00C105BB"/>
    <w:pPr>
      <w:ind w:left="1134" w:hanging="1134"/>
    </w:pPr>
  </w:style>
  <w:style w:type="paragraph" w:styleId="TOC2">
    <w:name w:val="toc 2"/>
    <w:basedOn w:val="TOC1"/>
    <w:semiHidden/>
    <w:rsid w:val="00C105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05BB"/>
    <w:pPr>
      <w:ind w:left="284"/>
    </w:pPr>
  </w:style>
  <w:style w:type="paragraph" w:styleId="Index1">
    <w:name w:val="index 1"/>
    <w:basedOn w:val="Normal"/>
    <w:semiHidden/>
    <w:rsid w:val="00C105BB"/>
    <w:pPr>
      <w:keepLines/>
      <w:spacing w:after="0"/>
    </w:pPr>
  </w:style>
  <w:style w:type="paragraph" w:customStyle="1" w:styleId="ZH">
    <w:name w:val="ZH"/>
    <w:rsid w:val="00C105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105BB"/>
    <w:pPr>
      <w:outlineLvl w:val="9"/>
    </w:pPr>
  </w:style>
  <w:style w:type="paragraph" w:styleId="ListNumber2">
    <w:name w:val="List Number 2"/>
    <w:basedOn w:val="ListNumber"/>
    <w:semiHidden/>
    <w:rsid w:val="00C105BB"/>
    <w:pPr>
      <w:ind w:left="851"/>
    </w:pPr>
  </w:style>
  <w:style w:type="character" w:styleId="FootnoteReference">
    <w:name w:val="footnote reference"/>
    <w:basedOn w:val="DefaultParagraphFont"/>
    <w:semiHidden/>
    <w:rsid w:val="00C105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05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105BB"/>
    <w:rPr>
      <w:b/>
    </w:rPr>
  </w:style>
  <w:style w:type="paragraph" w:customStyle="1" w:styleId="TAC">
    <w:name w:val="TAC"/>
    <w:basedOn w:val="TAL"/>
    <w:rsid w:val="00C105BB"/>
    <w:pPr>
      <w:jc w:val="center"/>
    </w:pPr>
  </w:style>
  <w:style w:type="paragraph" w:customStyle="1" w:styleId="TF">
    <w:name w:val="TF"/>
    <w:basedOn w:val="TH"/>
    <w:rsid w:val="00C105BB"/>
    <w:pPr>
      <w:keepNext w:val="0"/>
      <w:spacing w:before="0" w:after="240"/>
    </w:pPr>
  </w:style>
  <w:style w:type="paragraph" w:customStyle="1" w:styleId="NO">
    <w:name w:val="NO"/>
    <w:basedOn w:val="Normal"/>
    <w:rsid w:val="00C105BB"/>
    <w:pPr>
      <w:keepLines/>
      <w:ind w:left="1135" w:hanging="851"/>
    </w:pPr>
  </w:style>
  <w:style w:type="paragraph" w:styleId="TOC9">
    <w:name w:val="toc 9"/>
    <w:basedOn w:val="TOC8"/>
    <w:semiHidden/>
    <w:rsid w:val="00C105BB"/>
    <w:pPr>
      <w:ind w:left="1418" w:hanging="1418"/>
    </w:pPr>
  </w:style>
  <w:style w:type="paragraph" w:customStyle="1" w:styleId="EX">
    <w:name w:val="EX"/>
    <w:basedOn w:val="Normal"/>
    <w:rsid w:val="00C105BB"/>
    <w:pPr>
      <w:keepLines/>
      <w:ind w:left="1702" w:hanging="1418"/>
    </w:pPr>
  </w:style>
  <w:style w:type="paragraph" w:customStyle="1" w:styleId="FP">
    <w:name w:val="FP"/>
    <w:basedOn w:val="Normal"/>
    <w:rsid w:val="00C105BB"/>
    <w:pPr>
      <w:spacing w:after="0"/>
    </w:pPr>
  </w:style>
  <w:style w:type="paragraph" w:customStyle="1" w:styleId="LD">
    <w:name w:val="LD"/>
    <w:rsid w:val="00C105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105BB"/>
    <w:pPr>
      <w:spacing w:after="0"/>
    </w:pPr>
  </w:style>
  <w:style w:type="paragraph" w:customStyle="1" w:styleId="EW">
    <w:name w:val="EW"/>
    <w:basedOn w:val="EX"/>
    <w:rsid w:val="00C105BB"/>
    <w:pPr>
      <w:spacing w:after="0"/>
    </w:pPr>
  </w:style>
  <w:style w:type="paragraph" w:styleId="TOC6">
    <w:name w:val="toc 6"/>
    <w:basedOn w:val="TOC5"/>
    <w:next w:val="Normal"/>
    <w:semiHidden/>
    <w:rsid w:val="00C105BB"/>
    <w:pPr>
      <w:ind w:left="1985" w:hanging="1985"/>
    </w:pPr>
  </w:style>
  <w:style w:type="paragraph" w:styleId="TOC7">
    <w:name w:val="toc 7"/>
    <w:basedOn w:val="TOC6"/>
    <w:next w:val="Normal"/>
    <w:semiHidden/>
    <w:rsid w:val="00C105BB"/>
    <w:pPr>
      <w:ind w:left="2268" w:hanging="2268"/>
    </w:pPr>
  </w:style>
  <w:style w:type="paragraph" w:styleId="ListBullet2">
    <w:name w:val="List Bullet 2"/>
    <w:basedOn w:val="ListBullet"/>
    <w:semiHidden/>
    <w:rsid w:val="00C105BB"/>
    <w:pPr>
      <w:ind w:left="851"/>
    </w:pPr>
  </w:style>
  <w:style w:type="paragraph" w:styleId="ListBullet3">
    <w:name w:val="List Bullet 3"/>
    <w:basedOn w:val="ListBullet2"/>
    <w:semiHidden/>
    <w:rsid w:val="00C105BB"/>
    <w:pPr>
      <w:ind w:left="1135"/>
    </w:pPr>
  </w:style>
  <w:style w:type="paragraph" w:styleId="ListNumber">
    <w:name w:val="List Number"/>
    <w:basedOn w:val="List"/>
    <w:semiHidden/>
    <w:rsid w:val="00C105BB"/>
  </w:style>
  <w:style w:type="paragraph" w:customStyle="1" w:styleId="EQ">
    <w:name w:val="EQ"/>
    <w:basedOn w:val="Normal"/>
    <w:next w:val="Normal"/>
    <w:rsid w:val="00C105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05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05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05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105BB"/>
    <w:pPr>
      <w:jc w:val="right"/>
    </w:pPr>
  </w:style>
  <w:style w:type="paragraph" w:customStyle="1" w:styleId="H6">
    <w:name w:val="H6"/>
    <w:basedOn w:val="Heading5"/>
    <w:next w:val="Normal"/>
    <w:rsid w:val="00C105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05BB"/>
    <w:pPr>
      <w:ind w:left="851" w:hanging="851"/>
    </w:pPr>
  </w:style>
  <w:style w:type="paragraph" w:customStyle="1" w:styleId="TAL">
    <w:name w:val="TAL"/>
    <w:basedOn w:val="Normal"/>
    <w:rsid w:val="00C105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05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105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105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105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105BB"/>
    <w:pPr>
      <w:framePr w:wrap="notBeside" w:y="16161"/>
    </w:pPr>
  </w:style>
  <w:style w:type="character" w:customStyle="1" w:styleId="ZGSM">
    <w:name w:val="ZGSM"/>
    <w:rsid w:val="00C105BB"/>
  </w:style>
  <w:style w:type="paragraph" w:styleId="List2">
    <w:name w:val="List 2"/>
    <w:basedOn w:val="List"/>
    <w:semiHidden/>
    <w:rsid w:val="00C105BB"/>
    <w:pPr>
      <w:ind w:left="851"/>
    </w:pPr>
  </w:style>
  <w:style w:type="paragraph" w:customStyle="1" w:styleId="ZG">
    <w:name w:val="ZG"/>
    <w:rsid w:val="00C105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105BB"/>
    <w:pPr>
      <w:ind w:left="1135"/>
    </w:pPr>
  </w:style>
  <w:style w:type="paragraph" w:styleId="List4">
    <w:name w:val="List 4"/>
    <w:basedOn w:val="List3"/>
    <w:semiHidden/>
    <w:rsid w:val="00C105BB"/>
    <w:pPr>
      <w:ind w:left="1418"/>
    </w:pPr>
  </w:style>
  <w:style w:type="paragraph" w:styleId="List5">
    <w:name w:val="List 5"/>
    <w:basedOn w:val="List4"/>
    <w:semiHidden/>
    <w:rsid w:val="00C105BB"/>
    <w:pPr>
      <w:ind w:left="1702"/>
    </w:pPr>
  </w:style>
  <w:style w:type="paragraph" w:customStyle="1" w:styleId="EditorsNote">
    <w:name w:val="Editor's Note"/>
    <w:basedOn w:val="NO"/>
    <w:rsid w:val="00C105BB"/>
    <w:rPr>
      <w:color w:val="FF0000"/>
    </w:rPr>
  </w:style>
  <w:style w:type="paragraph" w:styleId="List">
    <w:name w:val="List"/>
    <w:basedOn w:val="Normal"/>
    <w:semiHidden/>
    <w:rsid w:val="00C105BB"/>
    <w:pPr>
      <w:ind w:left="568" w:hanging="284"/>
    </w:pPr>
  </w:style>
  <w:style w:type="paragraph" w:styleId="ListBullet">
    <w:name w:val="List Bullet"/>
    <w:basedOn w:val="List"/>
    <w:semiHidden/>
    <w:rsid w:val="00C105BB"/>
  </w:style>
  <w:style w:type="paragraph" w:styleId="ListBullet4">
    <w:name w:val="List Bullet 4"/>
    <w:basedOn w:val="ListBullet3"/>
    <w:semiHidden/>
    <w:rsid w:val="00C105BB"/>
    <w:pPr>
      <w:ind w:left="1418"/>
    </w:pPr>
  </w:style>
  <w:style w:type="paragraph" w:styleId="ListBullet5">
    <w:name w:val="List Bullet 5"/>
    <w:basedOn w:val="ListBullet4"/>
    <w:semiHidden/>
    <w:rsid w:val="00C105BB"/>
    <w:pPr>
      <w:ind w:left="1702"/>
    </w:pPr>
  </w:style>
  <w:style w:type="paragraph" w:customStyle="1" w:styleId="B2">
    <w:name w:val="B2"/>
    <w:basedOn w:val="List2"/>
    <w:rsid w:val="00C105BB"/>
  </w:style>
  <w:style w:type="paragraph" w:customStyle="1" w:styleId="B3">
    <w:name w:val="B3"/>
    <w:basedOn w:val="List3"/>
    <w:rsid w:val="00C105BB"/>
  </w:style>
  <w:style w:type="paragraph" w:customStyle="1" w:styleId="B4">
    <w:name w:val="B4"/>
    <w:basedOn w:val="List4"/>
    <w:rsid w:val="00C105BB"/>
  </w:style>
  <w:style w:type="paragraph" w:customStyle="1" w:styleId="B5">
    <w:name w:val="B5"/>
    <w:basedOn w:val="List5"/>
    <w:rsid w:val="00C105BB"/>
  </w:style>
  <w:style w:type="paragraph" w:customStyle="1" w:styleId="ZTD">
    <w:name w:val="ZTD"/>
    <w:basedOn w:val="ZB"/>
    <w:rsid w:val="00C105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40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240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40B"/>
    <w:rPr>
      <w:rFonts w:ascii="Arial" w:hAnsi="Arial"/>
      <w:b/>
      <w:bCs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F55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2023-11-12T20:19:00Z</dcterms:created>
  <dcterms:modified xsi:type="dcterms:W3CDTF">2023-11-12T20:19:00Z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</Properties>
</file>