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90B7860" w14:textId="39F07BDB" w:rsidR="00904800" w:rsidRDefault="00904800" w:rsidP="00FE24AB">
      <w:pPr>
        <w:pStyle w:val="CRCoverPage"/>
        <w:tabs>
          <w:tab w:val="right" w:pos="9639"/>
        </w:tabs>
        <w:spacing w:after="0"/>
        <w:rPr>
          <w:b/>
          <w:i/>
          <w:noProof/>
          <w:sz w:val="28"/>
        </w:rPr>
      </w:pPr>
      <w:bookmarkStart w:id="0" w:name="_Hlk145491888"/>
      <w:r>
        <w:rPr>
          <w:b/>
          <w:noProof/>
          <w:sz w:val="24"/>
        </w:rPr>
        <w:t>3GPP TSG-CT WG1 Meeting #145</w:t>
      </w:r>
      <w:r>
        <w:rPr>
          <w:b/>
          <w:i/>
          <w:noProof/>
          <w:sz w:val="28"/>
        </w:rPr>
        <w:tab/>
      </w:r>
      <w:r>
        <w:rPr>
          <w:b/>
          <w:noProof/>
          <w:sz w:val="24"/>
        </w:rPr>
        <w:t>C1-23</w:t>
      </w:r>
      <w:r w:rsidR="006B555E">
        <w:rPr>
          <w:b/>
          <w:noProof/>
          <w:sz w:val="24"/>
        </w:rPr>
        <w:t>891</w:t>
      </w:r>
      <w:r w:rsidR="008B3CFB">
        <w:rPr>
          <w:b/>
          <w:noProof/>
          <w:sz w:val="24"/>
        </w:rPr>
        <w:t>7</w:t>
      </w:r>
    </w:p>
    <w:p w14:paraId="0815C8CE" w14:textId="77777777" w:rsidR="00904800" w:rsidRDefault="00904800" w:rsidP="00904800">
      <w:pPr>
        <w:pStyle w:val="CRCoverPage"/>
        <w:outlineLvl w:val="0"/>
        <w:rPr>
          <w:b/>
          <w:noProof/>
          <w:sz w:val="24"/>
        </w:rPr>
      </w:pPr>
      <w:r>
        <w:rPr>
          <w:b/>
          <w:noProof/>
          <w:sz w:val="24"/>
        </w:rPr>
        <w:t>Chicago, US , 13– 17 November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3EB0BE" w:rsidR="001E41F3" w:rsidRPr="00410371" w:rsidRDefault="000D1C88" w:rsidP="006B555E">
            <w:pPr>
              <w:pStyle w:val="CRCoverPage"/>
              <w:spacing w:after="0"/>
              <w:jc w:val="right"/>
              <w:rPr>
                <w:b/>
                <w:noProof/>
                <w:sz w:val="28"/>
              </w:rPr>
            </w:pPr>
            <w:fldSimple w:instr=" DOCPROPERTY  Spec#  \* MERGEFORMAT ">
              <w:r w:rsidR="0038494D">
                <w:rPr>
                  <w:b/>
                  <w:noProof/>
                  <w:sz w:val="28"/>
                </w:rPr>
                <w:t>24.5</w:t>
              </w:r>
              <w:r w:rsidR="006B555E">
                <w:rPr>
                  <w:b/>
                  <w:noProof/>
                  <w:sz w:val="28"/>
                </w:rPr>
                <w:t>26</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553EF0E" w:rsidR="001E41F3" w:rsidRPr="00410371" w:rsidRDefault="000D1C88" w:rsidP="008B3CFB">
            <w:pPr>
              <w:pStyle w:val="CRCoverPage"/>
              <w:spacing w:after="0"/>
              <w:rPr>
                <w:noProof/>
              </w:rPr>
            </w:pPr>
            <w:fldSimple w:instr=" DOCPROPERTY  Cr#  \* MERGEFORMAT ">
              <w:r w:rsidR="006B555E">
                <w:rPr>
                  <w:b/>
                  <w:noProof/>
                  <w:sz w:val="28"/>
                </w:rPr>
                <w:t>024</w:t>
              </w:r>
              <w:r w:rsidR="008B3CFB">
                <w:rPr>
                  <w:b/>
                  <w:noProof/>
                  <w:sz w:val="28"/>
                </w:rPr>
                <w:t>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8813E66" w:rsidR="001E41F3" w:rsidRPr="00410371" w:rsidRDefault="000D1C88" w:rsidP="006B555E">
            <w:pPr>
              <w:pStyle w:val="CRCoverPage"/>
              <w:spacing w:after="0"/>
              <w:jc w:val="center"/>
              <w:rPr>
                <w:b/>
                <w:noProof/>
              </w:rPr>
            </w:pPr>
            <w:fldSimple w:instr=" DOCPROPERTY  Revision  \* MERGEFORMAT ">
              <w:r w:rsidR="0038494D">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1E08844" w:rsidR="001E41F3" w:rsidRPr="00410371" w:rsidRDefault="000D1C88" w:rsidP="006B555E">
            <w:pPr>
              <w:pStyle w:val="CRCoverPage"/>
              <w:spacing w:after="0"/>
              <w:jc w:val="center"/>
              <w:rPr>
                <w:noProof/>
                <w:sz w:val="28"/>
              </w:rPr>
            </w:pPr>
            <w:fldSimple w:instr=" DOCPROPERTY  Version  \* MERGEFORMAT ">
              <w:r w:rsidR="0038494D">
                <w:rPr>
                  <w:b/>
                  <w:noProof/>
                  <w:sz w:val="28"/>
                </w:rPr>
                <w:t>18.</w:t>
              </w:r>
              <w:r w:rsidR="006B555E">
                <w:rPr>
                  <w:b/>
                  <w:noProof/>
                  <w:sz w:val="28"/>
                </w:rPr>
                <w:t>4</w:t>
              </w:r>
              <w:r w:rsidR="0038494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BF37328" w:rsidR="00F25D98" w:rsidRDefault="0038494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595B0E8" w:rsidR="00F25D98" w:rsidRDefault="0038494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EE8120B" w:rsidR="001E41F3" w:rsidRDefault="000D1C88" w:rsidP="008B3CFB">
            <w:pPr>
              <w:pStyle w:val="CRCoverPage"/>
              <w:spacing w:after="0"/>
              <w:ind w:left="100"/>
              <w:rPr>
                <w:noProof/>
              </w:rPr>
            </w:pPr>
            <w:fldSimple w:instr=" DOCPROPERTY  CrTitle  \* MERGEFORMAT ">
              <w:r w:rsidR="008B3CFB" w:rsidRPr="008B3CFB">
                <w:t>PIN ID format</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17A9E8A" w:rsidR="001E41F3" w:rsidRDefault="000D1C88" w:rsidP="006B555E">
            <w:pPr>
              <w:pStyle w:val="CRCoverPage"/>
              <w:spacing w:after="0"/>
              <w:ind w:left="100"/>
              <w:rPr>
                <w:noProof/>
              </w:rPr>
            </w:pPr>
            <w:fldSimple w:instr=" DOCPROPERTY  SourceIfWg  \* MERGEFORMAT ">
              <w:r w:rsidR="0038494D">
                <w:rPr>
                  <w:noProof/>
                </w:rPr>
                <w:t>Google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E5C389F" w:rsidR="001E41F3" w:rsidRDefault="000D1C88" w:rsidP="0038494D">
            <w:pPr>
              <w:pStyle w:val="CRCoverPage"/>
              <w:spacing w:after="0"/>
              <w:ind w:left="100"/>
              <w:rPr>
                <w:noProof/>
              </w:rPr>
            </w:pPr>
            <w:fldSimple w:instr=" DOCPROPERTY  SourceIfTsg  \* MERGEFORMAT ">
              <w:r w:rsidR="0038494D">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020B753" w:rsidR="001E41F3" w:rsidRDefault="000D1C88" w:rsidP="0038494D">
            <w:pPr>
              <w:pStyle w:val="CRCoverPage"/>
              <w:spacing w:after="0"/>
              <w:ind w:left="100"/>
              <w:rPr>
                <w:noProof/>
              </w:rPr>
            </w:pPr>
            <w:fldSimple w:instr=" DOCPROPERTY  RelatedWis  \* MERGEFORMAT ">
              <w:r w:rsidR="0038494D">
                <w:rPr>
                  <w:noProof/>
                </w:rPr>
                <w:t>eUEPO</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0DFD00B" w:rsidR="001E41F3" w:rsidRDefault="000D1C88" w:rsidP="0038494D">
            <w:pPr>
              <w:pStyle w:val="CRCoverPage"/>
              <w:spacing w:after="0"/>
              <w:ind w:left="100"/>
              <w:rPr>
                <w:noProof/>
              </w:rPr>
            </w:pPr>
            <w:fldSimple w:instr=" DOCPROPERTY  ResDate  \* MERGEFORMAT ">
              <w:r w:rsidR="0038494D">
                <w:rPr>
                  <w:noProof/>
                </w:rPr>
                <w:t>2023-11-03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0A7E84F" w:rsidR="001E41F3" w:rsidRDefault="000D1C88" w:rsidP="006B555E">
            <w:pPr>
              <w:pStyle w:val="CRCoverPage"/>
              <w:spacing w:after="0"/>
              <w:ind w:left="100" w:right="-609"/>
              <w:rPr>
                <w:b/>
                <w:noProof/>
              </w:rPr>
            </w:pPr>
            <w:fldSimple w:instr=" DOCPROPERTY  Cat  \* MERGEFORMAT ">
              <w:r w:rsidR="0038494D">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EDAA27E" w:rsidR="001E41F3" w:rsidRDefault="000D1C88" w:rsidP="0038494D">
            <w:pPr>
              <w:pStyle w:val="CRCoverPage"/>
              <w:spacing w:after="0"/>
              <w:ind w:left="100"/>
              <w:rPr>
                <w:noProof/>
              </w:rPr>
            </w:pPr>
            <w:fldSimple w:instr=" DOCPROPERTY  Release  \* MERGEFORMAT ">
              <w:r w:rsidR="00D24991">
                <w:rPr>
                  <w:noProof/>
                </w:rPr>
                <w:t>Rel</w:t>
              </w:r>
              <w:r w:rsidR="0038494D">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49CA3E" w14:textId="79AA83BC" w:rsidR="001E41F3" w:rsidRDefault="008B3CFB">
            <w:pPr>
              <w:pStyle w:val="CRCoverPage"/>
              <w:spacing w:after="0"/>
              <w:ind w:left="100"/>
              <w:rPr>
                <w:noProof/>
              </w:rPr>
            </w:pPr>
            <w:r>
              <w:rPr>
                <w:noProof/>
              </w:rPr>
              <w:t xml:space="preserve">There is an editor’s note regarding the format of PIN ID that it is FFS, in TS 24.526. For this CT1 had sent an LS to SA2 asking to define it or for any guidance in August meeting. </w:t>
            </w:r>
            <w:r w:rsidR="00FE24AB">
              <w:rPr>
                <w:noProof/>
              </w:rPr>
              <w:t>In the incoming reply LS from SA2 in C1-238523, SA2 has specified the following agreed principles:</w:t>
            </w:r>
          </w:p>
          <w:p w14:paraId="4D883E18" w14:textId="77777777" w:rsidR="00FE24AB" w:rsidRDefault="00FE24AB" w:rsidP="00FE24AB">
            <w:pPr>
              <w:pStyle w:val="CRCoverPage"/>
              <w:numPr>
                <w:ilvl w:val="0"/>
                <w:numId w:val="1"/>
              </w:numPr>
              <w:spacing w:after="0"/>
              <w:rPr>
                <w:noProof/>
                <w:lang w:val="en-US"/>
              </w:rPr>
            </w:pPr>
            <w:r w:rsidRPr="00FE24AB">
              <w:rPr>
                <w:noProof/>
                <w:lang w:val="en-US"/>
              </w:rPr>
              <w:t xml:space="preserve">The PIN ID is represented as </w:t>
            </w:r>
            <w:r w:rsidRPr="00FE24AB">
              <w:rPr>
                <w:noProof/>
                <w:u w:val="single"/>
                <w:lang w:val="en-US"/>
              </w:rPr>
              <w:t xml:space="preserve">a specific string in an operator’s network </w:t>
            </w:r>
            <w:r w:rsidRPr="00FE24AB">
              <w:rPr>
                <w:noProof/>
                <w:lang w:val="en-US"/>
              </w:rPr>
              <w:t xml:space="preserve">which is contained as a component of traffic descriptor </w:t>
            </w:r>
            <w:r w:rsidRPr="00FE24AB">
              <w:rPr>
                <w:noProof/>
                <w:u w:val="single"/>
                <w:lang w:val="en-US"/>
              </w:rPr>
              <w:t>with variable size</w:t>
            </w:r>
            <w:r w:rsidRPr="00FE24AB">
              <w:rPr>
                <w:noProof/>
                <w:lang w:val="en-US"/>
              </w:rPr>
              <w:t xml:space="preserve"> and </w:t>
            </w:r>
            <w:r w:rsidRPr="00FE24AB">
              <w:rPr>
                <w:noProof/>
                <w:u w:val="single"/>
                <w:lang w:val="en-US"/>
              </w:rPr>
              <w:t>variable value</w:t>
            </w:r>
            <w:r w:rsidRPr="00FE24AB">
              <w:rPr>
                <w:noProof/>
                <w:lang w:val="en-US"/>
              </w:rPr>
              <w:t xml:space="preserve"> in the URSP rule. </w:t>
            </w:r>
          </w:p>
          <w:p w14:paraId="1D8CBFC1" w14:textId="6C7487BD" w:rsidR="00FE24AB" w:rsidRPr="00FE24AB" w:rsidRDefault="00FE24AB" w:rsidP="00FE24AB">
            <w:pPr>
              <w:pStyle w:val="CRCoverPage"/>
              <w:numPr>
                <w:ilvl w:val="0"/>
                <w:numId w:val="1"/>
              </w:numPr>
              <w:spacing w:after="0"/>
              <w:rPr>
                <w:noProof/>
                <w:lang w:val="en-US"/>
              </w:rPr>
            </w:pPr>
            <w:r w:rsidRPr="00FE24AB">
              <w:rPr>
                <w:noProof/>
                <w:lang w:val="en-US"/>
              </w:rPr>
              <w:t xml:space="preserve">The PIN ID is assigned uniquely for a PLMN based on operator’s policy or service level agreement </w:t>
            </w:r>
            <w:r w:rsidRPr="00FE24AB">
              <w:rPr>
                <w:noProof/>
                <w:u w:val="single"/>
                <w:lang w:val="en-US"/>
              </w:rPr>
              <w:t>between the AF for PIN and the operator</w:t>
            </w:r>
            <w:r w:rsidRPr="00FE24AB">
              <w:rPr>
                <w:noProof/>
                <w:lang w:val="en-US"/>
              </w:rPr>
              <w:t>.</w:t>
            </w:r>
          </w:p>
          <w:p w14:paraId="1778E6A0" w14:textId="424920D4" w:rsidR="00FE24AB" w:rsidRDefault="00FE24AB">
            <w:pPr>
              <w:pStyle w:val="CRCoverPage"/>
              <w:spacing w:after="0"/>
              <w:ind w:left="100"/>
              <w:rPr>
                <w:noProof/>
              </w:rPr>
            </w:pPr>
          </w:p>
          <w:p w14:paraId="0A7D4DC5" w14:textId="76500D13" w:rsidR="00282036" w:rsidRDefault="00282036">
            <w:pPr>
              <w:pStyle w:val="CRCoverPage"/>
              <w:spacing w:after="0"/>
              <w:ind w:left="100"/>
              <w:rPr>
                <w:noProof/>
              </w:rPr>
            </w:pPr>
            <w:r>
              <w:rPr>
                <w:noProof/>
              </w:rPr>
              <w:t>Since the PIN ID will be provided by the AF for PIN, the exact value of PIN ID will be out of scope of CT1’s specification, but instead can be referred to TS 23.003 where the format will be defined.</w:t>
            </w:r>
          </w:p>
          <w:p w14:paraId="14138187" w14:textId="77777777" w:rsidR="00282036" w:rsidRDefault="00282036">
            <w:pPr>
              <w:pStyle w:val="CRCoverPage"/>
              <w:spacing w:after="0"/>
              <w:ind w:left="100"/>
              <w:rPr>
                <w:noProof/>
              </w:rPr>
            </w:pPr>
          </w:p>
          <w:p w14:paraId="708AA7DE" w14:textId="4FCB38A6" w:rsidR="00FE24AB" w:rsidRDefault="00282036">
            <w:pPr>
              <w:pStyle w:val="CRCoverPage"/>
              <w:spacing w:after="0"/>
              <w:ind w:left="100"/>
              <w:rPr>
                <w:noProof/>
              </w:rPr>
            </w:pPr>
            <w:r>
              <w:rPr>
                <w:noProof/>
              </w:rPr>
              <w:t>In addition, there are typo where the number of NOTE is not updated correctly during the implementation (NOTE Y and NOTE Z) in the table 5.2.1. So the NOTE numbers are corrected.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DBE7F5E" w14:textId="36D7B9FC" w:rsidR="001E41F3" w:rsidRDefault="00FE24AB">
            <w:pPr>
              <w:pStyle w:val="CRCoverPage"/>
              <w:spacing w:after="0"/>
              <w:ind w:left="100"/>
              <w:rPr>
                <w:noProof/>
              </w:rPr>
            </w:pPr>
            <w:r>
              <w:rPr>
                <w:noProof/>
              </w:rPr>
              <w:t>Removed the editor’s note</w:t>
            </w:r>
            <w:r w:rsidR="00282036">
              <w:rPr>
                <w:noProof/>
              </w:rPr>
              <w:t xml:space="preserve"> and added reference to TS 23.003 for the PIN ID value definition.</w:t>
            </w:r>
          </w:p>
          <w:p w14:paraId="31C656EC" w14:textId="0CD4EB85" w:rsidR="00FE24AB" w:rsidRDefault="000A2583" w:rsidP="000A2583">
            <w:pPr>
              <w:pStyle w:val="CRCoverPage"/>
              <w:spacing w:after="0"/>
              <w:ind w:left="100"/>
              <w:rPr>
                <w:noProof/>
              </w:rPr>
            </w:pPr>
            <w:r>
              <w:rPr>
                <w:noProof/>
              </w:rPr>
              <w:t>Fixed some typo on the NOTE numbers.</w:t>
            </w:r>
            <w:bookmarkStart w:id="2" w:name="_GoBack"/>
            <w:bookmarkEnd w:id="2"/>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D59393" w:rsidR="001E41F3" w:rsidRDefault="00FE24AB">
            <w:pPr>
              <w:pStyle w:val="CRCoverPage"/>
              <w:spacing w:after="0"/>
              <w:ind w:left="100"/>
              <w:rPr>
                <w:noProof/>
              </w:rPr>
            </w:pPr>
            <w:r>
              <w:rPr>
                <w:noProof/>
              </w:rPr>
              <w:t>The format of PIN ID is not fully defined in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B9AB477" w:rsidR="001E41F3" w:rsidRDefault="00FE24AB">
            <w:pPr>
              <w:pStyle w:val="CRCoverPage"/>
              <w:spacing w:after="0"/>
              <w:ind w:left="100"/>
              <w:rPr>
                <w:noProof/>
              </w:rPr>
            </w:pPr>
            <w:r>
              <w:rPr>
                <w:noProof/>
              </w:rPr>
              <w:t>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AB072EB" w:rsidR="001E41F3" w:rsidRDefault="0038494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E359BE1" w:rsidR="001E41F3" w:rsidRDefault="0038494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A9DFFA" w:rsidR="001E41F3" w:rsidRDefault="0038494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3C96D40" w14:textId="77777777" w:rsidR="00BB4D9A" w:rsidRDefault="00BB4D9A" w:rsidP="00BB4D9A">
      <w:pPr>
        <w:jc w:val="center"/>
        <w:rPr>
          <w:noProof/>
          <w:highlight w:val="green"/>
        </w:rPr>
      </w:pPr>
      <w:bookmarkStart w:id="3" w:name="_Toc20232700"/>
      <w:r>
        <w:rPr>
          <w:noProof/>
          <w:highlight w:val="green"/>
        </w:rPr>
        <w:lastRenderedPageBreak/>
        <w:t>***** First change *****</w:t>
      </w:r>
      <w:bookmarkEnd w:id="3"/>
    </w:p>
    <w:p w14:paraId="03DFC2D3" w14:textId="77777777" w:rsidR="00FE24AB" w:rsidRDefault="00FE24AB" w:rsidP="00FE24AB">
      <w:pPr>
        <w:pStyle w:val="Heading2"/>
        <w:rPr>
          <w:lang w:eastAsia="zh-CN"/>
        </w:rPr>
      </w:pPr>
      <w:bookmarkStart w:id="4" w:name="_Toc20209078"/>
      <w:bookmarkStart w:id="5" w:name="_Toc27581326"/>
      <w:bookmarkStart w:id="6" w:name="_Toc36113477"/>
      <w:bookmarkStart w:id="7" w:name="_Toc45212735"/>
      <w:bookmarkStart w:id="8" w:name="_Toc51932248"/>
      <w:bookmarkStart w:id="9" w:name="_Toc146249911"/>
      <w:r>
        <w:rPr>
          <w:lang w:eastAsia="zh-CN"/>
        </w:rPr>
        <w:t>5</w:t>
      </w:r>
      <w:r>
        <w:rPr>
          <w:rFonts w:hint="eastAsia"/>
          <w:lang w:eastAsia="zh-CN"/>
        </w:rPr>
        <w:t>.2</w:t>
      </w:r>
      <w:r>
        <w:rPr>
          <w:lang w:eastAsia="zh-CN"/>
        </w:rPr>
        <w:tab/>
        <w:t>Encoding of UE policy part type URSP</w:t>
      </w:r>
      <w:bookmarkEnd w:id="4"/>
      <w:bookmarkEnd w:id="5"/>
      <w:bookmarkEnd w:id="6"/>
      <w:bookmarkEnd w:id="7"/>
      <w:bookmarkEnd w:id="8"/>
      <w:bookmarkEnd w:id="9"/>
    </w:p>
    <w:p w14:paraId="3A41C22A" w14:textId="77777777" w:rsidR="00FE24AB" w:rsidRDefault="00FE24AB" w:rsidP="00FE24AB">
      <w:r>
        <w:t xml:space="preserve">The UE policy part type URSP contains one or more URSP </w:t>
      </w:r>
      <w:proofErr w:type="gramStart"/>
      <w:r>
        <w:t>rules which may be included in the UE policy part contents as</w:t>
      </w:r>
      <w:proofErr w:type="gramEnd"/>
      <w:r>
        <w:t xml:space="preserve"> defined in annex D.6.2 of 3GPP TS 24.501 [11].</w:t>
      </w:r>
    </w:p>
    <w:p w14:paraId="07C290DD" w14:textId="77777777" w:rsidR="00FE24AB" w:rsidRDefault="00FE24AB" w:rsidP="00FE24AB">
      <w:r>
        <w:t xml:space="preserve">If the UE policy part contents includes one or more URSP rules (i.e. the </w:t>
      </w:r>
      <w:proofErr w:type="gramStart"/>
      <w:r>
        <w:t>UE policy part type field</w:t>
      </w:r>
      <w:proofErr w:type="gramEnd"/>
      <w:r>
        <w:t xml:space="preserve"> is set to "</w:t>
      </w:r>
      <w:r w:rsidRPr="0029432A">
        <w:t>URSP</w:t>
      </w:r>
      <w:r>
        <w:t>"), the UE policy part contents including URSP rules is encoded</w:t>
      </w:r>
      <w:r w:rsidRPr="00482B2D">
        <w:t xml:space="preserve"> as shown in figure</w:t>
      </w:r>
      <w:r>
        <w:t>s</w:t>
      </w:r>
      <w:r w:rsidRPr="00482B2D">
        <w:t> </w:t>
      </w:r>
      <w:r>
        <w:t>5</w:t>
      </w:r>
      <w:r w:rsidRPr="00354C09">
        <w:t xml:space="preserve">.2.1 </w:t>
      </w:r>
      <w:r>
        <w:t>to 5.2.4A</w:t>
      </w:r>
      <w:r w:rsidRPr="00354C09">
        <w:t xml:space="preserve"> a</w:t>
      </w:r>
      <w:r w:rsidRPr="00482B2D">
        <w:t>nd table </w:t>
      </w:r>
      <w:r>
        <w:t>5.2.1</w:t>
      </w:r>
      <w:r w:rsidRPr="00482B2D">
        <w: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FE24AB" w:rsidRPr="002A12F4" w14:paraId="7C60B83B" w14:textId="77777777" w:rsidTr="00FE24AB">
        <w:trPr>
          <w:cantSplit/>
          <w:jc w:val="center"/>
        </w:trPr>
        <w:tc>
          <w:tcPr>
            <w:tcW w:w="708" w:type="dxa"/>
          </w:tcPr>
          <w:p w14:paraId="4E3C2C53" w14:textId="77777777" w:rsidR="00FE24AB" w:rsidRPr="002A12F4" w:rsidRDefault="00FE24AB" w:rsidP="00FE24AB">
            <w:pPr>
              <w:pStyle w:val="TAC"/>
            </w:pPr>
            <w:r w:rsidRPr="002A12F4">
              <w:t>8</w:t>
            </w:r>
          </w:p>
        </w:tc>
        <w:tc>
          <w:tcPr>
            <w:tcW w:w="709" w:type="dxa"/>
          </w:tcPr>
          <w:p w14:paraId="757D5546" w14:textId="77777777" w:rsidR="00FE24AB" w:rsidRPr="002A12F4" w:rsidRDefault="00FE24AB" w:rsidP="00FE24AB">
            <w:pPr>
              <w:pStyle w:val="TAC"/>
            </w:pPr>
            <w:r w:rsidRPr="002A12F4">
              <w:t>7</w:t>
            </w:r>
          </w:p>
        </w:tc>
        <w:tc>
          <w:tcPr>
            <w:tcW w:w="709" w:type="dxa"/>
          </w:tcPr>
          <w:p w14:paraId="643D5890" w14:textId="77777777" w:rsidR="00FE24AB" w:rsidRPr="002A12F4" w:rsidRDefault="00FE24AB" w:rsidP="00FE24AB">
            <w:pPr>
              <w:pStyle w:val="TAC"/>
            </w:pPr>
            <w:r w:rsidRPr="002A12F4">
              <w:t>6</w:t>
            </w:r>
          </w:p>
        </w:tc>
        <w:tc>
          <w:tcPr>
            <w:tcW w:w="709" w:type="dxa"/>
          </w:tcPr>
          <w:p w14:paraId="207B6927" w14:textId="77777777" w:rsidR="00FE24AB" w:rsidRPr="002A12F4" w:rsidRDefault="00FE24AB" w:rsidP="00FE24AB">
            <w:pPr>
              <w:pStyle w:val="TAC"/>
            </w:pPr>
            <w:r w:rsidRPr="002A12F4">
              <w:t>5</w:t>
            </w:r>
          </w:p>
        </w:tc>
        <w:tc>
          <w:tcPr>
            <w:tcW w:w="709" w:type="dxa"/>
          </w:tcPr>
          <w:p w14:paraId="397DB2AB" w14:textId="77777777" w:rsidR="00FE24AB" w:rsidRPr="002A12F4" w:rsidRDefault="00FE24AB" w:rsidP="00FE24AB">
            <w:pPr>
              <w:pStyle w:val="TAC"/>
            </w:pPr>
            <w:r w:rsidRPr="002A12F4">
              <w:t>4</w:t>
            </w:r>
          </w:p>
        </w:tc>
        <w:tc>
          <w:tcPr>
            <w:tcW w:w="709" w:type="dxa"/>
          </w:tcPr>
          <w:p w14:paraId="263C1820" w14:textId="77777777" w:rsidR="00FE24AB" w:rsidRPr="002A12F4" w:rsidRDefault="00FE24AB" w:rsidP="00FE24AB">
            <w:pPr>
              <w:pStyle w:val="TAC"/>
            </w:pPr>
            <w:r w:rsidRPr="002A12F4">
              <w:t>3</w:t>
            </w:r>
          </w:p>
        </w:tc>
        <w:tc>
          <w:tcPr>
            <w:tcW w:w="709" w:type="dxa"/>
          </w:tcPr>
          <w:p w14:paraId="6A763A78" w14:textId="77777777" w:rsidR="00FE24AB" w:rsidRPr="002A12F4" w:rsidRDefault="00FE24AB" w:rsidP="00FE24AB">
            <w:pPr>
              <w:pStyle w:val="TAC"/>
            </w:pPr>
            <w:r w:rsidRPr="002A12F4">
              <w:t>2</w:t>
            </w:r>
          </w:p>
        </w:tc>
        <w:tc>
          <w:tcPr>
            <w:tcW w:w="709" w:type="dxa"/>
          </w:tcPr>
          <w:p w14:paraId="54AE0C4C" w14:textId="77777777" w:rsidR="00FE24AB" w:rsidRPr="002A12F4" w:rsidRDefault="00FE24AB" w:rsidP="00FE24AB">
            <w:pPr>
              <w:pStyle w:val="TAC"/>
            </w:pPr>
            <w:r w:rsidRPr="002A12F4">
              <w:t>1</w:t>
            </w:r>
          </w:p>
        </w:tc>
        <w:tc>
          <w:tcPr>
            <w:tcW w:w="1134" w:type="dxa"/>
          </w:tcPr>
          <w:p w14:paraId="341A9F5E" w14:textId="77777777" w:rsidR="00FE24AB" w:rsidRPr="002A12F4" w:rsidRDefault="00FE24AB" w:rsidP="00FE24AB">
            <w:pPr>
              <w:pStyle w:val="TAL"/>
            </w:pPr>
          </w:p>
        </w:tc>
      </w:tr>
      <w:tr w:rsidR="00FE24AB" w:rsidRPr="002A12F4" w14:paraId="1A39AF36" w14:textId="77777777" w:rsidTr="00FE24AB">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5889C88" w14:textId="77777777" w:rsidR="00FE24AB" w:rsidRPr="002A12F4" w:rsidRDefault="00FE24AB" w:rsidP="00FE24AB">
            <w:pPr>
              <w:pStyle w:val="TAC"/>
            </w:pPr>
          </w:p>
          <w:p w14:paraId="04E9D2DE" w14:textId="77777777" w:rsidR="00FE24AB" w:rsidRDefault="00FE24AB" w:rsidP="00FE24AB">
            <w:pPr>
              <w:pStyle w:val="TAC"/>
            </w:pPr>
          </w:p>
          <w:p w14:paraId="194B50BD" w14:textId="77777777" w:rsidR="00FE24AB" w:rsidRPr="002A12F4" w:rsidRDefault="00FE24AB" w:rsidP="00FE24AB">
            <w:pPr>
              <w:pStyle w:val="TAC"/>
            </w:pPr>
          </w:p>
          <w:p w14:paraId="79651E13" w14:textId="77777777" w:rsidR="00FE24AB" w:rsidRPr="002A12F4" w:rsidRDefault="00FE24AB" w:rsidP="00FE24AB">
            <w:pPr>
              <w:pStyle w:val="TAC"/>
            </w:pPr>
            <w:r w:rsidRPr="002A12F4">
              <w:t>URSP rule 1</w:t>
            </w:r>
          </w:p>
        </w:tc>
        <w:tc>
          <w:tcPr>
            <w:tcW w:w="1134" w:type="dxa"/>
          </w:tcPr>
          <w:p w14:paraId="373FC0AE" w14:textId="77777777" w:rsidR="00FE24AB" w:rsidRPr="002A12F4" w:rsidRDefault="00FE24AB" w:rsidP="00FE24AB">
            <w:pPr>
              <w:pStyle w:val="TAL"/>
            </w:pPr>
            <w:r>
              <w:t>octet q+3</w:t>
            </w:r>
          </w:p>
          <w:p w14:paraId="23CF9DC4" w14:textId="77777777" w:rsidR="00FE24AB" w:rsidRPr="002A12F4" w:rsidRDefault="00FE24AB" w:rsidP="00FE24AB">
            <w:pPr>
              <w:pStyle w:val="TAL"/>
            </w:pPr>
          </w:p>
          <w:p w14:paraId="6EE437C6" w14:textId="77777777" w:rsidR="00FE24AB" w:rsidRDefault="00FE24AB" w:rsidP="00FE24AB">
            <w:pPr>
              <w:pStyle w:val="TAL"/>
            </w:pPr>
          </w:p>
          <w:p w14:paraId="443CA363" w14:textId="77777777" w:rsidR="00FE24AB" w:rsidRDefault="00FE24AB" w:rsidP="00FE24AB">
            <w:pPr>
              <w:pStyle w:val="TAL"/>
            </w:pPr>
          </w:p>
          <w:p w14:paraId="6554DB90" w14:textId="77777777" w:rsidR="00FE24AB" w:rsidRPr="002A12F4" w:rsidRDefault="00FE24AB" w:rsidP="00FE24AB">
            <w:pPr>
              <w:pStyle w:val="TAL"/>
            </w:pPr>
          </w:p>
          <w:p w14:paraId="037811E9" w14:textId="77777777" w:rsidR="00FE24AB" w:rsidRPr="002A12F4" w:rsidRDefault="00FE24AB" w:rsidP="00FE24AB">
            <w:pPr>
              <w:pStyle w:val="TAL"/>
            </w:pPr>
          </w:p>
          <w:p w14:paraId="3053CF05" w14:textId="77777777" w:rsidR="00FE24AB" w:rsidRPr="002A12F4" w:rsidRDefault="00FE24AB" w:rsidP="00FE24AB">
            <w:pPr>
              <w:pStyle w:val="TAL"/>
            </w:pPr>
            <w:r>
              <w:t>octet s</w:t>
            </w:r>
          </w:p>
        </w:tc>
      </w:tr>
      <w:tr w:rsidR="00FE24AB" w:rsidRPr="002A12F4" w14:paraId="17CFB544" w14:textId="77777777" w:rsidTr="00FE24AB">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32036D88" w14:textId="77777777" w:rsidR="00FE24AB" w:rsidRPr="002A12F4" w:rsidRDefault="00FE24AB" w:rsidP="00FE24AB">
            <w:pPr>
              <w:pStyle w:val="TAC"/>
            </w:pPr>
          </w:p>
          <w:p w14:paraId="488DB5C0" w14:textId="77777777" w:rsidR="00FE24AB" w:rsidRDefault="00FE24AB" w:rsidP="00FE24AB">
            <w:pPr>
              <w:pStyle w:val="TAC"/>
            </w:pPr>
          </w:p>
          <w:p w14:paraId="7F825B31" w14:textId="77777777" w:rsidR="00FE24AB" w:rsidRPr="002A12F4" w:rsidRDefault="00FE24AB" w:rsidP="00FE24AB">
            <w:pPr>
              <w:pStyle w:val="TAC"/>
            </w:pPr>
          </w:p>
          <w:p w14:paraId="46F15BD7" w14:textId="77777777" w:rsidR="00FE24AB" w:rsidRPr="002A12F4" w:rsidRDefault="00FE24AB" w:rsidP="00FE24AB">
            <w:pPr>
              <w:pStyle w:val="TAC"/>
            </w:pPr>
            <w:r w:rsidRPr="002A12F4">
              <w:t>URSP rule 2</w:t>
            </w:r>
          </w:p>
        </w:tc>
        <w:tc>
          <w:tcPr>
            <w:tcW w:w="1134" w:type="dxa"/>
            <w:tcBorders>
              <w:top w:val="nil"/>
              <w:left w:val="single" w:sz="6" w:space="0" w:color="auto"/>
              <w:bottom w:val="nil"/>
              <w:right w:val="nil"/>
            </w:tcBorders>
          </w:tcPr>
          <w:p w14:paraId="345D1675" w14:textId="77777777" w:rsidR="00FE24AB" w:rsidRPr="002A12F4" w:rsidRDefault="00FE24AB" w:rsidP="00FE24AB">
            <w:pPr>
              <w:pStyle w:val="TAL"/>
            </w:pPr>
            <w:r w:rsidRPr="002A12F4">
              <w:t xml:space="preserve">octet </w:t>
            </w:r>
            <w:r>
              <w:t>s</w:t>
            </w:r>
            <w:r w:rsidRPr="002A12F4">
              <w:t>+1*</w:t>
            </w:r>
          </w:p>
          <w:p w14:paraId="723347B0" w14:textId="77777777" w:rsidR="00FE24AB" w:rsidRPr="002A12F4" w:rsidRDefault="00FE24AB" w:rsidP="00FE24AB">
            <w:pPr>
              <w:pStyle w:val="TAL"/>
            </w:pPr>
          </w:p>
          <w:p w14:paraId="34522C31" w14:textId="77777777" w:rsidR="00FE24AB" w:rsidRDefault="00FE24AB" w:rsidP="00FE24AB">
            <w:pPr>
              <w:pStyle w:val="TAL"/>
            </w:pPr>
          </w:p>
          <w:p w14:paraId="4F761404" w14:textId="77777777" w:rsidR="00FE24AB" w:rsidRDefault="00FE24AB" w:rsidP="00FE24AB">
            <w:pPr>
              <w:pStyle w:val="TAL"/>
            </w:pPr>
          </w:p>
          <w:p w14:paraId="7FEAAA7A" w14:textId="77777777" w:rsidR="00FE24AB" w:rsidRPr="002A12F4" w:rsidRDefault="00FE24AB" w:rsidP="00FE24AB">
            <w:pPr>
              <w:pStyle w:val="TAL"/>
            </w:pPr>
          </w:p>
          <w:p w14:paraId="689B0008" w14:textId="77777777" w:rsidR="00FE24AB" w:rsidRPr="002A12F4" w:rsidRDefault="00FE24AB" w:rsidP="00FE24AB">
            <w:pPr>
              <w:pStyle w:val="TAL"/>
            </w:pPr>
          </w:p>
          <w:p w14:paraId="1D5D1A89" w14:textId="77777777" w:rsidR="00FE24AB" w:rsidRPr="002A12F4" w:rsidRDefault="00FE24AB" w:rsidP="00FE24AB">
            <w:pPr>
              <w:pStyle w:val="TAL"/>
            </w:pPr>
            <w:r w:rsidRPr="002A12F4">
              <w:t xml:space="preserve">octet </w:t>
            </w:r>
            <w:r>
              <w:t>t</w:t>
            </w:r>
            <w:r w:rsidRPr="002A12F4">
              <w:t>*</w:t>
            </w:r>
          </w:p>
        </w:tc>
      </w:tr>
      <w:tr w:rsidR="00FE24AB" w:rsidRPr="002A12F4" w14:paraId="518BDDD1" w14:textId="77777777" w:rsidTr="00FE24AB">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669ADB9" w14:textId="77777777" w:rsidR="00FE24AB" w:rsidRPr="002A12F4" w:rsidRDefault="00FE24AB" w:rsidP="00FE24AB">
            <w:pPr>
              <w:pStyle w:val="TAC"/>
            </w:pPr>
          </w:p>
          <w:p w14:paraId="6F3A58A3" w14:textId="77777777" w:rsidR="00FE24AB" w:rsidRPr="002A12F4" w:rsidRDefault="00FE24AB" w:rsidP="00FE24AB">
            <w:pPr>
              <w:pStyle w:val="TAC"/>
            </w:pPr>
            <w:r w:rsidRPr="002A12F4">
              <w:t>…</w:t>
            </w:r>
          </w:p>
        </w:tc>
        <w:tc>
          <w:tcPr>
            <w:tcW w:w="1134" w:type="dxa"/>
            <w:tcBorders>
              <w:top w:val="nil"/>
              <w:left w:val="single" w:sz="6" w:space="0" w:color="auto"/>
              <w:bottom w:val="nil"/>
              <w:right w:val="nil"/>
            </w:tcBorders>
          </w:tcPr>
          <w:p w14:paraId="2C675B87" w14:textId="77777777" w:rsidR="00FE24AB" w:rsidRPr="002A12F4" w:rsidRDefault="00FE24AB" w:rsidP="00FE24AB">
            <w:pPr>
              <w:pStyle w:val="TAL"/>
            </w:pPr>
            <w:r w:rsidRPr="002A12F4">
              <w:t xml:space="preserve">octet </w:t>
            </w:r>
            <w:r>
              <w:t>t</w:t>
            </w:r>
            <w:r w:rsidRPr="002A12F4">
              <w:t>+1*</w:t>
            </w:r>
          </w:p>
          <w:p w14:paraId="142F1CB1" w14:textId="77777777" w:rsidR="00FE24AB" w:rsidRPr="002A12F4" w:rsidRDefault="00FE24AB" w:rsidP="00FE24AB">
            <w:pPr>
              <w:pStyle w:val="TAL"/>
            </w:pPr>
          </w:p>
          <w:p w14:paraId="6E6C7330" w14:textId="77777777" w:rsidR="00FE24AB" w:rsidRPr="002A12F4" w:rsidRDefault="00FE24AB" w:rsidP="00FE24AB">
            <w:pPr>
              <w:pStyle w:val="TAL"/>
            </w:pPr>
            <w:r w:rsidRPr="002A12F4">
              <w:t xml:space="preserve">octet </w:t>
            </w:r>
            <w:r>
              <w:t>u</w:t>
            </w:r>
            <w:r w:rsidRPr="002A12F4">
              <w:t>*</w:t>
            </w:r>
          </w:p>
        </w:tc>
      </w:tr>
      <w:tr w:rsidR="00FE24AB" w:rsidRPr="002A12F4" w14:paraId="10A7BEFA" w14:textId="77777777" w:rsidTr="00FE24AB">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DC96B9F" w14:textId="77777777" w:rsidR="00FE24AB" w:rsidRPr="002A12F4" w:rsidRDefault="00FE24AB" w:rsidP="00FE24AB">
            <w:pPr>
              <w:pStyle w:val="TAC"/>
            </w:pPr>
          </w:p>
          <w:p w14:paraId="3332A4A7" w14:textId="77777777" w:rsidR="00FE24AB" w:rsidRDefault="00FE24AB" w:rsidP="00FE24AB">
            <w:pPr>
              <w:pStyle w:val="TAC"/>
            </w:pPr>
          </w:p>
          <w:p w14:paraId="38E3781B" w14:textId="77777777" w:rsidR="00FE24AB" w:rsidRPr="002A12F4" w:rsidRDefault="00FE24AB" w:rsidP="00FE24AB">
            <w:pPr>
              <w:pStyle w:val="TAC"/>
            </w:pPr>
          </w:p>
          <w:p w14:paraId="09836AB2" w14:textId="77777777" w:rsidR="00FE24AB" w:rsidRPr="002A12F4" w:rsidRDefault="00FE24AB" w:rsidP="00FE24AB">
            <w:pPr>
              <w:pStyle w:val="TAC"/>
            </w:pPr>
            <w:r w:rsidRPr="002A12F4">
              <w:t>URSP rule n</w:t>
            </w:r>
          </w:p>
        </w:tc>
        <w:tc>
          <w:tcPr>
            <w:tcW w:w="1134" w:type="dxa"/>
            <w:tcBorders>
              <w:top w:val="nil"/>
              <w:left w:val="single" w:sz="6" w:space="0" w:color="auto"/>
              <w:bottom w:val="nil"/>
              <w:right w:val="nil"/>
            </w:tcBorders>
          </w:tcPr>
          <w:p w14:paraId="11A0DBB3" w14:textId="77777777" w:rsidR="00FE24AB" w:rsidRPr="002A12F4" w:rsidRDefault="00FE24AB" w:rsidP="00FE24AB">
            <w:pPr>
              <w:pStyle w:val="TAL"/>
            </w:pPr>
            <w:r w:rsidRPr="002A12F4">
              <w:t xml:space="preserve">octet </w:t>
            </w:r>
            <w:r>
              <w:t>u</w:t>
            </w:r>
            <w:r w:rsidRPr="002A12F4">
              <w:t>+1*</w:t>
            </w:r>
          </w:p>
          <w:p w14:paraId="63191BDF" w14:textId="77777777" w:rsidR="00FE24AB" w:rsidRDefault="00FE24AB" w:rsidP="00FE24AB">
            <w:pPr>
              <w:pStyle w:val="TAL"/>
            </w:pPr>
          </w:p>
          <w:p w14:paraId="554F1C8B" w14:textId="77777777" w:rsidR="00FE24AB" w:rsidRDefault="00FE24AB" w:rsidP="00FE24AB">
            <w:pPr>
              <w:pStyle w:val="TAL"/>
            </w:pPr>
          </w:p>
          <w:p w14:paraId="5706D4DD" w14:textId="77777777" w:rsidR="00FE24AB" w:rsidRPr="002A12F4" w:rsidRDefault="00FE24AB" w:rsidP="00FE24AB">
            <w:pPr>
              <w:pStyle w:val="TAL"/>
            </w:pPr>
          </w:p>
          <w:p w14:paraId="3C21105B" w14:textId="77777777" w:rsidR="00FE24AB" w:rsidRPr="002A12F4" w:rsidRDefault="00FE24AB" w:rsidP="00FE24AB">
            <w:pPr>
              <w:pStyle w:val="TAL"/>
            </w:pPr>
          </w:p>
          <w:p w14:paraId="5B7D4661" w14:textId="77777777" w:rsidR="00FE24AB" w:rsidRPr="002A12F4" w:rsidRDefault="00FE24AB" w:rsidP="00FE24AB">
            <w:pPr>
              <w:pStyle w:val="TAL"/>
            </w:pPr>
          </w:p>
          <w:p w14:paraId="7001D07A" w14:textId="77777777" w:rsidR="00FE24AB" w:rsidRPr="002A12F4" w:rsidRDefault="00FE24AB" w:rsidP="00FE24AB">
            <w:pPr>
              <w:pStyle w:val="TAL"/>
            </w:pPr>
            <w:r>
              <w:t>octet r</w:t>
            </w:r>
            <w:r w:rsidRPr="002A12F4">
              <w:t>*</w:t>
            </w:r>
          </w:p>
        </w:tc>
      </w:tr>
    </w:tbl>
    <w:p w14:paraId="0E562A9B" w14:textId="77777777" w:rsidR="00FE24AB" w:rsidRPr="00BD0557" w:rsidRDefault="00FE24AB" w:rsidP="00FE24AB">
      <w:pPr>
        <w:pStyle w:val="TF"/>
      </w:pPr>
      <w:r w:rsidRPr="00BD0557">
        <w:t>Figure </w:t>
      </w:r>
      <w:r>
        <w:t>5.2.1</w:t>
      </w:r>
      <w:r w:rsidRPr="00BD0557">
        <w:t xml:space="preserve">: </w:t>
      </w:r>
      <w:r>
        <w:t>UE policy part contents including one or more URSP</w:t>
      </w:r>
      <w:r w:rsidRPr="00BD0557">
        <w:t xml:space="preserve"> </w:t>
      </w:r>
      <w:r>
        <w:t>rules</w:t>
      </w:r>
    </w:p>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126"/>
        <w:gridCol w:w="8"/>
      </w:tblGrid>
      <w:tr w:rsidR="00FE24AB" w:rsidRPr="002A12F4" w14:paraId="30D4CE3A" w14:textId="77777777" w:rsidTr="00FE24AB">
        <w:trPr>
          <w:gridAfter w:val="1"/>
          <w:wAfter w:w="8" w:type="dxa"/>
          <w:cantSplit/>
          <w:jc w:val="center"/>
        </w:trPr>
        <w:tc>
          <w:tcPr>
            <w:tcW w:w="708" w:type="dxa"/>
            <w:gridSpan w:val="2"/>
          </w:tcPr>
          <w:p w14:paraId="1AAD2F1D" w14:textId="77777777" w:rsidR="00FE24AB" w:rsidRPr="002A12F4" w:rsidRDefault="00FE24AB" w:rsidP="00FE24AB">
            <w:pPr>
              <w:pStyle w:val="TAC"/>
            </w:pPr>
            <w:r w:rsidRPr="002A12F4">
              <w:t>8</w:t>
            </w:r>
          </w:p>
        </w:tc>
        <w:tc>
          <w:tcPr>
            <w:tcW w:w="709" w:type="dxa"/>
          </w:tcPr>
          <w:p w14:paraId="00F524DC" w14:textId="77777777" w:rsidR="00FE24AB" w:rsidRPr="002A12F4" w:rsidRDefault="00FE24AB" w:rsidP="00FE24AB">
            <w:pPr>
              <w:pStyle w:val="TAC"/>
            </w:pPr>
            <w:r w:rsidRPr="002A12F4">
              <w:t>7</w:t>
            </w:r>
          </w:p>
        </w:tc>
        <w:tc>
          <w:tcPr>
            <w:tcW w:w="709" w:type="dxa"/>
          </w:tcPr>
          <w:p w14:paraId="5793BDAC" w14:textId="77777777" w:rsidR="00FE24AB" w:rsidRPr="002A12F4" w:rsidRDefault="00FE24AB" w:rsidP="00FE24AB">
            <w:pPr>
              <w:pStyle w:val="TAC"/>
            </w:pPr>
            <w:r w:rsidRPr="002A12F4">
              <w:t>6</w:t>
            </w:r>
          </w:p>
        </w:tc>
        <w:tc>
          <w:tcPr>
            <w:tcW w:w="709" w:type="dxa"/>
          </w:tcPr>
          <w:p w14:paraId="59E060B3" w14:textId="77777777" w:rsidR="00FE24AB" w:rsidRPr="002A12F4" w:rsidRDefault="00FE24AB" w:rsidP="00FE24AB">
            <w:pPr>
              <w:pStyle w:val="TAC"/>
            </w:pPr>
            <w:r w:rsidRPr="002A12F4">
              <w:t>5</w:t>
            </w:r>
          </w:p>
        </w:tc>
        <w:tc>
          <w:tcPr>
            <w:tcW w:w="709" w:type="dxa"/>
          </w:tcPr>
          <w:p w14:paraId="0FEAA9F1" w14:textId="77777777" w:rsidR="00FE24AB" w:rsidRPr="002A12F4" w:rsidRDefault="00FE24AB" w:rsidP="00FE24AB">
            <w:pPr>
              <w:pStyle w:val="TAC"/>
            </w:pPr>
            <w:r w:rsidRPr="002A12F4">
              <w:t>4</w:t>
            </w:r>
          </w:p>
        </w:tc>
        <w:tc>
          <w:tcPr>
            <w:tcW w:w="709" w:type="dxa"/>
          </w:tcPr>
          <w:p w14:paraId="38864025" w14:textId="77777777" w:rsidR="00FE24AB" w:rsidRPr="002A12F4" w:rsidRDefault="00FE24AB" w:rsidP="00FE24AB">
            <w:pPr>
              <w:pStyle w:val="TAC"/>
            </w:pPr>
            <w:r w:rsidRPr="002A12F4">
              <w:t>3</w:t>
            </w:r>
          </w:p>
        </w:tc>
        <w:tc>
          <w:tcPr>
            <w:tcW w:w="709" w:type="dxa"/>
          </w:tcPr>
          <w:p w14:paraId="11578AC2" w14:textId="77777777" w:rsidR="00FE24AB" w:rsidRPr="002A12F4" w:rsidRDefault="00FE24AB" w:rsidP="00FE24AB">
            <w:pPr>
              <w:pStyle w:val="TAC"/>
            </w:pPr>
            <w:r w:rsidRPr="002A12F4">
              <w:t>2</w:t>
            </w:r>
          </w:p>
        </w:tc>
        <w:tc>
          <w:tcPr>
            <w:tcW w:w="709" w:type="dxa"/>
          </w:tcPr>
          <w:p w14:paraId="6672FA9C" w14:textId="77777777" w:rsidR="00FE24AB" w:rsidRPr="002A12F4" w:rsidRDefault="00FE24AB" w:rsidP="00FE24AB">
            <w:pPr>
              <w:pStyle w:val="TAC"/>
            </w:pPr>
            <w:r w:rsidRPr="002A12F4">
              <w:t>1</w:t>
            </w:r>
          </w:p>
        </w:tc>
        <w:tc>
          <w:tcPr>
            <w:tcW w:w="1134" w:type="dxa"/>
            <w:gridSpan w:val="2"/>
          </w:tcPr>
          <w:p w14:paraId="64050D1C" w14:textId="77777777" w:rsidR="00FE24AB" w:rsidRPr="002A12F4" w:rsidRDefault="00FE24AB" w:rsidP="00FE24AB">
            <w:pPr>
              <w:pStyle w:val="TAL"/>
            </w:pPr>
          </w:p>
        </w:tc>
      </w:tr>
      <w:tr w:rsidR="00FE24AB" w:rsidRPr="002A12F4" w14:paraId="11385932" w14:textId="77777777" w:rsidTr="00FE24AB">
        <w:trPr>
          <w:gridAfter w:val="1"/>
          <w:wAfter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6EF865DA" w14:textId="77777777" w:rsidR="00FE24AB" w:rsidRDefault="00FE24AB" w:rsidP="00FE24AB">
            <w:pPr>
              <w:pStyle w:val="TAC"/>
            </w:pPr>
          </w:p>
          <w:p w14:paraId="4A6853C8" w14:textId="77777777" w:rsidR="00FE24AB" w:rsidRDefault="00FE24AB" w:rsidP="00FE24AB">
            <w:pPr>
              <w:pStyle w:val="TAC"/>
            </w:pPr>
            <w:r>
              <w:t>Length of URSP rule</w:t>
            </w:r>
          </w:p>
          <w:p w14:paraId="1F62F59A" w14:textId="77777777" w:rsidR="00FE24AB" w:rsidRPr="002A12F4" w:rsidRDefault="00FE24AB" w:rsidP="00FE24AB">
            <w:pPr>
              <w:pStyle w:val="TAC"/>
            </w:pPr>
          </w:p>
        </w:tc>
        <w:tc>
          <w:tcPr>
            <w:tcW w:w="1134" w:type="dxa"/>
            <w:gridSpan w:val="2"/>
          </w:tcPr>
          <w:p w14:paraId="3274D589" w14:textId="77777777" w:rsidR="00FE24AB" w:rsidRDefault="00FE24AB" w:rsidP="00FE24AB">
            <w:pPr>
              <w:pStyle w:val="TAL"/>
            </w:pPr>
            <w:r>
              <w:t>octet v</w:t>
            </w:r>
          </w:p>
          <w:p w14:paraId="4730B246" w14:textId="77777777" w:rsidR="00FE24AB" w:rsidRDefault="00FE24AB" w:rsidP="00FE24AB">
            <w:pPr>
              <w:pStyle w:val="TAL"/>
            </w:pPr>
          </w:p>
          <w:p w14:paraId="3234088A" w14:textId="77777777" w:rsidR="00FE24AB" w:rsidRPr="002A12F4" w:rsidRDefault="00FE24AB" w:rsidP="00FE24AB">
            <w:pPr>
              <w:pStyle w:val="TAL"/>
            </w:pPr>
            <w:r w:rsidRPr="002A12F4">
              <w:t xml:space="preserve">octet </w:t>
            </w:r>
            <w:r>
              <w:t>v+1</w:t>
            </w:r>
          </w:p>
        </w:tc>
      </w:tr>
      <w:tr w:rsidR="00FE24AB" w:rsidRPr="002A12F4" w14:paraId="4F5DB5D2" w14:textId="77777777" w:rsidTr="00FE24AB">
        <w:trPr>
          <w:gridAfter w:val="1"/>
          <w:wAfter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39C29C72" w14:textId="77777777" w:rsidR="00FE24AB" w:rsidRPr="002A12F4" w:rsidRDefault="00FE24AB" w:rsidP="00FE24AB">
            <w:pPr>
              <w:pStyle w:val="TAC"/>
            </w:pPr>
            <w:r w:rsidRPr="002A12F4">
              <w:t>Precedence value</w:t>
            </w:r>
            <w:r>
              <w:t xml:space="preserve"> of URSP rule</w:t>
            </w:r>
          </w:p>
        </w:tc>
        <w:tc>
          <w:tcPr>
            <w:tcW w:w="1134" w:type="dxa"/>
            <w:gridSpan w:val="2"/>
          </w:tcPr>
          <w:p w14:paraId="79F88D9D" w14:textId="77777777" w:rsidR="00FE24AB" w:rsidRPr="002A12F4" w:rsidRDefault="00FE24AB" w:rsidP="00FE24AB">
            <w:pPr>
              <w:pStyle w:val="TAL"/>
            </w:pPr>
            <w:r w:rsidRPr="002A12F4">
              <w:t xml:space="preserve">octet </w:t>
            </w:r>
            <w:r>
              <w:t>v+2</w:t>
            </w:r>
          </w:p>
        </w:tc>
      </w:tr>
      <w:tr w:rsidR="00FE24AB" w:rsidRPr="002A12F4" w14:paraId="6CF0E119" w14:textId="77777777" w:rsidTr="00FE24AB">
        <w:trPr>
          <w:gridAfter w:val="1"/>
          <w:wAfter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591527CF" w14:textId="77777777" w:rsidR="00FE24AB" w:rsidRDefault="00FE24AB" w:rsidP="00FE24AB">
            <w:pPr>
              <w:pStyle w:val="TAC"/>
            </w:pPr>
          </w:p>
          <w:p w14:paraId="1BA506F8" w14:textId="77777777" w:rsidR="00FE24AB" w:rsidRDefault="00FE24AB" w:rsidP="00FE24AB">
            <w:pPr>
              <w:pStyle w:val="TAC"/>
            </w:pPr>
            <w:r w:rsidRPr="002A12F4">
              <w:t>Length of traffic descriptor</w:t>
            </w:r>
          </w:p>
          <w:p w14:paraId="2509189C" w14:textId="77777777" w:rsidR="00FE24AB" w:rsidRPr="002A12F4" w:rsidRDefault="00FE24AB" w:rsidP="00FE24AB">
            <w:pPr>
              <w:pStyle w:val="TAC"/>
            </w:pPr>
          </w:p>
        </w:tc>
        <w:tc>
          <w:tcPr>
            <w:tcW w:w="1134" w:type="dxa"/>
            <w:gridSpan w:val="2"/>
          </w:tcPr>
          <w:p w14:paraId="6901DB35" w14:textId="77777777" w:rsidR="00FE24AB" w:rsidRDefault="00FE24AB" w:rsidP="00FE24AB">
            <w:pPr>
              <w:pStyle w:val="TAL"/>
            </w:pPr>
            <w:r w:rsidRPr="002A12F4">
              <w:t xml:space="preserve">octet </w:t>
            </w:r>
            <w:r>
              <w:t>v+3</w:t>
            </w:r>
          </w:p>
          <w:p w14:paraId="0743657C" w14:textId="77777777" w:rsidR="00FE24AB" w:rsidRDefault="00FE24AB" w:rsidP="00FE24AB">
            <w:pPr>
              <w:pStyle w:val="TAL"/>
            </w:pPr>
          </w:p>
          <w:p w14:paraId="3F9908BC" w14:textId="77777777" w:rsidR="00FE24AB" w:rsidRPr="002A12F4" w:rsidRDefault="00FE24AB" w:rsidP="00FE24AB">
            <w:pPr>
              <w:pStyle w:val="TAL"/>
            </w:pPr>
            <w:r>
              <w:t>octet v+4</w:t>
            </w:r>
          </w:p>
        </w:tc>
      </w:tr>
      <w:tr w:rsidR="00FE24AB" w:rsidRPr="002A12F4" w14:paraId="29982933" w14:textId="77777777" w:rsidTr="00FE24AB">
        <w:trPr>
          <w:gridAfter w:val="1"/>
          <w:wAfter w:w="8" w:type="dxa"/>
          <w:jc w:val="center"/>
        </w:trPr>
        <w:tc>
          <w:tcPr>
            <w:tcW w:w="5671" w:type="dxa"/>
            <w:gridSpan w:val="9"/>
            <w:tcBorders>
              <w:left w:val="single" w:sz="6" w:space="0" w:color="auto"/>
              <w:bottom w:val="single" w:sz="6" w:space="0" w:color="auto"/>
              <w:right w:val="single" w:sz="6" w:space="0" w:color="auto"/>
            </w:tcBorders>
          </w:tcPr>
          <w:p w14:paraId="6FF85CE3" w14:textId="77777777" w:rsidR="00FE24AB" w:rsidRDefault="00FE24AB" w:rsidP="00FE24AB">
            <w:pPr>
              <w:pStyle w:val="TAC"/>
            </w:pPr>
          </w:p>
          <w:p w14:paraId="26106461" w14:textId="77777777" w:rsidR="00FE24AB" w:rsidRPr="002A12F4" w:rsidRDefault="00FE24AB" w:rsidP="00FE24AB">
            <w:pPr>
              <w:pStyle w:val="TAC"/>
            </w:pPr>
          </w:p>
          <w:p w14:paraId="5DE7B713" w14:textId="77777777" w:rsidR="00FE24AB" w:rsidRPr="002A12F4" w:rsidRDefault="00FE24AB" w:rsidP="00FE24AB">
            <w:pPr>
              <w:pStyle w:val="TAC"/>
            </w:pPr>
            <w:r w:rsidRPr="002A12F4">
              <w:t>Traffic descriptor</w:t>
            </w:r>
          </w:p>
        </w:tc>
        <w:tc>
          <w:tcPr>
            <w:tcW w:w="1134" w:type="dxa"/>
            <w:gridSpan w:val="2"/>
          </w:tcPr>
          <w:p w14:paraId="1D674BF1" w14:textId="77777777" w:rsidR="00FE24AB" w:rsidRPr="002A12F4" w:rsidRDefault="00FE24AB" w:rsidP="00FE24AB">
            <w:pPr>
              <w:pStyle w:val="TAL"/>
            </w:pPr>
            <w:r w:rsidRPr="002A12F4">
              <w:t>octet</w:t>
            </w:r>
            <w:r>
              <w:t xml:space="preserve"> v+5</w:t>
            </w:r>
          </w:p>
          <w:p w14:paraId="1ED90F94" w14:textId="77777777" w:rsidR="00FE24AB" w:rsidRDefault="00FE24AB" w:rsidP="00FE24AB">
            <w:pPr>
              <w:pStyle w:val="TAL"/>
            </w:pPr>
          </w:p>
          <w:p w14:paraId="08376EFF" w14:textId="77777777" w:rsidR="00FE24AB" w:rsidRDefault="00FE24AB" w:rsidP="00FE24AB">
            <w:pPr>
              <w:pStyle w:val="TAL"/>
            </w:pPr>
          </w:p>
          <w:p w14:paraId="51A9D206" w14:textId="77777777" w:rsidR="00FE24AB" w:rsidRPr="002A12F4" w:rsidRDefault="00FE24AB" w:rsidP="00FE24AB">
            <w:pPr>
              <w:pStyle w:val="TAL"/>
            </w:pPr>
          </w:p>
          <w:p w14:paraId="7AEB2284" w14:textId="77777777" w:rsidR="00FE24AB" w:rsidRPr="002A12F4" w:rsidRDefault="00FE24AB" w:rsidP="00FE24AB">
            <w:pPr>
              <w:pStyle w:val="TAL"/>
            </w:pPr>
            <w:r w:rsidRPr="002A12F4">
              <w:t xml:space="preserve">octet </w:t>
            </w:r>
            <w:r>
              <w:t>w</w:t>
            </w:r>
          </w:p>
        </w:tc>
      </w:tr>
      <w:tr w:rsidR="00FE24AB" w:rsidRPr="002A12F4" w14:paraId="3CCB919D" w14:textId="77777777" w:rsidTr="00FE24AB">
        <w:trPr>
          <w:gridAfter w:val="1"/>
          <w:wAfter w:w="8" w:type="dxa"/>
          <w:jc w:val="center"/>
        </w:trPr>
        <w:tc>
          <w:tcPr>
            <w:tcW w:w="5671" w:type="dxa"/>
            <w:gridSpan w:val="9"/>
            <w:tcBorders>
              <w:left w:val="single" w:sz="6" w:space="0" w:color="auto"/>
              <w:bottom w:val="single" w:sz="6" w:space="0" w:color="auto"/>
              <w:right w:val="single" w:sz="6" w:space="0" w:color="auto"/>
            </w:tcBorders>
          </w:tcPr>
          <w:p w14:paraId="4D715E1F" w14:textId="77777777" w:rsidR="00FE24AB" w:rsidRDefault="00FE24AB" w:rsidP="00FE24AB">
            <w:pPr>
              <w:pStyle w:val="TAC"/>
            </w:pPr>
          </w:p>
          <w:p w14:paraId="1134A7E0" w14:textId="77777777" w:rsidR="00FE24AB" w:rsidRDefault="00FE24AB" w:rsidP="00FE24AB">
            <w:pPr>
              <w:pStyle w:val="TAC"/>
            </w:pPr>
            <w:r>
              <w:t>Length of r</w:t>
            </w:r>
            <w:r w:rsidRPr="002A12F4">
              <w:t>oute selection descriptor</w:t>
            </w:r>
            <w:r>
              <w:t xml:space="preserve"> list</w:t>
            </w:r>
          </w:p>
          <w:p w14:paraId="2C190355" w14:textId="77777777" w:rsidR="00FE24AB" w:rsidRPr="002A12F4" w:rsidRDefault="00FE24AB" w:rsidP="00FE24AB">
            <w:pPr>
              <w:pStyle w:val="TAC"/>
            </w:pPr>
          </w:p>
        </w:tc>
        <w:tc>
          <w:tcPr>
            <w:tcW w:w="1134" w:type="dxa"/>
            <w:gridSpan w:val="2"/>
          </w:tcPr>
          <w:p w14:paraId="56A1AE3E" w14:textId="77777777" w:rsidR="00FE24AB" w:rsidRDefault="00FE24AB" w:rsidP="00FE24AB">
            <w:pPr>
              <w:pStyle w:val="TAL"/>
            </w:pPr>
            <w:r w:rsidRPr="002A12F4">
              <w:t xml:space="preserve">octet </w:t>
            </w:r>
            <w:r>
              <w:t>w</w:t>
            </w:r>
            <w:r w:rsidRPr="002A12F4">
              <w:t>+1</w:t>
            </w:r>
          </w:p>
          <w:p w14:paraId="13A65C9D" w14:textId="77777777" w:rsidR="00FE24AB" w:rsidRDefault="00FE24AB" w:rsidP="00FE24AB">
            <w:pPr>
              <w:pStyle w:val="TAL"/>
            </w:pPr>
          </w:p>
          <w:p w14:paraId="703BAF93" w14:textId="77777777" w:rsidR="00FE24AB" w:rsidRPr="002A12F4" w:rsidRDefault="00FE24AB" w:rsidP="00FE24AB">
            <w:pPr>
              <w:pStyle w:val="TAL"/>
            </w:pPr>
            <w:r>
              <w:t>octet w+2</w:t>
            </w:r>
          </w:p>
        </w:tc>
      </w:tr>
      <w:tr w:rsidR="00FE24AB" w:rsidRPr="002A12F4" w14:paraId="2695C6FB" w14:textId="77777777" w:rsidTr="00FE24AB">
        <w:tblPrEx>
          <w:tblBorders>
            <w:top w:val="single" w:sz="6" w:space="0" w:color="auto"/>
            <w:left w:val="single" w:sz="6" w:space="0" w:color="auto"/>
            <w:bottom w:val="single" w:sz="6" w:space="0" w:color="auto"/>
            <w:right w:val="single" w:sz="6" w:space="0" w:color="auto"/>
          </w:tblBorders>
        </w:tblPrEx>
        <w:trPr>
          <w:gridAfter w:val="1"/>
          <w:wAfter w:w="8" w:type="dxa"/>
          <w:trHeight w:val="641"/>
          <w:jc w:val="center"/>
        </w:trPr>
        <w:tc>
          <w:tcPr>
            <w:tcW w:w="5671" w:type="dxa"/>
            <w:gridSpan w:val="9"/>
            <w:tcBorders>
              <w:top w:val="single" w:sz="6" w:space="0" w:color="auto"/>
              <w:left w:val="single" w:sz="6" w:space="0" w:color="auto"/>
              <w:bottom w:val="single" w:sz="6" w:space="0" w:color="auto"/>
              <w:right w:val="single" w:sz="6" w:space="0" w:color="auto"/>
            </w:tcBorders>
          </w:tcPr>
          <w:p w14:paraId="689E0D93" w14:textId="77777777" w:rsidR="00FE24AB" w:rsidRDefault="00FE24AB" w:rsidP="00FE24AB">
            <w:pPr>
              <w:pStyle w:val="TAC"/>
            </w:pPr>
          </w:p>
          <w:p w14:paraId="127B9C91" w14:textId="77777777" w:rsidR="00FE24AB" w:rsidRPr="002A12F4" w:rsidRDefault="00FE24AB" w:rsidP="00FE24AB">
            <w:pPr>
              <w:pStyle w:val="TAC"/>
            </w:pPr>
          </w:p>
          <w:p w14:paraId="2B322A30" w14:textId="77777777" w:rsidR="00FE24AB" w:rsidRPr="002A12F4" w:rsidRDefault="00FE24AB" w:rsidP="00FE24AB">
            <w:pPr>
              <w:pStyle w:val="TAC"/>
            </w:pPr>
            <w:r w:rsidRPr="002A12F4">
              <w:t>Route selection descriptor</w:t>
            </w:r>
            <w:r>
              <w:t xml:space="preserve"> list</w:t>
            </w:r>
          </w:p>
        </w:tc>
        <w:tc>
          <w:tcPr>
            <w:tcW w:w="1134" w:type="dxa"/>
            <w:gridSpan w:val="2"/>
            <w:tcBorders>
              <w:top w:val="nil"/>
              <w:left w:val="single" w:sz="6" w:space="0" w:color="auto"/>
              <w:bottom w:val="nil"/>
              <w:right w:val="nil"/>
            </w:tcBorders>
          </w:tcPr>
          <w:p w14:paraId="3E89402A" w14:textId="77777777" w:rsidR="00FE24AB" w:rsidRPr="002A12F4" w:rsidRDefault="00FE24AB" w:rsidP="00FE24AB">
            <w:pPr>
              <w:pStyle w:val="TAL"/>
            </w:pPr>
            <w:r w:rsidRPr="002A12F4">
              <w:t xml:space="preserve">octet </w:t>
            </w:r>
            <w:r>
              <w:t>w+3</w:t>
            </w:r>
          </w:p>
          <w:p w14:paraId="326F6519" w14:textId="77777777" w:rsidR="00FE24AB" w:rsidRDefault="00FE24AB" w:rsidP="00FE24AB">
            <w:pPr>
              <w:pStyle w:val="TAL"/>
            </w:pPr>
          </w:p>
          <w:p w14:paraId="768641C0" w14:textId="77777777" w:rsidR="00FE24AB" w:rsidRDefault="00FE24AB" w:rsidP="00FE24AB">
            <w:pPr>
              <w:pStyle w:val="TAL"/>
            </w:pPr>
          </w:p>
          <w:p w14:paraId="17956281" w14:textId="77777777" w:rsidR="00FE24AB" w:rsidRPr="002A12F4" w:rsidRDefault="00FE24AB" w:rsidP="00FE24AB">
            <w:pPr>
              <w:pStyle w:val="TAL"/>
            </w:pPr>
          </w:p>
          <w:p w14:paraId="58F0BD2A" w14:textId="77777777" w:rsidR="00FE24AB" w:rsidRPr="002A12F4" w:rsidRDefault="00FE24AB" w:rsidP="00FE24AB">
            <w:pPr>
              <w:pStyle w:val="TAL"/>
            </w:pPr>
            <w:r w:rsidRPr="002A12F4">
              <w:t xml:space="preserve">octet </w:t>
            </w:r>
            <w:r>
              <w:t>x</w:t>
            </w:r>
          </w:p>
        </w:tc>
      </w:tr>
      <w:tr w:rsidR="00FE24AB" w14:paraId="716706D3" w14:textId="77777777" w:rsidTr="00FE24AB">
        <w:tblPrEx>
          <w:tblLook w:val="04A0" w:firstRow="1" w:lastRow="0" w:firstColumn="1" w:lastColumn="0" w:noHBand="0" w:noVBand="1"/>
        </w:tblPrEx>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5AFF530A" w14:textId="77777777" w:rsidR="00FE24AB" w:rsidRDefault="00FE24AB" w:rsidP="00FE24AB">
            <w:pPr>
              <w:pStyle w:val="TAC"/>
            </w:pPr>
            <w:r>
              <w:t>Additional indications</w:t>
            </w:r>
          </w:p>
        </w:tc>
        <w:tc>
          <w:tcPr>
            <w:tcW w:w="1134" w:type="dxa"/>
            <w:gridSpan w:val="2"/>
          </w:tcPr>
          <w:p w14:paraId="102187E5" w14:textId="77777777" w:rsidR="00FE24AB" w:rsidRDefault="00FE24AB" w:rsidP="00FE24AB">
            <w:pPr>
              <w:pStyle w:val="TAL"/>
            </w:pPr>
            <w:r>
              <w:rPr>
                <w:lang w:eastAsia="zh-CN"/>
              </w:rPr>
              <w:t>octet x+1*</w:t>
            </w:r>
          </w:p>
        </w:tc>
      </w:tr>
    </w:tbl>
    <w:p w14:paraId="187DB40E" w14:textId="77777777" w:rsidR="00FE24AB" w:rsidRPr="00BD0557" w:rsidRDefault="00FE24AB" w:rsidP="00FE24AB">
      <w:pPr>
        <w:pStyle w:val="TF"/>
      </w:pPr>
      <w:r w:rsidRPr="00BD0557">
        <w:t>Figure </w:t>
      </w:r>
      <w:r>
        <w:t>5.2.2</w:t>
      </w:r>
      <w:r w:rsidRPr="00BD0557">
        <w:t xml:space="preserve">: </w:t>
      </w:r>
      <w:r>
        <w:t>URSP</w:t>
      </w:r>
      <w:r w:rsidRPr="00BD0557">
        <w:t xml:space="preserve"> </w:t>
      </w:r>
      <w:r>
        <w:t>rule</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FE24AB" w:rsidRPr="002A12F4" w14:paraId="184197FD" w14:textId="77777777" w:rsidTr="00FE24AB">
        <w:trPr>
          <w:cantSplit/>
          <w:jc w:val="center"/>
        </w:trPr>
        <w:tc>
          <w:tcPr>
            <w:tcW w:w="708" w:type="dxa"/>
          </w:tcPr>
          <w:p w14:paraId="29714A0A" w14:textId="77777777" w:rsidR="00FE24AB" w:rsidRPr="002A12F4" w:rsidRDefault="00FE24AB" w:rsidP="00FE24AB">
            <w:pPr>
              <w:pStyle w:val="TAC"/>
            </w:pPr>
            <w:r w:rsidRPr="002A12F4">
              <w:lastRenderedPageBreak/>
              <w:t>8</w:t>
            </w:r>
          </w:p>
        </w:tc>
        <w:tc>
          <w:tcPr>
            <w:tcW w:w="709" w:type="dxa"/>
          </w:tcPr>
          <w:p w14:paraId="7A322A03" w14:textId="77777777" w:rsidR="00FE24AB" w:rsidRPr="002A12F4" w:rsidRDefault="00FE24AB" w:rsidP="00FE24AB">
            <w:pPr>
              <w:pStyle w:val="TAC"/>
            </w:pPr>
            <w:r w:rsidRPr="002A12F4">
              <w:t>7</w:t>
            </w:r>
          </w:p>
        </w:tc>
        <w:tc>
          <w:tcPr>
            <w:tcW w:w="709" w:type="dxa"/>
          </w:tcPr>
          <w:p w14:paraId="7182A0C2" w14:textId="77777777" w:rsidR="00FE24AB" w:rsidRPr="002A12F4" w:rsidRDefault="00FE24AB" w:rsidP="00FE24AB">
            <w:pPr>
              <w:pStyle w:val="TAC"/>
            </w:pPr>
            <w:r w:rsidRPr="002A12F4">
              <w:t>6</w:t>
            </w:r>
          </w:p>
        </w:tc>
        <w:tc>
          <w:tcPr>
            <w:tcW w:w="709" w:type="dxa"/>
          </w:tcPr>
          <w:p w14:paraId="3B5E336E" w14:textId="77777777" w:rsidR="00FE24AB" w:rsidRPr="002A12F4" w:rsidRDefault="00FE24AB" w:rsidP="00FE24AB">
            <w:pPr>
              <w:pStyle w:val="TAC"/>
            </w:pPr>
            <w:r w:rsidRPr="002A12F4">
              <w:t>5</w:t>
            </w:r>
          </w:p>
        </w:tc>
        <w:tc>
          <w:tcPr>
            <w:tcW w:w="709" w:type="dxa"/>
          </w:tcPr>
          <w:p w14:paraId="27E7CDAB" w14:textId="77777777" w:rsidR="00FE24AB" w:rsidRPr="002A12F4" w:rsidRDefault="00FE24AB" w:rsidP="00FE24AB">
            <w:pPr>
              <w:pStyle w:val="TAC"/>
            </w:pPr>
            <w:r w:rsidRPr="002A12F4">
              <w:t>4</w:t>
            </w:r>
          </w:p>
        </w:tc>
        <w:tc>
          <w:tcPr>
            <w:tcW w:w="709" w:type="dxa"/>
          </w:tcPr>
          <w:p w14:paraId="02C9D046" w14:textId="77777777" w:rsidR="00FE24AB" w:rsidRPr="002A12F4" w:rsidRDefault="00FE24AB" w:rsidP="00FE24AB">
            <w:pPr>
              <w:pStyle w:val="TAC"/>
            </w:pPr>
            <w:r w:rsidRPr="002A12F4">
              <w:t>3</w:t>
            </w:r>
          </w:p>
        </w:tc>
        <w:tc>
          <w:tcPr>
            <w:tcW w:w="709" w:type="dxa"/>
          </w:tcPr>
          <w:p w14:paraId="1347B4EC" w14:textId="77777777" w:rsidR="00FE24AB" w:rsidRPr="002A12F4" w:rsidRDefault="00FE24AB" w:rsidP="00FE24AB">
            <w:pPr>
              <w:pStyle w:val="TAC"/>
            </w:pPr>
            <w:r w:rsidRPr="002A12F4">
              <w:t>2</w:t>
            </w:r>
          </w:p>
        </w:tc>
        <w:tc>
          <w:tcPr>
            <w:tcW w:w="709" w:type="dxa"/>
          </w:tcPr>
          <w:p w14:paraId="40F46AA6" w14:textId="77777777" w:rsidR="00FE24AB" w:rsidRPr="002A12F4" w:rsidRDefault="00FE24AB" w:rsidP="00FE24AB">
            <w:pPr>
              <w:pStyle w:val="TAC"/>
            </w:pPr>
            <w:r w:rsidRPr="002A12F4">
              <w:t>1</w:t>
            </w:r>
          </w:p>
        </w:tc>
        <w:tc>
          <w:tcPr>
            <w:tcW w:w="1134" w:type="dxa"/>
          </w:tcPr>
          <w:p w14:paraId="7BAC3386" w14:textId="77777777" w:rsidR="00FE24AB" w:rsidRPr="002A12F4" w:rsidRDefault="00FE24AB" w:rsidP="00FE24AB">
            <w:pPr>
              <w:pStyle w:val="TAL"/>
            </w:pPr>
          </w:p>
        </w:tc>
      </w:tr>
      <w:tr w:rsidR="00FE24AB" w:rsidRPr="002A12F4" w14:paraId="357C1C31" w14:textId="77777777" w:rsidTr="00FE24AB">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7708593" w14:textId="77777777" w:rsidR="00FE24AB" w:rsidRDefault="00FE24AB" w:rsidP="00FE24AB">
            <w:pPr>
              <w:pStyle w:val="TAC"/>
            </w:pPr>
          </w:p>
          <w:p w14:paraId="22C128E1" w14:textId="77777777" w:rsidR="00FE24AB" w:rsidRPr="002A12F4" w:rsidRDefault="00FE24AB" w:rsidP="00FE24AB">
            <w:pPr>
              <w:pStyle w:val="TAC"/>
            </w:pPr>
            <w:r>
              <w:t>Route selection descriptor 1</w:t>
            </w:r>
          </w:p>
        </w:tc>
        <w:tc>
          <w:tcPr>
            <w:tcW w:w="1134" w:type="dxa"/>
          </w:tcPr>
          <w:p w14:paraId="6749F65C" w14:textId="77777777" w:rsidR="00FE24AB" w:rsidRDefault="00FE24AB" w:rsidP="00FE24AB">
            <w:pPr>
              <w:pStyle w:val="TAL"/>
            </w:pPr>
            <w:r>
              <w:t>octet w+3</w:t>
            </w:r>
          </w:p>
          <w:p w14:paraId="1B7D1139" w14:textId="77777777" w:rsidR="00FE24AB" w:rsidRDefault="00FE24AB" w:rsidP="00FE24AB">
            <w:pPr>
              <w:pStyle w:val="TAL"/>
            </w:pPr>
          </w:p>
          <w:p w14:paraId="280A7D78" w14:textId="77777777" w:rsidR="00FE24AB" w:rsidRPr="002A12F4" w:rsidRDefault="00FE24AB" w:rsidP="00FE24AB">
            <w:pPr>
              <w:pStyle w:val="TAL"/>
            </w:pPr>
            <w:r>
              <w:t>octet y</w:t>
            </w:r>
          </w:p>
        </w:tc>
      </w:tr>
      <w:tr w:rsidR="00FE24AB" w:rsidRPr="002A12F4" w14:paraId="7195B463" w14:textId="77777777" w:rsidTr="00FE24AB">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5525518" w14:textId="77777777" w:rsidR="00FE24AB" w:rsidRPr="002A12F4" w:rsidRDefault="00FE24AB" w:rsidP="00FE24AB">
            <w:pPr>
              <w:pStyle w:val="TAC"/>
            </w:pPr>
          </w:p>
          <w:p w14:paraId="72977CFE" w14:textId="77777777" w:rsidR="00FE24AB" w:rsidRPr="002A12F4" w:rsidRDefault="00FE24AB" w:rsidP="00FE24AB">
            <w:pPr>
              <w:pStyle w:val="TAC"/>
            </w:pPr>
            <w:r>
              <w:t>Route selection descriptor</w:t>
            </w:r>
            <w:r w:rsidRPr="002A12F4">
              <w:t xml:space="preserve"> 2</w:t>
            </w:r>
          </w:p>
        </w:tc>
        <w:tc>
          <w:tcPr>
            <w:tcW w:w="1134" w:type="dxa"/>
            <w:tcBorders>
              <w:top w:val="nil"/>
              <w:left w:val="single" w:sz="6" w:space="0" w:color="auto"/>
              <w:bottom w:val="nil"/>
              <w:right w:val="nil"/>
            </w:tcBorders>
          </w:tcPr>
          <w:p w14:paraId="38A2FF1B" w14:textId="77777777" w:rsidR="00FE24AB" w:rsidRPr="002A12F4" w:rsidRDefault="00FE24AB" w:rsidP="00FE24AB">
            <w:pPr>
              <w:pStyle w:val="TAL"/>
            </w:pPr>
            <w:r w:rsidRPr="002A12F4">
              <w:t xml:space="preserve">octet </w:t>
            </w:r>
            <w:r>
              <w:t>y+1</w:t>
            </w:r>
            <w:r w:rsidRPr="002A12F4">
              <w:t>*</w:t>
            </w:r>
          </w:p>
          <w:p w14:paraId="602178C3" w14:textId="77777777" w:rsidR="00FE24AB" w:rsidRPr="002A12F4" w:rsidRDefault="00FE24AB" w:rsidP="00FE24AB">
            <w:pPr>
              <w:pStyle w:val="TAL"/>
            </w:pPr>
          </w:p>
          <w:p w14:paraId="7F22B564" w14:textId="77777777" w:rsidR="00FE24AB" w:rsidRPr="002A12F4" w:rsidRDefault="00FE24AB" w:rsidP="00FE24AB">
            <w:pPr>
              <w:pStyle w:val="TAL"/>
            </w:pPr>
            <w:r>
              <w:t>octet z</w:t>
            </w:r>
            <w:r w:rsidRPr="002A12F4">
              <w:t>*</w:t>
            </w:r>
          </w:p>
        </w:tc>
      </w:tr>
      <w:tr w:rsidR="00FE24AB" w:rsidRPr="002A12F4" w14:paraId="6C3F71D4" w14:textId="77777777" w:rsidTr="00FE24AB">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7362BEF" w14:textId="77777777" w:rsidR="00FE24AB" w:rsidRPr="002A12F4" w:rsidRDefault="00FE24AB" w:rsidP="00FE24AB">
            <w:pPr>
              <w:pStyle w:val="TAC"/>
            </w:pPr>
          </w:p>
          <w:p w14:paraId="14402DF1" w14:textId="77777777" w:rsidR="00FE24AB" w:rsidRPr="002A12F4" w:rsidRDefault="00FE24AB" w:rsidP="00FE24AB">
            <w:pPr>
              <w:pStyle w:val="TAC"/>
            </w:pPr>
            <w:r w:rsidRPr="002A12F4">
              <w:t>…</w:t>
            </w:r>
          </w:p>
        </w:tc>
        <w:tc>
          <w:tcPr>
            <w:tcW w:w="1134" w:type="dxa"/>
            <w:tcBorders>
              <w:top w:val="nil"/>
              <w:left w:val="single" w:sz="6" w:space="0" w:color="auto"/>
              <w:bottom w:val="nil"/>
              <w:right w:val="nil"/>
            </w:tcBorders>
          </w:tcPr>
          <w:p w14:paraId="7D2F4047" w14:textId="77777777" w:rsidR="00FE24AB" w:rsidRPr="002A12F4" w:rsidRDefault="00FE24AB" w:rsidP="00FE24AB">
            <w:pPr>
              <w:pStyle w:val="TAL"/>
            </w:pPr>
            <w:r>
              <w:t>octet z</w:t>
            </w:r>
            <w:r w:rsidRPr="002A12F4">
              <w:t>+1*</w:t>
            </w:r>
          </w:p>
          <w:p w14:paraId="18C1D9CF" w14:textId="77777777" w:rsidR="00FE24AB" w:rsidRPr="002A12F4" w:rsidRDefault="00FE24AB" w:rsidP="00FE24AB">
            <w:pPr>
              <w:pStyle w:val="TAL"/>
            </w:pPr>
          </w:p>
          <w:p w14:paraId="5FCD90F8" w14:textId="77777777" w:rsidR="00FE24AB" w:rsidRPr="002A12F4" w:rsidRDefault="00FE24AB" w:rsidP="00FE24AB">
            <w:pPr>
              <w:pStyle w:val="TAL"/>
            </w:pPr>
            <w:r>
              <w:t>octet a</w:t>
            </w:r>
            <w:r w:rsidRPr="002A12F4">
              <w:t>*</w:t>
            </w:r>
          </w:p>
        </w:tc>
      </w:tr>
      <w:tr w:rsidR="00FE24AB" w:rsidRPr="002A12F4" w14:paraId="1D5A9F75" w14:textId="77777777" w:rsidTr="00FE24AB">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8FEB5E5" w14:textId="77777777" w:rsidR="00FE24AB" w:rsidRPr="002A12F4" w:rsidRDefault="00FE24AB" w:rsidP="00FE24AB">
            <w:pPr>
              <w:pStyle w:val="TAC"/>
            </w:pPr>
          </w:p>
          <w:p w14:paraId="3E94F0FA" w14:textId="77777777" w:rsidR="00FE24AB" w:rsidRPr="002A12F4" w:rsidRDefault="00FE24AB" w:rsidP="00FE24AB">
            <w:pPr>
              <w:pStyle w:val="TAC"/>
            </w:pPr>
            <w:r>
              <w:t>Route selection descriptor m</w:t>
            </w:r>
          </w:p>
        </w:tc>
        <w:tc>
          <w:tcPr>
            <w:tcW w:w="1134" w:type="dxa"/>
            <w:tcBorders>
              <w:top w:val="nil"/>
              <w:left w:val="single" w:sz="6" w:space="0" w:color="auto"/>
              <w:bottom w:val="nil"/>
              <w:right w:val="nil"/>
            </w:tcBorders>
          </w:tcPr>
          <w:p w14:paraId="72ED780A" w14:textId="77777777" w:rsidR="00FE24AB" w:rsidRPr="002A12F4" w:rsidRDefault="00FE24AB" w:rsidP="00FE24AB">
            <w:pPr>
              <w:pStyle w:val="TAL"/>
            </w:pPr>
            <w:r w:rsidRPr="002A12F4">
              <w:t>octe</w:t>
            </w:r>
            <w:r>
              <w:t>t a</w:t>
            </w:r>
            <w:r w:rsidRPr="002A12F4">
              <w:t>+</w:t>
            </w:r>
            <w:r>
              <w:t>1</w:t>
            </w:r>
            <w:r w:rsidRPr="002A12F4">
              <w:t>*</w:t>
            </w:r>
          </w:p>
          <w:p w14:paraId="1B2313F1" w14:textId="77777777" w:rsidR="00FE24AB" w:rsidRPr="002A12F4" w:rsidRDefault="00FE24AB" w:rsidP="00FE24AB">
            <w:pPr>
              <w:pStyle w:val="TAL"/>
            </w:pPr>
          </w:p>
          <w:p w14:paraId="2BC0C537" w14:textId="77777777" w:rsidR="00FE24AB" w:rsidRPr="002A12F4" w:rsidRDefault="00FE24AB" w:rsidP="00FE24AB">
            <w:pPr>
              <w:pStyle w:val="TAL"/>
            </w:pPr>
            <w:r w:rsidRPr="002A12F4">
              <w:t xml:space="preserve">octet </w:t>
            </w:r>
            <w:r>
              <w:t>x</w:t>
            </w:r>
            <w:r w:rsidRPr="002A12F4">
              <w:t>*</w:t>
            </w:r>
          </w:p>
        </w:tc>
      </w:tr>
    </w:tbl>
    <w:p w14:paraId="38A40221" w14:textId="77777777" w:rsidR="00FE24AB" w:rsidRPr="00BD0557" w:rsidRDefault="00FE24AB" w:rsidP="00FE24AB">
      <w:pPr>
        <w:pStyle w:val="TF"/>
      </w:pPr>
      <w:r w:rsidRPr="00BD0557">
        <w:t>Figure </w:t>
      </w:r>
      <w:r>
        <w:t>5.2.3</w:t>
      </w:r>
      <w:r w:rsidRPr="00BD0557">
        <w:t xml:space="preserve">: </w:t>
      </w:r>
      <w:r>
        <w:t>Route selection descriptor list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FE24AB" w:rsidRPr="002A12F4" w14:paraId="0363BB0C" w14:textId="77777777" w:rsidTr="00FE24AB">
        <w:trPr>
          <w:cantSplit/>
          <w:jc w:val="center"/>
        </w:trPr>
        <w:tc>
          <w:tcPr>
            <w:tcW w:w="708" w:type="dxa"/>
          </w:tcPr>
          <w:p w14:paraId="06F26F6D" w14:textId="77777777" w:rsidR="00FE24AB" w:rsidRPr="002A12F4" w:rsidRDefault="00FE24AB" w:rsidP="00FE24AB">
            <w:pPr>
              <w:pStyle w:val="TAC"/>
            </w:pPr>
            <w:r w:rsidRPr="002A12F4">
              <w:t>8</w:t>
            </w:r>
          </w:p>
        </w:tc>
        <w:tc>
          <w:tcPr>
            <w:tcW w:w="709" w:type="dxa"/>
          </w:tcPr>
          <w:p w14:paraId="1DA96E5C" w14:textId="77777777" w:rsidR="00FE24AB" w:rsidRPr="002A12F4" w:rsidRDefault="00FE24AB" w:rsidP="00FE24AB">
            <w:pPr>
              <w:pStyle w:val="TAC"/>
            </w:pPr>
            <w:r w:rsidRPr="002A12F4">
              <w:t>7</w:t>
            </w:r>
          </w:p>
        </w:tc>
        <w:tc>
          <w:tcPr>
            <w:tcW w:w="709" w:type="dxa"/>
          </w:tcPr>
          <w:p w14:paraId="07FB7706" w14:textId="77777777" w:rsidR="00FE24AB" w:rsidRPr="002A12F4" w:rsidRDefault="00FE24AB" w:rsidP="00FE24AB">
            <w:pPr>
              <w:pStyle w:val="TAC"/>
            </w:pPr>
            <w:r w:rsidRPr="002A12F4">
              <w:t>6</w:t>
            </w:r>
          </w:p>
        </w:tc>
        <w:tc>
          <w:tcPr>
            <w:tcW w:w="709" w:type="dxa"/>
          </w:tcPr>
          <w:p w14:paraId="5511CC1D" w14:textId="77777777" w:rsidR="00FE24AB" w:rsidRPr="002A12F4" w:rsidRDefault="00FE24AB" w:rsidP="00FE24AB">
            <w:pPr>
              <w:pStyle w:val="TAC"/>
            </w:pPr>
            <w:r w:rsidRPr="002A12F4">
              <w:t>5</w:t>
            </w:r>
          </w:p>
        </w:tc>
        <w:tc>
          <w:tcPr>
            <w:tcW w:w="709" w:type="dxa"/>
          </w:tcPr>
          <w:p w14:paraId="26D05173" w14:textId="77777777" w:rsidR="00FE24AB" w:rsidRPr="002A12F4" w:rsidRDefault="00FE24AB" w:rsidP="00FE24AB">
            <w:pPr>
              <w:pStyle w:val="TAC"/>
            </w:pPr>
            <w:r w:rsidRPr="002A12F4">
              <w:t>4</w:t>
            </w:r>
          </w:p>
        </w:tc>
        <w:tc>
          <w:tcPr>
            <w:tcW w:w="709" w:type="dxa"/>
          </w:tcPr>
          <w:p w14:paraId="20D1653F" w14:textId="77777777" w:rsidR="00FE24AB" w:rsidRPr="002A12F4" w:rsidRDefault="00FE24AB" w:rsidP="00FE24AB">
            <w:pPr>
              <w:pStyle w:val="TAC"/>
            </w:pPr>
            <w:r w:rsidRPr="002A12F4">
              <w:t>3</w:t>
            </w:r>
          </w:p>
        </w:tc>
        <w:tc>
          <w:tcPr>
            <w:tcW w:w="709" w:type="dxa"/>
          </w:tcPr>
          <w:p w14:paraId="1C25EBC5" w14:textId="77777777" w:rsidR="00FE24AB" w:rsidRPr="002A12F4" w:rsidRDefault="00FE24AB" w:rsidP="00FE24AB">
            <w:pPr>
              <w:pStyle w:val="TAC"/>
            </w:pPr>
            <w:r w:rsidRPr="002A12F4">
              <w:t>2</w:t>
            </w:r>
          </w:p>
        </w:tc>
        <w:tc>
          <w:tcPr>
            <w:tcW w:w="709" w:type="dxa"/>
          </w:tcPr>
          <w:p w14:paraId="75D29BC9" w14:textId="77777777" w:rsidR="00FE24AB" w:rsidRPr="002A12F4" w:rsidRDefault="00FE24AB" w:rsidP="00FE24AB">
            <w:pPr>
              <w:pStyle w:val="TAC"/>
            </w:pPr>
            <w:r w:rsidRPr="002A12F4">
              <w:t>1</w:t>
            </w:r>
          </w:p>
        </w:tc>
        <w:tc>
          <w:tcPr>
            <w:tcW w:w="1134" w:type="dxa"/>
          </w:tcPr>
          <w:p w14:paraId="2BAF6934" w14:textId="77777777" w:rsidR="00FE24AB" w:rsidRPr="002A12F4" w:rsidRDefault="00FE24AB" w:rsidP="00FE24AB">
            <w:pPr>
              <w:pStyle w:val="TAL"/>
            </w:pPr>
          </w:p>
        </w:tc>
      </w:tr>
      <w:tr w:rsidR="00FE24AB" w:rsidRPr="002A12F4" w14:paraId="44E009E4" w14:textId="77777777" w:rsidTr="00FE24AB">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40B75F5" w14:textId="77777777" w:rsidR="00FE24AB" w:rsidRDefault="00FE24AB" w:rsidP="00FE24AB">
            <w:pPr>
              <w:pStyle w:val="TAC"/>
            </w:pPr>
          </w:p>
          <w:p w14:paraId="66B8ED20" w14:textId="77777777" w:rsidR="00FE24AB" w:rsidRDefault="00FE24AB" w:rsidP="00FE24AB">
            <w:pPr>
              <w:pStyle w:val="TAC"/>
            </w:pPr>
            <w:r>
              <w:t>Length of route selection descriptor</w:t>
            </w:r>
          </w:p>
          <w:p w14:paraId="5F6DDC82" w14:textId="77777777" w:rsidR="00FE24AB" w:rsidRDefault="00FE24AB" w:rsidP="00FE24AB">
            <w:pPr>
              <w:pStyle w:val="TAC"/>
            </w:pPr>
          </w:p>
        </w:tc>
        <w:tc>
          <w:tcPr>
            <w:tcW w:w="1134" w:type="dxa"/>
          </w:tcPr>
          <w:p w14:paraId="14B1590C" w14:textId="77777777" w:rsidR="00FE24AB" w:rsidRDefault="00FE24AB" w:rsidP="00FE24AB">
            <w:pPr>
              <w:pStyle w:val="TAL"/>
            </w:pPr>
            <w:r>
              <w:t>octet b</w:t>
            </w:r>
          </w:p>
          <w:p w14:paraId="72B1D176" w14:textId="77777777" w:rsidR="00FE24AB" w:rsidRDefault="00FE24AB" w:rsidP="00FE24AB">
            <w:pPr>
              <w:pStyle w:val="TAL"/>
            </w:pPr>
          </w:p>
          <w:p w14:paraId="2ABD8D3C" w14:textId="77777777" w:rsidR="00FE24AB" w:rsidRDefault="00FE24AB" w:rsidP="00FE24AB">
            <w:pPr>
              <w:pStyle w:val="TAL"/>
            </w:pPr>
            <w:r>
              <w:t>octet b+1</w:t>
            </w:r>
          </w:p>
        </w:tc>
      </w:tr>
      <w:tr w:rsidR="00FE24AB" w:rsidRPr="002A12F4" w14:paraId="6D11B488" w14:textId="77777777" w:rsidTr="00FE24AB">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1E85A86" w14:textId="77777777" w:rsidR="00FE24AB" w:rsidRPr="002A12F4" w:rsidRDefault="00FE24AB" w:rsidP="00FE24AB">
            <w:pPr>
              <w:pStyle w:val="TAC"/>
            </w:pPr>
            <w:r>
              <w:t>Precedence value of route selection descriptor</w:t>
            </w:r>
          </w:p>
        </w:tc>
        <w:tc>
          <w:tcPr>
            <w:tcW w:w="1134" w:type="dxa"/>
          </w:tcPr>
          <w:p w14:paraId="29E5B9B2" w14:textId="77777777" w:rsidR="00FE24AB" w:rsidRPr="002A12F4" w:rsidRDefault="00FE24AB" w:rsidP="00FE24AB">
            <w:pPr>
              <w:pStyle w:val="TAL"/>
            </w:pPr>
            <w:r>
              <w:t>octet b+2</w:t>
            </w:r>
          </w:p>
        </w:tc>
      </w:tr>
      <w:tr w:rsidR="00FE24AB" w:rsidRPr="002A12F4" w14:paraId="3275CF0C" w14:textId="77777777" w:rsidTr="00FE24AB">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B47C190" w14:textId="77777777" w:rsidR="00FE24AB" w:rsidRDefault="00FE24AB" w:rsidP="00FE24AB">
            <w:pPr>
              <w:pStyle w:val="TAC"/>
            </w:pPr>
          </w:p>
          <w:p w14:paraId="6AD98A66" w14:textId="77777777" w:rsidR="00FE24AB" w:rsidRDefault="00FE24AB" w:rsidP="00FE24AB">
            <w:pPr>
              <w:pStyle w:val="TAC"/>
            </w:pPr>
            <w:r>
              <w:t>Length of route selection descriptor contents</w:t>
            </w:r>
          </w:p>
          <w:p w14:paraId="369F6A22" w14:textId="77777777" w:rsidR="00FE24AB" w:rsidRDefault="00FE24AB" w:rsidP="00FE24AB">
            <w:pPr>
              <w:pStyle w:val="TAC"/>
            </w:pPr>
          </w:p>
        </w:tc>
        <w:tc>
          <w:tcPr>
            <w:tcW w:w="1134" w:type="dxa"/>
          </w:tcPr>
          <w:p w14:paraId="1CB77697" w14:textId="77777777" w:rsidR="00FE24AB" w:rsidRDefault="00FE24AB" w:rsidP="00FE24AB">
            <w:pPr>
              <w:pStyle w:val="TAL"/>
            </w:pPr>
            <w:r>
              <w:t>octet b+3</w:t>
            </w:r>
          </w:p>
          <w:p w14:paraId="454D4956" w14:textId="77777777" w:rsidR="00FE24AB" w:rsidRDefault="00FE24AB" w:rsidP="00FE24AB">
            <w:pPr>
              <w:pStyle w:val="TAL"/>
            </w:pPr>
          </w:p>
          <w:p w14:paraId="410330D9" w14:textId="77777777" w:rsidR="00FE24AB" w:rsidRDefault="00FE24AB" w:rsidP="00FE24AB">
            <w:pPr>
              <w:pStyle w:val="TAL"/>
            </w:pPr>
            <w:r>
              <w:t>octet b+4</w:t>
            </w:r>
          </w:p>
        </w:tc>
      </w:tr>
      <w:tr w:rsidR="00FE24AB" w:rsidRPr="002A12F4" w14:paraId="2E9C5839" w14:textId="77777777" w:rsidTr="00FE24AB">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C94CD82" w14:textId="77777777" w:rsidR="00FE24AB" w:rsidRDefault="00FE24AB" w:rsidP="00FE24AB">
            <w:pPr>
              <w:pStyle w:val="TAC"/>
            </w:pPr>
          </w:p>
          <w:p w14:paraId="239CDF60" w14:textId="77777777" w:rsidR="00FE24AB" w:rsidRPr="002A12F4" w:rsidRDefault="00FE24AB" w:rsidP="00FE24AB">
            <w:pPr>
              <w:pStyle w:val="TAC"/>
            </w:pPr>
            <w:r>
              <w:t>Route selection descriptor contents</w:t>
            </w:r>
          </w:p>
        </w:tc>
        <w:tc>
          <w:tcPr>
            <w:tcW w:w="1134" w:type="dxa"/>
          </w:tcPr>
          <w:p w14:paraId="5432361F" w14:textId="77777777" w:rsidR="00FE24AB" w:rsidRDefault="00FE24AB" w:rsidP="00FE24AB">
            <w:pPr>
              <w:pStyle w:val="TAL"/>
            </w:pPr>
            <w:r>
              <w:t>octet b+5</w:t>
            </w:r>
          </w:p>
          <w:p w14:paraId="255331B5" w14:textId="77777777" w:rsidR="00FE24AB" w:rsidRDefault="00FE24AB" w:rsidP="00FE24AB">
            <w:pPr>
              <w:pStyle w:val="TAL"/>
            </w:pPr>
          </w:p>
          <w:p w14:paraId="03A6BC8E" w14:textId="77777777" w:rsidR="00FE24AB" w:rsidRPr="002A12F4" w:rsidRDefault="00FE24AB" w:rsidP="00FE24AB">
            <w:pPr>
              <w:pStyle w:val="TAL"/>
            </w:pPr>
            <w:r>
              <w:t>octet c</w:t>
            </w:r>
          </w:p>
        </w:tc>
      </w:tr>
    </w:tbl>
    <w:p w14:paraId="3EF144DE" w14:textId="77777777" w:rsidR="00FE24AB" w:rsidRDefault="00FE24AB" w:rsidP="00FE24AB">
      <w:pPr>
        <w:pStyle w:val="TF"/>
      </w:pPr>
      <w:r w:rsidRPr="00BD0557">
        <w:t>Figure </w:t>
      </w:r>
      <w:r>
        <w:t>5.2.4</w:t>
      </w:r>
      <w:r w:rsidRPr="00BD0557">
        <w:t xml:space="preserve">: </w:t>
      </w:r>
      <w:r>
        <w:t xml:space="preserve">Route selection </w:t>
      </w:r>
      <w:proofErr w:type="spellStart"/>
      <w:r>
        <w:t>descripto</w:t>
      </w:r>
      <w:proofErr w:type="spellEnd"/>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126"/>
        <w:gridCol w:w="8"/>
      </w:tblGrid>
      <w:tr w:rsidR="00FE24AB" w14:paraId="6F859685" w14:textId="77777777" w:rsidTr="00FE24AB">
        <w:trPr>
          <w:gridAfter w:val="1"/>
          <w:wAfter w:w="8" w:type="dxa"/>
          <w:cantSplit/>
          <w:jc w:val="center"/>
        </w:trPr>
        <w:tc>
          <w:tcPr>
            <w:tcW w:w="708" w:type="dxa"/>
            <w:gridSpan w:val="2"/>
          </w:tcPr>
          <w:p w14:paraId="48EBE166" w14:textId="77777777" w:rsidR="00FE24AB" w:rsidRDefault="00FE24AB" w:rsidP="00FE24AB">
            <w:pPr>
              <w:pStyle w:val="TAC"/>
            </w:pPr>
            <w:r>
              <w:t>8</w:t>
            </w:r>
          </w:p>
        </w:tc>
        <w:tc>
          <w:tcPr>
            <w:tcW w:w="709" w:type="dxa"/>
            <w:gridSpan w:val="2"/>
          </w:tcPr>
          <w:p w14:paraId="1C32DD59" w14:textId="77777777" w:rsidR="00FE24AB" w:rsidRDefault="00FE24AB" w:rsidP="00FE24AB">
            <w:pPr>
              <w:pStyle w:val="TAC"/>
            </w:pPr>
            <w:r>
              <w:t>7</w:t>
            </w:r>
          </w:p>
        </w:tc>
        <w:tc>
          <w:tcPr>
            <w:tcW w:w="709" w:type="dxa"/>
            <w:gridSpan w:val="2"/>
          </w:tcPr>
          <w:p w14:paraId="66626A42" w14:textId="77777777" w:rsidR="00FE24AB" w:rsidRDefault="00FE24AB" w:rsidP="00FE24AB">
            <w:pPr>
              <w:pStyle w:val="TAC"/>
            </w:pPr>
            <w:r>
              <w:t>6</w:t>
            </w:r>
          </w:p>
        </w:tc>
        <w:tc>
          <w:tcPr>
            <w:tcW w:w="709" w:type="dxa"/>
            <w:gridSpan w:val="2"/>
          </w:tcPr>
          <w:p w14:paraId="68935864" w14:textId="77777777" w:rsidR="00FE24AB" w:rsidRDefault="00FE24AB" w:rsidP="00FE24AB">
            <w:pPr>
              <w:pStyle w:val="TAC"/>
            </w:pPr>
            <w:r>
              <w:t>5</w:t>
            </w:r>
          </w:p>
        </w:tc>
        <w:tc>
          <w:tcPr>
            <w:tcW w:w="709" w:type="dxa"/>
            <w:gridSpan w:val="2"/>
          </w:tcPr>
          <w:p w14:paraId="77B2DC2D" w14:textId="77777777" w:rsidR="00FE24AB" w:rsidRDefault="00FE24AB" w:rsidP="00FE24AB">
            <w:pPr>
              <w:pStyle w:val="TAC"/>
            </w:pPr>
            <w:r>
              <w:t>4</w:t>
            </w:r>
          </w:p>
        </w:tc>
        <w:tc>
          <w:tcPr>
            <w:tcW w:w="709" w:type="dxa"/>
            <w:gridSpan w:val="2"/>
          </w:tcPr>
          <w:p w14:paraId="23B5A11C" w14:textId="77777777" w:rsidR="00FE24AB" w:rsidRDefault="00FE24AB" w:rsidP="00FE24AB">
            <w:pPr>
              <w:pStyle w:val="TAC"/>
            </w:pPr>
            <w:r>
              <w:t>3</w:t>
            </w:r>
          </w:p>
        </w:tc>
        <w:tc>
          <w:tcPr>
            <w:tcW w:w="709" w:type="dxa"/>
            <w:gridSpan w:val="2"/>
          </w:tcPr>
          <w:p w14:paraId="09F28545" w14:textId="77777777" w:rsidR="00FE24AB" w:rsidRDefault="00FE24AB" w:rsidP="00FE24AB">
            <w:pPr>
              <w:pStyle w:val="TAC"/>
            </w:pPr>
            <w:r>
              <w:t>2</w:t>
            </w:r>
          </w:p>
        </w:tc>
        <w:tc>
          <w:tcPr>
            <w:tcW w:w="709" w:type="dxa"/>
            <w:gridSpan w:val="2"/>
          </w:tcPr>
          <w:p w14:paraId="37EF503B" w14:textId="77777777" w:rsidR="00FE24AB" w:rsidRDefault="00FE24AB" w:rsidP="00FE24AB">
            <w:pPr>
              <w:pStyle w:val="TAC"/>
            </w:pPr>
            <w:r>
              <w:t>1</w:t>
            </w:r>
          </w:p>
        </w:tc>
        <w:tc>
          <w:tcPr>
            <w:tcW w:w="1134" w:type="dxa"/>
            <w:gridSpan w:val="2"/>
          </w:tcPr>
          <w:p w14:paraId="72E5A8B1" w14:textId="77777777" w:rsidR="00FE24AB" w:rsidRDefault="00FE24AB" w:rsidP="00FE24AB">
            <w:pPr>
              <w:pStyle w:val="TAL"/>
            </w:pPr>
          </w:p>
        </w:tc>
      </w:tr>
      <w:tr w:rsidR="00FE24AB" w14:paraId="79EC992C" w14:textId="77777777" w:rsidTr="00FE24AB">
        <w:trPr>
          <w:gridBefore w:val="1"/>
          <w:wBefore w:w="8" w:type="dxa"/>
          <w:jc w:val="center"/>
        </w:trPr>
        <w:tc>
          <w:tcPr>
            <w:tcW w:w="708" w:type="dxa"/>
            <w:gridSpan w:val="2"/>
            <w:tcBorders>
              <w:top w:val="single" w:sz="6" w:space="0" w:color="auto"/>
              <w:left w:val="single" w:sz="6" w:space="0" w:color="auto"/>
              <w:bottom w:val="single" w:sz="6" w:space="0" w:color="auto"/>
              <w:right w:val="single" w:sz="6" w:space="0" w:color="auto"/>
            </w:tcBorders>
          </w:tcPr>
          <w:p w14:paraId="72EC4ED8" w14:textId="77777777" w:rsidR="00FE24AB" w:rsidRDefault="00FE24AB" w:rsidP="00FE24AB">
            <w:pPr>
              <w:pStyle w:val="TAC"/>
            </w:pPr>
            <w:r>
              <w:t>0</w:t>
            </w:r>
          </w:p>
          <w:p w14:paraId="6E99AF46" w14:textId="77777777" w:rsidR="00FE24AB" w:rsidRDefault="00FE24AB" w:rsidP="00FE24AB">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18E6058C" w14:textId="77777777" w:rsidR="00FE24AB" w:rsidRDefault="00FE24AB" w:rsidP="00FE24AB">
            <w:pPr>
              <w:pStyle w:val="TAC"/>
            </w:pPr>
            <w:r>
              <w:t>0</w:t>
            </w:r>
          </w:p>
          <w:p w14:paraId="4B6F7BBD" w14:textId="77777777" w:rsidR="00FE24AB" w:rsidRDefault="00FE24AB" w:rsidP="00FE24AB">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0EEADE20" w14:textId="77777777" w:rsidR="00FE24AB" w:rsidRDefault="00FE24AB" w:rsidP="00FE24AB">
            <w:pPr>
              <w:pStyle w:val="TAC"/>
            </w:pPr>
            <w:r>
              <w:t>0</w:t>
            </w:r>
          </w:p>
          <w:p w14:paraId="63582AA5" w14:textId="77777777" w:rsidR="00FE24AB" w:rsidRDefault="00FE24AB" w:rsidP="00FE24AB">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4868DE8C" w14:textId="77777777" w:rsidR="00FE24AB" w:rsidRDefault="00FE24AB" w:rsidP="00FE24AB">
            <w:pPr>
              <w:pStyle w:val="TAC"/>
            </w:pPr>
            <w:r>
              <w:t>0</w:t>
            </w:r>
          </w:p>
          <w:p w14:paraId="7A2E7C32" w14:textId="77777777" w:rsidR="00FE24AB" w:rsidRDefault="00FE24AB" w:rsidP="00FE24AB">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645F741C" w14:textId="77777777" w:rsidR="00FE24AB" w:rsidRDefault="00FE24AB" w:rsidP="00FE24AB">
            <w:pPr>
              <w:pStyle w:val="TAC"/>
            </w:pPr>
            <w:r>
              <w:t>0</w:t>
            </w:r>
          </w:p>
          <w:p w14:paraId="3CF65061" w14:textId="77777777" w:rsidR="00FE24AB" w:rsidRDefault="00FE24AB" w:rsidP="00FE24AB">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50767CE4" w14:textId="77777777" w:rsidR="00FE24AB" w:rsidRDefault="00FE24AB" w:rsidP="00FE24AB">
            <w:pPr>
              <w:pStyle w:val="TAC"/>
            </w:pPr>
            <w:r>
              <w:t>0</w:t>
            </w:r>
          </w:p>
          <w:p w14:paraId="6CA226FE" w14:textId="77777777" w:rsidR="00FE24AB" w:rsidRDefault="00FE24AB" w:rsidP="00FE24AB">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23BEDB42" w14:textId="77777777" w:rsidR="00FE24AB" w:rsidRDefault="00FE24AB" w:rsidP="00FE24AB">
            <w:pPr>
              <w:pStyle w:val="TAC"/>
            </w:pPr>
            <w:r>
              <w:t>0</w:t>
            </w:r>
          </w:p>
          <w:p w14:paraId="6BEE258D" w14:textId="77777777" w:rsidR="00FE24AB" w:rsidRDefault="00FE24AB" w:rsidP="00FE24AB">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2A23835E" w14:textId="77777777" w:rsidR="00FE24AB" w:rsidRDefault="00FE24AB" w:rsidP="00FE24AB">
            <w:pPr>
              <w:pStyle w:val="TAC"/>
            </w:pPr>
            <w:r>
              <w:rPr>
                <w:lang w:eastAsia="zh-CN"/>
              </w:rPr>
              <w:t>URERI</w:t>
            </w:r>
          </w:p>
        </w:tc>
        <w:tc>
          <w:tcPr>
            <w:tcW w:w="1134" w:type="dxa"/>
            <w:gridSpan w:val="2"/>
          </w:tcPr>
          <w:p w14:paraId="2F736B6A" w14:textId="77777777" w:rsidR="00FE24AB" w:rsidRDefault="00FE24AB" w:rsidP="00FE24AB">
            <w:pPr>
              <w:pStyle w:val="TAL"/>
            </w:pPr>
            <w:r>
              <w:t>octet x+1</w:t>
            </w:r>
          </w:p>
        </w:tc>
      </w:tr>
    </w:tbl>
    <w:p w14:paraId="04BD1AC2" w14:textId="77777777" w:rsidR="00FE24AB" w:rsidRDefault="00FE24AB" w:rsidP="00FE24AB">
      <w:pPr>
        <w:pStyle w:val="TF"/>
      </w:pPr>
      <w:r>
        <w:t>Figure 5.2.4A: Additional indications</w:t>
      </w:r>
    </w:p>
    <w:p w14:paraId="65B83BFF" w14:textId="77777777" w:rsidR="00FE24AB" w:rsidRPr="003168A2" w:rsidRDefault="00FE24AB" w:rsidP="00FE24AB">
      <w:pPr>
        <w:pStyle w:val="TF"/>
      </w:pPr>
      <w:r w:rsidRPr="003168A2">
        <w:t>Table </w:t>
      </w:r>
      <w:r>
        <w:t>5.2.1</w:t>
      </w:r>
      <w:r w:rsidRPr="003168A2">
        <w:t xml:space="preserve">: </w:t>
      </w:r>
      <w:r>
        <w:t>UE policy part contents including a URSP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3"/>
        <w:gridCol w:w="253"/>
        <w:gridCol w:w="287"/>
        <w:gridCol w:w="283"/>
        <w:gridCol w:w="283"/>
        <w:gridCol w:w="284"/>
        <w:gridCol w:w="284"/>
        <w:gridCol w:w="284"/>
        <w:gridCol w:w="284"/>
        <w:gridCol w:w="709"/>
        <w:gridCol w:w="4108"/>
        <w:gridCol w:w="28"/>
        <w:gridCol w:w="27"/>
      </w:tblGrid>
      <w:tr w:rsidR="00FE24AB" w:rsidRPr="002A12F4" w14:paraId="08AA96FB" w14:textId="77777777" w:rsidTr="00FE24AB">
        <w:trPr>
          <w:gridAfter w:val="2"/>
          <w:wAfter w:w="55" w:type="dxa"/>
          <w:cantSplit/>
          <w:jc w:val="center"/>
        </w:trPr>
        <w:tc>
          <w:tcPr>
            <w:tcW w:w="7092" w:type="dxa"/>
            <w:gridSpan w:val="11"/>
          </w:tcPr>
          <w:p w14:paraId="67E29654" w14:textId="77777777" w:rsidR="00FE24AB" w:rsidRPr="002A12F4" w:rsidRDefault="00FE24AB" w:rsidP="00FE24AB">
            <w:pPr>
              <w:pStyle w:val="TAL"/>
            </w:pPr>
            <w:r w:rsidRPr="002A12F4">
              <w:lastRenderedPageBreak/>
              <w:t>Precedence value</w:t>
            </w:r>
            <w:r>
              <w:t xml:space="preserve"> of URSP rule</w:t>
            </w:r>
            <w:r w:rsidRPr="002A12F4">
              <w:t xml:space="preserve"> (octet </w:t>
            </w:r>
            <w:r>
              <w:t>v+2</w:t>
            </w:r>
            <w:r w:rsidRPr="002A12F4">
              <w:t>)</w:t>
            </w:r>
          </w:p>
          <w:p w14:paraId="7AADF58B" w14:textId="77777777" w:rsidR="00FE24AB" w:rsidRPr="002A12F4" w:rsidRDefault="00FE24AB" w:rsidP="00FE24AB">
            <w:pPr>
              <w:pStyle w:val="TAL"/>
            </w:pPr>
            <w:r w:rsidRPr="002A12F4">
              <w:t>The precedence value</w:t>
            </w:r>
            <w:r>
              <w:t xml:space="preserve"> of URSP rule</w:t>
            </w:r>
            <w:r w:rsidRPr="002A12F4">
              <w:t xml:space="preserve"> field </w:t>
            </w:r>
            <w:proofErr w:type="gramStart"/>
            <w:r w:rsidRPr="002A12F4">
              <w:t>is used</w:t>
            </w:r>
            <w:proofErr w:type="gramEnd"/>
            <w:r w:rsidRPr="002A12F4">
              <w:t xml:space="preserve"> to specify the precedence of the URSP rule among all URSP rules in the URSP. This field includes the binary </w:t>
            </w:r>
            <w:r>
              <w:t>en</w:t>
            </w:r>
            <w:r w:rsidRPr="002A12F4">
              <w:t>coded value of the precedence value in the range from 0 to 255 (decimal). The higher the value of the precedence value field, the lower the precedence of the URP rule is.</w:t>
            </w:r>
            <w:r>
              <w:t xml:space="preserve"> Multiple URSP rules in the URSP shall not have the same precedence value </w:t>
            </w:r>
            <w:r w:rsidRPr="004D5D93">
              <w:t>(NOTE </w:t>
            </w:r>
            <w:r>
              <w:t>10</w:t>
            </w:r>
            <w:r w:rsidRPr="004D5D93">
              <w:t>)</w:t>
            </w:r>
            <w:r>
              <w:t>.</w:t>
            </w:r>
          </w:p>
          <w:p w14:paraId="7EB1DE50" w14:textId="77777777" w:rsidR="00FE24AB" w:rsidRPr="002A12F4" w:rsidRDefault="00FE24AB" w:rsidP="00FE24AB">
            <w:pPr>
              <w:pStyle w:val="TAL"/>
            </w:pPr>
          </w:p>
        </w:tc>
      </w:tr>
      <w:tr w:rsidR="00FE24AB" w:rsidRPr="002A12F4" w14:paraId="0A164CE8" w14:textId="77777777" w:rsidTr="00FE24AB">
        <w:trPr>
          <w:gridAfter w:val="2"/>
          <w:wAfter w:w="55" w:type="dxa"/>
          <w:cantSplit/>
          <w:jc w:val="center"/>
        </w:trPr>
        <w:tc>
          <w:tcPr>
            <w:tcW w:w="7092" w:type="dxa"/>
            <w:gridSpan w:val="11"/>
          </w:tcPr>
          <w:p w14:paraId="136ECEAA" w14:textId="77777777" w:rsidR="00FE24AB" w:rsidRPr="002A12F4" w:rsidRDefault="00FE24AB" w:rsidP="00FE24AB">
            <w:pPr>
              <w:pStyle w:val="TAL"/>
            </w:pPr>
            <w:r w:rsidRPr="002A12F4">
              <w:t xml:space="preserve">Traffic descriptor (octets </w:t>
            </w:r>
            <w:r>
              <w:t>v+5</w:t>
            </w:r>
            <w:r w:rsidRPr="002A12F4">
              <w:t xml:space="preserve"> to </w:t>
            </w:r>
            <w:r>
              <w:t>w</w:t>
            </w:r>
            <w:r w:rsidRPr="002A12F4">
              <w:t>)</w:t>
            </w:r>
          </w:p>
          <w:p w14:paraId="1CFAFB12" w14:textId="77777777" w:rsidR="00FE24AB" w:rsidRPr="002A12F4" w:rsidRDefault="00FE24AB" w:rsidP="00FE24AB">
            <w:pPr>
              <w:pStyle w:val="TAL"/>
            </w:pPr>
            <w:r w:rsidRPr="002A12F4">
              <w:t xml:space="preserve">The traffic descriptor field is of variable size and contains a variable number (at least one) of traffic descriptor components. Each traffic descriptor component </w:t>
            </w:r>
            <w:proofErr w:type="gramStart"/>
            <w:r w:rsidRPr="002A12F4">
              <w:t>shall be encoded</w:t>
            </w:r>
            <w:proofErr w:type="gramEnd"/>
            <w:r w:rsidRPr="002A12F4">
              <w:t xml:space="preserve"> as a sequence of one octet traffic descriptor component type identifier and a traffic descriptor component value field. The </w:t>
            </w:r>
            <w:proofErr w:type="gramStart"/>
            <w:r w:rsidRPr="002A12F4">
              <w:t>traffic descriptor component type identifier</w:t>
            </w:r>
            <w:proofErr w:type="gramEnd"/>
            <w:r w:rsidRPr="002A12F4">
              <w:t xml:space="preserve"> shall be transmitted first.</w:t>
            </w:r>
          </w:p>
          <w:p w14:paraId="637E9490" w14:textId="77777777" w:rsidR="00FE24AB" w:rsidRPr="002A12F4" w:rsidRDefault="00FE24AB" w:rsidP="00FE24AB">
            <w:pPr>
              <w:pStyle w:val="TAL"/>
            </w:pPr>
          </w:p>
        </w:tc>
      </w:tr>
      <w:tr w:rsidR="00FE24AB" w:rsidRPr="002A12F4" w14:paraId="31EE2D32" w14:textId="77777777" w:rsidTr="00FE24AB">
        <w:trPr>
          <w:gridAfter w:val="2"/>
          <w:wAfter w:w="55" w:type="dxa"/>
          <w:cantSplit/>
          <w:jc w:val="center"/>
        </w:trPr>
        <w:tc>
          <w:tcPr>
            <w:tcW w:w="7092" w:type="dxa"/>
            <w:gridSpan w:val="11"/>
          </w:tcPr>
          <w:p w14:paraId="149105AC" w14:textId="77777777" w:rsidR="00FE24AB" w:rsidRPr="002A12F4" w:rsidRDefault="00FE24AB" w:rsidP="00FE24AB">
            <w:pPr>
              <w:pStyle w:val="TAL"/>
            </w:pPr>
            <w:r w:rsidRPr="002A12F4">
              <w:t>Traffic descriptor component type identifier</w:t>
            </w:r>
          </w:p>
          <w:p w14:paraId="1A936377" w14:textId="77777777" w:rsidR="00FE24AB" w:rsidRPr="002A12F4" w:rsidRDefault="00FE24AB" w:rsidP="00FE24AB">
            <w:pPr>
              <w:pStyle w:val="TAL"/>
            </w:pPr>
            <w:r w:rsidRPr="002A12F4">
              <w:t>Bits</w:t>
            </w:r>
            <w:r w:rsidRPr="002A12F4">
              <w:br/>
              <w:t>8 7 6 5 4 3 2 1</w:t>
            </w:r>
          </w:p>
          <w:p w14:paraId="235B86C0" w14:textId="77777777" w:rsidR="00FE24AB" w:rsidRPr="002A12F4" w:rsidRDefault="00FE24AB" w:rsidP="00FE24AB">
            <w:pPr>
              <w:pStyle w:val="TAL"/>
            </w:pPr>
            <w:r w:rsidRPr="002A12F4">
              <w:t>0 0 0 0 0 0 0 1</w:t>
            </w:r>
            <w:r w:rsidRPr="002A12F4">
              <w:tab/>
              <w:t>Match-all type</w:t>
            </w:r>
            <w:r w:rsidRPr="002A12F4">
              <w:br/>
              <w:t>0 0 0 0 1 0 0 0</w:t>
            </w:r>
            <w:r w:rsidRPr="002A12F4">
              <w:tab/>
              <w:t>OS Id + OS App Id type</w:t>
            </w:r>
            <w:r>
              <w:t xml:space="preserve"> (NOTE 1)(NOTE 3)</w:t>
            </w:r>
            <w:r w:rsidRPr="002A12F4">
              <w:br/>
              <w:t>0 0 0 1 0 0 0 0</w:t>
            </w:r>
            <w:r w:rsidRPr="002A12F4">
              <w:tab/>
              <w:t>IPv4 remote address type</w:t>
            </w:r>
            <w:r w:rsidRPr="002A12F4">
              <w:br/>
              <w:t>0 0 1 0 0 0 0 1</w:t>
            </w:r>
            <w:r w:rsidRPr="002A12F4">
              <w:tab/>
              <w:t>IPv6 remote address/prefix length type</w:t>
            </w:r>
            <w:r w:rsidRPr="002A12F4">
              <w:br/>
              <w:t>0 0 1 1 0 0 0 0</w:t>
            </w:r>
            <w:r w:rsidRPr="002A12F4">
              <w:tab/>
              <w:t>Protocol identifier/next header type</w:t>
            </w:r>
            <w:r w:rsidRPr="002A12F4">
              <w:br/>
              <w:t>0 1 0 1 0 0 0 0</w:t>
            </w:r>
            <w:r w:rsidRPr="002A12F4">
              <w:tab/>
              <w:t xml:space="preserve">Single remote port type </w:t>
            </w:r>
            <w:r w:rsidRPr="00D21BA3">
              <w:t>(NOTE</w:t>
            </w:r>
            <w:r>
              <w:t> </w:t>
            </w:r>
            <w:r w:rsidRPr="00D21BA3">
              <w:t>6)</w:t>
            </w:r>
            <w:r w:rsidRPr="002A12F4">
              <w:br/>
              <w:t>0 1 0 1 0 0 0 1</w:t>
            </w:r>
            <w:r w:rsidRPr="002A12F4">
              <w:tab/>
              <w:t>Remote port range type</w:t>
            </w:r>
            <w:r w:rsidRPr="00D21BA3">
              <w:t xml:space="preserve"> (NOTE</w:t>
            </w:r>
            <w:r>
              <w:t> </w:t>
            </w:r>
            <w:r w:rsidRPr="00D21BA3">
              <w:t>6)</w:t>
            </w:r>
            <w:r w:rsidRPr="002A12F4">
              <w:br/>
            </w:r>
            <w:r>
              <w:t>0 1 0 1 0 0 1 0</w:t>
            </w:r>
            <w:r w:rsidRPr="002A12F4">
              <w:tab/>
              <w:t>IP</w:t>
            </w:r>
            <w:r>
              <w:t xml:space="preserve"> 3 tuple type</w:t>
            </w:r>
            <w:r w:rsidRPr="002A12F4">
              <w:br/>
              <w:t>0 1 1 0 0 0 0 0</w:t>
            </w:r>
            <w:r w:rsidRPr="002A12F4">
              <w:tab/>
              <w:t>Security parameter index type</w:t>
            </w:r>
            <w:r w:rsidRPr="002A12F4">
              <w:br/>
              <w:t>0 1 1 1 0 0 0 0</w:t>
            </w:r>
            <w:r w:rsidRPr="002A12F4">
              <w:tab/>
              <w:t>Type of service/traffic class type</w:t>
            </w:r>
            <w:r w:rsidRPr="002A12F4">
              <w:br/>
              <w:t>1 0 0 0 0 0 0 0</w:t>
            </w:r>
            <w:r w:rsidRPr="002A12F4">
              <w:tab/>
              <w:t>Flow label type</w:t>
            </w:r>
          </w:p>
          <w:p w14:paraId="094D4846" w14:textId="77777777" w:rsidR="00FE24AB" w:rsidRPr="002A12F4" w:rsidRDefault="00FE24AB" w:rsidP="00FE24AB">
            <w:pPr>
              <w:pStyle w:val="TAL"/>
            </w:pPr>
            <w:r w:rsidRPr="002A12F4">
              <w:t>1 0 0 0 0 0 0 1</w:t>
            </w:r>
            <w:r w:rsidRPr="002A12F4">
              <w:tab/>
              <w:t>Destination MAC address type</w:t>
            </w:r>
            <w:r>
              <w:t xml:space="preserve"> (NOTE 7)</w:t>
            </w:r>
            <w:r w:rsidRPr="002A12F4">
              <w:br/>
              <w:t>1 0 0 0 0 0 1 1</w:t>
            </w:r>
            <w:r w:rsidRPr="002A12F4">
              <w:tab/>
              <w:t>802.1Q C-TAG VID type</w:t>
            </w:r>
            <w:r>
              <w:t xml:space="preserve"> (NOTE 4)</w:t>
            </w:r>
            <w:r w:rsidRPr="002A12F4">
              <w:br/>
              <w:t>1 0 0 0 0 1 0 0</w:t>
            </w:r>
            <w:r w:rsidRPr="002A12F4">
              <w:tab/>
              <w:t>802.1Q S-TAG VID type</w:t>
            </w:r>
            <w:r>
              <w:t xml:space="preserve"> (NOTE 4)</w:t>
            </w:r>
            <w:r w:rsidRPr="002A12F4">
              <w:br/>
              <w:t>1 0 0 0 0 1 0 1</w:t>
            </w:r>
            <w:r w:rsidRPr="002A12F4">
              <w:tab/>
              <w:t>802.1Q C-TAG PCP/DEI type</w:t>
            </w:r>
            <w:r>
              <w:t xml:space="preserve"> (NOTE 4)</w:t>
            </w:r>
            <w:r w:rsidRPr="002A12F4">
              <w:br/>
              <w:t>1 0 0 0 0 1 1 0</w:t>
            </w:r>
            <w:r w:rsidRPr="002A12F4">
              <w:tab/>
              <w:t>802.1Q S-TAG PCP/DEI type</w:t>
            </w:r>
            <w:r>
              <w:t xml:space="preserve"> (NOTE 4)</w:t>
            </w:r>
            <w:r w:rsidRPr="002A12F4">
              <w:br/>
              <w:t>1 0 0 0 0 1 1 1</w:t>
            </w:r>
            <w:r w:rsidRPr="002A12F4">
              <w:tab/>
            </w:r>
            <w:proofErr w:type="spellStart"/>
            <w:r w:rsidRPr="002A12F4">
              <w:t>Ethertype</w:t>
            </w:r>
            <w:proofErr w:type="spellEnd"/>
            <w:r w:rsidRPr="002A12F4">
              <w:t xml:space="preserve"> type</w:t>
            </w:r>
          </w:p>
          <w:p w14:paraId="74DA54B5" w14:textId="77777777" w:rsidR="00FE24AB" w:rsidRDefault="00FE24AB" w:rsidP="00FE24AB">
            <w:pPr>
              <w:pStyle w:val="TAL"/>
            </w:pPr>
            <w:r w:rsidRPr="002A12F4">
              <w:t>1 0 0 0 1 0 0 0</w:t>
            </w:r>
            <w:r w:rsidRPr="002A12F4">
              <w:tab/>
              <w:t>DNN type</w:t>
            </w:r>
            <w:r>
              <w:t xml:space="preserve"> (NOTE 3)</w:t>
            </w:r>
            <w:r w:rsidRPr="002A12F4">
              <w:br/>
            </w:r>
            <w:r>
              <w:t>1 0 0 1 0 0 0 0</w:t>
            </w:r>
            <w:r>
              <w:tab/>
              <w:t>Connection capabilities type (NOTE 3)</w:t>
            </w:r>
            <w:r>
              <w:br/>
              <w:t>1 0 0 1 0 0 0 1</w:t>
            </w:r>
            <w:r>
              <w:tab/>
              <w:t>Destination FQDN type</w:t>
            </w:r>
          </w:p>
          <w:p w14:paraId="76F09531" w14:textId="77777777" w:rsidR="00FE24AB" w:rsidRDefault="00FE24AB" w:rsidP="00FE24AB">
            <w:pPr>
              <w:pStyle w:val="TAL"/>
            </w:pPr>
            <w:r>
              <w:t>1 0 0 1 0 0 1 0</w:t>
            </w:r>
            <w:r>
              <w:tab/>
              <w:t>R</w:t>
            </w:r>
            <w:r w:rsidRPr="003407BE">
              <w:t>egular expression</w:t>
            </w:r>
            <w:r>
              <w:t xml:space="preserve"> type</w:t>
            </w:r>
            <w:r>
              <w:br/>
              <w:t>1 0 1 0 0 0 0 0</w:t>
            </w:r>
            <w:r>
              <w:tab/>
              <w:t>OS App Id type (NOTE 3)</w:t>
            </w:r>
          </w:p>
          <w:p w14:paraId="0698794E" w14:textId="77777777" w:rsidR="00FE24AB" w:rsidRDefault="00FE24AB" w:rsidP="00FE24AB">
            <w:pPr>
              <w:pStyle w:val="TAL"/>
            </w:pPr>
            <w:r>
              <w:t>1 0 1 0 0 0 0 1</w:t>
            </w:r>
            <w:r>
              <w:tab/>
              <w:t>D</w:t>
            </w:r>
            <w:r w:rsidRPr="006F4785">
              <w:t xml:space="preserve">estination MAC address </w:t>
            </w:r>
            <w:r>
              <w:t xml:space="preserve">range </w:t>
            </w:r>
            <w:r w:rsidRPr="006F4785">
              <w:t>type</w:t>
            </w:r>
            <w:r>
              <w:t xml:space="preserve"> (NOTE 7)</w:t>
            </w:r>
          </w:p>
          <w:p w14:paraId="22726C98" w14:textId="77777777" w:rsidR="00FE24AB" w:rsidRDefault="00FE24AB" w:rsidP="00FE24AB">
            <w:pPr>
              <w:pStyle w:val="TAL"/>
              <w:rPr>
                <w:lang w:val="en-US"/>
              </w:rPr>
            </w:pPr>
            <w:r w:rsidRPr="0095556E">
              <w:t>1 0 1 0 0 0 1 0</w:t>
            </w:r>
            <w:r w:rsidRPr="0095556E">
              <w:tab/>
              <w:t xml:space="preserve">PIN ID </w:t>
            </w:r>
            <w:r>
              <w:t xml:space="preserve">type </w:t>
            </w:r>
            <w:r w:rsidRPr="0095556E">
              <w:t>(NOTE</w:t>
            </w:r>
            <w:r w:rsidRPr="0095556E">
              <w:rPr>
                <w:lang w:val="en-US"/>
              </w:rPr>
              <w:t> 8)</w:t>
            </w:r>
          </w:p>
          <w:p w14:paraId="1ABCD318" w14:textId="77777777" w:rsidR="00FE24AB" w:rsidRPr="002A12F4" w:rsidRDefault="00FE24AB" w:rsidP="00FE24AB">
            <w:pPr>
              <w:pStyle w:val="TAL"/>
            </w:pPr>
            <w:r w:rsidRPr="0095556E">
              <w:t xml:space="preserve">1 0 1 0 0 0 1 </w:t>
            </w:r>
            <w:r>
              <w:t>1</w:t>
            </w:r>
            <w:r>
              <w:tab/>
              <w:t>Connectivity group ID type (NOTE 13</w:t>
            </w:r>
            <w:proofErr w:type="gramStart"/>
            <w:r>
              <w:t>)</w:t>
            </w:r>
            <w:proofErr w:type="gramEnd"/>
            <w:r>
              <w:br/>
            </w:r>
            <w:r w:rsidRPr="002A12F4">
              <w:t xml:space="preserve">All other values are </w:t>
            </w:r>
            <w:r>
              <w:t>spare</w:t>
            </w:r>
            <w:r w:rsidRPr="002A12F4">
              <w:t>.</w:t>
            </w:r>
            <w:r>
              <w:t xml:space="preserve"> </w:t>
            </w:r>
            <w:r w:rsidRPr="00F5608B">
              <w:t>If received they shall be interpreted as unknown</w:t>
            </w:r>
            <w:r>
              <w:t>.</w:t>
            </w:r>
          </w:p>
          <w:p w14:paraId="58FB0B52" w14:textId="77777777" w:rsidR="00FE24AB" w:rsidRPr="002A12F4" w:rsidRDefault="00FE24AB" w:rsidP="00FE24AB">
            <w:pPr>
              <w:pStyle w:val="TAL"/>
            </w:pPr>
          </w:p>
        </w:tc>
      </w:tr>
      <w:tr w:rsidR="00FE24AB" w:rsidRPr="002A12F4" w14:paraId="429CDD56" w14:textId="77777777" w:rsidTr="00FE24AB">
        <w:trPr>
          <w:gridAfter w:val="2"/>
          <w:wAfter w:w="55" w:type="dxa"/>
          <w:cantSplit/>
          <w:jc w:val="center"/>
        </w:trPr>
        <w:tc>
          <w:tcPr>
            <w:tcW w:w="7092" w:type="dxa"/>
            <w:gridSpan w:val="11"/>
          </w:tcPr>
          <w:p w14:paraId="194899EE" w14:textId="77777777" w:rsidR="00FE24AB" w:rsidRPr="002A12F4" w:rsidRDefault="00FE24AB" w:rsidP="00FE24AB">
            <w:pPr>
              <w:pStyle w:val="TAL"/>
            </w:pPr>
            <w:r w:rsidRPr="002A12F4">
              <w:t xml:space="preserve">For "match-all type", the traffic descriptor component shall not include the </w:t>
            </w:r>
            <w:proofErr w:type="gramStart"/>
            <w:r w:rsidRPr="002A12F4">
              <w:t>traffic descriptor component value field</w:t>
            </w:r>
            <w:proofErr w:type="gramEnd"/>
            <w:r w:rsidRPr="002A12F4">
              <w:t xml:space="preserve">. The "match-all type" traffic descriptor component shall </w:t>
            </w:r>
            <w:r>
              <w:t>not appear more than once among all</w:t>
            </w:r>
            <w:r w:rsidRPr="002A12F4">
              <w:t xml:space="preserve"> traffic descriptor</w:t>
            </w:r>
            <w:r>
              <w:t>s of the whole URSP rules in the URSP</w:t>
            </w:r>
            <w:r w:rsidRPr="002A12F4">
              <w:t>. If the "match-all type" traffic descriptor component is included in a traffic descriptor, there shall be no traffic descriptor component with a type other than "match-all type" in the traffic descriptor.</w:t>
            </w:r>
          </w:p>
          <w:p w14:paraId="1145ECDF" w14:textId="77777777" w:rsidR="00FE24AB" w:rsidRPr="002A12F4" w:rsidRDefault="00FE24AB" w:rsidP="00FE24AB">
            <w:pPr>
              <w:pStyle w:val="TAL"/>
            </w:pPr>
          </w:p>
        </w:tc>
      </w:tr>
      <w:tr w:rsidR="00FE24AB" w:rsidRPr="002A12F4" w14:paraId="1C4A0FC0" w14:textId="77777777" w:rsidTr="00FE24AB">
        <w:trPr>
          <w:gridAfter w:val="2"/>
          <w:wAfter w:w="55" w:type="dxa"/>
          <w:cantSplit/>
          <w:jc w:val="center"/>
        </w:trPr>
        <w:tc>
          <w:tcPr>
            <w:tcW w:w="7092" w:type="dxa"/>
            <w:gridSpan w:val="11"/>
          </w:tcPr>
          <w:p w14:paraId="16E3FA2C" w14:textId="77777777" w:rsidR="00FE24AB" w:rsidRPr="002A12F4" w:rsidRDefault="00FE24AB" w:rsidP="00FE24AB">
            <w:pPr>
              <w:pStyle w:val="TAL"/>
            </w:pPr>
            <w:r w:rsidRPr="002A12F4">
              <w:t xml:space="preserve">For "OS Id + OS App Id type", the </w:t>
            </w:r>
            <w:proofErr w:type="gramStart"/>
            <w:r w:rsidRPr="002A12F4">
              <w:t>traffic descriptor component value field</w:t>
            </w:r>
            <w:proofErr w:type="gramEnd"/>
            <w:r w:rsidRPr="002A12F4">
              <w:t xml:space="preserve"> shall be encoded as a sequence of a </w:t>
            </w:r>
            <w:r>
              <w:t>sixteen</w:t>
            </w:r>
            <w:r w:rsidRPr="002A12F4">
              <w:t xml:space="preserve"> octet OS Id field</w:t>
            </w:r>
            <w:r w:rsidRPr="0025313E">
              <w:t>, a one octet OS App Id length field,</w:t>
            </w:r>
            <w:r w:rsidRPr="002A12F4">
              <w:t xml:space="preserve"> and an OS App Id</w:t>
            </w:r>
            <w:r>
              <w:t xml:space="preserve"> field</w:t>
            </w:r>
            <w:r w:rsidRPr="002A12F4">
              <w:t xml:space="preserve">. The OS Id field </w:t>
            </w:r>
            <w:proofErr w:type="gramStart"/>
            <w:r w:rsidRPr="002A12F4">
              <w:t>shall be transmitted</w:t>
            </w:r>
            <w:proofErr w:type="gramEnd"/>
            <w:r w:rsidRPr="002A12F4">
              <w:t xml:space="preserve"> first.</w:t>
            </w:r>
            <w:r>
              <w:t xml:space="preserve"> </w:t>
            </w:r>
            <w:r w:rsidRPr="0025313E">
              <w:t xml:space="preserve">The OS Id field contains a Universally Unique </w:t>
            </w:r>
            <w:proofErr w:type="spellStart"/>
            <w:r w:rsidRPr="0025313E">
              <w:t>IDentifier</w:t>
            </w:r>
            <w:proofErr w:type="spellEnd"/>
            <w:r w:rsidRPr="0025313E">
              <w:t xml:space="preserve"> (UUID) </w:t>
            </w:r>
            <w:r>
              <w:t>as specified in IETF RFC 4122 [16</w:t>
            </w:r>
            <w:r w:rsidRPr="0025313E">
              <w:t>].</w:t>
            </w:r>
          </w:p>
          <w:p w14:paraId="430119DD" w14:textId="77777777" w:rsidR="00FE24AB" w:rsidRPr="002A12F4" w:rsidRDefault="00FE24AB" w:rsidP="00FE24AB">
            <w:pPr>
              <w:pStyle w:val="TAL"/>
            </w:pPr>
          </w:p>
        </w:tc>
      </w:tr>
      <w:tr w:rsidR="00FE24AB" w:rsidRPr="002A12F4" w14:paraId="02AF7453" w14:textId="77777777" w:rsidTr="00FE24AB">
        <w:trPr>
          <w:gridAfter w:val="2"/>
          <w:wAfter w:w="55" w:type="dxa"/>
          <w:cantSplit/>
          <w:jc w:val="center"/>
        </w:trPr>
        <w:tc>
          <w:tcPr>
            <w:tcW w:w="7092" w:type="dxa"/>
            <w:gridSpan w:val="11"/>
          </w:tcPr>
          <w:p w14:paraId="604AF1C5" w14:textId="77777777" w:rsidR="00FE24AB" w:rsidRPr="002A12F4" w:rsidRDefault="00FE24AB" w:rsidP="00FE24AB">
            <w:pPr>
              <w:pStyle w:val="TAL"/>
            </w:pPr>
            <w:r w:rsidRPr="002A12F4">
              <w:t xml:space="preserve">For "IPv4 remote address type", the traffic descriptor component value field shall be encoded as a sequence of a </w:t>
            </w:r>
            <w:proofErr w:type="gramStart"/>
            <w:r w:rsidRPr="002A12F4">
              <w:t>four octet</w:t>
            </w:r>
            <w:proofErr w:type="gramEnd"/>
            <w:r w:rsidRPr="002A12F4">
              <w:t xml:space="preserve"> IPv4 address field and a four octet IPv4 address mask field. The IPv4 address field </w:t>
            </w:r>
            <w:proofErr w:type="gramStart"/>
            <w:r w:rsidRPr="002A12F4">
              <w:t>shall be transmitted</w:t>
            </w:r>
            <w:proofErr w:type="gramEnd"/>
            <w:r w:rsidRPr="002A12F4">
              <w:t xml:space="preserve"> first.</w:t>
            </w:r>
          </w:p>
          <w:p w14:paraId="3629F52C" w14:textId="77777777" w:rsidR="00FE24AB" w:rsidRPr="002A12F4" w:rsidRDefault="00FE24AB" w:rsidP="00FE24AB">
            <w:pPr>
              <w:pStyle w:val="TAL"/>
            </w:pPr>
          </w:p>
        </w:tc>
      </w:tr>
      <w:tr w:rsidR="00FE24AB" w:rsidRPr="002A12F4" w14:paraId="6148C15B" w14:textId="77777777" w:rsidTr="00FE24AB">
        <w:trPr>
          <w:gridAfter w:val="2"/>
          <w:wAfter w:w="55" w:type="dxa"/>
          <w:cantSplit/>
          <w:jc w:val="center"/>
        </w:trPr>
        <w:tc>
          <w:tcPr>
            <w:tcW w:w="7092" w:type="dxa"/>
            <w:gridSpan w:val="11"/>
          </w:tcPr>
          <w:p w14:paraId="200E57BD" w14:textId="77777777" w:rsidR="00FE24AB" w:rsidRPr="002A12F4" w:rsidRDefault="00FE24AB" w:rsidP="00FE24AB">
            <w:pPr>
              <w:pStyle w:val="TAL"/>
            </w:pPr>
            <w:r w:rsidRPr="002A12F4">
              <w:t xml:space="preserve">For "IPv6 remote address/prefix length type", the traffic descriptor component value field shall be encoded as a sequence of a </w:t>
            </w:r>
            <w:proofErr w:type="gramStart"/>
            <w:r w:rsidRPr="002A12F4">
              <w:t>sixteen octet</w:t>
            </w:r>
            <w:proofErr w:type="gramEnd"/>
            <w:r w:rsidRPr="002A12F4">
              <w:t xml:space="preserve"> IPv6 address field and one octet prefix length field. The IPv6 address field </w:t>
            </w:r>
            <w:proofErr w:type="gramStart"/>
            <w:r w:rsidRPr="002A12F4">
              <w:t>shall be transmitted</w:t>
            </w:r>
            <w:proofErr w:type="gramEnd"/>
            <w:r w:rsidRPr="002A12F4">
              <w:t xml:space="preserve"> first.</w:t>
            </w:r>
          </w:p>
        </w:tc>
      </w:tr>
      <w:tr w:rsidR="00FE24AB" w:rsidRPr="002A12F4" w14:paraId="7CA73DA2" w14:textId="77777777" w:rsidTr="00FE24AB">
        <w:trPr>
          <w:gridAfter w:val="2"/>
          <w:wAfter w:w="55" w:type="dxa"/>
          <w:cantSplit/>
          <w:jc w:val="center"/>
        </w:trPr>
        <w:tc>
          <w:tcPr>
            <w:tcW w:w="7092" w:type="dxa"/>
            <w:gridSpan w:val="11"/>
          </w:tcPr>
          <w:p w14:paraId="3F2EACC8" w14:textId="77777777" w:rsidR="00FE24AB" w:rsidRPr="002A12F4" w:rsidRDefault="00FE24AB" w:rsidP="00FE24AB">
            <w:pPr>
              <w:pStyle w:val="TAL"/>
            </w:pPr>
          </w:p>
        </w:tc>
      </w:tr>
      <w:tr w:rsidR="00FE24AB" w:rsidRPr="002A12F4" w14:paraId="3B625E54" w14:textId="77777777" w:rsidTr="00FE24AB">
        <w:trPr>
          <w:gridAfter w:val="2"/>
          <w:wAfter w:w="55" w:type="dxa"/>
          <w:cantSplit/>
          <w:jc w:val="center"/>
        </w:trPr>
        <w:tc>
          <w:tcPr>
            <w:tcW w:w="7092" w:type="dxa"/>
            <w:gridSpan w:val="11"/>
          </w:tcPr>
          <w:p w14:paraId="36F46CE8" w14:textId="77777777" w:rsidR="00FE24AB" w:rsidRPr="002A12F4" w:rsidRDefault="00FE24AB" w:rsidP="00FE24AB">
            <w:pPr>
              <w:pStyle w:val="TAL"/>
            </w:pPr>
            <w:r w:rsidRPr="002A12F4">
              <w:lastRenderedPageBreak/>
              <w:t xml:space="preserve">For "protocol identifier/next header type", the traffic descriptor component value field shall be encoded as one </w:t>
            </w:r>
            <w:proofErr w:type="gramStart"/>
            <w:r w:rsidRPr="002A12F4">
              <w:t>octet which</w:t>
            </w:r>
            <w:proofErr w:type="gramEnd"/>
            <w:r w:rsidRPr="002A12F4">
              <w:t xml:space="preserve"> specifies the IPv4 protocol identifier or I</w:t>
            </w:r>
            <w:r>
              <w:t>P</w:t>
            </w:r>
            <w:r w:rsidRPr="002A12F4">
              <w:t>v6 next header.</w:t>
            </w:r>
          </w:p>
          <w:p w14:paraId="5A02E043" w14:textId="77777777" w:rsidR="00FE24AB" w:rsidRPr="002A12F4" w:rsidRDefault="00FE24AB" w:rsidP="00FE24AB">
            <w:pPr>
              <w:pStyle w:val="TAL"/>
            </w:pPr>
          </w:p>
        </w:tc>
      </w:tr>
      <w:tr w:rsidR="00FE24AB" w:rsidRPr="002A12F4" w14:paraId="1D4FD744" w14:textId="77777777" w:rsidTr="00FE24AB">
        <w:trPr>
          <w:gridAfter w:val="2"/>
          <w:wAfter w:w="55" w:type="dxa"/>
          <w:cantSplit/>
          <w:jc w:val="center"/>
        </w:trPr>
        <w:tc>
          <w:tcPr>
            <w:tcW w:w="7092" w:type="dxa"/>
            <w:gridSpan w:val="11"/>
          </w:tcPr>
          <w:p w14:paraId="47C99D3F" w14:textId="77777777" w:rsidR="00FE24AB" w:rsidRPr="002A12F4" w:rsidRDefault="00FE24AB" w:rsidP="00FE24AB">
            <w:pPr>
              <w:pStyle w:val="TAL"/>
            </w:pPr>
            <w:r w:rsidRPr="002A12F4">
              <w:t xml:space="preserve">For "single remote port type", the traffic descriptor component value field shall be encoded as two </w:t>
            </w:r>
            <w:proofErr w:type="gramStart"/>
            <w:r w:rsidRPr="002A12F4">
              <w:t>octets which</w:t>
            </w:r>
            <w:proofErr w:type="gramEnd"/>
            <w:r w:rsidRPr="002A12F4">
              <w:t xml:space="preserve"> specify a port number.</w:t>
            </w:r>
          </w:p>
          <w:p w14:paraId="1CA266D6" w14:textId="77777777" w:rsidR="00FE24AB" w:rsidRPr="002A12F4" w:rsidRDefault="00FE24AB" w:rsidP="00FE24AB">
            <w:pPr>
              <w:pStyle w:val="TAL"/>
            </w:pPr>
          </w:p>
        </w:tc>
      </w:tr>
      <w:tr w:rsidR="00FE24AB" w:rsidRPr="002A12F4" w14:paraId="2F0106A5" w14:textId="77777777" w:rsidTr="00FE24AB">
        <w:trPr>
          <w:gridAfter w:val="2"/>
          <w:wAfter w:w="55" w:type="dxa"/>
          <w:cantSplit/>
          <w:jc w:val="center"/>
        </w:trPr>
        <w:tc>
          <w:tcPr>
            <w:tcW w:w="7092" w:type="dxa"/>
            <w:gridSpan w:val="11"/>
          </w:tcPr>
          <w:p w14:paraId="1B021609" w14:textId="77777777" w:rsidR="00FE24AB" w:rsidRPr="002A12F4" w:rsidRDefault="00FE24AB" w:rsidP="00FE24AB">
            <w:pPr>
              <w:pStyle w:val="TAL"/>
            </w:pPr>
            <w:r w:rsidRPr="002A12F4">
              <w:t xml:space="preserve">For "remote port range type", the traffic descriptor component value field shall be encoded as a sequence of a </w:t>
            </w:r>
            <w:proofErr w:type="gramStart"/>
            <w:r w:rsidRPr="002A12F4">
              <w:t>two octet</w:t>
            </w:r>
            <w:proofErr w:type="gramEnd"/>
            <w:r w:rsidRPr="002A12F4">
              <w:t xml:space="preserve"> port range low limit field and a two octet port range high limit field. The port range low limit field </w:t>
            </w:r>
            <w:proofErr w:type="gramStart"/>
            <w:r w:rsidRPr="002A12F4">
              <w:t>shall be transmitted</w:t>
            </w:r>
            <w:proofErr w:type="gramEnd"/>
            <w:r w:rsidRPr="002A12F4">
              <w:t xml:space="preserve"> first.</w:t>
            </w:r>
          </w:p>
          <w:p w14:paraId="3A1411F0" w14:textId="77777777" w:rsidR="00FE24AB" w:rsidRPr="002A12F4" w:rsidRDefault="00FE24AB" w:rsidP="00FE24AB">
            <w:pPr>
              <w:pStyle w:val="TAL"/>
            </w:pPr>
          </w:p>
        </w:tc>
      </w:tr>
      <w:tr w:rsidR="00FE24AB" w:rsidRPr="002A12F4" w14:paraId="0F114478" w14:textId="77777777" w:rsidTr="00FE24AB">
        <w:trPr>
          <w:gridBefore w:val="1"/>
          <w:gridAfter w:val="1"/>
          <w:wBefore w:w="33" w:type="dxa"/>
          <w:wAfter w:w="27" w:type="dxa"/>
          <w:cantSplit/>
          <w:jc w:val="center"/>
        </w:trPr>
        <w:tc>
          <w:tcPr>
            <w:tcW w:w="7087" w:type="dxa"/>
            <w:gridSpan w:val="11"/>
          </w:tcPr>
          <w:p w14:paraId="5568B557" w14:textId="77777777" w:rsidR="00FE24AB" w:rsidRDefault="00FE24AB" w:rsidP="00FE24AB">
            <w:pPr>
              <w:pStyle w:val="TAL"/>
            </w:pPr>
            <w:r w:rsidRPr="002A12F4">
              <w:t>For "</w:t>
            </w:r>
            <w:r>
              <w:t>IP 3 tuple type</w:t>
            </w:r>
            <w:r w:rsidRPr="002A12F4">
              <w:t xml:space="preserve">", the traffic descriptor component value field shall be encoded as a sequence of a </w:t>
            </w:r>
            <w:r>
              <w:t>one octet IP 3 tuple information bitmap field where:</w:t>
            </w:r>
          </w:p>
          <w:p w14:paraId="2D01BCCC" w14:textId="77777777" w:rsidR="00FE24AB" w:rsidRDefault="00FE24AB" w:rsidP="00FE24AB">
            <w:pPr>
              <w:pStyle w:val="TAL"/>
            </w:pPr>
            <w:r>
              <w:t xml:space="preserve">- bit 1 set to zero indicates that the </w:t>
            </w:r>
            <w:r w:rsidRPr="002A12F4">
              <w:t>IPv4 address field</w:t>
            </w:r>
            <w:r>
              <w:t xml:space="preserve"> is absent; </w:t>
            </w:r>
          </w:p>
          <w:p w14:paraId="36B4B10E" w14:textId="77777777" w:rsidR="00FE24AB" w:rsidRDefault="00FE24AB" w:rsidP="00FE24AB">
            <w:pPr>
              <w:pStyle w:val="TAL"/>
            </w:pPr>
            <w:r>
              <w:t xml:space="preserve">- bit 1 set to one indicates that the </w:t>
            </w:r>
            <w:r w:rsidRPr="002A12F4">
              <w:t>IPv4 address field</w:t>
            </w:r>
            <w:r>
              <w:t xml:space="preserve"> is present;</w:t>
            </w:r>
          </w:p>
          <w:p w14:paraId="4CF942D9" w14:textId="77777777" w:rsidR="00FE24AB" w:rsidRDefault="00FE24AB" w:rsidP="00FE24AB">
            <w:pPr>
              <w:pStyle w:val="TAL"/>
            </w:pPr>
            <w:r>
              <w:t xml:space="preserve">- bit 2 set to zero indicates that the </w:t>
            </w:r>
            <w:r w:rsidRPr="002A12F4">
              <w:t>IPv6 remote address/prefix length field</w:t>
            </w:r>
            <w:r>
              <w:t xml:space="preserve"> is absent; </w:t>
            </w:r>
          </w:p>
          <w:p w14:paraId="118653BB" w14:textId="77777777" w:rsidR="00FE24AB" w:rsidRDefault="00FE24AB" w:rsidP="00FE24AB">
            <w:pPr>
              <w:pStyle w:val="TAL"/>
            </w:pPr>
            <w:r>
              <w:t xml:space="preserve">- bit 2 set to one indicates that the </w:t>
            </w:r>
            <w:r w:rsidRPr="002A12F4">
              <w:t xml:space="preserve">IPv6 remote address/prefix length </w:t>
            </w:r>
            <w:r>
              <w:t>field is present;</w:t>
            </w:r>
          </w:p>
          <w:p w14:paraId="6946D8B1" w14:textId="77777777" w:rsidR="00FE24AB" w:rsidRDefault="00FE24AB" w:rsidP="00FE24AB">
            <w:pPr>
              <w:pStyle w:val="TAL"/>
            </w:pPr>
            <w:r>
              <w:t xml:space="preserve">- bit 3 set to zero indicates that the </w:t>
            </w:r>
            <w:r w:rsidRPr="002A12F4">
              <w:t>protocol identifier/next header field</w:t>
            </w:r>
            <w:r>
              <w:t xml:space="preserve"> is absent; </w:t>
            </w:r>
          </w:p>
          <w:p w14:paraId="5DF3DB23" w14:textId="77777777" w:rsidR="00FE24AB" w:rsidRDefault="00FE24AB" w:rsidP="00FE24AB">
            <w:pPr>
              <w:pStyle w:val="TAL"/>
            </w:pPr>
            <w:r>
              <w:t xml:space="preserve">- bit 3 set to one indicates that the </w:t>
            </w:r>
            <w:r w:rsidRPr="002A12F4">
              <w:t xml:space="preserve">protocol identifier/next header </w:t>
            </w:r>
            <w:r>
              <w:t>field is present;</w:t>
            </w:r>
          </w:p>
          <w:p w14:paraId="6F2AA993" w14:textId="77777777" w:rsidR="00FE24AB" w:rsidRDefault="00FE24AB" w:rsidP="00FE24AB">
            <w:pPr>
              <w:pStyle w:val="TAL"/>
            </w:pPr>
            <w:r>
              <w:t xml:space="preserve">- bit 4 set to zero indicates that the </w:t>
            </w:r>
            <w:r w:rsidRPr="002A12F4">
              <w:t>single remote port field</w:t>
            </w:r>
            <w:r>
              <w:t xml:space="preserve"> is absent; </w:t>
            </w:r>
          </w:p>
          <w:p w14:paraId="52B860C4" w14:textId="77777777" w:rsidR="00FE24AB" w:rsidRDefault="00FE24AB" w:rsidP="00FE24AB">
            <w:pPr>
              <w:pStyle w:val="TAL"/>
            </w:pPr>
            <w:r>
              <w:t xml:space="preserve">- bit 4 set to one indicates that the </w:t>
            </w:r>
            <w:r w:rsidRPr="002A12F4">
              <w:t xml:space="preserve">single remote port </w:t>
            </w:r>
            <w:r>
              <w:t>field is present;</w:t>
            </w:r>
          </w:p>
          <w:p w14:paraId="06651C7E" w14:textId="77777777" w:rsidR="00FE24AB" w:rsidRDefault="00FE24AB" w:rsidP="00FE24AB">
            <w:pPr>
              <w:pStyle w:val="TAL"/>
            </w:pPr>
            <w:r>
              <w:t xml:space="preserve">- bit 5 set to zero indicates that the </w:t>
            </w:r>
            <w:r w:rsidRPr="002A12F4">
              <w:t>remote port range field</w:t>
            </w:r>
            <w:r>
              <w:t xml:space="preserve"> is absent; </w:t>
            </w:r>
          </w:p>
          <w:p w14:paraId="7002C6B7" w14:textId="77777777" w:rsidR="00FE24AB" w:rsidRDefault="00FE24AB" w:rsidP="00FE24AB">
            <w:pPr>
              <w:pStyle w:val="TAL"/>
            </w:pPr>
            <w:r>
              <w:t xml:space="preserve">- bit 5 set to one indicates that the </w:t>
            </w:r>
            <w:r w:rsidRPr="002A12F4">
              <w:t xml:space="preserve">remote port range </w:t>
            </w:r>
            <w:r>
              <w:t>field is present; and</w:t>
            </w:r>
          </w:p>
          <w:p w14:paraId="358E5C7B" w14:textId="77777777" w:rsidR="00FE24AB" w:rsidRDefault="00FE24AB" w:rsidP="00FE24AB">
            <w:pPr>
              <w:pStyle w:val="TAL"/>
            </w:pPr>
            <w:r>
              <w:t>- bits 6,7, and 8 are spare bits;</w:t>
            </w:r>
          </w:p>
          <w:p w14:paraId="317EBA38" w14:textId="77777777" w:rsidR="00FE24AB" w:rsidRDefault="00FE24AB" w:rsidP="00FE24AB">
            <w:pPr>
              <w:pStyle w:val="TAL"/>
            </w:pPr>
            <w:r>
              <w:t xml:space="preserve">followed by a </w:t>
            </w:r>
            <w:r w:rsidRPr="002A12F4">
              <w:t>four octet IPv4 address field and a four octet IPv4 address mask field</w:t>
            </w:r>
            <w:r>
              <w:t xml:space="preserve">, if the </w:t>
            </w:r>
            <w:r w:rsidRPr="002A12F4">
              <w:t>IPv4 address field</w:t>
            </w:r>
            <w:r>
              <w:t xml:space="preserve"> is present;</w:t>
            </w:r>
          </w:p>
          <w:p w14:paraId="65BAC085" w14:textId="77777777" w:rsidR="00FE24AB" w:rsidRDefault="00FE24AB" w:rsidP="00FE24AB">
            <w:pPr>
              <w:pStyle w:val="TAL"/>
            </w:pPr>
            <w:r>
              <w:t xml:space="preserve">followed by a </w:t>
            </w:r>
            <w:r w:rsidRPr="002A12F4">
              <w:t>sixteen octet IPv6 address field and one octet prefix length field</w:t>
            </w:r>
            <w:r>
              <w:t xml:space="preserve">, if the </w:t>
            </w:r>
            <w:r w:rsidRPr="002A12F4">
              <w:t xml:space="preserve">IPv6 remote address/prefix length </w:t>
            </w:r>
            <w:r>
              <w:t>field is present;</w:t>
            </w:r>
          </w:p>
          <w:p w14:paraId="4878A7C6" w14:textId="77777777" w:rsidR="00FE24AB" w:rsidRDefault="00FE24AB" w:rsidP="00FE24AB">
            <w:pPr>
              <w:pStyle w:val="TAL"/>
            </w:pPr>
            <w:r>
              <w:t xml:space="preserve">followed by </w:t>
            </w:r>
            <w:r w:rsidRPr="002A12F4">
              <w:t>one octet which specifies the IPv4 protocol identifier or I</w:t>
            </w:r>
            <w:r>
              <w:t>P</w:t>
            </w:r>
            <w:r w:rsidRPr="002A12F4">
              <w:t>v6 next header</w:t>
            </w:r>
            <w:r>
              <w:t xml:space="preserve">, if the </w:t>
            </w:r>
            <w:r w:rsidRPr="002A12F4">
              <w:t xml:space="preserve">protocol identifier/next header </w:t>
            </w:r>
            <w:r>
              <w:t>field is present;</w:t>
            </w:r>
          </w:p>
          <w:p w14:paraId="57C941A0" w14:textId="77777777" w:rsidR="00FE24AB" w:rsidRDefault="00FE24AB" w:rsidP="00FE24AB">
            <w:pPr>
              <w:pStyle w:val="TAL"/>
            </w:pPr>
            <w:r>
              <w:t xml:space="preserve">followed by </w:t>
            </w:r>
            <w:r w:rsidRPr="002A12F4">
              <w:t>two octets which specify a port number</w:t>
            </w:r>
            <w:r>
              <w:t xml:space="preserve">, if the </w:t>
            </w:r>
            <w:r w:rsidRPr="002A12F4">
              <w:t xml:space="preserve">single remote port </w:t>
            </w:r>
            <w:r>
              <w:t>field is present;</w:t>
            </w:r>
          </w:p>
          <w:p w14:paraId="5EE78A23" w14:textId="77777777" w:rsidR="00FE24AB" w:rsidRDefault="00FE24AB" w:rsidP="00FE24AB">
            <w:pPr>
              <w:pStyle w:val="TAL"/>
            </w:pPr>
            <w:proofErr w:type="gramStart"/>
            <w:r>
              <w:t>followed</w:t>
            </w:r>
            <w:proofErr w:type="gramEnd"/>
            <w:r>
              <w:t xml:space="preserve"> by </w:t>
            </w:r>
            <w:r w:rsidRPr="002A12F4">
              <w:t>a two octet port range low limit field and a two octet port range high limit field</w:t>
            </w:r>
            <w:r>
              <w:t xml:space="preserve">, if the </w:t>
            </w:r>
            <w:r w:rsidRPr="002A12F4">
              <w:t xml:space="preserve">remote port range </w:t>
            </w:r>
            <w:r>
              <w:t>field is present.</w:t>
            </w:r>
          </w:p>
          <w:p w14:paraId="73AB59F2" w14:textId="77777777" w:rsidR="00FE24AB" w:rsidRDefault="00FE24AB" w:rsidP="00FE24AB">
            <w:pPr>
              <w:pStyle w:val="TAL"/>
            </w:pPr>
            <w:r w:rsidRPr="002A12F4">
              <w:t xml:space="preserve">The </w:t>
            </w:r>
            <w:r>
              <w:t xml:space="preserve">IP 3 </w:t>
            </w:r>
            <w:proofErr w:type="gramStart"/>
            <w:r>
              <w:t>tuple information bitmap field</w:t>
            </w:r>
            <w:proofErr w:type="gramEnd"/>
            <w:r>
              <w:t xml:space="preserve"> </w:t>
            </w:r>
            <w:r w:rsidRPr="002A12F4">
              <w:t>shall be transmitted first.</w:t>
            </w:r>
          </w:p>
          <w:p w14:paraId="0FA69513" w14:textId="77777777" w:rsidR="00FE24AB" w:rsidRDefault="00FE24AB" w:rsidP="00FE24AB">
            <w:pPr>
              <w:pStyle w:val="TAL"/>
            </w:pPr>
            <w:r>
              <w:t xml:space="preserve">The </w:t>
            </w:r>
            <w:proofErr w:type="gramStart"/>
            <w:r w:rsidRPr="002A12F4">
              <w:t>traffic descriptor component value field</w:t>
            </w:r>
            <w:proofErr w:type="gramEnd"/>
            <w:r>
              <w:t xml:space="preserve"> shall not contain both the </w:t>
            </w:r>
            <w:r w:rsidRPr="002A12F4">
              <w:t>IPv4 address field</w:t>
            </w:r>
            <w:r>
              <w:t xml:space="preserve"> and the </w:t>
            </w:r>
            <w:r w:rsidRPr="002A12F4">
              <w:t>IPv6 remote address/prefix length field</w:t>
            </w:r>
            <w:r>
              <w:t xml:space="preserve">. If the </w:t>
            </w:r>
            <w:proofErr w:type="gramStart"/>
            <w:r w:rsidRPr="002A12F4">
              <w:t>traffic descriptor component value field</w:t>
            </w:r>
            <w:proofErr w:type="gramEnd"/>
            <w:r>
              <w:t xml:space="preserve"> contains both the </w:t>
            </w:r>
            <w:r w:rsidRPr="002A12F4">
              <w:t>IPv4 address field</w:t>
            </w:r>
            <w:r>
              <w:t xml:space="preserve"> and the </w:t>
            </w:r>
            <w:r w:rsidRPr="002A12F4">
              <w:t>IPv6 remote address/prefix length field</w:t>
            </w:r>
            <w:r>
              <w:t>, the receiving entity shall ignore the URSP rule.</w:t>
            </w:r>
          </w:p>
          <w:p w14:paraId="04B1ACA2" w14:textId="77777777" w:rsidR="00FE24AB" w:rsidRDefault="00FE24AB" w:rsidP="00FE24AB">
            <w:pPr>
              <w:pStyle w:val="TAL"/>
            </w:pPr>
            <w:r>
              <w:t xml:space="preserve">The </w:t>
            </w:r>
            <w:proofErr w:type="gramStart"/>
            <w:r w:rsidRPr="002A12F4">
              <w:t>traffic descriptor component value field</w:t>
            </w:r>
            <w:proofErr w:type="gramEnd"/>
            <w:r>
              <w:t xml:space="preserve"> shall not contain both the single remote port </w:t>
            </w:r>
            <w:r w:rsidRPr="002A12F4">
              <w:t>field</w:t>
            </w:r>
            <w:r>
              <w:t xml:space="preserve"> and the remote port range </w:t>
            </w:r>
            <w:r w:rsidRPr="002A12F4">
              <w:t>field</w:t>
            </w:r>
            <w:r>
              <w:t xml:space="preserve">. If the </w:t>
            </w:r>
            <w:proofErr w:type="gramStart"/>
            <w:r w:rsidRPr="002A12F4">
              <w:t>traffic descriptor component value field</w:t>
            </w:r>
            <w:proofErr w:type="gramEnd"/>
            <w:r>
              <w:t xml:space="preserve"> contains both the single remote port </w:t>
            </w:r>
            <w:r w:rsidRPr="002A12F4">
              <w:t>field</w:t>
            </w:r>
            <w:r>
              <w:t xml:space="preserve"> and the remote port range </w:t>
            </w:r>
            <w:r w:rsidRPr="002A12F4">
              <w:t>field</w:t>
            </w:r>
            <w:r>
              <w:t>, the receiving entity shall ignore the URSP rule.</w:t>
            </w:r>
          </w:p>
          <w:p w14:paraId="2F387534" w14:textId="77777777" w:rsidR="00FE24AB" w:rsidRDefault="00FE24AB" w:rsidP="00FE24AB">
            <w:pPr>
              <w:pStyle w:val="TAL"/>
            </w:pPr>
            <w:r>
              <w:t xml:space="preserve">The traffic descriptor component value field shall contain at least one of the </w:t>
            </w:r>
            <w:r w:rsidRPr="002A12F4">
              <w:t>IPv4 address field</w:t>
            </w:r>
            <w:r>
              <w:t xml:space="preserve">, </w:t>
            </w:r>
            <w:r w:rsidRPr="002A12F4">
              <w:t>IPv6 remote address/prefix length field</w:t>
            </w:r>
            <w:r>
              <w:t xml:space="preserve">, the </w:t>
            </w:r>
            <w:r w:rsidRPr="002A12F4">
              <w:t>protocol identifier/next header field</w:t>
            </w:r>
            <w:r>
              <w:t xml:space="preserve">, the </w:t>
            </w:r>
            <w:r w:rsidRPr="002A12F4">
              <w:t>single remote port field</w:t>
            </w:r>
            <w:r>
              <w:t xml:space="preserve"> and the </w:t>
            </w:r>
            <w:r w:rsidRPr="002A12F4">
              <w:t xml:space="preserve">remote port range </w:t>
            </w:r>
            <w:proofErr w:type="gramStart"/>
            <w:r w:rsidRPr="002A12F4">
              <w:t>field</w:t>
            </w:r>
            <w:r>
              <w:t>,</w:t>
            </w:r>
            <w:proofErr w:type="gramEnd"/>
            <w:r>
              <w:t xml:space="preserve"> otherwise the receiving entity shall ignore the URSP rule.</w:t>
            </w:r>
          </w:p>
          <w:p w14:paraId="23F52821" w14:textId="77777777" w:rsidR="00FE24AB" w:rsidRPr="002A12F4" w:rsidRDefault="00FE24AB" w:rsidP="00FE24AB">
            <w:pPr>
              <w:pStyle w:val="TAL"/>
            </w:pPr>
          </w:p>
        </w:tc>
      </w:tr>
      <w:tr w:rsidR="00FE24AB" w:rsidRPr="002A12F4" w14:paraId="0EA1452D" w14:textId="77777777" w:rsidTr="00FE24AB">
        <w:trPr>
          <w:gridAfter w:val="2"/>
          <w:wAfter w:w="55" w:type="dxa"/>
          <w:cantSplit/>
          <w:jc w:val="center"/>
        </w:trPr>
        <w:tc>
          <w:tcPr>
            <w:tcW w:w="7092" w:type="dxa"/>
            <w:gridSpan w:val="11"/>
          </w:tcPr>
          <w:p w14:paraId="247C7834" w14:textId="77777777" w:rsidR="00FE24AB" w:rsidRPr="002A12F4" w:rsidRDefault="00FE24AB" w:rsidP="00FE24AB">
            <w:pPr>
              <w:pStyle w:val="TAL"/>
            </w:pPr>
            <w:r w:rsidRPr="002A12F4">
              <w:t xml:space="preserve">For "security parameter index type", the traffic descriptor component value field shall be encoded as four </w:t>
            </w:r>
            <w:proofErr w:type="gramStart"/>
            <w:r w:rsidRPr="002A12F4">
              <w:t>octets which</w:t>
            </w:r>
            <w:proofErr w:type="gramEnd"/>
            <w:r w:rsidRPr="002A12F4">
              <w:t xml:space="preserve"> specify the IP</w:t>
            </w:r>
            <w:r>
              <w:t>s</w:t>
            </w:r>
            <w:r w:rsidRPr="002A12F4">
              <w:t>ec security parameter index.</w:t>
            </w:r>
          </w:p>
          <w:p w14:paraId="561C16BD" w14:textId="77777777" w:rsidR="00FE24AB" w:rsidRPr="002A12F4" w:rsidRDefault="00FE24AB" w:rsidP="00FE24AB">
            <w:pPr>
              <w:pStyle w:val="TAL"/>
            </w:pPr>
          </w:p>
        </w:tc>
      </w:tr>
      <w:tr w:rsidR="00FE24AB" w:rsidRPr="002A12F4" w14:paraId="26269849" w14:textId="77777777" w:rsidTr="00FE24AB">
        <w:trPr>
          <w:gridAfter w:val="2"/>
          <w:wAfter w:w="55" w:type="dxa"/>
          <w:cantSplit/>
          <w:jc w:val="center"/>
        </w:trPr>
        <w:tc>
          <w:tcPr>
            <w:tcW w:w="7092" w:type="dxa"/>
            <w:gridSpan w:val="11"/>
          </w:tcPr>
          <w:p w14:paraId="5BE79421" w14:textId="77777777" w:rsidR="00FE24AB" w:rsidRPr="002A12F4" w:rsidRDefault="00FE24AB" w:rsidP="00FE24AB">
            <w:pPr>
              <w:pStyle w:val="TAL"/>
            </w:pPr>
            <w:r w:rsidRPr="002A12F4">
              <w:t xml:space="preserve">For "type of service/traffic class type", the traffic descriptor component value field shall be encoded as a sequence of a one octet type-of-service/traffic class field and a one octet type-of-service/traffic class mask field. The type-of-service/traffic class field </w:t>
            </w:r>
            <w:proofErr w:type="gramStart"/>
            <w:r w:rsidRPr="002A12F4">
              <w:t>shall be transmitted</w:t>
            </w:r>
            <w:proofErr w:type="gramEnd"/>
            <w:r w:rsidRPr="002A12F4">
              <w:t xml:space="preserve"> first.</w:t>
            </w:r>
          </w:p>
          <w:p w14:paraId="5E2AAC73" w14:textId="77777777" w:rsidR="00FE24AB" w:rsidRPr="002A12F4" w:rsidRDefault="00FE24AB" w:rsidP="00FE24AB">
            <w:pPr>
              <w:pStyle w:val="TAL"/>
            </w:pPr>
          </w:p>
        </w:tc>
      </w:tr>
      <w:tr w:rsidR="00FE24AB" w:rsidRPr="002A12F4" w14:paraId="497365BB" w14:textId="77777777" w:rsidTr="00FE24AB">
        <w:trPr>
          <w:gridAfter w:val="2"/>
          <w:wAfter w:w="55" w:type="dxa"/>
          <w:cantSplit/>
          <w:jc w:val="center"/>
        </w:trPr>
        <w:tc>
          <w:tcPr>
            <w:tcW w:w="7092" w:type="dxa"/>
            <w:gridSpan w:val="11"/>
          </w:tcPr>
          <w:p w14:paraId="31AD0090" w14:textId="77777777" w:rsidR="00FE24AB" w:rsidRPr="002A12F4" w:rsidRDefault="00FE24AB" w:rsidP="00FE24AB">
            <w:pPr>
              <w:pStyle w:val="TAL"/>
            </w:pPr>
            <w:r w:rsidRPr="002A12F4">
              <w:t xml:space="preserve">For "flow label type", the traffic descriptor component value field shall be encoded as three </w:t>
            </w:r>
            <w:proofErr w:type="gramStart"/>
            <w:r w:rsidRPr="002A12F4">
              <w:t>octets which</w:t>
            </w:r>
            <w:proofErr w:type="gramEnd"/>
            <w:r w:rsidRPr="002A12F4">
              <w:t xml:space="preserve"> specify the IPv6 flow label. The bits 8 through 5 of the first octet shall be spare whereas the remaining 20 bits shall contain the IPv6 flow label.</w:t>
            </w:r>
          </w:p>
          <w:p w14:paraId="54FB5832" w14:textId="77777777" w:rsidR="00FE24AB" w:rsidRPr="002A12F4" w:rsidRDefault="00FE24AB" w:rsidP="00FE24AB">
            <w:pPr>
              <w:pStyle w:val="TAL"/>
            </w:pPr>
          </w:p>
        </w:tc>
      </w:tr>
      <w:tr w:rsidR="00FE24AB" w:rsidRPr="002A12F4" w14:paraId="15346E80" w14:textId="77777777" w:rsidTr="00FE24AB">
        <w:trPr>
          <w:gridAfter w:val="2"/>
          <w:wAfter w:w="55" w:type="dxa"/>
          <w:cantSplit/>
          <w:jc w:val="center"/>
        </w:trPr>
        <w:tc>
          <w:tcPr>
            <w:tcW w:w="7092" w:type="dxa"/>
            <w:gridSpan w:val="11"/>
          </w:tcPr>
          <w:p w14:paraId="6B12A287" w14:textId="77777777" w:rsidR="00FE24AB" w:rsidRPr="002A12F4" w:rsidRDefault="00FE24AB" w:rsidP="00FE24AB">
            <w:pPr>
              <w:pStyle w:val="TAL"/>
            </w:pPr>
            <w:r w:rsidRPr="002A12F4">
              <w:t xml:space="preserve">For "destination MAC address type", the traffic descriptor component value field shall be encoded as 6 </w:t>
            </w:r>
            <w:proofErr w:type="gramStart"/>
            <w:r w:rsidRPr="002A12F4">
              <w:t>octets which</w:t>
            </w:r>
            <w:proofErr w:type="gramEnd"/>
            <w:r w:rsidRPr="002A12F4">
              <w:t xml:space="preserve"> specify a MAC address.</w:t>
            </w:r>
          </w:p>
          <w:p w14:paraId="44F20EF4" w14:textId="77777777" w:rsidR="00FE24AB" w:rsidRPr="002A12F4" w:rsidRDefault="00FE24AB" w:rsidP="00FE24AB">
            <w:pPr>
              <w:pStyle w:val="TAL"/>
            </w:pPr>
          </w:p>
        </w:tc>
      </w:tr>
      <w:tr w:rsidR="00FE24AB" w:rsidRPr="002A12F4" w14:paraId="5669A556" w14:textId="77777777" w:rsidTr="00FE24AB">
        <w:trPr>
          <w:gridAfter w:val="2"/>
          <w:wAfter w:w="55" w:type="dxa"/>
          <w:cantSplit/>
          <w:jc w:val="center"/>
        </w:trPr>
        <w:tc>
          <w:tcPr>
            <w:tcW w:w="7092" w:type="dxa"/>
            <w:gridSpan w:val="11"/>
          </w:tcPr>
          <w:p w14:paraId="177FDF65" w14:textId="77777777" w:rsidR="00FE24AB" w:rsidRPr="002A12F4" w:rsidRDefault="00FE24AB" w:rsidP="00FE24AB">
            <w:pPr>
              <w:pStyle w:val="TAL"/>
            </w:pPr>
            <w:r w:rsidRPr="002A12F4">
              <w:t xml:space="preserve">For "802.1Q C-TAG VID type", the traffic descriptor component value field shall be encoded as two </w:t>
            </w:r>
            <w:proofErr w:type="gramStart"/>
            <w:r w:rsidRPr="002A12F4">
              <w:t>octets which</w:t>
            </w:r>
            <w:proofErr w:type="gramEnd"/>
            <w:r w:rsidRPr="002A12F4">
              <w:t xml:space="preserve"> specify the VID of the customer-VLAN tag (C-TAG)</w:t>
            </w:r>
            <w:r>
              <w:t xml:space="preserve"> as specified in IEEE </w:t>
            </w:r>
            <w:proofErr w:type="spellStart"/>
            <w:r>
              <w:t>Std</w:t>
            </w:r>
            <w:proofErr w:type="spellEnd"/>
            <w:r>
              <w:t> </w:t>
            </w:r>
            <w:r w:rsidRPr="00B54EE0">
              <w:t>802.1Q-2018</w:t>
            </w:r>
            <w:r>
              <w:t> [20]</w:t>
            </w:r>
            <w:r w:rsidRPr="002A12F4">
              <w:t>. The bits 8 through 5 of the first octet shall be spare whereas the remaining 12 bits shall contain the VID.</w:t>
            </w:r>
          </w:p>
          <w:p w14:paraId="1FA9F6B1" w14:textId="77777777" w:rsidR="00FE24AB" w:rsidRPr="002A12F4" w:rsidRDefault="00FE24AB" w:rsidP="00FE24AB">
            <w:pPr>
              <w:pStyle w:val="TAL"/>
            </w:pPr>
          </w:p>
        </w:tc>
      </w:tr>
      <w:tr w:rsidR="00FE24AB" w:rsidRPr="002A12F4" w14:paraId="46CA5F30" w14:textId="77777777" w:rsidTr="00FE24AB">
        <w:trPr>
          <w:gridAfter w:val="2"/>
          <w:wAfter w:w="55" w:type="dxa"/>
          <w:cantSplit/>
          <w:jc w:val="center"/>
        </w:trPr>
        <w:tc>
          <w:tcPr>
            <w:tcW w:w="7092" w:type="dxa"/>
            <w:gridSpan w:val="11"/>
          </w:tcPr>
          <w:p w14:paraId="2DF8C78F" w14:textId="77777777" w:rsidR="00FE24AB" w:rsidRPr="002A12F4" w:rsidRDefault="00FE24AB" w:rsidP="00FE24AB">
            <w:pPr>
              <w:pStyle w:val="TAL"/>
            </w:pPr>
            <w:r w:rsidRPr="002A12F4">
              <w:lastRenderedPageBreak/>
              <w:t xml:space="preserve">For "802.1Q S-TAG VID type", the traffic descriptor component value field shall be encoded as two </w:t>
            </w:r>
            <w:proofErr w:type="gramStart"/>
            <w:r w:rsidRPr="002A12F4">
              <w:t>octets which</w:t>
            </w:r>
            <w:proofErr w:type="gramEnd"/>
            <w:r w:rsidRPr="002A12F4">
              <w:t xml:space="preserve"> specify the VID of the service-VLAN tag (S-TAG)</w:t>
            </w:r>
            <w:r>
              <w:t xml:space="preserve"> as specified in IEEE </w:t>
            </w:r>
            <w:proofErr w:type="spellStart"/>
            <w:r>
              <w:t>Std</w:t>
            </w:r>
            <w:proofErr w:type="spellEnd"/>
            <w:r>
              <w:t> </w:t>
            </w:r>
            <w:r w:rsidRPr="00B54EE0">
              <w:t>802.1Q-2018</w:t>
            </w:r>
            <w:r>
              <w:t> [20]</w:t>
            </w:r>
            <w:r w:rsidRPr="002A12F4">
              <w:t>. The bits 8 through 5 of the first octet shall be spare whereas the remaining 12 bits shall contain the VID.</w:t>
            </w:r>
          </w:p>
          <w:p w14:paraId="3C0C8155" w14:textId="77777777" w:rsidR="00FE24AB" w:rsidRPr="002A12F4" w:rsidRDefault="00FE24AB" w:rsidP="00FE24AB">
            <w:pPr>
              <w:pStyle w:val="TAL"/>
            </w:pPr>
          </w:p>
        </w:tc>
      </w:tr>
      <w:tr w:rsidR="00FE24AB" w:rsidRPr="002A12F4" w14:paraId="5B8366A2" w14:textId="77777777" w:rsidTr="00FE24AB">
        <w:trPr>
          <w:gridAfter w:val="2"/>
          <w:wAfter w:w="55" w:type="dxa"/>
          <w:cantSplit/>
          <w:jc w:val="center"/>
        </w:trPr>
        <w:tc>
          <w:tcPr>
            <w:tcW w:w="7092" w:type="dxa"/>
            <w:gridSpan w:val="11"/>
          </w:tcPr>
          <w:p w14:paraId="5CB28EF3" w14:textId="77777777" w:rsidR="00FE24AB" w:rsidRPr="002A12F4" w:rsidRDefault="00FE24AB" w:rsidP="00FE24AB">
            <w:pPr>
              <w:pStyle w:val="TAL"/>
            </w:pPr>
            <w:r w:rsidRPr="002A12F4">
              <w:t xml:space="preserve">For "802.1Q C-TAG PCP/DEI type", the traffic descriptor component value field shall be encoded as one </w:t>
            </w:r>
            <w:proofErr w:type="gramStart"/>
            <w:r w:rsidRPr="002A12F4">
              <w:t>octet which</w:t>
            </w:r>
            <w:proofErr w:type="gramEnd"/>
            <w:r w:rsidRPr="002A12F4">
              <w:t xml:space="preserve"> specifies the 802.1Q C-TAG PCP and DEI</w:t>
            </w:r>
            <w:r>
              <w:t xml:space="preserve"> as specified in IEEE </w:t>
            </w:r>
            <w:proofErr w:type="spellStart"/>
            <w:r>
              <w:t>Std</w:t>
            </w:r>
            <w:proofErr w:type="spellEnd"/>
            <w:r>
              <w:t> </w:t>
            </w:r>
            <w:r w:rsidRPr="00B54EE0">
              <w:t>802.1Q-2018</w:t>
            </w:r>
            <w:r>
              <w:t> [20]</w:t>
            </w:r>
            <w:r w:rsidRPr="002A12F4">
              <w:t>. The bits 8 through 5 of the octet shall be spare, and the bits 4 through 2 contain the PCP and bit 1 contains the DEI.</w:t>
            </w:r>
          </w:p>
          <w:p w14:paraId="4922EA4D" w14:textId="77777777" w:rsidR="00FE24AB" w:rsidRPr="002A12F4" w:rsidRDefault="00FE24AB" w:rsidP="00FE24AB">
            <w:pPr>
              <w:pStyle w:val="TAL"/>
            </w:pPr>
          </w:p>
        </w:tc>
      </w:tr>
      <w:tr w:rsidR="00FE24AB" w:rsidRPr="002A12F4" w14:paraId="16002AE5" w14:textId="77777777" w:rsidTr="00FE24AB">
        <w:trPr>
          <w:gridAfter w:val="2"/>
          <w:wAfter w:w="55" w:type="dxa"/>
          <w:cantSplit/>
          <w:jc w:val="center"/>
        </w:trPr>
        <w:tc>
          <w:tcPr>
            <w:tcW w:w="7092" w:type="dxa"/>
            <w:gridSpan w:val="11"/>
          </w:tcPr>
          <w:p w14:paraId="5B054CCF" w14:textId="77777777" w:rsidR="00FE24AB" w:rsidRPr="002A12F4" w:rsidRDefault="00FE24AB" w:rsidP="00FE24AB">
            <w:pPr>
              <w:pStyle w:val="TAL"/>
            </w:pPr>
            <w:r w:rsidRPr="002A12F4">
              <w:t xml:space="preserve">For "802.1Q S-TAG PCP/DEI type", the traffic descriptor component value field shall be encoded as one </w:t>
            </w:r>
            <w:proofErr w:type="gramStart"/>
            <w:r w:rsidRPr="002A12F4">
              <w:t>octet which</w:t>
            </w:r>
            <w:proofErr w:type="gramEnd"/>
            <w:r w:rsidRPr="002A12F4">
              <w:t xml:space="preserve"> specifies the 802.1Q S-TAG PCP</w:t>
            </w:r>
            <w:r>
              <w:t xml:space="preserve"> as specified in IEEE </w:t>
            </w:r>
            <w:proofErr w:type="spellStart"/>
            <w:r>
              <w:t>Std</w:t>
            </w:r>
            <w:proofErr w:type="spellEnd"/>
            <w:r>
              <w:t> </w:t>
            </w:r>
            <w:r w:rsidRPr="00B54EE0">
              <w:t>802.1Q-2018</w:t>
            </w:r>
            <w:r>
              <w:t> [20]</w:t>
            </w:r>
            <w:r w:rsidRPr="002A12F4">
              <w:t>. The bits 8 through 5 of the octet shall be spare, and the bits 4 through 2 contain the PCP and bit 1 contains the DEI.</w:t>
            </w:r>
          </w:p>
          <w:p w14:paraId="756099FB" w14:textId="77777777" w:rsidR="00FE24AB" w:rsidRPr="002A12F4" w:rsidRDefault="00FE24AB" w:rsidP="00FE24AB">
            <w:pPr>
              <w:pStyle w:val="TAL"/>
            </w:pPr>
          </w:p>
        </w:tc>
      </w:tr>
      <w:tr w:rsidR="00FE24AB" w:rsidRPr="002A12F4" w14:paraId="3B9BA526" w14:textId="77777777" w:rsidTr="00FE24AB">
        <w:trPr>
          <w:gridAfter w:val="2"/>
          <w:wAfter w:w="55" w:type="dxa"/>
          <w:cantSplit/>
          <w:jc w:val="center"/>
        </w:trPr>
        <w:tc>
          <w:tcPr>
            <w:tcW w:w="7092" w:type="dxa"/>
            <w:gridSpan w:val="11"/>
          </w:tcPr>
          <w:p w14:paraId="1F7A5EA6" w14:textId="77777777" w:rsidR="00FE24AB" w:rsidRPr="002A12F4" w:rsidRDefault="00FE24AB" w:rsidP="00FE24AB">
            <w:pPr>
              <w:pStyle w:val="TAL"/>
            </w:pPr>
            <w:r w:rsidRPr="002A12F4">
              <w:t>For "</w:t>
            </w:r>
            <w:proofErr w:type="spellStart"/>
            <w:r w:rsidRPr="002A12F4">
              <w:t>ethertype</w:t>
            </w:r>
            <w:proofErr w:type="spellEnd"/>
            <w:r w:rsidRPr="002A12F4">
              <w:t xml:space="preserve"> type", the traffic descriptor component value field shall be encoded as two </w:t>
            </w:r>
            <w:proofErr w:type="gramStart"/>
            <w:r w:rsidRPr="002A12F4">
              <w:t>octets which</w:t>
            </w:r>
            <w:proofErr w:type="gramEnd"/>
            <w:r w:rsidRPr="002A12F4">
              <w:t xml:space="preserve"> specify an </w:t>
            </w:r>
            <w:proofErr w:type="spellStart"/>
            <w:r w:rsidRPr="002A12F4">
              <w:t>ethertype</w:t>
            </w:r>
            <w:proofErr w:type="spellEnd"/>
            <w:r w:rsidRPr="002A12F4">
              <w:t>.</w:t>
            </w:r>
          </w:p>
          <w:p w14:paraId="348DB669" w14:textId="77777777" w:rsidR="00FE24AB" w:rsidRPr="002A12F4" w:rsidRDefault="00FE24AB" w:rsidP="00FE24AB">
            <w:pPr>
              <w:pStyle w:val="TAL"/>
            </w:pPr>
          </w:p>
        </w:tc>
      </w:tr>
      <w:tr w:rsidR="00FE24AB" w:rsidRPr="002A12F4" w14:paraId="40829760" w14:textId="77777777" w:rsidTr="00FE24AB">
        <w:trPr>
          <w:gridAfter w:val="2"/>
          <w:wAfter w:w="55" w:type="dxa"/>
          <w:cantSplit/>
          <w:jc w:val="center"/>
        </w:trPr>
        <w:tc>
          <w:tcPr>
            <w:tcW w:w="7092" w:type="dxa"/>
            <w:gridSpan w:val="11"/>
          </w:tcPr>
          <w:p w14:paraId="5D1B75D3" w14:textId="77777777" w:rsidR="00FE24AB" w:rsidRPr="002A12F4" w:rsidRDefault="00FE24AB" w:rsidP="00FE24AB">
            <w:pPr>
              <w:pStyle w:val="TAL"/>
            </w:pPr>
            <w:r w:rsidRPr="002A12F4">
              <w:t xml:space="preserve">For "DNN type", the traffic descriptor component value field shall be encoded as a sequence of a </w:t>
            </w:r>
            <w:proofErr w:type="gramStart"/>
            <w:r w:rsidRPr="002A12F4">
              <w:t>one octet</w:t>
            </w:r>
            <w:proofErr w:type="gramEnd"/>
            <w:r w:rsidRPr="002A12F4">
              <w:t xml:space="preserve"> DNN length field and a DNN value field of a variable size. The DNN value contains an APN as defined in 3GPP TS 23.003 [4].</w:t>
            </w:r>
          </w:p>
          <w:p w14:paraId="01840363" w14:textId="77777777" w:rsidR="00FE24AB" w:rsidRPr="002A12F4" w:rsidRDefault="00FE24AB" w:rsidP="00FE24AB">
            <w:pPr>
              <w:pStyle w:val="TAL"/>
            </w:pPr>
          </w:p>
        </w:tc>
      </w:tr>
      <w:tr w:rsidR="00FE24AB" w14:paraId="21DB8990" w14:textId="77777777" w:rsidTr="00FE24AB">
        <w:tblPrEx>
          <w:tblLook w:val="04A0" w:firstRow="1" w:lastRow="0" w:firstColumn="1" w:lastColumn="0" w:noHBand="0" w:noVBand="1"/>
        </w:tblPrEx>
        <w:trPr>
          <w:gridAfter w:val="2"/>
          <w:wAfter w:w="55" w:type="dxa"/>
          <w:cantSplit/>
          <w:jc w:val="center"/>
        </w:trPr>
        <w:tc>
          <w:tcPr>
            <w:tcW w:w="7092" w:type="dxa"/>
            <w:gridSpan w:val="11"/>
            <w:tcBorders>
              <w:top w:val="nil"/>
              <w:left w:val="single" w:sz="4" w:space="0" w:color="auto"/>
              <w:bottom w:val="nil"/>
              <w:right w:val="single" w:sz="4" w:space="0" w:color="auto"/>
            </w:tcBorders>
          </w:tcPr>
          <w:p w14:paraId="6CF6105F" w14:textId="77777777" w:rsidR="00FE24AB" w:rsidRDefault="00FE24AB" w:rsidP="00FE24AB">
            <w:pPr>
              <w:pStyle w:val="TAL"/>
              <w:spacing w:after="40"/>
            </w:pPr>
            <w:r>
              <w:t>For "connection capabilities type”, the traffic descriptor component value field shall be encoded as a sequence of one octet for number of connection capabilities followed by one or more octets, each containing a connection capability identifier encoded as follows:</w:t>
            </w:r>
          </w:p>
          <w:p w14:paraId="36DEF14B" w14:textId="77777777" w:rsidR="00FE24AB" w:rsidRDefault="00FE24AB" w:rsidP="00FE24AB">
            <w:pPr>
              <w:pStyle w:val="TAL"/>
            </w:pPr>
          </w:p>
        </w:tc>
      </w:tr>
      <w:tr w:rsidR="00FE24AB" w:rsidRPr="005F7EB0" w14:paraId="707832DA" w14:textId="77777777" w:rsidTr="00FE24AB">
        <w:trPr>
          <w:gridAfter w:val="2"/>
          <w:wAfter w:w="55" w:type="dxa"/>
          <w:jc w:val="center"/>
        </w:trPr>
        <w:tc>
          <w:tcPr>
            <w:tcW w:w="7092" w:type="dxa"/>
            <w:gridSpan w:val="11"/>
          </w:tcPr>
          <w:p w14:paraId="7E391F71" w14:textId="77777777" w:rsidR="00FE24AB" w:rsidRPr="001714F3" w:rsidRDefault="00FE24AB" w:rsidP="00FE24AB">
            <w:pPr>
              <w:pStyle w:val="TAL"/>
            </w:pPr>
            <w:r w:rsidRPr="001714F3">
              <w:t>Bits</w:t>
            </w:r>
          </w:p>
        </w:tc>
      </w:tr>
      <w:tr w:rsidR="00FE24AB" w:rsidRPr="005F7EB0" w14:paraId="76198CD3" w14:textId="77777777" w:rsidTr="00FE24AB">
        <w:trPr>
          <w:gridAfter w:val="2"/>
          <w:wAfter w:w="55" w:type="dxa"/>
          <w:jc w:val="center"/>
        </w:trPr>
        <w:tc>
          <w:tcPr>
            <w:tcW w:w="286" w:type="dxa"/>
            <w:gridSpan w:val="2"/>
          </w:tcPr>
          <w:p w14:paraId="4E43B853" w14:textId="77777777" w:rsidR="00FE24AB" w:rsidRPr="0062424E" w:rsidRDefault="00FE24AB" w:rsidP="00FE24AB">
            <w:pPr>
              <w:pStyle w:val="TAH"/>
            </w:pPr>
            <w:r w:rsidRPr="0062424E">
              <w:t>8</w:t>
            </w:r>
          </w:p>
        </w:tc>
        <w:tc>
          <w:tcPr>
            <w:tcW w:w="287" w:type="dxa"/>
          </w:tcPr>
          <w:p w14:paraId="17032DFC" w14:textId="77777777" w:rsidR="00FE24AB" w:rsidRPr="005F7EB0" w:rsidRDefault="00FE24AB" w:rsidP="00FE24AB">
            <w:pPr>
              <w:pStyle w:val="TAH"/>
            </w:pPr>
            <w:r w:rsidRPr="005F7EB0">
              <w:t>7</w:t>
            </w:r>
          </w:p>
        </w:tc>
        <w:tc>
          <w:tcPr>
            <w:tcW w:w="283" w:type="dxa"/>
          </w:tcPr>
          <w:p w14:paraId="7007CA40" w14:textId="77777777" w:rsidR="00FE24AB" w:rsidRPr="0062424E" w:rsidRDefault="00FE24AB" w:rsidP="00FE24AB">
            <w:pPr>
              <w:pStyle w:val="TAH"/>
            </w:pPr>
            <w:r w:rsidRPr="0062424E">
              <w:t>6</w:t>
            </w:r>
          </w:p>
        </w:tc>
        <w:tc>
          <w:tcPr>
            <w:tcW w:w="283" w:type="dxa"/>
          </w:tcPr>
          <w:p w14:paraId="75E6F1CF" w14:textId="77777777" w:rsidR="00FE24AB" w:rsidRPr="0062424E" w:rsidRDefault="00FE24AB" w:rsidP="00FE24AB">
            <w:pPr>
              <w:pStyle w:val="TAH"/>
            </w:pPr>
            <w:r w:rsidRPr="0062424E">
              <w:t>5</w:t>
            </w:r>
          </w:p>
        </w:tc>
        <w:tc>
          <w:tcPr>
            <w:tcW w:w="284" w:type="dxa"/>
          </w:tcPr>
          <w:p w14:paraId="37D77614" w14:textId="77777777" w:rsidR="00FE24AB" w:rsidRPr="0062424E" w:rsidRDefault="00FE24AB" w:rsidP="00FE24AB">
            <w:pPr>
              <w:pStyle w:val="TAH"/>
            </w:pPr>
            <w:r w:rsidRPr="0062424E">
              <w:t>4</w:t>
            </w:r>
          </w:p>
        </w:tc>
        <w:tc>
          <w:tcPr>
            <w:tcW w:w="284" w:type="dxa"/>
          </w:tcPr>
          <w:p w14:paraId="5FD9BC0C" w14:textId="77777777" w:rsidR="00FE24AB" w:rsidRPr="0062424E" w:rsidRDefault="00FE24AB" w:rsidP="00FE24AB">
            <w:pPr>
              <w:pStyle w:val="TAH"/>
            </w:pPr>
            <w:r w:rsidRPr="0062424E">
              <w:t>3</w:t>
            </w:r>
          </w:p>
        </w:tc>
        <w:tc>
          <w:tcPr>
            <w:tcW w:w="284" w:type="dxa"/>
          </w:tcPr>
          <w:p w14:paraId="3F100FF2" w14:textId="77777777" w:rsidR="00FE24AB" w:rsidRPr="0062424E" w:rsidRDefault="00FE24AB" w:rsidP="00FE24AB">
            <w:pPr>
              <w:pStyle w:val="TAH"/>
            </w:pPr>
            <w:r w:rsidRPr="0062424E">
              <w:t>2</w:t>
            </w:r>
          </w:p>
        </w:tc>
        <w:tc>
          <w:tcPr>
            <w:tcW w:w="284" w:type="dxa"/>
          </w:tcPr>
          <w:p w14:paraId="66408CDB" w14:textId="77777777" w:rsidR="00FE24AB" w:rsidRPr="0062424E" w:rsidRDefault="00FE24AB" w:rsidP="00FE24AB">
            <w:pPr>
              <w:pStyle w:val="TAH"/>
            </w:pPr>
            <w:r w:rsidRPr="0062424E">
              <w:t>1</w:t>
            </w:r>
          </w:p>
        </w:tc>
        <w:tc>
          <w:tcPr>
            <w:tcW w:w="709" w:type="dxa"/>
          </w:tcPr>
          <w:p w14:paraId="55689482" w14:textId="77777777" w:rsidR="00FE24AB" w:rsidRPr="005F7EB0" w:rsidRDefault="00FE24AB" w:rsidP="00FE24AB">
            <w:pPr>
              <w:pStyle w:val="TAL"/>
            </w:pPr>
          </w:p>
        </w:tc>
        <w:tc>
          <w:tcPr>
            <w:tcW w:w="4108" w:type="dxa"/>
          </w:tcPr>
          <w:p w14:paraId="28162F19" w14:textId="77777777" w:rsidR="00FE24AB" w:rsidRPr="005F7EB0" w:rsidRDefault="00FE24AB" w:rsidP="00FE24AB">
            <w:pPr>
              <w:pStyle w:val="TAL"/>
            </w:pPr>
          </w:p>
        </w:tc>
      </w:tr>
      <w:tr w:rsidR="00FE24AB" w:rsidRPr="005F7EB0" w14:paraId="12E6D1D8" w14:textId="77777777" w:rsidTr="00FE24AB">
        <w:trPr>
          <w:gridAfter w:val="2"/>
          <w:wAfter w:w="55" w:type="dxa"/>
          <w:jc w:val="center"/>
        </w:trPr>
        <w:tc>
          <w:tcPr>
            <w:tcW w:w="286" w:type="dxa"/>
            <w:gridSpan w:val="2"/>
          </w:tcPr>
          <w:p w14:paraId="4D3C6413" w14:textId="77777777" w:rsidR="00FE24AB" w:rsidRPr="005F7EB0" w:rsidRDefault="00FE24AB" w:rsidP="00FE24AB">
            <w:pPr>
              <w:pStyle w:val="TAC"/>
            </w:pPr>
            <w:r w:rsidRPr="005F7EB0">
              <w:t>0</w:t>
            </w:r>
          </w:p>
        </w:tc>
        <w:tc>
          <w:tcPr>
            <w:tcW w:w="287" w:type="dxa"/>
          </w:tcPr>
          <w:p w14:paraId="20D81C9F" w14:textId="77777777" w:rsidR="00FE24AB" w:rsidRPr="005F7EB0" w:rsidRDefault="00FE24AB" w:rsidP="00FE24AB">
            <w:pPr>
              <w:pStyle w:val="TAC"/>
            </w:pPr>
            <w:r>
              <w:t>0</w:t>
            </w:r>
          </w:p>
        </w:tc>
        <w:tc>
          <w:tcPr>
            <w:tcW w:w="283" w:type="dxa"/>
          </w:tcPr>
          <w:p w14:paraId="1DCED2EF" w14:textId="77777777" w:rsidR="00FE24AB" w:rsidRPr="005F7EB0" w:rsidRDefault="00FE24AB" w:rsidP="00FE24AB">
            <w:pPr>
              <w:pStyle w:val="TAC"/>
            </w:pPr>
            <w:r>
              <w:t>0</w:t>
            </w:r>
          </w:p>
        </w:tc>
        <w:tc>
          <w:tcPr>
            <w:tcW w:w="283" w:type="dxa"/>
          </w:tcPr>
          <w:p w14:paraId="227EE621" w14:textId="77777777" w:rsidR="00FE24AB" w:rsidRPr="005F7EB0" w:rsidRDefault="00FE24AB" w:rsidP="00FE24AB">
            <w:pPr>
              <w:pStyle w:val="TAC"/>
            </w:pPr>
            <w:r w:rsidRPr="005F7EB0">
              <w:t>0</w:t>
            </w:r>
          </w:p>
        </w:tc>
        <w:tc>
          <w:tcPr>
            <w:tcW w:w="284" w:type="dxa"/>
          </w:tcPr>
          <w:p w14:paraId="794F4884" w14:textId="77777777" w:rsidR="00FE24AB" w:rsidRPr="005F7EB0" w:rsidRDefault="00FE24AB" w:rsidP="00FE24AB">
            <w:pPr>
              <w:pStyle w:val="TAC"/>
            </w:pPr>
            <w:r>
              <w:t>0</w:t>
            </w:r>
          </w:p>
        </w:tc>
        <w:tc>
          <w:tcPr>
            <w:tcW w:w="284" w:type="dxa"/>
          </w:tcPr>
          <w:p w14:paraId="719DE98F" w14:textId="77777777" w:rsidR="00FE24AB" w:rsidRPr="005F7EB0" w:rsidRDefault="00FE24AB" w:rsidP="00FE24AB">
            <w:pPr>
              <w:pStyle w:val="TAC"/>
            </w:pPr>
            <w:r>
              <w:t>0</w:t>
            </w:r>
          </w:p>
        </w:tc>
        <w:tc>
          <w:tcPr>
            <w:tcW w:w="284" w:type="dxa"/>
          </w:tcPr>
          <w:p w14:paraId="52160BA8" w14:textId="77777777" w:rsidR="00FE24AB" w:rsidRPr="005F7EB0" w:rsidRDefault="00FE24AB" w:rsidP="00FE24AB">
            <w:pPr>
              <w:pStyle w:val="TAC"/>
            </w:pPr>
            <w:r>
              <w:t>0</w:t>
            </w:r>
          </w:p>
        </w:tc>
        <w:tc>
          <w:tcPr>
            <w:tcW w:w="284" w:type="dxa"/>
          </w:tcPr>
          <w:p w14:paraId="32CA1DD9" w14:textId="77777777" w:rsidR="00FE24AB" w:rsidRPr="005F7EB0" w:rsidRDefault="00FE24AB" w:rsidP="00FE24AB">
            <w:pPr>
              <w:pStyle w:val="TAC"/>
            </w:pPr>
            <w:r>
              <w:t>1</w:t>
            </w:r>
          </w:p>
        </w:tc>
        <w:tc>
          <w:tcPr>
            <w:tcW w:w="709" w:type="dxa"/>
          </w:tcPr>
          <w:p w14:paraId="0EE7E44D" w14:textId="77777777" w:rsidR="00FE24AB" w:rsidRPr="00E65079" w:rsidRDefault="00FE24AB" w:rsidP="00FE24AB">
            <w:pPr>
              <w:pStyle w:val="TAL"/>
            </w:pPr>
          </w:p>
        </w:tc>
        <w:tc>
          <w:tcPr>
            <w:tcW w:w="4108" w:type="dxa"/>
          </w:tcPr>
          <w:p w14:paraId="712E28F9" w14:textId="77777777" w:rsidR="00FE24AB" w:rsidRPr="00E65079" w:rsidRDefault="00FE24AB" w:rsidP="00FE24AB">
            <w:pPr>
              <w:pStyle w:val="TAL"/>
            </w:pPr>
            <w:r>
              <w:t>IMS</w:t>
            </w:r>
          </w:p>
        </w:tc>
      </w:tr>
      <w:tr w:rsidR="00FE24AB" w:rsidRPr="005F7EB0" w14:paraId="682176E7" w14:textId="77777777" w:rsidTr="00FE24AB">
        <w:trPr>
          <w:gridAfter w:val="2"/>
          <w:wAfter w:w="55" w:type="dxa"/>
          <w:jc w:val="center"/>
        </w:trPr>
        <w:tc>
          <w:tcPr>
            <w:tcW w:w="286" w:type="dxa"/>
            <w:gridSpan w:val="2"/>
          </w:tcPr>
          <w:p w14:paraId="3C0D08D6" w14:textId="77777777" w:rsidR="00FE24AB" w:rsidRPr="005F7EB0" w:rsidRDefault="00FE24AB" w:rsidP="00FE24AB">
            <w:pPr>
              <w:pStyle w:val="TAC"/>
            </w:pPr>
            <w:r w:rsidRPr="005F7EB0">
              <w:t>0</w:t>
            </w:r>
          </w:p>
        </w:tc>
        <w:tc>
          <w:tcPr>
            <w:tcW w:w="287" w:type="dxa"/>
          </w:tcPr>
          <w:p w14:paraId="5B18CA83" w14:textId="77777777" w:rsidR="00FE24AB" w:rsidRPr="005F7EB0" w:rsidRDefault="00FE24AB" w:rsidP="00FE24AB">
            <w:pPr>
              <w:pStyle w:val="TAC"/>
            </w:pPr>
            <w:r>
              <w:t>0</w:t>
            </w:r>
          </w:p>
        </w:tc>
        <w:tc>
          <w:tcPr>
            <w:tcW w:w="283" w:type="dxa"/>
          </w:tcPr>
          <w:p w14:paraId="611DFC73" w14:textId="77777777" w:rsidR="00FE24AB" w:rsidRPr="005F7EB0" w:rsidRDefault="00FE24AB" w:rsidP="00FE24AB">
            <w:pPr>
              <w:pStyle w:val="TAC"/>
            </w:pPr>
            <w:r>
              <w:t>0</w:t>
            </w:r>
          </w:p>
        </w:tc>
        <w:tc>
          <w:tcPr>
            <w:tcW w:w="283" w:type="dxa"/>
          </w:tcPr>
          <w:p w14:paraId="566AA117" w14:textId="77777777" w:rsidR="00FE24AB" w:rsidRPr="005F7EB0" w:rsidRDefault="00FE24AB" w:rsidP="00FE24AB">
            <w:pPr>
              <w:pStyle w:val="TAC"/>
            </w:pPr>
            <w:r w:rsidRPr="005F7EB0">
              <w:t>0</w:t>
            </w:r>
          </w:p>
        </w:tc>
        <w:tc>
          <w:tcPr>
            <w:tcW w:w="284" w:type="dxa"/>
          </w:tcPr>
          <w:p w14:paraId="53B2DCFA" w14:textId="77777777" w:rsidR="00FE24AB" w:rsidRPr="005F7EB0" w:rsidRDefault="00FE24AB" w:rsidP="00FE24AB">
            <w:pPr>
              <w:pStyle w:val="TAC"/>
            </w:pPr>
            <w:r>
              <w:t>0</w:t>
            </w:r>
          </w:p>
        </w:tc>
        <w:tc>
          <w:tcPr>
            <w:tcW w:w="284" w:type="dxa"/>
          </w:tcPr>
          <w:p w14:paraId="0FD432B2" w14:textId="77777777" w:rsidR="00FE24AB" w:rsidRPr="005F7EB0" w:rsidRDefault="00FE24AB" w:rsidP="00FE24AB">
            <w:pPr>
              <w:pStyle w:val="TAC"/>
            </w:pPr>
            <w:r>
              <w:t>0</w:t>
            </w:r>
          </w:p>
        </w:tc>
        <w:tc>
          <w:tcPr>
            <w:tcW w:w="284" w:type="dxa"/>
          </w:tcPr>
          <w:p w14:paraId="5AA9A244" w14:textId="77777777" w:rsidR="00FE24AB" w:rsidRPr="005F7EB0" w:rsidRDefault="00FE24AB" w:rsidP="00FE24AB">
            <w:pPr>
              <w:pStyle w:val="TAC"/>
            </w:pPr>
            <w:r>
              <w:t>1</w:t>
            </w:r>
          </w:p>
        </w:tc>
        <w:tc>
          <w:tcPr>
            <w:tcW w:w="284" w:type="dxa"/>
          </w:tcPr>
          <w:p w14:paraId="38C2EF1C" w14:textId="77777777" w:rsidR="00FE24AB" w:rsidRPr="005F7EB0" w:rsidRDefault="00FE24AB" w:rsidP="00FE24AB">
            <w:pPr>
              <w:pStyle w:val="TAC"/>
            </w:pPr>
            <w:r>
              <w:t>0</w:t>
            </w:r>
          </w:p>
        </w:tc>
        <w:tc>
          <w:tcPr>
            <w:tcW w:w="709" w:type="dxa"/>
          </w:tcPr>
          <w:p w14:paraId="295BC7EF" w14:textId="77777777" w:rsidR="00FE24AB" w:rsidRPr="00E65079" w:rsidRDefault="00FE24AB" w:rsidP="00FE24AB">
            <w:pPr>
              <w:pStyle w:val="TAL"/>
            </w:pPr>
          </w:p>
        </w:tc>
        <w:tc>
          <w:tcPr>
            <w:tcW w:w="4108" w:type="dxa"/>
          </w:tcPr>
          <w:p w14:paraId="4111EF98" w14:textId="77777777" w:rsidR="00FE24AB" w:rsidRPr="00E65079" w:rsidRDefault="00FE24AB" w:rsidP="00FE24AB">
            <w:pPr>
              <w:pStyle w:val="TAL"/>
            </w:pPr>
            <w:r>
              <w:t>MMS</w:t>
            </w:r>
          </w:p>
        </w:tc>
      </w:tr>
      <w:tr w:rsidR="00FE24AB" w:rsidRPr="005F7EB0" w14:paraId="65FE5893" w14:textId="77777777" w:rsidTr="00FE24AB">
        <w:trPr>
          <w:gridAfter w:val="2"/>
          <w:wAfter w:w="55" w:type="dxa"/>
          <w:jc w:val="center"/>
        </w:trPr>
        <w:tc>
          <w:tcPr>
            <w:tcW w:w="286" w:type="dxa"/>
            <w:gridSpan w:val="2"/>
          </w:tcPr>
          <w:p w14:paraId="66DB7034" w14:textId="77777777" w:rsidR="00FE24AB" w:rsidRPr="005F7EB0" w:rsidRDefault="00FE24AB" w:rsidP="00FE24AB">
            <w:pPr>
              <w:pStyle w:val="TAC"/>
            </w:pPr>
            <w:r w:rsidRPr="005F7EB0">
              <w:t>0</w:t>
            </w:r>
          </w:p>
        </w:tc>
        <w:tc>
          <w:tcPr>
            <w:tcW w:w="287" w:type="dxa"/>
          </w:tcPr>
          <w:p w14:paraId="0B6C7780" w14:textId="77777777" w:rsidR="00FE24AB" w:rsidRDefault="00FE24AB" w:rsidP="00FE24AB">
            <w:pPr>
              <w:pStyle w:val="TAC"/>
            </w:pPr>
            <w:r>
              <w:t>0</w:t>
            </w:r>
          </w:p>
        </w:tc>
        <w:tc>
          <w:tcPr>
            <w:tcW w:w="283" w:type="dxa"/>
          </w:tcPr>
          <w:p w14:paraId="5B311F99" w14:textId="77777777" w:rsidR="00FE24AB" w:rsidRDefault="00FE24AB" w:rsidP="00FE24AB">
            <w:pPr>
              <w:pStyle w:val="TAC"/>
            </w:pPr>
            <w:r>
              <w:t>0</w:t>
            </w:r>
          </w:p>
        </w:tc>
        <w:tc>
          <w:tcPr>
            <w:tcW w:w="283" w:type="dxa"/>
          </w:tcPr>
          <w:p w14:paraId="06960FF8" w14:textId="77777777" w:rsidR="00FE24AB" w:rsidRPr="005F7EB0" w:rsidRDefault="00FE24AB" w:rsidP="00FE24AB">
            <w:pPr>
              <w:pStyle w:val="TAC"/>
            </w:pPr>
            <w:r w:rsidRPr="005F7EB0">
              <w:t>0</w:t>
            </w:r>
          </w:p>
        </w:tc>
        <w:tc>
          <w:tcPr>
            <w:tcW w:w="284" w:type="dxa"/>
          </w:tcPr>
          <w:p w14:paraId="45EF5956" w14:textId="77777777" w:rsidR="00FE24AB" w:rsidRDefault="00FE24AB" w:rsidP="00FE24AB">
            <w:pPr>
              <w:pStyle w:val="TAC"/>
            </w:pPr>
            <w:r>
              <w:t>0</w:t>
            </w:r>
          </w:p>
        </w:tc>
        <w:tc>
          <w:tcPr>
            <w:tcW w:w="284" w:type="dxa"/>
          </w:tcPr>
          <w:p w14:paraId="0A431395" w14:textId="77777777" w:rsidR="00FE24AB" w:rsidRDefault="00FE24AB" w:rsidP="00FE24AB">
            <w:pPr>
              <w:pStyle w:val="TAC"/>
            </w:pPr>
            <w:r>
              <w:t>1</w:t>
            </w:r>
          </w:p>
        </w:tc>
        <w:tc>
          <w:tcPr>
            <w:tcW w:w="284" w:type="dxa"/>
          </w:tcPr>
          <w:p w14:paraId="4A52FEB7" w14:textId="77777777" w:rsidR="00FE24AB" w:rsidRDefault="00FE24AB" w:rsidP="00FE24AB">
            <w:pPr>
              <w:pStyle w:val="TAC"/>
            </w:pPr>
            <w:r>
              <w:t>0</w:t>
            </w:r>
          </w:p>
        </w:tc>
        <w:tc>
          <w:tcPr>
            <w:tcW w:w="284" w:type="dxa"/>
          </w:tcPr>
          <w:p w14:paraId="6D02862C" w14:textId="77777777" w:rsidR="00FE24AB" w:rsidRDefault="00FE24AB" w:rsidP="00FE24AB">
            <w:pPr>
              <w:pStyle w:val="TAC"/>
            </w:pPr>
            <w:r>
              <w:t>0</w:t>
            </w:r>
          </w:p>
        </w:tc>
        <w:tc>
          <w:tcPr>
            <w:tcW w:w="709" w:type="dxa"/>
          </w:tcPr>
          <w:p w14:paraId="14E24212" w14:textId="77777777" w:rsidR="00FE24AB" w:rsidRPr="00E65079" w:rsidRDefault="00FE24AB" w:rsidP="00FE24AB">
            <w:pPr>
              <w:pStyle w:val="TAL"/>
            </w:pPr>
          </w:p>
        </w:tc>
        <w:tc>
          <w:tcPr>
            <w:tcW w:w="4108" w:type="dxa"/>
          </w:tcPr>
          <w:p w14:paraId="470D5839" w14:textId="77777777" w:rsidR="00FE24AB" w:rsidRPr="00E65079" w:rsidRDefault="00FE24AB" w:rsidP="00FE24AB">
            <w:pPr>
              <w:pStyle w:val="TAL"/>
            </w:pPr>
            <w:r>
              <w:t>SUPL</w:t>
            </w:r>
          </w:p>
        </w:tc>
      </w:tr>
      <w:tr w:rsidR="00FE24AB" w:rsidRPr="005F7EB0" w14:paraId="231911FA" w14:textId="77777777" w:rsidTr="00FE24AB">
        <w:trPr>
          <w:gridAfter w:val="2"/>
          <w:wAfter w:w="55" w:type="dxa"/>
          <w:jc w:val="center"/>
        </w:trPr>
        <w:tc>
          <w:tcPr>
            <w:tcW w:w="286" w:type="dxa"/>
            <w:gridSpan w:val="2"/>
          </w:tcPr>
          <w:p w14:paraId="6998DF62" w14:textId="77777777" w:rsidR="00FE24AB" w:rsidRPr="005F7EB0" w:rsidRDefault="00FE24AB" w:rsidP="00FE24AB">
            <w:pPr>
              <w:pStyle w:val="TAC"/>
            </w:pPr>
            <w:r w:rsidRPr="005F7EB0">
              <w:t>0</w:t>
            </w:r>
          </w:p>
        </w:tc>
        <w:tc>
          <w:tcPr>
            <w:tcW w:w="287" w:type="dxa"/>
          </w:tcPr>
          <w:p w14:paraId="28BEA698" w14:textId="77777777" w:rsidR="00FE24AB" w:rsidRDefault="00FE24AB" w:rsidP="00FE24AB">
            <w:pPr>
              <w:pStyle w:val="TAC"/>
            </w:pPr>
            <w:r>
              <w:t>0</w:t>
            </w:r>
          </w:p>
        </w:tc>
        <w:tc>
          <w:tcPr>
            <w:tcW w:w="283" w:type="dxa"/>
          </w:tcPr>
          <w:p w14:paraId="3509CF97" w14:textId="77777777" w:rsidR="00FE24AB" w:rsidRDefault="00FE24AB" w:rsidP="00FE24AB">
            <w:pPr>
              <w:pStyle w:val="TAC"/>
            </w:pPr>
            <w:r>
              <w:t>0</w:t>
            </w:r>
          </w:p>
        </w:tc>
        <w:tc>
          <w:tcPr>
            <w:tcW w:w="283" w:type="dxa"/>
          </w:tcPr>
          <w:p w14:paraId="546D9A70" w14:textId="77777777" w:rsidR="00FE24AB" w:rsidRPr="005F7EB0" w:rsidRDefault="00FE24AB" w:rsidP="00FE24AB">
            <w:pPr>
              <w:pStyle w:val="TAC"/>
            </w:pPr>
            <w:r w:rsidRPr="005F7EB0">
              <w:t>0</w:t>
            </w:r>
          </w:p>
        </w:tc>
        <w:tc>
          <w:tcPr>
            <w:tcW w:w="284" w:type="dxa"/>
          </w:tcPr>
          <w:p w14:paraId="0BCA9893" w14:textId="77777777" w:rsidR="00FE24AB" w:rsidRDefault="00FE24AB" w:rsidP="00FE24AB">
            <w:pPr>
              <w:pStyle w:val="TAC"/>
            </w:pPr>
            <w:r>
              <w:t>1</w:t>
            </w:r>
          </w:p>
        </w:tc>
        <w:tc>
          <w:tcPr>
            <w:tcW w:w="284" w:type="dxa"/>
          </w:tcPr>
          <w:p w14:paraId="764C09BA" w14:textId="77777777" w:rsidR="00FE24AB" w:rsidRDefault="00FE24AB" w:rsidP="00FE24AB">
            <w:pPr>
              <w:pStyle w:val="TAC"/>
            </w:pPr>
            <w:r>
              <w:t>0</w:t>
            </w:r>
          </w:p>
        </w:tc>
        <w:tc>
          <w:tcPr>
            <w:tcW w:w="284" w:type="dxa"/>
          </w:tcPr>
          <w:p w14:paraId="5E1E2BF7" w14:textId="77777777" w:rsidR="00FE24AB" w:rsidRDefault="00FE24AB" w:rsidP="00FE24AB">
            <w:pPr>
              <w:pStyle w:val="TAC"/>
            </w:pPr>
            <w:r>
              <w:t>0</w:t>
            </w:r>
          </w:p>
        </w:tc>
        <w:tc>
          <w:tcPr>
            <w:tcW w:w="284" w:type="dxa"/>
          </w:tcPr>
          <w:p w14:paraId="46898543" w14:textId="77777777" w:rsidR="00FE24AB" w:rsidRDefault="00FE24AB" w:rsidP="00FE24AB">
            <w:pPr>
              <w:pStyle w:val="TAC"/>
            </w:pPr>
            <w:r>
              <w:t>0</w:t>
            </w:r>
          </w:p>
        </w:tc>
        <w:tc>
          <w:tcPr>
            <w:tcW w:w="709" w:type="dxa"/>
          </w:tcPr>
          <w:p w14:paraId="24CA2FB6" w14:textId="77777777" w:rsidR="00FE24AB" w:rsidRPr="00E65079" w:rsidRDefault="00FE24AB" w:rsidP="00FE24AB">
            <w:pPr>
              <w:pStyle w:val="TAL"/>
            </w:pPr>
          </w:p>
        </w:tc>
        <w:tc>
          <w:tcPr>
            <w:tcW w:w="4108" w:type="dxa"/>
          </w:tcPr>
          <w:p w14:paraId="7B9520D2" w14:textId="77777777" w:rsidR="00FE24AB" w:rsidRPr="00E65079" w:rsidRDefault="00FE24AB" w:rsidP="00FE24AB">
            <w:pPr>
              <w:pStyle w:val="TAL"/>
            </w:pPr>
            <w:r w:rsidRPr="00552775">
              <w:rPr>
                <w:lang w:val="fr-FR"/>
              </w:rPr>
              <w:t>Internet</w:t>
            </w:r>
          </w:p>
        </w:tc>
      </w:tr>
      <w:tr w:rsidR="00FE24AB" w:rsidRPr="005F7EB0" w14:paraId="09B474F7" w14:textId="77777777" w:rsidTr="00FE24AB">
        <w:trPr>
          <w:gridAfter w:val="2"/>
          <w:wAfter w:w="55" w:type="dxa"/>
          <w:jc w:val="center"/>
        </w:trPr>
        <w:tc>
          <w:tcPr>
            <w:tcW w:w="286" w:type="dxa"/>
            <w:gridSpan w:val="2"/>
          </w:tcPr>
          <w:p w14:paraId="13D356B3" w14:textId="77777777" w:rsidR="00FE24AB" w:rsidRPr="005F7EB0" w:rsidRDefault="00FE24AB" w:rsidP="00FE24AB">
            <w:pPr>
              <w:pStyle w:val="TAC"/>
            </w:pPr>
            <w:r>
              <w:t>0</w:t>
            </w:r>
          </w:p>
        </w:tc>
        <w:tc>
          <w:tcPr>
            <w:tcW w:w="287" w:type="dxa"/>
          </w:tcPr>
          <w:p w14:paraId="2DB1D151" w14:textId="77777777" w:rsidR="00FE24AB" w:rsidRDefault="00FE24AB" w:rsidP="00FE24AB">
            <w:pPr>
              <w:pStyle w:val="TAC"/>
            </w:pPr>
            <w:r>
              <w:t>0</w:t>
            </w:r>
          </w:p>
        </w:tc>
        <w:tc>
          <w:tcPr>
            <w:tcW w:w="283" w:type="dxa"/>
          </w:tcPr>
          <w:p w14:paraId="19B7E46C" w14:textId="77777777" w:rsidR="00FE24AB" w:rsidRDefault="00FE24AB" w:rsidP="00FE24AB">
            <w:pPr>
              <w:pStyle w:val="TAC"/>
            </w:pPr>
            <w:r>
              <w:t>1</w:t>
            </w:r>
          </w:p>
        </w:tc>
        <w:tc>
          <w:tcPr>
            <w:tcW w:w="283" w:type="dxa"/>
          </w:tcPr>
          <w:p w14:paraId="3EC2CE76" w14:textId="77777777" w:rsidR="00FE24AB" w:rsidRPr="005F7EB0" w:rsidRDefault="00FE24AB" w:rsidP="00FE24AB">
            <w:pPr>
              <w:pStyle w:val="TAC"/>
            </w:pPr>
            <w:r w:rsidRPr="005F7EB0">
              <w:t>0</w:t>
            </w:r>
          </w:p>
        </w:tc>
        <w:tc>
          <w:tcPr>
            <w:tcW w:w="284" w:type="dxa"/>
          </w:tcPr>
          <w:p w14:paraId="52776CCB" w14:textId="77777777" w:rsidR="00FE24AB" w:rsidRDefault="00FE24AB" w:rsidP="00FE24AB">
            <w:pPr>
              <w:pStyle w:val="TAC"/>
            </w:pPr>
            <w:r>
              <w:t>0</w:t>
            </w:r>
          </w:p>
        </w:tc>
        <w:tc>
          <w:tcPr>
            <w:tcW w:w="284" w:type="dxa"/>
          </w:tcPr>
          <w:p w14:paraId="4A957F1D" w14:textId="77777777" w:rsidR="00FE24AB" w:rsidRDefault="00FE24AB" w:rsidP="00FE24AB">
            <w:pPr>
              <w:pStyle w:val="TAC"/>
            </w:pPr>
            <w:r>
              <w:t>0</w:t>
            </w:r>
          </w:p>
        </w:tc>
        <w:tc>
          <w:tcPr>
            <w:tcW w:w="284" w:type="dxa"/>
          </w:tcPr>
          <w:p w14:paraId="643A4D6E" w14:textId="77777777" w:rsidR="00FE24AB" w:rsidRDefault="00FE24AB" w:rsidP="00FE24AB">
            <w:pPr>
              <w:pStyle w:val="TAC"/>
            </w:pPr>
            <w:r>
              <w:t>0</w:t>
            </w:r>
          </w:p>
        </w:tc>
        <w:tc>
          <w:tcPr>
            <w:tcW w:w="284" w:type="dxa"/>
          </w:tcPr>
          <w:p w14:paraId="2BB96342" w14:textId="77777777" w:rsidR="00FE24AB" w:rsidRDefault="00FE24AB" w:rsidP="00FE24AB">
            <w:pPr>
              <w:pStyle w:val="TAC"/>
            </w:pPr>
            <w:r>
              <w:t>0</w:t>
            </w:r>
          </w:p>
        </w:tc>
        <w:tc>
          <w:tcPr>
            <w:tcW w:w="709" w:type="dxa"/>
          </w:tcPr>
          <w:p w14:paraId="02219CD8" w14:textId="77777777" w:rsidR="00FE24AB" w:rsidRPr="00E65079" w:rsidRDefault="00FE24AB" w:rsidP="00FE24AB">
            <w:pPr>
              <w:pStyle w:val="TAL"/>
            </w:pPr>
          </w:p>
        </w:tc>
        <w:tc>
          <w:tcPr>
            <w:tcW w:w="4108" w:type="dxa"/>
          </w:tcPr>
          <w:p w14:paraId="5E8AB0FB" w14:textId="77777777" w:rsidR="00FE24AB" w:rsidRPr="00E65079" w:rsidRDefault="00FE24AB" w:rsidP="00FE24AB">
            <w:pPr>
              <w:pStyle w:val="TAL"/>
            </w:pPr>
          </w:p>
        </w:tc>
      </w:tr>
      <w:tr w:rsidR="00FE24AB" w:rsidRPr="00E65079" w14:paraId="5B363D38" w14:textId="77777777" w:rsidTr="00FE24AB">
        <w:trPr>
          <w:gridAfter w:val="2"/>
          <w:wAfter w:w="55" w:type="dxa"/>
          <w:jc w:val="center"/>
        </w:trPr>
        <w:tc>
          <w:tcPr>
            <w:tcW w:w="2275" w:type="dxa"/>
            <w:gridSpan w:val="9"/>
          </w:tcPr>
          <w:p w14:paraId="6AF7E1CC" w14:textId="77777777" w:rsidR="00FE24AB" w:rsidRDefault="00FE24AB" w:rsidP="00FE24AB">
            <w:pPr>
              <w:pStyle w:val="TAC"/>
            </w:pPr>
            <w:r>
              <w:t>to</w:t>
            </w:r>
          </w:p>
        </w:tc>
        <w:tc>
          <w:tcPr>
            <w:tcW w:w="709" w:type="dxa"/>
          </w:tcPr>
          <w:p w14:paraId="429E468C" w14:textId="77777777" w:rsidR="00FE24AB" w:rsidRPr="00E65079" w:rsidRDefault="00FE24AB" w:rsidP="00FE24AB">
            <w:pPr>
              <w:pStyle w:val="TAL"/>
            </w:pPr>
          </w:p>
        </w:tc>
        <w:tc>
          <w:tcPr>
            <w:tcW w:w="4108" w:type="dxa"/>
          </w:tcPr>
          <w:p w14:paraId="4D053104" w14:textId="77777777" w:rsidR="00FE24AB" w:rsidRPr="00E65079" w:rsidRDefault="00FE24AB" w:rsidP="00FE24AB">
            <w:pPr>
              <w:pStyle w:val="TAL"/>
            </w:pPr>
            <w:r w:rsidRPr="00423BA9">
              <w:t xml:space="preserve">Operator specific connection </w:t>
            </w:r>
            <w:r>
              <w:t>capabilities (NOTE 15)</w:t>
            </w:r>
          </w:p>
        </w:tc>
      </w:tr>
      <w:tr w:rsidR="00FE24AB" w:rsidRPr="00E65079" w14:paraId="7DE639A3" w14:textId="77777777" w:rsidTr="00FE24AB">
        <w:trPr>
          <w:gridAfter w:val="2"/>
          <w:wAfter w:w="55" w:type="dxa"/>
          <w:jc w:val="center"/>
        </w:trPr>
        <w:tc>
          <w:tcPr>
            <w:tcW w:w="286" w:type="dxa"/>
            <w:gridSpan w:val="2"/>
          </w:tcPr>
          <w:p w14:paraId="4AD77438" w14:textId="77777777" w:rsidR="00FE24AB" w:rsidRPr="005F7EB0" w:rsidRDefault="00FE24AB" w:rsidP="00FE24AB">
            <w:pPr>
              <w:pStyle w:val="TAC"/>
            </w:pPr>
            <w:r>
              <w:t>1</w:t>
            </w:r>
          </w:p>
        </w:tc>
        <w:tc>
          <w:tcPr>
            <w:tcW w:w="287" w:type="dxa"/>
          </w:tcPr>
          <w:p w14:paraId="4692713E" w14:textId="77777777" w:rsidR="00FE24AB" w:rsidRDefault="00FE24AB" w:rsidP="00FE24AB">
            <w:pPr>
              <w:pStyle w:val="TAC"/>
            </w:pPr>
            <w:r>
              <w:t>0</w:t>
            </w:r>
          </w:p>
        </w:tc>
        <w:tc>
          <w:tcPr>
            <w:tcW w:w="283" w:type="dxa"/>
          </w:tcPr>
          <w:p w14:paraId="7B0F3CC0" w14:textId="77777777" w:rsidR="00FE24AB" w:rsidRDefault="00FE24AB" w:rsidP="00FE24AB">
            <w:pPr>
              <w:pStyle w:val="TAC"/>
            </w:pPr>
            <w:r>
              <w:t>1</w:t>
            </w:r>
          </w:p>
        </w:tc>
        <w:tc>
          <w:tcPr>
            <w:tcW w:w="283" w:type="dxa"/>
          </w:tcPr>
          <w:p w14:paraId="129A7ACD" w14:textId="77777777" w:rsidR="00FE24AB" w:rsidRPr="005F7EB0" w:rsidRDefault="00FE24AB" w:rsidP="00FE24AB">
            <w:pPr>
              <w:pStyle w:val="TAC"/>
            </w:pPr>
            <w:r>
              <w:t>0</w:t>
            </w:r>
          </w:p>
        </w:tc>
        <w:tc>
          <w:tcPr>
            <w:tcW w:w="284" w:type="dxa"/>
          </w:tcPr>
          <w:p w14:paraId="4B65D76C" w14:textId="77777777" w:rsidR="00FE24AB" w:rsidRDefault="00FE24AB" w:rsidP="00FE24AB">
            <w:pPr>
              <w:pStyle w:val="TAC"/>
            </w:pPr>
            <w:r>
              <w:t>0</w:t>
            </w:r>
          </w:p>
        </w:tc>
        <w:tc>
          <w:tcPr>
            <w:tcW w:w="284" w:type="dxa"/>
          </w:tcPr>
          <w:p w14:paraId="1D0638FB" w14:textId="77777777" w:rsidR="00FE24AB" w:rsidRDefault="00FE24AB" w:rsidP="00FE24AB">
            <w:pPr>
              <w:pStyle w:val="TAC"/>
            </w:pPr>
            <w:r>
              <w:t>0</w:t>
            </w:r>
          </w:p>
        </w:tc>
        <w:tc>
          <w:tcPr>
            <w:tcW w:w="284" w:type="dxa"/>
          </w:tcPr>
          <w:p w14:paraId="12C4BA7F" w14:textId="77777777" w:rsidR="00FE24AB" w:rsidRDefault="00FE24AB" w:rsidP="00FE24AB">
            <w:pPr>
              <w:pStyle w:val="TAC"/>
            </w:pPr>
            <w:r>
              <w:t>0</w:t>
            </w:r>
          </w:p>
        </w:tc>
        <w:tc>
          <w:tcPr>
            <w:tcW w:w="284" w:type="dxa"/>
          </w:tcPr>
          <w:p w14:paraId="20334E4A" w14:textId="77777777" w:rsidR="00FE24AB" w:rsidRDefault="00FE24AB" w:rsidP="00FE24AB">
            <w:pPr>
              <w:pStyle w:val="TAC"/>
            </w:pPr>
            <w:r>
              <w:t>0</w:t>
            </w:r>
          </w:p>
        </w:tc>
        <w:tc>
          <w:tcPr>
            <w:tcW w:w="709" w:type="dxa"/>
          </w:tcPr>
          <w:p w14:paraId="6B4F308A" w14:textId="77777777" w:rsidR="00FE24AB" w:rsidRPr="00E65079" w:rsidRDefault="00FE24AB" w:rsidP="00FE24AB">
            <w:pPr>
              <w:pStyle w:val="TAL"/>
            </w:pPr>
          </w:p>
        </w:tc>
        <w:tc>
          <w:tcPr>
            <w:tcW w:w="4108" w:type="dxa"/>
          </w:tcPr>
          <w:p w14:paraId="58061F28" w14:textId="77777777" w:rsidR="00FE24AB" w:rsidRPr="00E65079" w:rsidRDefault="00FE24AB" w:rsidP="00FE24AB">
            <w:pPr>
              <w:pStyle w:val="TAL"/>
            </w:pPr>
          </w:p>
        </w:tc>
      </w:tr>
      <w:tr w:rsidR="00FE24AB" w:rsidRPr="00E65079" w14:paraId="1B7DD236" w14:textId="77777777" w:rsidTr="00FE24AB">
        <w:trPr>
          <w:gridAfter w:val="2"/>
          <w:wAfter w:w="55" w:type="dxa"/>
          <w:jc w:val="center"/>
        </w:trPr>
        <w:tc>
          <w:tcPr>
            <w:tcW w:w="286" w:type="dxa"/>
            <w:gridSpan w:val="2"/>
          </w:tcPr>
          <w:p w14:paraId="043E28F1" w14:textId="77777777" w:rsidR="00FE24AB" w:rsidRDefault="00FE24AB" w:rsidP="00FE24AB">
            <w:pPr>
              <w:pStyle w:val="TAC"/>
            </w:pPr>
            <w:r>
              <w:t>1</w:t>
            </w:r>
          </w:p>
        </w:tc>
        <w:tc>
          <w:tcPr>
            <w:tcW w:w="287" w:type="dxa"/>
          </w:tcPr>
          <w:p w14:paraId="5FB54971" w14:textId="77777777" w:rsidR="00FE24AB" w:rsidRDefault="00FE24AB" w:rsidP="00FE24AB">
            <w:pPr>
              <w:pStyle w:val="TAC"/>
            </w:pPr>
            <w:r>
              <w:t>0</w:t>
            </w:r>
          </w:p>
        </w:tc>
        <w:tc>
          <w:tcPr>
            <w:tcW w:w="283" w:type="dxa"/>
          </w:tcPr>
          <w:p w14:paraId="48CF4E1D" w14:textId="77777777" w:rsidR="00FE24AB" w:rsidRDefault="00FE24AB" w:rsidP="00FE24AB">
            <w:pPr>
              <w:pStyle w:val="TAC"/>
            </w:pPr>
            <w:r>
              <w:t>1</w:t>
            </w:r>
          </w:p>
        </w:tc>
        <w:tc>
          <w:tcPr>
            <w:tcW w:w="283" w:type="dxa"/>
          </w:tcPr>
          <w:p w14:paraId="53F4951C" w14:textId="77777777" w:rsidR="00FE24AB" w:rsidRDefault="00FE24AB" w:rsidP="00FE24AB">
            <w:pPr>
              <w:pStyle w:val="TAC"/>
            </w:pPr>
            <w:r w:rsidRPr="005F7EB0">
              <w:t>0</w:t>
            </w:r>
          </w:p>
        </w:tc>
        <w:tc>
          <w:tcPr>
            <w:tcW w:w="284" w:type="dxa"/>
          </w:tcPr>
          <w:p w14:paraId="6909468F" w14:textId="77777777" w:rsidR="00FE24AB" w:rsidRDefault="00FE24AB" w:rsidP="00FE24AB">
            <w:pPr>
              <w:pStyle w:val="TAC"/>
            </w:pPr>
            <w:r>
              <w:t>0</w:t>
            </w:r>
          </w:p>
        </w:tc>
        <w:tc>
          <w:tcPr>
            <w:tcW w:w="284" w:type="dxa"/>
          </w:tcPr>
          <w:p w14:paraId="23E4D1AA" w14:textId="77777777" w:rsidR="00FE24AB" w:rsidRDefault="00FE24AB" w:rsidP="00FE24AB">
            <w:pPr>
              <w:pStyle w:val="TAC"/>
            </w:pPr>
            <w:r>
              <w:t>0</w:t>
            </w:r>
          </w:p>
        </w:tc>
        <w:tc>
          <w:tcPr>
            <w:tcW w:w="284" w:type="dxa"/>
          </w:tcPr>
          <w:p w14:paraId="1C4C27F3" w14:textId="77777777" w:rsidR="00FE24AB" w:rsidRDefault="00FE24AB" w:rsidP="00FE24AB">
            <w:pPr>
              <w:pStyle w:val="TAC"/>
            </w:pPr>
            <w:r>
              <w:t>0</w:t>
            </w:r>
          </w:p>
        </w:tc>
        <w:tc>
          <w:tcPr>
            <w:tcW w:w="284" w:type="dxa"/>
          </w:tcPr>
          <w:p w14:paraId="30A549CE" w14:textId="77777777" w:rsidR="00FE24AB" w:rsidRDefault="00FE24AB" w:rsidP="00FE24AB">
            <w:pPr>
              <w:pStyle w:val="TAC"/>
            </w:pPr>
            <w:r>
              <w:t>1</w:t>
            </w:r>
          </w:p>
        </w:tc>
        <w:tc>
          <w:tcPr>
            <w:tcW w:w="709" w:type="dxa"/>
          </w:tcPr>
          <w:p w14:paraId="500D23F9" w14:textId="77777777" w:rsidR="00FE24AB" w:rsidRPr="00E65079" w:rsidRDefault="00FE24AB" w:rsidP="00FE24AB">
            <w:pPr>
              <w:pStyle w:val="TAL"/>
            </w:pPr>
          </w:p>
        </w:tc>
        <w:tc>
          <w:tcPr>
            <w:tcW w:w="4108" w:type="dxa"/>
          </w:tcPr>
          <w:p w14:paraId="2329F3E1" w14:textId="77777777" w:rsidR="00FE24AB" w:rsidRPr="00E65079" w:rsidRDefault="00FE24AB" w:rsidP="00FE24AB">
            <w:pPr>
              <w:pStyle w:val="TAL"/>
            </w:pPr>
            <w:proofErr w:type="spellStart"/>
            <w:r>
              <w:t>IoT</w:t>
            </w:r>
            <w:proofErr w:type="spellEnd"/>
            <w:r>
              <w:t xml:space="preserve"> delay-tolerant (NOTE 14)</w:t>
            </w:r>
          </w:p>
        </w:tc>
      </w:tr>
      <w:tr w:rsidR="00FE24AB" w:rsidRPr="00E65079" w14:paraId="2EFDB919" w14:textId="77777777" w:rsidTr="00FE24AB">
        <w:trPr>
          <w:gridAfter w:val="2"/>
          <w:wAfter w:w="55" w:type="dxa"/>
          <w:jc w:val="center"/>
        </w:trPr>
        <w:tc>
          <w:tcPr>
            <w:tcW w:w="286" w:type="dxa"/>
            <w:gridSpan w:val="2"/>
          </w:tcPr>
          <w:p w14:paraId="44F6226E" w14:textId="77777777" w:rsidR="00FE24AB" w:rsidRDefault="00FE24AB" w:rsidP="00FE24AB">
            <w:pPr>
              <w:pStyle w:val="TAC"/>
            </w:pPr>
            <w:r>
              <w:t>1</w:t>
            </w:r>
          </w:p>
        </w:tc>
        <w:tc>
          <w:tcPr>
            <w:tcW w:w="287" w:type="dxa"/>
          </w:tcPr>
          <w:p w14:paraId="3193B45F" w14:textId="77777777" w:rsidR="00FE24AB" w:rsidRDefault="00FE24AB" w:rsidP="00FE24AB">
            <w:pPr>
              <w:pStyle w:val="TAC"/>
            </w:pPr>
            <w:r>
              <w:t>0</w:t>
            </w:r>
          </w:p>
        </w:tc>
        <w:tc>
          <w:tcPr>
            <w:tcW w:w="283" w:type="dxa"/>
          </w:tcPr>
          <w:p w14:paraId="0A7B7542" w14:textId="77777777" w:rsidR="00FE24AB" w:rsidRDefault="00FE24AB" w:rsidP="00FE24AB">
            <w:pPr>
              <w:pStyle w:val="TAC"/>
            </w:pPr>
            <w:r>
              <w:t>1</w:t>
            </w:r>
          </w:p>
        </w:tc>
        <w:tc>
          <w:tcPr>
            <w:tcW w:w="283" w:type="dxa"/>
          </w:tcPr>
          <w:p w14:paraId="3D4E2929" w14:textId="77777777" w:rsidR="00FE24AB" w:rsidRDefault="00FE24AB" w:rsidP="00FE24AB">
            <w:pPr>
              <w:pStyle w:val="TAC"/>
            </w:pPr>
            <w:r w:rsidRPr="005F7EB0">
              <w:t>0</w:t>
            </w:r>
          </w:p>
        </w:tc>
        <w:tc>
          <w:tcPr>
            <w:tcW w:w="284" w:type="dxa"/>
          </w:tcPr>
          <w:p w14:paraId="7A8DEEF8" w14:textId="77777777" w:rsidR="00FE24AB" w:rsidRDefault="00FE24AB" w:rsidP="00FE24AB">
            <w:pPr>
              <w:pStyle w:val="TAC"/>
            </w:pPr>
            <w:r>
              <w:t>0</w:t>
            </w:r>
          </w:p>
        </w:tc>
        <w:tc>
          <w:tcPr>
            <w:tcW w:w="284" w:type="dxa"/>
          </w:tcPr>
          <w:p w14:paraId="3215A192" w14:textId="77777777" w:rsidR="00FE24AB" w:rsidRDefault="00FE24AB" w:rsidP="00FE24AB">
            <w:pPr>
              <w:pStyle w:val="TAC"/>
            </w:pPr>
            <w:r>
              <w:t>0</w:t>
            </w:r>
          </w:p>
        </w:tc>
        <w:tc>
          <w:tcPr>
            <w:tcW w:w="284" w:type="dxa"/>
          </w:tcPr>
          <w:p w14:paraId="02E43316" w14:textId="77777777" w:rsidR="00FE24AB" w:rsidRDefault="00FE24AB" w:rsidP="00FE24AB">
            <w:pPr>
              <w:pStyle w:val="TAC"/>
            </w:pPr>
            <w:r>
              <w:t>1</w:t>
            </w:r>
          </w:p>
        </w:tc>
        <w:tc>
          <w:tcPr>
            <w:tcW w:w="284" w:type="dxa"/>
          </w:tcPr>
          <w:p w14:paraId="07888CB1" w14:textId="77777777" w:rsidR="00FE24AB" w:rsidRDefault="00FE24AB" w:rsidP="00FE24AB">
            <w:pPr>
              <w:pStyle w:val="TAC"/>
            </w:pPr>
            <w:r>
              <w:t>0</w:t>
            </w:r>
          </w:p>
        </w:tc>
        <w:tc>
          <w:tcPr>
            <w:tcW w:w="709" w:type="dxa"/>
          </w:tcPr>
          <w:p w14:paraId="1C8A1089" w14:textId="77777777" w:rsidR="00FE24AB" w:rsidRPr="00E65079" w:rsidRDefault="00FE24AB" w:rsidP="00FE24AB">
            <w:pPr>
              <w:pStyle w:val="TAL"/>
            </w:pPr>
          </w:p>
        </w:tc>
        <w:tc>
          <w:tcPr>
            <w:tcW w:w="4108" w:type="dxa"/>
          </w:tcPr>
          <w:p w14:paraId="77A92502" w14:textId="77777777" w:rsidR="00FE24AB" w:rsidRPr="00E65079" w:rsidRDefault="00FE24AB" w:rsidP="00FE24AB">
            <w:pPr>
              <w:pStyle w:val="TAL"/>
            </w:pPr>
            <w:proofErr w:type="spellStart"/>
            <w:r>
              <w:t>IoT</w:t>
            </w:r>
            <w:proofErr w:type="spellEnd"/>
            <w:r>
              <w:t xml:space="preserve"> non-delay-tolerant (NOTE 14)</w:t>
            </w:r>
          </w:p>
        </w:tc>
      </w:tr>
      <w:tr w:rsidR="00FE24AB" w:rsidRPr="00E65079" w14:paraId="3BD9D92A" w14:textId="77777777" w:rsidTr="00FE24AB">
        <w:trPr>
          <w:gridAfter w:val="2"/>
          <w:wAfter w:w="55" w:type="dxa"/>
          <w:jc w:val="center"/>
        </w:trPr>
        <w:tc>
          <w:tcPr>
            <w:tcW w:w="286" w:type="dxa"/>
            <w:gridSpan w:val="2"/>
          </w:tcPr>
          <w:p w14:paraId="56B2BD96" w14:textId="77777777" w:rsidR="00FE24AB" w:rsidRDefault="00FE24AB" w:rsidP="00FE24AB">
            <w:pPr>
              <w:pStyle w:val="TAC"/>
            </w:pPr>
            <w:r>
              <w:t>1</w:t>
            </w:r>
          </w:p>
        </w:tc>
        <w:tc>
          <w:tcPr>
            <w:tcW w:w="287" w:type="dxa"/>
          </w:tcPr>
          <w:p w14:paraId="2220049A" w14:textId="77777777" w:rsidR="00FE24AB" w:rsidRDefault="00FE24AB" w:rsidP="00FE24AB">
            <w:pPr>
              <w:pStyle w:val="TAC"/>
            </w:pPr>
            <w:r>
              <w:t>0</w:t>
            </w:r>
          </w:p>
        </w:tc>
        <w:tc>
          <w:tcPr>
            <w:tcW w:w="283" w:type="dxa"/>
          </w:tcPr>
          <w:p w14:paraId="415D4B02" w14:textId="77777777" w:rsidR="00FE24AB" w:rsidRDefault="00FE24AB" w:rsidP="00FE24AB">
            <w:pPr>
              <w:pStyle w:val="TAC"/>
            </w:pPr>
            <w:r>
              <w:t>1</w:t>
            </w:r>
          </w:p>
        </w:tc>
        <w:tc>
          <w:tcPr>
            <w:tcW w:w="283" w:type="dxa"/>
          </w:tcPr>
          <w:p w14:paraId="33135502" w14:textId="77777777" w:rsidR="00FE24AB" w:rsidRDefault="00FE24AB" w:rsidP="00FE24AB">
            <w:pPr>
              <w:pStyle w:val="TAC"/>
            </w:pPr>
            <w:r w:rsidRPr="005F7EB0">
              <w:t>0</w:t>
            </w:r>
          </w:p>
        </w:tc>
        <w:tc>
          <w:tcPr>
            <w:tcW w:w="284" w:type="dxa"/>
          </w:tcPr>
          <w:p w14:paraId="07B0F9EF" w14:textId="77777777" w:rsidR="00FE24AB" w:rsidRDefault="00FE24AB" w:rsidP="00FE24AB">
            <w:pPr>
              <w:pStyle w:val="TAC"/>
            </w:pPr>
            <w:r>
              <w:t>0</w:t>
            </w:r>
          </w:p>
        </w:tc>
        <w:tc>
          <w:tcPr>
            <w:tcW w:w="284" w:type="dxa"/>
          </w:tcPr>
          <w:p w14:paraId="2B70EEE3" w14:textId="77777777" w:rsidR="00FE24AB" w:rsidRDefault="00FE24AB" w:rsidP="00FE24AB">
            <w:pPr>
              <w:pStyle w:val="TAC"/>
            </w:pPr>
            <w:r>
              <w:t>0</w:t>
            </w:r>
          </w:p>
        </w:tc>
        <w:tc>
          <w:tcPr>
            <w:tcW w:w="284" w:type="dxa"/>
          </w:tcPr>
          <w:p w14:paraId="2689429F" w14:textId="77777777" w:rsidR="00FE24AB" w:rsidRDefault="00FE24AB" w:rsidP="00FE24AB">
            <w:pPr>
              <w:pStyle w:val="TAC"/>
            </w:pPr>
            <w:r>
              <w:t>1</w:t>
            </w:r>
          </w:p>
        </w:tc>
        <w:tc>
          <w:tcPr>
            <w:tcW w:w="284" w:type="dxa"/>
          </w:tcPr>
          <w:p w14:paraId="7ACDA487" w14:textId="77777777" w:rsidR="00FE24AB" w:rsidRDefault="00FE24AB" w:rsidP="00FE24AB">
            <w:pPr>
              <w:pStyle w:val="TAC"/>
            </w:pPr>
            <w:r>
              <w:t>1</w:t>
            </w:r>
          </w:p>
        </w:tc>
        <w:tc>
          <w:tcPr>
            <w:tcW w:w="709" w:type="dxa"/>
          </w:tcPr>
          <w:p w14:paraId="3E2DB5EC" w14:textId="77777777" w:rsidR="00FE24AB" w:rsidRPr="00E65079" w:rsidRDefault="00FE24AB" w:rsidP="00FE24AB">
            <w:pPr>
              <w:pStyle w:val="TAL"/>
            </w:pPr>
          </w:p>
        </w:tc>
        <w:tc>
          <w:tcPr>
            <w:tcW w:w="4108" w:type="dxa"/>
          </w:tcPr>
          <w:p w14:paraId="7AA8E158" w14:textId="77777777" w:rsidR="00FE24AB" w:rsidRPr="00E65079" w:rsidRDefault="00FE24AB" w:rsidP="00FE24AB">
            <w:pPr>
              <w:pStyle w:val="TAL"/>
            </w:pPr>
            <w:proofErr w:type="spellStart"/>
            <w:r>
              <w:rPr>
                <w:lang w:val="fr-FR"/>
              </w:rPr>
              <w:t>Downlink</w:t>
            </w:r>
            <w:proofErr w:type="spellEnd"/>
            <w:r>
              <w:rPr>
                <w:lang w:val="fr-FR"/>
              </w:rPr>
              <w:t xml:space="preserve"> streaming </w:t>
            </w:r>
            <w:r>
              <w:t>(NOTE 14)</w:t>
            </w:r>
          </w:p>
        </w:tc>
      </w:tr>
      <w:tr w:rsidR="00FE24AB" w:rsidRPr="00E65079" w14:paraId="4C8F5F34" w14:textId="77777777" w:rsidTr="00FE24AB">
        <w:trPr>
          <w:gridAfter w:val="2"/>
          <w:wAfter w:w="55" w:type="dxa"/>
          <w:jc w:val="center"/>
        </w:trPr>
        <w:tc>
          <w:tcPr>
            <w:tcW w:w="286" w:type="dxa"/>
            <w:gridSpan w:val="2"/>
          </w:tcPr>
          <w:p w14:paraId="2F6D0530" w14:textId="77777777" w:rsidR="00FE24AB" w:rsidRDefault="00FE24AB" w:rsidP="00FE24AB">
            <w:pPr>
              <w:pStyle w:val="TAC"/>
            </w:pPr>
            <w:r>
              <w:t>1</w:t>
            </w:r>
          </w:p>
        </w:tc>
        <w:tc>
          <w:tcPr>
            <w:tcW w:w="287" w:type="dxa"/>
          </w:tcPr>
          <w:p w14:paraId="046CCF9E" w14:textId="77777777" w:rsidR="00FE24AB" w:rsidRDefault="00FE24AB" w:rsidP="00FE24AB">
            <w:pPr>
              <w:pStyle w:val="TAC"/>
            </w:pPr>
            <w:r>
              <w:t>0</w:t>
            </w:r>
          </w:p>
        </w:tc>
        <w:tc>
          <w:tcPr>
            <w:tcW w:w="283" w:type="dxa"/>
          </w:tcPr>
          <w:p w14:paraId="5D659752" w14:textId="77777777" w:rsidR="00FE24AB" w:rsidRDefault="00FE24AB" w:rsidP="00FE24AB">
            <w:pPr>
              <w:pStyle w:val="TAC"/>
            </w:pPr>
            <w:r>
              <w:t>1</w:t>
            </w:r>
          </w:p>
        </w:tc>
        <w:tc>
          <w:tcPr>
            <w:tcW w:w="283" w:type="dxa"/>
          </w:tcPr>
          <w:p w14:paraId="1D6B041A" w14:textId="77777777" w:rsidR="00FE24AB" w:rsidRDefault="00FE24AB" w:rsidP="00FE24AB">
            <w:pPr>
              <w:pStyle w:val="TAC"/>
            </w:pPr>
            <w:r w:rsidRPr="005F7EB0">
              <w:t>0</w:t>
            </w:r>
          </w:p>
        </w:tc>
        <w:tc>
          <w:tcPr>
            <w:tcW w:w="284" w:type="dxa"/>
          </w:tcPr>
          <w:p w14:paraId="2D890EB9" w14:textId="77777777" w:rsidR="00FE24AB" w:rsidRDefault="00FE24AB" w:rsidP="00FE24AB">
            <w:pPr>
              <w:pStyle w:val="TAC"/>
            </w:pPr>
            <w:r>
              <w:t>0</w:t>
            </w:r>
          </w:p>
        </w:tc>
        <w:tc>
          <w:tcPr>
            <w:tcW w:w="284" w:type="dxa"/>
          </w:tcPr>
          <w:p w14:paraId="7E06884D" w14:textId="77777777" w:rsidR="00FE24AB" w:rsidRDefault="00FE24AB" w:rsidP="00FE24AB">
            <w:pPr>
              <w:pStyle w:val="TAC"/>
            </w:pPr>
            <w:r>
              <w:t>1</w:t>
            </w:r>
          </w:p>
        </w:tc>
        <w:tc>
          <w:tcPr>
            <w:tcW w:w="284" w:type="dxa"/>
          </w:tcPr>
          <w:p w14:paraId="5BA7DB8C" w14:textId="77777777" w:rsidR="00FE24AB" w:rsidRDefault="00FE24AB" w:rsidP="00FE24AB">
            <w:pPr>
              <w:pStyle w:val="TAC"/>
            </w:pPr>
            <w:r>
              <w:t>0</w:t>
            </w:r>
          </w:p>
        </w:tc>
        <w:tc>
          <w:tcPr>
            <w:tcW w:w="284" w:type="dxa"/>
          </w:tcPr>
          <w:p w14:paraId="519E6126" w14:textId="77777777" w:rsidR="00FE24AB" w:rsidRDefault="00FE24AB" w:rsidP="00FE24AB">
            <w:pPr>
              <w:pStyle w:val="TAC"/>
            </w:pPr>
            <w:r>
              <w:t>0</w:t>
            </w:r>
          </w:p>
        </w:tc>
        <w:tc>
          <w:tcPr>
            <w:tcW w:w="709" w:type="dxa"/>
          </w:tcPr>
          <w:p w14:paraId="4401E019" w14:textId="77777777" w:rsidR="00FE24AB" w:rsidRPr="00E65079" w:rsidRDefault="00FE24AB" w:rsidP="00FE24AB">
            <w:pPr>
              <w:pStyle w:val="TAL"/>
            </w:pPr>
          </w:p>
        </w:tc>
        <w:tc>
          <w:tcPr>
            <w:tcW w:w="4108" w:type="dxa"/>
          </w:tcPr>
          <w:p w14:paraId="16FEEB23" w14:textId="77777777" w:rsidR="00FE24AB" w:rsidRPr="00E65079" w:rsidRDefault="00FE24AB" w:rsidP="00FE24AB">
            <w:pPr>
              <w:pStyle w:val="TAL"/>
            </w:pPr>
            <w:proofErr w:type="spellStart"/>
            <w:r>
              <w:rPr>
                <w:lang w:val="fr-FR"/>
              </w:rPr>
              <w:t>Uplink</w:t>
            </w:r>
            <w:proofErr w:type="spellEnd"/>
            <w:r>
              <w:rPr>
                <w:lang w:val="fr-FR"/>
              </w:rPr>
              <w:t xml:space="preserve"> streaming </w:t>
            </w:r>
            <w:r>
              <w:t>(NOTE 14)</w:t>
            </w:r>
          </w:p>
        </w:tc>
      </w:tr>
      <w:tr w:rsidR="00FE24AB" w:rsidRPr="00E65079" w14:paraId="21C8CEC9" w14:textId="77777777" w:rsidTr="00FE24AB">
        <w:trPr>
          <w:gridAfter w:val="2"/>
          <w:wAfter w:w="55" w:type="dxa"/>
          <w:jc w:val="center"/>
        </w:trPr>
        <w:tc>
          <w:tcPr>
            <w:tcW w:w="286" w:type="dxa"/>
            <w:gridSpan w:val="2"/>
          </w:tcPr>
          <w:p w14:paraId="33441E4A" w14:textId="77777777" w:rsidR="00FE24AB" w:rsidRDefault="00FE24AB" w:rsidP="00FE24AB">
            <w:pPr>
              <w:pStyle w:val="TAC"/>
            </w:pPr>
            <w:r>
              <w:t>1</w:t>
            </w:r>
          </w:p>
        </w:tc>
        <w:tc>
          <w:tcPr>
            <w:tcW w:w="287" w:type="dxa"/>
          </w:tcPr>
          <w:p w14:paraId="574AD2E6" w14:textId="77777777" w:rsidR="00FE24AB" w:rsidRDefault="00FE24AB" w:rsidP="00FE24AB">
            <w:pPr>
              <w:pStyle w:val="TAC"/>
            </w:pPr>
            <w:r>
              <w:t>0</w:t>
            </w:r>
          </w:p>
        </w:tc>
        <w:tc>
          <w:tcPr>
            <w:tcW w:w="283" w:type="dxa"/>
          </w:tcPr>
          <w:p w14:paraId="6C89AF79" w14:textId="77777777" w:rsidR="00FE24AB" w:rsidRDefault="00FE24AB" w:rsidP="00FE24AB">
            <w:pPr>
              <w:pStyle w:val="TAC"/>
            </w:pPr>
            <w:r>
              <w:t>1</w:t>
            </w:r>
          </w:p>
        </w:tc>
        <w:tc>
          <w:tcPr>
            <w:tcW w:w="283" w:type="dxa"/>
          </w:tcPr>
          <w:p w14:paraId="791DA0B3" w14:textId="77777777" w:rsidR="00FE24AB" w:rsidRDefault="00FE24AB" w:rsidP="00FE24AB">
            <w:pPr>
              <w:pStyle w:val="TAC"/>
            </w:pPr>
            <w:r w:rsidRPr="005F7EB0">
              <w:t>0</w:t>
            </w:r>
          </w:p>
        </w:tc>
        <w:tc>
          <w:tcPr>
            <w:tcW w:w="284" w:type="dxa"/>
          </w:tcPr>
          <w:p w14:paraId="00AAFB07" w14:textId="77777777" w:rsidR="00FE24AB" w:rsidRDefault="00FE24AB" w:rsidP="00FE24AB">
            <w:pPr>
              <w:pStyle w:val="TAC"/>
            </w:pPr>
            <w:r>
              <w:t>0</w:t>
            </w:r>
          </w:p>
        </w:tc>
        <w:tc>
          <w:tcPr>
            <w:tcW w:w="284" w:type="dxa"/>
          </w:tcPr>
          <w:p w14:paraId="3A6CE2BB" w14:textId="77777777" w:rsidR="00FE24AB" w:rsidRDefault="00FE24AB" w:rsidP="00FE24AB">
            <w:pPr>
              <w:pStyle w:val="TAC"/>
            </w:pPr>
            <w:r>
              <w:t>1</w:t>
            </w:r>
          </w:p>
        </w:tc>
        <w:tc>
          <w:tcPr>
            <w:tcW w:w="284" w:type="dxa"/>
          </w:tcPr>
          <w:p w14:paraId="7E42F9B2" w14:textId="77777777" w:rsidR="00FE24AB" w:rsidRDefault="00FE24AB" w:rsidP="00FE24AB">
            <w:pPr>
              <w:pStyle w:val="TAC"/>
            </w:pPr>
            <w:r>
              <w:t>0</w:t>
            </w:r>
          </w:p>
        </w:tc>
        <w:tc>
          <w:tcPr>
            <w:tcW w:w="284" w:type="dxa"/>
          </w:tcPr>
          <w:p w14:paraId="6A721E31" w14:textId="77777777" w:rsidR="00FE24AB" w:rsidRDefault="00FE24AB" w:rsidP="00FE24AB">
            <w:pPr>
              <w:pStyle w:val="TAC"/>
            </w:pPr>
            <w:r>
              <w:t>1</w:t>
            </w:r>
          </w:p>
        </w:tc>
        <w:tc>
          <w:tcPr>
            <w:tcW w:w="709" w:type="dxa"/>
          </w:tcPr>
          <w:p w14:paraId="36FD39CF" w14:textId="77777777" w:rsidR="00FE24AB" w:rsidRPr="00E65079" w:rsidRDefault="00FE24AB" w:rsidP="00FE24AB">
            <w:pPr>
              <w:pStyle w:val="TAL"/>
            </w:pPr>
          </w:p>
        </w:tc>
        <w:tc>
          <w:tcPr>
            <w:tcW w:w="4108" w:type="dxa"/>
          </w:tcPr>
          <w:p w14:paraId="2B9F8547" w14:textId="77777777" w:rsidR="00FE24AB" w:rsidRPr="00E65079" w:rsidRDefault="00FE24AB" w:rsidP="00FE24AB">
            <w:pPr>
              <w:pStyle w:val="TAL"/>
            </w:pPr>
            <w:proofErr w:type="spellStart"/>
            <w:r>
              <w:rPr>
                <w:lang w:val="fr-FR"/>
              </w:rPr>
              <w:t>Vehicular</w:t>
            </w:r>
            <w:proofErr w:type="spellEnd"/>
            <w:r>
              <w:rPr>
                <w:lang w:val="fr-FR"/>
              </w:rPr>
              <w:t xml:space="preserve"> communications </w:t>
            </w:r>
            <w:r>
              <w:t>(NOTE 14)</w:t>
            </w:r>
          </w:p>
        </w:tc>
      </w:tr>
      <w:tr w:rsidR="00FE24AB" w:rsidRPr="00E65079" w14:paraId="1C92234B" w14:textId="77777777" w:rsidTr="00FE24AB">
        <w:trPr>
          <w:gridAfter w:val="2"/>
          <w:wAfter w:w="55" w:type="dxa"/>
          <w:jc w:val="center"/>
        </w:trPr>
        <w:tc>
          <w:tcPr>
            <w:tcW w:w="286" w:type="dxa"/>
            <w:gridSpan w:val="2"/>
          </w:tcPr>
          <w:p w14:paraId="2FB1AE44" w14:textId="77777777" w:rsidR="00FE24AB" w:rsidRDefault="00FE24AB" w:rsidP="00FE24AB">
            <w:pPr>
              <w:pStyle w:val="TAC"/>
            </w:pPr>
            <w:r>
              <w:t>1</w:t>
            </w:r>
          </w:p>
        </w:tc>
        <w:tc>
          <w:tcPr>
            <w:tcW w:w="287" w:type="dxa"/>
          </w:tcPr>
          <w:p w14:paraId="4E7737DA" w14:textId="77777777" w:rsidR="00FE24AB" w:rsidRDefault="00FE24AB" w:rsidP="00FE24AB">
            <w:pPr>
              <w:pStyle w:val="TAC"/>
            </w:pPr>
            <w:r>
              <w:t>0</w:t>
            </w:r>
          </w:p>
        </w:tc>
        <w:tc>
          <w:tcPr>
            <w:tcW w:w="283" w:type="dxa"/>
          </w:tcPr>
          <w:p w14:paraId="4EA6752B" w14:textId="77777777" w:rsidR="00FE24AB" w:rsidRDefault="00FE24AB" w:rsidP="00FE24AB">
            <w:pPr>
              <w:pStyle w:val="TAC"/>
            </w:pPr>
            <w:r>
              <w:t>1</w:t>
            </w:r>
          </w:p>
        </w:tc>
        <w:tc>
          <w:tcPr>
            <w:tcW w:w="283" w:type="dxa"/>
          </w:tcPr>
          <w:p w14:paraId="62E9DDB1" w14:textId="77777777" w:rsidR="00FE24AB" w:rsidRDefault="00FE24AB" w:rsidP="00FE24AB">
            <w:pPr>
              <w:pStyle w:val="TAC"/>
            </w:pPr>
            <w:r w:rsidRPr="005F7EB0">
              <w:t>0</w:t>
            </w:r>
          </w:p>
        </w:tc>
        <w:tc>
          <w:tcPr>
            <w:tcW w:w="284" w:type="dxa"/>
          </w:tcPr>
          <w:p w14:paraId="40EABECB" w14:textId="77777777" w:rsidR="00FE24AB" w:rsidRDefault="00FE24AB" w:rsidP="00FE24AB">
            <w:pPr>
              <w:pStyle w:val="TAC"/>
            </w:pPr>
            <w:r>
              <w:t>0</w:t>
            </w:r>
          </w:p>
        </w:tc>
        <w:tc>
          <w:tcPr>
            <w:tcW w:w="284" w:type="dxa"/>
          </w:tcPr>
          <w:p w14:paraId="08A65661" w14:textId="77777777" w:rsidR="00FE24AB" w:rsidRDefault="00FE24AB" w:rsidP="00FE24AB">
            <w:pPr>
              <w:pStyle w:val="TAC"/>
            </w:pPr>
            <w:r>
              <w:t>1</w:t>
            </w:r>
          </w:p>
        </w:tc>
        <w:tc>
          <w:tcPr>
            <w:tcW w:w="284" w:type="dxa"/>
          </w:tcPr>
          <w:p w14:paraId="704C788A" w14:textId="77777777" w:rsidR="00FE24AB" w:rsidRDefault="00FE24AB" w:rsidP="00FE24AB">
            <w:pPr>
              <w:pStyle w:val="TAC"/>
            </w:pPr>
            <w:r>
              <w:t>1</w:t>
            </w:r>
          </w:p>
        </w:tc>
        <w:tc>
          <w:tcPr>
            <w:tcW w:w="284" w:type="dxa"/>
          </w:tcPr>
          <w:p w14:paraId="40B933E7" w14:textId="77777777" w:rsidR="00FE24AB" w:rsidRDefault="00FE24AB" w:rsidP="00FE24AB">
            <w:pPr>
              <w:pStyle w:val="TAC"/>
            </w:pPr>
            <w:r>
              <w:t>0</w:t>
            </w:r>
          </w:p>
        </w:tc>
        <w:tc>
          <w:tcPr>
            <w:tcW w:w="709" w:type="dxa"/>
          </w:tcPr>
          <w:p w14:paraId="1C0902CE" w14:textId="77777777" w:rsidR="00FE24AB" w:rsidRPr="00E65079" w:rsidRDefault="00FE24AB" w:rsidP="00FE24AB">
            <w:pPr>
              <w:pStyle w:val="TAL"/>
            </w:pPr>
          </w:p>
        </w:tc>
        <w:tc>
          <w:tcPr>
            <w:tcW w:w="4108" w:type="dxa"/>
          </w:tcPr>
          <w:p w14:paraId="20BD632B" w14:textId="77777777" w:rsidR="00FE24AB" w:rsidRPr="00E65079" w:rsidRDefault="00FE24AB" w:rsidP="00FE24AB">
            <w:pPr>
              <w:pStyle w:val="TAL"/>
            </w:pPr>
            <w:r>
              <w:rPr>
                <w:lang w:val="fr-FR"/>
              </w:rPr>
              <w:t xml:space="preserve">Real time interactive </w:t>
            </w:r>
            <w:r>
              <w:t>(NOTE 14)</w:t>
            </w:r>
          </w:p>
        </w:tc>
      </w:tr>
      <w:tr w:rsidR="00FE24AB" w:rsidRPr="00E65079" w14:paraId="17AC1651" w14:textId="77777777" w:rsidTr="00FE24AB">
        <w:trPr>
          <w:gridAfter w:val="2"/>
          <w:wAfter w:w="55" w:type="dxa"/>
          <w:jc w:val="center"/>
        </w:trPr>
        <w:tc>
          <w:tcPr>
            <w:tcW w:w="286" w:type="dxa"/>
            <w:gridSpan w:val="2"/>
          </w:tcPr>
          <w:p w14:paraId="2D60B057" w14:textId="77777777" w:rsidR="00FE24AB" w:rsidRDefault="00FE24AB" w:rsidP="00FE24AB">
            <w:pPr>
              <w:pStyle w:val="TAC"/>
            </w:pPr>
            <w:r>
              <w:t>1</w:t>
            </w:r>
          </w:p>
        </w:tc>
        <w:tc>
          <w:tcPr>
            <w:tcW w:w="287" w:type="dxa"/>
          </w:tcPr>
          <w:p w14:paraId="7159C701" w14:textId="77777777" w:rsidR="00FE24AB" w:rsidRDefault="00FE24AB" w:rsidP="00FE24AB">
            <w:pPr>
              <w:pStyle w:val="TAC"/>
            </w:pPr>
            <w:r>
              <w:t>0</w:t>
            </w:r>
          </w:p>
        </w:tc>
        <w:tc>
          <w:tcPr>
            <w:tcW w:w="283" w:type="dxa"/>
          </w:tcPr>
          <w:p w14:paraId="1C34638E" w14:textId="77777777" w:rsidR="00FE24AB" w:rsidRDefault="00FE24AB" w:rsidP="00FE24AB">
            <w:pPr>
              <w:pStyle w:val="TAC"/>
            </w:pPr>
            <w:r>
              <w:t>1</w:t>
            </w:r>
          </w:p>
        </w:tc>
        <w:tc>
          <w:tcPr>
            <w:tcW w:w="283" w:type="dxa"/>
          </w:tcPr>
          <w:p w14:paraId="20DC1189" w14:textId="77777777" w:rsidR="00FE24AB" w:rsidRDefault="00FE24AB" w:rsidP="00FE24AB">
            <w:pPr>
              <w:pStyle w:val="TAC"/>
            </w:pPr>
            <w:r w:rsidRPr="005F7EB0">
              <w:t>0</w:t>
            </w:r>
          </w:p>
        </w:tc>
        <w:tc>
          <w:tcPr>
            <w:tcW w:w="284" w:type="dxa"/>
          </w:tcPr>
          <w:p w14:paraId="35996B2B" w14:textId="77777777" w:rsidR="00FE24AB" w:rsidRDefault="00FE24AB" w:rsidP="00FE24AB">
            <w:pPr>
              <w:pStyle w:val="TAC"/>
            </w:pPr>
            <w:r>
              <w:t>0</w:t>
            </w:r>
          </w:p>
        </w:tc>
        <w:tc>
          <w:tcPr>
            <w:tcW w:w="284" w:type="dxa"/>
          </w:tcPr>
          <w:p w14:paraId="59B12583" w14:textId="77777777" w:rsidR="00FE24AB" w:rsidRDefault="00FE24AB" w:rsidP="00FE24AB">
            <w:pPr>
              <w:pStyle w:val="TAC"/>
            </w:pPr>
            <w:r>
              <w:t>1</w:t>
            </w:r>
          </w:p>
        </w:tc>
        <w:tc>
          <w:tcPr>
            <w:tcW w:w="284" w:type="dxa"/>
          </w:tcPr>
          <w:p w14:paraId="7BF90B12" w14:textId="77777777" w:rsidR="00FE24AB" w:rsidRDefault="00FE24AB" w:rsidP="00FE24AB">
            <w:pPr>
              <w:pStyle w:val="TAC"/>
            </w:pPr>
            <w:r>
              <w:t>1</w:t>
            </w:r>
          </w:p>
        </w:tc>
        <w:tc>
          <w:tcPr>
            <w:tcW w:w="284" w:type="dxa"/>
          </w:tcPr>
          <w:p w14:paraId="1C2AB4BE" w14:textId="77777777" w:rsidR="00FE24AB" w:rsidRDefault="00FE24AB" w:rsidP="00FE24AB">
            <w:pPr>
              <w:pStyle w:val="TAC"/>
            </w:pPr>
            <w:r>
              <w:t>1</w:t>
            </w:r>
          </w:p>
        </w:tc>
        <w:tc>
          <w:tcPr>
            <w:tcW w:w="709" w:type="dxa"/>
          </w:tcPr>
          <w:p w14:paraId="2D649299" w14:textId="77777777" w:rsidR="00FE24AB" w:rsidRPr="00E65079" w:rsidRDefault="00FE24AB" w:rsidP="00FE24AB">
            <w:pPr>
              <w:pStyle w:val="TAL"/>
            </w:pPr>
          </w:p>
        </w:tc>
        <w:tc>
          <w:tcPr>
            <w:tcW w:w="4108" w:type="dxa"/>
          </w:tcPr>
          <w:p w14:paraId="0658CC8E" w14:textId="77777777" w:rsidR="00FE24AB" w:rsidRPr="00E65079" w:rsidRDefault="00FE24AB" w:rsidP="00FE24AB">
            <w:pPr>
              <w:pStyle w:val="TAL"/>
            </w:pPr>
            <w:proofErr w:type="spellStart"/>
            <w:r>
              <w:rPr>
                <w:lang w:val="fr-FR"/>
              </w:rPr>
              <w:t>Unified</w:t>
            </w:r>
            <w:proofErr w:type="spellEnd"/>
            <w:r>
              <w:rPr>
                <w:lang w:val="fr-FR"/>
              </w:rPr>
              <w:t xml:space="preserve"> communications </w:t>
            </w:r>
            <w:r>
              <w:t>(NOTE 14)</w:t>
            </w:r>
          </w:p>
        </w:tc>
      </w:tr>
      <w:tr w:rsidR="00FE24AB" w:rsidRPr="00E65079" w14:paraId="3817AB7E" w14:textId="77777777" w:rsidTr="00FE24AB">
        <w:trPr>
          <w:gridAfter w:val="2"/>
          <w:wAfter w:w="55" w:type="dxa"/>
          <w:jc w:val="center"/>
        </w:trPr>
        <w:tc>
          <w:tcPr>
            <w:tcW w:w="286" w:type="dxa"/>
            <w:gridSpan w:val="2"/>
          </w:tcPr>
          <w:p w14:paraId="3FE0D3C7" w14:textId="77777777" w:rsidR="00FE24AB" w:rsidRDefault="00FE24AB" w:rsidP="00FE24AB">
            <w:pPr>
              <w:pStyle w:val="TAC"/>
            </w:pPr>
            <w:r>
              <w:t>1</w:t>
            </w:r>
          </w:p>
        </w:tc>
        <w:tc>
          <w:tcPr>
            <w:tcW w:w="287" w:type="dxa"/>
          </w:tcPr>
          <w:p w14:paraId="2F295588" w14:textId="77777777" w:rsidR="00FE24AB" w:rsidRDefault="00FE24AB" w:rsidP="00FE24AB">
            <w:pPr>
              <w:pStyle w:val="TAC"/>
            </w:pPr>
            <w:r>
              <w:t>0</w:t>
            </w:r>
          </w:p>
        </w:tc>
        <w:tc>
          <w:tcPr>
            <w:tcW w:w="283" w:type="dxa"/>
          </w:tcPr>
          <w:p w14:paraId="5FC30CE2" w14:textId="77777777" w:rsidR="00FE24AB" w:rsidRDefault="00FE24AB" w:rsidP="00FE24AB">
            <w:pPr>
              <w:pStyle w:val="TAC"/>
            </w:pPr>
            <w:r>
              <w:t>1</w:t>
            </w:r>
          </w:p>
        </w:tc>
        <w:tc>
          <w:tcPr>
            <w:tcW w:w="283" w:type="dxa"/>
          </w:tcPr>
          <w:p w14:paraId="58D22912" w14:textId="77777777" w:rsidR="00FE24AB" w:rsidRDefault="00FE24AB" w:rsidP="00FE24AB">
            <w:pPr>
              <w:pStyle w:val="TAC"/>
            </w:pPr>
            <w:r w:rsidRPr="005F7EB0">
              <w:t>0</w:t>
            </w:r>
          </w:p>
        </w:tc>
        <w:tc>
          <w:tcPr>
            <w:tcW w:w="284" w:type="dxa"/>
          </w:tcPr>
          <w:p w14:paraId="117E71C2" w14:textId="77777777" w:rsidR="00FE24AB" w:rsidRDefault="00FE24AB" w:rsidP="00FE24AB">
            <w:pPr>
              <w:pStyle w:val="TAC"/>
            </w:pPr>
            <w:r>
              <w:t>1</w:t>
            </w:r>
          </w:p>
        </w:tc>
        <w:tc>
          <w:tcPr>
            <w:tcW w:w="284" w:type="dxa"/>
          </w:tcPr>
          <w:p w14:paraId="3ADEC744" w14:textId="77777777" w:rsidR="00FE24AB" w:rsidRDefault="00FE24AB" w:rsidP="00FE24AB">
            <w:pPr>
              <w:pStyle w:val="TAC"/>
            </w:pPr>
            <w:r>
              <w:t>0</w:t>
            </w:r>
          </w:p>
        </w:tc>
        <w:tc>
          <w:tcPr>
            <w:tcW w:w="284" w:type="dxa"/>
          </w:tcPr>
          <w:p w14:paraId="0F8F407E" w14:textId="77777777" w:rsidR="00FE24AB" w:rsidRDefault="00FE24AB" w:rsidP="00FE24AB">
            <w:pPr>
              <w:pStyle w:val="TAC"/>
            </w:pPr>
            <w:r>
              <w:t>0</w:t>
            </w:r>
          </w:p>
        </w:tc>
        <w:tc>
          <w:tcPr>
            <w:tcW w:w="284" w:type="dxa"/>
          </w:tcPr>
          <w:p w14:paraId="05A9CB83" w14:textId="77777777" w:rsidR="00FE24AB" w:rsidRDefault="00FE24AB" w:rsidP="00FE24AB">
            <w:pPr>
              <w:pStyle w:val="TAC"/>
            </w:pPr>
            <w:r>
              <w:t>0</w:t>
            </w:r>
          </w:p>
        </w:tc>
        <w:tc>
          <w:tcPr>
            <w:tcW w:w="709" w:type="dxa"/>
          </w:tcPr>
          <w:p w14:paraId="5DF11ABC" w14:textId="77777777" w:rsidR="00FE24AB" w:rsidRPr="00E65079" w:rsidRDefault="00FE24AB" w:rsidP="00FE24AB">
            <w:pPr>
              <w:pStyle w:val="TAL"/>
            </w:pPr>
          </w:p>
        </w:tc>
        <w:tc>
          <w:tcPr>
            <w:tcW w:w="4108" w:type="dxa"/>
          </w:tcPr>
          <w:p w14:paraId="059B7657" w14:textId="77777777" w:rsidR="00FE24AB" w:rsidRPr="00E65079" w:rsidRDefault="00FE24AB" w:rsidP="00FE24AB">
            <w:pPr>
              <w:pStyle w:val="TAL"/>
            </w:pPr>
            <w:r>
              <w:rPr>
                <w:lang w:val="fr-FR"/>
              </w:rPr>
              <w:t>Background (NOTE 14)</w:t>
            </w:r>
          </w:p>
        </w:tc>
      </w:tr>
      <w:tr w:rsidR="00FE24AB" w:rsidRPr="00E65079" w14:paraId="1AF33DD0" w14:textId="77777777" w:rsidTr="00FE24AB">
        <w:trPr>
          <w:gridAfter w:val="2"/>
          <w:wAfter w:w="55" w:type="dxa"/>
          <w:jc w:val="center"/>
        </w:trPr>
        <w:tc>
          <w:tcPr>
            <w:tcW w:w="286" w:type="dxa"/>
            <w:gridSpan w:val="2"/>
          </w:tcPr>
          <w:p w14:paraId="7F1AC9FA" w14:textId="77777777" w:rsidR="00FE24AB" w:rsidRDefault="00FE24AB" w:rsidP="00FE24AB">
            <w:pPr>
              <w:pStyle w:val="TAC"/>
            </w:pPr>
            <w:r>
              <w:t>1</w:t>
            </w:r>
          </w:p>
        </w:tc>
        <w:tc>
          <w:tcPr>
            <w:tcW w:w="287" w:type="dxa"/>
          </w:tcPr>
          <w:p w14:paraId="41C3676B" w14:textId="77777777" w:rsidR="00FE24AB" w:rsidRDefault="00FE24AB" w:rsidP="00FE24AB">
            <w:pPr>
              <w:pStyle w:val="TAC"/>
            </w:pPr>
            <w:r>
              <w:t>0</w:t>
            </w:r>
          </w:p>
        </w:tc>
        <w:tc>
          <w:tcPr>
            <w:tcW w:w="283" w:type="dxa"/>
          </w:tcPr>
          <w:p w14:paraId="0063476C" w14:textId="77777777" w:rsidR="00FE24AB" w:rsidRDefault="00FE24AB" w:rsidP="00FE24AB">
            <w:pPr>
              <w:pStyle w:val="TAC"/>
            </w:pPr>
            <w:r>
              <w:t>1</w:t>
            </w:r>
          </w:p>
        </w:tc>
        <w:tc>
          <w:tcPr>
            <w:tcW w:w="283" w:type="dxa"/>
          </w:tcPr>
          <w:p w14:paraId="7BB79BA6" w14:textId="77777777" w:rsidR="00FE24AB" w:rsidRDefault="00FE24AB" w:rsidP="00FE24AB">
            <w:pPr>
              <w:pStyle w:val="TAC"/>
            </w:pPr>
            <w:r w:rsidRPr="005F7EB0">
              <w:t>0</w:t>
            </w:r>
          </w:p>
        </w:tc>
        <w:tc>
          <w:tcPr>
            <w:tcW w:w="284" w:type="dxa"/>
          </w:tcPr>
          <w:p w14:paraId="4DDB2FF5" w14:textId="77777777" w:rsidR="00FE24AB" w:rsidRDefault="00FE24AB" w:rsidP="00FE24AB">
            <w:pPr>
              <w:pStyle w:val="TAC"/>
            </w:pPr>
            <w:r>
              <w:t>1</w:t>
            </w:r>
          </w:p>
        </w:tc>
        <w:tc>
          <w:tcPr>
            <w:tcW w:w="284" w:type="dxa"/>
          </w:tcPr>
          <w:p w14:paraId="6CCBAD95" w14:textId="77777777" w:rsidR="00FE24AB" w:rsidRDefault="00FE24AB" w:rsidP="00FE24AB">
            <w:pPr>
              <w:pStyle w:val="TAC"/>
            </w:pPr>
            <w:r>
              <w:t>0</w:t>
            </w:r>
          </w:p>
        </w:tc>
        <w:tc>
          <w:tcPr>
            <w:tcW w:w="284" w:type="dxa"/>
          </w:tcPr>
          <w:p w14:paraId="5CCF1654" w14:textId="77777777" w:rsidR="00FE24AB" w:rsidRDefault="00FE24AB" w:rsidP="00FE24AB">
            <w:pPr>
              <w:pStyle w:val="TAC"/>
            </w:pPr>
            <w:r>
              <w:t>0</w:t>
            </w:r>
          </w:p>
        </w:tc>
        <w:tc>
          <w:tcPr>
            <w:tcW w:w="284" w:type="dxa"/>
          </w:tcPr>
          <w:p w14:paraId="0F986F42" w14:textId="77777777" w:rsidR="00FE24AB" w:rsidRDefault="00FE24AB" w:rsidP="00FE24AB">
            <w:pPr>
              <w:pStyle w:val="TAC"/>
            </w:pPr>
            <w:r>
              <w:t>1</w:t>
            </w:r>
          </w:p>
        </w:tc>
        <w:tc>
          <w:tcPr>
            <w:tcW w:w="709" w:type="dxa"/>
          </w:tcPr>
          <w:p w14:paraId="65F0E92D" w14:textId="77777777" w:rsidR="00FE24AB" w:rsidRPr="00E65079" w:rsidRDefault="00FE24AB" w:rsidP="00FE24AB">
            <w:pPr>
              <w:pStyle w:val="TAL"/>
            </w:pPr>
          </w:p>
        </w:tc>
        <w:tc>
          <w:tcPr>
            <w:tcW w:w="4108" w:type="dxa"/>
          </w:tcPr>
          <w:p w14:paraId="662E5802" w14:textId="77777777" w:rsidR="00FE24AB" w:rsidRPr="00E65079" w:rsidRDefault="00FE24AB" w:rsidP="00FE24AB">
            <w:pPr>
              <w:pStyle w:val="TAL"/>
            </w:pPr>
            <w:r>
              <w:rPr>
                <w:lang w:val="fr-FR"/>
              </w:rPr>
              <w:t xml:space="preserve">Mission </w:t>
            </w:r>
            <w:proofErr w:type="spellStart"/>
            <w:r>
              <w:rPr>
                <w:lang w:val="fr-FR"/>
              </w:rPr>
              <w:t>critical</w:t>
            </w:r>
            <w:proofErr w:type="spellEnd"/>
            <w:r>
              <w:rPr>
                <w:lang w:val="fr-FR"/>
              </w:rPr>
              <w:t xml:space="preserve"> communications </w:t>
            </w:r>
            <w:r>
              <w:t>(NOTE 14)</w:t>
            </w:r>
          </w:p>
        </w:tc>
      </w:tr>
      <w:tr w:rsidR="00FE24AB" w:rsidRPr="00E65079" w14:paraId="6613FFD7" w14:textId="77777777" w:rsidTr="00FE24AB">
        <w:trPr>
          <w:gridAfter w:val="2"/>
          <w:wAfter w:w="55" w:type="dxa"/>
          <w:jc w:val="center"/>
        </w:trPr>
        <w:tc>
          <w:tcPr>
            <w:tcW w:w="286" w:type="dxa"/>
            <w:gridSpan w:val="2"/>
          </w:tcPr>
          <w:p w14:paraId="00971C6C" w14:textId="77777777" w:rsidR="00FE24AB" w:rsidRDefault="00FE24AB" w:rsidP="00FE24AB">
            <w:pPr>
              <w:pStyle w:val="TAC"/>
            </w:pPr>
            <w:r>
              <w:t>1</w:t>
            </w:r>
          </w:p>
        </w:tc>
        <w:tc>
          <w:tcPr>
            <w:tcW w:w="287" w:type="dxa"/>
          </w:tcPr>
          <w:p w14:paraId="402A1621" w14:textId="77777777" w:rsidR="00FE24AB" w:rsidRDefault="00FE24AB" w:rsidP="00FE24AB">
            <w:pPr>
              <w:pStyle w:val="TAC"/>
            </w:pPr>
            <w:r>
              <w:t>0</w:t>
            </w:r>
          </w:p>
        </w:tc>
        <w:tc>
          <w:tcPr>
            <w:tcW w:w="283" w:type="dxa"/>
          </w:tcPr>
          <w:p w14:paraId="299FC0FD" w14:textId="77777777" w:rsidR="00FE24AB" w:rsidRDefault="00FE24AB" w:rsidP="00FE24AB">
            <w:pPr>
              <w:pStyle w:val="TAC"/>
            </w:pPr>
            <w:r>
              <w:t>1</w:t>
            </w:r>
          </w:p>
        </w:tc>
        <w:tc>
          <w:tcPr>
            <w:tcW w:w="283" w:type="dxa"/>
          </w:tcPr>
          <w:p w14:paraId="70BB7669" w14:textId="77777777" w:rsidR="00FE24AB" w:rsidRDefault="00FE24AB" w:rsidP="00FE24AB">
            <w:pPr>
              <w:pStyle w:val="TAC"/>
            </w:pPr>
            <w:r w:rsidRPr="005F7EB0">
              <w:t>0</w:t>
            </w:r>
          </w:p>
        </w:tc>
        <w:tc>
          <w:tcPr>
            <w:tcW w:w="284" w:type="dxa"/>
          </w:tcPr>
          <w:p w14:paraId="62BA8571" w14:textId="77777777" w:rsidR="00FE24AB" w:rsidRDefault="00FE24AB" w:rsidP="00FE24AB">
            <w:pPr>
              <w:pStyle w:val="TAC"/>
            </w:pPr>
            <w:r>
              <w:t>1</w:t>
            </w:r>
          </w:p>
        </w:tc>
        <w:tc>
          <w:tcPr>
            <w:tcW w:w="284" w:type="dxa"/>
          </w:tcPr>
          <w:p w14:paraId="289E1E16" w14:textId="77777777" w:rsidR="00FE24AB" w:rsidRDefault="00FE24AB" w:rsidP="00FE24AB">
            <w:pPr>
              <w:pStyle w:val="TAC"/>
            </w:pPr>
            <w:r>
              <w:t>0</w:t>
            </w:r>
          </w:p>
        </w:tc>
        <w:tc>
          <w:tcPr>
            <w:tcW w:w="284" w:type="dxa"/>
          </w:tcPr>
          <w:p w14:paraId="54F50A42" w14:textId="77777777" w:rsidR="00FE24AB" w:rsidRDefault="00FE24AB" w:rsidP="00FE24AB">
            <w:pPr>
              <w:pStyle w:val="TAC"/>
            </w:pPr>
            <w:r>
              <w:t>1</w:t>
            </w:r>
          </w:p>
        </w:tc>
        <w:tc>
          <w:tcPr>
            <w:tcW w:w="284" w:type="dxa"/>
          </w:tcPr>
          <w:p w14:paraId="57975EC4" w14:textId="77777777" w:rsidR="00FE24AB" w:rsidRDefault="00FE24AB" w:rsidP="00FE24AB">
            <w:pPr>
              <w:pStyle w:val="TAC"/>
            </w:pPr>
            <w:r>
              <w:t>0</w:t>
            </w:r>
          </w:p>
        </w:tc>
        <w:tc>
          <w:tcPr>
            <w:tcW w:w="709" w:type="dxa"/>
          </w:tcPr>
          <w:p w14:paraId="651B6868" w14:textId="77777777" w:rsidR="00FE24AB" w:rsidRPr="00E65079" w:rsidRDefault="00FE24AB" w:rsidP="00FE24AB">
            <w:pPr>
              <w:pStyle w:val="TAL"/>
            </w:pPr>
          </w:p>
        </w:tc>
        <w:tc>
          <w:tcPr>
            <w:tcW w:w="4108" w:type="dxa"/>
          </w:tcPr>
          <w:p w14:paraId="67814A80" w14:textId="77777777" w:rsidR="00FE24AB" w:rsidRPr="00E65079" w:rsidRDefault="00FE24AB" w:rsidP="00FE24AB">
            <w:pPr>
              <w:pStyle w:val="TAL"/>
            </w:pPr>
            <w:r>
              <w:rPr>
                <w:lang w:val="fr-FR"/>
              </w:rPr>
              <w:t xml:space="preserve">Time </w:t>
            </w:r>
            <w:proofErr w:type="spellStart"/>
            <w:r>
              <w:rPr>
                <w:lang w:val="fr-FR"/>
              </w:rPr>
              <w:t>critical</w:t>
            </w:r>
            <w:proofErr w:type="spellEnd"/>
            <w:r>
              <w:rPr>
                <w:lang w:val="fr-FR"/>
              </w:rPr>
              <w:t xml:space="preserve"> communications </w:t>
            </w:r>
            <w:r>
              <w:t>(NOTE 14)</w:t>
            </w:r>
          </w:p>
        </w:tc>
      </w:tr>
      <w:tr w:rsidR="00FE24AB" w:rsidRPr="00E65079" w14:paraId="32FEA0FB" w14:textId="77777777" w:rsidTr="00FE24AB">
        <w:trPr>
          <w:gridAfter w:val="2"/>
          <w:wAfter w:w="55" w:type="dxa"/>
          <w:jc w:val="center"/>
        </w:trPr>
        <w:tc>
          <w:tcPr>
            <w:tcW w:w="286" w:type="dxa"/>
            <w:gridSpan w:val="2"/>
          </w:tcPr>
          <w:p w14:paraId="284AD82A" w14:textId="77777777" w:rsidR="00FE24AB" w:rsidRDefault="00FE24AB" w:rsidP="00FE24AB">
            <w:pPr>
              <w:pStyle w:val="TAC"/>
            </w:pPr>
            <w:r>
              <w:t>1</w:t>
            </w:r>
          </w:p>
        </w:tc>
        <w:tc>
          <w:tcPr>
            <w:tcW w:w="287" w:type="dxa"/>
          </w:tcPr>
          <w:p w14:paraId="5A537CCD" w14:textId="77777777" w:rsidR="00FE24AB" w:rsidRDefault="00FE24AB" w:rsidP="00FE24AB">
            <w:pPr>
              <w:pStyle w:val="TAC"/>
            </w:pPr>
            <w:r>
              <w:t>0</w:t>
            </w:r>
          </w:p>
        </w:tc>
        <w:tc>
          <w:tcPr>
            <w:tcW w:w="283" w:type="dxa"/>
          </w:tcPr>
          <w:p w14:paraId="4FE7B17E" w14:textId="77777777" w:rsidR="00FE24AB" w:rsidRDefault="00FE24AB" w:rsidP="00FE24AB">
            <w:pPr>
              <w:pStyle w:val="TAC"/>
            </w:pPr>
            <w:r>
              <w:t>1</w:t>
            </w:r>
          </w:p>
        </w:tc>
        <w:tc>
          <w:tcPr>
            <w:tcW w:w="283" w:type="dxa"/>
          </w:tcPr>
          <w:p w14:paraId="069113A1" w14:textId="77777777" w:rsidR="00FE24AB" w:rsidRDefault="00FE24AB" w:rsidP="00FE24AB">
            <w:pPr>
              <w:pStyle w:val="TAC"/>
            </w:pPr>
            <w:r w:rsidRPr="005F7EB0">
              <w:t>0</w:t>
            </w:r>
          </w:p>
        </w:tc>
        <w:tc>
          <w:tcPr>
            <w:tcW w:w="284" w:type="dxa"/>
          </w:tcPr>
          <w:p w14:paraId="06AACDB3" w14:textId="77777777" w:rsidR="00FE24AB" w:rsidRDefault="00FE24AB" w:rsidP="00FE24AB">
            <w:pPr>
              <w:pStyle w:val="TAC"/>
            </w:pPr>
            <w:r>
              <w:t>1</w:t>
            </w:r>
          </w:p>
        </w:tc>
        <w:tc>
          <w:tcPr>
            <w:tcW w:w="284" w:type="dxa"/>
          </w:tcPr>
          <w:p w14:paraId="61A20712" w14:textId="77777777" w:rsidR="00FE24AB" w:rsidRDefault="00FE24AB" w:rsidP="00FE24AB">
            <w:pPr>
              <w:pStyle w:val="TAC"/>
            </w:pPr>
            <w:r>
              <w:t>0</w:t>
            </w:r>
          </w:p>
        </w:tc>
        <w:tc>
          <w:tcPr>
            <w:tcW w:w="284" w:type="dxa"/>
          </w:tcPr>
          <w:p w14:paraId="1FF61C7A" w14:textId="77777777" w:rsidR="00FE24AB" w:rsidRDefault="00FE24AB" w:rsidP="00FE24AB">
            <w:pPr>
              <w:pStyle w:val="TAC"/>
            </w:pPr>
            <w:r>
              <w:t>1</w:t>
            </w:r>
          </w:p>
        </w:tc>
        <w:tc>
          <w:tcPr>
            <w:tcW w:w="284" w:type="dxa"/>
          </w:tcPr>
          <w:p w14:paraId="3FAF2D1E" w14:textId="77777777" w:rsidR="00FE24AB" w:rsidRDefault="00FE24AB" w:rsidP="00FE24AB">
            <w:pPr>
              <w:pStyle w:val="TAC"/>
            </w:pPr>
            <w:r>
              <w:t>1</w:t>
            </w:r>
          </w:p>
        </w:tc>
        <w:tc>
          <w:tcPr>
            <w:tcW w:w="709" w:type="dxa"/>
          </w:tcPr>
          <w:p w14:paraId="3E62A599" w14:textId="77777777" w:rsidR="00FE24AB" w:rsidRPr="00E65079" w:rsidRDefault="00FE24AB" w:rsidP="00FE24AB">
            <w:pPr>
              <w:pStyle w:val="TAL"/>
            </w:pPr>
          </w:p>
        </w:tc>
        <w:tc>
          <w:tcPr>
            <w:tcW w:w="4108" w:type="dxa"/>
          </w:tcPr>
          <w:p w14:paraId="6977C648" w14:textId="77777777" w:rsidR="00FE24AB" w:rsidRPr="00E65079" w:rsidRDefault="00FE24AB" w:rsidP="00FE24AB">
            <w:pPr>
              <w:pStyle w:val="TAL"/>
            </w:pPr>
            <w:proofErr w:type="spellStart"/>
            <w:r>
              <w:rPr>
                <w:lang w:val="fr-FR"/>
              </w:rPr>
              <w:t>Low</w:t>
            </w:r>
            <w:proofErr w:type="spellEnd"/>
            <w:r>
              <w:rPr>
                <w:lang w:val="fr-FR"/>
              </w:rPr>
              <w:t xml:space="preserve"> </w:t>
            </w:r>
            <w:proofErr w:type="spellStart"/>
            <w:r>
              <w:rPr>
                <w:lang w:val="fr-FR"/>
              </w:rPr>
              <w:t>latency</w:t>
            </w:r>
            <w:proofErr w:type="spellEnd"/>
            <w:r>
              <w:rPr>
                <w:lang w:val="fr-FR"/>
              </w:rPr>
              <w:t xml:space="preserve"> </w:t>
            </w:r>
            <w:proofErr w:type="spellStart"/>
            <w:r>
              <w:rPr>
                <w:lang w:val="fr-FR"/>
              </w:rPr>
              <w:t>loss</w:t>
            </w:r>
            <w:proofErr w:type="spellEnd"/>
            <w:r>
              <w:rPr>
                <w:lang w:val="fr-FR"/>
              </w:rPr>
              <w:t xml:space="preserve"> </w:t>
            </w:r>
            <w:proofErr w:type="spellStart"/>
            <w:r>
              <w:rPr>
                <w:lang w:val="fr-FR"/>
              </w:rPr>
              <w:t>tolerant</w:t>
            </w:r>
            <w:proofErr w:type="spellEnd"/>
            <w:r>
              <w:rPr>
                <w:lang w:val="fr-FR"/>
              </w:rPr>
              <w:t xml:space="preserve"> communications in un-</w:t>
            </w:r>
            <w:proofErr w:type="spellStart"/>
            <w:r>
              <w:rPr>
                <w:lang w:val="fr-FR"/>
              </w:rPr>
              <w:t>acknowledged</w:t>
            </w:r>
            <w:proofErr w:type="spellEnd"/>
            <w:r>
              <w:rPr>
                <w:lang w:val="fr-FR"/>
              </w:rPr>
              <w:t xml:space="preserve"> mode </w:t>
            </w:r>
            <w:r>
              <w:t>(NOTE 14)</w:t>
            </w:r>
          </w:p>
        </w:tc>
      </w:tr>
      <w:tr w:rsidR="00FE24AB" w14:paraId="1400F636" w14:textId="77777777" w:rsidTr="00FE24AB">
        <w:tblPrEx>
          <w:tblLook w:val="04A0" w:firstRow="1" w:lastRow="0" w:firstColumn="1" w:lastColumn="0" w:noHBand="0" w:noVBand="1"/>
        </w:tblPrEx>
        <w:trPr>
          <w:gridAfter w:val="2"/>
          <w:wAfter w:w="55" w:type="dxa"/>
          <w:cantSplit/>
          <w:jc w:val="center"/>
        </w:trPr>
        <w:tc>
          <w:tcPr>
            <w:tcW w:w="7092" w:type="dxa"/>
            <w:gridSpan w:val="11"/>
            <w:tcBorders>
              <w:top w:val="nil"/>
              <w:left w:val="single" w:sz="4" w:space="0" w:color="auto"/>
              <w:bottom w:val="nil"/>
              <w:right w:val="single" w:sz="4" w:space="0" w:color="auto"/>
            </w:tcBorders>
          </w:tcPr>
          <w:p w14:paraId="6D729B71" w14:textId="77777777" w:rsidR="00FE24AB" w:rsidRDefault="00FE24AB" w:rsidP="00FE24AB">
            <w:pPr>
              <w:pStyle w:val="TAL"/>
            </w:pPr>
            <w:r>
              <w:t xml:space="preserve">All other values are spare. </w:t>
            </w:r>
            <w:r w:rsidRPr="00F5608B">
              <w:t>If received</w:t>
            </w:r>
            <w:r>
              <w:t>,</w:t>
            </w:r>
            <w:r w:rsidRPr="00F5608B">
              <w:t xml:space="preserve"> they </w:t>
            </w:r>
            <w:proofErr w:type="gramStart"/>
            <w:r w:rsidRPr="00F5608B">
              <w:t>shall be interpreted</w:t>
            </w:r>
            <w:proofErr w:type="gramEnd"/>
            <w:r w:rsidRPr="00F5608B">
              <w:t xml:space="preserve"> as unknown</w:t>
            </w:r>
            <w:r>
              <w:t>.</w:t>
            </w:r>
          </w:p>
          <w:p w14:paraId="60C22B38" w14:textId="77777777" w:rsidR="00FE24AB" w:rsidRDefault="00FE24AB" w:rsidP="00FE24AB">
            <w:pPr>
              <w:pStyle w:val="TAL"/>
              <w:spacing w:after="40"/>
            </w:pPr>
          </w:p>
        </w:tc>
      </w:tr>
      <w:tr w:rsidR="00FE24AB" w14:paraId="7EBD1141" w14:textId="77777777" w:rsidTr="00FE24AB">
        <w:tblPrEx>
          <w:tblLook w:val="04A0" w:firstRow="1" w:lastRow="0" w:firstColumn="1" w:lastColumn="0" w:noHBand="0" w:noVBand="1"/>
        </w:tblPrEx>
        <w:trPr>
          <w:gridAfter w:val="2"/>
          <w:wAfter w:w="55" w:type="dxa"/>
          <w:cantSplit/>
          <w:jc w:val="center"/>
        </w:trPr>
        <w:tc>
          <w:tcPr>
            <w:tcW w:w="7092" w:type="dxa"/>
            <w:gridSpan w:val="11"/>
            <w:tcBorders>
              <w:top w:val="nil"/>
              <w:left w:val="single" w:sz="4" w:space="0" w:color="auto"/>
              <w:bottom w:val="nil"/>
              <w:right w:val="single" w:sz="4" w:space="0" w:color="auto"/>
            </w:tcBorders>
          </w:tcPr>
          <w:p w14:paraId="03F23A8E" w14:textId="77777777" w:rsidR="00FE24AB" w:rsidRDefault="00FE24AB" w:rsidP="00FE24AB">
            <w:pPr>
              <w:pStyle w:val="TAL"/>
              <w:spacing w:after="40"/>
            </w:pPr>
          </w:p>
        </w:tc>
      </w:tr>
      <w:tr w:rsidR="00FE24AB" w:rsidRPr="002A12F4" w14:paraId="55D00FFB" w14:textId="77777777" w:rsidTr="00FE24AB">
        <w:trPr>
          <w:gridAfter w:val="2"/>
          <w:wAfter w:w="55" w:type="dxa"/>
          <w:cantSplit/>
          <w:jc w:val="center"/>
        </w:trPr>
        <w:tc>
          <w:tcPr>
            <w:tcW w:w="7092" w:type="dxa"/>
            <w:gridSpan w:val="11"/>
          </w:tcPr>
          <w:p w14:paraId="364BE93E" w14:textId="77777777" w:rsidR="00FE24AB" w:rsidRDefault="00FE24AB" w:rsidP="00FE24AB">
            <w:pPr>
              <w:pStyle w:val="TAL"/>
            </w:pPr>
            <w:r>
              <w:t>For "destination FQDN type”, the traffic descriptor component value field shall be encoded as a sequence of one octet destination FQDN length field and a destination FQDN value of variable size</w:t>
            </w:r>
            <w:r w:rsidRPr="002A12F4">
              <w:t>.</w:t>
            </w:r>
            <w:r>
              <w:t xml:space="preserve"> The destination </w:t>
            </w:r>
            <w:r w:rsidRPr="00C416FE">
              <w:t>FQDN</w:t>
            </w:r>
            <w:r>
              <w:t xml:space="preserve"> value</w:t>
            </w:r>
            <w:r w:rsidRPr="00C416FE">
              <w:t xml:space="preserve"> field </w:t>
            </w:r>
            <w:proofErr w:type="gramStart"/>
            <w:r w:rsidRPr="00C416FE">
              <w:t xml:space="preserve">shall be </w:t>
            </w:r>
            <w:r>
              <w:t>encoded</w:t>
            </w:r>
            <w:proofErr w:type="gramEnd"/>
            <w:r>
              <w:t xml:space="preserve"> as defined in clause </w:t>
            </w:r>
            <w:r>
              <w:rPr>
                <w:rFonts w:hint="eastAsia"/>
                <w:lang w:val="en-US" w:eastAsia="zh-CN"/>
              </w:rPr>
              <w:t>28.3.2.1</w:t>
            </w:r>
            <w:r>
              <w:t xml:space="preserve"> in </w:t>
            </w:r>
            <w:r w:rsidRPr="002A12F4">
              <w:t>3GPP TS 23.003 [4]</w:t>
            </w:r>
            <w:r>
              <w:t xml:space="preserve">. </w:t>
            </w:r>
          </w:p>
          <w:p w14:paraId="193FC877" w14:textId="77777777" w:rsidR="00FE24AB" w:rsidRDefault="00FE24AB" w:rsidP="00FE24AB">
            <w:pPr>
              <w:pStyle w:val="TAL"/>
            </w:pPr>
          </w:p>
          <w:p w14:paraId="3EFA4802" w14:textId="77777777" w:rsidR="00FE24AB" w:rsidRPr="002A12F4" w:rsidRDefault="00FE24AB" w:rsidP="00FE24AB">
            <w:pPr>
              <w:pStyle w:val="TAL"/>
            </w:pPr>
            <w:r>
              <w:t>For "regu</w:t>
            </w:r>
            <w:r w:rsidRPr="003407BE">
              <w:t>lar expression</w:t>
            </w:r>
            <w:r>
              <w:t xml:space="preserve"> type”, the traffic descriptor component value field shall be encoded as</w:t>
            </w:r>
            <w:r w:rsidRPr="00A561C5">
              <w:t xml:space="preserve"> a sequence of one octet </w:t>
            </w:r>
            <w:r>
              <w:t xml:space="preserve">regular expression </w:t>
            </w:r>
            <w:r w:rsidRPr="00A561C5">
              <w:t xml:space="preserve">length field and a </w:t>
            </w:r>
            <w:r>
              <w:t>regular expression</w:t>
            </w:r>
            <w:r w:rsidRPr="00A561C5">
              <w:t xml:space="preserve"> value of variable size.</w:t>
            </w:r>
            <w:r>
              <w:t xml:space="preserve"> </w:t>
            </w:r>
            <w:r w:rsidRPr="008B1273">
              <w:t xml:space="preserve">The regular expression </w:t>
            </w:r>
            <w:r>
              <w:t xml:space="preserve">value field </w:t>
            </w:r>
            <w:r w:rsidRPr="008B1273">
              <w:t>shall take the form of Extended Regular Expressi</w:t>
            </w:r>
            <w:r>
              <w:t>ons (ERE) as defined in chapter</w:t>
            </w:r>
            <w:r w:rsidRPr="00B210BE">
              <w:t> </w:t>
            </w:r>
            <w:r w:rsidRPr="008B1273">
              <w:t xml:space="preserve">9 in </w:t>
            </w:r>
            <w:r>
              <w:t>IEEE 1003.1-2004 Part </w:t>
            </w:r>
            <w:r w:rsidRPr="008B1273">
              <w:t>1</w:t>
            </w:r>
            <w:r>
              <w:t> [19</w:t>
            </w:r>
            <w:r w:rsidRPr="008B1273">
              <w:t>]</w:t>
            </w:r>
            <w:r>
              <w:t>.</w:t>
            </w:r>
          </w:p>
          <w:p w14:paraId="22A95935" w14:textId="77777777" w:rsidR="00FE24AB" w:rsidRPr="002A12F4" w:rsidRDefault="00FE24AB" w:rsidP="00FE24AB">
            <w:pPr>
              <w:pStyle w:val="TAL"/>
            </w:pPr>
          </w:p>
        </w:tc>
      </w:tr>
      <w:tr w:rsidR="00FE24AB" w14:paraId="67977C5C" w14:textId="77777777" w:rsidTr="00FE24AB">
        <w:tblPrEx>
          <w:tblLook w:val="04A0" w:firstRow="1" w:lastRow="0" w:firstColumn="1" w:lastColumn="0" w:noHBand="0" w:noVBand="1"/>
        </w:tblPrEx>
        <w:trPr>
          <w:gridAfter w:val="2"/>
          <w:wAfter w:w="55" w:type="dxa"/>
          <w:cantSplit/>
          <w:jc w:val="center"/>
        </w:trPr>
        <w:tc>
          <w:tcPr>
            <w:tcW w:w="7092" w:type="dxa"/>
            <w:gridSpan w:val="11"/>
            <w:tcBorders>
              <w:top w:val="nil"/>
              <w:left w:val="single" w:sz="4" w:space="0" w:color="auto"/>
              <w:bottom w:val="nil"/>
              <w:right w:val="single" w:sz="4" w:space="0" w:color="auto"/>
            </w:tcBorders>
          </w:tcPr>
          <w:p w14:paraId="2A020633" w14:textId="77777777" w:rsidR="00FE24AB" w:rsidRDefault="00FE24AB" w:rsidP="00FE24AB">
            <w:pPr>
              <w:pStyle w:val="TAL"/>
              <w:spacing w:after="40"/>
            </w:pPr>
            <w:r>
              <w:lastRenderedPageBreak/>
              <w:t xml:space="preserve">For "OS App Id type", the </w:t>
            </w:r>
            <w:proofErr w:type="gramStart"/>
            <w:r>
              <w:t>traffic descriptor component value field</w:t>
            </w:r>
            <w:proofErr w:type="gramEnd"/>
            <w:r>
              <w:t xml:space="preserve"> shall be encoded as a one octet OS App Id length field and an OS App Id field.</w:t>
            </w:r>
          </w:p>
          <w:p w14:paraId="2AB4893A" w14:textId="77777777" w:rsidR="00FE24AB" w:rsidRDefault="00FE24AB" w:rsidP="00FE24AB">
            <w:pPr>
              <w:pStyle w:val="TAL"/>
              <w:spacing w:after="40"/>
            </w:pPr>
          </w:p>
          <w:p w14:paraId="6B014079" w14:textId="77777777" w:rsidR="00FE24AB" w:rsidRDefault="00FE24AB" w:rsidP="00FE24AB">
            <w:pPr>
              <w:pStyle w:val="TAL"/>
            </w:pPr>
            <w:r w:rsidRPr="005F43E9">
              <w:t xml:space="preserve">For "destination MAC address range type", the traffic descriptor component value field shall be encoded as a sequence of a </w:t>
            </w:r>
            <w:proofErr w:type="gramStart"/>
            <w:r w:rsidRPr="005F43E9">
              <w:t>6 octet</w:t>
            </w:r>
            <w:proofErr w:type="gramEnd"/>
            <w:r w:rsidRPr="005F43E9">
              <w:t xml:space="preserve"> destination MAC address range low limit field and a 6 octet destination MAC address range high limit field. The destination MAC address range low limit field </w:t>
            </w:r>
            <w:proofErr w:type="gramStart"/>
            <w:r w:rsidRPr="005F43E9">
              <w:t>shall be transmitted</w:t>
            </w:r>
            <w:proofErr w:type="gramEnd"/>
            <w:r w:rsidRPr="005F43E9">
              <w:t xml:space="preserve"> first.</w:t>
            </w:r>
          </w:p>
          <w:p w14:paraId="2A1349F6" w14:textId="77777777" w:rsidR="00FE24AB" w:rsidRDefault="00FE24AB" w:rsidP="00FE24AB">
            <w:pPr>
              <w:pStyle w:val="TAL"/>
            </w:pPr>
          </w:p>
          <w:p w14:paraId="41091A57" w14:textId="5F5F9C37" w:rsidR="00FE24AB" w:rsidRPr="0095556E" w:rsidRDefault="00FE24AB" w:rsidP="00FE24AB">
            <w:pPr>
              <w:pStyle w:val="TAL"/>
            </w:pPr>
            <w:r w:rsidRPr="0095556E">
              <w:t xml:space="preserve">For "PIN ID type", the traffic descriptor component value field shall be encoded as a sequence of a </w:t>
            </w:r>
            <w:proofErr w:type="gramStart"/>
            <w:r w:rsidRPr="0095556E">
              <w:t>one octet</w:t>
            </w:r>
            <w:proofErr w:type="gramEnd"/>
            <w:r w:rsidRPr="0095556E">
              <w:t xml:space="preserve"> PIN ID </w:t>
            </w:r>
            <w:r>
              <w:t xml:space="preserve">value </w:t>
            </w:r>
            <w:r w:rsidRPr="0095556E">
              <w:t>length field and a PIN ID value field of a variable size.</w:t>
            </w:r>
            <w:ins w:id="10" w:author="Google_SangMin" w:date="2023-11-06T16:38:00Z">
              <w:r w:rsidR="00282036">
                <w:t xml:space="preserve"> The format of PIN ID value </w:t>
              </w:r>
              <w:proofErr w:type="gramStart"/>
              <w:r w:rsidR="00282036">
                <w:t xml:space="preserve">is </w:t>
              </w:r>
            </w:ins>
            <w:ins w:id="11" w:author="Google_SangMin" w:date="2023-11-06T16:41:00Z">
              <w:r w:rsidR="00282036">
                <w:t>defined</w:t>
              </w:r>
              <w:proofErr w:type="gramEnd"/>
              <w:r w:rsidR="00282036">
                <w:t xml:space="preserve"> in 3GPP</w:t>
              </w:r>
              <w:r w:rsidR="000A2583" w:rsidRPr="002A12F4">
                <w:t> </w:t>
              </w:r>
              <w:r w:rsidR="00282036">
                <w:t>TS</w:t>
              </w:r>
              <w:r w:rsidR="000A2583" w:rsidRPr="002A12F4">
                <w:t> </w:t>
              </w:r>
              <w:r w:rsidR="00282036">
                <w:t>23.003</w:t>
              </w:r>
              <w:r w:rsidR="000A2583" w:rsidRPr="002A12F4">
                <w:t> </w:t>
              </w:r>
              <w:r w:rsidR="00282036">
                <w:t>[</w:t>
              </w:r>
              <w:r w:rsidR="000A2583">
                <w:t>4</w:t>
              </w:r>
              <w:r w:rsidR="00282036">
                <w:t>].</w:t>
              </w:r>
            </w:ins>
          </w:p>
          <w:p w14:paraId="15444962" w14:textId="77777777" w:rsidR="00FE24AB" w:rsidRDefault="00FE24AB" w:rsidP="00FE24AB">
            <w:pPr>
              <w:pStyle w:val="TAL"/>
            </w:pPr>
          </w:p>
          <w:p w14:paraId="77BFFCE7" w14:textId="77777777" w:rsidR="00FE24AB" w:rsidRPr="00607F3F" w:rsidRDefault="00FE24AB" w:rsidP="00FE24AB">
            <w:pPr>
              <w:pStyle w:val="TAL"/>
            </w:pPr>
            <w:r w:rsidRPr="005F43E9">
              <w:t>For "</w:t>
            </w:r>
            <w:r>
              <w:t>connectivity group ID type</w:t>
            </w:r>
            <w:r w:rsidRPr="005F43E9">
              <w:t>", the traffic descriptor component value field shall be encoded as</w:t>
            </w:r>
            <w:r>
              <w:t xml:space="preserve"> a sequence of one octet connectivity group ID </w:t>
            </w:r>
            <w:r w:rsidRPr="0095556E">
              <w:t xml:space="preserve">length field and a </w:t>
            </w:r>
            <w:r>
              <w:t>connectivity group</w:t>
            </w:r>
            <w:r w:rsidRPr="0095556E">
              <w:t xml:space="preserve"> ID value field of a variable size</w:t>
            </w:r>
            <w:r w:rsidRPr="002A12F4">
              <w:t xml:space="preserve"> which </w:t>
            </w:r>
            <w:r>
              <w:t xml:space="preserve">represents </w:t>
            </w:r>
            <w:r w:rsidRPr="00362251">
              <w:t xml:space="preserve">a specific </w:t>
            </w:r>
            <w:r>
              <w:t>connectivity group</w:t>
            </w:r>
            <w:r w:rsidRPr="00362251">
              <w:t xml:space="preserve"> configured in the 5G-RG</w:t>
            </w:r>
            <w:r>
              <w:t>.</w:t>
            </w:r>
          </w:p>
          <w:p w14:paraId="1B5634FD" w14:textId="77777777" w:rsidR="00FE24AB" w:rsidRPr="00607F3F" w:rsidRDefault="00FE24AB" w:rsidP="00FE24AB">
            <w:pPr>
              <w:pStyle w:val="TAL"/>
            </w:pPr>
          </w:p>
          <w:p w14:paraId="553B862E" w14:textId="77777777" w:rsidR="00FE24AB" w:rsidRDefault="00FE24AB" w:rsidP="00FE24AB">
            <w:pPr>
              <w:pStyle w:val="TAL"/>
              <w:spacing w:after="40"/>
            </w:pPr>
          </w:p>
        </w:tc>
      </w:tr>
      <w:tr w:rsidR="00FE24AB" w:rsidRPr="002A12F4" w14:paraId="26522BAC" w14:textId="77777777" w:rsidTr="00FE24AB">
        <w:trPr>
          <w:gridAfter w:val="2"/>
          <w:wAfter w:w="55" w:type="dxa"/>
          <w:cantSplit/>
          <w:jc w:val="center"/>
        </w:trPr>
        <w:tc>
          <w:tcPr>
            <w:tcW w:w="7092" w:type="dxa"/>
            <w:gridSpan w:val="11"/>
          </w:tcPr>
          <w:p w14:paraId="398AB39C" w14:textId="77777777" w:rsidR="00FE24AB" w:rsidRPr="002A12F4" w:rsidRDefault="00FE24AB" w:rsidP="00FE24AB">
            <w:pPr>
              <w:pStyle w:val="TAL"/>
            </w:pPr>
            <w:r w:rsidRPr="002A12F4">
              <w:t>Precedence value</w:t>
            </w:r>
            <w:r>
              <w:t xml:space="preserve"> of route selection descriptor</w:t>
            </w:r>
            <w:r w:rsidRPr="002A12F4">
              <w:t xml:space="preserve"> (octet </w:t>
            </w:r>
            <w:r>
              <w:t>b+2</w:t>
            </w:r>
            <w:r w:rsidRPr="002A12F4">
              <w:t>)</w:t>
            </w:r>
          </w:p>
          <w:p w14:paraId="19192783" w14:textId="77777777" w:rsidR="00FE24AB" w:rsidRPr="002A12F4" w:rsidRDefault="00FE24AB" w:rsidP="00FE24AB">
            <w:pPr>
              <w:pStyle w:val="TAL"/>
            </w:pPr>
            <w:r w:rsidRPr="002A12F4">
              <w:t xml:space="preserve">The precedence value </w:t>
            </w:r>
            <w:r>
              <w:t xml:space="preserve">of </w:t>
            </w:r>
            <w:proofErr w:type="gramStart"/>
            <w:r>
              <w:t xml:space="preserve">route selection descriptor </w:t>
            </w:r>
            <w:r w:rsidRPr="002A12F4">
              <w:t>field</w:t>
            </w:r>
            <w:proofErr w:type="gramEnd"/>
            <w:r w:rsidRPr="002A12F4">
              <w:t xml:space="preserve"> is used to specify the precedence of the </w:t>
            </w:r>
            <w:r>
              <w:t>route selection descriptor</w:t>
            </w:r>
            <w:r w:rsidRPr="002A12F4">
              <w:t xml:space="preserve"> among all </w:t>
            </w:r>
            <w:r>
              <w:t>route selection descriptors</w:t>
            </w:r>
            <w:r w:rsidRPr="002A12F4">
              <w:t xml:space="preserve"> in the URSP</w:t>
            </w:r>
            <w:r>
              <w:t xml:space="preserve"> rule</w:t>
            </w:r>
            <w:r w:rsidRPr="002A12F4">
              <w:t xml:space="preserve">. This field includes the binary </w:t>
            </w:r>
            <w:r>
              <w:t>en</w:t>
            </w:r>
            <w:r w:rsidRPr="002A12F4">
              <w:t xml:space="preserve">coded value of the precedence value in the range from 0 to 255 (decimal). The higher the value of the precedence value field, the lower the precedence of the </w:t>
            </w:r>
            <w:r>
              <w:t>route selection descriptor</w:t>
            </w:r>
            <w:r w:rsidRPr="002A12F4">
              <w:t xml:space="preserve"> is.</w:t>
            </w:r>
          </w:p>
          <w:p w14:paraId="750D9D23" w14:textId="77777777" w:rsidR="00FE24AB" w:rsidRPr="002A12F4" w:rsidRDefault="00FE24AB" w:rsidP="00FE24AB">
            <w:pPr>
              <w:pStyle w:val="TAL"/>
            </w:pPr>
          </w:p>
        </w:tc>
      </w:tr>
      <w:tr w:rsidR="00FE24AB" w:rsidRPr="002A12F4" w14:paraId="430C08D9" w14:textId="77777777" w:rsidTr="00FE24AB">
        <w:trPr>
          <w:gridAfter w:val="2"/>
          <w:wAfter w:w="55" w:type="dxa"/>
          <w:cantSplit/>
          <w:jc w:val="center"/>
        </w:trPr>
        <w:tc>
          <w:tcPr>
            <w:tcW w:w="7092" w:type="dxa"/>
            <w:gridSpan w:val="11"/>
          </w:tcPr>
          <w:p w14:paraId="396224F3" w14:textId="77777777" w:rsidR="00FE24AB" w:rsidRPr="002A12F4" w:rsidRDefault="00FE24AB" w:rsidP="00FE24AB">
            <w:pPr>
              <w:pStyle w:val="TAL"/>
            </w:pPr>
            <w:r w:rsidRPr="002A12F4">
              <w:t xml:space="preserve">Route selection descriptor </w:t>
            </w:r>
            <w:r>
              <w:t>contents (octets b+5</w:t>
            </w:r>
            <w:r w:rsidRPr="002A12F4">
              <w:t xml:space="preserve"> to </w:t>
            </w:r>
            <w:r>
              <w:t>c</w:t>
            </w:r>
            <w:r w:rsidRPr="002A12F4">
              <w:t>)</w:t>
            </w:r>
          </w:p>
          <w:p w14:paraId="0530525A" w14:textId="77777777" w:rsidR="00FE24AB" w:rsidRPr="002A12F4" w:rsidRDefault="00FE24AB" w:rsidP="00FE24AB">
            <w:pPr>
              <w:pStyle w:val="TAL"/>
            </w:pPr>
            <w:r w:rsidRPr="002A12F4">
              <w:t xml:space="preserve">The route selection descriptor </w:t>
            </w:r>
            <w:r>
              <w:t xml:space="preserve">contents </w:t>
            </w:r>
            <w:r w:rsidRPr="002A12F4">
              <w:t xml:space="preserve">field is of variable size and contains a variable number (at least one) of </w:t>
            </w:r>
            <w:proofErr w:type="gramStart"/>
            <w:r w:rsidRPr="002A12F4">
              <w:t>route selection descriptor components</w:t>
            </w:r>
            <w:proofErr w:type="gramEnd"/>
            <w:r w:rsidRPr="002A12F4">
              <w:t xml:space="preserve">. Each route selection descriptor component shall be encoded as a sequence of a </w:t>
            </w:r>
            <w:proofErr w:type="gramStart"/>
            <w:r w:rsidRPr="002A12F4">
              <w:t>one octet</w:t>
            </w:r>
            <w:proofErr w:type="gramEnd"/>
            <w:r w:rsidRPr="002A12F4">
              <w:t xml:space="preserve"> route selection descriptor component type identifier and a route selection descriptor component value field. The </w:t>
            </w:r>
            <w:proofErr w:type="gramStart"/>
            <w:r w:rsidRPr="002A12F4">
              <w:t>route selection descriptor component type identifier</w:t>
            </w:r>
            <w:proofErr w:type="gramEnd"/>
            <w:r w:rsidRPr="002A12F4">
              <w:t xml:space="preserve"> shall be transmitted first.</w:t>
            </w:r>
          </w:p>
          <w:p w14:paraId="29D3F288" w14:textId="77777777" w:rsidR="00FE24AB" w:rsidRPr="002A12F4" w:rsidRDefault="00FE24AB" w:rsidP="00FE24AB">
            <w:pPr>
              <w:pStyle w:val="TAL"/>
            </w:pPr>
          </w:p>
        </w:tc>
      </w:tr>
      <w:tr w:rsidR="00FE24AB" w:rsidRPr="002A12F4" w14:paraId="5A7FE37C" w14:textId="77777777" w:rsidTr="00FE24AB">
        <w:trPr>
          <w:gridAfter w:val="2"/>
          <w:wAfter w:w="55" w:type="dxa"/>
          <w:cantSplit/>
          <w:jc w:val="center"/>
        </w:trPr>
        <w:tc>
          <w:tcPr>
            <w:tcW w:w="7092" w:type="dxa"/>
            <w:gridSpan w:val="11"/>
          </w:tcPr>
          <w:p w14:paraId="3FBC4493" w14:textId="77777777" w:rsidR="00FE24AB" w:rsidRPr="002A12F4" w:rsidRDefault="00FE24AB" w:rsidP="00FE24AB">
            <w:pPr>
              <w:pStyle w:val="TAL"/>
            </w:pPr>
            <w:r w:rsidRPr="002A12F4">
              <w:t>Route selection descriptor component type identifier</w:t>
            </w:r>
          </w:p>
          <w:p w14:paraId="349F89C7" w14:textId="77777777" w:rsidR="00FE24AB" w:rsidRPr="002A12F4" w:rsidRDefault="00FE24AB" w:rsidP="00FE24AB">
            <w:pPr>
              <w:pStyle w:val="TAL"/>
            </w:pPr>
            <w:r w:rsidRPr="002A12F4">
              <w:t>Bits</w:t>
            </w:r>
            <w:r w:rsidRPr="002A12F4">
              <w:br/>
              <w:t>8 7 6 5 4 3 2 1</w:t>
            </w:r>
          </w:p>
          <w:p w14:paraId="677570FB" w14:textId="77777777" w:rsidR="00FE24AB" w:rsidRDefault="00FE24AB" w:rsidP="00FE24AB">
            <w:pPr>
              <w:pStyle w:val="TAL"/>
            </w:pPr>
            <w:r w:rsidRPr="002A12F4">
              <w:t>0 0 0 0 0 0 0 1</w:t>
            </w:r>
            <w:r w:rsidRPr="002A12F4">
              <w:tab/>
              <w:t>SSC mode type</w:t>
            </w:r>
            <w:r w:rsidRPr="002A12F4">
              <w:br/>
              <w:t>0 0 0 0 0 0 1 0</w:t>
            </w:r>
            <w:r w:rsidRPr="002A12F4">
              <w:tab/>
              <w:t>S-NSSAI type</w:t>
            </w:r>
            <w:r w:rsidRPr="002A12F4">
              <w:br/>
              <w:t>0 0 0 0 0 1 0 0</w:t>
            </w:r>
            <w:r w:rsidRPr="002A12F4">
              <w:tab/>
              <w:t>DNN type</w:t>
            </w:r>
            <w:r w:rsidRPr="002A12F4">
              <w:br/>
              <w:t>0 0 0 0 1 0 0 0</w:t>
            </w:r>
            <w:r w:rsidRPr="002A12F4">
              <w:tab/>
              <w:t xml:space="preserve">PDU session type </w:t>
            </w:r>
            <w:proofErr w:type="spellStart"/>
            <w:r w:rsidRPr="002A12F4">
              <w:t>type</w:t>
            </w:r>
            <w:proofErr w:type="spellEnd"/>
            <w:r w:rsidRPr="002A12F4">
              <w:br/>
              <w:t>0 0 0 1 0 0 0 0</w:t>
            </w:r>
            <w:r w:rsidRPr="002A12F4">
              <w:tab/>
              <w:t xml:space="preserve">Preferred access type </w:t>
            </w:r>
            <w:proofErr w:type="spellStart"/>
            <w:r w:rsidRPr="002A12F4">
              <w:t>type</w:t>
            </w:r>
            <w:proofErr w:type="spellEnd"/>
            <w:r>
              <w:t xml:space="preserve"> (NOTE 2)</w:t>
            </w:r>
            <w:r w:rsidRPr="002A12F4">
              <w:br/>
            </w:r>
            <w:r>
              <w:t>0 0 0 1 0 0 0 1</w:t>
            </w:r>
            <w:r w:rsidRPr="002A12F4">
              <w:tab/>
            </w:r>
            <w:r>
              <w:rPr>
                <w:lang w:eastAsia="ko-KR"/>
              </w:rPr>
              <w:t>Multi-access preference type</w:t>
            </w:r>
            <w:r>
              <w:t xml:space="preserve"> (NOTE 2)</w:t>
            </w:r>
            <w:r>
              <w:rPr>
                <w:lang w:eastAsia="ko-KR"/>
              </w:rPr>
              <w:br/>
            </w:r>
            <w:r w:rsidRPr="002A12F4">
              <w:t>0 0 1 0 0 0 0 0</w:t>
            </w:r>
            <w:r w:rsidRPr="002A12F4">
              <w:tab/>
              <w:t>Non-seamless non-3GPP offload indication type</w:t>
            </w:r>
            <w:r>
              <w:t xml:space="preserve"> (NOTE 9)</w:t>
            </w:r>
            <w:r w:rsidRPr="002A12F4">
              <w:br/>
            </w:r>
            <w:r>
              <w:rPr>
                <w:lang w:eastAsia="ko-KR"/>
              </w:rPr>
              <w:t>0 1 0 0 0 0 0 0</w:t>
            </w:r>
            <w:r>
              <w:rPr>
                <w:lang w:eastAsia="ko-KR"/>
              </w:rPr>
              <w:tab/>
              <w:t>Location criteria type</w:t>
            </w:r>
            <w:r w:rsidRPr="002A12F4">
              <w:br/>
            </w:r>
            <w:r>
              <w:rPr>
                <w:lang w:eastAsia="ko-KR"/>
              </w:rPr>
              <w:t>1 0 0 0 0 0 0 0</w:t>
            </w:r>
            <w:r>
              <w:rPr>
                <w:lang w:eastAsia="ko-KR"/>
              </w:rPr>
              <w:tab/>
              <w:t>Time window type</w:t>
            </w:r>
            <w:r>
              <w:rPr>
                <w:lang w:eastAsia="ko-KR"/>
              </w:rPr>
              <w:br/>
            </w:r>
            <w:r w:rsidRPr="00526935">
              <w:t>1 0 0 0 0 0 0 1</w:t>
            </w:r>
            <w:r w:rsidRPr="00526935">
              <w:tab/>
              <w:t xml:space="preserve">5G </w:t>
            </w:r>
            <w:proofErr w:type="spellStart"/>
            <w:r w:rsidRPr="00526935">
              <w:t>ProSe</w:t>
            </w:r>
            <w:proofErr w:type="spellEnd"/>
            <w:r w:rsidRPr="00526935">
              <w:t xml:space="preserve"> </w:t>
            </w:r>
            <w:r w:rsidRPr="008A5AF1">
              <w:t>layer-3</w:t>
            </w:r>
            <w:r w:rsidRPr="00526935">
              <w:t xml:space="preserve"> UE-to-network relay offload indication type</w:t>
            </w:r>
            <w:r>
              <w:t xml:space="preserve"> (NOTE 9)</w:t>
            </w:r>
          </w:p>
          <w:p w14:paraId="1F7C3749" w14:textId="77777777" w:rsidR="00FE24AB" w:rsidRPr="00334045" w:rsidRDefault="00FE24AB" w:rsidP="00FE24AB">
            <w:pPr>
              <w:pStyle w:val="TAL"/>
              <w:rPr>
                <w:lang w:val="fr-FR"/>
              </w:rPr>
            </w:pPr>
            <w:r w:rsidRPr="00334045">
              <w:rPr>
                <w:lang w:val="fr-FR"/>
              </w:rPr>
              <w:t>1 0 0 0 0 0 1 0</w:t>
            </w:r>
            <w:r w:rsidRPr="00334045">
              <w:rPr>
                <w:lang w:val="fr-FR"/>
              </w:rPr>
              <w:tab/>
              <w:t>PDU session pair ID type (NOTE 5</w:t>
            </w:r>
            <w:r>
              <w:rPr>
                <w:lang w:val="fr-FR"/>
              </w:rPr>
              <w:t xml:space="preserve">, </w:t>
            </w:r>
            <w:r>
              <w:t>NOTE 9</w:t>
            </w:r>
            <w:r w:rsidRPr="00334045">
              <w:rPr>
                <w:lang w:val="fr-FR"/>
              </w:rPr>
              <w:t>)</w:t>
            </w:r>
          </w:p>
          <w:p w14:paraId="7B61A6C9" w14:textId="77777777" w:rsidR="00FE24AB" w:rsidRDefault="00FE24AB" w:rsidP="00FE24AB">
            <w:pPr>
              <w:pStyle w:val="TAL"/>
            </w:pPr>
            <w:r>
              <w:t>1 0 0 0 0 0 1 1</w:t>
            </w:r>
            <w:r>
              <w:tab/>
              <w:t>RSN type (NOTE</w:t>
            </w:r>
            <w:r>
              <w:rPr>
                <w:rFonts w:ascii="Cambria" w:eastAsia="Cambria" w:hAnsi="Cambria"/>
              </w:rPr>
              <w:t> </w:t>
            </w:r>
            <w:r>
              <w:t>5, NOTE 9)</w:t>
            </w:r>
          </w:p>
          <w:p w14:paraId="6C4860DB" w14:textId="77777777" w:rsidR="00FE24AB" w:rsidRPr="002A12F4" w:rsidRDefault="00FE24AB" w:rsidP="00FE24AB">
            <w:pPr>
              <w:pStyle w:val="TAL"/>
            </w:pPr>
            <w:r>
              <w:t>1 0 0 0 0 1 0 0</w:t>
            </w:r>
            <w:r>
              <w:tab/>
            </w:r>
            <w:r w:rsidRPr="00E14029">
              <w:t xml:space="preserve">5G </w:t>
            </w:r>
            <w:proofErr w:type="spellStart"/>
            <w:r w:rsidRPr="00E14029">
              <w:t>ProSe</w:t>
            </w:r>
            <w:proofErr w:type="spellEnd"/>
            <w:r w:rsidRPr="00E14029">
              <w:t xml:space="preserve"> multi-path preference</w:t>
            </w:r>
            <w:r>
              <w:t xml:space="preserve"> type</w:t>
            </w:r>
            <w:r w:rsidRPr="00C929AC">
              <w:br/>
            </w:r>
            <w:r w:rsidRPr="002A12F4">
              <w:t xml:space="preserve">All other values are </w:t>
            </w:r>
            <w:r>
              <w:t>spare</w:t>
            </w:r>
            <w:r w:rsidRPr="002A12F4">
              <w:t>.</w:t>
            </w:r>
            <w:r w:rsidRPr="00F5608B">
              <w:t xml:space="preserve"> If received they shall be interpreted as unknown</w:t>
            </w:r>
            <w:r>
              <w:t>.</w:t>
            </w:r>
          </w:p>
          <w:p w14:paraId="2FB8AADE" w14:textId="77777777" w:rsidR="00FE24AB" w:rsidRPr="002A12F4" w:rsidRDefault="00FE24AB" w:rsidP="00FE24AB">
            <w:pPr>
              <w:pStyle w:val="TAL"/>
            </w:pPr>
          </w:p>
        </w:tc>
      </w:tr>
      <w:tr w:rsidR="00FE24AB" w:rsidRPr="002A12F4" w14:paraId="6901CE3A" w14:textId="77777777" w:rsidTr="00FE24AB">
        <w:trPr>
          <w:gridAfter w:val="2"/>
          <w:wAfter w:w="55" w:type="dxa"/>
          <w:cantSplit/>
          <w:jc w:val="center"/>
        </w:trPr>
        <w:tc>
          <w:tcPr>
            <w:tcW w:w="7092" w:type="dxa"/>
            <w:gridSpan w:val="11"/>
          </w:tcPr>
          <w:p w14:paraId="7746E7E8" w14:textId="77777777" w:rsidR="00FE24AB" w:rsidRPr="002A12F4" w:rsidRDefault="00FE24AB" w:rsidP="00FE24AB">
            <w:pPr>
              <w:pStyle w:val="TAL"/>
            </w:pPr>
            <w:r w:rsidRPr="002A12F4">
              <w:t xml:space="preserve">For "SSC mode type", the route selection descriptor component value field shall be encoded as a </w:t>
            </w:r>
            <w:proofErr w:type="gramStart"/>
            <w:r w:rsidRPr="002A12F4">
              <w:t>one octet</w:t>
            </w:r>
            <w:proofErr w:type="gramEnd"/>
            <w:r w:rsidRPr="002A12F4">
              <w:t xml:space="preserve"> SSC mode field. The bits 8 through </w:t>
            </w:r>
            <w:r>
              <w:t>4</w:t>
            </w:r>
            <w:r w:rsidRPr="002A12F4">
              <w:t xml:space="preserve"> of the octet shall be spare, and the bits </w:t>
            </w:r>
            <w:r>
              <w:t>3</w:t>
            </w:r>
            <w:r w:rsidRPr="002A12F4">
              <w:t xml:space="preserve"> through 1 </w:t>
            </w:r>
            <w:proofErr w:type="gramStart"/>
            <w:r w:rsidRPr="002A12F4">
              <w:t>shall be encoded</w:t>
            </w:r>
            <w:proofErr w:type="gramEnd"/>
            <w:r w:rsidRPr="002A12F4">
              <w:t xml:space="preserve"> as the value part of the SSC mode information element defined in </w:t>
            </w:r>
            <w:r>
              <w:t>clause</w:t>
            </w:r>
            <w:r w:rsidRPr="002A12F4">
              <w:t> </w:t>
            </w:r>
            <w:r>
              <w:t>9.11.4.16</w:t>
            </w:r>
            <w:r w:rsidRPr="002A12F4">
              <w:t xml:space="preserve"> of 3GPP TS 24.501 [</w:t>
            </w:r>
            <w:r>
              <w:t>11</w:t>
            </w:r>
            <w:r w:rsidRPr="002A12F4">
              <w:t xml:space="preserve">]. The "SSC mode type" </w:t>
            </w:r>
            <w:proofErr w:type="gramStart"/>
            <w:r w:rsidRPr="002A12F4">
              <w:t>route selection descriptor component</w:t>
            </w:r>
            <w:proofErr w:type="gramEnd"/>
            <w:r w:rsidRPr="002A12F4">
              <w:t xml:space="preserve"> shall not appear more than once in the route selection descriptor.</w:t>
            </w:r>
          </w:p>
          <w:p w14:paraId="763BA3A4" w14:textId="77777777" w:rsidR="00FE24AB" w:rsidRPr="002A12F4" w:rsidRDefault="00FE24AB" w:rsidP="00FE24AB">
            <w:pPr>
              <w:pStyle w:val="TAL"/>
            </w:pPr>
          </w:p>
        </w:tc>
      </w:tr>
      <w:tr w:rsidR="00FE24AB" w:rsidRPr="002A12F4" w14:paraId="527744B9" w14:textId="77777777" w:rsidTr="00FE24AB">
        <w:trPr>
          <w:gridAfter w:val="2"/>
          <w:wAfter w:w="55" w:type="dxa"/>
          <w:cantSplit/>
          <w:jc w:val="center"/>
        </w:trPr>
        <w:tc>
          <w:tcPr>
            <w:tcW w:w="7092" w:type="dxa"/>
            <w:gridSpan w:val="11"/>
          </w:tcPr>
          <w:p w14:paraId="05516675" w14:textId="77777777" w:rsidR="00FE24AB" w:rsidRPr="002A12F4" w:rsidRDefault="00FE24AB" w:rsidP="00FE24AB">
            <w:pPr>
              <w:pStyle w:val="TAL"/>
              <w:rPr>
                <w:lang w:val="en-US" w:eastAsia="ko-KR"/>
              </w:rPr>
            </w:pPr>
            <w:r w:rsidRPr="002A12F4">
              <w:rPr>
                <w:rFonts w:hint="eastAsia"/>
                <w:lang w:eastAsia="ko-KR"/>
              </w:rPr>
              <w:t xml:space="preserve">For </w:t>
            </w:r>
            <w:r w:rsidRPr="002A12F4">
              <w:rPr>
                <w:lang w:eastAsia="ko-KR"/>
              </w:rPr>
              <w:t xml:space="preserve">"S-NSSAI type", the route selection descriptor component value field shall be encoded as a sequence of a </w:t>
            </w:r>
            <w:proofErr w:type="gramStart"/>
            <w:r w:rsidRPr="002A12F4">
              <w:rPr>
                <w:lang w:eastAsia="ko-KR"/>
              </w:rPr>
              <w:t>one octet</w:t>
            </w:r>
            <w:proofErr w:type="gramEnd"/>
            <w:r w:rsidRPr="002A12F4">
              <w:rPr>
                <w:lang w:eastAsia="ko-KR"/>
              </w:rPr>
              <w:t xml:space="preserve"> S-NSSAI length field and a</w:t>
            </w:r>
            <w:r>
              <w:rPr>
                <w:lang w:eastAsia="ko-KR"/>
              </w:rPr>
              <w:t>n</w:t>
            </w:r>
            <w:r w:rsidRPr="002A12F4">
              <w:rPr>
                <w:lang w:eastAsia="ko-KR"/>
              </w:rPr>
              <w:t xml:space="preserve"> S-NSSAI value field of a variable size. The S-NSSAI value </w:t>
            </w:r>
            <w:proofErr w:type="gramStart"/>
            <w:r w:rsidRPr="002A12F4">
              <w:rPr>
                <w:lang w:eastAsia="ko-KR"/>
              </w:rPr>
              <w:t>shall be encoded</w:t>
            </w:r>
            <w:proofErr w:type="gramEnd"/>
            <w:r w:rsidRPr="002A12F4">
              <w:rPr>
                <w:lang w:eastAsia="ko-KR"/>
              </w:rPr>
              <w:t xml:space="preserve"> as the value part of </w:t>
            </w:r>
            <w:r>
              <w:rPr>
                <w:lang w:eastAsia="ko-KR"/>
              </w:rPr>
              <w:t>the S-</w:t>
            </w:r>
            <w:r w:rsidRPr="002A12F4">
              <w:rPr>
                <w:lang w:eastAsia="ko-KR"/>
              </w:rPr>
              <w:t xml:space="preserve">NSSAI information element defined in </w:t>
            </w:r>
            <w:r>
              <w:rPr>
                <w:lang w:eastAsia="ko-KR"/>
              </w:rPr>
              <w:t>clause</w:t>
            </w:r>
            <w:r w:rsidRPr="002A12F4">
              <w:rPr>
                <w:lang w:eastAsia="ko-KR"/>
              </w:rPr>
              <w:t> </w:t>
            </w:r>
            <w:r>
              <w:rPr>
                <w:lang w:eastAsia="ko-KR"/>
              </w:rPr>
              <w:t>9.11.2.8</w:t>
            </w:r>
            <w:r w:rsidRPr="002A12F4">
              <w:rPr>
                <w:lang w:val="en-US" w:eastAsia="ko-KR"/>
              </w:rPr>
              <w:t xml:space="preserve"> of 3GPP TS 24.501 [</w:t>
            </w:r>
            <w:r>
              <w:rPr>
                <w:lang w:val="en-US" w:eastAsia="ko-KR"/>
              </w:rPr>
              <w:t>11</w:t>
            </w:r>
            <w:r w:rsidRPr="002A12F4">
              <w:rPr>
                <w:lang w:val="en-US" w:eastAsia="ko-KR"/>
              </w:rPr>
              <w:t>]</w:t>
            </w:r>
            <w:r>
              <w:rPr>
                <w:lang w:val="en-US" w:eastAsia="ko-KR"/>
              </w:rPr>
              <w:t xml:space="preserve">, without the </w:t>
            </w:r>
            <w:r>
              <w:t>m</w:t>
            </w:r>
            <w:r w:rsidRPr="00DF0E6D">
              <w:t xml:space="preserve">apped HPLMN SST </w:t>
            </w:r>
            <w:r>
              <w:t xml:space="preserve">field </w:t>
            </w:r>
            <w:r w:rsidRPr="00DF0E6D">
              <w:t xml:space="preserve">and </w:t>
            </w:r>
            <w:r>
              <w:t xml:space="preserve">without the </w:t>
            </w:r>
            <w:r w:rsidRPr="00DF0E6D">
              <w:t>mapped HPLMN SD</w:t>
            </w:r>
            <w:r>
              <w:t xml:space="preserve"> field</w:t>
            </w:r>
            <w:r w:rsidRPr="002A12F4">
              <w:rPr>
                <w:lang w:val="en-US" w:eastAsia="ko-KR"/>
              </w:rPr>
              <w:t>.</w:t>
            </w:r>
          </w:p>
          <w:p w14:paraId="1ED452C0" w14:textId="77777777" w:rsidR="00FE24AB" w:rsidRPr="002A12F4" w:rsidRDefault="00FE24AB" w:rsidP="00FE24AB">
            <w:pPr>
              <w:pStyle w:val="TAL"/>
            </w:pPr>
          </w:p>
        </w:tc>
      </w:tr>
      <w:tr w:rsidR="00FE24AB" w:rsidRPr="002A12F4" w14:paraId="01CB1FCB" w14:textId="77777777" w:rsidTr="00FE24AB">
        <w:trPr>
          <w:gridAfter w:val="2"/>
          <w:wAfter w:w="55" w:type="dxa"/>
          <w:cantSplit/>
          <w:jc w:val="center"/>
        </w:trPr>
        <w:tc>
          <w:tcPr>
            <w:tcW w:w="7092" w:type="dxa"/>
            <w:gridSpan w:val="11"/>
          </w:tcPr>
          <w:p w14:paraId="44945728" w14:textId="77777777" w:rsidR="00FE24AB" w:rsidRPr="002A12F4" w:rsidRDefault="00FE24AB" w:rsidP="00FE24AB">
            <w:pPr>
              <w:pStyle w:val="TAL"/>
              <w:rPr>
                <w:lang w:val="en-US" w:eastAsia="ko-KR"/>
              </w:rPr>
            </w:pPr>
            <w:r w:rsidRPr="002A12F4">
              <w:rPr>
                <w:rFonts w:hint="eastAsia"/>
                <w:lang w:eastAsia="ko-KR"/>
              </w:rPr>
              <w:t xml:space="preserve">For </w:t>
            </w:r>
            <w:r w:rsidRPr="002A12F4">
              <w:rPr>
                <w:lang w:eastAsia="ko-KR"/>
              </w:rPr>
              <w:t xml:space="preserve">"DNN type", the route selection descriptor component value field shall be encoded as a sequence of a </w:t>
            </w:r>
            <w:proofErr w:type="gramStart"/>
            <w:r w:rsidRPr="002A12F4">
              <w:rPr>
                <w:lang w:eastAsia="ko-KR"/>
              </w:rPr>
              <w:t>one octet</w:t>
            </w:r>
            <w:proofErr w:type="gramEnd"/>
            <w:r w:rsidRPr="002A12F4">
              <w:rPr>
                <w:lang w:eastAsia="ko-KR"/>
              </w:rPr>
              <w:t xml:space="preserve"> DNN length field and a DNN value field of a variable size. </w:t>
            </w:r>
            <w:r w:rsidRPr="002A12F4">
              <w:t>The DNN value contains an APN as defined in 3GPP TS 23.003 [4].</w:t>
            </w:r>
          </w:p>
          <w:p w14:paraId="09E06D3B" w14:textId="77777777" w:rsidR="00FE24AB" w:rsidRPr="002A12F4" w:rsidRDefault="00FE24AB" w:rsidP="00FE24AB">
            <w:pPr>
              <w:pStyle w:val="TAL"/>
            </w:pPr>
          </w:p>
        </w:tc>
      </w:tr>
      <w:tr w:rsidR="00FE24AB" w:rsidRPr="002A12F4" w14:paraId="62D8D300" w14:textId="77777777" w:rsidTr="00FE24AB">
        <w:trPr>
          <w:gridAfter w:val="2"/>
          <w:wAfter w:w="55" w:type="dxa"/>
          <w:cantSplit/>
          <w:jc w:val="center"/>
        </w:trPr>
        <w:tc>
          <w:tcPr>
            <w:tcW w:w="7092" w:type="dxa"/>
            <w:gridSpan w:val="11"/>
          </w:tcPr>
          <w:p w14:paraId="688F5A6D" w14:textId="77777777" w:rsidR="00FE24AB" w:rsidRPr="002A12F4" w:rsidRDefault="00FE24AB" w:rsidP="00FE24AB">
            <w:pPr>
              <w:pStyle w:val="TAL"/>
            </w:pPr>
            <w:r w:rsidRPr="002A12F4">
              <w:rPr>
                <w:lang w:eastAsia="ko-KR"/>
              </w:rPr>
              <w:lastRenderedPageBreak/>
              <w:t>For "PDU session type</w:t>
            </w:r>
            <w:r>
              <w:rPr>
                <w:lang w:eastAsia="ko-KR"/>
              </w:rPr>
              <w:t xml:space="preserve"> </w:t>
            </w:r>
            <w:proofErr w:type="spellStart"/>
            <w:r>
              <w:rPr>
                <w:lang w:eastAsia="ko-KR"/>
              </w:rPr>
              <w:t>type</w:t>
            </w:r>
            <w:proofErr w:type="spellEnd"/>
            <w:r w:rsidRPr="002A12F4">
              <w:rPr>
                <w:lang w:eastAsia="ko-KR"/>
              </w:rPr>
              <w:t xml:space="preserve">", the route selection descriptor component value field shall be encoded as a </w:t>
            </w:r>
            <w:proofErr w:type="gramStart"/>
            <w:r w:rsidRPr="002A12F4">
              <w:rPr>
                <w:lang w:eastAsia="ko-KR"/>
              </w:rPr>
              <w:t>one</w:t>
            </w:r>
            <w:r w:rsidRPr="002A12F4">
              <w:t xml:space="preserve"> octet</w:t>
            </w:r>
            <w:proofErr w:type="gramEnd"/>
            <w:r w:rsidRPr="002A12F4">
              <w:t xml:space="preserve"> PDU session type field. The bits 8 through </w:t>
            </w:r>
            <w:r>
              <w:t>4</w:t>
            </w:r>
            <w:r w:rsidRPr="002A12F4">
              <w:t xml:space="preserve"> of the octet shall be spare, and the bits </w:t>
            </w:r>
            <w:r>
              <w:t>3</w:t>
            </w:r>
            <w:r w:rsidRPr="002A12F4">
              <w:t xml:space="preserve"> through 1 </w:t>
            </w:r>
            <w:proofErr w:type="gramStart"/>
            <w:r w:rsidRPr="002A12F4">
              <w:t>shall be encoded</w:t>
            </w:r>
            <w:proofErr w:type="gramEnd"/>
            <w:r w:rsidRPr="002A12F4">
              <w:t xml:space="preserve"> as the value part of the PDU session type information element defined in </w:t>
            </w:r>
            <w:r>
              <w:t>clause</w:t>
            </w:r>
            <w:r w:rsidRPr="002A12F4">
              <w:t> </w:t>
            </w:r>
            <w:r>
              <w:t>9.11.4.11</w:t>
            </w:r>
            <w:r w:rsidRPr="002A12F4">
              <w:t xml:space="preserve"> of 3GPP TS 24.501 [</w:t>
            </w:r>
            <w:r>
              <w:t>11</w:t>
            </w:r>
            <w:r w:rsidRPr="002A12F4">
              <w:t>]. The "PDU session type</w:t>
            </w:r>
            <w:r>
              <w:t xml:space="preserve"> </w:t>
            </w:r>
            <w:proofErr w:type="spellStart"/>
            <w:r>
              <w:t>type</w:t>
            </w:r>
            <w:proofErr w:type="spellEnd"/>
            <w:r w:rsidRPr="002A12F4">
              <w:t xml:space="preserve">" </w:t>
            </w:r>
            <w:proofErr w:type="gramStart"/>
            <w:r w:rsidRPr="002A12F4">
              <w:t>route selection descriptor component</w:t>
            </w:r>
            <w:proofErr w:type="gramEnd"/>
            <w:r w:rsidRPr="002A12F4">
              <w:t xml:space="preserve"> shall not appear more than once in the route selection descriptor.</w:t>
            </w:r>
          </w:p>
          <w:p w14:paraId="5E8D03D4" w14:textId="77777777" w:rsidR="00FE24AB" w:rsidRPr="002A12F4" w:rsidRDefault="00FE24AB" w:rsidP="00FE24AB">
            <w:pPr>
              <w:pStyle w:val="TAL"/>
            </w:pPr>
          </w:p>
        </w:tc>
      </w:tr>
      <w:tr w:rsidR="00FE24AB" w:rsidRPr="002A12F4" w14:paraId="3CF2BFC1" w14:textId="77777777" w:rsidTr="00FE24AB">
        <w:trPr>
          <w:gridAfter w:val="2"/>
          <w:wAfter w:w="55" w:type="dxa"/>
          <w:cantSplit/>
          <w:jc w:val="center"/>
        </w:trPr>
        <w:tc>
          <w:tcPr>
            <w:tcW w:w="7092" w:type="dxa"/>
            <w:gridSpan w:val="11"/>
          </w:tcPr>
          <w:p w14:paraId="332391EC" w14:textId="77777777" w:rsidR="00FE24AB" w:rsidRPr="002A12F4" w:rsidRDefault="00FE24AB" w:rsidP="00FE24AB">
            <w:pPr>
              <w:pStyle w:val="TAL"/>
              <w:rPr>
                <w:lang w:val="en-US" w:eastAsia="ko-KR"/>
              </w:rPr>
            </w:pPr>
            <w:r w:rsidRPr="002A12F4">
              <w:rPr>
                <w:lang w:eastAsia="ko-KR"/>
              </w:rPr>
              <w:t>For "preferred access type</w:t>
            </w:r>
            <w:r>
              <w:rPr>
                <w:lang w:eastAsia="ko-KR"/>
              </w:rPr>
              <w:t xml:space="preserve"> </w:t>
            </w:r>
            <w:proofErr w:type="spellStart"/>
            <w:r>
              <w:rPr>
                <w:lang w:eastAsia="ko-KR"/>
              </w:rPr>
              <w:t>type</w:t>
            </w:r>
            <w:proofErr w:type="spellEnd"/>
            <w:r w:rsidRPr="002A12F4">
              <w:rPr>
                <w:lang w:eastAsia="ko-KR"/>
              </w:rPr>
              <w:t xml:space="preserve">", the </w:t>
            </w:r>
            <w:proofErr w:type="gramStart"/>
            <w:r w:rsidRPr="002A12F4">
              <w:rPr>
                <w:lang w:eastAsia="ko-KR"/>
              </w:rPr>
              <w:t>route selection descriptor component value field</w:t>
            </w:r>
            <w:proofErr w:type="gramEnd"/>
            <w:r w:rsidRPr="002A12F4">
              <w:rPr>
                <w:lang w:eastAsia="ko-KR"/>
              </w:rPr>
              <w:t xml:space="preserve"> shall be encoded as a one octet preferred access type field. The bits 8 through 3 shall be spare, and the bits 2 and 1 </w:t>
            </w:r>
            <w:proofErr w:type="gramStart"/>
            <w:r w:rsidRPr="002A12F4">
              <w:rPr>
                <w:lang w:eastAsia="ko-KR"/>
              </w:rPr>
              <w:t>shall be encoded</w:t>
            </w:r>
            <w:proofErr w:type="gramEnd"/>
            <w:r w:rsidRPr="002A12F4">
              <w:rPr>
                <w:lang w:eastAsia="ko-KR"/>
              </w:rPr>
              <w:t xml:space="preserve"> as the value par</w:t>
            </w:r>
            <w:r>
              <w:rPr>
                <w:lang w:eastAsia="ko-KR"/>
              </w:rPr>
              <w:t>t</w:t>
            </w:r>
            <w:r w:rsidRPr="002A12F4">
              <w:rPr>
                <w:lang w:eastAsia="ko-KR"/>
              </w:rPr>
              <w:t xml:space="preserve"> o</w:t>
            </w:r>
            <w:r>
              <w:rPr>
                <w:lang w:eastAsia="ko-KR"/>
              </w:rPr>
              <w:t>f</w:t>
            </w:r>
            <w:r w:rsidRPr="002A12F4">
              <w:rPr>
                <w:lang w:eastAsia="ko-KR"/>
              </w:rPr>
              <w:t xml:space="preserve"> the access type information element defined in </w:t>
            </w:r>
            <w:r>
              <w:rPr>
                <w:lang w:eastAsia="ko-KR"/>
              </w:rPr>
              <w:t>clause</w:t>
            </w:r>
            <w:r w:rsidRPr="002A12F4">
              <w:rPr>
                <w:lang w:eastAsia="ko-KR"/>
              </w:rPr>
              <w:t> </w:t>
            </w:r>
            <w:r>
              <w:rPr>
                <w:lang w:eastAsia="ko-KR"/>
              </w:rPr>
              <w:t>9.11.2.1A</w:t>
            </w:r>
            <w:r w:rsidRPr="002A12F4">
              <w:rPr>
                <w:lang w:val="en-US" w:eastAsia="ko-KR"/>
              </w:rPr>
              <w:t xml:space="preserve"> of 3GPP TS 24.501 [</w:t>
            </w:r>
            <w:r>
              <w:rPr>
                <w:lang w:val="en-US" w:eastAsia="ko-KR"/>
              </w:rPr>
              <w:t>11</w:t>
            </w:r>
            <w:r w:rsidRPr="002A12F4">
              <w:rPr>
                <w:lang w:val="en-US" w:eastAsia="ko-KR"/>
              </w:rPr>
              <w:t>]. The "preferred access type</w:t>
            </w:r>
            <w:r>
              <w:rPr>
                <w:lang w:val="en-US" w:eastAsia="ko-KR"/>
              </w:rPr>
              <w:t xml:space="preserve"> </w:t>
            </w:r>
            <w:proofErr w:type="spellStart"/>
            <w:r>
              <w:rPr>
                <w:lang w:val="en-US" w:eastAsia="ko-KR"/>
              </w:rPr>
              <w:t>type</w:t>
            </w:r>
            <w:proofErr w:type="spellEnd"/>
            <w:r w:rsidRPr="002A12F4">
              <w:rPr>
                <w:lang w:val="en-US" w:eastAsia="ko-KR"/>
              </w:rPr>
              <w:t xml:space="preserve">" </w:t>
            </w:r>
            <w:proofErr w:type="gramStart"/>
            <w:r w:rsidRPr="002A12F4">
              <w:rPr>
                <w:lang w:val="en-US" w:eastAsia="ko-KR"/>
              </w:rPr>
              <w:t>route selection descriptor component</w:t>
            </w:r>
            <w:proofErr w:type="gramEnd"/>
            <w:r w:rsidRPr="002A12F4">
              <w:rPr>
                <w:lang w:val="en-US" w:eastAsia="ko-KR"/>
              </w:rPr>
              <w:t xml:space="preserve"> shall not appear more than once in the route selection descriptor.</w:t>
            </w:r>
          </w:p>
          <w:p w14:paraId="76A1EC4A" w14:textId="77777777" w:rsidR="00FE24AB" w:rsidRPr="002A12F4" w:rsidRDefault="00FE24AB" w:rsidP="00FE24AB">
            <w:pPr>
              <w:pStyle w:val="TAL"/>
            </w:pPr>
          </w:p>
        </w:tc>
      </w:tr>
      <w:tr w:rsidR="00FE24AB" w:rsidRPr="002A12F4" w14:paraId="5A54209B" w14:textId="77777777" w:rsidTr="00FE24AB">
        <w:trPr>
          <w:gridAfter w:val="2"/>
          <w:wAfter w:w="55" w:type="dxa"/>
          <w:cantSplit/>
          <w:jc w:val="center"/>
        </w:trPr>
        <w:tc>
          <w:tcPr>
            <w:tcW w:w="7092" w:type="dxa"/>
            <w:gridSpan w:val="11"/>
          </w:tcPr>
          <w:p w14:paraId="47B3261B" w14:textId="77777777" w:rsidR="00FE24AB" w:rsidRPr="00530384" w:rsidRDefault="00FE24AB" w:rsidP="00FE24AB">
            <w:pPr>
              <w:pStyle w:val="TAL"/>
              <w:rPr>
                <w:lang w:eastAsia="ko-KR"/>
              </w:rPr>
            </w:pPr>
            <w:r w:rsidRPr="002A12F4">
              <w:rPr>
                <w:lang w:eastAsia="ko-KR"/>
              </w:rPr>
              <w:t>For "</w:t>
            </w:r>
            <w:r>
              <w:rPr>
                <w:lang w:eastAsia="ko-KR"/>
              </w:rPr>
              <w:t>multi-access preference type</w:t>
            </w:r>
            <w:r w:rsidRPr="002A12F4">
              <w:rPr>
                <w:lang w:eastAsia="ko-KR"/>
              </w:rPr>
              <w:t xml:space="preserve">", the </w:t>
            </w:r>
            <w:proofErr w:type="gramStart"/>
            <w:r w:rsidRPr="002A12F4">
              <w:rPr>
                <w:lang w:eastAsia="ko-KR"/>
              </w:rPr>
              <w:t>route selection descriptor component value field</w:t>
            </w:r>
            <w:proofErr w:type="gramEnd"/>
            <w:r w:rsidRPr="002A12F4">
              <w:rPr>
                <w:lang w:eastAsia="ko-KR"/>
              </w:rPr>
              <w:t xml:space="preserve"> shall be </w:t>
            </w:r>
            <w:r>
              <w:rPr>
                <w:lang w:eastAsia="ko-KR"/>
              </w:rPr>
              <w:t xml:space="preserve">of zero length. </w:t>
            </w:r>
            <w:r w:rsidRPr="002A12F4">
              <w:rPr>
                <w:lang w:val="en-US" w:eastAsia="ko-KR"/>
              </w:rPr>
              <w:t>The "</w:t>
            </w:r>
            <w:r>
              <w:rPr>
                <w:lang w:eastAsia="ko-KR"/>
              </w:rPr>
              <w:t>multi-access preference type</w:t>
            </w:r>
            <w:r w:rsidRPr="002A12F4">
              <w:rPr>
                <w:lang w:val="en-US" w:eastAsia="ko-KR"/>
              </w:rPr>
              <w:t xml:space="preserve">" </w:t>
            </w:r>
            <w:proofErr w:type="gramStart"/>
            <w:r w:rsidRPr="002A12F4">
              <w:rPr>
                <w:lang w:val="en-US" w:eastAsia="ko-KR"/>
              </w:rPr>
              <w:t>route selection descriptor component</w:t>
            </w:r>
            <w:proofErr w:type="gramEnd"/>
            <w:r w:rsidRPr="002A12F4">
              <w:rPr>
                <w:lang w:val="en-US" w:eastAsia="ko-KR"/>
              </w:rPr>
              <w:t xml:space="preserve"> shall not appear more than once in the route selection descriptor.</w:t>
            </w:r>
            <w:r>
              <w:rPr>
                <w:lang w:val="en-US" w:eastAsia="ko-KR"/>
              </w:rPr>
              <w:t xml:space="preserve"> </w:t>
            </w:r>
            <w:r>
              <w:t xml:space="preserve">The </w:t>
            </w:r>
            <w:r w:rsidRPr="002A12F4">
              <w:rPr>
                <w:lang w:eastAsia="ko-KR"/>
              </w:rPr>
              <w:t>"</w:t>
            </w:r>
            <w:r>
              <w:rPr>
                <w:lang w:eastAsia="ko-KR"/>
              </w:rPr>
              <w:t>multi-access preference type</w:t>
            </w:r>
            <w:r w:rsidRPr="002A12F4">
              <w:rPr>
                <w:lang w:eastAsia="ko-KR"/>
              </w:rPr>
              <w:t>"</w:t>
            </w:r>
            <w:r>
              <w:rPr>
                <w:lang w:eastAsia="ko-KR"/>
              </w:rPr>
              <w:t xml:space="preserve"> </w:t>
            </w:r>
            <w:proofErr w:type="gramStart"/>
            <w:r w:rsidRPr="002A12F4">
              <w:rPr>
                <w:lang w:eastAsia="ko-KR"/>
              </w:rPr>
              <w:t>route selection descriptor component</w:t>
            </w:r>
            <w:proofErr w:type="gramEnd"/>
            <w:r w:rsidRPr="002A12F4">
              <w:rPr>
                <w:lang w:eastAsia="ko-KR"/>
              </w:rPr>
              <w:t xml:space="preserve"> </w:t>
            </w:r>
            <w:r>
              <w:rPr>
                <w:lang w:eastAsia="ko-KR"/>
              </w:rPr>
              <w:t xml:space="preserve">in </w:t>
            </w:r>
            <w:r w:rsidRPr="002A12F4">
              <w:rPr>
                <w:lang w:val="en-US" w:eastAsia="ko-KR"/>
              </w:rPr>
              <w:t>the route selection descriptor</w:t>
            </w:r>
            <w:r>
              <w:rPr>
                <w:lang w:val="en-US" w:eastAsia="ko-KR"/>
              </w:rPr>
              <w:t xml:space="preserve"> indicates </w:t>
            </w:r>
            <w:r>
              <w:rPr>
                <w:lang w:eastAsia="ko-KR"/>
              </w:rPr>
              <w:t>the multi-access preference.</w:t>
            </w:r>
          </w:p>
          <w:p w14:paraId="3EC9AF3A" w14:textId="77777777" w:rsidR="00FE24AB" w:rsidRPr="00EF6286" w:rsidRDefault="00FE24AB" w:rsidP="00FE24AB">
            <w:pPr>
              <w:pStyle w:val="TAL"/>
              <w:rPr>
                <w:lang w:eastAsia="ko-KR"/>
              </w:rPr>
            </w:pPr>
          </w:p>
        </w:tc>
      </w:tr>
      <w:tr w:rsidR="00FE24AB" w:rsidRPr="002A12F4" w14:paraId="3BB2F1E1" w14:textId="77777777" w:rsidTr="00FE24AB">
        <w:trPr>
          <w:gridAfter w:val="2"/>
          <w:wAfter w:w="55" w:type="dxa"/>
          <w:cantSplit/>
          <w:jc w:val="center"/>
        </w:trPr>
        <w:tc>
          <w:tcPr>
            <w:tcW w:w="7092" w:type="dxa"/>
            <w:gridSpan w:val="11"/>
          </w:tcPr>
          <w:p w14:paraId="6873C0A9" w14:textId="77777777" w:rsidR="00FE24AB" w:rsidRPr="002A12F4" w:rsidRDefault="00FE24AB" w:rsidP="00FE24AB">
            <w:pPr>
              <w:pStyle w:val="TAL"/>
            </w:pPr>
            <w:r w:rsidRPr="002A12F4">
              <w:rPr>
                <w:lang w:val="en-US" w:eastAsia="ko-KR"/>
              </w:rPr>
              <w:t xml:space="preserve">For "non-seamless non-3GPP offload indication type", </w:t>
            </w:r>
            <w:r w:rsidRPr="002A12F4">
              <w:t xml:space="preserve">the </w:t>
            </w:r>
            <w:proofErr w:type="gramStart"/>
            <w:r w:rsidRPr="002A12F4">
              <w:t>route selection descriptor component</w:t>
            </w:r>
            <w:proofErr w:type="gramEnd"/>
            <w:r w:rsidRPr="002A12F4">
              <w:t xml:space="preserve"> shall not include the route selection descriptor component value field. The "</w:t>
            </w:r>
            <w:r w:rsidRPr="002A12F4">
              <w:rPr>
                <w:lang w:val="en-US" w:eastAsia="ko-KR"/>
              </w:rPr>
              <w:t>non-seamless non-3GPP offload indication type</w:t>
            </w:r>
            <w:r w:rsidRPr="002A12F4">
              <w:t xml:space="preserve">" </w:t>
            </w:r>
            <w:proofErr w:type="gramStart"/>
            <w:r w:rsidRPr="002A12F4">
              <w:t>route selection descriptor component</w:t>
            </w:r>
            <w:proofErr w:type="gramEnd"/>
            <w:r w:rsidRPr="002A12F4">
              <w:t xml:space="preserve"> shall not appear more than once in the route selection descriptor. If the "</w:t>
            </w:r>
            <w:r w:rsidRPr="002A12F4">
              <w:rPr>
                <w:lang w:val="en-US" w:eastAsia="ko-KR"/>
              </w:rPr>
              <w:t>non-seamless non-3GPP offload indication type</w:t>
            </w:r>
            <w:r w:rsidRPr="002A12F4">
              <w:t xml:space="preserve">" route selection descriptor component is included in a route selection descriptor, there shall be no </w:t>
            </w:r>
            <w:proofErr w:type="gramStart"/>
            <w:r w:rsidRPr="002A12F4">
              <w:t>route selection descriptor component</w:t>
            </w:r>
            <w:proofErr w:type="gramEnd"/>
            <w:r w:rsidRPr="002A12F4">
              <w:t xml:space="preserve"> with a type other than "</w:t>
            </w:r>
            <w:r w:rsidRPr="002A12F4">
              <w:rPr>
                <w:lang w:val="en-US" w:eastAsia="ko-KR"/>
              </w:rPr>
              <w:t>non-seamless non-3GPP offload indication type</w:t>
            </w:r>
            <w:r w:rsidRPr="002A12F4">
              <w:t>" in the route selection descriptor.</w:t>
            </w:r>
          </w:p>
        </w:tc>
      </w:tr>
      <w:tr w:rsidR="00FE24AB" w:rsidRPr="002A12F4" w14:paraId="2F47C235" w14:textId="77777777" w:rsidTr="00FE24AB">
        <w:trPr>
          <w:gridAfter w:val="2"/>
          <w:wAfter w:w="55" w:type="dxa"/>
          <w:cantSplit/>
          <w:jc w:val="center"/>
        </w:trPr>
        <w:tc>
          <w:tcPr>
            <w:tcW w:w="7092" w:type="dxa"/>
            <w:gridSpan w:val="11"/>
          </w:tcPr>
          <w:p w14:paraId="5AF62073" w14:textId="77777777" w:rsidR="00FE24AB" w:rsidRPr="002A12F4" w:rsidRDefault="00FE24AB" w:rsidP="00FE24AB">
            <w:pPr>
              <w:pStyle w:val="TAL"/>
              <w:rPr>
                <w:lang w:val="en-US" w:eastAsia="ko-KR"/>
              </w:rPr>
            </w:pPr>
          </w:p>
        </w:tc>
      </w:tr>
      <w:tr w:rsidR="00FE24AB" w:rsidRPr="00787DA3" w14:paraId="0BC5D9D4" w14:textId="77777777" w:rsidTr="00FE24AB">
        <w:trPr>
          <w:gridBefore w:val="1"/>
          <w:gridAfter w:val="1"/>
          <w:wBefore w:w="33" w:type="dxa"/>
          <w:wAfter w:w="27" w:type="dxa"/>
          <w:cantSplit/>
          <w:jc w:val="center"/>
        </w:trPr>
        <w:tc>
          <w:tcPr>
            <w:tcW w:w="7087" w:type="dxa"/>
            <w:gridSpan w:val="11"/>
          </w:tcPr>
          <w:p w14:paraId="6EF22A57" w14:textId="77777777" w:rsidR="00FE24AB" w:rsidRDefault="00FE24AB" w:rsidP="00FE24AB">
            <w:pPr>
              <w:pStyle w:val="TAL"/>
              <w:rPr>
                <w:lang w:val="en-US" w:eastAsia="zh-CN"/>
              </w:rPr>
            </w:pPr>
            <w:r>
              <w:rPr>
                <w:rFonts w:hint="eastAsia"/>
                <w:lang w:val="en-US" w:eastAsia="zh-CN"/>
              </w:rPr>
              <w:t xml:space="preserve">For </w:t>
            </w:r>
            <w:r>
              <w:rPr>
                <w:lang w:val="en-US" w:eastAsia="zh-CN"/>
              </w:rPr>
              <w:t xml:space="preserve">"location criteria type", the </w:t>
            </w:r>
            <w:proofErr w:type="gramStart"/>
            <w:r>
              <w:rPr>
                <w:lang w:val="en-US" w:eastAsia="zh-CN"/>
              </w:rPr>
              <w:t>route selection descriptor component value field</w:t>
            </w:r>
            <w:proofErr w:type="gramEnd"/>
            <w:r>
              <w:rPr>
                <w:lang w:val="en-US" w:eastAsia="zh-CN"/>
              </w:rPr>
              <w:t xml:space="preserve"> may contain one or more types of location area and is encoded as shown in Figure 5.2.5 and Table 5.2.2.</w:t>
            </w:r>
          </w:p>
          <w:p w14:paraId="5B4F498F" w14:textId="77777777" w:rsidR="00FE24AB" w:rsidRPr="00787DA3" w:rsidRDefault="00FE24AB" w:rsidP="00FE24AB">
            <w:pPr>
              <w:pStyle w:val="TAL"/>
              <w:rPr>
                <w:lang w:val="en-US" w:eastAsia="zh-CN"/>
              </w:rPr>
            </w:pPr>
          </w:p>
        </w:tc>
      </w:tr>
      <w:tr w:rsidR="00FE24AB" w:rsidRPr="001D11B9" w14:paraId="4CE57273" w14:textId="77777777" w:rsidTr="00FE24AB">
        <w:trPr>
          <w:gridBefore w:val="1"/>
          <w:gridAfter w:val="1"/>
          <w:wBefore w:w="33" w:type="dxa"/>
          <w:wAfter w:w="27" w:type="dxa"/>
          <w:cantSplit/>
          <w:jc w:val="center"/>
        </w:trPr>
        <w:tc>
          <w:tcPr>
            <w:tcW w:w="7087" w:type="dxa"/>
            <w:gridSpan w:val="11"/>
          </w:tcPr>
          <w:p w14:paraId="40425C8D" w14:textId="77777777" w:rsidR="00FE24AB" w:rsidRPr="001D11B9" w:rsidRDefault="00FE24AB" w:rsidP="00FE24AB">
            <w:pPr>
              <w:pStyle w:val="TAL"/>
              <w:rPr>
                <w:lang w:val="en-US"/>
              </w:rPr>
            </w:pPr>
            <w:r>
              <w:rPr>
                <w:lang w:val="en-US" w:eastAsia="ko-KR"/>
              </w:rPr>
              <w:t>For "time window</w:t>
            </w:r>
            <w:r w:rsidRPr="002A12F4">
              <w:rPr>
                <w:lang w:val="en-US" w:eastAsia="ko-KR"/>
              </w:rPr>
              <w:t xml:space="preserve"> type"</w:t>
            </w:r>
            <w:r>
              <w:rPr>
                <w:lang w:val="en-US" w:eastAsia="ko-KR"/>
              </w:rPr>
              <w:t xml:space="preserve">, the </w:t>
            </w:r>
            <w:proofErr w:type="gramStart"/>
            <w:r>
              <w:rPr>
                <w:lang w:val="en-US" w:eastAsia="ko-KR"/>
              </w:rPr>
              <w:t>route selection descriptor component value field</w:t>
            </w:r>
            <w:proofErr w:type="gramEnd"/>
            <w:r>
              <w:rPr>
                <w:lang w:val="en-US" w:eastAsia="ko-KR"/>
              </w:rPr>
              <w:t xml:space="preserve"> </w:t>
            </w:r>
            <w:r w:rsidRPr="002A12F4">
              <w:rPr>
                <w:lang w:eastAsia="ko-KR"/>
              </w:rPr>
              <w:t>shal</w:t>
            </w:r>
            <w:r>
              <w:rPr>
                <w:lang w:eastAsia="ko-KR"/>
              </w:rPr>
              <w:t xml:space="preserve">l be encoded as a sequence of a </w:t>
            </w:r>
            <w:proofErr w:type="spellStart"/>
            <w:r>
              <w:rPr>
                <w:lang w:eastAsia="ko-KR"/>
              </w:rPr>
              <w:t>Starttime</w:t>
            </w:r>
            <w:proofErr w:type="spellEnd"/>
            <w:r>
              <w:rPr>
                <w:lang w:eastAsia="ko-KR"/>
              </w:rPr>
              <w:t xml:space="preserve"> </w:t>
            </w:r>
            <w:r w:rsidRPr="002A12F4">
              <w:rPr>
                <w:lang w:eastAsia="ko-KR"/>
              </w:rPr>
              <w:t xml:space="preserve">field </w:t>
            </w:r>
            <w:r>
              <w:rPr>
                <w:lang w:eastAsia="ko-KR"/>
              </w:rPr>
              <w:t xml:space="preserve">and a </w:t>
            </w:r>
            <w:proofErr w:type="spellStart"/>
            <w:r>
              <w:rPr>
                <w:lang w:eastAsia="ko-KR"/>
              </w:rPr>
              <w:t>Stoptime</w:t>
            </w:r>
            <w:proofErr w:type="spellEnd"/>
            <w:r>
              <w:rPr>
                <w:lang w:eastAsia="ko-KR"/>
              </w:rPr>
              <w:t xml:space="preserve"> field</w:t>
            </w:r>
            <w:r w:rsidRPr="002A12F4">
              <w:t>.</w:t>
            </w:r>
            <w:r>
              <w:t xml:space="preserve"> </w:t>
            </w:r>
            <w:r>
              <w:rPr>
                <w:lang w:val="en-US"/>
              </w:rPr>
              <w:t xml:space="preserve">The </w:t>
            </w:r>
            <w:proofErr w:type="spellStart"/>
            <w:r>
              <w:rPr>
                <w:lang w:val="en-US"/>
              </w:rPr>
              <w:t>Starttime</w:t>
            </w:r>
            <w:proofErr w:type="spellEnd"/>
            <w:r>
              <w:rPr>
                <w:lang w:val="en-US"/>
              </w:rPr>
              <w:t xml:space="preserve"> field is represented by the number of seconds since </w:t>
            </w:r>
            <w:r>
              <w:t xml:space="preserve">00:00:00 on 1 January 1970 and is </w:t>
            </w:r>
            <w:r>
              <w:rPr>
                <w:lang w:val="en-US"/>
              </w:rPr>
              <w:t xml:space="preserve">encoded as the 64-bit NTP timestamp format defined in IETF RFC 5905 [17], </w:t>
            </w:r>
            <w:r>
              <w:t>where binary encoding of the integer part is in the first 32 bits and binary encoding of the fraction part in the last 32 bits</w:t>
            </w:r>
            <w:r>
              <w:rPr>
                <w:lang w:val="en-US"/>
              </w:rPr>
              <w:t xml:space="preserve">. The encoding of the </w:t>
            </w:r>
            <w:proofErr w:type="spellStart"/>
            <w:r>
              <w:rPr>
                <w:lang w:val="en-US"/>
              </w:rPr>
              <w:t>Stoptime</w:t>
            </w:r>
            <w:proofErr w:type="spellEnd"/>
            <w:r>
              <w:rPr>
                <w:lang w:val="en-US"/>
              </w:rPr>
              <w:t xml:space="preserve"> field is the same as the </w:t>
            </w:r>
            <w:proofErr w:type="spellStart"/>
            <w:r>
              <w:rPr>
                <w:lang w:val="en-US"/>
              </w:rPr>
              <w:t>Starttime</w:t>
            </w:r>
            <w:proofErr w:type="spellEnd"/>
            <w:r>
              <w:rPr>
                <w:lang w:val="en-US"/>
              </w:rPr>
              <w:t xml:space="preserve"> field.</w:t>
            </w:r>
          </w:p>
        </w:tc>
      </w:tr>
      <w:tr w:rsidR="00FE24AB" w:rsidRPr="002A12F4" w14:paraId="41C827D1" w14:textId="77777777" w:rsidTr="00FE24AB">
        <w:trPr>
          <w:gridBefore w:val="1"/>
          <w:gridAfter w:val="1"/>
          <w:wBefore w:w="33" w:type="dxa"/>
          <w:wAfter w:w="27" w:type="dxa"/>
          <w:cantSplit/>
          <w:jc w:val="center"/>
        </w:trPr>
        <w:tc>
          <w:tcPr>
            <w:tcW w:w="7087" w:type="dxa"/>
            <w:gridSpan w:val="11"/>
          </w:tcPr>
          <w:p w14:paraId="19648ED4" w14:textId="77777777" w:rsidR="00FE24AB" w:rsidRPr="002A12F4" w:rsidRDefault="00FE24AB" w:rsidP="00FE24AB">
            <w:pPr>
              <w:pStyle w:val="TAL"/>
              <w:rPr>
                <w:lang w:val="en-US" w:eastAsia="ko-KR"/>
              </w:rPr>
            </w:pPr>
          </w:p>
        </w:tc>
      </w:tr>
      <w:tr w:rsidR="00FE24AB" w:rsidRPr="002A12F4" w14:paraId="1F03D899" w14:textId="77777777" w:rsidTr="00FE24AB">
        <w:trPr>
          <w:gridBefore w:val="1"/>
          <w:gridAfter w:val="1"/>
          <w:wBefore w:w="33" w:type="dxa"/>
          <w:wAfter w:w="27" w:type="dxa"/>
          <w:cantSplit/>
          <w:jc w:val="center"/>
        </w:trPr>
        <w:tc>
          <w:tcPr>
            <w:tcW w:w="7087" w:type="dxa"/>
            <w:gridSpan w:val="11"/>
          </w:tcPr>
          <w:p w14:paraId="36AC5DBC" w14:textId="77777777" w:rsidR="00FE24AB" w:rsidRDefault="00FE24AB" w:rsidP="00FE24AB">
            <w:pPr>
              <w:pStyle w:val="TAL"/>
              <w:rPr>
                <w:lang w:val="en-US" w:eastAsia="ko-KR"/>
              </w:rPr>
            </w:pPr>
            <w:r w:rsidRPr="00CB48CF">
              <w:rPr>
                <w:lang w:val="en-US" w:eastAsia="ko-KR"/>
              </w:rPr>
              <w:t xml:space="preserve">For "5G </w:t>
            </w:r>
            <w:proofErr w:type="spellStart"/>
            <w:r w:rsidRPr="00CB48CF">
              <w:rPr>
                <w:lang w:val="en-US" w:eastAsia="ko-KR"/>
              </w:rPr>
              <w:t>ProSe</w:t>
            </w:r>
            <w:proofErr w:type="spellEnd"/>
            <w:r w:rsidRPr="00CB48CF">
              <w:rPr>
                <w:lang w:val="en-US" w:eastAsia="ko-KR"/>
              </w:rPr>
              <w:t xml:space="preserve"> </w:t>
            </w:r>
            <w:r>
              <w:rPr>
                <w:lang w:val="en-US" w:eastAsia="ko-KR"/>
              </w:rPr>
              <w:t>layer-3</w:t>
            </w:r>
            <w:r w:rsidRPr="00CB48CF">
              <w:rPr>
                <w:lang w:val="en-US" w:eastAsia="ko-KR"/>
              </w:rPr>
              <w:t xml:space="preserve"> </w:t>
            </w:r>
            <w:r>
              <w:rPr>
                <w:lang w:val="en-US" w:eastAsia="ko-KR"/>
              </w:rPr>
              <w:t>UE-to-network relay</w:t>
            </w:r>
            <w:r w:rsidRPr="00CB48CF">
              <w:rPr>
                <w:lang w:val="en-US" w:eastAsia="ko-KR"/>
              </w:rPr>
              <w:t xml:space="preserve"> offload </w:t>
            </w:r>
            <w:r w:rsidRPr="00CB48CF">
              <w:rPr>
                <w:lang w:eastAsia="ko-KR"/>
              </w:rPr>
              <w:t>indication type</w:t>
            </w:r>
            <w:r w:rsidRPr="00CB48CF">
              <w:rPr>
                <w:lang w:val="en-US" w:eastAsia="ko-KR"/>
              </w:rPr>
              <w:t xml:space="preserve">", </w:t>
            </w:r>
            <w:r w:rsidRPr="00CB48CF">
              <w:rPr>
                <w:lang w:eastAsia="ko-KR"/>
              </w:rPr>
              <w:t xml:space="preserve">the </w:t>
            </w:r>
            <w:proofErr w:type="gramStart"/>
            <w:r w:rsidRPr="00CB48CF">
              <w:rPr>
                <w:lang w:eastAsia="ko-KR"/>
              </w:rPr>
              <w:t>route selection descriptor component</w:t>
            </w:r>
            <w:proofErr w:type="gramEnd"/>
            <w:r w:rsidRPr="00CB48CF">
              <w:rPr>
                <w:lang w:eastAsia="ko-KR"/>
              </w:rPr>
              <w:t xml:space="preserve"> shall not include the route selection descriptor component value field. The "</w:t>
            </w:r>
            <w:r w:rsidRPr="00CB48CF">
              <w:rPr>
                <w:lang w:val="en-US" w:eastAsia="ko-KR"/>
              </w:rPr>
              <w:t xml:space="preserve">5G </w:t>
            </w:r>
            <w:proofErr w:type="spellStart"/>
            <w:r w:rsidRPr="00CB48CF">
              <w:rPr>
                <w:lang w:val="en-US" w:eastAsia="ko-KR"/>
              </w:rPr>
              <w:t>ProSe</w:t>
            </w:r>
            <w:proofErr w:type="spellEnd"/>
            <w:r w:rsidRPr="00CB48CF">
              <w:rPr>
                <w:lang w:val="en-US" w:eastAsia="ko-KR"/>
              </w:rPr>
              <w:t xml:space="preserve"> </w:t>
            </w:r>
            <w:r>
              <w:rPr>
                <w:lang w:val="en-US" w:eastAsia="ko-KR"/>
              </w:rPr>
              <w:t>layer-3</w:t>
            </w:r>
            <w:r w:rsidRPr="00CB48CF">
              <w:rPr>
                <w:lang w:val="en-US" w:eastAsia="ko-KR"/>
              </w:rPr>
              <w:t xml:space="preserve"> </w:t>
            </w:r>
            <w:r>
              <w:rPr>
                <w:lang w:val="en-US" w:eastAsia="ko-KR"/>
              </w:rPr>
              <w:t>UE-to-network relay</w:t>
            </w:r>
            <w:r w:rsidRPr="00CB48CF">
              <w:rPr>
                <w:lang w:val="en-US" w:eastAsia="ko-KR"/>
              </w:rPr>
              <w:t xml:space="preserve"> offload </w:t>
            </w:r>
            <w:r w:rsidRPr="00CB48CF">
              <w:rPr>
                <w:lang w:eastAsia="ko-KR"/>
              </w:rPr>
              <w:t xml:space="preserve">indication type" </w:t>
            </w:r>
            <w:proofErr w:type="gramStart"/>
            <w:r w:rsidRPr="00CB48CF">
              <w:rPr>
                <w:lang w:eastAsia="ko-KR"/>
              </w:rPr>
              <w:t>route selection descriptor component</w:t>
            </w:r>
            <w:proofErr w:type="gramEnd"/>
            <w:r w:rsidRPr="00CB48CF">
              <w:rPr>
                <w:lang w:eastAsia="ko-KR"/>
              </w:rPr>
              <w:t xml:space="preserve"> shall not appear more than once in the route selection descriptor. If the "</w:t>
            </w:r>
            <w:r w:rsidRPr="00CB48CF">
              <w:rPr>
                <w:lang w:val="en-US" w:eastAsia="ko-KR"/>
              </w:rPr>
              <w:t xml:space="preserve">5G </w:t>
            </w:r>
            <w:proofErr w:type="spellStart"/>
            <w:r w:rsidRPr="00CB48CF">
              <w:rPr>
                <w:lang w:val="en-US" w:eastAsia="ko-KR"/>
              </w:rPr>
              <w:t>ProSe</w:t>
            </w:r>
            <w:proofErr w:type="spellEnd"/>
            <w:r w:rsidRPr="00CB48CF">
              <w:rPr>
                <w:lang w:val="en-US" w:eastAsia="ko-KR"/>
              </w:rPr>
              <w:t xml:space="preserve"> </w:t>
            </w:r>
            <w:r>
              <w:rPr>
                <w:lang w:val="en-US" w:eastAsia="ko-KR"/>
              </w:rPr>
              <w:t>layer-3</w:t>
            </w:r>
            <w:r w:rsidRPr="00CB48CF">
              <w:rPr>
                <w:lang w:val="en-US" w:eastAsia="ko-KR"/>
              </w:rPr>
              <w:t xml:space="preserve"> </w:t>
            </w:r>
            <w:r>
              <w:rPr>
                <w:lang w:val="en-US" w:eastAsia="ko-KR"/>
              </w:rPr>
              <w:t>UE-to-network relay</w:t>
            </w:r>
            <w:r w:rsidRPr="00CB48CF">
              <w:rPr>
                <w:lang w:val="en-US" w:eastAsia="ko-KR"/>
              </w:rPr>
              <w:t xml:space="preserve"> offload </w:t>
            </w:r>
            <w:r w:rsidRPr="00CB48CF">
              <w:rPr>
                <w:lang w:eastAsia="ko-KR"/>
              </w:rPr>
              <w:t xml:space="preserve">indication type" route selection descriptor component is included in a route selection descriptor, there shall be no </w:t>
            </w:r>
            <w:proofErr w:type="gramStart"/>
            <w:r w:rsidRPr="00CB48CF">
              <w:rPr>
                <w:lang w:eastAsia="ko-KR"/>
              </w:rPr>
              <w:t>route selection descriptor component</w:t>
            </w:r>
            <w:proofErr w:type="gramEnd"/>
            <w:r w:rsidRPr="00CB48CF">
              <w:rPr>
                <w:lang w:eastAsia="ko-KR"/>
              </w:rPr>
              <w:t xml:space="preserve"> with a type other than "</w:t>
            </w:r>
            <w:r w:rsidRPr="00CB48CF">
              <w:rPr>
                <w:lang w:val="en-US" w:eastAsia="ko-KR"/>
              </w:rPr>
              <w:t xml:space="preserve">5G </w:t>
            </w:r>
            <w:proofErr w:type="spellStart"/>
            <w:r w:rsidRPr="00CB48CF">
              <w:rPr>
                <w:lang w:val="en-US" w:eastAsia="ko-KR"/>
              </w:rPr>
              <w:t>ProSe</w:t>
            </w:r>
            <w:proofErr w:type="spellEnd"/>
            <w:r w:rsidRPr="00CB48CF">
              <w:rPr>
                <w:lang w:val="en-US" w:eastAsia="ko-KR"/>
              </w:rPr>
              <w:t xml:space="preserve"> </w:t>
            </w:r>
            <w:r>
              <w:rPr>
                <w:lang w:val="en-US" w:eastAsia="ko-KR"/>
              </w:rPr>
              <w:t>layer-3</w:t>
            </w:r>
            <w:r w:rsidRPr="00CB48CF">
              <w:rPr>
                <w:lang w:val="en-US" w:eastAsia="ko-KR"/>
              </w:rPr>
              <w:t xml:space="preserve"> </w:t>
            </w:r>
            <w:r>
              <w:rPr>
                <w:lang w:val="en-US" w:eastAsia="ko-KR"/>
              </w:rPr>
              <w:t>UE-to-network relay</w:t>
            </w:r>
            <w:r w:rsidRPr="00CB48CF">
              <w:rPr>
                <w:lang w:val="en-US" w:eastAsia="ko-KR"/>
              </w:rPr>
              <w:t xml:space="preserve"> offload </w:t>
            </w:r>
            <w:r w:rsidRPr="00CB48CF">
              <w:rPr>
                <w:lang w:eastAsia="ko-KR"/>
              </w:rPr>
              <w:t xml:space="preserve">indication type" in the route selection descriptor. </w:t>
            </w:r>
            <w:r w:rsidRPr="00CB48CF">
              <w:rPr>
                <w:lang w:val="en-US" w:eastAsia="ko-KR"/>
              </w:rPr>
              <w:t xml:space="preserve">If </w:t>
            </w:r>
            <w:r>
              <w:rPr>
                <w:lang w:val="en-US" w:eastAsia="ko-KR"/>
              </w:rPr>
              <w:t xml:space="preserve">neither </w:t>
            </w:r>
            <w:r w:rsidRPr="00CB48CF">
              <w:rPr>
                <w:lang w:val="en-US" w:eastAsia="ko-KR"/>
              </w:rPr>
              <w:t xml:space="preserve">"5G </w:t>
            </w:r>
            <w:proofErr w:type="spellStart"/>
            <w:r w:rsidRPr="00CB48CF">
              <w:rPr>
                <w:lang w:val="en-US" w:eastAsia="ko-KR"/>
              </w:rPr>
              <w:t>ProSe</w:t>
            </w:r>
            <w:proofErr w:type="spellEnd"/>
            <w:r w:rsidRPr="00CB48CF">
              <w:rPr>
                <w:lang w:val="en-US" w:eastAsia="ko-KR"/>
              </w:rPr>
              <w:t xml:space="preserve"> </w:t>
            </w:r>
            <w:r>
              <w:rPr>
                <w:lang w:val="en-US" w:eastAsia="ko-KR"/>
              </w:rPr>
              <w:t>layer-3</w:t>
            </w:r>
            <w:r w:rsidRPr="00CB48CF">
              <w:rPr>
                <w:lang w:val="en-US" w:eastAsia="ko-KR"/>
              </w:rPr>
              <w:t xml:space="preserve"> </w:t>
            </w:r>
            <w:r>
              <w:rPr>
                <w:lang w:val="en-US" w:eastAsia="ko-KR"/>
              </w:rPr>
              <w:t>UE-to-network relay</w:t>
            </w:r>
            <w:r w:rsidRPr="00CB48CF">
              <w:rPr>
                <w:lang w:val="en-US" w:eastAsia="ko-KR"/>
              </w:rPr>
              <w:t xml:space="preserve"> offload </w:t>
            </w:r>
            <w:r w:rsidRPr="00CB48CF">
              <w:rPr>
                <w:lang w:eastAsia="ko-KR"/>
              </w:rPr>
              <w:t>indication type</w:t>
            </w:r>
            <w:r w:rsidRPr="00CB48CF">
              <w:rPr>
                <w:lang w:val="en-US" w:eastAsia="ko-KR"/>
              </w:rPr>
              <w:t>"</w:t>
            </w:r>
            <w:r>
              <w:rPr>
                <w:lang w:val="en-US" w:eastAsia="ko-KR"/>
              </w:rPr>
              <w:t xml:space="preserve"> nor </w:t>
            </w:r>
            <w:r w:rsidRPr="00CB48CF">
              <w:rPr>
                <w:lang w:eastAsia="ko-KR"/>
              </w:rPr>
              <w:t>"</w:t>
            </w:r>
            <w:r w:rsidRPr="00CF0A97">
              <w:rPr>
                <w:lang w:val="en-US" w:eastAsia="ko-KR"/>
              </w:rPr>
              <w:t xml:space="preserve">5G </w:t>
            </w:r>
            <w:proofErr w:type="spellStart"/>
            <w:r w:rsidRPr="00CF0A97">
              <w:rPr>
                <w:lang w:val="en-US" w:eastAsia="ko-KR"/>
              </w:rPr>
              <w:t>ProSe</w:t>
            </w:r>
            <w:proofErr w:type="spellEnd"/>
            <w:r w:rsidRPr="00CF0A97">
              <w:rPr>
                <w:lang w:val="en-US" w:eastAsia="ko-KR"/>
              </w:rPr>
              <w:t xml:space="preserve"> multi-path preference</w:t>
            </w:r>
            <w:r>
              <w:rPr>
                <w:lang w:val="en-US" w:eastAsia="ko-KR"/>
              </w:rPr>
              <w:t>”</w:t>
            </w:r>
            <w:r w:rsidRPr="00CB48CF">
              <w:rPr>
                <w:lang w:val="en-US" w:eastAsia="ko-KR"/>
              </w:rPr>
              <w:t xml:space="preserve"> is present</w:t>
            </w:r>
            <w:r>
              <w:rPr>
                <w:lang w:val="en-US" w:eastAsia="ko-KR"/>
              </w:rPr>
              <w:t>,</w:t>
            </w:r>
            <w:r w:rsidRPr="00CB48CF">
              <w:rPr>
                <w:lang w:val="en-US" w:eastAsia="ko-KR"/>
              </w:rPr>
              <w:t xml:space="preserve"> the traffic shall not be routed via a 5G </w:t>
            </w:r>
            <w:proofErr w:type="spellStart"/>
            <w:r w:rsidRPr="00CB48CF">
              <w:rPr>
                <w:lang w:val="en-US" w:eastAsia="ko-KR"/>
              </w:rPr>
              <w:t>ProSe</w:t>
            </w:r>
            <w:proofErr w:type="spellEnd"/>
            <w:r w:rsidRPr="00CB48CF">
              <w:rPr>
                <w:lang w:val="en-US" w:eastAsia="ko-KR"/>
              </w:rPr>
              <w:t xml:space="preserve"> </w:t>
            </w:r>
            <w:r>
              <w:rPr>
                <w:lang w:val="en-US" w:eastAsia="ko-KR"/>
              </w:rPr>
              <w:t>layer-3</w:t>
            </w:r>
            <w:r w:rsidRPr="00CB48CF">
              <w:rPr>
                <w:lang w:val="en-US" w:eastAsia="ko-KR"/>
              </w:rPr>
              <w:t xml:space="preserve"> </w:t>
            </w:r>
            <w:r>
              <w:rPr>
                <w:lang w:val="en-US" w:eastAsia="ko-KR"/>
              </w:rPr>
              <w:t>UE-to-network relay</w:t>
            </w:r>
            <w:r w:rsidRPr="00CB48CF">
              <w:rPr>
                <w:lang w:val="en-US" w:eastAsia="ko-KR"/>
              </w:rPr>
              <w:t xml:space="preserve"> outside of a PDU Session.</w:t>
            </w:r>
          </w:p>
          <w:p w14:paraId="0D94C2DA" w14:textId="77777777" w:rsidR="00FE24AB" w:rsidRPr="002A12F4" w:rsidRDefault="00FE24AB" w:rsidP="00FE24AB">
            <w:pPr>
              <w:pStyle w:val="TAL"/>
              <w:rPr>
                <w:lang w:val="en-US" w:eastAsia="ko-KR"/>
              </w:rPr>
            </w:pPr>
          </w:p>
        </w:tc>
      </w:tr>
      <w:tr w:rsidR="00FE24AB" w:rsidRPr="002A12F4" w14:paraId="14FE86C2" w14:textId="77777777" w:rsidTr="00FE24AB">
        <w:trPr>
          <w:gridBefore w:val="1"/>
          <w:wBefore w:w="33" w:type="dxa"/>
          <w:cantSplit/>
          <w:jc w:val="center"/>
        </w:trPr>
        <w:tc>
          <w:tcPr>
            <w:tcW w:w="7114" w:type="dxa"/>
            <w:gridSpan w:val="12"/>
          </w:tcPr>
          <w:p w14:paraId="71993048" w14:textId="77777777" w:rsidR="00FE24AB" w:rsidRDefault="00FE24AB" w:rsidP="00FE24AB">
            <w:pPr>
              <w:pStyle w:val="TAL"/>
              <w:rPr>
                <w:lang w:val="en-US" w:eastAsia="ko-KR"/>
              </w:rPr>
            </w:pPr>
            <w:r w:rsidRPr="00CB48CF">
              <w:rPr>
                <w:lang w:val="en-US" w:eastAsia="ko-KR"/>
              </w:rPr>
              <w:t>For "</w:t>
            </w:r>
            <w:r>
              <w:rPr>
                <w:lang w:val="en-US" w:eastAsia="ko-KR"/>
              </w:rPr>
              <w:t>PDU session pair ID type</w:t>
            </w:r>
            <w:r w:rsidRPr="00CB48CF">
              <w:rPr>
                <w:lang w:val="en-US" w:eastAsia="ko-KR"/>
              </w:rPr>
              <w:t>",</w:t>
            </w:r>
            <w:r>
              <w:t xml:space="preserve"> </w:t>
            </w:r>
            <w:r w:rsidRPr="004D410F">
              <w:rPr>
                <w:lang w:val="en-US" w:eastAsia="ko-KR"/>
              </w:rPr>
              <w:t xml:space="preserve">the route selection descriptor component value field shall be encoded as </w:t>
            </w:r>
            <w:r>
              <w:rPr>
                <w:lang w:val="en-US" w:eastAsia="ko-KR"/>
              </w:rPr>
              <w:t xml:space="preserve">a </w:t>
            </w:r>
            <w:proofErr w:type="gramStart"/>
            <w:r>
              <w:rPr>
                <w:lang w:val="en-US" w:eastAsia="ko-KR"/>
              </w:rPr>
              <w:t>one octet</w:t>
            </w:r>
            <w:proofErr w:type="gramEnd"/>
            <w:r>
              <w:rPr>
                <w:lang w:val="en-US" w:eastAsia="ko-KR"/>
              </w:rPr>
              <w:t xml:space="preserve"> PDU session pair ID field. The PDU session pair ID value </w:t>
            </w:r>
            <w:proofErr w:type="gramStart"/>
            <w:r>
              <w:rPr>
                <w:lang w:val="en-US" w:eastAsia="ko-KR"/>
              </w:rPr>
              <w:t>shall be encoded</w:t>
            </w:r>
            <w:proofErr w:type="gramEnd"/>
            <w:r>
              <w:rPr>
                <w:lang w:val="en-US" w:eastAsia="ko-KR"/>
              </w:rPr>
              <w:t xml:space="preserve"> as </w:t>
            </w:r>
            <w:r w:rsidRPr="004D410F">
              <w:rPr>
                <w:lang w:val="en-US" w:eastAsia="ko-KR"/>
              </w:rPr>
              <w:t xml:space="preserve">defined in </w:t>
            </w:r>
            <w:r w:rsidRPr="00E46AEE">
              <w:t>clause 9.</w:t>
            </w:r>
            <w:r>
              <w:t>11.4.32</w:t>
            </w:r>
            <w:r w:rsidRPr="00E46AEE">
              <w:t xml:space="preserve"> of 3GPP</w:t>
            </w:r>
            <w:r>
              <w:t> </w:t>
            </w:r>
            <w:r w:rsidRPr="004D410F">
              <w:rPr>
                <w:lang w:val="en-US" w:eastAsia="ko-KR"/>
              </w:rPr>
              <w:t>TS</w:t>
            </w:r>
            <w:r>
              <w:rPr>
                <w:rFonts w:ascii="PMingLiU" w:hAnsi="PMingLiU"/>
                <w:lang w:val="en-US" w:eastAsia="ko-KR"/>
              </w:rPr>
              <w:t> </w:t>
            </w:r>
            <w:r w:rsidRPr="004D410F">
              <w:rPr>
                <w:lang w:val="en-US" w:eastAsia="ko-KR"/>
              </w:rPr>
              <w:t>24.501</w:t>
            </w:r>
            <w:r>
              <w:rPr>
                <w:lang w:val="en-US" w:eastAsia="ko-KR"/>
              </w:rPr>
              <w:t> </w:t>
            </w:r>
            <w:r w:rsidRPr="004D410F">
              <w:rPr>
                <w:lang w:val="en-US" w:eastAsia="ko-KR"/>
              </w:rPr>
              <w:t>[11]</w:t>
            </w:r>
            <w:r>
              <w:rPr>
                <w:lang w:val="en-US" w:eastAsia="ko-KR"/>
              </w:rPr>
              <w:t>.</w:t>
            </w:r>
          </w:p>
          <w:p w14:paraId="1CDE3E08" w14:textId="77777777" w:rsidR="00FE24AB" w:rsidRPr="00CB48CF" w:rsidRDefault="00FE24AB" w:rsidP="00FE24AB">
            <w:pPr>
              <w:pStyle w:val="TAL"/>
              <w:rPr>
                <w:lang w:val="en-US" w:eastAsia="ko-KR"/>
              </w:rPr>
            </w:pPr>
          </w:p>
        </w:tc>
      </w:tr>
      <w:tr w:rsidR="00FE24AB" w:rsidRPr="002A12F4" w14:paraId="1F956BC6" w14:textId="77777777" w:rsidTr="00FE24AB">
        <w:trPr>
          <w:gridBefore w:val="1"/>
          <w:wBefore w:w="33" w:type="dxa"/>
          <w:cantSplit/>
          <w:jc w:val="center"/>
        </w:trPr>
        <w:tc>
          <w:tcPr>
            <w:tcW w:w="7114" w:type="dxa"/>
            <w:gridSpan w:val="12"/>
          </w:tcPr>
          <w:p w14:paraId="03848FC1" w14:textId="77777777" w:rsidR="00FE24AB" w:rsidRDefault="00FE24AB" w:rsidP="00FE24AB">
            <w:pPr>
              <w:pStyle w:val="TAL"/>
              <w:rPr>
                <w:lang w:val="en-US" w:eastAsia="ko-KR"/>
              </w:rPr>
            </w:pPr>
            <w:r w:rsidRPr="00CB48CF">
              <w:rPr>
                <w:lang w:val="en-US" w:eastAsia="ko-KR"/>
              </w:rPr>
              <w:lastRenderedPageBreak/>
              <w:t>For "</w:t>
            </w:r>
            <w:r>
              <w:rPr>
                <w:lang w:val="en-US" w:eastAsia="ko-KR"/>
              </w:rPr>
              <w:t>RSN type</w:t>
            </w:r>
            <w:r w:rsidRPr="00CB48CF">
              <w:rPr>
                <w:lang w:val="en-US" w:eastAsia="ko-KR"/>
              </w:rPr>
              <w:t>",</w:t>
            </w:r>
            <w:r w:rsidRPr="004D410F">
              <w:rPr>
                <w:lang w:val="en-US" w:eastAsia="ko-KR"/>
              </w:rPr>
              <w:t xml:space="preserve"> the route selection descriptor component value field shall be encoded as </w:t>
            </w:r>
            <w:r>
              <w:rPr>
                <w:lang w:val="en-US" w:eastAsia="ko-KR"/>
              </w:rPr>
              <w:t xml:space="preserve">a </w:t>
            </w:r>
            <w:proofErr w:type="gramStart"/>
            <w:r>
              <w:rPr>
                <w:lang w:val="en-US" w:eastAsia="ko-KR"/>
              </w:rPr>
              <w:t>one octet</w:t>
            </w:r>
            <w:proofErr w:type="gramEnd"/>
            <w:r>
              <w:rPr>
                <w:lang w:val="en-US" w:eastAsia="ko-KR"/>
              </w:rPr>
              <w:t xml:space="preserve"> RSN field. The RSN value </w:t>
            </w:r>
            <w:proofErr w:type="gramStart"/>
            <w:r>
              <w:rPr>
                <w:lang w:val="en-US" w:eastAsia="ko-KR"/>
              </w:rPr>
              <w:t>shall be encoded</w:t>
            </w:r>
            <w:proofErr w:type="gramEnd"/>
            <w:r>
              <w:rPr>
                <w:lang w:val="en-US" w:eastAsia="ko-KR"/>
              </w:rPr>
              <w:t xml:space="preserve"> as the</w:t>
            </w:r>
            <w:r w:rsidRPr="004D410F">
              <w:rPr>
                <w:lang w:val="en-US" w:eastAsia="ko-KR"/>
              </w:rPr>
              <w:t xml:space="preserve"> value part of the </w:t>
            </w:r>
            <w:r>
              <w:rPr>
                <w:lang w:val="en-US" w:eastAsia="ko-KR"/>
              </w:rPr>
              <w:t>RSN</w:t>
            </w:r>
            <w:r w:rsidRPr="004D410F">
              <w:rPr>
                <w:lang w:val="en-US" w:eastAsia="ko-KR"/>
              </w:rPr>
              <w:t xml:space="preserve"> information element defined in clause</w:t>
            </w:r>
            <w:r w:rsidRPr="00E46AEE">
              <w:t> 9.</w:t>
            </w:r>
            <w:r>
              <w:t>11.</w:t>
            </w:r>
            <w:r w:rsidRPr="00E46AEE">
              <w:t>4</w:t>
            </w:r>
            <w:r>
              <w:t>.33</w:t>
            </w:r>
            <w:r w:rsidRPr="00E46AEE">
              <w:t xml:space="preserve"> of 3GPP</w:t>
            </w:r>
            <w:r>
              <w:t> </w:t>
            </w:r>
            <w:r w:rsidRPr="004D410F">
              <w:rPr>
                <w:lang w:val="en-US" w:eastAsia="ko-KR"/>
              </w:rPr>
              <w:t>TS</w:t>
            </w:r>
            <w:r>
              <w:rPr>
                <w:rFonts w:ascii="PMingLiU" w:hAnsi="PMingLiU"/>
                <w:lang w:val="en-US" w:eastAsia="ko-KR"/>
              </w:rPr>
              <w:t> </w:t>
            </w:r>
            <w:r w:rsidRPr="004D410F">
              <w:rPr>
                <w:lang w:val="en-US" w:eastAsia="ko-KR"/>
              </w:rPr>
              <w:t>24.501</w:t>
            </w:r>
            <w:r>
              <w:rPr>
                <w:lang w:val="en-US" w:eastAsia="ko-KR"/>
              </w:rPr>
              <w:t> </w:t>
            </w:r>
            <w:r w:rsidRPr="004D410F">
              <w:rPr>
                <w:lang w:val="en-US" w:eastAsia="ko-KR"/>
              </w:rPr>
              <w:t>[11]</w:t>
            </w:r>
            <w:r>
              <w:rPr>
                <w:lang w:val="en-US" w:eastAsia="ko-KR"/>
              </w:rPr>
              <w:t>.</w:t>
            </w:r>
          </w:p>
          <w:p w14:paraId="0F8B9956" w14:textId="77777777" w:rsidR="00FE24AB" w:rsidRDefault="00FE24AB" w:rsidP="00FE24AB">
            <w:pPr>
              <w:pStyle w:val="TAL"/>
              <w:rPr>
                <w:lang w:val="en-US" w:eastAsia="ko-KR"/>
              </w:rPr>
            </w:pPr>
          </w:p>
          <w:p w14:paraId="798630E3" w14:textId="77777777" w:rsidR="00FE24AB" w:rsidRDefault="00FE24AB" w:rsidP="00FE24AB">
            <w:pPr>
              <w:pStyle w:val="TAL"/>
              <w:rPr>
                <w:lang w:eastAsia="ko-KR"/>
              </w:rPr>
            </w:pPr>
            <w:r w:rsidRPr="00CB48CF">
              <w:rPr>
                <w:lang w:val="en-US" w:eastAsia="ko-KR"/>
              </w:rPr>
              <w:t>For "</w:t>
            </w:r>
            <w:r w:rsidRPr="00E14029">
              <w:t xml:space="preserve">5G </w:t>
            </w:r>
            <w:proofErr w:type="spellStart"/>
            <w:r w:rsidRPr="00E14029">
              <w:t>ProSe</w:t>
            </w:r>
            <w:proofErr w:type="spellEnd"/>
            <w:r w:rsidRPr="00E14029">
              <w:t xml:space="preserve"> multi-path preference</w:t>
            </w:r>
            <w:r>
              <w:t xml:space="preserve"> type</w:t>
            </w:r>
            <w:r w:rsidRPr="00CB48CF">
              <w:rPr>
                <w:lang w:val="en-US" w:eastAsia="ko-KR"/>
              </w:rPr>
              <w:t xml:space="preserve">", </w:t>
            </w:r>
            <w:r w:rsidRPr="00CB48CF">
              <w:rPr>
                <w:lang w:eastAsia="ko-KR"/>
              </w:rPr>
              <w:t xml:space="preserve">the </w:t>
            </w:r>
            <w:proofErr w:type="gramStart"/>
            <w:r w:rsidRPr="00CB48CF">
              <w:rPr>
                <w:lang w:eastAsia="ko-KR"/>
              </w:rPr>
              <w:t>route selection descriptor component</w:t>
            </w:r>
            <w:proofErr w:type="gramEnd"/>
            <w:r w:rsidRPr="00CB48CF">
              <w:rPr>
                <w:lang w:eastAsia="ko-KR"/>
              </w:rPr>
              <w:t xml:space="preserve"> shall not include the route selection descriptor component value field. The "</w:t>
            </w:r>
            <w:r w:rsidRPr="00E14029">
              <w:t xml:space="preserve">5G </w:t>
            </w:r>
            <w:proofErr w:type="spellStart"/>
            <w:r w:rsidRPr="00E14029">
              <w:t>ProSe</w:t>
            </w:r>
            <w:proofErr w:type="spellEnd"/>
            <w:r w:rsidRPr="00E14029">
              <w:t xml:space="preserve"> multi-path preference</w:t>
            </w:r>
            <w:r w:rsidRPr="00CB48CF">
              <w:rPr>
                <w:lang w:eastAsia="ko-KR"/>
              </w:rPr>
              <w:t xml:space="preserve">" </w:t>
            </w:r>
            <w:proofErr w:type="gramStart"/>
            <w:r w:rsidRPr="00CB48CF">
              <w:rPr>
                <w:lang w:eastAsia="ko-KR"/>
              </w:rPr>
              <w:t>route selection descriptor component</w:t>
            </w:r>
            <w:proofErr w:type="gramEnd"/>
            <w:r w:rsidRPr="00CB48CF">
              <w:rPr>
                <w:lang w:eastAsia="ko-KR"/>
              </w:rPr>
              <w:t xml:space="preserve"> shall not appear more than once in the route selection descriptor. If the "</w:t>
            </w:r>
            <w:r w:rsidRPr="00E14029">
              <w:t xml:space="preserve">5G </w:t>
            </w:r>
            <w:proofErr w:type="spellStart"/>
            <w:r w:rsidRPr="00E14029">
              <w:t>ProSe</w:t>
            </w:r>
            <w:proofErr w:type="spellEnd"/>
            <w:r w:rsidRPr="00E14029">
              <w:t xml:space="preserve"> multi-path preference</w:t>
            </w:r>
            <w:r w:rsidRPr="00CB48CF">
              <w:rPr>
                <w:lang w:eastAsia="ko-KR"/>
              </w:rPr>
              <w:t xml:space="preserve">" route selection descriptor component is included in a route selection descriptor, there shall be no </w:t>
            </w:r>
            <w:proofErr w:type="gramStart"/>
            <w:r w:rsidRPr="00CB48CF">
              <w:rPr>
                <w:lang w:eastAsia="ko-KR"/>
              </w:rPr>
              <w:t>route selection descriptor component</w:t>
            </w:r>
            <w:proofErr w:type="gramEnd"/>
            <w:r w:rsidRPr="00CB48CF">
              <w:rPr>
                <w:lang w:eastAsia="ko-KR"/>
              </w:rPr>
              <w:t xml:space="preserve"> with type "</w:t>
            </w:r>
            <w:r w:rsidRPr="00CB48CF">
              <w:rPr>
                <w:lang w:val="en-US" w:eastAsia="ko-KR"/>
              </w:rPr>
              <w:t xml:space="preserve">5G </w:t>
            </w:r>
            <w:proofErr w:type="spellStart"/>
            <w:r w:rsidRPr="00CB48CF">
              <w:rPr>
                <w:lang w:val="en-US" w:eastAsia="ko-KR"/>
              </w:rPr>
              <w:t>ProSe</w:t>
            </w:r>
            <w:proofErr w:type="spellEnd"/>
            <w:r w:rsidRPr="00CB48CF">
              <w:rPr>
                <w:lang w:val="en-US" w:eastAsia="ko-KR"/>
              </w:rPr>
              <w:t xml:space="preserve"> </w:t>
            </w:r>
            <w:r>
              <w:rPr>
                <w:lang w:val="en-US" w:eastAsia="ko-KR"/>
              </w:rPr>
              <w:t>layer-3</w:t>
            </w:r>
            <w:r w:rsidRPr="00CB48CF">
              <w:rPr>
                <w:lang w:val="en-US" w:eastAsia="ko-KR"/>
              </w:rPr>
              <w:t xml:space="preserve"> </w:t>
            </w:r>
            <w:r>
              <w:rPr>
                <w:lang w:val="en-US" w:eastAsia="ko-KR"/>
              </w:rPr>
              <w:t>UE-to-network relay</w:t>
            </w:r>
            <w:r w:rsidRPr="00CB48CF">
              <w:rPr>
                <w:lang w:val="en-US" w:eastAsia="ko-KR"/>
              </w:rPr>
              <w:t xml:space="preserve"> offload </w:t>
            </w:r>
            <w:r w:rsidRPr="00CB48CF">
              <w:rPr>
                <w:lang w:eastAsia="ko-KR"/>
              </w:rPr>
              <w:t>indication type" in the route selection descriptor.</w:t>
            </w:r>
            <w:r>
              <w:rPr>
                <w:lang w:eastAsia="ko-KR"/>
              </w:rPr>
              <w:t xml:space="preserve"> </w:t>
            </w:r>
            <w:r w:rsidRPr="00580D4C">
              <w:rPr>
                <w:lang w:eastAsia="ko-KR"/>
              </w:rPr>
              <w:t xml:space="preserve">If </w:t>
            </w:r>
            <w:r>
              <w:rPr>
                <w:lang w:eastAsia="ko-KR"/>
              </w:rPr>
              <w:t>neither</w:t>
            </w:r>
            <w:r w:rsidRPr="00580D4C">
              <w:rPr>
                <w:lang w:eastAsia="ko-KR"/>
              </w:rPr>
              <w:t xml:space="preserve"> "5G </w:t>
            </w:r>
            <w:proofErr w:type="spellStart"/>
            <w:r w:rsidRPr="00580D4C">
              <w:rPr>
                <w:lang w:eastAsia="ko-KR"/>
              </w:rPr>
              <w:t>ProSe</w:t>
            </w:r>
            <w:proofErr w:type="spellEnd"/>
            <w:r w:rsidRPr="00580D4C">
              <w:rPr>
                <w:lang w:eastAsia="ko-KR"/>
              </w:rPr>
              <w:t xml:space="preserve"> layer-3 UE-to-network relay offload indication type" </w:t>
            </w:r>
            <w:r>
              <w:rPr>
                <w:lang w:eastAsia="ko-KR"/>
              </w:rPr>
              <w:t>nor</w:t>
            </w:r>
            <w:r w:rsidRPr="00580D4C">
              <w:rPr>
                <w:lang w:eastAsia="ko-KR"/>
              </w:rPr>
              <w:t xml:space="preserve"> "5G </w:t>
            </w:r>
            <w:proofErr w:type="spellStart"/>
            <w:r w:rsidRPr="00580D4C">
              <w:rPr>
                <w:lang w:eastAsia="ko-KR"/>
              </w:rPr>
              <w:t>ProSe</w:t>
            </w:r>
            <w:proofErr w:type="spellEnd"/>
            <w:r w:rsidRPr="00580D4C">
              <w:rPr>
                <w:lang w:eastAsia="ko-KR"/>
              </w:rPr>
              <w:t xml:space="preserve"> multi-path preference</w:t>
            </w:r>
            <w:r>
              <w:rPr>
                <w:lang w:eastAsia="ko-KR"/>
              </w:rPr>
              <w:t xml:space="preserve"> type</w:t>
            </w:r>
            <w:r w:rsidRPr="00580D4C">
              <w:rPr>
                <w:lang w:eastAsia="ko-KR"/>
              </w:rPr>
              <w:t>”</w:t>
            </w:r>
            <w:r>
              <w:rPr>
                <w:lang w:eastAsia="ko-KR"/>
              </w:rPr>
              <w:t xml:space="preserve"> is</w:t>
            </w:r>
            <w:r w:rsidRPr="00580D4C">
              <w:rPr>
                <w:lang w:eastAsia="ko-KR"/>
              </w:rPr>
              <w:t xml:space="preserve"> present</w:t>
            </w:r>
            <w:r>
              <w:rPr>
                <w:lang w:eastAsia="ko-KR"/>
              </w:rPr>
              <w:t>,</w:t>
            </w:r>
            <w:r w:rsidRPr="00580D4C">
              <w:rPr>
                <w:lang w:eastAsia="ko-KR"/>
              </w:rPr>
              <w:t xml:space="preserve"> the traffic shall not be routed via a 5G </w:t>
            </w:r>
            <w:proofErr w:type="spellStart"/>
            <w:r w:rsidRPr="00580D4C">
              <w:rPr>
                <w:lang w:eastAsia="ko-KR"/>
              </w:rPr>
              <w:t>ProSe</w:t>
            </w:r>
            <w:proofErr w:type="spellEnd"/>
            <w:r w:rsidRPr="00580D4C">
              <w:rPr>
                <w:lang w:eastAsia="ko-KR"/>
              </w:rPr>
              <w:t xml:space="preserve"> layer-3 UE-to-network relay outside of a PDU Session.</w:t>
            </w:r>
          </w:p>
          <w:p w14:paraId="2C0E5A98" w14:textId="77777777" w:rsidR="00FE24AB" w:rsidRDefault="00FE24AB" w:rsidP="00FE24AB">
            <w:pPr>
              <w:pStyle w:val="TAL"/>
              <w:rPr>
                <w:lang w:eastAsia="ko-KR"/>
              </w:rPr>
            </w:pPr>
          </w:p>
          <w:p w14:paraId="3DB642E0" w14:textId="115AA79B" w:rsidR="00FE24AB" w:rsidRDefault="00FE24AB" w:rsidP="00FE24AB">
            <w:pPr>
              <w:pStyle w:val="TAL"/>
            </w:pPr>
            <w:r>
              <w:t>Additional indications (octet x+1) (NOTE</w:t>
            </w:r>
            <w:ins w:id="12" w:author="Google_SangMin" w:date="2023-11-06T16:30:00Z">
              <w:r>
                <w:t> 11</w:t>
              </w:r>
            </w:ins>
            <w:del w:id="13" w:author="Google_SangMin" w:date="2023-11-06T16:30:00Z">
              <w:r w:rsidDel="00FE24AB">
                <w:rPr>
                  <w:rFonts w:ascii="Cambria" w:eastAsia="Cambria" w:hAnsi="Cambria"/>
                </w:rPr>
                <w:delText> Y</w:delText>
              </w:r>
            </w:del>
            <w:r>
              <w:t>)</w:t>
            </w:r>
          </w:p>
          <w:p w14:paraId="1430540F" w14:textId="77777777" w:rsidR="00FE24AB" w:rsidRDefault="00FE24AB" w:rsidP="00FE24AB">
            <w:pPr>
              <w:pStyle w:val="TAL"/>
              <w:rPr>
                <w:lang w:val="en-US" w:eastAsia="zh-CN"/>
              </w:rPr>
            </w:pPr>
            <w:r>
              <w:t xml:space="preserve">Additional indications field </w:t>
            </w:r>
            <w:proofErr w:type="gramStart"/>
            <w:r>
              <w:t>is used</w:t>
            </w:r>
            <w:proofErr w:type="gramEnd"/>
            <w:r>
              <w:t xml:space="preserve"> to indicate additional indications related to the URSP rule, and is </w:t>
            </w:r>
            <w:r>
              <w:rPr>
                <w:lang w:val="en-US" w:eastAsia="zh-CN"/>
              </w:rPr>
              <w:t>encoded as shown in Figure 5.2.4A.</w:t>
            </w:r>
          </w:p>
          <w:p w14:paraId="1D157E45" w14:textId="77777777" w:rsidR="00FE24AB" w:rsidRDefault="00FE24AB" w:rsidP="00FE24AB">
            <w:pPr>
              <w:pStyle w:val="TAL"/>
            </w:pPr>
            <w:r>
              <w:t>.</w:t>
            </w:r>
          </w:p>
          <w:p w14:paraId="5C99E718" w14:textId="77777777" w:rsidR="00FE24AB" w:rsidRDefault="00FE24AB" w:rsidP="00FE24AB">
            <w:pPr>
              <w:pStyle w:val="TAL"/>
              <w:rPr>
                <w:lang w:eastAsia="zh-CN"/>
              </w:rPr>
            </w:pPr>
          </w:p>
          <w:p w14:paraId="17436F3E" w14:textId="77777777" w:rsidR="00FE24AB" w:rsidRDefault="00FE24AB" w:rsidP="00FE24AB">
            <w:pPr>
              <w:pStyle w:val="TAL"/>
              <w:rPr>
                <w:lang w:eastAsia="zh-CN"/>
              </w:rPr>
            </w:pPr>
            <w:r>
              <w:rPr>
                <w:lang w:eastAsia="zh-CN"/>
              </w:rPr>
              <w:t>URSP rule enforcement report indication (URERI) (bit 1 of octet x+1)</w:t>
            </w:r>
          </w:p>
          <w:p w14:paraId="110F6A1A" w14:textId="46CB288A" w:rsidR="00FE24AB" w:rsidRDefault="00FE24AB" w:rsidP="00FE24AB">
            <w:pPr>
              <w:pStyle w:val="TAL"/>
              <w:rPr>
                <w:lang w:eastAsia="zh-CN"/>
              </w:rPr>
            </w:pPr>
            <w:proofErr w:type="gramStart"/>
            <w:r>
              <w:rPr>
                <w:lang w:eastAsia="zh-CN"/>
              </w:rPr>
              <w:t>URSP rule enforcement report indication</w:t>
            </w:r>
            <w:proofErr w:type="gramEnd"/>
            <w:r>
              <w:rPr>
                <w:lang w:eastAsia="zh-CN"/>
              </w:rPr>
              <w:t xml:space="preserve"> indicates whether to </w:t>
            </w:r>
            <w:r>
              <w:t xml:space="preserve">report the URSP rule enforcement for the associated URSP rule according to clause 4.2.4 </w:t>
            </w:r>
            <w:r w:rsidRPr="00777FD3">
              <w:rPr>
                <w:lang w:val="en-US" w:eastAsia="ko-KR"/>
              </w:rPr>
              <w:t>(NOTE</w:t>
            </w:r>
            <w:r>
              <w:t> </w:t>
            </w:r>
            <w:ins w:id="14" w:author="Google_SangMin" w:date="2023-11-06T16:34:00Z">
              <w:r w:rsidR="00282036">
                <w:t>12</w:t>
              </w:r>
            </w:ins>
            <w:del w:id="15" w:author="Google_SangMin" w:date="2023-11-06T16:34:00Z">
              <w:r w:rsidDel="00282036">
                <w:delText>Z</w:delText>
              </w:r>
            </w:del>
            <w:r>
              <w:rPr>
                <w:lang w:val="en-US" w:eastAsia="ko-KR"/>
              </w:rPr>
              <w:t>)</w:t>
            </w:r>
            <w:r>
              <w:t xml:space="preserve">. </w:t>
            </w:r>
          </w:p>
          <w:p w14:paraId="1766335A" w14:textId="77777777" w:rsidR="00FE24AB" w:rsidRDefault="00FE24AB" w:rsidP="00FE24AB">
            <w:pPr>
              <w:pStyle w:val="TAL"/>
              <w:rPr>
                <w:lang w:eastAsia="zh-CN"/>
              </w:rPr>
            </w:pPr>
            <w:r>
              <w:rPr>
                <w:lang w:eastAsia="zh-CN"/>
              </w:rPr>
              <w:t>Bit</w:t>
            </w:r>
          </w:p>
          <w:p w14:paraId="46CCB73F" w14:textId="77777777" w:rsidR="00FE24AB" w:rsidRDefault="00FE24AB" w:rsidP="00FE24AB">
            <w:pPr>
              <w:pStyle w:val="TAL"/>
              <w:rPr>
                <w:lang w:eastAsia="zh-CN"/>
              </w:rPr>
            </w:pPr>
            <w:r>
              <w:rPr>
                <w:b/>
                <w:bCs/>
                <w:lang w:eastAsia="zh-CN"/>
              </w:rPr>
              <w:t>1</w:t>
            </w:r>
          </w:p>
          <w:p w14:paraId="369EC487" w14:textId="77777777" w:rsidR="00FE24AB" w:rsidRPr="0021066D" w:rsidRDefault="00FE24AB" w:rsidP="00FE24AB">
            <w:pPr>
              <w:pStyle w:val="TAL"/>
            </w:pPr>
            <w:r>
              <w:t xml:space="preserve">0 </w:t>
            </w:r>
            <w:r w:rsidRPr="0021066D">
              <w:t>URSP rule enforcement report i</w:t>
            </w:r>
            <w:r>
              <w:t>s not required</w:t>
            </w:r>
          </w:p>
          <w:p w14:paraId="03E64451" w14:textId="77777777" w:rsidR="00FE24AB" w:rsidRPr="0021066D" w:rsidRDefault="00FE24AB" w:rsidP="00FE24AB">
            <w:pPr>
              <w:pStyle w:val="TAL"/>
            </w:pPr>
            <w:r>
              <w:t xml:space="preserve">1 </w:t>
            </w:r>
            <w:r w:rsidRPr="0021066D">
              <w:t>URSP rule enforcement report i</w:t>
            </w:r>
            <w:r>
              <w:t>s required</w:t>
            </w:r>
          </w:p>
          <w:p w14:paraId="33D77FAA" w14:textId="77777777" w:rsidR="00FE24AB" w:rsidRDefault="00FE24AB" w:rsidP="00FE24AB">
            <w:pPr>
              <w:pStyle w:val="TAL"/>
            </w:pPr>
          </w:p>
          <w:p w14:paraId="6D4964FC" w14:textId="77777777" w:rsidR="00FE24AB" w:rsidRDefault="00FE24AB" w:rsidP="00FE24AB">
            <w:pPr>
              <w:pStyle w:val="TAL"/>
              <w:rPr>
                <w:lang w:val="en-US" w:eastAsia="ko-KR"/>
              </w:rPr>
            </w:pPr>
            <w:r>
              <w:t>Bits 2 to 8 of octet x+1 are spare and shall be encoded as zero. I</w:t>
            </w:r>
            <w:r>
              <w:rPr>
                <w:rFonts w:hint="eastAsia"/>
                <w:lang w:eastAsia="zh-CN"/>
              </w:rPr>
              <w:t>f</w:t>
            </w:r>
            <w:r>
              <w:t xml:space="preserve"> received they shall be interpreted as unknown.</w:t>
            </w:r>
          </w:p>
          <w:p w14:paraId="33B41BA6" w14:textId="77777777" w:rsidR="00FE24AB" w:rsidRPr="00CB48CF" w:rsidRDefault="00FE24AB" w:rsidP="00FE24AB">
            <w:pPr>
              <w:pStyle w:val="TAL"/>
              <w:rPr>
                <w:lang w:val="en-US" w:eastAsia="ko-KR"/>
              </w:rPr>
            </w:pPr>
          </w:p>
        </w:tc>
      </w:tr>
      <w:tr w:rsidR="00FE24AB" w:rsidRPr="002A12F4" w14:paraId="0DFDB61B" w14:textId="77777777" w:rsidTr="00FE24AB">
        <w:trPr>
          <w:gridAfter w:val="2"/>
          <w:wAfter w:w="55" w:type="dxa"/>
          <w:cantSplit/>
          <w:jc w:val="center"/>
        </w:trPr>
        <w:tc>
          <w:tcPr>
            <w:tcW w:w="7092" w:type="dxa"/>
            <w:gridSpan w:val="11"/>
          </w:tcPr>
          <w:p w14:paraId="425454CF" w14:textId="77777777" w:rsidR="00FE24AB" w:rsidRDefault="00FE24AB" w:rsidP="00FE24AB">
            <w:pPr>
              <w:pStyle w:val="TAN"/>
            </w:pPr>
            <w:r>
              <w:lastRenderedPageBreak/>
              <w:t>NOTE 1:</w:t>
            </w:r>
            <w:r>
              <w:tab/>
            </w:r>
            <w:r w:rsidRPr="002A12F4">
              <w:t xml:space="preserve">For "OS Id + OS App Id type", the </w:t>
            </w:r>
            <w:proofErr w:type="gramStart"/>
            <w:r w:rsidRPr="002A12F4">
              <w:t>traffic descriptor component value field</w:t>
            </w:r>
            <w:proofErr w:type="gramEnd"/>
            <w:r w:rsidRPr="002A12F4">
              <w:t xml:space="preserve"> </w:t>
            </w:r>
            <w:r>
              <w:t>does not specify the OS version number or the version number of the application.</w:t>
            </w:r>
          </w:p>
          <w:p w14:paraId="384666C9" w14:textId="77777777" w:rsidR="00FE24AB" w:rsidRDefault="00FE24AB" w:rsidP="00FE24AB">
            <w:pPr>
              <w:pStyle w:val="TAN"/>
            </w:pPr>
            <w:r>
              <w:rPr>
                <w:lang w:val="en-US" w:eastAsia="ko-KR"/>
              </w:rPr>
              <w:t>NOTE</w:t>
            </w:r>
            <w:r>
              <w:t> 2:</w:t>
            </w:r>
            <w:r>
              <w:tab/>
              <w:t xml:space="preserve">The PCF does not include both the </w:t>
            </w:r>
            <w:r w:rsidRPr="002A12F4">
              <w:rPr>
                <w:lang w:eastAsia="ko-KR"/>
              </w:rPr>
              <w:t>"preferred access type</w:t>
            </w:r>
            <w:r>
              <w:rPr>
                <w:lang w:eastAsia="ko-KR"/>
              </w:rPr>
              <w:t xml:space="preserve"> </w:t>
            </w:r>
            <w:proofErr w:type="spellStart"/>
            <w:r>
              <w:rPr>
                <w:lang w:eastAsia="ko-KR"/>
              </w:rPr>
              <w:t>type</w:t>
            </w:r>
            <w:proofErr w:type="spellEnd"/>
            <w:r w:rsidRPr="002A12F4">
              <w:rPr>
                <w:lang w:eastAsia="ko-KR"/>
              </w:rPr>
              <w:t>"</w:t>
            </w:r>
            <w:r>
              <w:rPr>
                <w:lang w:eastAsia="ko-KR"/>
              </w:rPr>
              <w:t xml:space="preserve"> and the </w:t>
            </w:r>
            <w:r w:rsidRPr="002A12F4">
              <w:rPr>
                <w:lang w:val="en-US" w:eastAsia="ko-KR"/>
              </w:rPr>
              <w:t>"</w:t>
            </w:r>
            <w:r>
              <w:rPr>
                <w:lang w:eastAsia="ko-KR"/>
              </w:rPr>
              <w:t>multi-access preference type</w:t>
            </w:r>
            <w:r w:rsidRPr="002A12F4">
              <w:rPr>
                <w:lang w:val="en-US" w:eastAsia="ko-KR"/>
              </w:rPr>
              <w:t>"</w:t>
            </w:r>
            <w:r>
              <w:rPr>
                <w:lang w:val="en-US" w:eastAsia="ko-KR"/>
              </w:rPr>
              <w:t xml:space="preserve"> </w:t>
            </w:r>
            <w:proofErr w:type="gramStart"/>
            <w:r w:rsidRPr="002A12F4">
              <w:t>route selection descriptor component</w:t>
            </w:r>
            <w:r>
              <w:t>s</w:t>
            </w:r>
            <w:proofErr w:type="gramEnd"/>
            <w:r>
              <w:t xml:space="preserve"> in a single </w:t>
            </w:r>
            <w:r w:rsidRPr="002A12F4">
              <w:t>rout</w:t>
            </w:r>
            <w:r>
              <w:t xml:space="preserve">e selection descriptor. If there are both </w:t>
            </w:r>
            <w:r w:rsidRPr="002A12F4">
              <w:rPr>
                <w:lang w:eastAsia="ko-KR"/>
              </w:rPr>
              <w:t>"preferred access type</w:t>
            </w:r>
            <w:r>
              <w:rPr>
                <w:lang w:eastAsia="ko-KR"/>
              </w:rPr>
              <w:t xml:space="preserve"> </w:t>
            </w:r>
            <w:proofErr w:type="spellStart"/>
            <w:r>
              <w:rPr>
                <w:lang w:eastAsia="ko-KR"/>
              </w:rPr>
              <w:t>type</w:t>
            </w:r>
            <w:proofErr w:type="spellEnd"/>
            <w:r w:rsidRPr="002A12F4">
              <w:rPr>
                <w:lang w:eastAsia="ko-KR"/>
              </w:rPr>
              <w:t>"</w:t>
            </w:r>
            <w:r>
              <w:rPr>
                <w:lang w:eastAsia="ko-KR"/>
              </w:rPr>
              <w:t xml:space="preserve"> and </w:t>
            </w:r>
            <w:r w:rsidRPr="002A12F4">
              <w:rPr>
                <w:lang w:val="en-US" w:eastAsia="ko-KR"/>
              </w:rPr>
              <w:t>"</w:t>
            </w:r>
            <w:r>
              <w:rPr>
                <w:lang w:eastAsia="ko-KR"/>
              </w:rPr>
              <w:t>multi-access preference type</w:t>
            </w:r>
            <w:r w:rsidRPr="002A12F4">
              <w:rPr>
                <w:lang w:val="en-US" w:eastAsia="ko-KR"/>
              </w:rPr>
              <w:t>"</w:t>
            </w:r>
            <w:r>
              <w:rPr>
                <w:lang w:val="en-US" w:eastAsia="ko-KR"/>
              </w:rPr>
              <w:t xml:space="preserve"> </w:t>
            </w:r>
            <w:proofErr w:type="gramStart"/>
            <w:r w:rsidRPr="002A12F4">
              <w:t>route selection descriptor component</w:t>
            </w:r>
            <w:r>
              <w:t>s</w:t>
            </w:r>
            <w:proofErr w:type="gramEnd"/>
            <w:r>
              <w:t xml:space="preserve"> in a single </w:t>
            </w:r>
            <w:r w:rsidRPr="002A12F4">
              <w:t>rout</w:t>
            </w:r>
            <w:r>
              <w:t xml:space="preserve">e selection descriptor, the UE ignores the </w:t>
            </w:r>
            <w:r w:rsidRPr="002A12F4">
              <w:rPr>
                <w:lang w:eastAsia="ko-KR"/>
              </w:rPr>
              <w:t>"preferred access type</w:t>
            </w:r>
            <w:r>
              <w:rPr>
                <w:lang w:eastAsia="ko-KR"/>
              </w:rPr>
              <w:t xml:space="preserve"> </w:t>
            </w:r>
            <w:proofErr w:type="spellStart"/>
            <w:r>
              <w:rPr>
                <w:lang w:eastAsia="ko-KR"/>
              </w:rPr>
              <w:t>type</w:t>
            </w:r>
            <w:proofErr w:type="spellEnd"/>
            <w:r w:rsidRPr="002A12F4">
              <w:rPr>
                <w:lang w:eastAsia="ko-KR"/>
              </w:rPr>
              <w:t>"</w:t>
            </w:r>
            <w:r>
              <w:rPr>
                <w:lang w:eastAsia="ko-KR"/>
              </w:rPr>
              <w:t xml:space="preserve"> </w:t>
            </w:r>
            <w:r w:rsidRPr="002A12F4">
              <w:t>route selection descriptor component</w:t>
            </w:r>
            <w:r>
              <w:t>.</w:t>
            </w:r>
          </w:p>
          <w:p w14:paraId="7FE201D6" w14:textId="77777777" w:rsidR="00FE24AB" w:rsidRDefault="00FE24AB" w:rsidP="00FE24AB">
            <w:pPr>
              <w:pStyle w:val="TAN"/>
            </w:pPr>
            <w:r>
              <w:t>NOTE 3:</w:t>
            </w:r>
            <w:r>
              <w:tab/>
            </w:r>
            <w:r>
              <w:rPr>
                <w:lang w:eastAsia="zh-CN"/>
              </w:rPr>
              <w:t xml:space="preserve">The </w:t>
            </w:r>
            <w:r w:rsidRPr="000C0BD1">
              <w:t>W-AGF</w:t>
            </w:r>
            <w:r>
              <w:t xml:space="preserve"> acting on behalf of the FN-RG shall </w:t>
            </w:r>
            <w:r w:rsidRPr="00F5608B">
              <w:t xml:space="preserve">interpret </w:t>
            </w:r>
            <w:r>
              <w:t xml:space="preserve">the value </w:t>
            </w:r>
            <w:r w:rsidRPr="00F5608B">
              <w:t>as unknown</w:t>
            </w:r>
            <w:r>
              <w:t xml:space="preserve">. </w:t>
            </w:r>
          </w:p>
          <w:p w14:paraId="1C6D6043" w14:textId="77777777" w:rsidR="00FE24AB" w:rsidRDefault="00FE24AB" w:rsidP="00FE24AB">
            <w:pPr>
              <w:pStyle w:val="TAN"/>
            </w:pPr>
            <w:r w:rsidRPr="00041782">
              <w:t>NOTE</w:t>
            </w:r>
            <w:r>
              <w:t> 4:</w:t>
            </w:r>
            <w:r>
              <w:tab/>
              <w:t>T</w:t>
            </w:r>
            <w:r w:rsidRPr="00041782">
              <w:t>he traffic descriptor of a URSP rule</w:t>
            </w:r>
            <w:r>
              <w:t xml:space="preserve"> cannot include more than one instance of this traffic component type.</w:t>
            </w:r>
          </w:p>
          <w:p w14:paraId="2B12A503" w14:textId="77777777" w:rsidR="00FE24AB" w:rsidRDefault="00FE24AB" w:rsidP="00FE24AB">
            <w:pPr>
              <w:pStyle w:val="TAN"/>
              <w:rPr>
                <w:lang w:eastAsia="ko-KR"/>
              </w:rPr>
            </w:pPr>
            <w:r>
              <w:rPr>
                <w:lang w:val="en-US" w:eastAsia="ko-KR"/>
              </w:rPr>
              <w:t>NOTE</w:t>
            </w:r>
            <w:r>
              <w:t> 5:</w:t>
            </w:r>
            <w:r>
              <w:tab/>
              <w:t xml:space="preserve">Redundant PDU session is not applicable over non-3GPP access. </w:t>
            </w:r>
            <w:r>
              <w:rPr>
                <w:rFonts w:hint="eastAsia"/>
                <w:lang w:eastAsia="zh-TW"/>
              </w:rPr>
              <w:t>T</w:t>
            </w:r>
            <w:r w:rsidRPr="00266320">
              <w:t xml:space="preserve">he UE ignores any </w:t>
            </w:r>
            <w:r>
              <w:t xml:space="preserve">route selection </w:t>
            </w:r>
            <w:proofErr w:type="gramStart"/>
            <w:r>
              <w:t>descriptor</w:t>
            </w:r>
            <w:r w:rsidRPr="00266320">
              <w:t xml:space="preserve"> which includes </w:t>
            </w:r>
            <w:r w:rsidRPr="002A12F4">
              <w:rPr>
                <w:lang w:eastAsia="ko-KR"/>
              </w:rPr>
              <w:t>"</w:t>
            </w:r>
            <w:r>
              <w:rPr>
                <w:lang w:eastAsia="ko-KR"/>
              </w:rPr>
              <w:t>PDU session pair ID type</w:t>
            </w:r>
            <w:r w:rsidRPr="002A12F4">
              <w:rPr>
                <w:lang w:eastAsia="ko-KR"/>
              </w:rPr>
              <w:t>"</w:t>
            </w:r>
            <w:proofErr w:type="gramEnd"/>
            <w:r>
              <w:rPr>
                <w:lang w:eastAsia="ko-KR"/>
              </w:rPr>
              <w:t xml:space="preserve"> or </w:t>
            </w:r>
            <w:r w:rsidRPr="002A12F4">
              <w:rPr>
                <w:lang w:val="en-US" w:eastAsia="ko-KR"/>
              </w:rPr>
              <w:t>"</w:t>
            </w:r>
            <w:r>
              <w:rPr>
                <w:lang w:val="en-US" w:eastAsia="ko-KR"/>
              </w:rPr>
              <w:t>RSN type</w:t>
            </w:r>
            <w:r w:rsidRPr="002A12F4">
              <w:rPr>
                <w:lang w:val="en-US" w:eastAsia="ko-KR"/>
              </w:rPr>
              <w:t>"</w:t>
            </w:r>
            <w:r>
              <w:rPr>
                <w:lang w:val="en-US" w:eastAsia="ko-KR"/>
              </w:rPr>
              <w:t xml:space="preserve"> </w:t>
            </w:r>
            <w:r w:rsidRPr="002A12F4">
              <w:t>route selection descriptor component</w:t>
            </w:r>
            <w:r w:rsidRPr="00266320">
              <w:t xml:space="preserve"> and also includes a </w:t>
            </w:r>
            <w:r w:rsidRPr="002A12F4">
              <w:rPr>
                <w:lang w:eastAsia="ko-KR"/>
              </w:rPr>
              <w:t>"preferred access type</w:t>
            </w:r>
            <w:r>
              <w:rPr>
                <w:lang w:eastAsia="ko-KR"/>
              </w:rPr>
              <w:t xml:space="preserve"> </w:t>
            </w:r>
            <w:proofErr w:type="spellStart"/>
            <w:r>
              <w:rPr>
                <w:lang w:eastAsia="ko-KR"/>
              </w:rPr>
              <w:t>type</w:t>
            </w:r>
            <w:proofErr w:type="spellEnd"/>
            <w:r w:rsidRPr="002A12F4">
              <w:rPr>
                <w:lang w:eastAsia="ko-KR"/>
              </w:rPr>
              <w:t>"</w:t>
            </w:r>
            <w:r>
              <w:rPr>
                <w:lang w:eastAsia="ko-KR"/>
              </w:rPr>
              <w:t xml:space="preserve"> </w:t>
            </w:r>
            <w:r w:rsidRPr="002A12F4">
              <w:t>route selection descriptor component</w:t>
            </w:r>
            <w:r w:rsidRPr="00266320">
              <w:t xml:space="preserve"> set to </w:t>
            </w:r>
            <w:r w:rsidRPr="002A12F4">
              <w:rPr>
                <w:lang w:eastAsia="ko-KR"/>
              </w:rPr>
              <w:t>"</w:t>
            </w:r>
            <w:r w:rsidRPr="00266320">
              <w:t>non-3GPP access</w:t>
            </w:r>
            <w:r w:rsidRPr="002A12F4">
              <w:rPr>
                <w:lang w:eastAsia="ko-KR"/>
              </w:rPr>
              <w:t>"</w:t>
            </w:r>
            <w:r>
              <w:rPr>
                <w:rFonts w:hint="eastAsia"/>
                <w:lang w:eastAsia="zh-TW"/>
              </w:rPr>
              <w:t xml:space="preserve"> </w:t>
            </w:r>
            <w:r>
              <w:rPr>
                <w:lang w:eastAsia="ko-KR"/>
              </w:rPr>
              <w:t xml:space="preserve">or </w:t>
            </w:r>
            <w:r>
              <w:rPr>
                <w:rFonts w:hint="eastAsia"/>
                <w:lang w:eastAsia="zh-TW"/>
              </w:rPr>
              <w:t>a</w:t>
            </w:r>
            <w:r>
              <w:rPr>
                <w:lang w:eastAsia="ko-KR"/>
              </w:rPr>
              <w:t xml:space="preserve"> </w:t>
            </w:r>
            <w:r w:rsidRPr="002A12F4">
              <w:rPr>
                <w:lang w:eastAsia="ko-KR"/>
              </w:rPr>
              <w:t>"</w:t>
            </w:r>
            <w:r>
              <w:rPr>
                <w:lang w:eastAsia="ko-KR"/>
              </w:rPr>
              <w:t>multi-access preference type</w:t>
            </w:r>
            <w:r w:rsidRPr="002A12F4">
              <w:rPr>
                <w:lang w:eastAsia="ko-KR"/>
              </w:rPr>
              <w:t>"</w:t>
            </w:r>
            <w:r>
              <w:rPr>
                <w:lang w:eastAsia="ko-KR"/>
              </w:rPr>
              <w:t xml:space="preserve"> </w:t>
            </w:r>
            <w:r w:rsidRPr="002A12F4">
              <w:t>route selection descriptor component</w:t>
            </w:r>
            <w:r>
              <w:rPr>
                <w:lang w:eastAsia="ko-KR"/>
              </w:rPr>
              <w:t>.</w:t>
            </w:r>
          </w:p>
          <w:p w14:paraId="05512030" w14:textId="77777777" w:rsidR="00FE24AB" w:rsidRDefault="00FE24AB" w:rsidP="00FE24AB">
            <w:pPr>
              <w:pStyle w:val="TAN"/>
            </w:pPr>
            <w:r>
              <w:rPr>
                <w:lang w:val="en-US" w:eastAsia="ko-KR"/>
              </w:rPr>
              <w:t>NOTE</w:t>
            </w:r>
            <w:r>
              <w:t> 6:</w:t>
            </w:r>
            <w:r>
              <w:tab/>
              <w:t xml:space="preserve">The </w:t>
            </w:r>
            <w:r w:rsidRPr="002A12F4">
              <w:t xml:space="preserve">traffic descriptor </w:t>
            </w:r>
            <w:r>
              <w:t>of a URSP rule shall not contain both the “</w:t>
            </w:r>
            <w:r w:rsidRPr="0088036F">
              <w:t>Single remote port type</w:t>
            </w:r>
            <w:r>
              <w:t>” and the “</w:t>
            </w:r>
            <w:r w:rsidRPr="0088036F">
              <w:t>Remote port range type</w:t>
            </w:r>
            <w:r>
              <w:t>”</w:t>
            </w:r>
            <w:r w:rsidRPr="002A12F4">
              <w:t xml:space="preserve"> traffic descriptor component</w:t>
            </w:r>
            <w:r>
              <w:t xml:space="preserve">s. If the </w:t>
            </w:r>
            <w:r w:rsidRPr="002A12F4">
              <w:t xml:space="preserve">traffic descriptor </w:t>
            </w:r>
            <w:r>
              <w:t>of a URSP rule contains both the “</w:t>
            </w:r>
            <w:r w:rsidRPr="0088036F">
              <w:t>Single remote port type</w:t>
            </w:r>
            <w:r>
              <w:t>” and the “</w:t>
            </w:r>
            <w:r w:rsidRPr="0088036F">
              <w:t>Remote port range type</w:t>
            </w:r>
            <w:r>
              <w:t xml:space="preserve">” </w:t>
            </w:r>
            <w:r w:rsidRPr="002A12F4">
              <w:t>traffic descriptor component</w:t>
            </w:r>
            <w:r>
              <w:t>s, the receiving entity shall ignore the URSP rule.</w:t>
            </w:r>
          </w:p>
          <w:p w14:paraId="144C787A" w14:textId="77777777" w:rsidR="00FE24AB" w:rsidRDefault="00FE24AB" w:rsidP="00FE24AB">
            <w:pPr>
              <w:pStyle w:val="TAN"/>
            </w:pPr>
            <w:r>
              <w:rPr>
                <w:lang w:val="en-US" w:eastAsia="ko-KR"/>
              </w:rPr>
              <w:t>NOTE</w:t>
            </w:r>
            <w:r>
              <w:t> 7:</w:t>
            </w:r>
            <w:r>
              <w:tab/>
              <w:t xml:space="preserve">The </w:t>
            </w:r>
            <w:r w:rsidRPr="002A12F4">
              <w:t xml:space="preserve">traffic descriptor </w:t>
            </w:r>
            <w:r>
              <w:t xml:space="preserve">of a URSP rule shall not contain both the “Destination MAC address type” and the “Destination MAC address range type” </w:t>
            </w:r>
            <w:r w:rsidRPr="002A12F4">
              <w:t>traffic descriptor component</w:t>
            </w:r>
            <w:r>
              <w:t xml:space="preserve">s. If the </w:t>
            </w:r>
            <w:r w:rsidRPr="002A12F4">
              <w:t xml:space="preserve">traffic descriptor </w:t>
            </w:r>
            <w:r>
              <w:t xml:space="preserve">of a URSP rule contains both the “Destination MAC address type” and the “Destination MAC address range type” </w:t>
            </w:r>
            <w:r w:rsidRPr="002A12F4">
              <w:t>traffic descriptor component</w:t>
            </w:r>
            <w:r>
              <w:t>s, the receiving entity shall ignore the URSP rule.</w:t>
            </w:r>
          </w:p>
          <w:p w14:paraId="54B6AC26" w14:textId="77777777" w:rsidR="00FE24AB" w:rsidRDefault="00FE24AB" w:rsidP="00FE24AB">
            <w:pPr>
              <w:pStyle w:val="TAN"/>
              <w:rPr>
                <w:lang w:val="en-US"/>
              </w:rPr>
            </w:pPr>
            <w:r w:rsidRPr="0095556E">
              <w:t>NOTE</w:t>
            </w:r>
            <w:r w:rsidRPr="0095556E">
              <w:rPr>
                <w:lang w:val="en-US"/>
              </w:rPr>
              <w:t> 8:</w:t>
            </w:r>
            <w:r w:rsidRPr="0095556E">
              <w:tab/>
            </w:r>
            <w:r w:rsidRPr="0095556E">
              <w:rPr>
                <w:lang w:val="en-US"/>
              </w:rPr>
              <w:t>The traffic descriptor component type "PIN ID</w:t>
            </w:r>
            <w:r>
              <w:rPr>
                <w:lang w:val="en-US"/>
              </w:rPr>
              <w:t xml:space="preserve"> type</w:t>
            </w:r>
            <w:r w:rsidRPr="0095556E">
              <w:rPr>
                <w:lang w:val="en-US"/>
              </w:rPr>
              <w:t>" shall be mutually exclusive to the other traffic descriptor components,</w:t>
            </w:r>
            <w:bookmarkStart w:id="16" w:name="_Hlk132723141"/>
            <w:r w:rsidRPr="0095556E">
              <w:rPr>
                <w:lang w:val="en-US"/>
              </w:rPr>
              <w:t xml:space="preserve"> i.e., if </w:t>
            </w:r>
            <w:r>
              <w:rPr>
                <w:lang w:val="en-US"/>
              </w:rPr>
              <w:t>the traffic descriptor of the URSP rule contains both PIN ID and the other traffic descriptor components, the UE shall ignore the other traffic descriptor component and shall use the PIN ID</w:t>
            </w:r>
            <w:r w:rsidRPr="0095556E">
              <w:rPr>
                <w:lang w:val="en-US"/>
              </w:rPr>
              <w:t>.</w:t>
            </w:r>
            <w:bookmarkEnd w:id="16"/>
          </w:p>
          <w:p w14:paraId="7EF700BF" w14:textId="77777777" w:rsidR="00FE24AB" w:rsidRDefault="00FE24AB" w:rsidP="00FE24AB">
            <w:pPr>
              <w:pStyle w:val="TAN"/>
              <w:rPr>
                <w:lang w:val="en-US"/>
              </w:rPr>
            </w:pPr>
            <w:r w:rsidRPr="0095556E">
              <w:t>NOTE</w:t>
            </w:r>
            <w:r w:rsidRPr="0095556E">
              <w:rPr>
                <w:lang w:val="en-US"/>
              </w:rPr>
              <w:t> </w:t>
            </w:r>
            <w:r>
              <w:rPr>
                <w:lang w:val="en-US"/>
              </w:rPr>
              <w:t>9</w:t>
            </w:r>
            <w:r w:rsidRPr="0095556E">
              <w:rPr>
                <w:lang w:val="en-US"/>
              </w:rPr>
              <w:t>:</w:t>
            </w:r>
            <w:r w:rsidRPr="0095556E">
              <w:tab/>
            </w:r>
            <w:r>
              <w:rPr>
                <w:szCs w:val="18"/>
              </w:rPr>
              <w:t>Not applicable for PIN traffic</w:t>
            </w:r>
            <w:r w:rsidRPr="0095556E">
              <w:rPr>
                <w:lang w:val="en-US"/>
              </w:rPr>
              <w:t>.</w:t>
            </w:r>
          </w:p>
          <w:p w14:paraId="64E4A282" w14:textId="77777777" w:rsidR="00FE24AB" w:rsidRDefault="00FE24AB" w:rsidP="00FE24AB">
            <w:pPr>
              <w:pStyle w:val="TAN"/>
            </w:pPr>
            <w:proofErr w:type="gramStart"/>
            <w:r w:rsidRPr="004D5D93">
              <w:rPr>
                <w:lang w:eastAsia="ko-KR"/>
              </w:rPr>
              <w:t>NOTE </w:t>
            </w:r>
            <w:r>
              <w:rPr>
                <w:lang w:eastAsia="ko-KR"/>
              </w:rPr>
              <w:t>10</w:t>
            </w:r>
            <w:r w:rsidRPr="004D5D93">
              <w:rPr>
                <w:lang w:eastAsia="ko-KR"/>
              </w:rPr>
              <w:t>:</w:t>
            </w:r>
            <w:r w:rsidRPr="004D5D93">
              <w:tab/>
              <w:t>The precedence value of a URSP rule</w:t>
            </w:r>
            <w:r>
              <w:t xml:space="preserve"> in a UE policy section</w:t>
            </w:r>
            <w:r w:rsidRPr="004D5D93">
              <w:t xml:space="preserve"> associated with network descriptor entry type "one or more VPLMNs" in VPS URSP</w:t>
            </w:r>
            <w:r>
              <w:t xml:space="preserve"> configuration</w:t>
            </w:r>
            <w:r w:rsidRPr="004D5D93">
              <w:t xml:space="preserve"> should be </w:t>
            </w:r>
            <w:r>
              <w:t>low</w:t>
            </w:r>
            <w:r w:rsidRPr="004D5D93">
              <w:t xml:space="preserve">er than the precedence value of a URSP rule </w:t>
            </w:r>
            <w:r>
              <w:t>in a UE policy section</w:t>
            </w:r>
            <w:r w:rsidRPr="004D5D93">
              <w:t xml:space="preserve"> associated with network descriptor entry type "one or more MCCs"</w:t>
            </w:r>
            <w:r>
              <w:t xml:space="preserve"> or "any VPLMN"</w:t>
            </w:r>
            <w:r w:rsidRPr="004D5D93">
              <w:t xml:space="preserve"> in VPS URSP</w:t>
            </w:r>
            <w:r>
              <w:t xml:space="preserve"> configuration</w:t>
            </w:r>
            <w:r w:rsidRPr="004D5D93">
              <w:t>.</w:t>
            </w:r>
            <w:proofErr w:type="gramEnd"/>
          </w:p>
          <w:p w14:paraId="323B50A2" w14:textId="77777777" w:rsidR="00FE24AB" w:rsidRDefault="00FE24AB" w:rsidP="00FE24AB">
            <w:pPr>
              <w:pStyle w:val="TAN"/>
            </w:pPr>
            <w:r>
              <w:t>NOTE 11:</w:t>
            </w:r>
            <w:r>
              <w:tab/>
              <w:t>Additional indications field is included when the URSP rule includes an octet following octet x.</w:t>
            </w:r>
          </w:p>
          <w:p w14:paraId="289136E9" w14:textId="77777777" w:rsidR="00FE24AB" w:rsidRDefault="00FE24AB" w:rsidP="00FE24AB">
            <w:pPr>
              <w:pStyle w:val="TAN"/>
              <w:rPr>
                <w:bCs/>
                <w:szCs w:val="18"/>
              </w:rPr>
            </w:pPr>
            <w:r w:rsidRPr="00626739">
              <w:rPr>
                <w:szCs w:val="18"/>
              </w:rPr>
              <w:t>NOTE</w:t>
            </w:r>
            <w:r w:rsidRPr="0095556E">
              <w:rPr>
                <w:lang w:val="en-US"/>
              </w:rPr>
              <w:t> </w:t>
            </w:r>
            <w:r>
              <w:rPr>
                <w:lang w:val="en-US"/>
              </w:rPr>
              <w:t>12</w:t>
            </w:r>
            <w:r w:rsidRPr="00626739">
              <w:rPr>
                <w:szCs w:val="18"/>
              </w:rPr>
              <w:t>:</w:t>
            </w:r>
            <w:r w:rsidRPr="0095556E">
              <w:tab/>
            </w:r>
            <w:r w:rsidRPr="00626739">
              <w:rPr>
                <w:szCs w:val="18"/>
              </w:rPr>
              <w:t>A URSP rule can contain this indication only if the URSP rule include</w:t>
            </w:r>
            <w:r w:rsidRPr="00626739">
              <w:rPr>
                <w:szCs w:val="18"/>
                <w:lang w:val="hu-HU"/>
              </w:rPr>
              <w:t xml:space="preserve">s </w:t>
            </w:r>
            <w:r>
              <w:rPr>
                <w:szCs w:val="18"/>
                <w:lang w:val="hu-HU"/>
              </w:rPr>
              <w:t>one or more</w:t>
            </w:r>
            <w:r w:rsidRPr="00626739">
              <w:rPr>
                <w:szCs w:val="18"/>
                <w:lang w:val="hu-HU"/>
              </w:rPr>
              <w:t xml:space="preserve"> </w:t>
            </w:r>
            <w:r>
              <w:rPr>
                <w:szCs w:val="18"/>
                <w:lang w:val="hu-HU"/>
              </w:rPr>
              <w:t>c</w:t>
            </w:r>
            <w:proofErr w:type="spellStart"/>
            <w:r w:rsidRPr="00626739">
              <w:t>onnection</w:t>
            </w:r>
            <w:proofErr w:type="spellEnd"/>
            <w:r w:rsidRPr="00626739">
              <w:t xml:space="preserve"> </w:t>
            </w:r>
            <w:r>
              <w:t>c</w:t>
            </w:r>
            <w:r w:rsidRPr="00626739">
              <w:t>apabilities</w:t>
            </w:r>
            <w:r w:rsidRPr="00626739">
              <w:rPr>
                <w:bCs/>
                <w:szCs w:val="18"/>
              </w:rPr>
              <w:t xml:space="preserve"> </w:t>
            </w:r>
            <w:r>
              <w:rPr>
                <w:bCs/>
                <w:szCs w:val="18"/>
              </w:rPr>
              <w:t>in t</w:t>
            </w:r>
            <w:r w:rsidRPr="00626739">
              <w:rPr>
                <w:bCs/>
                <w:szCs w:val="18"/>
              </w:rPr>
              <w:t>raffic descriptor</w:t>
            </w:r>
            <w:r>
              <w:rPr>
                <w:bCs/>
                <w:szCs w:val="18"/>
              </w:rPr>
              <w:t xml:space="preserve"> component</w:t>
            </w:r>
            <w:r w:rsidRPr="00626739">
              <w:rPr>
                <w:bCs/>
                <w:szCs w:val="18"/>
              </w:rPr>
              <w:t>.</w:t>
            </w:r>
          </w:p>
          <w:p w14:paraId="65F45D3D" w14:textId="77777777" w:rsidR="00FE24AB" w:rsidRDefault="00FE24AB" w:rsidP="00FE24AB">
            <w:pPr>
              <w:pStyle w:val="TAN"/>
              <w:rPr>
                <w:lang w:val="en-US"/>
              </w:rPr>
            </w:pPr>
            <w:r w:rsidRPr="0095556E">
              <w:t>NOTE</w:t>
            </w:r>
            <w:r w:rsidRPr="0095556E">
              <w:rPr>
                <w:lang w:val="en-US"/>
              </w:rPr>
              <w:t> </w:t>
            </w:r>
            <w:r>
              <w:rPr>
                <w:lang w:val="en-US"/>
              </w:rPr>
              <w:t>13</w:t>
            </w:r>
            <w:r w:rsidRPr="0095556E">
              <w:rPr>
                <w:lang w:val="en-US"/>
              </w:rPr>
              <w:t>:</w:t>
            </w:r>
            <w:r w:rsidRPr="0095556E">
              <w:tab/>
            </w:r>
            <w:r w:rsidRPr="0095556E">
              <w:rPr>
                <w:lang w:val="en-US"/>
              </w:rPr>
              <w:t>The traffic descriptor component type "</w:t>
            </w:r>
            <w:r>
              <w:t>connectivity group ID</w:t>
            </w:r>
            <w:r w:rsidRPr="0095556E">
              <w:rPr>
                <w:lang w:val="en-US"/>
              </w:rPr>
              <w:t xml:space="preserve">" </w:t>
            </w:r>
            <w:proofErr w:type="gramStart"/>
            <w:r>
              <w:rPr>
                <w:szCs w:val="18"/>
              </w:rPr>
              <w:t>can only be combined</w:t>
            </w:r>
            <w:proofErr w:type="gramEnd"/>
            <w:r>
              <w:rPr>
                <w:szCs w:val="18"/>
              </w:rPr>
              <w:t xml:space="preserve"> with IP descriptors, non-IP descriptors</w:t>
            </w:r>
            <w:r w:rsidRPr="0095556E">
              <w:rPr>
                <w:lang w:val="en-US"/>
              </w:rPr>
              <w:t>,</w:t>
            </w:r>
            <w:r>
              <w:rPr>
                <w:lang w:val="en-US"/>
              </w:rPr>
              <w:t xml:space="preserve"> or both, </w:t>
            </w:r>
            <w:r>
              <w:rPr>
                <w:szCs w:val="18"/>
              </w:rPr>
              <w:t>in the same URSP rule</w:t>
            </w:r>
            <w:r>
              <w:rPr>
                <w:lang w:val="en-US"/>
              </w:rPr>
              <w:t>.</w:t>
            </w:r>
            <w:r w:rsidRPr="0095556E">
              <w:rPr>
                <w:lang w:val="en-US"/>
              </w:rPr>
              <w:t xml:space="preserve"> </w:t>
            </w:r>
            <w:proofErr w:type="gramStart"/>
            <w:r w:rsidRPr="0095556E">
              <w:rPr>
                <w:lang w:val="en-US"/>
              </w:rPr>
              <w:t>if</w:t>
            </w:r>
            <w:proofErr w:type="gramEnd"/>
            <w:r w:rsidRPr="0095556E">
              <w:rPr>
                <w:lang w:val="en-US"/>
              </w:rPr>
              <w:t xml:space="preserve"> </w:t>
            </w:r>
            <w:r>
              <w:rPr>
                <w:lang w:val="en-US"/>
              </w:rPr>
              <w:t xml:space="preserve">the traffic descriptor of the URSP rule contains </w:t>
            </w:r>
            <w:r>
              <w:t>connectivity group ID</w:t>
            </w:r>
            <w:r>
              <w:rPr>
                <w:lang w:val="en-US"/>
              </w:rPr>
              <w:t xml:space="preserve"> and any other traffic descriptor components other than </w:t>
            </w:r>
            <w:r>
              <w:rPr>
                <w:szCs w:val="18"/>
              </w:rPr>
              <w:t>IP descriptors or non-IP descriptors</w:t>
            </w:r>
            <w:r>
              <w:rPr>
                <w:lang w:val="en-US"/>
              </w:rPr>
              <w:t xml:space="preserve">, the </w:t>
            </w:r>
            <w:r>
              <w:t xml:space="preserve">receiving entity </w:t>
            </w:r>
            <w:r>
              <w:rPr>
                <w:lang w:val="en-US"/>
              </w:rPr>
              <w:t>shall ignore the other traffic descriptor component.</w:t>
            </w:r>
          </w:p>
          <w:p w14:paraId="6AA9C9C5" w14:textId="77777777" w:rsidR="00FE24AB" w:rsidRDefault="00FE24AB" w:rsidP="00FE24AB">
            <w:pPr>
              <w:pStyle w:val="TAN"/>
            </w:pPr>
            <w:r w:rsidRPr="0095556E">
              <w:t>NOTE</w:t>
            </w:r>
            <w:r w:rsidRPr="0095556E">
              <w:rPr>
                <w:lang w:val="en-US"/>
              </w:rPr>
              <w:t> </w:t>
            </w:r>
            <w:r>
              <w:rPr>
                <w:lang w:val="en-US"/>
              </w:rPr>
              <w:t>14</w:t>
            </w:r>
            <w:r w:rsidRPr="0095556E">
              <w:rPr>
                <w:lang w:val="en-US"/>
              </w:rPr>
              <w:t>:</w:t>
            </w:r>
            <w:r w:rsidRPr="0095556E">
              <w:tab/>
            </w:r>
            <w:r>
              <w:t>These connection capabilities are traffic categories specified in GSMA PRD NG.135 [26].</w:t>
            </w:r>
          </w:p>
          <w:p w14:paraId="0EAE77E4" w14:textId="77777777" w:rsidR="00FE24AB" w:rsidRPr="00C528CF" w:rsidRDefault="00FE24AB" w:rsidP="00FE24AB">
            <w:pPr>
              <w:pStyle w:val="TAN"/>
            </w:pPr>
            <w:r w:rsidRPr="0095556E">
              <w:t>NOTE</w:t>
            </w:r>
            <w:r w:rsidRPr="0095556E">
              <w:rPr>
                <w:lang w:val="en-US"/>
              </w:rPr>
              <w:t> </w:t>
            </w:r>
            <w:r>
              <w:rPr>
                <w:lang w:val="en-US"/>
              </w:rPr>
              <w:t>15</w:t>
            </w:r>
            <w:r w:rsidRPr="0095556E">
              <w:rPr>
                <w:lang w:val="en-US"/>
              </w:rPr>
              <w:t>:</w:t>
            </w:r>
            <w:r w:rsidRPr="0095556E">
              <w:tab/>
            </w:r>
            <w:r>
              <w:t>The o</w:t>
            </w:r>
            <w:r w:rsidRPr="00423BA9">
              <w:t>perator specific</w:t>
            </w:r>
            <w:r>
              <w:t xml:space="preserve"> connection capability identifier can match against </w:t>
            </w:r>
            <w:proofErr w:type="spellStart"/>
            <w:proofErr w:type="gramStart"/>
            <w:r>
              <w:t>a</w:t>
            </w:r>
            <w:proofErr w:type="spellEnd"/>
            <w:proofErr w:type="gramEnd"/>
            <w:r>
              <w:t xml:space="preserve"> o</w:t>
            </w:r>
            <w:r w:rsidRPr="00423BA9">
              <w:t>perator specific</w:t>
            </w:r>
            <w:r>
              <w:t xml:space="preserve"> traffic category as specified in </w:t>
            </w:r>
            <w:r w:rsidRPr="006D45B3">
              <w:t>3GPP TS 23.503 [2]</w:t>
            </w:r>
            <w:r>
              <w:t>.</w:t>
            </w:r>
          </w:p>
          <w:p w14:paraId="563A19D4" w14:textId="77777777" w:rsidR="00FE24AB" w:rsidRPr="002A12F4" w:rsidRDefault="00FE24AB" w:rsidP="00FE24AB">
            <w:pPr>
              <w:pStyle w:val="TAN"/>
              <w:rPr>
                <w:lang w:val="en-US" w:eastAsia="ko-KR"/>
              </w:rPr>
            </w:pPr>
          </w:p>
        </w:tc>
      </w:tr>
    </w:tbl>
    <w:p w14:paraId="593FE659" w14:textId="00D03C2E" w:rsidR="00FE24AB" w:rsidRDefault="00FE24AB" w:rsidP="00FE24AB">
      <w:pPr>
        <w:pStyle w:val="EditorsNote"/>
      </w:pPr>
      <w:del w:id="17" w:author="Google_SangMin" w:date="2023-11-06T16:24:00Z">
        <w:r w:rsidDel="00FE24AB">
          <w:delText>Editor’s Note:</w:delText>
        </w:r>
        <w:r w:rsidRPr="0095556E" w:rsidDel="00FE24AB">
          <w:tab/>
        </w:r>
        <w:r w:rsidDel="00FE24AB">
          <w:delText>(CR0184, PIN) PIN ID format is FFS.</w:delText>
        </w:r>
      </w:del>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FE24AB" w:rsidRPr="008E54FF" w14:paraId="371F41E4" w14:textId="77777777" w:rsidTr="00FE24AB">
        <w:trPr>
          <w:cantSplit/>
          <w:jc w:val="center"/>
        </w:trPr>
        <w:tc>
          <w:tcPr>
            <w:tcW w:w="708" w:type="dxa"/>
            <w:hideMark/>
          </w:tcPr>
          <w:p w14:paraId="0374DB8C" w14:textId="77777777" w:rsidR="00FE24AB" w:rsidRPr="008E54FF" w:rsidRDefault="00FE24AB" w:rsidP="00FE24AB">
            <w:pPr>
              <w:pStyle w:val="TAC"/>
            </w:pPr>
            <w:r w:rsidRPr="008E54FF">
              <w:lastRenderedPageBreak/>
              <w:t>8</w:t>
            </w:r>
          </w:p>
        </w:tc>
        <w:tc>
          <w:tcPr>
            <w:tcW w:w="709" w:type="dxa"/>
            <w:hideMark/>
          </w:tcPr>
          <w:p w14:paraId="35173CF6" w14:textId="77777777" w:rsidR="00FE24AB" w:rsidRPr="008E54FF" w:rsidRDefault="00FE24AB" w:rsidP="00FE24AB">
            <w:pPr>
              <w:pStyle w:val="TAC"/>
            </w:pPr>
            <w:r w:rsidRPr="008E54FF">
              <w:t>7</w:t>
            </w:r>
          </w:p>
        </w:tc>
        <w:tc>
          <w:tcPr>
            <w:tcW w:w="709" w:type="dxa"/>
            <w:hideMark/>
          </w:tcPr>
          <w:p w14:paraId="578A7E8F" w14:textId="77777777" w:rsidR="00FE24AB" w:rsidRPr="008E54FF" w:rsidRDefault="00FE24AB" w:rsidP="00FE24AB">
            <w:pPr>
              <w:pStyle w:val="TAC"/>
            </w:pPr>
            <w:r w:rsidRPr="008E54FF">
              <w:t>6</w:t>
            </w:r>
          </w:p>
        </w:tc>
        <w:tc>
          <w:tcPr>
            <w:tcW w:w="709" w:type="dxa"/>
            <w:hideMark/>
          </w:tcPr>
          <w:p w14:paraId="772621F1" w14:textId="77777777" w:rsidR="00FE24AB" w:rsidRPr="008E54FF" w:rsidRDefault="00FE24AB" w:rsidP="00FE24AB">
            <w:pPr>
              <w:pStyle w:val="TAC"/>
            </w:pPr>
            <w:r w:rsidRPr="008E54FF">
              <w:t>5</w:t>
            </w:r>
          </w:p>
        </w:tc>
        <w:tc>
          <w:tcPr>
            <w:tcW w:w="709" w:type="dxa"/>
            <w:hideMark/>
          </w:tcPr>
          <w:p w14:paraId="0CF10D45" w14:textId="77777777" w:rsidR="00FE24AB" w:rsidRPr="008E54FF" w:rsidRDefault="00FE24AB" w:rsidP="00FE24AB">
            <w:pPr>
              <w:pStyle w:val="TAC"/>
            </w:pPr>
            <w:r w:rsidRPr="008E54FF">
              <w:t>4</w:t>
            </w:r>
          </w:p>
        </w:tc>
        <w:tc>
          <w:tcPr>
            <w:tcW w:w="709" w:type="dxa"/>
            <w:hideMark/>
          </w:tcPr>
          <w:p w14:paraId="1696C724" w14:textId="77777777" w:rsidR="00FE24AB" w:rsidRPr="008E54FF" w:rsidRDefault="00FE24AB" w:rsidP="00FE24AB">
            <w:pPr>
              <w:pStyle w:val="TAC"/>
            </w:pPr>
            <w:r w:rsidRPr="008E54FF">
              <w:t>3</w:t>
            </w:r>
          </w:p>
        </w:tc>
        <w:tc>
          <w:tcPr>
            <w:tcW w:w="709" w:type="dxa"/>
            <w:hideMark/>
          </w:tcPr>
          <w:p w14:paraId="316276F6" w14:textId="77777777" w:rsidR="00FE24AB" w:rsidRPr="008E54FF" w:rsidRDefault="00FE24AB" w:rsidP="00FE24AB">
            <w:pPr>
              <w:pStyle w:val="TAC"/>
            </w:pPr>
            <w:r w:rsidRPr="008E54FF">
              <w:t>2</w:t>
            </w:r>
          </w:p>
        </w:tc>
        <w:tc>
          <w:tcPr>
            <w:tcW w:w="709" w:type="dxa"/>
            <w:hideMark/>
          </w:tcPr>
          <w:p w14:paraId="297A8EC4" w14:textId="77777777" w:rsidR="00FE24AB" w:rsidRPr="008E54FF" w:rsidRDefault="00FE24AB" w:rsidP="00FE24AB">
            <w:pPr>
              <w:pStyle w:val="TAC"/>
            </w:pPr>
            <w:r w:rsidRPr="008E54FF">
              <w:t>1</w:t>
            </w:r>
          </w:p>
        </w:tc>
        <w:tc>
          <w:tcPr>
            <w:tcW w:w="1134" w:type="dxa"/>
          </w:tcPr>
          <w:p w14:paraId="5DC3AF0C" w14:textId="77777777" w:rsidR="00FE24AB" w:rsidRPr="008E54FF" w:rsidRDefault="00FE24AB" w:rsidP="00FE24AB">
            <w:pPr>
              <w:pStyle w:val="TAL"/>
            </w:pPr>
          </w:p>
        </w:tc>
      </w:tr>
      <w:tr w:rsidR="00FE24AB" w:rsidRPr="008E54FF" w14:paraId="0AC6C5EC" w14:textId="77777777" w:rsidTr="00FE24AB">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52F9C33" w14:textId="77777777" w:rsidR="00FE24AB" w:rsidRPr="008E54FF" w:rsidRDefault="00FE24AB" w:rsidP="00FE24AB">
            <w:pPr>
              <w:pStyle w:val="TAC"/>
              <w:pBdr>
                <w:bottom w:val="single" w:sz="4" w:space="1" w:color="auto"/>
              </w:pBdr>
              <w:rPr>
                <w:lang w:eastAsia="zh-CN"/>
              </w:rPr>
            </w:pPr>
            <w:r>
              <w:rPr>
                <w:rFonts w:hint="eastAsia"/>
                <w:lang w:eastAsia="zh-CN"/>
              </w:rPr>
              <w:t>L</w:t>
            </w:r>
            <w:r>
              <w:rPr>
                <w:lang w:eastAsia="zh-CN"/>
              </w:rPr>
              <w:t>ength of location criteria</w:t>
            </w:r>
          </w:p>
          <w:p w14:paraId="4E88183C" w14:textId="77777777" w:rsidR="00FE24AB" w:rsidRDefault="00FE24AB" w:rsidP="00FE24AB">
            <w:pPr>
              <w:pStyle w:val="TAC"/>
            </w:pPr>
          </w:p>
          <w:p w14:paraId="5616891E" w14:textId="77777777" w:rsidR="00FE24AB" w:rsidRPr="008E54FF" w:rsidRDefault="00FE24AB" w:rsidP="00FE24AB">
            <w:pPr>
              <w:pStyle w:val="TAC"/>
            </w:pPr>
            <w:r w:rsidRPr="008E54FF">
              <w:t>Location area 1</w:t>
            </w:r>
          </w:p>
        </w:tc>
        <w:tc>
          <w:tcPr>
            <w:tcW w:w="1134" w:type="dxa"/>
          </w:tcPr>
          <w:p w14:paraId="39971D24" w14:textId="77777777" w:rsidR="00FE24AB" w:rsidRPr="00727DEA" w:rsidRDefault="00FE24AB" w:rsidP="00FE24AB">
            <w:pPr>
              <w:pStyle w:val="TAL"/>
              <w:rPr>
                <w:lang w:val="sv-SE"/>
              </w:rPr>
            </w:pPr>
            <w:r w:rsidRPr="00727DEA">
              <w:rPr>
                <w:lang w:val="sv-SE"/>
              </w:rPr>
              <w:t>octet d</w:t>
            </w:r>
          </w:p>
          <w:p w14:paraId="7545AE5D" w14:textId="77777777" w:rsidR="00FE24AB" w:rsidRPr="00727DEA" w:rsidRDefault="00FE24AB" w:rsidP="00FE24AB">
            <w:pPr>
              <w:pStyle w:val="TAL"/>
              <w:rPr>
                <w:lang w:val="sv-SE"/>
              </w:rPr>
            </w:pPr>
            <w:r w:rsidRPr="00727DEA">
              <w:rPr>
                <w:lang w:val="sv-SE"/>
              </w:rPr>
              <w:t>octet e=(d+1)</w:t>
            </w:r>
          </w:p>
          <w:p w14:paraId="0D3F2026" w14:textId="77777777" w:rsidR="00FE24AB" w:rsidRPr="00727DEA" w:rsidRDefault="00FE24AB" w:rsidP="00FE24AB">
            <w:pPr>
              <w:pStyle w:val="TAL"/>
              <w:rPr>
                <w:lang w:val="sv-SE"/>
              </w:rPr>
            </w:pPr>
          </w:p>
          <w:p w14:paraId="49C0F6BE" w14:textId="77777777" w:rsidR="00FE24AB" w:rsidRPr="008E54FF" w:rsidRDefault="00FE24AB" w:rsidP="00FE24AB">
            <w:pPr>
              <w:pStyle w:val="TAL"/>
            </w:pPr>
            <w:r w:rsidRPr="008E54FF">
              <w:t xml:space="preserve">octet </w:t>
            </w:r>
            <w:r>
              <w:t>f</w:t>
            </w:r>
          </w:p>
        </w:tc>
      </w:tr>
      <w:tr w:rsidR="00FE24AB" w:rsidRPr="008E54FF" w14:paraId="4185C93B" w14:textId="77777777" w:rsidTr="00FE24AB">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06A39B9F" w14:textId="77777777" w:rsidR="00FE24AB" w:rsidRPr="008E54FF" w:rsidRDefault="00FE24AB" w:rsidP="00FE24AB">
            <w:pPr>
              <w:pStyle w:val="TAC"/>
            </w:pPr>
          </w:p>
          <w:p w14:paraId="4D95CEAB" w14:textId="77777777" w:rsidR="00FE24AB" w:rsidRPr="008E54FF" w:rsidRDefault="00FE24AB" w:rsidP="00FE24AB">
            <w:pPr>
              <w:pStyle w:val="TAC"/>
            </w:pPr>
            <w:r w:rsidRPr="008E54FF">
              <w:t>Location area 2</w:t>
            </w:r>
          </w:p>
        </w:tc>
        <w:tc>
          <w:tcPr>
            <w:tcW w:w="1134" w:type="dxa"/>
            <w:tcBorders>
              <w:top w:val="nil"/>
              <w:left w:val="single" w:sz="6" w:space="0" w:color="auto"/>
              <w:bottom w:val="nil"/>
              <w:right w:val="nil"/>
            </w:tcBorders>
          </w:tcPr>
          <w:p w14:paraId="072660E6" w14:textId="77777777" w:rsidR="00FE24AB" w:rsidRPr="008E54FF" w:rsidRDefault="00FE24AB" w:rsidP="00FE24AB">
            <w:pPr>
              <w:pStyle w:val="TAL"/>
            </w:pPr>
            <w:r w:rsidRPr="008E54FF">
              <w:t xml:space="preserve">octet </w:t>
            </w:r>
            <w:r>
              <w:t>f</w:t>
            </w:r>
            <w:r w:rsidRPr="008E54FF">
              <w:t>+1*</w:t>
            </w:r>
          </w:p>
          <w:p w14:paraId="666004CF" w14:textId="77777777" w:rsidR="00FE24AB" w:rsidRPr="008E54FF" w:rsidRDefault="00FE24AB" w:rsidP="00FE24AB">
            <w:pPr>
              <w:pStyle w:val="TAL"/>
            </w:pPr>
          </w:p>
          <w:p w14:paraId="0CA56E51" w14:textId="77777777" w:rsidR="00FE24AB" w:rsidRPr="008E54FF" w:rsidRDefault="00FE24AB" w:rsidP="00FE24AB">
            <w:pPr>
              <w:pStyle w:val="TAL"/>
            </w:pPr>
            <w:r w:rsidRPr="008E54FF">
              <w:t xml:space="preserve">octet </w:t>
            </w:r>
            <w:r>
              <w:t>g</w:t>
            </w:r>
            <w:r w:rsidRPr="008E54FF">
              <w:t>*</w:t>
            </w:r>
          </w:p>
        </w:tc>
      </w:tr>
      <w:tr w:rsidR="00FE24AB" w:rsidRPr="008E54FF" w14:paraId="4169F33C" w14:textId="77777777" w:rsidTr="00FE24AB">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485B1ED" w14:textId="77777777" w:rsidR="00FE24AB" w:rsidRPr="008E54FF" w:rsidRDefault="00FE24AB" w:rsidP="00FE24AB">
            <w:pPr>
              <w:pStyle w:val="TAC"/>
            </w:pPr>
          </w:p>
          <w:p w14:paraId="5807B49A" w14:textId="77777777" w:rsidR="00FE24AB" w:rsidRPr="008E54FF" w:rsidRDefault="00FE24AB" w:rsidP="00FE24AB">
            <w:pPr>
              <w:pStyle w:val="TAC"/>
            </w:pPr>
            <w:r w:rsidRPr="008E54FF">
              <w:t>…</w:t>
            </w:r>
          </w:p>
        </w:tc>
        <w:tc>
          <w:tcPr>
            <w:tcW w:w="1134" w:type="dxa"/>
            <w:tcBorders>
              <w:top w:val="nil"/>
              <w:left w:val="single" w:sz="6" w:space="0" w:color="auto"/>
              <w:bottom w:val="nil"/>
              <w:right w:val="nil"/>
            </w:tcBorders>
          </w:tcPr>
          <w:p w14:paraId="3AA85A2D" w14:textId="77777777" w:rsidR="00FE24AB" w:rsidRPr="008E54FF" w:rsidRDefault="00FE24AB" w:rsidP="00FE24AB">
            <w:pPr>
              <w:pStyle w:val="TAL"/>
            </w:pPr>
            <w:r w:rsidRPr="008E54FF">
              <w:t xml:space="preserve">octet </w:t>
            </w:r>
            <w:r>
              <w:t>g</w:t>
            </w:r>
            <w:r w:rsidRPr="008E54FF">
              <w:t>+1*</w:t>
            </w:r>
          </w:p>
          <w:p w14:paraId="67984F34" w14:textId="77777777" w:rsidR="00FE24AB" w:rsidRPr="008E54FF" w:rsidRDefault="00FE24AB" w:rsidP="00FE24AB">
            <w:pPr>
              <w:pStyle w:val="TAL"/>
            </w:pPr>
          </w:p>
          <w:p w14:paraId="59237C71" w14:textId="77777777" w:rsidR="00FE24AB" w:rsidRPr="008E54FF" w:rsidRDefault="00FE24AB" w:rsidP="00FE24AB">
            <w:pPr>
              <w:pStyle w:val="TAL"/>
            </w:pPr>
            <w:r w:rsidRPr="008E54FF">
              <w:t xml:space="preserve">octet </w:t>
            </w:r>
            <w:r>
              <w:t>h</w:t>
            </w:r>
            <w:r w:rsidRPr="008E54FF">
              <w:t>*</w:t>
            </w:r>
          </w:p>
        </w:tc>
      </w:tr>
      <w:tr w:rsidR="00FE24AB" w:rsidRPr="008E54FF" w14:paraId="0E6A1112" w14:textId="77777777" w:rsidTr="00FE24AB">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8A52C20" w14:textId="77777777" w:rsidR="00FE24AB" w:rsidRPr="008E54FF" w:rsidRDefault="00FE24AB" w:rsidP="00FE24AB">
            <w:pPr>
              <w:pStyle w:val="TAC"/>
            </w:pPr>
          </w:p>
          <w:p w14:paraId="139A8D9C" w14:textId="77777777" w:rsidR="00FE24AB" w:rsidRPr="008E54FF" w:rsidRDefault="00FE24AB" w:rsidP="00FE24AB">
            <w:pPr>
              <w:pStyle w:val="TAC"/>
            </w:pPr>
            <w:r w:rsidRPr="008E54FF">
              <w:t>Location area m</w:t>
            </w:r>
          </w:p>
        </w:tc>
        <w:tc>
          <w:tcPr>
            <w:tcW w:w="1134" w:type="dxa"/>
            <w:tcBorders>
              <w:top w:val="nil"/>
              <w:left w:val="single" w:sz="6" w:space="0" w:color="auto"/>
              <w:bottom w:val="nil"/>
              <w:right w:val="nil"/>
            </w:tcBorders>
          </w:tcPr>
          <w:p w14:paraId="2B37662D" w14:textId="77777777" w:rsidR="00FE24AB" w:rsidRPr="008E54FF" w:rsidRDefault="00FE24AB" w:rsidP="00FE24AB">
            <w:pPr>
              <w:pStyle w:val="TAL"/>
            </w:pPr>
            <w:r w:rsidRPr="008E54FF">
              <w:t xml:space="preserve">octet </w:t>
            </w:r>
            <w:r>
              <w:t>h</w:t>
            </w:r>
            <w:r w:rsidRPr="008E54FF">
              <w:t>+1*</w:t>
            </w:r>
          </w:p>
          <w:p w14:paraId="07579149" w14:textId="77777777" w:rsidR="00FE24AB" w:rsidRPr="008E54FF" w:rsidRDefault="00FE24AB" w:rsidP="00FE24AB">
            <w:pPr>
              <w:pStyle w:val="TAL"/>
            </w:pPr>
          </w:p>
          <w:p w14:paraId="456D5531" w14:textId="77777777" w:rsidR="00FE24AB" w:rsidRPr="008E54FF" w:rsidRDefault="00FE24AB" w:rsidP="00FE24AB">
            <w:pPr>
              <w:pStyle w:val="TAL"/>
            </w:pPr>
            <w:r w:rsidRPr="008E54FF">
              <w:t xml:space="preserve">octet </w:t>
            </w:r>
            <w:proofErr w:type="spellStart"/>
            <w:r>
              <w:t>i</w:t>
            </w:r>
            <w:proofErr w:type="spellEnd"/>
            <w:r w:rsidRPr="008E54FF">
              <w:t>*</w:t>
            </w:r>
          </w:p>
        </w:tc>
      </w:tr>
    </w:tbl>
    <w:p w14:paraId="161D91F8" w14:textId="77777777" w:rsidR="00FE24AB" w:rsidRPr="00BD0557" w:rsidRDefault="00FE24AB" w:rsidP="00FE24AB">
      <w:pPr>
        <w:pStyle w:val="TF"/>
      </w:pPr>
      <w:r>
        <w:t>Figure 5.2.5</w:t>
      </w:r>
      <w:r w:rsidRPr="00BD0557">
        <w:t xml:space="preserve">: </w:t>
      </w:r>
      <w:r>
        <w:t>Location criteria</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FE24AB" w:rsidRPr="002A12F4" w14:paraId="02E28565" w14:textId="77777777" w:rsidTr="00FE24AB">
        <w:trPr>
          <w:cantSplit/>
          <w:jc w:val="center"/>
        </w:trPr>
        <w:tc>
          <w:tcPr>
            <w:tcW w:w="708" w:type="dxa"/>
          </w:tcPr>
          <w:p w14:paraId="077593F0" w14:textId="77777777" w:rsidR="00FE24AB" w:rsidRPr="002A12F4" w:rsidRDefault="00FE24AB" w:rsidP="00FE24AB">
            <w:pPr>
              <w:pStyle w:val="TAC"/>
            </w:pPr>
            <w:r w:rsidRPr="002A12F4">
              <w:t>8</w:t>
            </w:r>
          </w:p>
        </w:tc>
        <w:tc>
          <w:tcPr>
            <w:tcW w:w="709" w:type="dxa"/>
          </w:tcPr>
          <w:p w14:paraId="44B9248C" w14:textId="77777777" w:rsidR="00FE24AB" w:rsidRPr="002A12F4" w:rsidRDefault="00FE24AB" w:rsidP="00FE24AB">
            <w:pPr>
              <w:pStyle w:val="TAC"/>
            </w:pPr>
            <w:r w:rsidRPr="002A12F4">
              <w:t>7</w:t>
            </w:r>
          </w:p>
        </w:tc>
        <w:tc>
          <w:tcPr>
            <w:tcW w:w="709" w:type="dxa"/>
          </w:tcPr>
          <w:p w14:paraId="0DBBD7D8" w14:textId="77777777" w:rsidR="00FE24AB" w:rsidRPr="002A12F4" w:rsidRDefault="00FE24AB" w:rsidP="00FE24AB">
            <w:pPr>
              <w:pStyle w:val="TAC"/>
            </w:pPr>
            <w:r w:rsidRPr="002A12F4">
              <w:t>6</w:t>
            </w:r>
          </w:p>
        </w:tc>
        <w:tc>
          <w:tcPr>
            <w:tcW w:w="709" w:type="dxa"/>
          </w:tcPr>
          <w:p w14:paraId="7A5429CB" w14:textId="77777777" w:rsidR="00FE24AB" w:rsidRPr="002A12F4" w:rsidRDefault="00FE24AB" w:rsidP="00FE24AB">
            <w:pPr>
              <w:pStyle w:val="TAC"/>
            </w:pPr>
            <w:r w:rsidRPr="002A12F4">
              <w:t>5</w:t>
            </w:r>
          </w:p>
        </w:tc>
        <w:tc>
          <w:tcPr>
            <w:tcW w:w="709" w:type="dxa"/>
          </w:tcPr>
          <w:p w14:paraId="09D45705" w14:textId="77777777" w:rsidR="00FE24AB" w:rsidRPr="002A12F4" w:rsidRDefault="00FE24AB" w:rsidP="00FE24AB">
            <w:pPr>
              <w:pStyle w:val="TAC"/>
            </w:pPr>
            <w:r w:rsidRPr="002A12F4">
              <w:t>4</w:t>
            </w:r>
          </w:p>
        </w:tc>
        <w:tc>
          <w:tcPr>
            <w:tcW w:w="709" w:type="dxa"/>
          </w:tcPr>
          <w:p w14:paraId="321B217A" w14:textId="77777777" w:rsidR="00FE24AB" w:rsidRPr="002A12F4" w:rsidRDefault="00FE24AB" w:rsidP="00FE24AB">
            <w:pPr>
              <w:pStyle w:val="TAC"/>
            </w:pPr>
            <w:r w:rsidRPr="002A12F4">
              <w:t>3</w:t>
            </w:r>
          </w:p>
        </w:tc>
        <w:tc>
          <w:tcPr>
            <w:tcW w:w="709" w:type="dxa"/>
          </w:tcPr>
          <w:p w14:paraId="55E003CF" w14:textId="77777777" w:rsidR="00FE24AB" w:rsidRPr="002A12F4" w:rsidRDefault="00FE24AB" w:rsidP="00FE24AB">
            <w:pPr>
              <w:pStyle w:val="TAC"/>
            </w:pPr>
            <w:r w:rsidRPr="002A12F4">
              <w:t>2</w:t>
            </w:r>
          </w:p>
        </w:tc>
        <w:tc>
          <w:tcPr>
            <w:tcW w:w="709" w:type="dxa"/>
          </w:tcPr>
          <w:p w14:paraId="0DFF08C6" w14:textId="77777777" w:rsidR="00FE24AB" w:rsidRPr="002A12F4" w:rsidRDefault="00FE24AB" w:rsidP="00FE24AB">
            <w:pPr>
              <w:pStyle w:val="TAC"/>
            </w:pPr>
            <w:r w:rsidRPr="002A12F4">
              <w:t>1</w:t>
            </w:r>
          </w:p>
        </w:tc>
        <w:tc>
          <w:tcPr>
            <w:tcW w:w="1134" w:type="dxa"/>
          </w:tcPr>
          <w:p w14:paraId="0C004EFA" w14:textId="77777777" w:rsidR="00FE24AB" w:rsidRPr="002A12F4" w:rsidRDefault="00FE24AB" w:rsidP="00FE24AB">
            <w:pPr>
              <w:pStyle w:val="TAL"/>
            </w:pPr>
          </w:p>
        </w:tc>
      </w:tr>
      <w:tr w:rsidR="00FE24AB" w:rsidRPr="002A12F4" w14:paraId="07BE81E1" w14:textId="77777777" w:rsidTr="00FE24AB">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7242C7D" w14:textId="77777777" w:rsidR="00FE24AB" w:rsidRPr="002A12F4" w:rsidRDefault="00FE24AB" w:rsidP="00FE24AB">
            <w:pPr>
              <w:pStyle w:val="TAC"/>
            </w:pPr>
            <w:r>
              <w:t>Type of location area</w:t>
            </w:r>
          </w:p>
        </w:tc>
        <w:tc>
          <w:tcPr>
            <w:tcW w:w="1134" w:type="dxa"/>
          </w:tcPr>
          <w:p w14:paraId="51CB851D" w14:textId="77777777" w:rsidR="00FE24AB" w:rsidRPr="002A12F4" w:rsidRDefault="00FE24AB" w:rsidP="00FE24AB">
            <w:pPr>
              <w:pStyle w:val="TAL"/>
            </w:pPr>
            <w:r>
              <w:t>octet e</w:t>
            </w:r>
          </w:p>
        </w:tc>
      </w:tr>
      <w:tr w:rsidR="00FE24AB" w:rsidRPr="002A12F4" w14:paraId="5B6CD988" w14:textId="77777777" w:rsidTr="00FE24AB">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32894E22" w14:textId="77777777" w:rsidR="00FE24AB" w:rsidRPr="002A12F4" w:rsidRDefault="00FE24AB" w:rsidP="00FE24AB">
            <w:pPr>
              <w:pStyle w:val="TAC"/>
            </w:pPr>
          </w:p>
          <w:p w14:paraId="58874D6F" w14:textId="77777777" w:rsidR="00FE24AB" w:rsidRPr="00B14358" w:rsidRDefault="00FE24AB" w:rsidP="00FE24AB">
            <w:pPr>
              <w:pStyle w:val="TAC"/>
            </w:pPr>
            <w:r>
              <w:t>Location area</w:t>
            </w:r>
            <w:r w:rsidRPr="002A12F4">
              <w:t xml:space="preserve"> </w:t>
            </w:r>
            <w:r>
              <w:t>contents</w:t>
            </w:r>
          </w:p>
        </w:tc>
        <w:tc>
          <w:tcPr>
            <w:tcW w:w="1134" w:type="dxa"/>
            <w:tcBorders>
              <w:top w:val="nil"/>
              <w:left w:val="single" w:sz="6" w:space="0" w:color="auto"/>
              <w:bottom w:val="nil"/>
              <w:right w:val="nil"/>
            </w:tcBorders>
          </w:tcPr>
          <w:p w14:paraId="59B2886B" w14:textId="77777777" w:rsidR="00FE24AB" w:rsidRPr="002A12F4" w:rsidRDefault="00FE24AB" w:rsidP="00FE24AB">
            <w:pPr>
              <w:pStyle w:val="TAL"/>
            </w:pPr>
            <w:r w:rsidRPr="002A12F4">
              <w:t xml:space="preserve">octet </w:t>
            </w:r>
            <w:r>
              <w:t>e+1</w:t>
            </w:r>
            <w:r w:rsidRPr="002A12F4">
              <w:t>*</w:t>
            </w:r>
          </w:p>
          <w:p w14:paraId="31285CB2" w14:textId="77777777" w:rsidR="00FE24AB" w:rsidRPr="002A12F4" w:rsidRDefault="00FE24AB" w:rsidP="00FE24AB">
            <w:pPr>
              <w:pStyle w:val="TAL"/>
            </w:pPr>
          </w:p>
          <w:p w14:paraId="7478DABF" w14:textId="77777777" w:rsidR="00FE24AB" w:rsidRPr="002A12F4" w:rsidRDefault="00FE24AB" w:rsidP="00FE24AB">
            <w:pPr>
              <w:pStyle w:val="TAL"/>
            </w:pPr>
            <w:r>
              <w:t>octet f</w:t>
            </w:r>
            <w:r w:rsidRPr="002A12F4">
              <w:t>*</w:t>
            </w:r>
          </w:p>
        </w:tc>
      </w:tr>
    </w:tbl>
    <w:p w14:paraId="79E211E4" w14:textId="77777777" w:rsidR="00FE24AB" w:rsidRPr="00BD0557" w:rsidRDefault="00FE24AB" w:rsidP="00FE24AB">
      <w:pPr>
        <w:pStyle w:val="TF"/>
      </w:pPr>
      <w:r>
        <w:t>Figure 5.2.6</w:t>
      </w:r>
      <w:r w:rsidRPr="00BD0557">
        <w:t xml:space="preserve">: </w:t>
      </w:r>
      <w:r>
        <w:t>Location area</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FE24AB" w:rsidRPr="002A12F4" w14:paraId="46BC0470" w14:textId="77777777" w:rsidTr="00FE24AB">
        <w:trPr>
          <w:cantSplit/>
          <w:jc w:val="center"/>
        </w:trPr>
        <w:tc>
          <w:tcPr>
            <w:tcW w:w="708" w:type="dxa"/>
          </w:tcPr>
          <w:p w14:paraId="70D54FB6" w14:textId="77777777" w:rsidR="00FE24AB" w:rsidRPr="002A12F4" w:rsidRDefault="00FE24AB" w:rsidP="00FE24AB">
            <w:pPr>
              <w:pStyle w:val="TAC"/>
            </w:pPr>
            <w:r w:rsidRPr="002A12F4">
              <w:t>8</w:t>
            </w:r>
          </w:p>
        </w:tc>
        <w:tc>
          <w:tcPr>
            <w:tcW w:w="709" w:type="dxa"/>
          </w:tcPr>
          <w:p w14:paraId="425FEAEF" w14:textId="77777777" w:rsidR="00FE24AB" w:rsidRPr="002A12F4" w:rsidRDefault="00FE24AB" w:rsidP="00FE24AB">
            <w:pPr>
              <w:pStyle w:val="TAC"/>
            </w:pPr>
            <w:r w:rsidRPr="002A12F4">
              <w:t>7</w:t>
            </w:r>
          </w:p>
        </w:tc>
        <w:tc>
          <w:tcPr>
            <w:tcW w:w="709" w:type="dxa"/>
          </w:tcPr>
          <w:p w14:paraId="74C4A95D" w14:textId="77777777" w:rsidR="00FE24AB" w:rsidRPr="002A12F4" w:rsidRDefault="00FE24AB" w:rsidP="00FE24AB">
            <w:pPr>
              <w:pStyle w:val="TAC"/>
            </w:pPr>
            <w:r w:rsidRPr="002A12F4">
              <w:t>6</w:t>
            </w:r>
          </w:p>
        </w:tc>
        <w:tc>
          <w:tcPr>
            <w:tcW w:w="709" w:type="dxa"/>
          </w:tcPr>
          <w:p w14:paraId="37A24D1F" w14:textId="77777777" w:rsidR="00FE24AB" w:rsidRPr="002A12F4" w:rsidRDefault="00FE24AB" w:rsidP="00FE24AB">
            <w:pPr>
              <w:pStyle w:val="TAC"/>
            </w:pPr>
            <w:r w:rsidRPr="002A12F4">
              <w:t>5</w:t>
            </w:r>
          </w:p>
        </w:tc>
        <w:tc>
          <w:tcPr>
            <w:tcW w:w="709" w:type="dxa"/>
          </w:tcPr>
          <w:p w14:paraId="68756D4F" w14:textId="77777777" w:rsidR="00FE24AB" w:rsidRPr="002A12F4" w:rsidRDefault="00FE24AB" w:rsidP="00FE24AB">
            <w:pPr>
              <w:pStyle w:val="TAC"/>
            </w:pPr>
            <w:r w:rsidRPr="002A12F4">
              <w:t>4</w:t>
            </w:r>
          </w:p>
        </w:tc>
        <w:tc>
          <w:tcPr>
            <w:tcW w:w="709" w:type="dxa"/>
          </w:tcPr>
          <w:p w14:paraId="7BEF61BD" w14:textId="77777777" w:rsidR="00FE24AB" w:rsidRPr="002A12F4" w:rsidRDefault="00FE24AB" w:rsidP="00FE24AB">
            <w:pPr>
              <w:pStyle w:val="TAC"/>
            </w:pPr>
            <w:r w:rsidRPr="002A12F4">
              <w:t>3</w:t>
            </w:r>
          </w:p>
        </w:tc>
        <w:tc>
          <w:tcPr>
            <w:tcW w:w="709" w:type="dxa"/>
          </w:tcPr>
          <w:p w14:paraId="29857B09" w14:textId="77777777" w:rsidR="00FE24AB" w:rsidRPr="002A12F4" w:rsidRDefault="00FE24AB" w:rsidP="00FE24AB">
            <w:pPr>
              <w:pStyle w:val="TAC"/>
            </w:pPr>
            <w:r w:rsidRPr="002A12F4">
              <w:t>2</w:t>
            </w:r>
          </w:p>
        </w:tc>
        <w:tc>
          <w:tcPr>
            <w:tcW w:w="709" w:type="dxa"/>
          </w:tcPr>
          <w:p w14:paraId="00CDC6FD" w14:textId="77777777" w:rsidR="00FE24AB" w:rsidRPr="002A12F4" w:rsidRDefault="00FE24AB" w:rsidP="00FE24AB">
            <w:pPr>
              <w:pStyle w:val="TAC"/>
            </w:pPr>
            <w:r w:rsidRPr="002A12F4">
              <w:t>1</w:t>
            </w:r>
          </w:p>
        </w:tc>
        <w:tc>
          <w:tcPr>
            <w:tcW w:w="1134" w:type="dxa"/>
          </w:tcPr>
          <w:p w14:paraId="71578CA8" w14:textId="77777777" w:rsidR="00FE24AB" w:rsidRPr="002A12F4" w:rsidRDefault="00FE24AB" w:rsidP="00FE24AB">
            <w:pPr>
              <w:pStyle w:val="TAL"/>
            </w:pPr>
          </w:p>
        </w:tc>
      </w:tr>
      <w:tr w:rsidR="00FE24AB" w:rsidRPr="002A12F4" w14:paraId="7D1259D8" w14:textId="77777777" w:rsidTr="00FE24AB">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603285C" w14:textId="77777777" w:rsidR="00FE24AB" w:rsidRPr="002A12F4" w:rsidRDefault="00FE24AB" w:rsidP="00FE24AB">
            <w:pPr>
              <w:pStyle w:val="TAC"/>
            </w:pPr>
            <w:r>
              <w:t xml:space="preserve">Number of </w:t>
            </w:r>
            <w:r>
              <w:rPr>
                <w:lang w:eastAsia="zh-CN"/>
              </w:rPr>
              <w:t>E-UTRA cell identities</w:t>
            </w:r>
          </w:p>
        </w:tc>
        <w:tc>
          <w:tcPr>
            <w:tcW w:w="1134" w:type="dxa"/>
          </w:tcPr>
          <w:p w14:paraId="32302BF0" w14:textId="77777777" w:rsidR="00FE24AB" w:rsidRPr="002A12F4" w:rsidRDefault="00FE24AB" w:rsidP="00FE24AB">
            <w:pPr>
              <w:pStyle w:val="TAL"/>
            </w:pPr>
            <w:r>
              <w:t>octet e+1</w:t>
            </w:r>
          </w:p>
        </w:tc>
      </w:tr>
      <w:tr w:rsidR="00FE24AB" w:rsidRPr="002A12F4" w14:paraId="628C29F2" w14:textId="77777777" w:rsidTr="00FE24AB">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40DB47F" w14:textId="77777777" w:rsidR="00FE24AB" w:rsidRPr="002A12F4" w:rsidRDefault="00FE24AB" w:rsidP="00FE24AB">
            <w:pPr>
              <w:pStyle w:val="TAC"/>
            </w:pPr>
          </w:p>
          <w:p w14:paraId="5CD23DE2" w14:textId="77777777" w:rsidR="00FE24AB" w:rsidRPr="002A12F4" w:rsidRDefault="00FE24AB" w:rsidP="00FE24AB">
            <w:pPr>
              <w:pStyle w:val="TAC"/>
            </w:pPr>
            <w:r>
              <w:rPr>
                <w:lang w:eastAsia="zh-CN"/>
              </w:rPr>
              <w:t>E-UTRA cell id</w:t>
            </w:r>
            <w:r>
              <w:t xml:space="preserve"> 1</w:t>
            </w:r>
          </w:p>
        </w:tc>
        <w:tc>
          <w:tcPr>
            <w:tcW w:w="1134" w:type="dxa"/>
            <w:tcBorders>
              <w:top w:val="nil"/>
              <w:left w:val="single" w:sz="6" w:space="0" w:color="auto"/>
              <w:bottom w:val="nil"/>
              <w:right w:val="nil"/>
            </w:tcBorders>
          </w:tcPr>
          <w:p w14:paraId="089CE777" w14:textId="77777777" w:rsidR="00FE24AB" w:rsidRPr="002A12F4" w:rsidRDefault="00FE24AB" w:rsidP="00FE24AB">
            <w:pPr>
              <w:pStyle w:val="TAL"/>
            </w:pPr>
            <w:r w:rsidRPr="002A12F4">
              <w:t xml:space="preserve">octet </w:t>
            </w:r>
            <w:r>
              <w:t>e+2</w:t>
            </w:r>
          </w:p>
          <w:p w14:paraId="066863FA" w14:textId="77777777" w:rsidR="00FE24AB" w:rsidRPr="002A12F4" w:rsidRDefault="00FE24AB" w:rsidP="00FE24AB">
            <w:pPr>
              <w:pStyle w:val="TAL"/>
            </w:pPr>
          </w:p>
          <w:p w14:paraId="6DD01395" w14:textId="77777777" w:rsidR="00FE24AB" w:rsidRPr="002A12F4" w:rsidRDefault="00FE24AB" w:rsidP="00FE24AB">
            <w:pPr>
              <w:pStyle w:val="TAL"/>
            </w:pPr>
            <w:r>
              <w:t>octet e+8</w:t>
            </w:r>
          </w:p>
        </w:tc>
      </w:tr>
      <w:tr w:rsidR="00FE24AB" w:rsidRPr="002A12F4" w14:paraId="087B029F" w14:textId="77777777" w:rsidTr="00FE24AB">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36321BA1" w14:textId="77777777" w:rsidR="00FE24AB" w:rsidRDefault="00FE24AB" w:rsidP="00FE24AB">
            <w:pPr>
              <w:pStyle w:val="TAC"/>
              <w:rPr>
                <w:lang w:eastAsia="zh-CN"/>
              </w:rPr>
            </w:pPr>
          </w:p>
          <w:p w14:paraId="3B5ACCD9" w14:textId="77777777" w:rsidR="00FE24AB" w:rsidRPr="002A12F4" w:rsidRDefault="00FE24AB" w:rsidP="00FE24AB">
            <w:pPr>
              <w:pStyle w:val="TAC"/>
              <w:rPr>
                <w:lang w:eastAsia="zh-CN"/>
              </w:rPr>
            </w:pPr>
            <w:r>
              <w:rPr>
                <w:lang w:eastAsia="zh-CN"/>
              </w:rPr>
              <w:t>E-UTRA cell id</w:t>
            </w:r>
            <w:r>
              <w:rPr>
                <w:rFonts w:hint="eastAsia"/>
                <w:lang w:eastAsia="zh-CN"/>
              </w:rPr>
              <w:t xml:space="preserve"> 2</w:t>
            </w:r>
          </w:p>
        </w:tc>
        <w:tc>
          <w:tcPr>
            <w:tcW w:w="1134" w:type="dxa"/>
            <w:tcBorders>
              <w:top w:val="nil"/>
              <w:left w:val="single" w:sz="6" w:space="0" w:color="auto"/>
              <w:bottom w:val="nil"/>
              <w:right w:val="nil"/>
            </w:tcBorders>
          </w:tcPr>
          <w:p w14:paraId="2571871C" w14:textId="77777777" w:rsidR="00FE24AB" w:rsidRDefault="00FE24AB" w:rsidP="00FE24AB">
            <w:pPr>
              <w:pStyle w:val="TAL"/>
              <w:rPr>
                <w:lang w:eastAsia="zh-CN"/>
              </w:rPr>
            </w:pPr>
            <w:r>
              <w:rPr>
                <w:lang w:eastAsia="zh-CN"/>
              </w:rPr>
              <w:t>octet</w:t>
            </w:r>
            <w:r>
              <w:rPr>
                <w:rFonts w:hint="eastAsia"/>
                <w:lang w:eastAsia="zh-CN"/>
              </w:rPr>
              <w:t xml:space="preserve"> </w:t>
            </w:r>
            <w:r>
              <w:rPr>
                <w:lang w:eastAsia="zh-CN"/>
              </w:rPr>
              <w:t>e+9</w:t>
            </w:r>
          </w:p>
          <w:p w14:paraId="0F5914B1" w14:textId="77777777" w:rsidR="00FE24AB" w:rsidRDefault="00FE24AB" w:rsidP="00FE24AB">
            <w:pPr>
              <w:pStyle w:val="TAL"/>
              <w:rPr>
                <w:lang w:eastAsia="zh-CN"/>
              </w:rPr>
            </w:pPr>
          </w:p>
          <w:p w14:paraId="677B83C5" w14:textId="77777777" w:rsidR="00FE24AB" w:rsidRPr="002A12F4" w:rsidRDefault="00FE24AB" w:rsidP="00FE24AB">
            <w:pPr>
              <w:pStyle w:val="TAL"/>
              <w:rPr>
                <w:lang w:eastAsia="zh-CN"/>
              </w:rPr>
            </w:pPr>
            <w:r>
              <w:rPr>
                <w:lang w:eastAsia="zh-CN"/>
              </w:rPr>
              <w:t>octet</w:t>
            </w:r>
            <w:r>
              <w:rPr>
                <w:rFonts w:hint="eastAsia"/>
                <w:lang w:eastAsia="zh-CN"/>
              </w:rPr>
              <w:t xml:space="preserve"> </w:t>
            </w:r>
            <w:r>
              <w:rPr>
                <w:lang w:eastAsia="zh-CN"/>
              </w:rPr>
              <w:t>e+15</w:t>
            </w:r>
          </w:p>
        </w:tc>
      </w:tr>
      <w:tr w:rsidR="00FE24AB" w:rsidRPr="002A12F4" w14:paraId="2A47F1A8" w14:textId="77777777" w:rsidTr="00FE24AB">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220505F" w14:textId="77777777" w:rsidR="00FE24AB" w:rsidRDefault="00FE24AB" w:rsidP="00FE24AB">
            <w:pPr>
              <w:pStyle w:val="TAC"/>
            </w:pPr>
          </w:p>
          <w:p w14:paraId="5CB838B5" w14:textId="77777777" w:rsidR="00FE24AB" w:rsidRPr="002A12F4" w:rsidRDefault="00FE24AB" w:rsidP="00FE24AB">
            <w:pPr>
              <w:pStyle w:val="TAC"/>
              <w:rPr>
                <w:lang w:eastAsia="zh-CN"/>
              </w:rPr>
            </w:pPr>
            <w:r>
              <w:rPr>
                <w:lang w:eastAsia="zh-CN"/>
              </w:rPr>
              <w:t>…</w:t>
            </w:r>
          </w:p>
        </w:tc>
        <w:tc>
          <w:tcPr>
            <w:tcW w:w="1134" w:type="dxa"/>
            <w:tcBorders>
              <w:top w:val="nil"/>
              <w:left w:val="single" w:sz="6" w:space="0" w:color="auto"/>
              <w:bottom w:val="nil"/>
              <w:right w:val="nil"/>
            </w:tcBorders>
          </w:tcPr>
          <w:p w14:paraId="22645CAF" w14:textId="77777777" w:rsidR="00FE24AB" w:rsidRDefault="00FE24AB" w:rsidP="00FE24AB">
            <w:pPr>
              <w:pStyle w:val="TAL"/>
              <w:rPr>
                <w:lang w:eastAsia="zh-CN"/>
              </w:rPr>
            </w:pPr>
            <w:r>
              <w:rPr>
                <w:lang w:eastAsia="zh-CN"/>
              </w:rPr>
              <w:t>octet</w:t>
            </w:r>
            <w:r>
              <w:rPr>
                <w:rFonts w:hint="eastAsia"/>
                <w:lang w:eastAsia="zh-CN"/>
              </w:rPr>
              <w:t xml:space="preserve"> </w:t>
            </w:r>
            <w:r>
              <w:rPr>
                <w:lang w:eastAsia="zh-CN"/>
              </w:rPr>
              <w:t>e+16</w:t>
            </w:r>
          </w:p>
          <w:p w14:paraId="7F4472BF" w14:textId="77777777" w:rsidR="00FE24AB" w:rsidRDefault="00FE24AB" w:rsidP="00FE24AB">
            <w:pPr>
              <w:pStyle w:val="TAL"/>
              <w:rPr>
                <w:lang w:eastAsia="zh-CN"/>
              </w:rPr>
            </w:pPr>
          </w:p>
          <w:p w14:paraId="7FF30D08" w14:textId="77777777" w:rsidR="00FE24AB" w:rsidRPr="002A12F4" w:rsidRDefault="00FE24AB" w:rsidP="00FE24AB">
            <w:pPr>
              <w:pStyle w:val="TAL"/>
            </w:pPr>
            <w:r>
              <w:rPr>
                <w:lang w:eastAsia="zh-CN"/>
              </w:rPr>
              <w:t>octet</w:t>
            </w:r>
            <w:r>
              <w:rPr>
                <w:rFonts w:hint="eastAsia"/>
                <w:lang w:eastAsia="zh-CN"/>
              </w:rPr>
              <w:t xml:space="preserve"> </w:t>
            </w:r>
            <w:r>
              <w:rPr>
                <w:lang w:eastAsia="zh-CN"/>
              </w:rPr>
              <w:t>j-1*</w:t>
            </w:r>
          </w:p>
        </w:tc>
      </w:tr>
      <w:tr w:rsidR="00FE24AB" w:rsidRPr="00AE25FD" w14:paraId="13A1A552" w14:textId="77777777" w:rsidTr="00FE24AB">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250E765A" w14:textId="77777777" w:rsidR="00FE24AB" w:rsidRDefault="00FE24AB" w:rsidP="00FE24AB">
            <w:pPr>
              <w:pStyle w:val="TAC"/>
              <w:rPr>
                <w:lang w:eastAsia="zh-CN"/>
              </w:rPr>
            </w:pPr>
          </w:p>
          <w:p w14:paraId="36DF16A4" w14:textId="77777777" w:rsidR="00FE24AB" w:rsidRDefault="00FE24AB" w:rsidP="00FE24AB">
            <w:pPr>
              <w:pStyle w:val="TAC"/>
              <w:rPr>
                <w:lang w:eastAsia="zh-CN"/>
              </w:rPr>
            </w:pPr>
            <w:r>
              <w:rPr>
                <w:lang w:eastAsia="zh-CN"/>
              </w:rPr>
              <w:t>E-UTRA cell id</w:t>
            </w:r>
            <w:r>
              <w:rPr>
                <w:rFonts w:hint="eastAsia"/>
                <w:lang w:eastAsia="zh-CN"/>
              </w:rPr>
              <w:t xml:space="preserve"> n</w:t>
            </w:r>
          </w:p>
        </w:tc>
        <w:tc>
          <w:tcPr>
            <w:tcW w:w="1134" w:type="dxa"/>
            <w:tcBorders>
              <w:top w:val="nil"/>
              <w:left w:val="single" w:sz="6" w:space="0" w:color="auto"/>
              <w:bottom w:val="nil"/>
              <w:right w:val="nil"/>
            </w:tcBorders>
          </w:tcPr>
          <w:p w14:paraId="2774510B" w14:textId="77777777" w:rsidR="00FE24AB" w:rsidRPr="00727DEA" w:rsidRDefault="00FE24AB" w:rsidP="00FE24AB">
            <w:pPr>
              <w:pStyle w:val="TAL"/>
              <w:rPr>
                <w:lang w:val="fr-FR" w:eastAsia="zh-CN"/>
              </w:rPr>
            </w:pPr>
            <w:proofErr w:type="gramStart"/>
            <w:r w:rsidRPr="00727DEA">
              <w:rPr>
                <w:lang w:val="fr-FR" w:eastAsia="zh-CN"/>
              </w:rPr>
              <w:t>octet</w:t>
            </w:r>
            <w:proofErr w:type="gramEnd"/>
            <w:r w:rsidRPr="00727DEA">
              <w:rPr>
                <w:rFonts w:hint="eastAsia"/>
                <w:lang w:val="fr-FR" w:eastAsia="zh-CN"/>
              </w:rPr>
              <w:t xml:space="preserve"> </w:t>
            </w:r>
            <w:r w:rsidRPr="00727DEA">
              <w:rPr>
                <w:lang w:val="fr-FR" w:eastAsia="zh-CN"/>
              </w:rPr>
              <w:t>j*</w:t>
            </w:r>
          </w:p>
          <w:p w14:paraId="3455E711" w14:textId="77777777" w:rsidR="00FE24AB" w:rsidRPr="00727DEA" w:rsidRDefault="00FE24AB" w:rsidP="00FE24AB">
            <w:pPr>
              <w:pStyle w:val="TAL"/>
              <w:rPr>
                <w:lang w:val="fr-FR" w:eastAsia="zh-CN"/>
              </w:rPr>
            </w:pPr>
          </w:p>
          <w:p w14:paraId="5E8E495F" w14:textId="77777777" w:rsidR="00FE24AB" w:rsidRPr="00727DEA" w:rsidRDefault="00FE24AB" w:rsidP="00FE24AB">
            <w:pPr>
              <w:pStyle w:val="TAL"/>
              <w:rPr>
                <w:lang w:val="fr-FR"/>
              </w:rPr>
            </w:pPr>
            <w:r w:rsidRPr="00727DEA">
              <w:rPr>
                <w:lang w:val="fr-FR" w:eastAsia="zh-CN"/>
              </w:rPr>
              <w:t>octet</w:t>
            </w:r>
            <w:r w:rsidRPr="00727DEA">
              <w:rPr>
                <w:rFonts w:hint="eastAsia"/>
                <w:lang w:val="fr-FR" w:eastAsia="zh-CN"/>
              </w:rPr>
              <w:t xml:space="preserve"> </w:t>
            </w:r>
            <w:r w:rsidRPr="00727DEA">
              <w:rPr>
                <w:lang w:val="fr-FR" w:eastAsia="zh-CN"/>
              </w:rPr>
              <w:t>f=(j+6)*</w:t>
            </w:r>
          </w:p>
        </w:tc>
      </w:tr>
    </w:tbl>
    <w:p w14:paraId="3B4FEC2B" w14:textId="77777777" w:rsidR="00FE24AB" w:rsidRPr="00BD0557" w:rsidRDefault="00FE24AB" w:rsidP="00FE24AB">
      <w:pPr>
        <w:pStyle w:val="TF"/>
      </w:pPr>
      <w:r>
        <w:t>Figure 5.2.7</w:t>
      </w:r>
      <w:r w:rsidRPr="00BD0557">
        <w:t xml:space="preserve">: </w:t>
      </w:r>
      <w:r>
        <w:t>Location area</w:t>
      </w:r>
      <w:r w:rsidRPr="002A12F4">
        <w:t xml:space="preserve"> </w:t>
      </w:r>
      <w:r>
        <w:t>contents {</w:t>
      </w:r>
      <w:r w:rsidRPr="004B7069">
        <w:t>Type of location area</w:t>
      </w:r>
      <w:r>
        <w:t xml:space="preserve"> = </w:t>
      </w:r>
      <w:r w:rsidRPr="004B7069">
        <w:t>E-UTRA cell identities</w:t>
      </w:r>
      <w:r>
        <w:t xml:space="preserve"> list}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FE24AB" w:rsidRPr="002A12F4" w14:paraId="5A58D48E" w14:textId="77777777" w:rsidTr="00FE24AB">
        <w:trPr>
          <w:cantSplit/>
          <w:jc w:val="center"/>
        </w:trPr>
        <w:tc>
          <w:tcPr>
            <w:tcW w:w="708" w:type="dxa"/>
          </w:tcPr>
          <w:p w14:paraId="0423FC00" w14:textId="77777777" w:rsidR="00FE24AB" w:rsidRPr="002A12F4" w:rsidRDefault="00FE24AB" w:rsidP="00FE24AB">
            <w:pPr>
              <w:pStyle w:val="TAC"/>
            </w:pPr>
            <w:r w:rsidRPr="002A12F4">
              <w:t>8</w:t>
            </w:r>
          </w:p>
        </w:tc>
        <w:tc>
          <w:tcPr>
            <w:tcW w:w="709" w:type="dxa"/>
          </w:tcPr>
          <w:p w14:paraId="73873F53" w14:textId="77777777" w:rsidR="00FE24AB" w:rsidRPr="002A12F4" w:rsidRDefault="00FE24AB" w:rsidP="00FE24AB">
            <w:pPr>
              <w:pStyle w:val="TAC"/>
            </w:pPr>
            <w:r w:rsidRPr="002A12F4">
              <w:t>7</w:t>
            </w:r>
          </w:p>
        </w:tc>
        <w:tc>
          <w:tcPr>
            <w:tcW w:w="709" w:type="dxa"/>
          </w:tcPr>
          <w:p w14:paraId="26953D41" w14:textId="77777777" w:rsidR="00FE24AB" w:rsidRPr="002A12F4" w:rsidRDefault="00FE24AB" w:rsidP="00FE24AB">
            <w:pPr>
              <w:pStyle w:val="TAC"/>
            </w:pPr>
            <w:r w:rsidRPr="002A12F4">
              <w:t>6</w:t>
            </w:r>
          </w:p>
        </w:tc>
        <w:tc>
          <w:tcPr>
            <w:tcW w:w="709" w:type="dxa"/>
          </w:tcPr>
          <w:p w14:paraId="465BA1E2" w14:textId="77777777" w:rsidR="00FE24AB" w:rsidRPr="002A12F4" w:rsidRDefault="00FE24AB" w:rsidP="00FE24AB">
            <w:pPr>
              <w:pStyle w:val="TAC"/>
            </w:pPr>
            <w:r w:rsidRPr="002A12F4">
              <w:t>5</w:t>
            </w:r>
          </w:p>
        </w:tc>
        <w:tc>
          <w:tcPr>
            <w:tcW w:w="709" w:type="dxa"/>
          </w:tcPr>
          <w:p w14:paraId="445E2894" w14:textId="77777777" w:rsidR="00FE24AB" w:rsidRPr="002A12F4" w:rsidRDefault="00FE24AB" w:rsidP="00FE24AB">
            <w:pPr>
              <w:pStyle w:val="TAC"/>
            </w:pPr>
            <w:r w:rsidRPr="002A12F4">
              <w:t>4</w:t>
            </w:r>
          </w:p>
        </w:tc>
        <w:tc>
          <w:tcPr>
            <w:tcW w:w="709" w:type="dxa"/>
          </w:tcPr>
          <w:p w14:paraId="6B47888F" w14:textId="77777777" w:rsidR="00FE24AB" w:rsidRPr="002A12F4" w:rsidRDefault="00FE24AB" w:rsidP="00FE24AB">
            <w:pPr>
              <w:pStyle w:val="TAC"/>
            </w:pPr>
            <w:r w:rsidRPr="002A12F4">
              <w:t>3</w:t>
            </w:r>
          </w:p>
        </w:tc>
        <w:tc>
          <w:tcPr>
            <w:tcW w:w="709" w:type="dxa"/>
          </w:tcPr>
          <w:p w14:paraId="324ECB23" w14:textId="77777777" w:rsidR="00FE24AB" w:rsidRPr="002A12F4" w:rsidRDefault="00FE24AB" w:rsidP="00FE24AB">
            <w:pPr>
              <w:pStyle w:val="TAC"/>
            </w:pPr>
            <w:r w:rsidRPr="002A12F4">
              <w:t>2</w:t>
            </w:r>
          </w:p>
        </w:tc>
        <w:tc>
          <w:tcPr>
            <w:tcW w:w="709" w:type="dxa"/>
          </w:tcPr>
          <w:p w14:paraId="13D3DADB" w14:textId="77777777" w:rsidR="00FE24AB" w:rsidRPr="002A12F4" w:rsidRDefault="00FE24AB" w:rsidP="00FE24AB">
            <w:pPr>
              <w:pStyle w:val="TAC"/>
            </w:pPr>
            <w:r w:rsidRPr="002A12F4">
              <w:t>1</w:t>
            </w:r>
          </w:p>
        </w:tc>
        <w:tc>
          <w:tcPr>
            <w:tcW w:w="1134" w:type="dxa"/>
          </w:tcPr>
          <w:p w14:paraId="417FAE91" w14:textId="77777777" w:rsidR="00FE24AB" w:rsidRPr="002A12F4" w:rsidRDefault="00FE24AB" w:rsidP="00FE24AB">
            <w:pPr>
              <w:pStyle w:val="TAL"/>
            </w:pPr>
          </w:p>
        </w:tc>
      </w:tr>
      <w:tr w:rsidR="00FE24AB" w:rsidRPr="002A12F4" w14:paraId="4CDE4B59" w14:textId="77777777" w:rsidTr="00FE24AB">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CDF2A4C" w14:textId="77777777" w:rsidR="00FE24AB" w:rsidRPr="002A12F4" w:rsidRDefault="00FE24AB" w:rsidP="00FE24AB">
            <w:pPr>
              <w:pStyle w:val="TAC"/>
            </w:pPr>
            <w:r>
              <w:t xml:space="preserve">Number of </w:t>
            </w:r>
            <w:r>
              <w:rPr>
                <w:lang w:eastAsia="zh-CN"/>
              </w:rPr>
              <w:t>NR cell identities</w:t>
            </w:r>
          </w:p>
        </w:tc>
        <w:tc>
          <w:tcPr>
            <w:tcW w:w="1134" w:type="dxa"/>
          </w:tcPr>
          <w:p w14:paraId="38666FDD" w14:textId="77777777" w:rsidR="00FE24AB" w:rsidRPr="002A12F4" w:rsidRDefault="00FE24AB" w:rsidP="00FE24AB">
            <w:pPr>
              <w:pStyle w:val="TAL"/>
            </w:pPr>
            <w:r>
              <w:t>octet e+1</w:t>
            </w:r>
          </w:p>
        </w:tc>
      </w:tr>
      <w:tr w:rsidR="00FE24AB" w:rsidRPr="002A12F4" w14:paraId="43765E93" w14:textId="77777777" w:rsidTr="00FE24AB">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06FD7BEA" w14:textId="77777777" w:rsidR="00FE24AB" w:rsidRPr="002A12F4" w:rsidRDefault="00FE24AB" w:rsidP="00FE24AB">
            <w:pPr>
              <w:pStyle w:val="TAC"/>
            </w:pPr>
          </w:p>
          <w:p w14:paraId="458766AC" w14:textId="77777777" w:rsidR="00FE24AB" w:rsidRPr="002A12F4" w:rsidRDefault="00FE24AB" w:rsidP="00FE24AB">
            <w:pPr>
              <w:pStyle w:val="TAC"/>
            </w:pPr>
            <w:r>
              <w:rPr>
                <w:lang w:eastAsia="zh-CN"/>
              </w:rPr>
              <w:t>NR cell id</w:t>
            </w:r>
            <w:r>
              <w:t xml:space="preserve"> 1</w:t>
            </w:r>
          </w:p>
        </w:tc>
        <w:tc>
          <w:tcPr>
            <w:tcW w:w="1134" w:type="dxa"/>
            <w:tcBorders>
              <w:top w:val="nil"/>
              <w:left w:val="single" w:sz="6" w:space="0" w:color="auto"/>
              <w:bottom w:val="nil"/>
              <w:right w:val="nil"/>
            </w:tcBorders>
          </w:tcPr>
          <w:p w14:paraId="767AA3D5" w14:textId="77777777" w:rsidR="00FE24AB" w:rsidRPr="002A12F4" w:rsidRDefault="00FE24AB" w:rsidP="00FE24AB">
            <w:pPr>
              <w:pStyle w:val="TAL"/>
            </w:pPr>
            <w:r w:rsidRPr="002A12F4">
              <w:t xml:space="preserve">octet </w:t>
            </w:r>
            <w:r>
              <w:t>e+2</w:t>
            </w:r>
          </w:p>
          <w:p w14:paraId="59EC09EE" w14:textId="77777777" w:rsidR="00FE24AB" w:rsidRPr="002A12F4" w:rsidRDefault="00FE24AB" w:rsidP="00FE24AB">
            <w:pPr>
              <w:pStyle w:val="TAL"/>
            </w:pPr>
          </w:p>
          <w:p w14:paraId="4F45CA80" w14:textId="77777777" w:rsidR="00FE24AB" w:rsidRPr="002A12F4" w:rsidRDefault="00FE24AB" w:rsidP="00FE24AB">
            <w:pPr>
              <w:pStyle w:val="TAL"/>
            </w:pPr>
            <w:r>
              <w:t>octet e+9</w:t>
            </w:r>
          </w:p>
        </w:tc>
      </w:tr>
      <w:tr w:rsidR="00FE24AB" w:rsidRPr="002A12F4" w14:paraId="1043427F" w14:textId="77777777" w:rsidTr="00FE24AB">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2F171195" w14:textId="77777777" w:rsidR="00FE24AB" w:rsidRDefault="00FE24AB" w:rsidP="00FE24AB">
            <w:pPr>
              <w:pStyle w:val="TAC"/>
              <w:rPr>
                <w:lang w:eastAsia="zh-CN"/>
              </w:rPr>
            </w:pPr>
          </w:p>
          <w:p w14:paraId="230A555A" w14:textId="77777777" w:rsidR="00FE24AB" w:rsidRPr="002A12F4" w:rsidRDefault="00FE24AB" w:rsidP="00FE24AB">
            <w:pPr>
              <w:pStyle w:val="TAC"/>
              <w:rPr>
                <w:lang w:eastAsia="zh-CN"/>
              </w:rPr>
            </w:pPr>
            <w:r>
              <w:rPr>
                <w:lang w:eastAsia="zh-CN"/>
              </w:rPr>
              <w:t>NR cell id</w:t>
            </w:r>
            <w:r>
              <w:rPr>
                <w:rFonts w:hint="eastAsia"/>
                <w:lang w:eastAsia="zh-CN"/>
              </w:rPr>
              <w:t xml:space="preserve"> 2</w:t>
            </w:r>
          </w:p>
        </w:tc>
        <w:tc>
          <w:tcPr>
            <w:tcW w:w="1134" w:type="dxa"/>
            <w:tcBorders>
              <w:top w:val="nil"/>
              <w:left w:val="single" w:sz="6" w:space="0" w:color="auto"/>
              <w:bottom w:val="nil"/>
              <w:right w:val="nil"/>
            </w:tcBorders>
          </w:tcPr>
          <w:p w14:paraId="5E791777" w14:textId="77777777" w:rsidR="00FE24AB" w:rsidRDefault="00FE24AB" w:rsidP="00FE24AB">
            <w:pPr>
              <w:pStyle w:val="TAL"/>
              <w:rPr>
                <w:lang w:eastAsia="zh-CN"/>
              </w:rPr>
            </w:pPr>
            <w:r>
              <w:rPr>
                <w:lang w:eastAsia="zh-CN"/>
              </w:rPr>
              <w:t>octet</w:t>
            </w:r>
            <w:r>
              <w:rPr>
                <w:rFonts w:hint="eastAsia"/>
                <w:lang w:eastAsia="zh-CN"/>
              </w:rPr>
              <w:t xml:space="preserve"> </w:t>
            </w:r>
            <w:r>
              <w:rPr>
                <w:lang w:eastAsia="zh-CN"/>
              </w:rPr>
              <w:t>e+10</w:t>
            </w:r>
          </w:p>
          <w:p w14:paraId="66860BCA" w14:textId="77777777" w:rsidR="00FE24AB" w:rsidRDefault="00FE24AB" w:rsidP="00FE24AB">
            <w:pPr>
              <w:pStyle w:val="TAL"/>
              <w:rPr>
                <w:lang w:eastAsia="zh-CN"/>
              </w:rPr>
            </w:pPr>
          </w:p>
          <w:p w14:paraId="3F7F433D" w14:textId="77777777" w:rsidR="00FE24AB" w:rsidRPr="002A12F4" w:rsidRDefault="00FE24AB" w:rsidP="00FE24AB">
            <w:pPr>
              <w:pStyle w:val="TAL"/>
              <w:rPr>
                <w:lang w:eastAsia="zh-CN"/>
              </w:rPr>
            </w:pPr>
            <w:r>
              <w:rPr>
                <w:lang w:eastAsia="zh-CN"/>
              </w:rPr>
              <w:t>octet</w:t>
            </w:r>
            <w:r>
              <w:rPr>
                <w:rFonts w:hint="eastAsia"/>
                <w:lang w:eastAsia="zh-CN"/>
              </w:rPr>
              <w:t xml:space="preserve"> </w:t>
            </w:r>
            <w:r>
              <w:rPr>
                <w:lang w:eastAsia="zh-CN"/>
              </w:rPr>
              <w:t>e+17</w:t>
            </w:r>
          </w:p>
        </w:tc>
      </w:tr>
      <w:tr w:rsidR="00FE24AB" w:rsidRPr="002A12F4" w14:paraId="66098F80" w14:textId="77777777" w:rsidTr="00FE24AB">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F5AB29D" w14:textId="77777777" w:rsidR="00FE24AB" w:rsidRDefault="00FE24AB" w:rsidP="00FE24AB">
            <w:pPr>
              <w:pStyle w:val="TAC"/>
            </w:pPr>
          </w:p>
          <w:p w14:paraId="55831EE1" w14:textId="77777777" w:rsidR="00FE24AB" w:rsidRPr="002A12F4" w:rsidRDefault="00FE24AB" w:rsidP="00FE24AB">
            <w:pPr>
              <w:pStyle w:val="TAC"/>
              <w:rPr>
                <w:lang w:eastAsia="zh-CN"/>
              </w:rPr>
            </w:pPr>
            <w:r>
              <w:rPr>
                <w:lang w:eastAsia="zh-CN"/>
              </w:rPr>
              <w:t>…</w:t>
            </w:r>
          </w:p>
        </w:tc>
        <w:tc>
          <w:tcPr>
            <w:tcW w:w="1134" w:type="dxa"/>
            <w:tcBorders>
              <w:top w:val="nil"/>
              <w:left w:val="single" w:sz="6" w:space="0" w:color="auto"/>
              <w:bottom w:val="nil"/>
              <w:right w:val="nil"/>
            </w:tcBorders>
          </w:tcPr>
          <w:p w14:paraId="224482AB" w14:textId="77777777" w:rsidR="00FE24AB" w:rsidRDefault="00FE24AB" w:rsidP="00FE24AB">
            <w:pPr>
              <w:pStyle w:val="TAL"/>
              <w:rPr>
                <w:lang w:eastAsia="zh-CN"/>
              </w:rPr>
            </w:pPr>
            <w:r>
              <w:rPr>
                <w:lang w:eastAsia="zh-CN"/>
              </w:rPr>
              <w:t>octet</w:t>
            </w:r>
            <w:r>
              <w:rPr>
                <w:rFonts w:hint="eastAsia"/>
                <w:lang w:eastAsia="zh-CN"/>
              </w:rPr>
              <w:t xml:space="preserve"> </w:t>
            </w:r>
            <w:r>
              <w:rPr>
                <w:lang w:eastAsia="zh-CN"/>
              </w:rPr>
              <w:t>e+18</w:t>
            </w:r>
          </w:p>
          <w:p w14:paraId="3955A74C" w14:textId="77777777" w:rsidR="00FE24AB" w:rsidRDefault="00FE24AB" w:rsidP="00FE24AB">
            <w:pPr>
              <w:pStyle w:val="TAL"/>
              <w:rPr>
                <w:lang w:eastAsia="zh-CN"/>
              </w:rPr>
            </w:pPr>
          </w:p>
          <w:p w14:paraId="25FFEBE6" w14:textId="77777777" w:rsidR="00FE24AB" w:rsidRPr="002A12F4" w:rsidRDefault="00FE24AB" w:rsidP="00FE24AB">
            <w:pPr>
              <w:pStyle w:val="TAL"/>
            </w:pPr>
            <w:r>
              <w:rPr>
                <w:lang w:eastAsia="zh-CN"/>
              </w:rPr>
              <w:t>octet</w:t>
            </w:r>
            <w:r>
              <w:rPr>
                <w:rFonts w:hint="eastAsia"/>
                <w:lang w:eastAsia="zh-CN"/>
              </w:rPr>
              <w:t xml:space="preserve"> </w:t>
            </w:r>
            <w:r>
              <w:rPr>
                <w:lang w:eastAsia="zh-CN"/>
              </w:rPr>
              <w:t>k-1*</w:t>
            </w:r>
          </w:p>
        </w:tc>
      </w:tr>
      <w:tr w:rsidR="00FE24AB" w:rsidRPr="002A12F4" w14:paraId="11FACE4E" w14:textId="77777777" w:rsidTr="00FE24AB">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7D2FD24" w14:textId="77777777" w:rsidR="00FE24AB" w:rsidRDefault="00FE24AB" w:rsidP="00FE24AB">
            <w:pPr>
              <w:pStyle w:val="TAC"/>
              <w:rPr>
                <w:lang w:eastAsia="zh-CN"/>
              </w:rPr>
            </w:pPr>
          </w:p>
          <w:p w14:paraId="1446072D" w14:textId="77777777" w:rsidR="00FE24AB" w:rsidRDefault="00FE24AB" w:rsidP="00FE24AB">
            <w:pPr>
              <w:pStyle w:val="TAC"/>
              <w:rPr>
                <w:lang w:eastAsia="zh-CN"/>
              </w:rPr>
            </w:pPr>
            <w:r>
              <w:rPr>
                <w:lang w:eastAsia="zh-CN"/>
              </w:rPr>
              <w:t>NR cell id</w:t>
            </w:r>
            <w:r>
              <w:rPr>
                <w:rFonts w:hint="eastAsia"/>
                <w:lang w:eastAsia="zh-CN"/>
              </w:rPr>
              <w:t xml:space="preserve"> n</w:t>
            </w:r>
          </w:p>
        </w:tc>
        <w:tc>
          <w:tcPr>
            <w:tcW w:w="1134" w:type="dxa"/>
            <w:tcBorders>
              <w:top w:val="nil"/>
              <w:left w:val="single" w:sz="6" w:space="0" w:color="auto"/>
              <w:bottom w:val="nil"/>
              <w:right w:val="nil"/>
            </w:tcBorders>
          </w:tcPr>
          <w:p w14:paraId="5D8E0C8F" w14:textId="77777777" w:rsidR="00FE24AB" w:rsidRDefault="00FE24AB" w:rsidP="00FE24AB">
            <w:pPr>
              <w:pStyle w:val="TAL"/>
              <w:rPr>
                <w:lang w:eastAsia="zh-CN"/>
              </w:rPr>
            </w:pPr>
            <w:r>
              <w:rPr>
                <w:lang w:eastAsia="zh-CN"/>
              </w:rPr>
              <w:t>octet</w:t>
            </w:r>
            <w:r>
              <w:rPr>
                <w:rFonts w:hint="eastAsia"/>
                <w:lang w:eastAsia="zh-CN"/>
              </w:rPr>
              <w:t xml:space="preserve"> </w:t>
            </w:r>
            <w:r>
              <w:rPr>
                <w:lang w:eastAsia="zh-CN"/>
              </w:rPr>
              <w:t>k*</w:t>
            </w:r>
          </w:p>
          <w:p w14:paraId="2D84A12B" w14:textId="77777777" w:rsidR="00FE24AB" w:rsidRDefault="00FE24AB" w:rsidP="00FE24AB">
            <w:pPr>
              <w:pStyle w:val="TAL"/>
              <w:rPr>
                <w:lang w:eastAsia="zh-CN"/>
              </w:rPr>
            </w:pPr>
          </w:p>
          <w:p w14:paraId="5427B295" w14:textId="77777777" w:rsidR="00FE24AB" w:rsidRPr="002A12F4" w:rsidRDefault="00FE24AB" w:rsidP="00FE24AB">
            <w:pPr>
              <w:pStyle w:val="TAL"/>
            </w:pPr>
            <w:r>
              <w:rPr>
                <w:lang w:eastAsia="zh-CN"/>
              </w:rPr>
              <w:t>octet</w:t>
            </w:r>
            <w:r>
              <w:rPr>
                <w:rFonts w:hint="eastAsia"/>
                <w:lang w:eastAsia="zh-CN"/>
              </w:rPr>
              <w:t xml:space="preserve"> </w:t>
            </w:r>
            <w:r>
              <w:rPr>
                <w:lang w:eastAsia="zh-CN"/>
              </w:rPr>
              <w:t>f=(k+7)*</w:t>
            </w:r>
          </w:p>
        </w:tc>
      </w:tr>
    </w:tbl>
    <w:p w14:paraId="5DC94772" w14:textId="77777777" w:rsidR="00FE24AB" w:rsidRPr="00BD0557" w:rsidRDefault="00FE24AB" w:rsidP="00FE24AB">
      <w:pPr>
        <w:pStyle w:val="TF"/>
      </w:pPr>
      <w:r>
        <w:t>Figure 5.2.8</w:t>
      </w:r>
      <w:r w:rsidRPr="00BD0557">
        <w:t xml:space="preserve">: </w:t>
      </w:r>
      <w:r>
        <w:t>Location area</w:t>
      </w:r>
      <w:r w:rsidRPr="002A12F4">
        <w:t xml:space="preserve"> </w:t>
      </w:r>
      <w:r>
        <w:t>contents {</w:t>
      </w:r>
      <w:r w:rsidRPr="004B7069">
        <w:t>Type of location area</w:t>
      </w:r>
      <w:r>
        <w:t xml:space="preserve"> = </w:t>
      </w:r>
      <w:r w:rsidRPr="00273655">
        <w:t>NR cell identities list</w:t>
      </w:r>
      <w:r>
        <w: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FE24AB" w:rsidRPr="002A12F4" w14:paraId="6EA7B279" w14:textId="77777777" w:rsidTr="00FE24AB">
        <w:trPr>
          <w:cantSplit/>
          <w:jc w:val="center"/>
        </w:trPr>
        <w:tc>
          <w:tcPr>
            <w:tcW w:w="708" w:type="dxa"/>
          </w:tcPr>
          <w:p w14:paraId="0DC6DAB3" w14:textId="77777777" w:rsidR="00FE24AB" w:rsidRPr="002A12F4" w:rsidRDefault="00FE24AB" w:rsidP="00FE24AB">
            <w:pPr>
              <w:pStyle w:val="TAC"/>
            </w:pPr>
            <w:r w:rsidRPr="002A12F4">
              <w:lastRenderedPageBreak/>
              <w:t>8</w:t>
            </w:r>
          </w:p>
        </w:tc>
        <w:tc>
          <w:tcPr>
            <w:tcW w:w="709" w:type="dxa"/>
          </w:tcPr>
          <w:p w14:paraId="20C0C94A" w14:textId="77777777" w:rsidR="00FE24AB" w:rsidRPr="002A12F4" w:rsidRDefault="00FE24AB" w:rsidP="00FE24AB">
            <w:pPr>
              <w:pStyle w:val="TAC"/>
            </w:pPr>
            <w:r w:rsidRPr="002A12F4">
              <w:t>7</w:t>
            </w:r>
          </w:p>
        </w:tc>
        <w:tc>
          <w:tcPr>
            <w:tcW w:w="709" w:type="dxa"/>
          </w:tcPr>
          <w:p w14:paraId="1EF6E192" w14:textId="77777777" w:rsidR="00FE24AB" w:rsidRPr="002A12F4" w:rsidRDefault="00FE24AB" w:rsidP="00FE24AB">
            <w:pPr>
              <w:pStyle w:val="TAC"/>
            </w:pPr>
            <w:r w:rsidRPr="002A12F4">
              <w:t>6</w:t>
            </w:r>
          </w:p>
        </w:tc>
        <w:tc>
          <w:tcPr>
            <w:tcW w:w="709" w:type="dxa"/>
          </w:tcPr>
          <w:p w14:paraId="00384EAC" w14:textId="77777777" w:rsidR="00FE24AB" w:rsidRPr="002A12F4" w:rsidRDefault="00FE24AB" w:rsidP="00FE24AB">
            <w:pPr>
              <w:pStyle w:val="TAC"/>
            </w:pPr>
            <w:r w:rsidRPr="002A12F4">
              <w:t>5</w:t>
            </w:r>
          </w:p>
        </w:tc>
        <w:tc>
          <w:tcPr>
            <w:tcW w:w="709" w:type="dxa"/>
          </w:tcPr>
          <w:p w14:paraId="0B2ECB8B" w14:textId="77777777" w:rsidR="00FE24AB" w:rsidRPr="002A12F4" w:rsidRDefault="00FE24AB" w:rsidP="00FE24AB">
            <w:pPr>
              <w:pStyle w:val="TAC"/>
            </w:pPr>
            <w:r w:rsidRPr="002A12F4">
              <w:t>4</w:t>
            </w:r>
          </w:p>
        </w:tc>
        <w:tc>
          <w:tcPr>
            <w:tcW w:w="709" w:type="dxa"/>
          </w:tcPr>
          <w:p w14:paraId="1D4349AC" w14:textId="77777777" w:rsidR="00FE24AB" w:rsidRPr="002A12F4" w:rsidRDefault="00FE24AB" w:rsidP="00FE24AB">
            <w:pPr>
              <w:pStyle w:val="TAC"/>
            </w:pPr>
            <w:r w:rsidRPr="002A12F4">
              <w:t>3</w:t>
            </w:r>
          </w:p>
        </w:tc>
        <w:tc>
          <w:tcPr>
            <w:tcW w:w="709" w:type="dxa"/>
          </w:tcPr>
          <w:p w14:paraId="396E19DA" w14:textId="77777777" w:rsidR="00FE24AB" w:rsidRPr="002A12F4" w:rsidRDefault="00FE24AB" w:rsidP="00FE24AB">
            <w:pPr>
              <w:pStyle w:val="TAC"/>
            </w:pPr>
            <w:r w:rsidRPr="002A12F4">
              <w:t>2</w:t>
            </w:r>
          </w:p>
        </w:tc>
        <w:tc>
          <w:tcPr>
            <w:tcW w:w="709" w:type="dxa"/>
          </w:tcPr>
          <w:p w14:paraId="4FE28AA3" w14:textId="77777777" w:rsidR="00FE24AB" w:rsidRPr="002A12F4" w:rsidRDefault="00FE24AB" w:rsidP="00FE24AB">
            <w:pPr>
              <w:pStyle w:val="TAC"/>
            </w:pPr>
            <w:r w:rsidRPr="002A12F4">
              <w:t>1</w:t>
            </w:r>
          </w:p>
        </w:tc>
        <w:tc>
          <w:tcPr>
            <w:tcW w:w="1134" w:type="dxa"/>
          </w:tcPr>
          <w:p w14:paraId="40ED677B" w14:textId="77777777" w:rsidR="00FE24AB" w:rsidRPr="002A12F4" w:rsidRDefault="00FE24AB" w:rsidP="00FE24AB">
            <w:pPr>
              <w:pStyle w:val="TAL"/>
            </w:pPr>
          </w:p>
        </w:tc>
      </w:tr>
      <w:tr w:rsidR="00FE24AB" w:rsidRPr="002A12F4" w14:paraId="14FA0A62" w14:textId="77777777" w:rsidTr="00FE24AB">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276AF2A" w14:textId="77777777" w:rsidR="00FE24AB" w:rsidRPr="002A12F4" w:rsidRDefault="00FE24AB" w:rsidP="00FE24AB">
            <w:pPr>
              <w:pStyle w:val="TAC"/>
            </w:pPr>
            <w:r>
              <w:t xml:space="preserve">Number of </w:t>
            </w:r>
            <w:r>
              <w:rPr>
                <w:lang w:eastAsia="zh-CN"/>
              </w:rPr>
              <w:t xml:space="preserve">Global </w:t>
            </w:r>
            <w:proofErr w:type="spellStart"/>
            <w:r>
              <w:rPr>
                <w:lang w:eastAsia="zh-CN"/>
              </w:rPr>
              <w:t>gNB</w:t>
            </w:r>
            <w:proofErr w:type="spellEnd"/>
            <w:r>
              <w:rPr>
                <w:lang w:eastAsia="zh-CN"/>
              </w:rPr>
              <w:t xml:space="preserve"> identities</w:t>
            </w:r>
          </w:p>
        </w:tc>
        <w:tc>
          <w:tcPr>
            <w:tcW w:w="1134" w:type="dxa"/>
          </w:tcPr>
          <w:p w14:paraId="0E2AA49E" w14:textId="77777777" w:rsidR="00FE24AB" w:rsidRPr="002A12F4" w:rsidRDefault="00FE24AB" w:rsidP="00FE24AB">
            <w:pPr>
              <w:pStyle w:val="TAL"/>
            </w:pPr>
            <w:r>
              <w:t>octet e+1</w:t>
            </w:r>
          </w:p>
        </w:tc>
      </w:tr>
      <w:tr w:rsidR="00FE24AB" w:rsidRPr="002A12F4" w14:paraId="03D55E74" w14:textId="77777777" w:rsidTr="00FE24AB">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76D01EE" w14:textId="77777777" w:rsidR="00FE24AB" w:rsidRPr="002A12F4" w:rsidRDefault="00FE24AB" w:rsidP="00FE24AB">
            <w:pPr>
              <w:pStyle w:val="TAC"/>
            </w:pPr>
          </w:p>
          <w:p w14:paraId="0BEFE75F" w14:textId="77777777" w:rsidR="00FE24AB" w:rsidRPr="002A12F4" w:rsidRDefault="00FE24AB" w:rsidP="00FE24AB">
            <w:pPr>
              <w:pStyle w:val="TAC"/>
            </w:pPr>
            <w:r>
              <w:rPr>
                <w:lang w:eastAsia="zh-CN"/>
              </w:rPr>
              <w:t xml:space="preserve">Global </w:t>
            </w:r>
            <w:proofErr w:type="spellStart"/>
            <w:r>
              <w:rPr>
                <w:lang w:eastAsia="zh-CN"/>
              </w:rPr>
              <w:t>gNB</w:t>
            </w:r>
            <w:proofErr w:type="spellEnd"/>
            <w:r>
              <w:rPr>
                <w:lang w:eastAsia="zh-CN"/>
              </w:rPr>
              <w:t xml:space="preserve"> id</w:t>
            </w:r>
            <w:r>
              <w:t xml:space="preserve"> 1</w:t>
            </w:r>
          </w:p>
        </w:tc>
        <w:tc>
          <w:tcPr>
            <w:tcW w:w="1134" w:type="dxa"/>
            <w:tcBorders>
              <w:top w:val="nil"/>
              <w:left w:val="single" w:sz="6" w:space="0" w:color="auto"/>
              <w:bottom w:val="nil"/>
              <w:right w:val="nil"/>
            </w:tcBorders>
          </w:tcPr>
          <w:p w14:paraId="0D8BEE2C" w14:textId="77777777" w:rsidR="00FE24AB" w:rsidRPr="002A12F4" w:rsidRDefault="00FE24AB" w:rsidP="00FE24AB">
            <w:pPr>
              <w:pStyle w:val="TAL"/>
            </w:pPr>
            <w:r w:rsidRPr="002A12F4">
              <w:t xml:space="preserve">octet </w:t>
            </w:r>
            <w:r>
              <w:t>e+2</w:t>
            </w:r>
          </w:p>
          <w:p w14:paraId="4C3CCC79" w14:textId="77777777" w:rsidR="00FE24AB" w:rsidRPr="002A12F4" w:rsidRDefault="00FE24AB" w:rsidP="00FE24AB">
            <w:pPr>
              <w:pStyle w:val="TAL"/>
            </w:pPr>
          </w:p>
          <w:p w14:paraId="537D2A87" w14:textId="77777777" w:rsidR="00FE24AB" w:rsidRPr="002A12F4" w:rsidRDefault="00FE24AB" w:rsidP="00FE24AB">
            <w:pPr>
              <w:pStyle w:val="TAL"/>
            </w:pPr>
            <w:r>
              <w:t>octet e+8</w:t>
            </w:r>
          </w:p>
        </w:tc>
      </w:tr>
      <w:tr w:rsidR="00FE24AB" w:rsidRPr="002A12F4" w14:paraId="2CD9F3EB" w14:textId="77777777" w:rsidTr="00FE24AB">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2B9540B7" w14:textId="77777777" w:rsidR="00FE24AB" w:rsidRDefault="00FE24AB" w:rsidP="00FE24AB">
            <w:pPr>
              <w:pStyle w:val="TAC"/>
              <w:rPr>
                <w:lang w:eastAsia="zh-CN"/>
              </w:rPr>
            </w:pPr>
          </w:p>
          <w:p w14:paraId="17E06547" w14:textId="77777777" w:rsidR="00FE24AB" w:rsidRPr="002A12F4" w:rsidRDefault="00FE24AB" w:rsidP="00FE24AB">
            <w:pPr>
              <w:pStyle w:val="TAC"/>
              <w:rPr>
                <w:lang w:eastAsia="zh-CN"/>
              </w:rPr>
            </w:pPr>
            <w:r>
              <w:rPr>
                <w:lang w:eastAsia="zh-CN"/>
              </w:rPr>
              <w:t xml:space="preserve">Global </w:t>
            </w:r>
            <w:proofErr w:type="spellStart"/>
            <w:r>
              <w:rPr>
                <w:lang w:eastAsia="zh-CN"/>
              </w:rPr>
              <w:t>gNB</w:t>
            </w:r>
            <w:proofErr w:type="spellEnd"/>
            <w:r>
              <w:rPr>
                <w:lang w:eastAsia="zh-CN"/>
              </w:rPr>
              <w:t xml:space="preserve"> id</w:t>
            </w:r>
            <w:r>
              <w:rPr>
                <w:rFonts w:hint="eastAsia"/>
                <w:lang w:eastAsia="zh-CN"/>
              </w:rPr>
              <w:t xml:space="preserve"> 2</w:t>
            </w:r>
          </w:p>
        </w:tc>
        <w:tc>
          <w:tcPr>
            <w:tcW w:w="1134" w:type="dxa"/>
            <w:tcBorders>
              <w:top w:val="nil"/>
              <w:left w:val="single" w:sz="6" w:space="0" w:color="auto"/>
              <w:bottom w:val="nil"/>
              <w:right w:val="nil"/>
            </w:tcBorders>
          </w:tcPr>
          <w:p w14:paraId="169A227F" w14:textId="77777777" w:rsidR="00FE24AB" w:rsidRDefault="00FE24AB" w:rsidP="00FE24AB">
            <w:pPr>
              <w:pStyle w:val="TAL"/>
              <w:rPr>
                <w:lang w:eastAsia="zh-CN"/>
              </w:rPr>
            </w:pPr>
            <w:r>
              <w:rPr>
                <w:lang w:eastAsia="zh-CN"/>
              </w:rPr>
              <w:t>octet</w:t>
            </w:r>
            <w:r>
              <w:rPr>
                <w:rFonts w:hint="eastAsia"/>
                <w:lang w:eastAsia="zh-CN"/>
              </w:rPr>
              <w:t xml:space="preserve"> </w:t>
            </w:r>
            <w:r>
              <w:rPr>
                <w:lang w:eastAsia="zh-CN"/>
              </w:rPr>
              <w:t>e+9</w:t>
            </w:r>
          </w:p>
          <w:p w14:paraId="322A237A" w14:textId="77777777" w:rsidR="00FE24AB" w:rsidRDefault="00FE24AB" w:rsidP="00FE24AB">
            <w:pPr>
              <w:pStyle w:val="TAL"/>
              <w:rPr>
                <w:lang w:eastAsia="zh-CN"/>
              </w:rPr>
            </w:pPr>
          </w:p>
          <w:p w14:paraId="159FC1C9" w14:textId="77777777" w:rsidR="00FE24AB" w:rsidRPr="002A12F4" w:rsidRDefault="00FE24AB" w:rsidP="00FE24AB">
            <w:pPr>
              <w:pStyle w:val="TAL"/>
              <w:rPr>
                <w:lang w:eastAsia="zh-CN"/>
              </w:rPr>
            </w:pPr>
            <w:r>
              <w:rPr>
                <w:lang w:eastAsia="zh-CN"/>
              </w:rPr>
              <w:t>octet</w:t>
            </w:r>
            <w:r>
              <w:rPr>
                <w:rFonts w:hint="eastAsia"/>
                <w:lang w:eastAsia="zh-CN"/>
              </w:rPr>
              <w:t xml:space="preserve"> </w:t>
            </w:r>
            <w:r>
              <w:rPr>
                <w:lang w:eastAsia="zh-CN"/>
              </w:rPr>
              <w:t>e+15</w:t>
            </w:r>
          </w:p>
        </w:tc>
      </w:tr>
      <w:tr w:rsidR="00FE24AB" w:rsidRPr="002A12F4" w14:paraId="1E75E4C3" w14:textId="77777777" w:rsidTr="00FE24AB">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06F452E" w14:textId="77777777" w:rsidR="00FE24AB" w:rsidRDefault="00FE24AB" w:rsidP="00FE24AB">
            <w:pPr>
              <w:pStyle w:val="TAC"/>
            </w:pPr>
          </w:p>
          <w:p w14:paraId="07BDC224" w14:textId="77777777" w:rsidR="00FE24AB" w:rsidRPr="002A12F4" w:rsidRDefault="00FE24AB" w:rsidP="00FE24AB">
            <w:pPr>
              <w:pStyle w:val="TAC"/>
              <w:rPr>
                <w:lang w:eastAsia="zh-CN"/>
              </w:rPr>
            </w:pPr>
            <w:r>
              <w:rPr>
                <w:lang w:eastAsia="zh-CN"/>
              </w:rPr>
              <w:t>…</w:t>
            </w:r>
          </w:p>
        </w:tc>
        <w:tc>
          <w:tcPr>
            <w:tcW w:w="1134" w:type="dxa"/>
            <w:tcBorders>
              <w:top w:val="nil"/>
              <w:left w:val="single" w:sz="6" w:space="0" w:color="auto"/>
              <w:bottom w:val="nil"/>
              <w:right w:val="nil"/>
            </w:tcBorders>
          </w:tcPr>
          <w:p w14:paraId="15CD9D0C" w14:textId="77777777" w:rsidR="00FE24AB" w:rsidRDefault="00FE24AB" w:rsidP="00FE24AB">
            <w:pPr>
              <w:pStyle w:val="TAL"/>
              <w:rPr>
                <w:lang w:eastAsia="zh-CN"/>
              </w:rPr>
            </w:pPr>
            <w:r>
              <w:rPr>
                <w:lang w:eastAsia="zh-CN"/>
              </w:rPr>
              <w:t>octet</w:t>
            </w:r>
            <w:r>
              <w:rPr>
                <w:rFonts w:hint="eastAsia"/>
                <w:lang w:eastAsia="zh-CN"/>
              </w:rPr>
              <w:t xml:space="preserve"> </w:t>
            </w:r>
            <w:r>
              <w:rPr>
                <w:lang w:eastAsia="zh-CN"/>
              </w:rPr>
              <w:t>e+16</w:t>
            </w:r>
          </w:p>
          <w:p w14:paraId="0C0E9128" w14:textId="77777777" w:rsidR="00FE24AB" w:rsidRDefault="00FE24AB" w:rsidP="00FE24AB">
            <w:pPr>
              <w:pStyle w:val="TAL"/>
              <w:rPr>
                <w:lang w:eastAsia="zh-CN"/>
              </w:rPr>
            </w:pPr>
          </w:p>
          <w:p w14:paraId="25E35D10" w14:textId="77777777" w:rsidR="00FE24AB" w:rsidRPr="002A12F4" w:rsidRDefault="00FE24AB" w:rsidP="00FE24AB">
            <w:pPr>
              <w:pStyle w:val="TAL"/>
            </w:pPr>
            <w:r>
              <w:rPr>
                <w:lang w:eastAsia="zh-CN"/>
              </w:rPr>
              <w:t>octet</w:t>
            </w:r>
            <w:r>
              <w:rPr>
                <w:rFonts w:hint="eastAsia"/>
                <w:lang w:eastAsia="zh-CN"/>
              </w:rPr>
              <w:t xml:space="preserve"> </w:t>
            </w:r>
            <w:r>
              <w:rPr>
                <w:lang w:eastAsia="zh-CN"/>
              </w:rPr>
              <w:t>l-1*</w:t>
            </w:r>
          </w:p>
        </w:tc>
      </w:tr>
      <w:tr w:rsidR="00FE24AB" w:rsidRPr="002A12F4" w14:paraId="53510691" w14:textId="77777777" w:rsidTr="00FE24AB">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2BD5DE4A" w14:textId="77777777" w:rsidR="00FE24AB" w:rsidRDefault="00FE24AB" w:rsidP="00FE24AB">
            <w:pPr>
              <w:pStyle w:val="TAC"/>
              <w:rPr>
                <w:lang w:eastAsia="zh-CN"/>
              </w:rPr>
            </w:pPr>
          </w:p>
          <w:p w14:paraId="46BD815E" w14:textId="77777777" w:rsidR="00FE24AB" w:rsidRDefault="00FE24AB" w:rsidP="00FE24AB">
            <w:pPr>
              <w:pStyle w:val="TAC"/>
              <w:rPr>
                <w:lang w:eastAsia="zh-CN"/>
              </w:rPr>
            </w:pPr>
            <w:r>
              <w:rPr>
                <w:lang w:eastAsia="zh-CN"/>
              </w:rPr>
              <w:t xml:space="preserve">Global </w:t>
            </w:r>
            <w:proofErr w:type="spellStart"/>
            <w:r>
              <w:rPr>
                <w:lang w:eastAsia="zh-CN"/>
              </w:rPr>
              <w:t>gNB</w:t>
            </w:r>
            <w:proofErr w:type="spellEnd"/>
            <w:r>
              <w:rPr>
                <w:lang w:eastAsia="zh-CN"/>
              </w:rPr>
              <w:t xml:space="preserve"> id</w:t>
            </w:r>
            <w:r>
              <w:rPr>
                <w:rFonts w:hint="eastAsia"/>
                <w:lang w:eastAsia="zh-CN"/>
              </w:rPr>
              <w:t xml:space="preserve"> n</w:t>
            </w:r>
          </w:p>
        </w:tc>
        <w:tc>
          <w:tcPr>
            <w:tcW w:w="1134" w:type="dxa"/>
            <w:tcBorders>
              <w:top w:val="nil"/>
              <w:left w:val="single" w:sz="6" w:space="0" w:color="auto"/>
              <w:bottom w:val="nil"/>
              <w:right w:val="nil"/>
            </w:tcBorders>
          </w:tcPr>
          <w:p w14:paraId="6F18CDBC" w14:textId="77777777" w:rsidR="00FE24AB" w:rsidRDefault="00FE24AB" w:rsidP="00FE24AB">
            <w:pPr>
              <w:pStyle w:val="TAL"/>
              <w:rPr>
                <w:lang w:eastAsia="zh-CN"/>
              </w:rPr>
            </w:pPr>
            <w:r>
              <w:rPr>
                <w:lang w:eastAsia="zh-CN"/>
              </w:rPr>
              <w:t>octet</w:t>
            </w:r>
            <w:r>
              <w:rPr>
                <w:rFonts w:hint="eastAsia"/>
                <w:lang w:eastAsia="zh-CN"/>
              </w:rPr>
              <w:t xml:space="preserve"> </w:t>
            </w:r>
            <w:r>
              <w:rPr>
                <w:lang w:eastAsia="zh-CN"/>
              </w:rPr>
              <w:t>l*</w:t>
            </w:r>
          </w:p>
          <w:p w14:paraId="2599964A" w14:textId="77777777" w:rsidR="00FE24AB" w:rsidRDefault="00FE24AB" w:rsidP="00FE24AB">
            <w:pPr>
              <w:pStyle w:val="TAL"/>
              <w:rPr>
                <w:lang w:eastAsia="zh-CN"/>
              </w:rPr>
            </w:pPr>
          </w:p>
          <w:p w14:paraId="10276B6E" w14:textId="77777777" w:rsidR="00FE24AB" w:rsidRPr="002A12F4" w:rsidRDefault="00FE24AB" w:rsidP="00FE24AB">
            <w:pPr>
              <w:pStyle w:val="TAL"/>
            </w:pPr>
            <w:r>
              <w:rPr>
                <w:lang w:eastAsia="zh-CN"/>
              </w:rPr>
              <w:t>octet</w:t>
            </w:r>
            <w:r>
              <w:rPr>
                <w:rFonts w:hint="eastAsia"/>
                <w:lang w:eastAsia="zh-CN"/>
              </w:rPr>
              <w:t xml:space="preserve"> </w:t>
            </w:r>
            <w:r>
              <w:rPr>
                <w:lang w:eastAsia="zh-CN"/>
              </w:rPr>
              <w:t>f=(l+6)*</w:t>
            </w:r>
          </w:p>
        </w:tc>
      </w:tr>
    </w:tbl>
    <w:p w14:paraId="6675DDF0" w14:textId="77777777" w:rsidR="00FE24AB" w:rsidRPr="00BD0557" w:rsidRDefault="00FE24AB" w:rsidP="00FE24AB">
      <w:pPr>
        <w:pStyle w:val="TF"/>
      </w:pPr>
      <w:r>
        <w:t>Figure 5.2.9</w:t>
      </w:r>
      <w:r w:rsidRPr="00BD0557">
        <w:t xml:space="preserve">: </w:t>
      </w:r>
      <w:r>
        <w:t>Location area</w:t>
      </w:r>
      <w:r w:rsidRPr="002A12F4">
        <w:t xml:space="preserve"> </w:t>
      </w:r>
      <w:r>
        <w:t>contents {</w:t>
      </w:r>
      <w:r w:rsidRPr="004B7069">
        <w:t>Type of location area</w:t>
      </w:r>
      <w:r>
        <w:t xml:space="preserve"> = </w:t>
      </w:r>
      <w:r>
        <w:rPr>
          <w:rFonts w:cs="Arial"/>
          <w:szCs w:val="18"/>
          <w:lang w:eastAsia="zh-CN"/>
        </w:rPr>
        <w:t>Global RAN node identities list</w:t>
      </w:r>
      <w:r>
        <w:t>}</w:t>
      </w:r>
    </w:p>
    <w:p w14:paraId="52D0244A" w14:textId="77777777" w:rsidR="00FE24AB" w:rsidRDefault="00FE24AB" w:rsidP="00FE24AB">
      <w:pPr>
        <w:pStyle w:val="TH"/>
      </w:pPr>
      <w:r>
        <w:t xml:space="preserve">Table 5.2.2: </w:t>
      </w:r>
      <w:r w:rsidRPr="007A3CA3">
        <w:t>Location criteria</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386"/>
        <w:gridCol w:w="386"/>
        <w:gridCol w:w="386"/>
        <w:gridCol w:w="386"/>
        <w:gridCol w:w="367"/>
        <w:gridCol w:w="367"/>
        <w:gridCol w:w="328"/>
        <w:gridCol w:w="347"/>
        <w:gridCol w:w="251"/>
        <w:gridCol w:w="5110"/>
      </w:tblGrid>
      <w:tr w:rsidR="00FE24AB" w14:paraId="119CFFAC" w14:textId="77777777" w:rsidTr="00FE24AB">
        <w:trPr>
          <w:trHeight w:val="276"/>
          <w:jc w:val="center"/>
        </w:trPr>
        <w:tc>
          <w:tcPr>
            <w:tcW w:w="8314" w:type="dxa"/>
            <w:gridSpan w:val="10"/>
            <w:tcBorders>
              <w:top w:val="single" w:sz="4" w:space="0" w:color="auto"/>
              <w:left w:val="single" w:sz="4" w:space="0" w:color="auto"/>
              <w:bottom w:val="nil"/>
              <w:right w:val="single" w:sz="4" w:space="0" w:color="auto"/>
            </w:tcBorders>
            <w:noWrap/>
            <w:vAlign w:val="bottom"/>
          </w:tcPr>
          <w:p w14:paraId="160D1E80" w14:textId="77777777" w:rsidR="00FE24AB" w:rsidRDefault="00FE24AB" w:rsidP="00FE24AB">
            <w:pPr>
              <w:pStyle w:val="TAL"/>
              <w:rPr>
                <w:lang w:eastAsia="zh-CN"/>
              </w:rPr>
            </w:pPr>
            <w:r>
              <w:rPr>
                <w:rFonts w:hint="eastAsia"/>
                <w:lang w:eastAsia="zh-CN"/>
              </w:rPr>
              <w:t>L</w:t>
            </w:r>
            <w:r>
              <w:rPr>
                <w:lang w:eastAsia="zh-CN"/>
              </w:rPr>
              <w:t>ength of location criteria (</w:t>
            </w:r>
            <w:proofErr w:type="spellStart"/>
            <w:r>
              <w:rPr>
                <w:lang w:eastAsia="zh-CN"/>
              </w:rPr>
              <w:t>octect</w:t>
            </w:r>
            <w:proofErr w:type="spellEnd"/>
            <w:r>
              <w:rPr>
                <w:lang w:eastAsia="zh-CN"/>
              </w:rPr>
              <w:t xml:space="preserve"> d)</w:t>
            </w:r>
          </w:p>
          <w:p w14:paraId="1057D265" w14:textId="77777777" w:rsidR="00FE24AB" w:rsidRDefault="00FE24AB" w:rsidP="00FE24AB">
            <w:pPr>
              <w:pStyle w:val="TAL"/>
              <w:rPr>
                <w:lang w:eastAsia="zh-CN"/>
              </w:rPr>
            </w:pPr>
            <w:r>
              <w:rPr>
                <w:lang w:eastAsia="zh-CN"/>
              </w:rPr>
              <w:t xml:space="preserve">This field indicates the length of the included </w:t>
            </w:r>
            <w:r w:rsidRPr="008E54FF">
              <w:t xml:space="preserve">Location </w:t>
            </w:r>
            <w:r>
              <w:rPr>
                <w:lang w:eastAsia="zh-CN"/>
              </w:rPr>
              <w:t>criteria</w:t>
            </w:r>
            <w:r>
              <w:t xml:space="preserve"> contents.</w:t>
            </w:r>
          </w:p>
          <w:p w14:paraId="142F2185" w14:textId="77777777" w:rsidR="00FE24AB" w:rsidRDefault="00FE24AB" w:rsidP="00FE24AB">
            <w:pPr>
              <w:pStyle w:val="TAL"/>
            </w:pPr>
          </w:p>
          <w:p w14:paraId="6F25A0F6" w14:textId="77777777" w:rsidR="00FE24AB" w:rsidRPr="00C9393D" w:rsidRDefault="00FE24AB" w:rsidP="00FE24AB">
            <w:pPr>
              <w:pStyle w:val="TAL"/>
              <w:rPr>
                <w:lang w:eastAsia="zh-CN" w:bidi="he-IL"/>
              </w:rPr>
            </w:pPr>
            <w:r>
              <w:t>Type of location area</w:t>
            </w:r>
            <w:r>
              <w:rPr>
                <w:lang w:eastAsia="zh-CN" w:bidi="he-IL"/>
              </w:rPr>
              <w:t xml:space="preserve"> </w:t>
            </w:r>
            <w:proofErr w:type="gramStart"/>
            <w:r>
              <w:rPr>
                <w:lang w:eastAsia="zh-CN" w:bidi="he-IL"/>
              </w:rPr>
              <w:t>is coded</w:t>
            </w:r>
            <w:proofErr w:type="gramEnd"/>
            <w:r>
              <w:rPr>
                <w:lang w:eastAsia="zh-CN" w:bidi="he-IL"/>
              </w:rPr>
              <w:t xml:space="preserve"> as follows.</w:t>
            </w:r>
          </w:p>
        </w:tc>
      </w:tr>
      <w:tr w:rsidR="00FE24AB" w14:paraId="2D176D58" w14:textId="77777777" w:rsidTr="00FE24AB">
        <w:trPr>
          <w:trHeight w:val="276"/>
          <w:jc w:val="center"/>
        </w:trPr>
        <w:tc>
          <w:tcPr>
            <w:tcW w:w="386" w:type="dxa"/>
            <w:tcBorders>
              <w:top w:val="nil"/>
              <w:left w:val="single" w:sz="4" w:space="0" w:color="auto"/>
              <w:bottom w:val="nil"/>
              <w:right w:val="nil"/>
            </w:tcBorders>
            <w:noWrap/>
            <w:vAlign w:val="bottom"/>
            <w:hideMark/>
          </w:tcPr>
          <w:p w14:paraId="4F09182A" w14:textId="77777777" w:rsidR="00FE24AB" w:rsidRDefault="00FE24AB" w:rsidP="00FE24AB">
            <w:pPr>
              <w:pStyle w:val="TAH"/>
            </w:pPr>
            <w:r>
              <w:t>8</w:t>
            </w:r>
          </w:p>
        </w:tc>
        <w:tc>
          <w:tcPr>
            <w:tcW w:w="386" w:type="dxa"/>
            <w:tcBorders>
              <w:top w:val="nil"/>
              <w:left w:val="nil"/>
              <w:bottom w:val="nil"/>
              <w:right w:val="nil"/>
            </w:tcBorders>
            <w:noWrap/>
            <w:vAlign w:val="bottom"/>
            <w:hideMark/>
          </w:tcPr>
          <w:p w14:paraId="2AF0E351" w14:textId="77777777" w:rsidR="00FE24AB" w:rsidRDefault="00FE24AB" w:rsidP="00FE24AB">
            <w:pPr>
              <w:pStyle w:val="TAH"/>
            </w:pPr>
            <w:r>
              <w:t>7</w:t>
            </w:r>
          </w:p>
        </w:tc>
        <w:tc>
          <w:tcPr>
            <w:tcW w:w="386" w:type="dxa"/>
            <w:tcBorders>
              <w:top w:val="nil"/>
              <w:left w:val="nil"/>
              <w:bottom w:val="nil"/>
              <w:right w:val="nil"/>
            </w:tcBorders>
            <w:noWrap/>
            <w:vAlign w:val="bottom"/>
            <w:hideMark/>
          </w:tcPr>
          <w:p w14:paraId="764D6F04" w14:textId="77777777" w:rsidR="00FE24AB" w:rsidRDefault="00FE24AB" w:rsidP="00FE24AB">
            <w:pPr>
              <w:pStyle w:val="TAH"/>
            </w:pPr>
            <w:r>
              <w:rPr>
                <w:lang w:eastAsia="zh-CN"/>
              </w:rPr>
              <w:t>6</w:t>
            </w:r>
          </w:p>
        </w:tc>
        <w:tc>
          <w:tcPr>
            <w:tcW w:w="386" w:type="dxa"/>
            <w:tcBorders>
              <w:top w:val="nil"/>
              <w:left w:val="nil"/>
              <w:bottom w:val="nil"/>
              <w:right w:val="nil"/>
            </w:tcBorders>
            <w:noWrap/>
            <w:vAlign w:val="bottom"/>
            <w:hideMark/>
          </w:tcPr>
          <w:p w14:paraId="13A8EF6E" w14:textId="77777777" w:rsidR="00FE24AB" w:rsidRDefault="00FE24AB" w:rsidP="00FE24AB">
            <w:pPr>
              <w:pStyle w:val="TAH"/>
            </w:pPr>
            <w:r>
              <w:rPr>
                <w:lang w:eastAsia="zh-CN"/>
              </w:rPr>
              <w:t>5</w:t>
            </w:r>
          </w:p>
        </w:tc>
        <w:tc>
          <w:tcPr>
            <w:tcW w:w="367" w:type="dxa"/>
            <w:tcBorders>
              <w:top w:val="nil"/>
              <w:left w:val="nil"/>
              <w:bottom w:val="nil"/>
              <w:right w:val="nil"/>
            </w:tcBorders>
            <w:noWrap/>
            <w:vAlign w:val="bottom"/>
            <w:hideMark/>
          </w:tcPr>
          <w:p w14:paraId="52F615EB" w14:textId="77777777" w:rsidR="00FE24AB" w:rsidRDefault="00FE24AB" w:rsidP="00FE24AB">
            <w:pPr>
              <w:pStyle w:val="TAH"/>
            </w:pPr>
            <w:r>
              <w:t>4</w:t>
            </w:r>
          </w:p>
        </w:tc>
        <w:tc>
          <w:tcPr>
            <w:tcW w:w="367" w:type="dxa"/>
            <w:tcBorders>
              <w:top w:val="nil"/>
              <w:left w:val="nil"/>
              <w:bottom w:val="nil"/>
              <w:right w:val="nil"/>
            </w:tcBorders>
            <w:noWrap/>
            <w:vAlign w:val="bottom"/>
            <w:hideMark/>
          </w:tcPr>
          <w:p w14:paraId="45B3B2BC" w14:textId="77777777" w:rsidR="00FE24AB" w:rsidRDefault="00FE24AB" w:rsidP="00FE24AB">
            <w:pPr>
              <w:pStyle w:val="TAH"/>
            </w:pPr>
            <w:r>
              <w:t>3</w:t>
            </w:r>
          </w:p>
        </w:tc>
        <w:tc>
          <w:tcPr>
            <w:tcW w:w="328" w:type="dxa"/>
            <w:tcBorders>
              <w:top w:val="nil"/>
              <w:left w:val="nil"/>
              <w:bottom w:val="nil"/>
              <w:right w:val="nil"/>
            </w:tcBorders>
            <w:noWrap/>
            <w:vAlign w:val="bottom"/>
            <w:hideMark/>
          </w:tcPr>
          <w:p w14:paraId="19DCB263" w14:textId="77777777" w:rsidR="00FE24AB" w:rsidRDefault="00FE24AB" w:rsidP="00FE24AB">
            <w:pPr>
              <w:pStyle w:val="TAH"/>
            </w:pPr>
            <w:r>
              <w:t>2</w:t>
            </w:r>
          </w:p>
        </w:tc>
        <w:tc>
          <w:tcPr>
            <w:tcW w:w="347" w:type="dxa"/>
            <w:tcBorders>
              <w:top w:val="nil"/>
              <w:left w:val="nil"/>
              <w:bottom w:val="nil"/>
              <w:right w:val="nil"/>
            </w:tcBorders>
            <w:noWrap/>
            <w:vAlign w:val="bottom"/>
            <w:hideMark/>
          </w:tcPr>
          <w:p w14:paraId="42B43C82" w14:textId="77777777" w:rsidR="00FE24AB" w:rsidRDefault="00FE24AB" w:rsidP="00FE24AB">
            <w:pPr>
              <w:pStyle w:val="TAH"/>
            </w:pPr>
            <w:r>
              <w:t>1</w:t>
            </w:r>
          </w:p>
        </w:tc>
        <w:tc>
          <w:tcPr>
            <w:tcW w:w="251" w:type="dxa"/>
            <w:tcBorders>
              <w:top w:val="nil"/>
              <w:left w:val="nil"/>
              <w:bottom w:val="nil"/>
              <w:right w:val="nil"/>
            </w:tcBorders>
            <w:noWrap/>
            <w:vAlign w:val="bottom"/>
          </w:tcPr>
          <w:p w14:paraId="17821814" w14:textId="77777777" w:rsidR="00FE24AB" w:rsidRDefault="00FE24AB" w:rsidP="00FE24AB">
            <w:pPr>
              <w:pStyle w:val="TAC"/>
            </w:pPr>
          </w:p>
        </w:tc>
        <w:tc>
          <w:tcPr>
            <w:tcW w:w="5110" w:type="dxa"/>
            <w:tcBorders>
              <w:top w:val="nil"/>
              <w:left w:val="nil"/>
              <w:bottom w:val="nil"/>
              <w:right w:val="single" w:sz="4" w:space="0" w:color="auto"/>
            </w:tcBorders>
            <w:noWrap/>
            <w:vAlign w:val="bottom"/>
          </w:tcPr>
          <w:p w14:paraId="74E26A5D" w14:textId="77777777" w:rsidR="00FE24AB" w:rsidRDefault="00FE24AB" w:rsidP="00FE24AB">
            <w:pPr>
              <w:pStyle w:val="TAC"/>
              <w:jc w:val="left"/>
            </w:pPr>
            <w:bookmarkStart w:id="18" w:name="_MCCTEMPBM_CRPT80180024___4"/>
            <w:bookmarkEnd w:id="18"/>
          </w:p>
        </w:tc>
      </w:tr>
      <w:tr w:rsidR="00FE24AB" w14:paraId="6B64A5A7" w14:textId="77777777" w:rsidTr="00FE24AB">
        <w:trPr>
          <w:trHeight w:val="276"/>
          <w:jc w:val="center"/>
        </w:trPr>
        <w:tc>
          <w:tcPr>
            <w:tcW w:w="386" w:type="dxa"/>
            <w:tcBorders>
              <w:top w:val="nil"/>
              <w:left w:val="single" w:sz="4" w:space="0" w:color="auto"/>
              <w:bottom w:val="nil"/>
              <w:right w:val="nil"/>
            </w:tcBorders>
            <w:noWrap/>
            <w:vAlign w:val="bottom"/>
            <w:hideMark/>
          </w:tcPr>
          <w:p w14:paraId="76CA90AC" w14:textId="77777777" w:rsidR="00FE24AB" w:rsidRDefault="00FE24AB" w:rsidP="00FE24AB">
            <w:pPr>
              <w:pStyle w:val="TAC"/>
              <w:rPr>
                <w:lang w:eastAsia="zh-CN"/>
              </w:rPr>
            </w:pPr>
            <w:r>
              <w:t>0</w:t>
            </w:r>
          </w:p>
        </w:tc>
        <w:tc>
          <w:tcPr>
            <w:tcW w:w="386" w:type="dxa"/>
            <w:tcBorders>
              <w:top w:val="nil"/>
              <w:left w:val="nil"/>
              <w:bottom w:val="nil"/>
              <w:right w:val="nil"/>
            </w:tcBorders>
            <w:noWrap/>
            <w:vAlign w:val="bottom"/>
            <w:hideMark/>
          </w:tcPr>
          <w:p w14:paraId="541D102B" w14:textId="77777777" w:rsidR="00FE24AB" w:rsidRDefault="00FE24AB" w:rsidP="00FE24AB">
            <w:pPr>
              <w:pStyle w:val="TAC"/>
              <w:rPr>
                <w:lang w:eastAsia="zh-CN"/>
              </w:rPr>
            </w:pPr>
            <w:r>
              <w:t>0</w:t>
            </w:r>
          </w:p>
        </w:tc>
        <w:tc>
          <w:tcPr>
            <w:tcW w:w="386" w:type="dxa"/>
            <w:tcBorders>
              <w:top w:val="nil"/>
              <w:left w:val="nil"/>
              <w:bottom w:val="nil"/>
              <w:right w:val="nil"/>
            </w:tcBorders>
            <w:noWrap/>
            <w:vAlign w:val="bottom"/>
            <w:hideMark/>
          </w:tcPr>
          <w:p w14:paraId="7A021ADC" w14:textId="77777777" w:rsidR="00FE24AB" w:rsidRDefault="00FE24AB" w:rsidP="00FE24AB">
            <w:pPr>
              <w:pStyle w:val="TAC"/>
              <w:rPr>
                <w:lang w:eastAsia="zh-CN"/>
              </w:rPr>
            </w:pPr>
            <w:r>
              <w:t>0</w:t>
            </w:r>
          </w:p>
        </w:tc>
        <w:tc>
          <w:tcPr>
            <w:tcW w:w="386" w:type="dxa"/>
            <w:tcBorders>
              <w:top w:val="nil"/>
              <w:left w:val="nil"/>
              <w:bottom w:val="nil"/>
              <w:right w:val="nil"/>
            </w:tcBorders>
            <w:noWrap/>
            <w:vAlign w:val="bottom"/>
            <w:hideMark/>
          </w:tcPr>
          <w:p w14:paraId="3DCD5093" w14:textId="77777777" w:rsidR="00FE24AB" w:rsidRDefault="00FE24AB" w:rsidP="00FE24AB">
            <w:pPr>
              <w:pStyle w:val="TAC"/>
              <w:rPr>
                <w:lang w:eastAsia="zh-CN"/>
              </w:rPr>
            </w:pPr>
            <w:r>
              <w:t>0</w:t>
            </w:r>
          </w:p>
        </w:tc>
        <w:tc>
          <w:tcPr>
            <w:tcW w:w="367" w:type="dxa"/>
            <w:tcBorders>
              <w:top w:val="nil"/>
              <w:left w:val="nil"/>
              <w:bottom w:val="nil"/>
              <w:right w:val="nil"/>
            </w:tcBorders>
            <w:noWrap/>
            <w:vAlign w:val="bottom"/>
            <w:hideMark/>
          </w:tcPr>
          <w:p w14:paraId="0898EB8D" w14:textId="77777777" w:rsidR="00FE24AB" w:rsidRDefault="00FE24AB" w:rsidP="00FE24AB">
            <w:pPr>
              <w:pStyle w:val="TAC"/>
              <w:rPr>
                <w:lang w:eastAsia="zh-CN"/>
              </w:rPr>
            </w:pPr>
            <w:r>
              <w:t>0</w:t>
            </w:r>
          </w:p>
        </w:tc>
        <w:tc>
          <w:tcPr>
            <w:tcW w:w="367" w:type="dxa"/>
            <w:tcBorders>
              <w:top w:val="nil"/>
              <w:left w:val="nil"/>
              <w:bottom w:val="nil"/>
              <w:right w:val="nil"/>
            </w:tcBorders>
            <w:noWrap/>
            <w:vAlign w:val="bottom"/>
            <w:hideMark/>
          </w:tcPr>
          <w:p w14:paraId="6D913306" w14:textId="77777777" w:rsidR="00FE24AB" w:rsidRDefault="00FE24AB" w:rsidP="00FE24AB">
            <w:pPr>
              <w:pStyle w:val="TAC"/>
              <w:rPr>
                <w:lang w:eastAsia="zh-CN"/>
              </w:rPr>
            </w:pPr>
            <w:r>
              <w:t>0</w:t>
            </w:r>
          </w:p>
        </w:tc>
        <w:tc>
          <w:tcPr>
            <w:tcW w:w="328" w:type="dxa"/>
            <w:tcBorders>
              <w:top w:val="nil"/>
              <w:left w:val="nil"/>
              <w:bottom w:val="nil"/>
              <w:right w:val="nil"/>
            </w:tcBorders>
            <w:noWrap/>
            <w:vAlign w:val="bottom"/>
            <w:hideMark/>
          </w:tcPr>
          <w:p w14:paraId="765F4CDC" w14:textId="77777777" w:rsidR="00FE24AB" w:rsidRDefault="00FE24AB" w:rsidP="00FE24AB">
            <w:pPr>
              <w:pStyle w:val="TAC"/>
              <w:rPr>
                <w:lang w:eastAsia="zh-CN"/>
              </w:rPr>
            </w:pPr>
            <w:r>
              <w:t>0</w:t>
            </w:r>
          </w:p>
        </w:tc>
        <w:tc>
          <w:tcPr>
            <w:tcW w:w="347" w:type="dxa"/>
            <w:tcBorders>
              <w:top w:val="nil"/>
              <w:left w:val="nil"/>
              <w:bottom w:val="nil"/>
              <w:right w:val="nil"/>
            </w:tcBorders>
            <w:noWrap/>
            <w:vAlign w:val="bottom"/>
            <w:hideMark/>
          </w:tcPr>
          <w:p w14:paraId="4114927A" w14:textId="77777777" w:rsidR="00FE24AB" w:rsidRDefault="00FE24AB" w:rsidP="00FE24AB">
            <w:pPr>
              <w:pStyle w:val="TAC"/>
              <w:rPr>
                <w:lang w:eastAsia="zh-CN"/>
              </w:rPr>
            </w:pPr>
            <w:r>
              <w:t>1</w:t>
            </w:r>
          </w:p>
        </w:tc>
        <w:tc>
          <w:tcPr>
            <w:tcW w:w="251" w:type="dxa"/>
            <w:tcBorders>
              <w:top w:val="nil"/>
              <w:left w:val="nil"/>
              <w:bottom w:val="nil"/>
              <w:right w:val="nil"/>
            </w:tcBorders>
            <w:noWrap/>
            <w:vAlign w:val="bottom"/>
          </w:tcPr>
          <w:p w14:paraId="4D442437" w14:textId="77777777" w:rsidR="00FE24AB" w:rsidRDefault="00FE24AB" w:rsidP="00FE24AB">
            <w:pPr>
              <w:pStyle w:val="TAC"/>
              <w:rPr>
                <w:lang w:eastAsia="zh-CN"/>
              </w:rPr>
            </w:pPr>
          </w:p>
        </w:tc>
        <w:tc>
          <w:tcPr>
            <w:tcW w:w="5110" w:type="dxa"/>
            <w:tcBorders>
              <w:top w:val="nil"/>
              <w:left w:val="nil"/>
              <w:bottom w:val="nil"/>
              <w:right w:val="single" w:sz="4" w:space="0" w:color="auto"/>
            </w:tcBorders>
            <w:noWrap/>
            <w:vAlign w:val="bottom"/>
            <w:hideMark/>
          </w:tcPr>
          <w:p w14:paraId="4A2E4046" w14:textId="77777777" w:rsidR="00FE24AB" w:rsidRDefault="00FE24AB" w:rsidP="00FE24AB">
            <w:pPr>
              <w:pStyle w:val="TAL"/>
              <w:rPr>
                <w:lang w:eastAsia="zh-CN"/>
              </w:rPr>
            </w:pPr>
            <w:r>
              <w:rPr>
                <w:lang w:eastAsia="zh-CN"/>
              </w:rPr>
              <w:t>E-</w:t>
            </w:r>
            <w:r w:rsidRPr="003C6E36">
              <w:rPr>
                <w:lang w:eastAsia="zh-CN"/>
              </w:rPr>
              <w:t>UTRA cell identities</w:t>
            </w:r>
            <w:r>
              <w:rPr>
                <w:lang w:eastAsia="zh-CN"/>
              </w:rPr>
              <w:t xml:space="preserve"> list</w:t>
            </w:r>
          </w:p>
        </w:tc>
      </w:tr>
      <w:tr w:rsidR="00FE24AB" w14:paraId="4CA91530" w14:textId="77777777" w:rsidTr="00FE24AB">
        <w:trPr>
          <w:trHeight w:val="276"/>
          <w:jc w:val="center"/>
        </w:trPr>
        <w:tc>
          <w:tcPr>
            <w:tcW w:w="386" w:type="dxa"/>
            <w:tcBorders>
              <w:top w:val="nil"/>
              <w:left w:val="single" w:sz="4" w:space="0" w:color="auto"/>
              <w:bottom w:val="nil"/>
              <w:right w:val="nil"/>
            </w:tcBorders>
            <w:noWrap/>
            <w:vAlign w:val="bottom"/>
            <w:hideMark/>
          </w:tcPr>
          <w:p w14:paraId="0F33EAE9" w14:textId="77777777" w:rsidR="00FE24AB" w:rsidRDefault="00FE24AB" w:rsidP="00FE24AB">
            <w:pPr>
              <w:pStyle w:val="TAC"/>
              <w:rPr>
                <w:lang w:eastAsia="zh-CN"/>
              </w:rPr>
            </w:pPr>
            <w:r>
              <w:t>0</w:t>
            </w:r>
          </w:p>
        </w:tc>
        <w:tc>
          <w:tcPr>
            <w:tcW w:w="386" w:type="dxa"/>
            <w:tcBorders>
              <w:top w:val="nil"/>
              <w:left w:val="nil"/>
              <w:bottom w:val="nil"/>
              <w:right w:val="nil"/>
            </w:tcBorders>
            <w:noWrap/>
            <w:vAlign w:val="bottom"/>
            <w:hideMark/>
          </w:tcPr>
          <w:p w14:paraId="55C7AE35" w14:textId="77777777" w:rsidR="00FE24AB" w:rsidRDefault="00FE24AB" w:rsidP="00FE24AB">
            <w:pPr>
              <w:pStyle w:val="TAC"/>
              <w:rPr>
                <w:lang w:eastAsia="zh-CN"/>
              </w:rPr>
            </w:pPr>
            <w:r>
              <w:t>0</w:t>
            </w:r>
          </w:p>
        </w:tc>
        <w:tc>
          <w:tcPr>
            <w:tcW w:w="386" w:type="dxa"/>
            <w:tcBorders>
              <w:top w:val="nil"/>
              <w:left w:val="nil"/>
              <w:bottom w:val="nil"/>
              <w:right w:val="nil"/>
            </w:tcBorders>
            <w:noWrap/>
            <w:vAlign w:val="bottom"/>
            <w:hideMark/>
          </w:tcPr>
          <w:p w14:paraId="6872FE9E" w14:textId="77777777" w:rsidR="00FE24AB" w:rsidRDefault="00FE24AB" w:rsidP="00FE24AB">
            <w:pPr>
              <w:pStyle w:val="TAC"/>
              <w:rPr>
                <w:lang w:eastAsia="zh-CN"/>
              </w:rPr>
            </w:pPr>
            <w:r>
              <w:t>0</w:t>
            </w:r>
          </w:p>
        </w:tc>
        <w:tc>
          <w:tcPr>
            <w:tcW w:w="386" w:type="dxa"/>
            <w:tcBorders>
              <w:top w:val="nil"/>
              <w:left w:val="nil"/>
              <w:bottom w:val="nil"/>
              <w:right w:val="nil"/>
            </w:tcBorders>
            <w:noWrap/>
            <w:vAlign w:val="bottom"/>
            <w:hideMark/>
          </w:tcPr>
          <w:p w14:paraId="1E9EEBA9" w14:textId="77777777" w:rsidR="00FE24AB" w:rsidRDefault="00FE24AB" w:rsidP="00FE24AB">
            <w:pPr>
              <w:pStyle w:val="TAC"/>
              <w:rPr>
                <w:lang w:eastAsia="zh-CN"/>
              </w:rPr>
            </w:pPr>
            <w:r>
              <w:t>0</w:t>
            </w:r>
          </w:p>
        </w:tc>
        <w:tc>
          <w:tcPr>
            <w:tcW w:w="367" w:type="dxa"/>
            <w:tcBorders>
              <w:top w:val="nil"/>
              <w:left w:val="nil"/>
              <w:bottom w:val="nil"/>
              <w:right w:val="nil"/>
            </w:tcBorders>
            <w:noWrap/>
            <w:vAlign w:val="bottom"/>
            <w:hideMark/>
          </w:tcPr>
          <w:p w14:paraId="51C37A53" w14:textId="77777777" w:rsidR="00FE24AB" w:rsidRDefault="00FE24AB" w:rsidP="00FE24AB">
            <w:pPr>
              <w:pStyle w:val="TAC"/>
              <w:rPr>
                <w:lang w:eastAsia="zh-CN"/>
              </w:rPr>
            </w:pPr>
            <w:r>
              <w:t>0</w:t>
            </w:r>
          </w:p>
        </w:tc>
        <w:tc>
          <w:tcPr>
            <w:tcW w:w="367" w:type="dxa"/>
            <w:tcBorders>
              <w:top w:val="nil"/>
              <w:left w:val="nil"/>
              <w:bottom w:val="nil"/>
              <w:right w:val="nil"/>
            </w:tcBorders>
            <w:noWrap/>
            <w:vAlign w:val="bottom"/>
            <w:hideMark/>
          </w:tcPr>
          <w:p w14:paraId="5338AA60" w14:textId="77777777" w:rsidR="00FE24AB" w:rsidRDefault="00FE24AB" w:rsidP="00FE24AB">
            <w:pPr>
              <w:pStyle w:val="TAC"/>
              <w:rPr>
                <w:lang w:eastAsia="zh-CN"/>
              </w:rPr>
            </w:pPr>
            <w:r>
              <w:t>0</w:t>
            </w:r>
          </w:p>
        </w:tc>
        <w:tc>
          <w:tcPr>
            <w:tcW w:w="328" w:type="dxa"/>
            <w:tcBorders>
              <w:top w:val="nil"/>
              <w:left w:val="nil"/>
              <w:bottom w:val="nil"/>
              <w:right w:val="nil"/>
            </w:tcBorders>
            <w:noWrap/>
            <w:vAlign w:val="bottom"/>
            <w:hideMark/>
          </w:tcPr>
          <w:p w14:paraId="3FED181D" w14:textId="77777777" w:rsidR="00FE24AB" w:rsidRDefault="00FE24AB" w:rsidP="00FE24AB">
            <w:pPr>
              <w:pStyle w:val="TAC"/>
              <w:rPr>
                <w:lang w:eastAsia="zh-CN"/>
              </w:rPr>
            </w:pPr>
            <w:r>
              <w:t>1</w:t>
            </w:r>
          </w:p>
        </w:tc>
        <w:tc>
          <w:tcPr>
            <w:tcW w:w="347" w:type="dxa"/>
            <w:tcBorders>
              <w:top w:val="nil"/>
              <w:left w:val="nil"/>
              <w:bottom w:val="nil"/>
              <w:right w:val="nil"/>
            </w:tcBorders>
            <w:noWrap/>
            <w:vAlign w:val="bottom"/>
            <w:hideMark/>
          </w:tcPr>
          <w:p w14:paraId="05C2F851" w14:textId="77777777" w:rsidR="00FE24AB" w:rsidRDefault="00FE24AB" w:rsidP="00FE24AB">
            <w:pPr>
              <w:pStyle w:val="TAC"/>
              <w:rPr>
                <w:lang w:eastAsia="zh-CN"/>
              </w:rPr>
            </w:pPr>
            <w:r>
              <w:t>0</w:t>
            </w:r>
          </w:p>
        </w:tc>
        <w:tc>
          <w:tcPr>
            <w:tcW w:w="251" w:type="dxa"/>
            <w:tcBorders>
              <w:top w:val="nil"/>
              <w:left w:val="nil"/>
              <w:bottom w:val="nil"/>
              <w:right w:val="nil"/>
            </w:tcBorders>
            <w:noWrap/>
            <w:vAlign w:val="bottom"/>
          </w:tcPr>
          <w:p w14:paraId="23BCDE7F" w14:textId="77777777" w:rsidR="00FE24AB" w:rsidRDefault="00FE24AB" w:rsidP="00FE24AB">
            <w:pPr>
              <w:pStyle w:val="TAC"/>
              <w:rPr>
                <w:lang w:eastAsia="zh-CN"/>
              </w:rPr>
            </w:pPr>
          </w:p>
        </w:tc>
        <w:tc>
          <w:tcPr>
            <w:tcW w:w="5110" w:type="dxa"/>
            <w:tcBorders>
              <w:top w:val="nil"/>
              <w:left w:val="nil"/>
              <w:bottom w:val="nil"/>
              <w:right w:val="single" w:sz="4" w:space="0" w:color="auto"/>
            </w:tcBorders>
            <w:noWrap/>
            <w:vAlign w:val="bottom"/>
            <w:hideMark/>
          </w:tcPr>
          <w:p w14:paraId="1FB061EA" w14:textId="77777777" w:rsidR="00FE24AB" w:rsidRDefault="00FE24AB" w:rsidP="00FE24AB">
            <w:pPr>
              <w:pStyle w:val="TAL"/>
              <w:rPr>
                <w:lang w:eastAsia="zh-CN"/>
              </w:rPr>
            </w:pPr>
            <w:r w:rsidRPr="003C6E36">
              <w:t>NR cell identities</w:t>
            </w:r>
            <w:r>
              <w:t xml:space="preserve"> list</w:t>
            </w:r>
          </w:p>
        </w:tc>
      </w:tr>
      <w:tr w:rsidR="00FE24AB" w14:paraId="028C3E93" w14:textId="77777777" w:rsidTr="00FE24AB">
        <w:trPr>
          <w:trHeight w:val="276"/>
          <w:jc w:val="center"/>
        </w:trPr>
        <w:tc>
          <w:tcPr>
            <w:tcW w:w="386" w:type="dxa"/>
            <w:tcBorders>
              <w:top w:val="nil"/>
              <w:left w:val="single" w:sz="4" w:space="0" w:color="auto"/>
              <w:bottom w:val="nil"/>
              <w:right w:val="nil"/>
            </w:tcBorders>
            <w:noWrap/>
            <w:vAlign w:val="bottom"/>
          </w:tcPr>
          <w:p w14:paraId="0D9EC1B6" w14:textId="77777777" w:rsidR="00FE24AB" w:rsidRDefault="00FE24AB" w:rsidP="00FE24AB">
            <w:pPr>
              <w:pStyle w:val="TAC"/>
              <w:rPr>
                <w:lang w:eastAsia="zh-CN"/>
              </w:rPr>
            </w:pPr>
            <w:r>
              <w:rPr>
                <w:rFonts w:hint="eastAsia"/>
                <w:lang w:eastAsia="zh-CN"/>
              </w:rPr>
              <w:t>0</w:t>
            </w:r>
          </w:p>
        </w:tc>
        <w:tc>
          <w:tcPr>
            <w:tcW w:w="386" w:type="dxa"/>
            <w:tcBorders>
              <w:top w:val="nil"/>
              <w:left w:val="nil"/>
              <w:bottom w:val="nil"/>
              <w:right w:val="nil"/>
            </w:tcBorders>
            <w:noWrap/>
            <w:vAlign w:val="bottom"/>
          </w:tcPr>
          <w:p w14:paraId="1E7A0C7B" w14:textId="77777777" w:rsidR="00FE24AB" w:rsidRDefault="00FE24AB" w:rsidP="00FE24AB">
            <w:pPr>
              <w:pStyle w:val="TAC"/>
              <w:rPr>
                <w:lang w:eastAsia="zh-CN"/>
              </w:rPr>
            </w:pPr>
            <w:r>
              <w:rPr>
                <w:rFonts w:hint="eastAsia"/>
                <w:lang w:eastAsia="zh-CN"/>
              </w:rPr>
              <w:t>0</w:t>
            </w:r>
          </w:p>
        </w:tc>
        <w:tc>
          <w:tcPr>
            <w:tcW w:w="386" w:type="dxa"/>
            <w:tcBorders>
              <w:top w:val="nil"/>
              <w:left w:val="nil"/>
              <w:bottom w:val="nil"/>
              <w:right w:val="nil"/>
            </w:tcBorders>
            <w:noWrap/>
            <w:vAlign w:val="bottom"/>
          </w:tcPr>
          <w:p w14:paraId="4B3D8859" w14:textId="77777777" w:rsidR="00FE24AB" w:rsidRDefault="00FE24AB" w:rsidP="00FE24AB">
            <w:pPr>
              <w:pStyle w:val="TAC"/>
              <w:rPr>
                <w:lang w:eastAsia="zh-CN"/>
              </w:rPr>
            </w:pPr>
            <w:r>
              <w:rPr>
                <w:rFonts w:hint="eastAsia"/>
                <w:lang w:eastAsia="zh-CN"/>
              </w:rPr>
              <w:t>0</w:t>
            </w:r>
          </w:p>
        </w:tc>
        <w:tc>
          <w:tcPr>
            <w:tcW w:w="386" w:type="dxa"/>
            <w:tcBorders>
              <w:top w:val="nil"/>
              <w:left w:val="nil"/>
              <w:bottom w:val="nil"/>
              <w:right w:val="nil"/>
            </w:tcBorders>
            <w:noWrap/>
            <w:vAlign w:val="bottom"/>
          </w:tcPr>
          <w:p w14:paraId="12A4AAFB" w14:textId="77777777" w:rsidR="00FE24AB" w:rsidRDefault="00FE24AB" w:rsidP="00FE24AB">
            <w:pPr>
              <w:pStyle w:val="TAC"/>
              <w:rPr>
                <w:lang w:eastAsia="zh-CN"/>
              </w:rPr>
            </w:pPr>
            <w:r>
              <w:rPr>
                <w:rFonts w:hint="eastAsia"/>
                <w:lang w:eastAsia="zh-CN"/>
              </w:rPr>
              <w:t>0</w:t>
            </w:r>
          </w:p>
        </w:tc>
        <w:tc>
          <w:tcPr>
            <w:tcW w:w="367" w:type="dxa"/>
            <w:tcBorders>
              <w:top w:val="nil"/>
              <w:left w:val="nil"/>
              <w:bottom w:val="nil"/>
              <w:right w:val="nil"/>
            </w:tcBorders>
            <w:noWrap/>
            <w:vAlign w:val="bottom"/>
          </w:tcPr>
          <w:p w14:paraId="52402132" w14:textId="77777777" w:rsidR="00FE24AB" w:rsidRDefault="00FE24AB" w:rsidP="00FE24AB">
            <w:pPr>
              <w:pStyle w:val="TAC"/>
              <w:rPr>
                <w:lang w:eastAsia="zh-CN"/>
              </w:rPr>
            </w:pPr>
            <w:r>
              <w:rPr>
                <w:rFonts w:hint="eastAsia"/>
                <w:lang w:eastAsia="zh-CN"/>
              </w:rPr>
              <w:t>0</w:t>
            </w:r>
          </w:p>
        </w:tc>
        <w:tc>
          <w:tcPr>
            <w:tcW w:w="367" w:type="dxa"/>
            <w:tcBorders>
              <w:top w:val="nil"/>
              <w:left w:val="nil"/>
              <w:bottom w:val="nil"/>
              <w:right w:val="nil"/>
            </w:tcBorders>
            <w:noWrap/>
            <w:vAlign w:val="bottom"/>
          </w:tcPr>
          <w:p w14:paraId="014655FB" w14:textId="77777777" w:rsidR="00FE24AB" w:rsidRDefault="00FE24AB" w:rsidP="00FE24AB">
            <w:pPr>
              <w:pStyle w:val="TAC"/>
              <w:rPr>
                <w:lang w:eastAsia="zh-CN"/>
              </w:rPr>
            </w:pPr>
            <w:r>
              <w:rPr>
                <w:rFonts w:hint="eastAsia"/>
                <w:lang w:eastAsia="zh-CN"/>
              </w:rPr>
              <w:t>0</w:t>
            </w:r>
          </w:p>
        </w:tc>
        <w:tc>
          <w:tcPr>
            <w:tcW w:w="328" w:type="dxa"/>
            <w:tcBorders>
              <w:top w:val="nil"/>
              <w:left w:val="nil"/>
              <w:bottom w:val="nil"/>
              <w:right w:val="nil"/>
            </w:tcBorders>
            <w:noWrap/>
            <w:vAlign w:val="bottom"/>
          </w:tcPr>
          <w:p w14:paraId="025D375C" w14:textId="77777777" w:rsidR="00FE24AB" w:rsidRDefault="00FE24AB" w:rsidP="00FE24AB">
            <w:pPr>
              <w:pStyle w:val="TAC"/>
              <w:rPr>
                <w:lang w:eastAsia="zh-CN"/>
              </w:rPr>
            </w:pPr>
            <w:r>
              <w:rPr>
                <w:rFonts w:hint="eastAsia"/>
                <w:lang w:eastAsia="zh-CN"/>
              </w:rPr>
              <w:t>1</w:t>
            </w:r>
          </w:p>
        </w:tc>
        <w:tc>
          <w:tcPr>
            <w:tcW w:w="347" w:type="dxa"/>
            <w:tcBorders>
              <w:top w:val="nil"/>
              <w:left w:val="nil"/>
              <w:bottom w:val="nil"/>
              <w:right w:val="nil"/>
            </w:tcBorders>
            <w:noWrap/>
            <w:vAlign w:val="bottom"/>
          </w:tcPr>
          <w:p w14:paraId="4D21683D" w14:textId="77777777" w:rsidR="00FE24AB" w:rsidRDefault="00FE24AB" w:rsidP="00FE24AB">
            <w:pPr>
              <w:pStyle w:val="TAC"/>
              <w:rPr>
                <w:lang w:eastAsia="zh-CN"/>
              </w:rPr>
            </w:pPr>
            <w:r>
              <w:rPr>
                <w:rFonts w:hint="eastAsia"/>
                <w:lang w:eastAsia="zh-CN"/>
              </w:rPr>
              <w:t>1</w:t>
            </w:r>
          </w:p>
        </w:tc>
        <w:tc>
          <w:tcPr>
            <w:tcW w:w="251" w:type="dxa"/>
            <w:tcBorders>
              <w:top w:val="nil"/>
              <w:left w:val="nil"/>
              <w:bottom w:val="nil"/>
              <w:right w:val="nil"/>
            </w:tcBorders>
            <w:noWrap/>
            <w:vAlign w:val="bottom"/>
          </w:tcPr>
          <w:p w14:paraId="15A8CAC2" w14:textId="77777777" w:rsidR="00FE24AB" w:rsidRDefault="00FE24AB" w:rsidP="00FE24AB">
            <w:pPr>
              <w:pStyle w:val="TAC"/>
              <w:rPr>
                <w:lang w:eastAsia="zh-CN"/>
              </w:rPr>
            </w:pPr>
          </w:p>
        </w:tc>
        <w:tc>
          <w:tcPr>
            <w:tcW w:w="5110" w:type="dxa"/>
            <w:tcBorders>
              <w:top w:val="nil"/>
              <w:left w:val="nil"/>
              <w:bottom w:val="nil"/>
              <w:right w:val="single" w:sz="4" w:space="0" w:color="auto"/>
            </w:tcBorders>
            <w:noWrap/>
            <w:vAlign w:val="bottom"/>
          </w:tcPr>
          <w:p w14:paraId="0777307F" w14:textId="77777777" w:rsidR="00FE24AB" w:rsidRPr="003C6E36" w:rsidRDefault="00FE24AB" w:rsidP="00FE24AB">
            <w:pPr>
              <w:pStyle w:val="TAL"/>
            </w:pPr>
            <w:r>
              <w:rPr>
                <w:rFonts w:cs="Arial"/>
                <w:szCs w:val="18"/>
                <w:lang w:eastAsia="zh-CN"/>
              </w:rPr>
              <w:t>Global RAN node identities list</w:t>
            </w:r>
          </w:p>
        </w:tc>
      </w:tr>
      <w:tr w:rsidR="00FE24AB" w14:paraId="6A209822" w14:textId="77777777" w:rsidTr="00FE24AB">
        <w:trPr>
          <w:trHeight w:val="276"/>
          <w:jc w:val="center"/>
        </w:trPr>
        <w:tc>
          <w:tcPr>
            <w:tcW w:w="386" w:type="dxa"/>
            <w:tcBorders>
              <w:top w:val="nil"/>
              <w:left w:val="single" w:sz="4" w:space="0" w:color="auto"/>
              <w:bottom w:val="nil"/>
              <w:right w:val="nil"/>
            </w:tcBorders>
            <w:noWrap/>
            <w:vAlign w:val="bottom"/>
          </w:tcPr>
          <w:p w14:paraId="594936FD" w14:textId="77777777" w:rsidR="00FE24AB" w:rsidRDefault="00FE24AB" w:rsidP="00FE24AB">
            <w:pPr>
              <w:pStyle w:val="TAC"/>
              <w:rPr>
                <w:lang w:eastAsia="zh-CN"/>
              </w:rPr>
            </w:pPr>
            <w:r>
              <w:rPr>
                <w:rFonts w:hint="eastAsia"/>
                <w:lang w:eastAsia="zh-CN"/>
              </w:rPr>
              <w:t>0</w:t>
            </w:r>
          </w:p>
        </w:tc>
        <w:tc>
          <w:tcPr>
            <w:tcW w:w="386" w:type="dxa"/>
            <w:tcBorders>
              <w:top w:val="nil"/>
              <w:left w:val="nil"/>
              <w:bottom w:val="nil"/>
              <w:right w:val="nil"/>
            </w:tcBorders>
            <w:noWrap/>
            <w:vAlign w:val="bottom"/>
          </w:tcPr>
          <w:p w14:paraId="68CF5A7B" w14:textId="77777777" w:rsidR="00FE24AB" w:rsidRDefault="00FE24AB" w:rsidP="00FE24AB">
            <w:pPr>
              <w:pStyle w:val="TAC"/>
              <w:rPr>
                <w:lang w:eastAsia="zh-CN"/>
              </w:rPr>
            </w:pPr>
            <w:r>
              <w:rPr>
                <w:rFonts w:hint="eastAsia"/>
                <w:lang w:eastAsia="zh-CN"/>
              </w:rPr>
              <w:t>0</w:t>
            </w:r>
          </w:p>
        </w:tc>
        <w:tc>
          <w:tcPr>
            <w:tcW w:w="386" w:type="dxa"/>
            <w:tcBorders>
              <w:top w:val="nil"/>
              <w:left w:val="nil"/>
              <w:bottom w:val="nil"/>
              <w:right w:val="nil"/>
            </w:tcBorders>
            <w:noWrap/>
            <w:vAlign w:val="bottom"/>
          </w:tcPr>
          <w:p w14:paraId="75CF17F7" w14:textId="77777777" w:rsidR="00FE24AB" w:rsidRDefault="00FE24AB" w:rsidP="00FE24AB">
            <w:pPr>
              <w:pStyle w:val="TAC"/>
              <w:rPr>
                <w:lang w:eastAsia="zh-CN"/>
              </w:rPr>
            </w:pPr>
            <w:r>
              <w:rPr>
                <w:rFonts w:hint="eastAsia"/>
                <w:lang w:eastAsia="zh-CN"/>
              </w:rPr>
              <w:t>0</w:t>
            </w:r>
          </w:p>
        </w:tc>
        <w:tc>
          <w:tcPr>
            <w:tcW w:w="386" w:type="dxa"/>
            <w:tcBorders>
              <w:top w:val="nil"/>
              <w:left w:val="nil"/>
              <w:bottom w:val="nil"/>
              <w:right w:val="nil"/>
            </w:tcBorders>
            <w:noWrap/>
            <w:vAlign w:val="bottom"/>
          </w:tcPr>
          <w:p w14:paraId="24D76587" w14:textId="77777777" w:rsidR="00FE24AB" w:rsidRDefault="00FE24AB" w:rsidP="00FE24AB">
            <w:pPr>
              <w:pStyle w:val="TAC"/>
              <w:rPr>
                <w:lang w:eastAsia="zh-CN"/>
              </w:rPr>
            </w:pPr>
            <w:r>
              <w:rPr>
                <w:rFonts w:hint="eastAsia"/>
                <w:lang w:eastAsia="zh-CN"/>
              </w:rPr>
              <w:t>0</w:t>
            </w:r>
          </w:p>
        </w:tc>
        <w:tc>
          <w:tcPr>
            <w:tcW w:w="367" w:type="dxa"/>
            <w:tcBorders>
              <w:top w:val="nil"/>
              <w:left w:val="nil"/>
              <w:bottom w:val="nil"/>
              <w:right w:val="nil"/>
            </w:tcBorders>
            <w:noWrap/>
            <w:vAlign w:val="bottom"/>
          </w:tcPr>
          <w:p w14:paraId="765EBD30" w14:textId="77777777" w:rsidR="00FE24AB" w:rsidRDefault="00FE24AB" w:rsidP="00FE24AB">
            <w:pPr>
              <w:pStyle w:val="TAC"/>
              <w:rPr>
                <w:lang w:eastAsia="zh-CN"/>
              </w:rPr>
            </w:pPr>
            <w:r>
              <w:rPr>
                <w:rFonts w:hint="eastAsia"/>
                <w:lang w:eastAsia="zh-CN"/>
              </w:rPr>
              <w:t>0</w:t>
            </w:r>
          </w:p>
        </w:tc>
        <w:tc>
          <w:tcPr>
            <w:tcW w:w="367" w:type="dxa"/>
            <w:tcBorders>
              <w:top w:val="nil"/>
              <w:left w:val="nil"/>
              <w:bottom w:val="nil"/>
              <w:right w:val="nil"/>
            </w:tcBorders>
            <w:noWrap/>
            <w:vAlign w:val="bottom"/>
          </w:tcPr>
          <w:p w14:paraId="2B8CCFC7" w14:textId="77777777" w:rsidR="00FE24AB" w:rsidRDefault="00FE24AB" w:rsidP="00FE24AB">
            <w:pPr>
              <w:pStyle w:val="TAC"/>
              <w:rPr>
                <w:lang w:eastAsia="zh-CN"/>
              </w:rPr>
            </w:pPr>
            <w:r>
              <w:rPr>
                <w:rFonts w:hint="eastAsia"/>
                <w:lang w:eastAsia="zh-CN"/>
              </w:rPr>
              <w:t>1</w:t>
            </w:r>
          </w:p>
        </w:tc>
        <w:tc>
          <w:tcPr>
            <w:tcW w:w="328" w:type="dxa"/>
            <w:tcBorders>
              <w:top w:val="nil"/>
              <w:left w:val="nil"/>
              <w:bottom w:val="nil"/>
              <w:right w:val="nil"/>
            </w:tcBorders>
            <w:noWrap/>
            <w:vAlign w:val="bottom"/>
          </w:tcPr>
          <w:p w14:paraId="540BCA27" w14:textId="77777777" w:rsidR="00FE24AB" w:rsidRDefault="00FE24AB" w:rsidP="00FE24AB">
            <w:pPr>
              <w:pStyle w:val="TAC"/>
              <w:rPr>
                <w:lang w:eastAsia="zh-CN"/>
              </w:rPr>
            </w:pPr>
            <w:r>
              <w:rPr>
                <w:rFonts w:hint="eastAsia"/>
                <w:lang w:eastAsia="zh-CN"/>
              </w:rPr>
              <w:t>0</w:t>
            </w:r>
          </w:p>
        </w:tc>
        <w:tc>
          <w:tcPr>
            <w:tcW w:w="347" w:type="dxa"/>
            <w:tcBorders>
              <w:top w:val="nil"/>
              <w:left w:val="nil"/>
              <w:bottom w:val="nil"/>
              <w:right w:val="nil"/>
            </w:tcBorders>
            <w:noWrap/>
            <w:vAlign w:val="bottom"/>
          </w:tcPr>
          <w:p w14:paraId="6357113C" w14:textId="77777777" w:rsidR="00FE24AB" w:rsidRDefault="00FE24AB" w:rsidP="00FE24AB">
            <w:pPr>
              <w:pStyle w:val="TAC"/>
              <w:rPr>
                <w:lang w:eastAsia="zh-CN"/>
              </w:rPr>
            </w:pPr>
            <w:r>
              <w:rPr>
                <w:rFonts w:hint="eastAsia"/>
                <w:lang w:eastAsia="zh-CN"/>
              </w:rPr>
              <w:t>0</w:t>
            </w:r>
          </w:p>
        </w:tc>
        <w:tc>
          <w:tcPr>
            <w:tcW w:w="251" w:type="dxa"/>
            <w:tcBorders>
              <w:top w:val="nil"/>
              <w:left w:val="nil"/>
              <w:bottom w:val="nil"/>
              <w:right w:val="nil"/>
            </w:tcBorders>
            <w:noWrap/>
            <w:vAlign w:val="bottom"/>
          </w:tcPr>
          <w:p w14:paraId="1E3D0730" w14:textId="77777777" w:rsidR="00FE24AB" w:rsidRDefault="00FE24AB" w:rsidP="00FE24AB">
            <w:pPr>
              <w:pStyle w:val="TAC"/>
              <w:rPr>
                <w:lang w:eastAsia="zh-CN"/>
              </w:rPr>
            </w:pPr>
          </w:p>
        </w:tc>
        <w:tc>
          <w:tcPr>
            <w:tcW w:w="5110" w:type="dxa"/>
            <w:tcBorders>
              <w:top w:val="nil"/>
              <w:left w:val="nil"/>
              <w:bottom w:val="nil"/>
              <w:right w:val="single" w:sz="4" w:space="0" w:color="auto"/>
            </w:tcBorders>
            <w:noWrap/>
            <w:vAlign w:val="bottom"/>
          </w:tcPr>
          <w:p w14:paraId="26496E7E" w14:textId="77777777" w:rsidR="00FE24AB" w:rsidRPr="003C6E36" w:rsidRDefault="00FE24AB" w:rsidP="00FE24AB">
            <w:pPr>
              <w:pStyle w:val="TAL"/>
              <w:rPr>
                <w:lang w:eastAsia="zh-CN"/>
              </w:rPr>
            </w:pPr>
            <w:r>
              <w:rPr>
                <w:rFonts w:hint="eastAsia"/>
                <w:lang w:eastAsia="zh-CN"/>
              </w:rPr>
              <w:t>TAI</w:t>
            </w:r>
            <w:r>
              <w:rPr>
                <w:lang w:eastAsia="zh-CN"/>
              </w:rPr>
              <w:t xml:space="preserve"> list</w:t>
            </w:r>
          </w:p>
        </w:tc>
      </w:tr>
      <w:tr w:rsidR="00FE24AB" w14:paraId="6C3F4751" w14:textId="77777777" w:rsidTr="00FE24AB">
        <w:trPr>
          <w:trHeight w:val="276"/>
          <w:jc w:val="center"/>
        </w:trPr>
        <w:tc>
          <w:tcPr>
            <w:tcW w:w="8314" w:type="dxa"/>
            <w:gridSpan w:val="10"/>
            <w:tcBorders>
              <w:top w:val="nil"/>
              <w:left w:val="single" w:sz="4" w:space="0" w:color="auto"/>
              <w:bottom w:val="nil"/>
              <w:right w:val="single" w:sz="4" w:space="0" w:color="auto"/>
            </w:tcBorders>
            <w:noWrap/>
            <w:vAlign w:val="bottom"/>
          </w:tcPr>
          <w:p w14:paraId="7F7951AD" w14:textId="77777777" w:rsidR="00FE24AB" w:rsidRPr="0027002B" w:rsidRDefault="00FE24AB" w:rsidP="00FE24AB">
            <w:pPr>
              <w:pStyle w:val="TAL"/>
              <w:rPr>
                <w:lang w:val="en-US" w:eastAsia="zh-CN" w:bidi="he-IL"/>
              </w:rPr>
            </w:pPr>
            <w:r>
              <w:t>All other values are spare.</w:t>
            </w:r>
          </w:p>
        </w:tc>
      </w:tr>
      <w:tr w:rsidR="00FE24AB" w14:paraId="5900515C" w14:textId="77777777" w:rsidTr="00FE24AB">
        <w:trPr>
          <w:trHeight w:val="276"/>
          <w:jc w:val="center"/>
        </w:trPr>
        <w:tc>
          <w:tcPr>
            <w:tcW w:w="8314" w:type="dxa"/>
            <w:gridSpan w:val="10"/>
            <w:tcBorders>
              <w:top w:val="nil"/>
              <w:left w:val="single" w:sz="4" w:space="0" w:color="auto"/>
              <w:bottom w:val="nil"/>
              <w:right w:val="single" w:sz="4" w:space="0" w:color="auto"/>
            </w:tcBorders>
            <w:noWrap/>
            <w:vAlign w:val="bottom"/>
          </w:tcPr>
          <w:p w14:paraId="529FD6CD" w14:textId="77777777" w:rsidR="00FE24AB" w:rsidRDefault="00FE24AB" w:rsidP="00FE24AB">
            <w:pPr>
              <w:pStyle w:val="TAL"/>
            </w:pPr>
          </w:p>
        </w:tc>
      </w:tr>
      <w:tr w:rsidR="00FE24AB" w14:paraId="75E87627" w14:textId="77777777" w:rsidTr="00FE24AB">
        <w:trPr>
          <w:trHeight w:val="276"/>
          <w:jc w:val="center"/>
        </w:trPr>
        <w:tc>
          <w:tcPr>
            <w:tcW w:w="8314" w:type="dxa"/>
            <w:gridSpan w:val="10"/>
            <w:tcBorders>
              <w:top w:val="nil"/>
              <w:left w:val="single" w:sz="4" w:space="0" w:color="auto"/>
              <w:bottom w:val="nil"/>
              <w:right w:val="single" w:sz="4" w:space="0" w:color="auto"/>
            </w:tcBorders>
            <w:noWrap/>
            <w:vAlign w:val="bottom"/>
          </w:tcPr>
          <w:p w14:paraId="7C3E1CEC" w14:textId="77777777" w:rsidR="00FE24AB" w:rsidRPr="003320D3" w:rsidRDefault="00FE24AB" w:rsidP="00FE24AB">
            <w:pPr>
              <w:pStyle w:val="TAL"/>
            </w:pPr>
            <w:r>
              <w:rPr>
                <w:lang w:val="en-US"/>
              </w:rPr>
              <w:t xml:space="preserve">When </w:t>
            </w:r>
            <w:r>
              <w:t xml:space="preserve">the type of location area is </w:t>
            </w:r>
            <w:r w:rsidRPr="002A12F4">
              <w:t>"</w:t>
            </w:r>
            <w:r>
              <w:rPr>
                <w:lang w:eastAsia="zh-CN"/>
              </w:rPr>
              <w:t>E-</w:t>
            </w:r>
            <w:r w:rsidRPr="003C6E36">
              <w:rPr>
                <w:lang w:eastAsia="zh-CN"/>
              </w:rPr>
              <w:t>UTRA cell identities</w:t>
            </w:r>
            <w:r>
              <w:rPr>
                <w:lang w:eastAsia="zh-CN"/>
              </w:rPr>
              <w:t xml:space="preserve"> list</w:t>
            </w:r>
            <w:r w:rsidRPr="002A12F4">
              <w:t xml:space="preserve">", </w:t>
            </w:r>
            <w:r>
              <w:t xml:space="preserve">the location area contents </w:t>
            </w:r>
            <w:proofErr w:type="gramStart"/>
            <w:r>
              <w:t>shall be encoded</w:t>
            </w:r>
            <w:proofErr w:type="gramEnd"/>
            <w:r>
              <w:t xml:space="preserve"> as in Figure 5.2.7. Each </w:t>
            </w:r>
            <w:r>
              <w:rPr>
                <w:lang w:eastAsia="zh-CN"/>
              </w:rPr>
              <w:t>E-</w:t>
            </w:r>
            <w:r w:rsidRPr="003C6E36">
              <w:rPr>
                <w:lang w:eastAsia="zh-CN"/>
              </w:rPr>
              <w:t>UTRA cell id</w:t>
            </w:r>
            <w:r>
              <w:rPr>
                <w:lang w:eastAsia="zh-CN"/>
              </w:rPr>
              <w:t xml:space="preserve"> field is of </w:t>
            </w:r>
            <w:proofErr w:type="gramStart"/>
            <w:r>
              <w:rPr>
                <w:lang w:eastAsia="zh-CN"/>
              </w:rPr>
              <w:t>7 octet</w:t>
            </w:r>
            <w:proofErr w:type="gramEnd"/>
            <w:r>
              <w:rPr>
                <w:lang w:eastAsia="zh-CN"/>
              </w:rPr>
              <w:t xml:space="preserve"> size and </w:t>
            </w:r>
            <w:r w:rsidRPr="002A12F4">
              <w:rPr>
                <w:lang w:eastAsia="ko-KR"/>
              </w:rPr>
              <w:t>shall be encoded as</w:t>
            </w:r>
            <w:r>
              <w:rPr>
                <w:lang w:eastAsia="ko-KR"/>
              </w:rPr>
              <w:t xml:space="preserve"> specified in</w:t>
            </w:r>
            <w:r w:rsidRPr="00FA22D3">
              <w:t xml:space="preserve"> </w:t>
            </w:r>
            <w:r>
              <w:t>clause </w:t>
            </w:r>
            <w:r w:rsidRPr="00FA22D3">
              <w:t>9.3.1.9</w:t>
            </w:r>
            <w:r>
              <w:t xml:space="preserve"> of 3GPP TS 38.413 [14].</w:t>
            </w:r>
          </w:p>
        </w:tc>
      </w:tr>
      <w:tr w:rsidR="00FE24AB" w14:paraId="78B4B71E" w14:textId="77777777" w:rsidTr="00FE24AB">
        <w:trPr>
          <w:trHeight w:val="276"/>
          <w:jc w:val="center"/>
        </w:trPr>
        <w:tc>
          <w:tcPr>
            <w:tcW w:w="8314" w:type="dxa"/>
            <w:gridSpan w:val="10"/>
            <w:tcBorders>
              <w:top w:val="nil"/>
              <w:left w:val="single" w:sz="4" w:space="0" w:color="auto"/>
              <w:bottom w:val="nil"/>
              <w:right w:val="single" w:sz="4" w:space="0" w:color="auto"/>
            </w:tcBorders>
            <w:noWrap/>
            <w:vAlign w:val="bottom"/>
          </w:tcPr>
          <w:p w14:paraId="7209B013" w14:textId="77777777" w:rsidR="00FE24AB" w:rsidRPr="007C72E1" w:rsidRDefault="00FE24AB" w:rsidP="00FE24AB">
            <w:pPr>
              <w:pStyle w:val="TAL"/>
              <w:rPr>
                <w:lang w:val="en-US" w:eastAsia="zh-CN"/>
              </w:rPr>
            </w:pPr>
          </w:p>
        </w:tc>
      </w:tr>
      <w:tr w:rsidR="00FE24AB" w14:paraId="4463FC42" w14:textId="77777777" w:rsidTr="00FE24AB">
        <w:trPr>
          <w:trHeight w:val="276"/>
          <w:jc w:val="center"/>
        </w:trPr>
        <w:tc>
          <w:tcPr>
            <w:tcW w:w="8314" w:type="dxa"/>
            <w:gridSpan w:val="10"/>
            <w:tcBorders>
              <w:top w:val="nil"/>
              <w:left w:val="single" w:sz="4" w:space="0" w:color="auto"/>
              <w:bottom w:val="nil"/>
              <w:right w:val="single" w:sz="4" w:space="0" w:color="auto"/>
            </w:tcBorders>
            <w:noWrap/>
            <w:vAlign w:val="bottom"/>
          </w:tcPr>
          <w:p w14:paraId="47E20198" w14:textId="77777777" w:rsidR="00FE24AB" w:rsidRPr="0027002B" w:rsidRDefault="00FE24AB" w:rsidP="00FE24AB">
            <w:pPr>
              <w:pStyle w:val="TAL"/>
            </w:pPr>
            <w:r>
              <w:rPr>
                <w:lang w:val="en-US"/>
              </w:rPr>
              <w:t xml:space="preserve">When </w:t>
            </w:r>
            <w:r>
              <w:t xml:space="preserve">the type of location area is </w:t>
            </w:r>
            <w:r w:rsidRPr="002A12F4">
              <w:t>"</w:t>
            </w:r>
            <w:r w:rsidRPr="003C6E36">
              <w:t>NR cell identities</w:t>
            </w:r>
            <w:r>
              <w:t xml:space="preserve"> list</w:t>
            </w:r>
            <w:r w:rsidRPr="002A12F4">
              <w:t>",</w:t>
            </w:r>
            <w:r>
              <w:t xml:space="preserve"> the location area contents </w:t>
            </w:r>
            <w:proofErr w:type="gramStart"/>
            <w:r>
              <w:t>shall be encoded</w:t>
            </w:r>
            <w:proofErr w:type="gramEnd"/>
            <w:r>
              <w:t xml:space="preserve"> as in Figure 5.2.8. Each </w:t>
            </w:r>
            <w:r>
              <w:rPr>
                <w:lang w:eastAsia="zh-CN"/>
              </w:rPr>
              <w:t>NR</w:t>
            </w:r>
            <w:r w:rsidRPr="003C6E36">
              <w:rPr>
                <w:lang w:eastAsia="zh-CN"/>
              </w:rPr>
              <w:t xml:space="preserve"> cell id</w:t>
            </w:r>
            <w:r>
              <w:rPr>
                <w:lang w:eastAsia="zh-CN"/>
              </w:rPr>
              <w:t xml:space="preserve"> field is of 8 octet size </w:t>
            </w:r>
            <w:r w:rsidRPr="002A12F4">
              <w:rPr>
                <w:lang w:eastAsia="ko-KR"/>
              </w:rPr>
              <w:t>shall be encoded as</w:t>
            </w:r>
            <w:r>
              <w:rPr>
                <w:lang w:eastAsia="ko-KR"/>
              </w:rPr>
              <w:t xml:space="preserve"> specified in</w:t>
            </w:r>
            <w:r w:rsidRPr="00FA22D3">
              <w:t xml:space="preserve"> </w:t>
            </w:r>
            <w:r>
              <w:t>clause </w:t>
            </w:r>
            <w:r w:rsidRPr="00FA22D3">
              <w:t>9.3.1.</w:t>
            </w:r>
            <w:r>
              <w:t>7 of 3GPP TS 38.413 [14].</w:t>
            </w:r>
          </w:p>
        </w:tc>
      </w:tr>
      <w:tr w:rsidR="00FE24AB" w14:paraId="5C7F2C46" w14:textId="77777777" w:rsidTr="00FE24AB">
        <w:trPr>
          <w:trHeight w:val="276"/>
          <w:jc w:val="center"/>
        </w:trPr>
        <w:tc>
          <w:tcPr>
            <w:tcW w:w="8314" w:type="dxa"/>
            <w:gridSpan w:val="10"/>
            <w:tcBorders>
              <w:top w:val="nil"/>
              <w:left w:val="single" w:sz="4" w:space="0" w:color="auto"/>
              <w:bottom w:val="nil"/>
              <w:right w:val="single" w:sz="4" w:space="0" w:color="auto"/>
            </w:tcBorders>
            <w:noWrap/>
            <w:vAlign w:val="bottom"/>
          </w:tcPr>
          <w:p w14:paraId="4AD15A39" w14:textId="77777777" w:rsidR="00FE24AB" w:rsidRDefault="00FE24AB" w:rsidP="00FE24AB">
            <w:pPr>
              <w:pStyle w:val="TAL"/>
              <w:rPr>
                <w:lang w:val="en-US"/>
              </w:rPr>
            </w:pPr>
          </w:p>
        </w:tc>
      </w:tr>
      <w:tr w:rsidR="00FE24AB" w14:paraId="437A9117" w14:textId="77777777" w:rsidTr="00FE24AB">
        <w:trPr>
          <w:trHeight w:val="276"/>
          <w:jc w:val="center"/>
        </w:trPr>
        <w:tc>
          <w:tcPr>
            <w:tcW w:w="8314" w:type="dxa"/>
            <w:gridSpan w:val="10"/>
            <w:tcBorders>
              <w:top w:val="nil"/>
              <w:left w:val="single" w:sz="4" w:space="0" w:color="auto"/>
              <w:bottom w:val="nil"/>
              <w:right w:val="single" w:sz="4" w:space="0" w:color="auto"/>
            </w:tcBorders>
            <w:noWrap/>
            <w:vAlign w:val="bottom"/>
          </w:tcPr>
          <w:p w14:paraId="15D26508" w14:textId="77777777" w:rsidR="00FE24AB" w:rsidRPr="007C72E1" w:rsidRDefault="00FE24AB" w:rsidP="00FE24AB">
            <w:pPr>
              <w:pStyle w:val="TAL"/>
              <w:rPr>
                <w:lang w:val="en-US" w:eastAsia="zh-CN"/>
              </w:rPr>
            </w:pPr>
            <w:r>
              <w:rPr>
                <w:lang w:val="en-US"/>
              </w:rPr>
              <w:t xml:space="preserve">When </w:t>
            </w:r>
            <w:r>
              <w:t xml:space="preserve">the type of location area is </w:t>
            </w:r>
            <w:r w:rsidRPr="002A12F4">
              <w:t>"</w:t>
            </w:r>
            <w:r>
              <w:rPr>
                <w:rFonts w:cs="Arial"/>
                <w:szCs w:val="18"/>
                <w:lang w:eastAsia="zh-CN"/>
              </w:rPr>
              <w:t>Global RAN node identities list</w:t>
            </w:r>
            <w:r w:rsidRPr="002A12F4">
              <w:t>",</w:t>
            </w:r>
            <w:r>
              <w:t xml:space="preserve"> the location area contents </w:t>
            </w:r>
            <w:proofErr w:type="gramStart"/>
            <w:r>
              <w:t>shall be encoded</w:t>
            </w:r>
            <w:proofErr w:type="gramEnd"/>
            <w:r>
              <w:t xml:space="preserve"> as in Figure 5.2.9. Each</w:t>
            </w:r>
            <w:r>
              <w:rPr>
                <w:lang w:eastAsia="zh-CN"/>
              </w:rPr>
              <w:t xml:space="preserve"> Global </w:t>
            </w:r>
            <w:proofErr w:type="spellStart"/>
            <w:r>
              <w:rPr>
                <w:lang w:eastAsia="zh-CN"/>
              </w:rPr>
              <w:t>gNB</w:t>
            </w:r>
            <w:proofErr w:type="spellEnd"/>
            <w:r>
              <w:rPr>
                <w:lang w:eastAsia="zh-CN"/>
              </w:rPr>
              <w:t xml:space="preserve"> id field is of 7 octet size </w:t>
            </w:r>
            <w:r w:rsidRPr="002A12F4">
              <w:rPr>
                <w:lang w:eastAsia="ko-KR"/>
              </w:rPr>
              <w:t>shall be encoded as</w:t>
            </w:r>
            <w:r>
              <w:rPr>
                <w:lang w:eastAsia="ko-KR"/>
              </w:rPr>
              <w:t xml:space="preserve"> specified in</w:t>
            </w:r>
            <w:r w:rsidRPr="00FA22D3">
              <w:t xml:space="preserve"> </w:t>
            </w:r>
            <w:r>
              <w:t>clause </w:t>
            </w:r>
            <w:r w:rsidRPr="00FA22D3">
              <w:t>9.3.1.</w:t>
            </w:r>
            <w:r>
              <w:t xml:space="preserve">6 of 3GPP TS 38.413 [14]. </w:t>
            </w:r>
            <w:r w:rsidRPr="00243E92">
              <w:t>(NOTE 1)</w:t>
            </w:r>
          </w:p>
        </w:tc>
      </w:tr>
      <w:tr w:rsidR="00FE24AB" w14:paraId="7FDC0400" w14:textId="77777777" w:rsidTr="00FE24AB">
        <w:trPr>
          <w:trHeight w:val="276"/>
          <w:jc w:val="center"/>
        </w:trPr>
        <w:tc>
          <w:tcPr>
            <w:tcW w:w="8314" w:type="dxa"/>
            <w:gridSpan w:val="10"/>
            <w:tcBorders>
              <w:top w:val="nil"/>
              <w:left w:val="single" w:sz="4" w:space="0" w:color="auto"/>
              <w:bottom w:val="nil"/>
              <w:right w:val="single" w:sz="4" w:space="0" w:color="auto"/>
            </w:tcBorders>
            <w:noWrap/>
            <w:vAlign w:val="bottom"/>
          </w:tcPr>
          <w:p w14:paraId="501CE723" w14:textId="77777777" w:rsidR="00FE24AB" w:rsidRPr="004E481B" w:rsidRDefault="00FE24AB" w:rsidP="00FE24AB">
            <w:pPr>
              <w:pStyle w:val="TAL"/>
            </w:pPr>
          </w:p>
        </w:tc>
      </w:tr>
      <w:tr w:rsidR="00FE24AB" w14:paraId="2ACBA8B6" w14:textId="77777777" w:rsidTr="00FE24AB">
        <w:trPr>
          <w:trHeight w:val="276"/>
          <w:jc w:val="center"/>
        </w:trPr>
        <w:tc>
          <w:tcPr>
            <w:tcW w:w="8314" w:type="dxa"/>
            <w:gridSpan w:val="10"/>
            <w:tcBorders>
              <w:top w:val="nil"/>
              <w:left w:val="single" w:sz="4" w:space="0" w:color="auto"/>
              <w:bottom w:val="nil"/>
              <w:right w:val="single" w:sz="4" w:space="0" w:color="auto"/>
            </w:tcBorders>
            <w:noWrap/>
            <w:vAlign w:val="bottom"/>
          </w:tcPr>
          <w:p w14:paraId="36926F7C" w14:textId="77777777" w:rsidR="00FE24AB" w:rsidRPr="00C9393D" w:rsidRDefault="00FE24AB" w:rsidP="00FE24AB">
            <w:pPr>
              <w:pStyle w:val="TAL"/>
            </w:pPr>
            <w:r>
              <w:rPr>
                <w:lang w:val="en-US"/>
              </w:rPr>
              <w:t xml:space="preserve">When </w:t>
            </w:r>
            <w:r>
              <w:t xml:space="preserve">the type of location area is </w:t>
            </w:r>
            <w:r w:rsidRPr="002A12F4">
              <w:t>"</w:t>
            </w:r>
            <w:r>
              <w:rPr>
                <w:lang w:eastAsia="zh-CN"/>
              </w:rPr>
              <w:t>TAI list</w:t>
            </w:r>
            <w:r w:rsidRPr="002A12F4">
              <w:t>",</w:t>
            </w:r>
            <w:r>
              <w:t xml:space="preserve"> the location area contents </w:t>
            </w:r>
            <w:proofErr w:type="gramStart"/>
            <w:r>
              <w:t>shall be encoded</w:t>
            </w:r>
            <w:proofErr w:type="gramEnd"/>
            <w:r>
              <w:t xml:space="preserve"> as the 5GS </w:t>
            </w:r>
            <w:r>
              <w:rPr>
                <w:iCs/>
              </w:rPr>
              <w:t>t</w:t>
            </w:r>
            <w:r w:rsidRPr="00BC7052">
              <w:rPr>
                <w:iCs/>
              </w:rPr>
              <w:t>racking area identity list</w:t>
            </w:r>
            <w:r w:rsidRPr="00BC7052">
              <w:t xml:space="preserve"> information element</w:t>
            </w:r>
            <w:r w:rsidRPr="002A12F4">
              <w:t xml:space="preserve"> </w:t>
            </w:r>
            <w:r>
              <w:t xml:space="preserve">(starting with octet 2) </w:t>
            </w:r>
            <w:r w:rsidRPr="002A12F4">
              <w:t xml:space="preserve">defined in </w:t>
            </w:r>
            <w:r>
              <w:t>clause</w:t>
            </w:r>
            <w:r w:rsidRPr="002A12F4">
              <w:t> </w:t>
            </w:r>
            <w:r>
              <w:t>9.11.3.9</w:t>
            </w:r>
            <w:r w:rsidRPr="002A12F4">
              <w:t xml:space="preserve"> of 3GPP TS 24.501 [</w:t>
            </w:r>
            <w:r>
              <w:t>11</w:t>
            </w:r>
            <w:r w:rsidRPr="002A12F4">
              <w:t>].</w:t>
            </w:r>
          </w:p>
        </w:tc>
      </w:tr>
      <w:tr w:rsidR="00FE24AB" w14:paraId="38E663D8" w14:textId="77777777" w:rsidTr="00FE24AB">
        <w:trPr>
          <w:trHeight w:val="276"/>
          <w:jc w:val="center"/>
        </w:trPr>
        <w:tc>
          <w:tcPr>
            <w:tcW w:w="8314" w:type="dxa"/>
            <w:gridSpan w:val="10"/>
            <w:tcBorders>
              <w:top w:val="nil"/>
              <w:left w:val="single" w:sz="4" w:space="0" w:color="auto"/>
              <w:bottom w:val="nil"/>
              <w:right w:val="single" w:sz="4" w:space="0" w:color="auto"/>
            </w:tcBorders>
            <w:noWrap/>
            <w:vAlign w:val="bottom"/>
          </w:tcPr>
          <w:p w14:paraId="62141E97" w14:textId="77777777" w:rsidR="00FE24AB" w:rsidRDefault="00FE24AB" w:rsidP="00FE24AB">
            <w:pPr>
              <w:pStyle w:val="TAL"/>
            </w:pPr>
          </w:p>
        </w:tc>
      </w:tr>
      <w:tr w:rsidR="00FE24AB" w14:paraId="4E75420A" w14:textId="77777777" w:rsidTr="00FE24AB">
        <w:trPr>
          <w:trHeight w:val="185"/>
          <w:jc w:val="center"/>
        </w:trPr>
        <w:tc>
          <w:tcPr>
            <w:tcW w:w="8314" w:type="dxa"/>
            <w:gridSpan w:val="10"/>
            <w:tcBorders>
              <w:top w:val="single" w:sz="4" w:space="0" w:color="auto"/>
              <w:left w:val="single" w:sz="4" w:space="0" w:color="auto"/>
              <w:bottom w:val="single" w:sz="4" w:space="0" w:color="auto"/>
              <w:right w:val="single" w:sz="4" w:space="0" w:color="auto"/>
            </w:tcBorders>
            <w:noWrap/>
            <w:vAlign w:val="bottom"/>
          </w:tcPr>
          <w:p w14:paraId="799118E7" w14:textId="77777777" w:rsidR="00FE24AB" w:rsidRDefault="00FE24AB" w:rsidP="00FE24AB">
            <w:pPr>
              <w:pStyle w:val="TAN"/>
            </w:pPr>
            <w:r w:rsidRPr="00243E92">
              <w:t>NOTE 1:</w:t>
            </w:r>
            <w:r w:rsidRPr="00243E92">
              <w:tab/>
              <w:t xml:space="preserve">If the Global </w:t>
            </w:r>
            <w:proofErr w:type="spellStart"/>
            <w:r w:rsidRPr="00243E92">
              <w:t>gNB</w:t>
            </w:r>
            <w:proofErr w:type="spellEnd"/>
            <w:r w:rsidRPr="00243E92">
              <w:t xml:space="preserve"> id field includes a </w:t>
            </w:r>
            <w:proofErr w:type="spellStart"/>
            <w:r w:rsidRPr="00243E92">
              <w:t>gNB</w:t>
            </w:r>
            <w:proofErr w:type="spellEnd"/>
            <w:r w:rsidRPr="00243E92">
              <w:t xml:space="preserve"> id with a length of less than 32 bits, the most si</w:t>
            </w:r>
            <w:r>
              <w:t>gnificant</w:t>
            </w:r>
            <w:r w:rsidRPr="004C238A">
              <w:t xml:space="preserve"> bits of the 4 </w:t>
            </w:r>
            <w:proofErr w:type="gramStart"/>
            <w:r w:rsidRPr="004C238A">
              <w:t>octets</w:t>
            </w:r>
            <w:proofErr w:type="gramEnd"/>
            <w:r w:rsidRPr="004C238A">
              <w:t xml:space="preserve"> field containing the </w:t>
            </w:r>
            <w:proofErr w:type="spellStart"/>
            <w:r w:rsidRPr="004C238A">
              <w:t>gNB</w:t>
            </w:r>
            <w:proofErr w:type="spellEnd"/>
            <w:r w:rsidRPr="004C238A">
              <w:t xml:space="preserve"> id are padded with zeros.</w:t>
            </w:r>
          </w:p>
        </w:tc>
      </w:tr>
    </w:tbl>
    <w:p w14:paraId="037357AC" w14:textId="77777777" w:rsidR="00FE24AB" w:rsidRPr="00FE320E" w:rsidRDefault="00FE24AB" w:rsidP="00FE24AB"/>
    <w:p w14:paraId="4FE1192B" w14:textId="77777777" w:rsidR="00BB4D9A" w:rsidRPr="000125B3" w:rsidRDefault="00BB4D9A" w:rsidP="00BB4D9A">
      <w:pPr>
        <w:jc w:val="center"/>
        <w:rPr>
          <w:noProof/>
          <w:highlight w:val="green"/>
        </w:rPr>
      </w:pPr>
      <w:r>
        <w:rPr>
          <w:noProof/>
          <w:highlight w:val="green"/>
        </w:rPr>
        <w:t>***** End change *****</w:t>
      </w:r>
    </w:p>
    <w:p w14:paraId="2E54EE21" w14:textId="77777777" w:rsidR="00BB4D9A" w:rsidRDefault="00BB4D9A">
      <w:pPr>
        <w:rPr>
          <w:noProof/>
        </w:rPr>
      </w:pPr>
    </w:p>
    <w:sectPr w:rsidR="00BB4D9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FBA8EC2" w14:textId="77777777" w:rsidR="005019E2" w:rsidRDefault="005019E2">
      <w:r>
        <w:separator/>
      </w:r>
    </w:p>
  </w:endnote>
  <w:endnote w:type="continuationSeparator" w:id="0">
    <w:p w14:paraId="451BF818" w14:textId="77777777" w:rsidR="005019E2" w:rsidRDefault="005019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PMingLiU">
    <w:altName w:val="Microsoft JhengHei"/>
    <w:panose1 w:val="02010601000101010101"/>
    <w:charset w:val="88"/>
    <w:family w:val="roman"/>
    <w:pitch w:val="variable"/>
    <w:sig w:usb0="00000000" w:usb1="28CFFCFA" w:usb2="00000016" w:usb3="00000000" w:csb0="00100001"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9C126F1" w14:textId="77777777" w:rsidR="005019E2" w:rsidRDefault="005019E2">
      <w:r>
        <w:separator/>
      </w:r>
    </w:p>
  </w:footnote>
  <w:footnote w:type="continuationSeparator" w:id="0">
    <w:p w14:paraId="6767B6FF" w14:textId="77777777" w:rsidR="005019E2" w:rsidRDefault="005019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FE24AB" w:rsidRDefault="00FE24A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FE24AB" w:rsidRDefault="00FE24A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FE24AB" w:rsidRDefault="00FE24A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FE24AB" w:rsidRDefault="00FE24A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E0584640"/>
    <w:lvl w:ilvl="0">
      <w:start w:val="1"/>
      <w:numFmt w:val="decimal"/>
      <w:pStyle w:val="MacroText"/>
      <w:lvlText w:val="%1."/>
      <w:lvlJc w:val="left"/>
      <w:pPr>
        <w:tabs>
          <w:tab w:val="num" w:pos="1492"/>
        </w:tabs>
        <w:ind w:left="1492" w:hanging="360"/>
      </w:pPr>
    </w:lvl>
  </w:abstractNum>
  <w:abstractNum w:abstractNumId="1" w15:restartNumberingAfterBreak="0">
    <w:nsid w:val="FFFFFF7D"/>
    <w:multiLevelType w:val="singleLevel"/>
    <w:tmpl w:val="AABA1B68"/>
    <w:lvl w:ilvl="0">
      <w:start w:val="1"/>
      <w:numFmt w:val="decimal"/>
      <w:pStyle w:val="ListParagraph"/>
      <w:lvlText w:val="%1."/>
      <w:lvlJc w:val="left"/>
      <w:pPr>
        <w:tabs>
          <w:tab w:val="num" w:pos="1209"/>
        </w:tabs>
        <w:ind w:left="1209" w:hanging="360"/>
      </w:pPr>
    </w:lvl>
  </w:abstractNum>
  <w:abstractNum w:abstractNumId="2" w15:restartNumberingAfterBreak="0">
    <w:nsid w:val="FFFFFF7E"/>
    <w:multiLevelType w:val="singleLevel"/>
    <w:tmpl w:val="BC2EE1D8"/>
    <w:lvl w:ilvl="0">
      <w:start w:val="1"/>
      <w:numFmt w:val="decimal"/>
      <w:pStyle w:val="ListNumber5"/>
      <w:lvlText w:val="%1."/>
      <w:lvlJc w:val="left"/>
      <w:pPr>
        <w:tabs>
          <w:tab w:val="num" w:pos="926"/>
        </w:tabs>
        <w:ind w:left="926" w:hanging="360"/>
      </w:pPr>
    </w:lvl>
  </w:abstractNum>
  <w:abstractNum w:abstractNumId="3" w15:restartNumberingAfterBreak="0">
    <w:nsid w:val="FFFFFF7F"/>
    <w:multiLevelType w:val="singleLevel"/>
    <w:tmpl w:val="414C51A6"/>
    <w:lvl w:ilvl="0">
      <w:start w:val="1"/>
      <w:numFmt w:val="decimal"/>
      <w:pStyle w:val="ListContinue"/>
      <w:lvlText w:val="%1."/>
      <w:lvlJc w:val="left"/>
      <w:pPr>
        <w:tabs>
          <w:tab w:val="num" w:pos="643"/>
        </w:tabs>
        <w:ind w:left="643" w:hanging="360"/>
      </w:pPr>
    </w:lvl>
  </w:abstractNum>
  <w:abstractNum w:abstractNumId="4" w15:restartNumberingAfterBreak="0">
    <w:nsid w:val="FFFFFF80"/>
    <w:multiLevelType w:val="singleLevel"/>
    <w:tmpl w:val="9AA2B9B4"/>
    <w:lvl w:ilvl="0">
      <w:start w:val="1"/>
      <w:numFmt w:val="bullet"/>
      <w:pStyle w:val="Index6"/>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68EBD2"/>
    <w:lvl w:ilvl="0">
      <w:start w:val="1"/>
      <w:numFmt w:val="bullet"/>
      <w:pStyle w:val="Index5"/>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3406294"/>
    <w:lvl w:ilvl="0">
      <w:start w:val="1"/>
      <w:numFmt w:val="bullet"/>
      <w:pStyle w:val="Index4"/>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40645C"/>
    <w:lvl w:ilvl="0">
      <w:start w:val="1"/>
      <w:numFmt w:val="bullet"/>
      <w:pStyle w:val="Index3"/>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A621E8"/>
    <w:lvl w:ilvl="0">
      <w:start w:val="1"/>
      <w:numFmt w:val="decimal"/>
      <w:pStyle w:val="IntenseQuoteChar"/>
      <w:lvlText w:val="%1."/>
      <w:lvlJc w:val="left"/>
      <w:pPr>
        <w:tabs>
          <w:tab w:val="num" w:pos="360"/>
        </w:tabs>
        <w:ind w:left="360" w:hanging="360"/>
      </w:pPr>
    </w:lvl>
  </w:abstractNum>
  <w:abstractNum w:abstractNumId="9" w15:restartNumberingAfterBreak="0">
    <w:nsid w:val="FFFFFF89"/>
    <w:multiLevelType w:val="singleLevel"/>
    <w:tmpl w:val="D45672B4"/>
    <w:lvl w:ilvl="0">
      <w:start w:val="1"/>
      <w:numFmt w:val="bullet"/>
      <w:pStyle w:val="HTMLPreformattedChar"/>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A53204D"/>
    <w:multiLevelType w:val="hybridMultilevel"/>
    <w:tmpl w:val="33EC7488"/>
    <w:lvl w:ilvl="0" w:tplc="002CF6B6">
      <w:start w:val="2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1"/>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Google_SangMin">
    <w15:presenceInfo w15:providerId="None" w15:userId="Google_SangM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2583"/>
    <w:rsid w:val="000A6394"/>
    <w:rsid w:val="000B7FED"/>
    <w:rsid w:val="000C038A"/>
    <w:rsid w:val="000C6598"/>
    <w:rsid w:val="000D1C88"/>
    <w:rsid w:val="000D44B3"/>
    <w:rsid w:val="00145D43"/>
    <w:rsid w:val="001710B6"/>
    <w:rsid w:val="00192C46"/>
    <w:rsid w:val="001A08B3"/>
    <w:rsid w:val="001A7B60"/>
    <w:rsid w:val="001B52F0"/>
    <w:rsid w:val="001B7A65"/>
    <w:rsid w:val="001E41F3"/>
    <w:rsid w:val="00221571"/>
    <w:rsid w:val="002264F5"/>
    <w:rsid w:val="00230D07"/>
    <w:rsid w:val="00245874"/>
    <w:rsid w:val="0026004D"/>
    <w:rsid w:val="002640DD"/>
    <w:rsid w:val="00275D12"/>
    <w:rsid w:val="00282036"/>
    <w:rsid w:val="00284FEB"/>
    <w:rsid w:val="002860C4"/>
    <w:rsid w:val="002B5741"/>
    <w:rsid w:val="002E472E"/>
    <w:rsid w:val="00305409"/>
    <w:rsid w:val="00305F43"/>
    <w:rsid w:val="003609EF"/>
    <w:rsid w:val="0036231A"/>
    <w:rsid w:val="00374DD4"/>
    <w:rsid w:val="0038494D"/>
    <w:rsid w:val="003E1A36"/>
    <w:rsid w:val="00410371"/>
    <w:rsid w:val="00416780"/>
    <w:rsid w:val="004242F1"/>
    <w:rsid w:val="0042640D"/>
    <w:rsid w:val="00453F3E"/>
    <w:rsid w:val="004B75B7"/>
    <w:rsid w:val="005019E2"/>
    <w:rsid w:val="005141D9"/>
    <w:rsid w:val="0051580D"/>
    <w:rsid w:val="00520CA3"/>
    <w:rsid w:val="00547111"/>
    <w:rsid w:val="005625CB"/>
    <w:rsid w:val="00592D74"/>
    <w:rsid w:val="005E2C44"/>
    <w:rsid w:val="00621188"/>
    <w:rsid w:val="006257ED"/>
    <w:rsid w:val="00653DE4"/>
    <w:rsid w:val="00665C47"/>
    <w:rsid w:val="00695808"/>
    <w:rsid w:val="006B46FB"/>
    <w:rsid w:val="006B555E"/>
    <w:rsid w:val="006D6689"/>
    <w:rsid w:val="006E21FB"/>
    <w:rsid w:val="006F7EDC"/>
    <w:rsid w:val="00792342"/>
    <w:rsid w:val="007977A8"/>
    <w:rsid w:val="007B512A"/>
    <w:rsid w:val="007C2097"/>
    <w:rsid w:val="007D6A07"/>
    <w:rsid w:val="007D6A43"/>
    <w:rsid w:val="007F7259"/>
    <w:rsid w:val="008040A8"/>
    <w:rsid w:val="00804359"/>
    <w:rsid w:val="008279FA"/>
    <w:rsid w:val="008626E7"/>
    <w:rsid w:val="00870EE7"/>
    <w:rsid w:val="008863B9"/>
    <w:rsid w:val="008A45A6"/>
    <w:rsid w:val="008B3CFB"/>
    <w:rsid w:val="008D3CCC"/>
    <w:rsid w:val="008F3789"/>
    <w:rsid w:val="008F686C"/>
    <w:rsid w:val="00904800"/>
    <w:rsid w:val="009148DE"/>
    <w:rsid w:val="00941E30"/>
    <w:rsid w:val="009777D9"/>
    <w:rsid w:val="00991B88"/>
    <w:rsid w:val="009A5753"/>
    <w:rsid w:val="009A579D"/>
    <w:rsid w:val="009D7DD4"/>
    <w:rsid w:val="009E3297"/>
    <w:rsid w:val="009F734F"/>
    <w:rsid w:val="00A246B6"/>
    <w:rsid w:val="00A312E5"/>
    <w:rsid w:val="00A47E70"/>
    <w:rsid w:val="00A50CF0"/>
    <w:rsid w:val="00A7671C"/>
    <w:rsid w:val="00A80F6E"/>
    <w:rsid w:val="00AA2CBC"/>
    <w:rsid w:val="00AC5820"/>
    <w:rsid w:val="00AD1CD8"/>
    <w:rsid w:val="00B258BB"/>
    <w:rsid w:val="00B67B97"/>
    <w:rsid w:val="00B968C8"/>
    <w:rsid w:val="00BA3EC5"/>
    <w:rsid w:val="00BA51D9"/>
    <w:rsid w:val="00BB4D9A"/>
    <w:rsid w:val="00BB5DFC"/>
    <w:rsid w:val="00BD279D"/>
    <w:rsid w:val="00BD6BB8"/>
    <w:rsid w:val="00C66BA2"/>
    <w:rsid w:val="00C870F6"/>
    <w:rsid w:val="00C95985"/>
    <w:rsid w:val="00CC5026"/>
    <w:rsid w:val="00CC68D0"/>
    <w:rsid w:val="00D03F9A"/>
    <w:rsid w:val="00D06D51"/>
    <w:rsid w:val="00D24991"/>
    <w:rsid w:val="00D50255"/>
    <w:rsid w:val="00D52ADE"/>
    <w:rsid w:val="00D66520"/>
    <w:rsid w:val="00D80124"/>
    <w:rsid w:val="00D84AE9"/>
    <w:rsid w:val="00DE34CF"/>
    <w:rsid w:val="00E13F3D"/>
    <w:rsid w:val="00E34898"/>
    <w:rsid w:val="00E513BA"/>
    <w:rsid w:val="00E7711D"/>
    <w:rsid w:val="00EB09B7"/>
    <w:rsid w:val="00EE7D7C"/>
    <w:rsid w:val="00F25D98"/>
    <w:rsid w:val="00F300FB"/>
    <w:rsid w:val="00F61657"/>
    <w:rsid w:val="00F918C0"/>
    <w:rsid w:val="00FB6386"/>
    <w:rsid w:val="00FE24A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E24AB"/>
    <w:rPr>
      <w:rFonts w:ascii="Arial" w:hAnsi="Arial"/>
      <w:sz w:val="36"/>
      <w:lang w:val="en-GB" w:eastAsia="en-US"/>
    </w:rPr>
  </w:style>
  <w:style w:type="character" w:customStyle="1" w:styleId="Heading2Char">
    <w:name w:val="Heading 2 Char"/>
    <w:basedOn w:val="DefaultParagraphFont"/>
    <w:link w:val="Heading2"/>
    <w:rsid w:val="00FE24AB"/>
    <w:rPr>
      <w:rFonts w:ascii="Arial" w:hAnsi="Arial"/>
      <w:sz w:val="32"/>
      <w:lang w:val="en-GB" w:eastAsia="en-US"/>
    </w:rPr>
  </w:style>
  <w:style w:type="character" w:customStyle="1" w:styleId="Heading3Char">
    <w:name w:val="Heading 3 Char"/>
    <w:basedOn w:val="DefaultParagraphFont"/>
    <w:link w:val="Heading3"/>
    <w:rsid w:val="00FE24AB"/>
    <w:rPr>
      <w:rFonts w:ascii="Arial" w:hAnsi="Arial"/>
      <w:sz w:val="28"/>
      <w:lang w:val="en-GB" w:eastAsia="en-US"/>
    </w:rPr>
  </w:style>
  <w:style w:type="character" w:customStyle="1" w:styleId="Heading4Char">
    <w:name w:val="Heading 4 Char"/>
    <w:basedOn w:val="DefaultParagraphFont"/>
    <w:link w:val="Heading4"/>
    <w:rsid w:val="00FE24AB"/>
    <w:rPr>
      <w:rFonts w:ascii="Arial" w:hAnsi="Arial"/>
      <w:sz w:val="24"/>
      <w:lang w:val="en-GB" w:eastAsia="en-US"/>
    </w:rPr>
  </w:style>
  <w:style w:type="character" w:customStyle="1" w:styleId="Heading5Char">
    <w:name w:val="Heading 5 Char"/>
    <w:basedOn w:val="DefaultParagraphFont"/>
    <w:link w:val="Heading5"/>
    <w:rsid w:val="00FE24AB"/>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basedOn w:val="DefaultParagraphFont"/>
    <w:link w:val="Heading6"/>
    <w:rsid w:val="00FE24AB"/>
    <w:rPr>
      <w:rFonts w:ascii="Arial" w:hAnsi="Arial"/>
      <w:lang w:val="en-GB" w:eastAsia="en-US"/>
    </w:rPr>
  </w:style>
  <w:style w:type="character" w:customStyle="1" w:styleId="Heading7Char">
    <w:name w:val="Heading 7 Char"/>
    <w:basedOn w:val="DefaultParagraphFont"/>
    <w:link w:val="Heading7"/>
    <w:rsid w:val="00FE24AB"/>
    <w:rPr>
      <w:rFonts w:ascii="Arial" w:hAnsi="Arial"/>
      <w:lang w:val="en-GB" w:eastAsia="en-US"/>
    </w:rPr>
  </w:style>
  <w:style w:type="character" w:customStyle="1" w:styleId="Heading8Char">
    <w:name w:val="Heading 8 Char"/>
    <w:basedOn w:val="DefaultParagraphFont"/>
    <w:link w:val="Heading8"/>
    <w:rsid w:val="00FE24AB"/>
    <w:rPr>
      <w:rFonts w:ascii="Arial" w:hAnsi="Arial"/>
      <w:sz w:val="36"/>
      <w:lang w:val="en-GB" w:eastAsia="en-US"/>
    </w:rPr>
  </w:style>
  <w:style w:type="character" w:customStyle="1" w:styleId="Heading9Char">
    <w:name w:val="Heading 9 Char"/>
    <w:basedOn w:val="DefaultParagraphFont"/>
    <w:link w:val="Heading9"/>
    <w:rsid w:val="00FE24AB"/>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basedOn w:val="DefaultParagraphFont"/>
    <w:link w:val="Header"/>
    <w:rsid w:val="00FE24AB"/>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basedOn w:val="DefaultParagraphFont"/>
    <w:link w:val="FootnoteText"/>
    <w:rsid w:val="00FE24AB"/>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FE24AB"/>
    <w:rPr>
      <w:rFonts w:ascii="Arial" w:hAnsi="Arial"/>
      <w:sz w:val="18"/>
      <w:lang w:val="en-GB" w:eastAsia="en-US"/>
    </w:rPr>
  </w:style>
  <w:style w:type="character" w:customStyle="1" w:styleId="TACChar">
    <w:name w:val="TAC Char"/>
    <w:link w:val="TAC"/>
    <w:qFormat/>
    <w:locked/>
    <w:rsid w:val="00FE24AB"/>
    <w:rPr>
      <w:rFonts w:ascii="Arial" w:hAnsi="Arial"/>
      <w:sz w:val="18"/>
      <w:lang w:val="en-GB" w:eastAsia="en-US"/>
    </w:rPr>
  </w:style>
  <w:style w:type="character" w:customStyle="1" w:styleId="TAHCar">
    <w:name w:val="TAH Car"/>
    <w:link w:val="TAH"/>
    <w:qFormat/>
    <w:locked/>
    <w:rsid w:val="00FE24AB"/>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FE24AB"/>
    <w:rPr>
      <w:rFonts w:ascii="Arial" w:hAnsi="Arial"/>
      <w:b/>
      <w:lang w:val="en-GB" w:eastAsia="en-US"/>
    </w:rPr>
  </w:style>
  <w:style w:type="character" w:customStyle="1" w:styleId="TFChar">
    <w:name w:val="TF Char"/>
    <w:link w:val="TF"/>
    <w:qFormat/>
    <w:locked/>
    <w:rsid w:val="00FE24AB"/>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FE24AB"/>
    <w:rPr>
      <w:rFonts w:ascii="Times New Roman" w:hAnsi="Times New Roman"/>
      <w:lang w:val="en-GB" w:eastAsia="en-US"/>
    </w:r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character" w:customStyle="1" w:styleId="EXChar">
    <w:name w:val="EX Char"/>
    <w:link w:val="EX"/>
    <w:locked/>
    <w:rsid w:val="00FE24AB"/>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FE24AB"/>
    <w:rPr>
      <w:rFonts w:ascii="Times New Roman" w:hAnsi="Times New Roman"/>
      <w:lang w:val="en-GB" w:eastAsia="en-US"/>
    </w:r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FE24AB"/>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locked/>
    <w:rsid w:val="00FE24AB"/>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locked/>
    <w:rsid w:val="00FE24AB"/>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locked/>
    <w:rsid w:val="00FE24AB"/>
    <w:rPr>
      <w:rFonts w:ascii="Times New Roman" w:hAnsi="Times New Roman"/>
      <w:lang w:val="en-GB" w:eastAsia="en-US"/>
    </w:rPr>
  </w:style>
  <w:style w:type="paragraph" w:customStyle="1" w:styleId="B3">
    <w:name w:val="B3"/>
    <w:basedOn w:val="List3"/>
    <w:link w:val="B3Car"/>
    <w:qFormat/>
    <w:rsid w:val="000B7FED"/>
  </w:style>
  <w:style w:type="character" w:customStyle="1" w:styleId="B3Car">
    <w:name w:val="B3 Car"/>
    <w:link w:val="B3"/>
    <w:rsid w:val="00FE24AB"/>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basedOn w:val="DefaultParagraphFont"/>
    <w:link w:val="Footer"/>
    <w:rsid w:val="00FE24AB"/>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basedOn w:val="DefaultParagraphFont"/>
    <w:link w:val="CommentText"/>
    <w:rsid w:val="00FE24AB"/>
    <w:rPr>
      <w:rFonts w:ascii="Times New Roman" w:hAnsi="Times New Roman"/>
      <w:lang w:val="en-GB" w:eastAsia="en-US"/>
    </w:rPr>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basedOn w:val="DefaultParagraphFont"/>
    <w:link w:val="BalloonText"/>
    <w:rsid w:val="00FE24AB"/>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FE24AB"/>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basedOn w:val="DefaultParagraphFont"/>
    <w:link w:val="DocumentMap"/>
    <w:rsid w:val="00FE24AB"/>
    <w:rPr>
      <w:rFonts w:ascii="Tahoma" w:hAnsi="Tahoma" w:cs="Tahoma"/>
      <w:shd w:val="clear" w:color="auto" w:fill="000080"/>
      <w:lang w:val="en-GB" w:eastAsia="en-US"/>
    </w:rPr>
  </w:style>
  <w:style w:type="paragraph" w:customStyle="1" w:styleId="TAJ">
    <w:name w:val="TAJ"/>
    <w:basedOn w:val="TH"/>
    <w:rsid w:val="00FE24AB"/>
    <w:pPr>
      <w:overflowPunct w:val="0"/>
      <w:autoSpaceDE w:val="0"/>
      <w:autoSpaceDN w:val="0"/>
      <w:adjustRightInd w:val="0"/>
      <w:textAlignment w:val="baseline"/>
    </w:pPr>
    <w:rPr>
      <w:lang w:eastAsia="en-GB"/>
    </w:rPr>
  </w:style>
  <w:style w:type="paragraph" w:customStyle="1" w:styleId="Guidance">
    <w:name w:val="Guidance"/>
    <w:basedOn w:val="Normal"/>
    <w:rsid w:val="00FE24AB"/>
    <w:pPr>
      <w:overflowPunct w:val="0"/>
      <w:autoSpaceDE w:val="0"/>
      <w:autoSpaceDN w:val="0"/>
      <w:adjustRightInd w:val="0"/>
      <w:textAlignment w:val="baseline"/>
    </w:pPr>
    <w:rPr>
      <w:i/>
      <w:color w:val="0000FF"/>
      <w:lang w:eastAsia="en-GB"/>
    </w:rPr>
  </w:style>
  <w:style w:type="character" w:customStyle="1" w:styleId="NOZchn">
    <w:name w:val="NO Zchn"/>
    <w:qFormat/>
    <w:rsid w:val="00FE24AB"/>
    <w:rPr>
      <w:rFonts w:ascii="Times New Roman" w:hAnsi="Times New Roman"/>
      <w:lang w:val="en-GB" w:eastAsia="en-US"/>
    </w:rPr>
  </w:style>
  <w:style w:type="character" w:customStyle="1" w:styleId="TALZchn">
    <w:name w:val="TAL Zchn"/>
    <w:locked/>
    <w:rsid w:val="00FE24AB"/>
    <w:rPr>
      <w:rFonts w:ascii="Arial" w:hAnsi="Arial" w:cs="Arial"/>
      <w:sz w:val="18"/>
      <w:szCs w:val="18"/>
      <w:lang w:val="en-GB" w:eastAsia="en-US" w:bidi="ar-SA"/>
    </w:rPr>
  </w:style>
  <w:style w:type="character" w:customStyle="1" w:styleId="TAHChar">
    <w:name w:val="TAH Char"/>
    <w:rsid w:val="00FE24AB"/>
    <w:rPr>
      <w:rFonts w:ascii="Arial" w:hAnsi="Arial"/>
      <w:b/>
      <w:sz w:val="18"/>
      <w:lang w:val="en-GB" w:eastAsia="en-US"/>
    </w:rPr>
  </w:style>
  <w:style w:type="character" w:customStyle="1" w:styleId="EXCar">
    <w:name w:val="EX Car"/>
    <w:qFormat/>
    <w:locked/>
    <w:rsid w:val="00FE24AB"/>
    <w:rPr>
      <w:rFonts w:ascii="Times New Roman" w:hAnsi="Times New Roman"/>
      <w:lang w:val="en-GB"/>
    </w:rPr>
  </w:style>
  <w:style w:type="character" w:customStyle="1" w:styleId="apple-converted-space">
    <w:name w:val="apple-converted-space"/>
    <w:rsid w:val="00FE24AB"/>
  </w:style>
  <w:style w:type="paragraph" w:styleId="BlockText">
    <w:name w:val="Block Text"/>
    <w:basedOn w:val="Normal"/>
    <w:rsid w:val="00FE24AB"/>
    <w:pPr>
      <w:overflowPunct w:val="0"/>
      <w:autoSpaceDE w:val="0"/>
      <w:autoSpaceDN w:val="0"/>
      <w:adjustRightInd w:val="0"/>
      <w:spacing w:after="120"/>
      <w:ind w:left="1440" w:right="1440"/>
      <w:textAlignment w:val="baseline"/>
    </w:pPr>
    <w:rPr>
      <w:lang w:eastAsia="en-GB"/>
    </w:rPr>
  </w:style>
  <w:style w:type="paragraph" w:styleId="BodyText">
    <w:name w:val="Body Text"/>
    <w:basedOn w:val="Normal"/>
    <w:link w:val="BodyTextChar"/>
    <w:rsid w:val="00FE24AB"/>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FE24AB"/>
    <w:rPr>
      <w:rFonts w:ascii="Times New Roman" w:hAnsi="Times New Roman"/>
      <w:lang w:val="en-GB" w:eastAsia="en-GB"/>
    </w:rPr>
  </w:style>
  <w:style w:type="paragraph" w:styleId="BodyText2">
    <w:name w:val="Body Text 2"/>
    <w:basedOn w:val="Normal"/>
    <w:link w:val="BodyText2Char"/>
    <w:rsid w:val="00FE24AB"/>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FE24AB"/>
    <w:rPr>
      <w:rFonts w:ascii="Times New Roman" w:hAnsi="Times New Roman"/>
      <w:lang w:val="en-GB" w:eastAsia="en-GB"/>
    </w:rPr>
  </w:style>
  <w:style w:type="paragraph" w:styleId="BodyText3">
    <w:name w:val="Body Text 3"/>
    <w:basedOn w:val="Normal"/>
    <w:link w:val="BodyText3Char"/>
    <w:rsid w:val="00FE24AB"/>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FE24AB"/>
    <w:rPr>
      <w:rFonts w:ascii="Times New Roman" w:hAnsi="Times New Roman"/>
      <w:sz w:val="16"/>
      <w:szCs w:val="16"/>
      <w:lang w:val="en-GB" w:eastAsia="en-GB"/>
    </w:rPr>
  </w:style>
  <w:style w:type="paragraph" w:styleId="BodyTextFirstIndent">
    <w:name w:val="Body Text First Indent"/>
    <w:basedOn w:val="BodyText"/>
    <w:link w:val="BodyTextFirstIndentChar"/>
    <w:rsid w:val="00FE24AB"/>
    <w:pPr>
      <w:ind w:firstLine="210"/>
    </w:pPr>
  </w:style>
  <w:style w:type="character" w:customStyle="1" w:styleId="BodyTextFirstIndentChar">
    <w:name w:val="Body Text First Indent Char"/>
    <w:basedOn w:val="BodyTextChar"/>
    <w:link w:val="BodyTextFirstIndent"/>
    <w:rsid w:val="00FE24AB"/>
    <w:rPr>
      <w:rFonts w:ascii="Times New Roman" w:hAnsi="Times New Roman"/>
      <w:lang w:val="en-GB" w:eastAsia="en-GB"/>
    </w:rPr>
  </w:style>
  <w:style w:type="paragraph" w:styleId="BodyTextIndent">
    <w:name w:val="Body Text Indent"/>
    <w:basedOn w:val="Normal"/>
    <w:link w:val="BodyTextIndentChar"/>
    <w:rsid w:val="00FE24AB"/>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FE24AB"/>
    <w:rPr>
      <w:rFonts w:ascii="Times New Roman" w:hAnsi="Times New Roman"/>
      <w:lang w:val="en-GB" w:eastAsia="en-GB"/>
    </w:rPr>
  </w:style>
  <w:style w:type="paragraph" w:styleId="BodyTextFirstIndent2">
    <w:name w:val="Body Text First Indent 2"/>
    <w:basedOn w:val="BodyTextIndent"/>
    <w:link w:val="BodyTextFirstIndent2Char"/>
    <w:rsid w:val="00FE24AB"/>
    <w:pPr>
      <w:ind w:firstLine="210"/>
    </w:pPr>
  </w:style>
  <w:style w:type="character" w:customStyle="1" w:styleId="BodyTextFirstIndent2Char">
    <w:name w:val="Body Text First Indent 2 Char"/>
    <w:basedOn w:val="BodyTextIndentChar"/>
    <w:link w:val="BodyTextFirstIndent2"/>
    <w:rsid w:val="00FE24AB"/>
    <w:rPr>
      <w:rFonts w:ascii="Times New Roman" w:hAnsi="Times New Roman"/>
      <w:lang w:val="en-GB" w:eastAsia="en-GB"/>
    </w:rPr>
  </w:style>
  <w:style w:type="paragraph" w:styleId="BodyTextIndent2">
    <w:name w:val="Body Text Indent 2"/>
    <w:basedOn w:val="Normal"/>
    <w:link w:val="BodyTextIndent2Char"/>
    <w:rsid w:val="00FE24AB"/>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FE24AB"/>
    <w:rPr>
      <w:rFonts w:ascii="Times New Roman" w:hAnsi="Times New Roman"/>
      <w:lang w:val="en-GB" w:eastAsia="en-GB"/>
    </w:rPr>
  </w:style>
  <w:style w:type="paragraph" w:styleId="BodyTextIndent3">
    <w:name w:val="Body Text Indent 3"/>
    <w:basedOn w:val="Normal"/>
    <w:link w:val="BodyTextIndent3Char"/>
    <w:rsid w:val="00FE24AB"/>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FE24AB"/>
    <w:rPr>
      <w:rFonts w:ascii="Times New Roman" w:hAnsi="Times New Roman"/>
      <w:sz w:val="16"/>
      <w:szCs w:val="16"/>
      <w:lang w:val="en-GB" w:eastAsia="en-GB"/>
    </w:rPr>
  </w:style>
  <w:style w:type="paragraph" w:styleId="Closing">
    <w:name w:val="Closing"/>
    <w:basedOn w:val="Normal"/>
    <w:link w:val="ClosingChar"/>
    <w:rsid w:val="00FE24AB"/>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FE24AB"/>
    <w:rPr>
      <w:rFonts w:ascii="Times New Roman" w:hAnsi="Times New Roman"/>
      <w:lang w:val="en-GB" w:eastAsia="en-GB"/>
    </w:rPr>
  </w:style>
  <w:style w:type="paragraph" w:styleId="Date">
    <w:name w:val="Date"/>
    <w:basedOn w:val="Normal"/>
    <w:next w:val="Normal"/>
    <w:link w:val="DateChar"/>
    <w:rsid w:val="00FE24AB"/>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FE24AB"/>
    <w:rPr>
      <w:rFonts w:ascii="Times New Roman" w:hAnsi="Times New Roman"/>
      <w:lang w:val="en-GB" w:eastAsia="en-GB"/>
    </w:rPr>
  </w:style>
  <w:style w:type="paragraph" w:styleId="E-mailSignature">
    <w:name w:val="E-mail Signature"/>
    <w:basedOn w:val="Normal"/>
    <w:link w:val="E-mailSignatureChar"/>
    <w:rsid w:val="00FE24AB"/>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FE24AB"/>
    <w:rPr>
      <w:rFonts w:ascii="Times New Roman" w:hAnsi="Times New Roman"/>
      <w:lang w:val="en-GB" w:eastAsia="en-GB"/>
    </w:rPr>
  </w:style>
  <w:style w:type="paragraph" w:styleId="EndnoteText">
    <w:name w:val="endnote text"/>
    <w:basedOn w:val="Normal"/>
    <w:link w:val="EndnoteTextChar"/>
    <w:rsid w:val="00FE24AB"/>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FE24AB"/>
    <w:rPr>
      <w:rFonts w:ascii="Times New Roman" w:hAnsi="Times New Roman"/>
      <w:lang w:val="en-GB" w:eastAsia="en-GB"/>
    </w:rPr>
  </w:style>
  <w:style w:type="paragraph" w:styleId="EnvelopeAddress">
    <w:name w:val="envelope address"/>
    <w:basedOn w:val="Normal"/>
    <w:rsid w:val="00FE24AB"/>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FE24AB"/>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rsid w:val="00FE24AB"/>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FE24AB"/>
    <w:rPr>
      <w:rFonts w:ascii="Times New Roman" w:hAnsi="Times New Roman"/>
      <w:i/>
      <w:iCs/>
      <w:lang w:val="en-GB" w:eastAsia="en-GB"/>
    </w:rPr>
  </w:style>
  <w:style w:type="paragraph" w:styleId="HTMLPreformatted">
    <w:name w:val="HTML Preformatted"/>
    <w:basedOn w:val="Normal"/>
    <w:link w:val="HTMLPreformattedChar"/>
    <w:rsid w:val="00FE24AB"/>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rsid w:val="00FE24AB"/>
    <w:rPr>
      <w:rFonts w:ascii="Courier New" w:hAnsi="Courier New" w:cs="Courier New"/>
      <w:lang w:val="en-GB" w:eastAsia="en-GB"/>
    </w:rPr>
  </w:style>
  <w:style w:type="paragraph" w:styleId="Index3">
    <w:name w:val="index 3"/>
    <w:basedOn w:val="Normal"/>
    <w:next w:val="Normal"/>
    <w:rsid w:val="00FE24AB"/>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FE24AB"/>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FE24AB"/>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FE24AB"/>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FE24AB"/>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FE24AB"/>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FE24AB"/>
    <w:pPr>
      <w:overflowPunct w:val="0"/>
      <w:autoSpaceDE w:val="0"/>
      <w:autoSpaceDN w:val="0"/>
      <w:adjustRightInd w:val="0"/>
      <w:ind w:left="1800" w:hanging="200"/>
      <w:textAlignment w:val="baseline"/>
    </w:pPr>
    <w:rPr>
      <w:lang w:eastAsia="en-GB"/>
    </w:rPr>
  </w:style>
  <w:style w:type="paragraph" w:styleId="IndexHeading">
    <w:name w:val="index heading"/>
    <w:basedOn w:val="Normal"/>
    <w:next w:val="Index1"/>
    <w:rsid w:val="00FE24AB"/>
    <w:pPr>
      <w:overflowPunct w:val="0"/>
      <w:autoSpaceDE w:val="0"/>
      <w:autoSpaceDN w:val="0"/>
      <w:adjustRightInd w:val="0"/>
      <w:textAlignment w:val="baseline"/>
    </w:pPr>
    <w:rPr>
      <w:rFonts w:ascii="Calibri Light" w:hAnsi="Calibri Light"/>
      <w:b/>
      <w:bCs/>
      <w:lang w:eastAsia="en-GB"/>
    </w:rPr>
  </w:style>
  <w:style w:type="paragraph" w:styleId="IntenseQuote">
    <w:name w:val="Intense Quote"/>
    <w:basedOn w:val="Normal"/>
    <w:next w:val="Normal"/>
    <w:link w:val="IntenseQuoteChar"/>
    <w:uiPriority w:val="30"/>
    <w:qFormat/>
    <w:rsid w:val="00FE24AB"/>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FE24AB"/>
    <w:rPr>
      <w:rFonts w:ascii="Times New Roman" w:hAnsi="Times New Roman"/>
      <w:i/>
      <w:iCs/>
      <w:color w:val="4472C4"/>
      <w:lang w:val="en-GB" w:eastAsia="en-GB"/>
    </w:rPr>
  </w:style>
  <w:style w:type="paragraph" w:styleId="ListContinue">
    <w:name w:val="List Continue"/>
    <w:basedOn w:val="Normal"/>
    <w:rsid w:val="00FE24AB"/>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FE24AB"/>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FE24AB"/>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FE24AB"/>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FE24AB"/>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FE24AB"/>
    <w:pPr>
      <w:numPr>
        <w:numId w:val="12"/>
      </w:numPr>
      <w:overflowPunct w:val="0"/>
      <w:autoSpaceDE w:val="0"/>
      <w:autoSpaceDN w:val="0"/>
      <w:adjustRightInd w:val="0"/>
      <w:contextualSpacing/>
      <w:textAlignment w:val="baseline"/>
    </w:pPr>
    <w:rPr>
      <w:lang w:eastAsia="en-GB"/>
    </w:rPr>
  </w:style>
  <w:style w:type="paragraph" w:styleId="ListNumber4">
    <w:name w:val="List Number 4"/>
    <w:basedOn w:val="Normal"/>
    <w:rsid w:val="00FE24AB"/>
    <w:pPr>
      <w:numPr>
        <w:numId w:val="13"/>
      </w:numPr>
      <w:overflowPunct w:val="0"/>
      <w:autoSpaceDE w:val="0"/>
      <w:autoSpaceDN w:val="0"/>
      <w:adjustRightInd w:val="0"/>
      <w:contextualSpacing/>
      <w:textAlignment w:val="baseline"/>
    </w:pPr>
    <w:rPr>
      <w:lang w:eastAsia="en-GB"/>
    </w:rPr>
  </w:style>
  <w:style w:type="paragraph" w:styleId="ListNumber5">
    <w:name w:val="List Number 5"/>
    <w:basedOn w:val="Normal"/>
    <w:rsid w:val="00FE24AB"/>
    <w:pPr>
      <w:numPr>
        <w:numId w:val="14"/>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FE24AB"/>
    <w:pPr>
      <w:overflowPunct w:val="0"/>
      <w:autoSpaceDE w:val="0"/>
      <w:autoSpaceDN w:val="0"/>
      <w:adjustRightInd w:val="0"/>
      <w:ind w:left="720"/>
      <w:textAlignment w:val="baseline"/>
    </w:pPr>
    <w:rPr>
      <w:lang w:eastAsia="en-GB"/>
    </w:rPr>
  </w:style>
  <w:style w:type="paragraph" w:styleId="MacroText">
    <w:name w:val="macro"/>
    <w:link w:val="MacroTextChar"/>
    <w:rsid w:val="00FE24A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FE24AB"/>
    <w:rPr>
      <w:rFonts w:ascii="Courier New" w:hAnsi="Courier New" w:cs="Courier New"/>
      <w:lang w:val="en-GB" w:eastAsia="en-GB"/>
    </w:rPr>
  </w:style>
  <w:style w:type="paragraph" w:styleId="MessageHeader">
    <w:name w:val="Message Header"/>
    <w:basedOn w:val="Normal"/>
    <w:link w:val="MessageHeaderChar"/>
    <w:rsid w:val="00FE24A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FE24AB"/>
    <w:rPr>
      <w:rFonts w:ascii="Calibri Light" w:hAnsi="Calibri Light"/>
      <w:sz w:val="24"/>
      <w:szCs w:val="24"/>
      <w:shd w:val="pct20" w:color="auto" w:fill="auto"/>
      <w:lang w:val="en-GB" w:eastAsia="en-GB"/>
    </w:rPr>
  </w:style>
  <w:style w:type="paragraph" w:styleId="NoSpacing">
    <w:name w:val="No Spacing"/>
    <w:uiPriority w:val="1"/>
    <w:qFormat/>
    <w:rsid w:val="00FE24AB"/>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FE24AB"/>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FE24AB"/>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FE24AB"/>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FE24AB"/>
    <w:rPr>
      <w:rFonts w:ascii="Times New Roman" w:hAnsi="Times New Roman"/>
      <w:lang w:val="en-GB" w:eastAsia="en-GB"/>
    </w:rPr>
  </w:style>
  <w:style w:type="paragraph" w:styleId="PlainText">
    <w:name w:val="Plain Text"/>
    <w:basedOn w:val="Normal"/>
    <w:link w:val="PlainTextChar"/>
    <w:rsid w:val="00FE24AB"/>
    <w:pPr>
      <w:overflowPunct w:val="0"/>
      <w:autoSpaceDE w:val="0"/>
      <w:autoSpaceDN w:val="0"/>
      <w:adjustRightInd w:val="0"/>
      <w:textAlignment w:val="baseline"/>
    </w:pPr>
    <w:rPr>
      <w:rFonts w:ascii="Courier New" w:hAnsi="Courier New" w:cs="Courier New"/>
      <w:lang w:eastAsia="en-GB"/>
    </w:rPr>
  </w:style>
  <w:style w:type="character" w:customStyle="1" w:styleId="PlainTextChar">
    <w:name w:val="Plain Text Char"/>
    <w:basedOn w:val="DefaultParagraphFont"/>
    <w:link w:val="PlainText"/>
    <w:rsid w:val="00FE24AB"/>
    <w:rPr>
      <w:rFonts w:ascii="Courier New" w:hAnsi="Courier New" w:cs="Courier New"/>
      <w:lang w:val="en-GB" w:eastAsia="en-GB"/>
    </w:rPr>
  </w:style>
  <w:style w:type="paragraph" w:styleId="Quote">
    <w:name w:val="Quote"/>
    <w:basedOn w:val="Normal"/>
    <w:next w:val="Normal"/>
    <w:link w:val="QuoteChar"/>
    <w:uiPriority w:val="29"/>
    <w:qFormat/>
    <w:rsid w:val="00FE24AB"/>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FE24AB"/>
    <w:rPr>
      <w:rFonts w:ascii="Times New Roman" w:hAnsi="Times New Roman"/>
      <w:i/>
      <w:iCs/>
      <w:color w:val="404040"/>
      <w:lang w:val="en-GB" w:eastAsia="en-GB"/>
    </w:rPr>
  </w:style>
  <w:style w:type="paragraph" w:styleId="Salutation">
    <w:name w:val="Salutation"/>
    <w:basedOn w:val="Normal"/>
    <w:next w:val="Normal"/>
    <w:link w:val="SalutationChar"/>
    <w:rsid w:val="00FE24AB"/>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FE24AB"/>
    <w:rPr>
      <w:rFonts w:ascii="Times New Roman" w:hAnsi="Times New Roman"/>
      <w:lang w:val="en-GB" w:eastAsia="en-GB"/>
    </w:rPr>
  </w:style>
  <w:style w:type="paragraph" w:styleId="Signature">
    <w:name w:val="Signature"/>
    <w:basedOn w:val="Normal"/>
    <w:link w:val="SignatureChar"/>
    <w:rsid w:val="00FE24AB"/>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FE24AB"/>
    <w:rPr>
      <w:rFonts w:ascii="Times New Roman" w:hAnsi="Times New Roman"/>
      <w:lang w:val="en-GB" w:eastAsia="en-GB"/>
    </w:rPr>
  </w:style>
  <w:style w:type="paragraph" w:styleId="Subtitle">
    <w:name w:val="Subtitle"/>
    <w:basedOn w:val="Normal"/>
    <w:next w:val="Normal"/>
    <w:link w:val="SubtitleChar"/>
    <w:qFormat/>
    <w:rsid w:val="00FE24AB"/>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FE24AB"/>
    <w:rPr>
      <w:rFonts w:ascii="Calibri Light" w:hAnsi="Calibri Light"/>
      <w:sz w:val="24"/>
      <w:szCs w:val="24"/>
      <w:lang w:val="en-GB" w:eastAsia="en-GB"/>
    </w:rPr>
  </w:style>
  <w:style w:type="paragraph" w:styleId="TableofAuthorities">
    <w:name w:val="table of authorities"/>
    <w:basedOn w:val="Normal"/>
    <w:next w:val="Normal"/>
    <w:rsid w:val="00FE24AB"/>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rsid w:val="00FE24AB"/>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FE24AB"/>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FE24AB"/>
    <w:rPr>
      <w:rFonts w:ascii="Calibri Light" w:hAnsi="Calibri Light"/>
      <w:b/>
      <w:bCs/>
      <w:kern w:val="28"/>
      <w:sz w:val="32"/>
      <w:szCs w:val="32"/>
      <w:lang w:val="en-GB" w:eastAsia="en-GB"/>
    </w:rPr>
  </w:style>
  <w:style w:type="paragraph" w:styleId="TOAHeading">
    <w:name w:val="toa heading"/>
    <w:basedOn w:val="Normal"/>
    <w:next w:val="Normal"/>
    <w:rsid w:val="00FE24AB"/>
    <w:pPr>
      <w:overflowPunct w:val="0"/>
      <w:autoSpaceDE w:val="0"/>
      <w:autoSpaceDN w:val="0"/>
      <w:adjustRightInd w:val="0"/>
      <w:spacing w:before="120"/>
      <w:textAlignment w:val="baseline"/>
    </w:pPr>
    <w:rPr>
      <w:rFonts w:ascii="Calibri Light" w:hAnsi="Calibri Light"/>
      <w:b/>
      <w:bCs/>
      <w:sz w:val="24"/>
      <w:szCs w:val="24"/>
      <w:lang w:eastAsia="en-GB"/>
    </w:rPr>
  </w:style>
  <w:style w:type="character" w:customStyle="1" w:styleId="TFCharChar">
    <w:name w:val="TF Char Char"/>
    <w:rsid w:val="00FE24AB"/>
    <w:rPr>
      <w:rFonts w:ascii="Arial" w:hAnsi="Arial"/>
      <w:b/>
      <w:lang w:val="en-GB" w:eastAsia="en-US"/>
    </w:rPr>
  </w:style>
  <w:style w:type="character" w:customStyle="1" w:styleId="B3Char">
    <w:name w:val="B3 Char"/>
    <w:rsid w:val="00FE24AB"/>
    <w:rPr>
      <w:rFonts w:ascii="Times New Roman" w:hAnsi="Times New Roman"/>
      <w:lang w:val="en-GB" w:eastAsia="en-US"/>
    </w:rPr>
  </w:style>
  <w:style w:type="character" w:customStyle="1" w:styleId="B1Char1">
    <w:name w:val="B1 Char1"/>
    <w:rsid w:val="00FE24A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3539560">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08A8D5-A594-4C79-9118-EC245B55E3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TotalTime>
  <Pages>13</Pages>
  <Words>4737</Words>
  <Characters>27007</Characters>
  <Application>Microsoft Office Word</Application>
  <DocSecurity>0</DocSecurity>
  <Lines>225</Lines>
  <Paragraphs>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31681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Google_SangMin</cp:lastModifiedBy>
  <cp:revision>14</cp:revision>
  <cp:lastPrinted>1900-01-01T00:00:00Z</cp:lastPrinted>
  <dcterms:created xsi:type="dcterms:W3CDTF">2023-01-09T13:03:00Z</dcterms:created>
  <dcterms:modified xsi:type="dcterms:W3CDTF">2023-11-06T07:42:00Z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