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E2EC7F"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9D7DD4" w:rsidRPr="00D27B9A">
        <w:rPr>
          <w:b/>
          <w:sz w:val="24"/>
        </w:rPr>
        <w:t>3</w:t>
      </w:r>
      <w:r w:rsidRPr="00D27B9A">
        <w:rPr>
          <w:b/>
          <w:i/>
          <w:sz w:val="28"/>
        </w:rPr>
        <w:tab/>
      </w:r>
      <w:r w:rsidRPr="00D27B9A">
        <w:rPr>
          <w:b/>
          <w:sz w:val="24"/>
        </w:rPr>
        <w:t>C1-2</w:t>
      </w:r>
      <w:r w:rsidR="00453F3E" w:rsidRPr="00D27B9A">
        <w:rPr>
          <w:b/>
          <w:sz w:val="24"/>
        </w:rPr>
        <w:t>3</w:t>
      </w:r>
      <w:r w:rsidR="00E058EE">
        <w:rPr>
          <w:b/>
          <w:sz w:val="24"/>
        </w:rPr>
        <w:t>5531</w:t>
      </w:r>
    </w:p>
    <w:p w14:paraId="11CE4E38" w14:textId="1E8482E2" w:rsidR="009D7DD4" w:rsidRPr="00D27B9A" w:rsidRDefault="009D7DD4" w:rsidP="009D7DD4">
      <w:pPr>
        <w:pStyle w:val="CRCoverPage"/>
        <w:outlineLvl w:val="0"/>
        <w:rPr>
          <w:b/>
          <w:sz w:val="24"/>
        </w:rPr>
      </w:pPr>
      <w:r w:rsidRPr="00D27B9A">
        <w:rPr>
          <w:b/>
          <w:sz w:val="24"/>
        </w:rPr>
        <w:t>Goteb</w:t>
      </w:r>
      <w:r w:rsidR="001710B6" w:rsidRPr="00D27B9A">
        <w:rPr>
          <w:b/>
          <w:sz w:val="24"/>
        </w:rPr>
        <w:t>o</w:t>
      </w:r>
      <w:r w:rsidRPr="00D27B9A">
        <w:rPr>
          <w:b/>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21E65EB6" w:rsidR="001E41F3" w:rsidRPr="00D27B9A" w:rsidRDefault="003829FA" w:rsidP="00E13F3D">
            <w:pPr>
              <w:pStyle w:val="CRCoverPage"/>
              <w:spacing w:after="0"/>
              <w:jc w:val="right"/>
              <w:rPr>
                <w:b/>
                <w:sz w:val="28"/>
              </w:rPr>
            </w:pPr>
            <w:fldSimple w:instr=" DOCPROPERTY  Spec#  \* MERGEFORMAT ">
              <w:r w:rsidR="00F80CC1">
                <w:rPr>
                  <w:b/>
                  <w:sz w:val="28"/>
                </w:rPr>
                <w:t>24.501</w:t>
              </w:r>
            </w:fldSimple>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33BA4BAF" w:rsidR="001E41F3" w:rsidRPr="00D27B9A" w:rsidRDefault="00E058EE" w:rsidP="00547111">
            <w:pPr>
              <w:pStyle w:val="CRCoverPage"/>
              <w:spacing w:after="0"/>
            </w:pPr>
            <w:r>
              <w:rPr>
                <w:b/>
                <w:sz w:val="28"/>
              </w:rPr>
              <w:t>5591</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085D9086" w:rsidR="001E41F3" w:rsidRPr="00D27B9A" w:rsidRDefault="003829FA" w:rsidP="00E13F3D">
            <w:pPr>
              <w:pStyle w:val="CRCoverPage"/>
              <w:spacing w:after="0"/>
              <w:jc w:val="center"/>
              <w:rPr>
                <w:b/>
              </w:rPr>
            </w:pPr>
            <w:fldSimple w:instr=" DOCPROPERTY  Revision  \* MERGEFORMAT ">
              <w:r w:rsidR="00F80CC1">
                <w:rPr>
                  <w:b/>
                  <w:sz w:val="28"/>
                </w:rPr>
                <w:t>-</w:t>
              </w:r>
            </w:fldSimple>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16E01EB9" w:rsidR="001E41F3" w:rsidRPr="00D27B9A" w:rsidRDefault="003829FA">
            <w:pPr>
              <w:pStyle w:val="CRCoverPage"/>
              <w:spacing w:after="0"/>
              <w:jc w:val="center"/>
              <w:rPr>
                <w:sz w:val="28"/>
              </w:rPr>
            </w:pPr>
            <w:fldSimple w:instr=" DOCPROPERTY  Version  \* MERGEFORMAT ">
              <w:r w:rsidR="00F80CC1">
                <w:rPr>
                  <w:b/>
                  <w:sz w:val="28"/>
                </w:rPr>
                <w:t>18.3.1</w:t>
              </w:r>
            </w:fldSimple>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3"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4"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54BFE6" w:rsidR="00F25D98" w:rsidRPr="00D27B9A" w:rsidRDefault="00F80CC1"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7B9A" w:rsidRDefault="00F25D98" w:rsidP="001E41F3">
            <w:pPr>
              <w:pStyle w:val="CRCoverPage"/>
              <w:spacing w:after="0"/>
              <w:jc w:val="center"/>
              <w:rPr>
                <w:b/>
                <w:bCs/>
                <w:caps/>
              </w:rPr>
            </w:pPr>
          </w:p>
        </w:tc>
      </w:tr>
    </w:tbl>
    <w:p w14:paraId="69DCC391" w14:textId="77777777" w:rsidR="001E41F3" w:rsidRPr="00D27B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7B9A" w14:paraId="31618834" w14:textId="77777777" w:rsidTr="00547111">
        <w:tc>
          <w:tcPr>
            <w:tcW w:w="9640"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547111">
        <w:tc>
          <w:tcPr>
            <w:tcW w:w="1843"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797" w:type="dxa"/>
            <w:gridSpan w:val="10"/>
            <w:tcBorders>
              <w:top w:val="single" w:sz="4" w:space="0" w:color="auto"/>
              <w:right w:val="single" w:sz="4" w:space="0" w:color="auto"/>
            </w:tcBorders>
            <w:shd w:val="pct30" w:color="FFFF00" w:fill="auto"/>
          </w:tcPr>
          <w:p w14:paraId="3D393EEE" w14:textId="4B574D7E" w:rsidR="001E41F3" w:rsidRPr="00D27B9A" w:rsidRDefault="00F80CC1">
            <w:pPr>
              <w:pStyle w:val="CRCoverPage"/>
              <w:spacing w:after="0"/>
              <w:ind w:left="100"/>
            </w:pPr>
            <w:r>
              <w:t>Clarification in the "Delete existing EPS bearer" operation</w:t>
            </w:r>
          </w:p>
        </w:tc>
      </w:tr>
      <w:tr w:rsidR="001E41F3" w:rsidRPr="00D27B9A" w14:paraId="05C08479" w14:textId="77777777" w:rsidTr="00547111">
        <w:tc>
          <w:tcPr>
            <w:tcW w:w="1843"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547111">
        <w:tc>
          <w:tcPr>
            <w:tcW w:w="1843"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797"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547111">
        <w:tc>
          <w:tcPr>
            <w:tcW w:w="1843"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797" w:type="dxa"/>
            <w:gridSpan w:val="10"/>
            <w:tcBorders>
              <w:right w:val="single" w:sz="4" w:space="0" w:color="auto"/>
            </w:tcBorders>
            <w:shd w:val="pct30" w:color="FFFF00" w:fill="auto"/>
          </w:tcPr>
          <w:p w14:paraId="17FF8B7B" w14:textId="4B319F85" w:rsidR="001E41F3" w:rsidRPr="00D27B9A" w:rsidRDefault="003829FA" w:rsidP="00547111">
            <w:pPr>
              <w:pStyle w:val="CRCoverPage"/>
              <w:spacing w:after="0"/>
              <w:ind w:left="100"/>
            </w:pPr>
            <w:fldSimple w:instr=" DOCPROPERTY  SourceIfTsg  \* MERGEFORMAT ">
              <w:r w:rsidR="00D27B9A" w:rsidRPr="00D27B9A">
                <w:t>C1</w:t>
              </w:r>
            </w:fldSimple>
            <w:r w:rsidR="00D27B9A" w:rsidRPr="00D27B9A">
              <w:t xml:space="preserve"> </w:t>
            </w:r>
          </w:p>
        </w:tc>
      </w:tr>
      <w:tr w:rsidR="001E41F3" w:rsidRPr="00D27B9A" w14:paraId="76303739" w14:textId="77777777" w:rsidTr="00547111">
        <w:tc>
          <w:tcPr>
            <w:tcW w:w="1843"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547111">
        <w:tc>
          <w:tcPr>
            <w:tcW w:w="1843"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6" w:type="dxa"/>
            <w:gridSpan w:val="5"/>
            <w:shd w:val="pct30" w:color="FFFF00" w:fill="auto"/>
          </w:tcPr>
          <w:p w14:paraId="115414A3" w14:textId="702D9216" w:rsidR="001E41F3" w:rsidRPr="00D27B9A" w:rsidRDefault="00F80CC1">
            <w:pPr>
              <w:pStyle w:val="CRCoverPage"/>
              <w:spacing w:after="0"/>
              <w:ind w:left="100"/>
            </w:pPr>
            <w:r>
              <w:t>5GProtoc18</w:t>
            </w:r>
          </w:p>
        </w:tc>
        <w:tc>
          <w:tcPr>
            <w:tcW w:w="567" w:type="dxa"/>
            <w:tcBorders>
              <w:left w:val="nil"/>
            </w:tcBorders>
          </w:tcPr>
          <w:p w14:paraId="61A86BCF" w14:textId="77777777" w:rsidR="001E41F3" w:rsidRPr="00D27B9A" w:rsidRDefault="001E41F3">
            <w:pPr>
              <w:pStyle w:val="CRCoverPage"/>
              <w:spacing w:after="0"/>
              <w:ind w:right="100"/>
            </w:pPr>
          </w:p>
        </w:tc>
        <w:tc>
          <w:tcPr>
            <w:tcW w:w="1417"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7" w:type="dxa"/>
            <w:tcBorders>
              <w:right w:val="single" w:sz="4" w:space="0" w:color="auto"/>
            </w:tcBorders>
            <w:shd w:val="pct30" w:color="FFFF00" w:fill="auto"/>
          </w:tcPr>
          <w:p w14:paraId="56929475" w14:textId="614C3E80" w:rsidR="001E41F3" w:rsidRPr="00D27B9A" w:rsidRDefault="00F80CC1">
            <w:pPr>
              <w:pStyle w:val="CRCoverPage"/>
              <w:spacing w:after="0"/>
              <w:ind w:left="100"/>
            </w:pPr>
            <w:r>
              <w:t>2023-08-01</w:t>
            </w:r>
          </w:p>
        </w:tc>
      </w:tr>
      <w:tr w:rsidR="001E41F3" w:rsidRPr="00D27B9A" w14:paraId="690C7843" w14:textId="77777777" w:rsidTr="00547111">
        <w:tc>
          <w:tcPr>
            <w:tcW w:w="1843"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7" w:type="dxa"/>
            <w:gridSpan w:val="2"/>
          </w:tcPr>
          <w:p w14:paraId="0FBCFC35" w14:textId="77777777" w:rsidR="001E41F3" w:rsidRPr="00D27B9A" w:rsidRDefault="001E41F3">
            <w:pPr>
              <w:pStyle w:val="CRCoverPage"/>
              <w:spacing w:after="0"/>
              <w:rPr>
                <w:sz w:val="8"/>
                <w:szCs w:val="8"/>
              </w:rPr>
            </w:pPr>
          </w:p>
        </w:tc>
        <w:tc>
          <w:tcPr>
            <w:tcW w:w="1417" w:type="dxa"/>
            <w:gridSpan w:val="3"/>
          </w:tcPr>
          <w:p w14:paraId="60243A9E" w14:textId="77777777" w:rsidR="001E41F3" w:rsidRPr="00D27B9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547111">
        <w:trPr>
          <w:cantSplit/>
        </w:trPr>
        <w:tc>
          <w:tcPr>
            <w:tcW w:w="1843"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45343101" w:rsidR="001E41F3" w:rsidRPr="00D27B9A" w:rsidRDefault="003829FA" w:rsidP="00D24991">
            <w:pPr>
              <w:pStyle w:val="CRCoverPage"/>
              <w:spacing w:after="0"/>
              <w:ind w:left="100" w:right="-609"/>
              <w:rPr>
                <w:b/>
              </w:rPr>
            </w:pPr>
            <w:fldSimple w:instr=" DOCPROPERTY  Cat  \* MERGEFORMAT ">
              <w:r w:rsidR="00F80CC1">
                <w:rPr>
                  <w:b/>
                </w:rPr>
                <w:t>F</w:t>
              </w:r>
            </w:fldSimple>
          </w:p>
        </w:tc>
        <w:tc>
          <w:tcPr>
            <w:tcW w:w="3402" w:type="dxa"/>
            <w:gridSpan w:val="5"/>
            <w:tcBorders>
              <w:left w:val="nil"/>
            </w:tcBorders>
          </w:tcPr>
          <w:p w14:paraId="617AE5C6" w14:textId="77777777" w:rsidR="001E41F3" w:rsidRPr="00D27B9A" w:rsidRDefault="001E41F3">
            <w:pPr>
              <w:pStyle w:val="CRCoverPage"/>
              <w:spacing w:after="0"/>
            </w:pPr>
          </w:p>
        </w:tc>
        <w:tc>
          <w:tcPr>
            <w:tcW w:w="1417"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7" w:type="dxa"/>
            <w:tcBorders>
              <w:right w:val="single" w:sz="4" w:space="0" w:color="auto"/>
            </w:tcBorders>
            <w:shd w:val="pct30" w:color="FFFF00" w:fill="auto"/>
          </w:tcPr>
          <w:p w14:paraId="6C870B98" w14:textId="0E2AEC85" w:rsidR="001E41F3" w:rsidRPr="00D27B9A" w:rsidRDefault="00F80CC1">
            <w:pPr>
              <w:pStyle w:val="CRCoverPage"/>
              <w:spacing w:after="0"/>
              <w:ind w:left="100"/>
            </w:pPr>
            <w:r>
              <w:t>Rel-18</w:t>
            </w:r>
          </w:p>
        </w:tc>
      </w:tr>
      <w:tr w:rsidR="001E41F3" w:rsidRPr="00D27B9A" w14:paraId="30122F0C" w14:textId="77777777" w:rsidTr="00547111">
        <w:tc>
          <w:tcPr>
            <w:tcW w:w="1843"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5" w:history="1">
              <w:r w:rsidRPr="00D27B9A">
                <w:rPr>
                  <w:rStyle w:val="Hyperlink"/>
                  <w:sz w:val="18"/>
                </w:rPr>
                <w:t>TR 21.900</w:t>
              </w:r>
            </w:hyperlink>
            <w:r w:rsidRPr="00D27B9A">
              <w:rPr>
                <w:sz w:val="18"/>
              </w:rPr>
              <w:t>.</w:t>
            </w:r>
          </w:p>
        </w:tc>
        <w:tc>
          <w:tcPr>
            <w:tcW w:w="3120"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547111">
        <w:tc>
          <w:tcPr>
            <w:tcW w:w="1843" w:type="dxa"/>
          </w:tcPr>
          <w:p w14:paraId="44A3A604" w14:textId="77777777" w:rsidR="001E41F3" w:rsidRPr="00D27B9A" w:rsidRDefault="001E41F3">
            <w:pPr>
              <w:pStyle w:val="CRCoverPage"/>
              <w:spacing w:after="0"/>
              <w:rPr>
                <w:b/>
                <w:i/>
                <w:sz w:val="8"/>
                <w:szCs w:val="8"/>
              </w:rPr>
            </w:pPr>
          </w:p>
        </w:tc>
        <w:tc>
          <w:tcPr>
            <w:tcW w:w="7797" w:type="dxa"/>
            <w:gridSpan w:val="10"/>
          </w:tcPr>
          <w:p w14:paraId="5524CC4E" w14:textId="77777777" w:rsidR="001E41F3" w:rsidRPr="00D27B9A" w:rsidRDefault="001E41F3">
            <w:pPr>
              <w:pStyle w:val="CRCoverPage"/>
              <w:spacing w:after="0"/>
              <w:rPr>
                <w:sz w:val="8"/>
                <w:szCs w:val="8"/>
              </w:rPr>
            </w:pPr>
          </w:p>
        </w:tc>
      </w:tr>
      <w:tr w:rsidR="001E41F3" w:rsidRPr="00D27B9A" w14:paraId="1256F52C" w14:textId="77777777" w:rsidTr="00547111">
        <w:tc>
          <w:tcPr>
            <w:tcW w:w="2694" w:type="dxa"/>
            <w:gridSpan w:val="2"/>
            <w:tcBorders>
              <w:top w:val="single" w:sz="4" w:space="0" w:color="auto"/>
              <w:left w:val="single" w:sz="4" w:space="0" w:color="auto"/>
            </w:tcBorders>
          </w:tcPr>
          <w:p w14:paraId="52C87DB0" w14:textId="77777777" w:rsidR="001E41F3" w:rsidRPr="00D27B9A" w:rsidRDefault="001E41F3">
            <w:pPr>
              <w:pStyle w:val="CRCoverPage"/>
              <w:tabs>
                <w:tab w:val="right" w:pos="2184"/>
              </w:tabs>
              <w:spacing w:after="0"/>
              <w:rPr>
                <w:b/>
                <w:i/>
              </w:rPr>
            </w:pPr>
            <w:r w:rsidRPr="00D27B9A">
              <w:rPr>
                <w:b/>
                <w:i/>
              </w:rPr>
              <w:t>Reason for change:</w:t>
            </w:r>
          </w:p>
        </w:tc>
        <w:tc>
          <w:tcPr>
            <w:tcW w:w="6946" w:type="dxa"/>
            <w:gridSpan w:val="9"/>
            <w:tcBorders>
              <w:top w:val="single" w:sz="4" w:space="0" w:color="auto"/>
              <w:right w:val="single" w:sz="4" w:space="0" w:color="auto"/>
            </w:tcBorders>
            <w:shd w:val="pct30" w:color="FFFF00" w:fill="auto"/>
          </w:tcPr>
          <w:p w14:paraId="16FD9C7F" w14:textId="4352DB61" w:rsidR="00BA5AAD" w:rsidRDefault="00F80CC1" w:rsidP="00BA5AAD">
            <w:pPr>
              <w:pStyle w:val="CRCoverPage"/>
              <w:ind w:left="100"/>
            </w:pPr>
            <w:r>
              <w:t xml:space="preserve">The UE </w:t>
            </w:r>
            <w:r w:rsidR="00BA5AAD">
              <w:t>behaviour</w:t>
            </w:r>
            <w:r>
              <w:t xml:space="preserve"> upon receiving the </w:t>
            </w:r>
            <w:r w:rsidRPr="00F80CC1">
              <w:t>"Delete existing EPS bearer" operation code in the Mapped EPS bearer contexts IE</w:t>
            </w:r>
            <w:r>
              <w:t xml:space="preserve"> is misleading.</w:t>
            </w:r>
          </w:p>
          <w:p w14:paraId="708AA7DE" w14:textId="30F8DF6E" w:rsidR="00F80CC1" w:rsidRPr="00D27B9A" w:rsidRDefault="00F80CC1" w:rsidP="00BA5AAD">
            <w:pPr>
              <w:pStyle w:val="CRCoverPage"/>
              <w:spacing w:after="0"/>
              <w:ind w:left="100"/>
            </w:pPr>
            <w:r>
              <w:t xml:space="preserve">The TS </w:t>
            </w:r>
            <w:r w:rsidR="00BA5AAD">
              <w:t xml:space="preserve">only </w:t>
            </w:r>
            <w:r>
              <w:t xml:space="preserve">specifies that the UE discards the existing association and does not describe what happens to the mapped EPS bearer context. As a result, </w:t>
            </w:r>
            <w:r w:rsidR="00BA5AAD">
              <w:t>the description unnecessarily implies that the mapped EPS bearer context can be used in a later point of time.</w:t>
            </w:r>
          </w:p>
        </w:tc>
      </w:tr>
      <w:tr w:rsidR="001E41F3" w:rsidRPr="00D27B9A" w14:paraId="4CA74D09" w14:textId="77777777" w:rsidTr="00547111">
        <w:tc>
          <w:tcPr>
            <w:tcW w:w="2694"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21016551" w14:textId="77777777" w:rsidTr="00547111">
        <w:tc>
          <w:tcPr>
            <w:tcW w:w="2694" w:type="dxa"/>
            <w:gridSpan w:val="2"/>
            <w:tcBorders>
              <w:left w:val="single" w:sz="4" w:space="0" w:color="auto"/>
            </w:tcBorders>
          </w:tcPr>
          <w:p w14:paraId="49433147" w14:textId="77777777" w:rsidR="001E41F3" w:rsidRPr="00D27B9A" w:rsidRDefault="001E41F3">
            <w:pPr>
              <w:pStyle w:val="CRCoverPage"/>
              <w:tabs>
                <w:tab w:val="right" w:pos="2184"/>
              </w:tabs>
              <w:spacing w:after="0"/>
              <w:rPr>
                <w:b/>
                <w:i/>
              </w:rPr>
            </w:pPr>
            <w:r w:rsidRPr="00D27B9A">
              <w:rPr>
                <w:b/>
                <w:i/>
              </w:rPr>
              <w:t>Summary of change</w:t>
            </w:r>
            <w:r w:rsidR="0051580D" w:rsidRPr="00D27B9A">
              <w:rPr>
                <w:b/>
                <w:i/>
              </w:rPr>
              <w:t>:</w:t>
            </w:r>
          </w:p>
        </w:tc>
        <w:tc>
          <w:tcPr>
            <w:tcW w:w="6946" w:type="dxa"/>
            <w:gridSpan w:val="9"/>
            <w:tcBorders>
              <w:right w:val="single" w:sz="4" w:space="0" w:color="auto"/>
            </w:tcBorders>
            <w:shd w:val="pct30" w:color="FFFF00" w:fill="auto"/>
          </w:tcPr>
          <w:p w14:paraId="31C656EC" w14:textId="7EE08EAB" w:rsidR="001E41F3" w:rsidRPr="00D27B9A" w:rsidRDefault="00BA5AAD">
            <w:pPr>
              <w:pStyle w:val="CRCoverPage"/>
              <w:spacing w:after="0"/>
              <w:ind w:left="100"/>
            </w:pPr>
            <w:r>
              <w:t xml:space="preserve">The UE </w:t>
            </w:r>
            <w:r w:rsidRPr="00BA5AAD">
              <w:t>delete</w:t>
            </w:r>
            <w:r>
              <w:t>s</w:t>
            </w:r>
            <w:r w:rsidRPr="00BA5AAD">
              <w:t xml:space="preserve"> the corresponding mapped EPS bearer context</w:t>
            </w:r>
            <w:r>
              <w:t xml:space="preserve"> upon receiving the </w:t>
            </w:r>
            <w:r w:rsidRPr="00F80CC1">
              <w:t>"Delete existing EPS bearer" operation code in the Mapped EPS bearer contexts IE</w:t>
            </w:r>
            <w:r>
              <w:t>.</w:t>
            </w:r>
          </w:p>
        </w:tc>
      </w:tr>
      <w:tr w:rsidR="001E41F3" w:rsidRPr="00D27B9A" w14:paraId="1F886379" w14:textId="77777777" w:rsidTr="00547111">
        <w:tc>
          <w:tcPr>
            <w:tcW w:w="2694" w:type="dxa"/>
            <w:gridSpan w:val="2"/>
            <w:tcBorders>
              <w:left w:val="single" w:sz="4" w:space="0" w:color="auto"/>
            </w:tcBorders>
          </w:tcPr>
          <w:p w14:paraId="4D989623"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27B9A" w:rsidRDefault="001E41F3">
            <w:pPr>
              <w:pStyle w:val="CRCoverPage"/>
              <w:spacing w:after="0"/>
              <w:rPr>
                <w:sz w:val="8"/>
                <w:szCs w:val="8"/>
              </w:rPr>
            </w:pPr>
          </w:p>
        </w:tc>
      </w:tr>
      <w:tr w:rsidR="001E41F3" w:rsidRPr="00D27B9A" w14:paraId="678D7BF9" w14:textId="77777777" w:rsidTr="00547111">
        <w:tc>
          <w:tcPr>
            <w:tcW w:w="2694" w:type="dxa"/>
            <w:gridSpan w:val="2"/>
            <w:tcBorders>
              <w:left w:val="single" w:sz="4" w:space="0" w:color="auto"/>
              <w:bottom w:val="single" w:sz="4" w:space="0" w:color="auto"/>
            </w:tcBorders>
          </w:tcPr>
          <w:p w14:paraId="4E5CE1B6" w14:textId="77777777" w:rsidR="001E41F3" w:rsidRPr="00D27B9A" w:rsidRDefault="001E41F3">
            <w:pPr>
              <w:pStyle w:val="CRCoverPage"/>
              <w:tabs>
                <w:tab w:val="right" w:pos="2184"/>
              </w:tabs>
              <w:spacing w:after="0"/>
              <w:rPr>
                <w:b/>
                <w:i/>
              </w:rPr>
            </w:pPr>
            <w:r w:rsidRPr="00D27B9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20641" w:rsidR="001E41F3" w:rsidRPr="00D27B9A" w:rsidRDefault="00BA5AAD">
            <w:pPr>
              <w:pStyle w:val="CRCoverPage"/>
              <w:spacing w:after="0"/>
              <w:ind w:left="100"/>
            </w:pPr>
            <w:r>
              <w:t>Misleading UE behaviour description in the TS</w:t>
            </w:r>
          </w:p>
        </w:tc>
      </w:tr>
      <w:tr w:rsidR="001E41F3" w:rsidRPr="00D27B9A" w14:paraId="034AF533" w14:textId="77777777" w:rsidTr="00547111">
        <w:tc>
          <w:tcPr>
            <w:tcW w:w="2694" w:type="dxa"/>
            <w:gridSpan w:val="2"/>
          </w:tcPr>
          <w:p w14:paraId="39D9EB5B" w14:textId="77777777" w:rsidR="001E41F3" w:rsidRPr="00D27B9A" w:rsidRDefault="001E41F3">
            <w:pPr>
              <w:pStyle w:val="CRCoverPage"/>
              <w:spacing w:after="0"/>
              <w:rPr>
                <w:b/>
                <w:i/>
                <w:sz w:val="8"/>
                <w:szCs w:val="8"/>
              </w:rPr>
            </w:pPr>
          </w:p>
        </w:tc>
        <w:tc>
          <w:tcPr>
            <w:tcW w:w="6946" w:type="dxa"/>
            <w:gridSpan w:val="9"/>
          </w:tcPr>
          <w:p w14:paraId="7826CB1C" w14:textId="77777777" w:rsidR="001E41F3" w:rsidRPr="00D27B9A" w:rsidRDefault="001E41F3">
            <w:pPr>
              <w:pStyle w:val="CRCoverPage"/>
              <w:spacing w:after="0"/>
              <w:rPr>
                <w:sz w:val="8"/>
                <w:szCs w:val="8"/>
              </w:rPr>
            </w:pPr>
          </w:p>
        </w:tc>
      </w:tr>
      <w:tr w:rsidR="001E41F3" w:rsidRPr="00D27B9A" w14:paraId="6A17D7AC" w14:textId="77777777" w:rsidTr="00547111">
        <w:tc>
          <w:tcPr>
            <w:tcW w:w="2694"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6" w:type="dxa"/>
            <w:gridSpan w:val="9"/>
            <w:tcBorders>
              <w:top w:val="single" w:sz="4" w:space="0" w:color="auto"/>
              <w:right w:val="single" w:sz="4" w:space="0" w:color="auto"/>
            </w:tcBorders>
            <w:shd w:val="pct30" w:color="FFFF00" w:fill="auto"/>
          </w:tcPr>
          <w:p w14:paraId="2E8CC96B" w14:textId="57C4B0E4" w:rsidR="001E41F3" w:rsidRPr="00D27B9A" w:rsidRDefault="00BA5AAD">
            <w:pPr>
              <w:pStyle w:val="CRCoverPage"/>
              <w:spacing w:after="0"/>
              <w:ind w:left="100"/>
            </w:pPr>
            <w:r>
              <w:t>6.3.2.3</w:t>
            </w:r>
          </w:p>
        </w:tc>
      </w:tr>
      <w:tr w:rsidR="001E41F3" w:rsidRPr="00D27B9A" w14:paraId="56E1E6C3" w14:textId="77777777" w:rsidTr="00547111">
        <w:tc>
          <w:tcPr>
            <w:tcW w:w="2694"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547111">
        <w:tc>
          <w:tcPr>
            <w:tcW w:w="2694"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7" w:type="dxa"/>
            <w:gridSpan w:val="4"/>
          </w:tcPr>
          <w:p w14:paraId="304CCBCB" w14:textId="77777777" w:rsidR="001E41F3" w:rsidRPr="00D27B9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547111">
        <w:tc>
          <w:tcPr>
            <w:tcW w:w="2694"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2E3C0" w:rsidR="001E41F3" w:rsidRPr="00D27B9A" w:rsidRDefault="00D520E2">
            <w:pPr>
              <w:pStyle w:val="CRCoverPage"/>
              <w:spacing w:after="0"/>
              <w:jc w:val="center"/>
              <w:rPr>
                <w:b/>
                <w:caps/>
              </w:rPr>
            </w:pPr>
            <w:r>
              <w:rPr>
                <w:b/>
                <w:caps/>
              </w:rPr>
              <w:t>x</w:t>
            </w:r>
          </w:p>
        </w:tc>
        <w:tc>
          <w:tcPr>
            <w:tcW w:w="2977"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1"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547111">
        <w:tc>
          <w:tcPr>
            <w:tcW w:w="2694"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8164A" w:rsidR="001E41F3" w:rsidRPr="00D27B9A" w:rsidRDefault="00D520E2">
            <w:pPr>
              <w:pStyle w:val="CRCoverPage"/>
              <w:spacing w:after="0"/>
              <w:jc w:val="center"/>
              <w:rPr>
                <w:b/>
                <w:caps/>
              </w:rPr>
            </w:pPr>
            <w:r>
              <w:rPr>
                <w:b/>
                <w:caps/>
              </w:rPr>
              <w:t>x</w:t>
            </w:r>
          </w:p>
        </w:tc>
        <w:tc>
          <w:tcPr>
            <w:tcW w:w="2977" w:type="dxa"/>
            <w:gridSpan w:val="4"/>
          </w:tcPr>
          <w:p w14:paraId="1A4306D9" w14:textId="77777777" w:rsidR="001E41F3" w:rsidRPr="00D27B9A" w:rsidRDefault="001E41F3">
            <w:pPr>
              <w:pStyle w:val="CRCoverPage"/>
              <w:spacing w:after="0"/>
            </w:pPr>
            <w:r w:rsidRPr="00D27B9A">
              <w:t xml:space="preserve"> Test specifications</w:t>
            </w:r>
          </w:p>
        </w:tc>
        <w:tc>
          <w:tcPr>
            <w:tcW w:w="3401"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547111">
        <w:tc>
          <w:tcPr>
            <w:tcW w:w="2694"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t xml:space="preserve">(show </w:t>
            </w:r>
            <w:r w:rsidR="00592D74" w:rsidRPr="00D27B9A">
              <w:rPr>
                <w:b/>
                <w:i/>
              </w:rPr>
              <w:t xml:space="preserve">related </w:t>
            </w:r>
            <w:r w:rsidRPr="00D27B9A">
              <w:rPr>
                <w:b/>
                <w:i/>
              </w:rPr>
              <w:t>CR</w:t>
            </w:r>
            <w:r w:rsidR="00592D74" w:rsidRPr="00D27B9A">
              <w:rPr>
                <w:b/>
                <w:i/>
              </w:rPr>
              <w:t>s</w:t>
            </w:r>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BF10B" w:rsidR="001E41F3" w:rsidRPr="00D27B9A" w:rsidRDefault="00D520E2">
            <w:pPr>
              <w:pStyle w:val="CRCoverPage"/>
              <w:spacing w:after="0"/>
              <w:jc w:val="center"/>
              <w:rPr>
                <w:b/>
                <w:caps/>
              </w:rPr>
            </w:pPr>
            <w:r>
              <w:rPr>
                <w:b/>
                <w:caps/>
              </w:rPr>
              <w:t>x</w:t>
            </w:r>
          </w:p>
        </w:tc>
        <w:tc>
          <w:tcPr>
            <w:tcW w:w="2977" w:type="dxa"/>
            <w:gridSpan w:val="4"/>
          </w:tcPr>
          <w:p w14:paraId="1B4FF921" w14:textId="77777777" w:rsidR="001E41F3" w:rsidRPr="00D27B9A" w:rsidRDefault="001E41F3">
            <w:pPr>
              <w:pStyle w:val="CRCoverPage"/>
              <w:spacing w:after="0"/>
            </w:pPr>
            <w:r w:rsidRPr="00D27B9A">
              <w:t xml:space="preserve"> O&amp;M Specifications</w:t>
            </w:r>
          </w:p>
        </w:tc>
        <w:tc>
          <w:tcPr>
            <w:tcW w:w="3401"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8863B9">
        <w:tc>
          <w:tcPr>
            <w:tcW w:w="2694"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8863B9">
        <w:tc>
          <w:tcPr>
            <w:tcW w:w="2694"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8863B9">
        <w:tc>
          <w:tcPr>
            <w:tcW w:w="2694"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6"/>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24D96A8" w14:textId="77777777" w:rsidR="00F80CC1" w:rsidRPr="007F2770" w:rsidRDefault="00F80CC1" w:rsidP="00F80CC1">
      <w:pPr>
        <w:pStyle w:val="Heading4"/>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31396243"/>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
      <w:bookmarkEnd w:id="2"/>
      <w:bookmarkEnd w:id="3"/>
      <w:bookmarkEnd w:id="4"/>
      <w:bookmarkEnd w:id="5"/>
      <w:bookmarkEnd w:id="6"/>
      <w:bookmarkEnd w:id="7"/>
      <w:bookmarkEnd w:id="8"/>
    </w:p>
    <w:p w14:paraId="45996BFE" w14:textId="77777777" w:rsidR="00F80CC1" w:rsidRPr="007F2770" w:rsidRDefault="00F80CC1" w:rsidP="00F80CC1">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p>
    <w:p w14:paraId="29D0DB9F" w14:textId="77777777" w:rsidR="00F80CC1" w:rsidRPr="007F2770" w:rsidRDefault="00F80CC1" w:rsidP="00F80CC1">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 xml:space="preserve">T3584, if it is running for the same [no S-NSSAI, no DNN] combination provided by the UE.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p>
    <w:p w14:paraId="4C862F43" w14:textId="77777777" w:rsidR="00F80CC1" w:rsidRPr="007F2770" w:rsidRDefault="00F80CC1" w:rsidP="00F80CC1">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52D008A3" w14:textId="77777777" w:rsidR="00F80CC1" w:rsidRPr="007F2770" w:rsidRDefault="00F80CC1" w:rsidP="00F80CC1">
      <w:pPr>
        <w:pStyle w:val="B1"/>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11E83341" w14:textId="77777777" w:rsidR="00F80CC1" w:rsidRPr="007F2770" w:rsidRDefault="00F80CC1" w:rsidP="00F80CC1">
      <w:pPr>
        <w:pStyle w:val="B1"/>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1402F685" w14:textId="77777777" w:rsidR="00F80CC1" w:rsidRPr="007F2770" w:rsidRDefault="00F80CC1" w:rsidP="00F80CC1">
      <w:pPr>
        <w:pStyle w:val="B1"/>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50B7FEBE" w14:textId="77777777" w:rsidR="00F80CC1" w:rsidRPr="007F2770" w:rsidRDefault="00F80CC1" w:rsidP="00F80CC1">
      <w:pPr>
        <w:pStyle w:val="B1"/>
        <w:rPr>
          <w:lang w:eastAsia="zh-TW"/>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3DB4A23B" w14:textId="77777777" w:rsidR="00F80CC1" w:rsidRPr="007F2770" w:rsidRDefault="00F80CC1" w:rsidP="00F80CC1">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5C077CA" w14:textId="77777777" w:rsidR="00F80CC1" w:rsidRPr="007F2770" w:rsidRDefault="00F80CC1" w:rsidP="00F80CC1">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3C06FBA" w14:textId="77777777" w:rsidR="00F80CC1" w:rsidRPr="007F2770" w:rsidRDefault="00F80CC1" w:rsidP="00F80CC1">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88B0944" w14:textId="77777777" w:rsidR="00F80CC1" w:rsidRPr="007F2770" w:rsidRDefault="00F80CC1" w:rsidP="00F80CC1">
      <w:r w:rsidRPr="007F2770">
        <w:t>If the PDU SESSION MODIFICATION COMMAND message includes the Authorized QoS rules IE, the UE shall process the QoS rules sequentially starting with the first QoS rule.</w:t>
      </w:r>
    </w:p>
    <w:p w14:paraId="28EF2F40" w14:textId="77777777" w:rsidR="00F80CC1" w:rsidRPr="007F2770" w:rsidRDefault="00F80CC1" w:rsidP="00F80CC1">
      <w:r w:rsidRPr="007F2770">
        <w:t>If the PDU SESSION MODIFICATION COMMAND message includes the Mapped EPS bearer contexts IE, the UE shall process the mapped EPS bearer contexts sequentially starting with the first mapped EPS bearer context.</w:t>
      </w:r>
    </w:p>
    <w:p w14:paraId="7AF470E7" w14:textId="77777777" w:rsidR="00F80CC1" w:rsidRPr="007F2770" w:rsidRDefault="00F80CC1" w:rsidP="00F80CC1">
      <w:r w:rsidRPr="007F2770">
        <w:t>If the PDU SESSION MODIFICATION COMMAND message includes the Authorized QoS flow descriptions IE, the UE shall process the QoS flow descriptions sequentially starting with the first QoS flow description.</w:t>
      </w:r>
    </w:p>
    <w:p w14:paraId="0E9C5923" w14:textId="77777777" w:rsidR="00F80CC1" w:rsidRPr="007F2770" w:rsidRDefault="00F80CC1" w:rsidP="00F80CC1">
      <w:r w:rsidRPr="007F2770">
        <w:lastRenderedPageBreak/>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1F145A13" w14:textId="77777777" w:rsidR="00F80CC1" w:rsidRPr="007F2770" w:rsidRDefault="00F80CC1" w:rsidP="00F80CC1">
      <w:r w:rsidRPr="007F2770">
        <w:t>If the PDU SESSION MODIFICATION COMMAND message includes a Mapped EPS bearer contexts IE, the UE shall check each mapped EPS bearer context for different types of errors as follows:</w:t>
      </w:r>
    </w:p>
    <w:p w14:paraId="6AD053E1" w14:textId="77777777" w:rsidR="00F80CC1" w:rsidRPr="007F2770" w:rsidRDefault="00F80CC1" w:rsidP="00F80C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552EDBCB" w14:textId="77777777" w:rsidR="00F80CC1" w:rsidRPr="007F2770" w:rsidRDefault="00F80CC1" w:rsidP="00F80CC1">
      <w:pPr>
        <w:pStyle w:val="B1"/>
      </w:pPr>
      <w:r w:rsidRPr="007F2770">
        <w:t>a)</w:t>
      </w:r>
      <w:r w:rsidRPr="007F2770">
        <w:tab/>
        <w:t>Semantic error in the mapped EPS bearer operation:</w:t>
      </w:r>
    </w:p>
    <w:p w14:paraId="01B2DABC" w14:textId="77777777" w:rsidR="00F80CC1" w:rsidRPr="007F2770" w:rsidRDefault="00F80CC1" w:rsidP="00F80CC1">
      <w:pPr>
        <w:pStyle w:val="B2"/>
      </w:pPr>
      <w:r w:rsidRPr="007F2770">
        <w:t>1)</w:t>
      </w:r>
      <w:r w:rsidRPr="007F2770">
        <w:tab/>
        <w:t>operation code = "Create new EPS bearer" and there is already an existing mapped EPS bearer context with the same EPS bearer identity associated with any PDU session.</w:t>
      </w:r>
    </w:p>
    <w:p w14:paraId="457E058F" w14:textId="77777777" w:rsidR="00F80CC1" w:rsidRPr="007F2770" w:rsidRDefault="00F80CC1" w:rsidP="00F80C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0EA81FB0" w14:textId="77777777" w:rsidR="00F80CC1" w:rsidRPr="007F2770" w:rsidRDefault="00F80CC1" w:rsidP="00F80C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2D45A28" w14:textId="77777777" w:rsidR="00F80CC1" w:rsidRPr="007F2770" w:rsidRDefault="00F80CC1" w:rsidP="00F80CC1">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0793ABB8" w14:textId="77777777" w:rsidR="00F80CC1" w:rsidRPr="007F2770" w:rsidRDefault="00F80CC1" w:rsidP="00F80C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72F56A2" w14:textId="77777777" w:rsidR="00F80CC1" w:rsidRPr="007F2770" w:rsidRDefault="00F80CC1" w:rsidP="00F80CC1">
      <w:pPr>
        <w:pStyle w:val="B1"/>
      </w:pPr>
      <w:r w:rsidRPr="007F2770">
        <w:tab/>
        <w:t>In case 2, the UE shall not diagnose an error, further process the delete request and, if it was processed successfully, consider the mapped EPS bearer context as successfully deleted.</w:t>
      </w:r>
    </w:p>
    <w:p w14:paraId="7E1B65CE" w14:textId="77777777" w:rsidR="00F80CC1" w:rsidRPr="007F2770" w:rsidRDefault="00F80CC1" w:rsidP="00F80CC1">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C1D91AF" w14:textId="77777777" w:rsidR="00F80CC1" w:rsidRPr="007F2770" w:rsidRDefault="00F80CC1" w:rsidP="00F80CC1">
      <w:pPr>
        <w:pStyle w:val="B1"/>
      </w:pPr>
      <w:r w:rsidRPr="007F2770">
        <w:t>b) if the mapped EPS bearer context includes a traffic flow template, the UE shall check the traffic flow template for different types of TFT IE errors as follows:</w:t>
      </w:r>
    </w:p>
    <w:p w14:paraId="156ADE8A" w14:textId="77777777" w:rsidR="00F80CC1" w:rsidRPr="007F2770" w:rsidRDefault="00F80CC1" w:rsidP="00F80CC1">
      <w:pPr>
        <w:pStyle w:val="B2"/>
      </w:pPr>
      <w:r w:rsidRPr="007F2770">
        <w:t>1)</w:t>
      </w:r>
      <w:r w:rsidRPr="007F2770">
        <w:tab/>
        <w:t>Semantic errors in TFT operations:</w:t>
      </w:r>
    </w:p>
    <w:p w14:paraId="3FE80044" w14:textId="77777777" w:rsidR="00F80CC1" w:rsidRPr="007F2770" w:rsidRDefault="00F80CC1" w:rsidP="00F80CC1">
      <w:pPr>
        <w:pStyle w:val="B3"/>
      </w:pPr>
      <w:r w:rsidRPr="007F2770">
        <w:t>i)</w:t>
      </w:r>
      <w:r w:rsidRPr="007F2770">
        <w:tab/>
        <w:t>TFT operation = "Create new TFT" when there is already an existing TFT for the EPS bearer context.</w:t>
      </w:r>
    </w:p>
    <w:p w14:paraId="425F0A05" w14:textId="77777777" w:rsidR="00F80CC1" w:rsidRPr="007F2770" w:rsidRDefault="00F80CC1" w:rsidP="00F80CC1">
      <w:pPr>
        <w:pStyle w:val="B3"/>
      </w:pPr>
      <w:r w:rsidRPr="007F2770">
        <w:t>ii)</w:t>
      </w:r>
      <w:r w:rsidRPr="007F2770">
        <w:tab/>
        <w:t>When the TFT operation is an operation other than "Create a new TFT" and there is no TFT for the EPS bearer context.</w:t>
      </w:r>
    </w:p>
    <w:p w14:paraId="53102913" w14:textId="77777777" w:rsidR="00F80CC1" w:rsidRPr="007F2770" w:rsidRDefault="00F80CC1" w:rsidP="00F80CC1">
      <w:pPr>
        <w:pStyle w:val="B3"/>
      </w:pPr>
      <w:r w:rsidRPr="007F2770">
        <w:t>iii)</w:t>
      </w:r>
      <w:r w:rsidRPr="007F2770">
        <w:tab/>
        <w:t>TFT operation = "Delete packet filters from existing TFT" when it would render the TFT empty.</w:t>
      </w:r>
    </w:p>
    <w:p w14:paraId="2E048DC7" w14:textId="77777777" w:rsidR="00F80CC1" w:rsidRPr="007F2770" w:rsidRDefault="00F80CC1" w:rsidP="00F80CC1">
      <w:pPr>
        <w:pStyle w:val="B3"/>
      </w:pPr>
      <w:r w:rsidRPr="007F2770">
        <w:t>iv)</w:t>
      </w:r>
      <w:r w:rsidRPr="007F2770">
        <w:tab/>
        <w:t>TFT operation = "Delete existing TFT" for a dedicated EPS bearer context.</w:t>
      </w:r>
    </w:p>
    <w:p w14:paraId="7FBFD6E4" w14:textId="77777777" w:rsidR="00F80CC1" w:rsidRPr="007F2770" w:rsidRDefault="00F80CC1" w:rsidP="00F80CC1">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DA3F398" w14:textId="77777777" w:rsidR="00F80CC1" w:rsidRPr="007F2770" w:rsidRDefault="00F80CC1" w:rsidP="00F80CC1">
      <w:pPr>
        <w:pStyle w:val="B2"/>
      </w:pPr>
      <w:r w:rsidRPr="007F2770">
        <w:tab/>
        <w:t>In the other cases the UE shall not diagnose an error and perform the following actions to resolve the inconsistency:</w:t>
      </w:r>
    </w:p>
    <w:p w14:paraId="15C4F759" w14:textId="77777777" w:rsidR="00F80CC1" w:rsidRPr="007F2770" w:rsidRDefault="00F80CC1" w:rsidP="00F80CC1">
      <w:pPr>
        <w:pStyle w:val="B2"/>
      </w:pPr>
      <w:r w:rsidRPr="007F2770">
        <w:tab/>
        <w:t>In case i, the UE shall further process the new activation request to create a new TFT and, if it was processed successfully, delete the old TFT.</w:t>
      </w:r>
    </w:p>
    <w:p w14:paraId="4051BED0" w14:textId="77777777" w:rsidR="00F80CC1" w:rsidRPr="007F2770" w:rsidRDefault="00F80CC1" w:rsidP="00F80CC1">
      <w:pPr>
        <w:pStyle w:val="B2"/>
      </w:pPr>
      <w:r w:rsidRPr="007F2770">
        <w:tab/>
        <w:t>In case ii, the UE shall:</w:t>
      </w:r>
    </w:p>
    <w:p w14:paraId="1B121538" w14:textId="77777777" w:rsidR="00F80CC1" w:rsidRPr="007F2770" w:rsidRDefault="00F80CC1" w:rsidP="00F80CC1">
      <w:pPr>
        <w:pStyle w:val="B3"/>
      </w:pPr>
      <w:r w:rsidRPr="007F2770">
        <w:lastRenderedPageBreak/>
        <w:t>-</w:t>
      </w:r>
      <w:r w:rsidRPr="007F2770">
        <w:tab/>
        <w:t>process the new request and if the TFT operation is "Delete existing TFT" or "Delete packet filters from existing TFT", and if no error according to items 2, 3, and 4 was detected, consider the TFT as successfully deleted;</w:t>
      </w:r>
    </w:p>
    <w:p w14:paraId="1FC4CF27" w14:textId="77777777" w:rsidR="00F80CC1" w:rsidRPr="007F2770" w:rsidRDefault="00F80CC1" w:rsidP="00F80CC1">
      <w:pPr>
        <w:pStyle w:val="B3"/>
      </w:pPr>
      <w:r w:rsidRPr="007F2770">
        <w:t>-</w:t>
      </w:r>
      <w:r w:rsidRPr="007F2770">
        <w:tab/>
        <w:t>process the new request as an activation request, if the TFT operation is "Add packet filters in existing TFT" or "Replace packet filters in existing TFT".</w:t>
      </w:r>
    </w:p>
    <w:p w14:paraId="5C4BBB6C" w14:textId="77777777" w:rsidR="00F80CC1" w:rsidRPr="007F2770" w:rsidRDefault="00F80CC1" w:rsidP="00F80CC1">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061F72C" w14:textId="77777777" w:rsidR="00F80CC1" w:rsidRPr="007F2770" w:rsidRDefault="00F80CC1" w:rsidP="00F80CC1">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9544421" w14:textId="77777777" w:rsidR="00F80CC1" w:rsidRPr="007F2770" w:rsidRDefault="00F80CC1" w:rsidP="00F80CC1">
      <w:pPr>
        <w:pStyle w:val="B2"/>
      </w:pPr>
      <w:r w:rsidRPr="007F2770">
        <w:t>2)</w:t>
      </w:r>
      <w:r w:rsidRPr="007F2770">
        <w:tab/>
        <w:t>Syntactical errors in TFT operations:</w:t>
      </w:r>
    </w:p>
    <w:p w14:paraId="20C6641B" w14:textId="77777777" w:rsidR="00F80CC1" w:rsidRPr="007F2770" w:rsidRDefault="00F80CC1" w:rsidP="00F80CC1">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75FB2989" w14:textId="77777777" w:rsidR="00F80CC1" w:rsidRPr="007F2770" w:rsidRDefault="00F80CC1" w:rsidP="00F80CC1">
      <w:pPr>
        <w:pStyle w:val="B3"/>
      </w:pPr>
      <w:r w:rsidRPr="007F2770">
        <w:t>ii)</w:t>
      </w:r>
      <w:r w:rsidRPr="007F2770">
        <w:tab/>
        <w:t>TFT operation = "Delete existing TFT" or "No TFT operation" with a non-empty packet filter list in the TFT IE.</w:t>
      </w:r>
    </w:p>
    <w:p w14:paraId="3F7562C8" w14:textId="77777777" w:rsidR="00F80CC1" w:rsidRPr="007F2770" w:rsidRDefault="00F80CC1" w:rsidP="00F80CC1">
      <w:pPr>
        <w:pStyle w:val="B3"/>
      </w:pPr>
      <w:r w:rsidRPr="007F2770">
        <w:t>iii)</w:t>
      </w:r>
      <w:r w:rsidRPr="007F2770">
        <w:tab/>
        <w:t>TFT operation = "Replace packet filters in existing TFT" when the packet filter to be replaced does not exist in the original TFT.</w:t>
      </w:r>
    </w:p>
    <w:p w14:paraId="155B6FCC" w14:textId="77777777" w:rsidR="00F80CC1" w:rsidRPr="007F2770" w:rsidRDefault="00F80CC1" w:rsidP="00F80CC1">
      <w:pPr>
        <w:pStyle w:val="B3"/>
      </w:pPr>
      <w:r w:rsidRPr="007F2770">
        <w:t>iv)</w:t>
      </w:r>
      <w:r w:rsidRPr="007F2770">
        <w:tab/>
        <w:t>TFT operation = "Delete packet filters from existing TFT" when the packet filter to be deleted does not exist in the original TFT.</w:t>
      </w:r>
    </w:p>
    <w:p w14:paraId="6FDC901E" w14:textId="77777777" w:rsidR="00F80CC1" w:rsidRPr="007F2770" w:rsidRDefault="00F80CC1" w:rsidP="00F80CC1">
      <w:pPr>
        <w:pStyle w:val="B3"/>
      </w:pPr>
      <w:r w:rsidRPr="007F2770">
        <w:t>v)</w:t>
      </w:r>
      <w:r w:rsidRPr="007F2770">
        <w:tab/>
        <w:t>Void.</w:t>
      </w:r>
    </w:p>
    <w:p w14:paraId="7B91B2C6" w14:textId="77777777" w:rsidR="00F80CC1" w:rsidRPr="007F2770" w:rsidRDefault="00F80CC1" w:rsidP="00F80CC1">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1F845B14" w14:textId="77777777" w:rsidR="00F80CC1" w:rsidRPr="007F2770" w:rsidRDefault="00F80CC1" w:rsidP="00F80CC1">
      <w:pPr>
        <w:pStyle w:val="B2"/>
      </w:pPr>
      <w:r w:rsidRPr="007F2770">
        <w:tab/>
        <w:t>In case iii, the UE shall not diagnose an error, further process the replace request and, if no error according to items 3 and 4 was detected, include the packet filters received to the existing TFT.</w:t>
      </w:r>
    </w:p>
    <w:p w14:paraId="33A6DF90" w14:textId="77777777" w:rsidR="00F80CC1" w:rsidRPr="007F2770" w:rsidRDefault="00F80CC1" w:rsidP="00F80CC1">
      <w:pPr>
        <w:pStyle w:val="B2"/>
      </w:pPr>
      <w:r w:rsidRPr="007F2770">
        <w:tab/>
        <w:t>In case iv, the UE shall not diagnose an error, further process the deletion request and, if no error according to items 3 and 4 was detected, consider the respective packet filter as successfully deleted.</w:t>
      </w:r>
    </w:p>
    <w:p w14:paraId="23DB743A" w14:textId="77777777" w:rsidR="00F80CC1" w:rsidRPr="007F2770" w:rsidRDefault="00F80CC1" w:rsidP="00F80CC1">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3506918A" w14:textId="77777777" w:rsidR="00F80CC1" w:rsidRPr="007F2770" w:rsidRDefault="00F80CC1" w:rsidP="00F80CC1">
      <w:pPr>
        <w:pStyle w:val="B2"/>
      </w:pPr>
      <w:r w:rsidRPr="007F2770">
        <w:t>3)</w:t>
      </w:r>
      <w:r w:rsidRPr="007F2770">
        <w:tab/>
        <w:t>Semantic errors in packet filters:</w:t>
      </w:r>
    </w:p>
    <w:p w14:paraId="580A2503" w14:textId="77777777" w:rsidR="00F80CC1" w:rsidRPr="007F2770" w:rsidRDefault="00F80CC1" w:rsidP="00F80CC1">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83AC1AE" w14:textId="77777777" w:rsidR="00F80CC1" w:rsidRPr="007F2770" w:rsidRDefault="00F80CC1" w:rsidP="00F80CC1">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2124DEAB" w14:textId="77777777" w:rsidR="00F80CC1" w:rsidRPr="007F2770" w:rsidRDefault="00F80CC1" w:rsidP="00F80CC1">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1E7F1147" w14:textId="77777777" w:rsidR="00F80CC1" w:rsidRPr="007F2770" w:rsidRDefault="00F80CC1" w:rsidP="00F80CC1">
      <w:pPr>
        <w:pStyle w:val="B2"/>
      </w:pPr>
      <w:r w:rsidRPr="007F2770">
        <w:t>4)</w:t>
      </w:r>
      <w:r w:rsidRPr="007F2770">
        <w:tab/>
        <w:t>Syntactical errors in packet filters:</w:t>
      </w:r>
    </w:p>
    <w:p w14:paraId="0BC68B64" w14:textId="77777777" w:rsidR="00F80CC1" w:rsidRPr="007F2770" w:rsidRDefault="00F80CC1" w:rsidP="00F80CC1">
      <w:pPr>
        <w:pStyle w:val="B3"/>
      </w:pPr>
      <w:r w:rsidRPr="007F2770">
        <w:lastRenderedPageBreak/>
        <w:t>i)</w:t>
      </w:r>
      <w:r w:rsidRPr="007F2770">
        <w:tab/>
        <w:t>When the TFT operation = "Create new TFT", "Add packet filters to existing TFT", or "Replace packet filters in existing TFT" and two or more packet filters in the resultant TFT would have identical packet filter identifiers.</w:t>
      </w:r>
    </w:p>
    <w:p w14:paraId="5ADE3073" w14:textId="77777777" w:rsidR="00F80CC1" w:rsidRPr="007F2770" w:rsidRDefault="00F80CC1" w:rsidP="00F80CC1">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18F5A3AA" w14:textId="77777777" w:rsidR="00F80CC1" w:rsidRPr="007F2770" w:rsidRDefault="00F80CC1" w:rsidP="00F80CC1">
      <w:pPr>
        <w:pStyle w:val="B3"/>
      </w:pPr>
      <w:r w:rsidRPr="007F2770">
        <w:t>iii)</w:t>
      </w:r>
      <w:r w:rsidRPr="007F2770">
        <w:tab/>
        <w:t>When there are other types of syntactical errors in the coding of packet filters, such as the use of a reserved value for a packet filter component identifier.</w:t>
      </w:r>
    </w:p>
    <w:p w14:paraId="22947C36" w14:textId="77777777" w:rsidR="00F80CC1" w:rsidRPr="007F2770" w:rsidRDefault="00F80CC1" w:rsidP="00F80CC1">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56DFA16" w14:textId="77777777" w:rsidR="00F80CC1" w:rsidRPr="007F2770" w:rsidRDefault="00F80CC1" w:rsidP="00F80CC1">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71FE8FF" w14:textId="77777777" w:rsidR="00F80CC1" w:rsidRPr="007F2770" w:rsidRDefault="00F80CC1" w:rsidP="00F80CC1">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7E3A51A7" w14:textId="77777777" w:rsidR="00F80CC1" w:rsidRPr="007F2770" w:rsidRDefault="00F80CC1" w:rsidP="00F80CC1">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E5B7DC3" w14:textId="42CDCCA5" w:rsidR="00F80CC1" w:rsidRPr="007F2770" w:rsidRDefault="00F80CC1" w:rsidP="00F80CC1">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ins w:id="9" w:author="Nokia_Author" w:date="2023-08-01T21:19:00Z">
        <w:r>
          <w:rPr>
            <w:lang w:eastAsia="zh-CN"/>
          </w:rPr>
          <w:t xml:space="preserve"> and delete the corresponding mapped EPS bearer context</w:t>
        </w:r>
      </w:ins>
      <w:r w:rsidRPr="007F2770">
        <w:rPr>
          <w:lang w:eastAsia="zh-CN"/>
        </w:rPr>
        <w:t>.</w:t>
      </w:r>
    </w:p>
    <w:p w14:paraId="36F472B0" w14:textId="77777777" w:rsidR="00F80CC1" w:rsidRPr="007F2770" w:rsidRDefault="00F80CC1" w:rsidP="00F80CC1">
      <w:r w:rsidRPr="007F2770">
        <w:t>If:</w:t>
      </w:r>
    </w:p>
    <w:p w14:paraId="5AE0A367" w14:textId="77777777" w:rsidR="00F80CC1" w:rsidRPr="007F2770" w:rsidRDefault="00F80CC1" w:rsidP="00F80CC1">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76E97B9C" w14:textId="77777777" w:rsidR="00F80CC1" w:rsidRPr="007F2770" w:rsidRDefault="00F80CC1" w:rsidP="00F80CC1">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637FDAA" w14:textId="77777777" w:rsidR="00F80CC1" w:rsidRPr="007F2770" w:rsidRDefault="00F80CC1" w:rsidP="00F80CC1">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D0B5579" w14:textId="77777777" w:rsidR="00F80CC1" w:rsidRPr="007F2770" w:rsidRDefault="00F80CC1" w:rsidP="00F80CC1">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6DAE065" w14:textId="77777777" w:rsidR="00F80CC1" w:rsidRPr="007F2770" w:rsidRDefault="00F80CC1" w:rsidP="00F80CC1">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5DF4992" w14:textId="77777777" w:rsidR="00F80CC1" w:rsidRPr="007F2770" w:rsidRDefault="00F80CC1" w:rsidP="00F80CC1">
      <w:r w:rsidRPr="007F2770">
        <w:lastRenderedPageBreak/>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42165FCC" w14:textId="77777777" w:rsidR="00F80CC1" w:rsidRPr="007F2770" w:rsidRDefault="00F80CC1" w:rsidP="00F80CC1">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F65F551" w14:textId="77777777" w:rsidR="00F80CC1" w:rsidRPr="007F2770" w:rsidRDefault="00F80CC1" w:rsidP="00F80CC1">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58106F5" w14:textId="77777777" w:rsidR="00F80CC1" w:rsidRPr="007F2770" w:rsidRDefault="00F80CC1" w:rsidP="00F80CC1">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31F4B973" w14:textId="77777777" w:rsidR="00F80CC1" w:rsidRPr="007F2770" w:rsidRDefault="00F80CC1" w:rsidP="00F80CC1">
      <w:pPr>
        <w:pStyle w:val="B1"/>
      </w:pPr>
      <w:r w:rsidRPr="007F2770">
        <w:t>a)</w:t>
      </w:r>
      <w:r w:rsidRPr="007F2770">
        <w:tab/>
        <w:t>if the PDU session is an MA PDU session:</w:t>
      </w:r>
    </w:p>
    <w:p w14:paraId="147B3F74" w14:textId="77777777" w:rsidR="00F80CC1" w:rsidRPr="007F2770" w:rsidRDefault="00F80CC1" w:rsidP="00F80CC1">
      <w:pPr>
        <w:pStyle w:val="B2"/>
      </w:pPr>
      <w:r w:rsidRPr="007F2770">
        <w:t>1)</w:t>
      </w:r>
      <w:r w:rsidRPr="007F2770">
        <w:tab/>
        <w:t>established over both 3GPP access and non-3GPP access, and:</w:t>
      </w:r>
    </w:p>
    <w:p w14:paraId="573E1457" w14:textId="77777777" w:rsidR="00F80CC1" w:rsidRPr="007F2770" w:rsidRDefault="00F80CC1" w:rsidP="00F80CC1">
      <w:pPr>
        <w:pStyle w:val="B3"/>
      </w:pPr>
      <w:r w:rsidRPr="007F2770">
        <w:t>-</w:t>
      </w:r>
      <w:r w:rsidRPr="007F2770">
        <w:tab/>
        <w:t>the UE is registered over both 3GPP access and non-3GPP access in the same PLMN:</w:t>
      </w:r>
    </w:p>
    <w:p w14:paraId="039F2739" w14:textId="77777777" w:rsidR="00F80CC1" w:rsidRPr="007F2770" w:rsidRDefault="00F80CC1" w:rsidP="00F80CC1">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BB0727A" w14:textId="77777777" w:rsidR="00F80CC1" w:rsidRPr="007F2770" w:rsidRDefault="00F80CC1" w:rsidP="00F80CC1">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0B2471B7" w14:textId="77777777" w:rsidR="00F80CC1" w:rsidRPr="007F2770" w:rsidRDefault="00F80CC1" w:rsidP="00F80CC1">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02B2039" w14:textId="77777777" w:rsidR="00F80CC1" w:rsidRPr="007F2770" w:rsidRDefault="00F80CC1" w:rsidP="00F80CC1">
      <w:pPr>
        <w:pStyle w:val="B2"/>
      </w:pPr>
      <w:r w:rsidRPr="007F2770">
        <w:t>2)</w:t>
      </w:r>
      <w:r w:rsidRPr="007F2770">
        <w:tab/>
        <w:t>established over only single access:</w:t>
      </w:r>
    </w:p>
    <w:p w14:paraId="617FDAA9" w14:textId="77777777" w:rsidR="00F80CC1" w:rsidRPr="007F2770" w:rsidRDefault="00F80CC1" w:rsidP="00F80CC1">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00F468D4" w14:textId="77777777" w:rsidR="00F80CC1" w:rsidRPr="007F2770" w:rsidRDefault="00F80CC1" w:rsidP="00F80CC1">
      <w:pPr>
        <w:pStyle w:val="B1"/>
        <w:rPr>
          <w:lang w:eastAsia="zh-TW"/>
        </w:rPr>
      </w:pPr>
      <w:r w:rsidRPr="007F2770">
        <w:t>b)</w:t>
      </w:r>
      <w:r w:rsidRPr="007F2770">
        <w:tab/>
        <w:t>if the PDU session is a single access PDU session</w:t>
      </w:r>
      <w:r w:rsidRPr="007F2770">
        <w:rPr>
          <w:rFonts w:hint="eastAsia"/>
          <w:lang w:eastAsia="zh-TW"/>
        </w:rPr>
        <w:t>:</w:t>
      </w:r>
    </w:p>
    <w:p w14:paraId="3B6641EA" w14:textId="77777777" w:rsidR="00F80CC1" w:rsidRPr="007F2770" w:rsidRDefault="00F80CC1" w:rsidP="00F80CC1">
      <w:pPr>
        <w:pStyle w:val="B2"/>
      </w:pPr>
      <w:r w:rsidRPr="007F2770">
        <w:t>-</w:t>
      </w:r>
      <w:r w:rsidRPr="007F2770">
        <w:tab/>
        <w:t>the UE should re-initiate a UE-requested PDU session establishment procedure as specified in subclause 6.4.1 over the access the PDU session was associated with; and</w:t>
      </w:r>
    </w:p>
    <w:p w14:paraId="5CFB90FD" w14:textId="77777777" w:rsidR="00F80CC1" w:rsidRPr="007F2770" w:rsidRDefault="00F80CC1" w:rsidP="00F80CC1">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39F61D31" w14:textId="77777777" w:rsidR="00F80CC1" w:rsidRPr="007F2770" w:rsidRDefault="00F80CC1" w:rsidP="00F80CC1">
      <w:pPr>
        <w:pStyle w:val="B1"/>
      </w:pPr>
      <w:r w:rsidRPr="007F2770">
        <w:t>a)</w:t>
      </w:r>
      <w:r w:rsidRPr="007F2770">
        <w:tab/>
        <w:t>the PDU session type to the PDU session type associated with the present PDU session;</w:t>
      </w:r>
    </w:p>
    <w:p w14:paraId="31CAAE21" w14:textId="77777777" w:rsidR="00F80CC1" w:rsidRPr="007F2770" w:rsidRDefault="00F80CC1" w:rsidP="00F80CC1">
      <w:pPr>
        <w:pStyle w:val="B1"/>
      </w:pPr>
      <w:r w:rsidRPr="007F2770">
        <w:t>b)</w:t>
      </w:r>
      <w:r w:rsidRPr="007F2770">
        <w:tab/>
        <w:t>the SSC mode to the SSC mode associated with the present PDU session;</w:t>
      </w:r>
    </w:p>
    <w:p w14:paraId="4786ECD9" w14:textId="77777777" w:rsidR="00F80CC1" w:rsidRPr="007F2770" w:rsidRDefault="00F80CC1" w:rsidP="00F80CC1">
      <w:pPr>
        <w:pStyle w:val="B1"/>
      </w:pPr>
      <w:r w:rsidRPr="007F2770">
        <w:t>c)</w:t>
      </w:r>
      <w:r w:rsidRPr="007F2770">
        <w:tab/>
        <w:t>the DNN to the DNN associated with the present PDU session; and</w:t>
      </w:r>
    </w:p>
    <w:p w14:paraId="1E3917E7" w14:textId="77777777" w:rsidR="00F80CC1" w:rsidRPr="007F2770" w:rsidRDefault="00F80CC1" w:rsidP="00F80CC1">
      <w:pPr>
        <w:pStyle w:val="B1"/>
        <w:rPr>
          <w:lang w:val="en-US"/>
        </w:rPr>
      </w:pPr>
      <w:r w:rsidRPr="007F2770">
        <w:t>d)</w:t>
      </w:r>
      <w:r w:rsidRPr="007F2770">
        <w:tab/>
        <w:t xml:space="preserve">the S-NSSAI to 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p>
    <w:p w14:paraId="0F56AEF2" w14:textId="77777777" w:rsidR="00F80CC1" w:rsidRPr="007F2770" w:rsidRDefault="00F80CC1" w:rsidP="00F80CC1">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B822BF8" w14:textId="77777777" w:rsidR="00F80CC1" w:rsidRPr="007F2770" w:rsidRDefault="00F80CC1" w:rsidP="00F80CC1">
      <w:r w:rsidRPr="007F2770">
        <w:t xml:space="preserve">If the UE has indicated support for CIoT 5GS optimizations and receives an additional small data rate control parameters for exception data container in the Extended protocol configuration options IE in the PDU SESSION </w:t>
      </w:r>
      <w:r w:rsidRPr="007F2770">
        <w:lastRenderedPageBreak/>
        <w:t>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BDD8976" w14:textId="77777777" w:rsidR="00F80CC1" w:rsidRPr="007F2770" w:rsidRDefault="00F80CC1" w:rsidP="00F80CC1">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CEF2878" w14:textId="77777777" w:rsidR="00F80CC1" w:rsidRPr="007F2770" w:rsidRDefault="00F80CC1" w:rsidP="00F80CC1">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1DF04AB4" w14:textId="77777777" w:rsidR="00F80CC1" w:rsidRPr="007F2770" w:rsidRDefault="00F80CC1" w:rsidP="00F80CC1">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66E9D54" w14:textId="77777777" w:rsidR="00F80CC1" w:rsidRPr="007F2770" w:rsidRDefault="00F80CC1" w:rsidP="00F80CC1">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C96735B" w14:textId="77777777" w:rsidR="00F80CC1" w:rsidRPr="007F2770" w:rsidRDefault="00F80CC1" w:rsidP="00F80CC1">
      <w:r w:rsidRPr="007F2770">
        <w:t>For a UE which is registered for disaster roaming services and for a PDU session which is not a PDU session for emergency services:</w:t>
      </w:r>
    </w:p>
    <w:p w14:paraId="32D47414" w14:textId="77777777" w:rsidR="00F80CC1" w:rsidRPr="007F2770" w:rsidRDefault="00F80CC1" w:rsidP="00F80CC1">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B75ED39" w14:textId="77777777" w:rsidR="00F80CC1" w:rsidRPr="007F2770" w:rsidRDefault="00F80CC1" w:rsidP="00F80CC1">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61A61E7" w14:textId="77777777" w:rsidR="00F80CC1" w:rsidRPr="007F2770" w:rsidRDefault="00F80CC1" w:rsidP="00F80CC1">
      <w:r w:rsidRPr="007F2770">
        <w:t>If the Always-on PDU session indication IE is included in the PDU SESSION MODIFICATION COMMAND message and:</w:t>
      </w:r>
    </w:p>
    <w:p w14:paraId="0D2A8542" w14:textId="77777777" w:rsidR="00F80CC1" w:rsidRPr="007F2770" w:rsidRDefault="00F80CC1" w:rsidP="00F80CC1">
      <w:pPr>
        <w:pStyle w:val="B1"/>
      </w:pPr>
      <w:r w:rsidRPr="007F2770">
        <w:t>a)</w:t>
      </w:r>
      <w:r w:rsidRPr="007F2770">
        <w:tab/>
        <w:t>the value of the IE is set to "Always-on PDU session required", the UE shall consider the established PDU session as an always-on PDU session; or</w:t>
      </w:r>
    </w:p>
    <w:p w14:paraId="3346DA24" w14:textId="77777777" w:rsidR="00F80CC1" w:rsidRPr="007F2770" w:rsidRDefault="00F80CC1" w:rsidP="00F80CC1">
      <w:pPr>
        <w:pStyle w:val="B1"/>
      </w:pPr>
      <w:r w:rsidRPr="007F2770">
        <w:t>b)</w:t>
      </w:r>
      <w:r w:rsidRPr="007F2770">
        <w:tab/>
        <w:t>the value of the IE is set to "Always-on PDU session not allowed", the UE shall not consider the established PDU session as an always-on PDU session.</w:t>
      </w:r>
    </w:p>
    <w:p w14:paraId="402B7484" w14:textId="77777777" w:rsidR="00F80CC1" w:rsidRPr="007F2770" w:rsidRDefault="00F80CC1" w:rsidP="00F80CC1">
      <w:r w:rsidRPr="007F2770">
        <w:t>If the UE does not receive the Always-on PDU session indication IE in the PDU SESSION MODIFICATION COMMAND message:</w:t>
      </w:r>
    </w:p>
    <w:p w14:paraId="5E21B2D5" w14:textId="77777777" w:rsidR="00F80CC1" w:rsidRPr="007F2770" w:rsidRDefault="00F80CC1" w:rsidP="00F80CC1">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4DD68F23" w14:textId="77777777" w:rsidR="00F80CC1" w:rsidRPr="007F2770" w:rsidRDefault="00F80CC1" w:rsidP="00F80CC1">
      <w:pPr>
        <w:pStyle w:val="B1"/>
      </w:pPr>
      <w:r w:rsidRPr="007F2770">
        <w:lastRenderedPageBreak/>
        <w:t>b)</w:t>
      </w:r>
      <w:r w:rsidRPr="007F2770">
        <w:tab/>
        <w:t>otherwise:</w:t>
      </w:r>
    </w:p>
    <w:p w14:paraId="3B3E11EC" w14:textId="77777777" w:rsidR="00F80CC1" w:rsidRPr="007F2770" w:rsidRDefault="00F80CC1" w:rsidP="00F80CC1">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57426D44" w14:textId="77777777" w:rsidR="00F80CC1" w:rsidRPr="007F2770" w:rsidRDefault="00F80CC1" w:rsidP="00F80CC1">
      <w:pPr>
        <w:pStyle w:val="B2"/>
      </w:pPr>
      <w:r w:rsidRPr="007F2770">
        <w:t>2)</w:t>
      </w:r>
      <w:r w:rsidRPr="007F2770">
        <w:tab/>
        <w:t>otherwise the UE shall not consider the PDU session as an always-on PDU session.</w:t>
      </w:r>
    </w:p>
    <w:p w14:paraId="2A669E13" w14:textId="77777777" w:rsidR="00F80CC1" w:rsidRPr="007F2770" w:rsidRDefault="00F80CC1" w:rsidP="00F80CC1">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DCB069C" w14:textId="77777777" w:rsidR="00F80CC1" w:rsidRPr="007F2770" w:rsidRDefault="00F80CC1" w:rsidP="00F80CC1">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0C961FE" w14:textId="77777777" w:rsidR="00F80CC1" w:rsidRPr="007F2770" w:rsidRDefault="00F80CC1" w:rsidP="00F80CC1">
      <w:pPr>
        <w:rPr>
          <w:lang w:eastAsia="ko-KR"/>
        </w:rPr>
      </w:pPr>
      <w:r w:rsidRPr="007F2770">
        <w:rPr>
          <w:lang w:eastAsia="ko-KR"/>
        </w:rPr>
        <w:t>If the PDU SESSION MODIFICATION COMMAND message includes the Received MBS container IE, for each of the Received MBS informations:</w:t>
      </w:r>
    </w:p>
    <w:p w14:paraId="38C12684" w14:textId="77777777" w:rsidR="00F80CC1" w:rsidRPr="007F2770" w:rsidRDefault="00F80CC1" w:rsidP="00F80CC1">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4EF563D" w14:textId="77777777" w:rsidR="00F80CC1" w:rsidRPr="007F2770" w:rsidRDefault="00F80CC1" w:rsidP="00F80CC1">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4CCC5C85" w14:textId="77777777" w:rsidR="00F80CC1" w:rsidRPr="007F2770" w:rsidRDefault="00F80CC1" w:rsidP="00F80CC1">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5706258B" w14:textId="77777777" w:rsidR="00F80CC1" w:rsidRPr="007F2770" w:rsidRDefault="00F80CC1" w:rsidP="00F80CC1">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1DB2D6C" w14:textId="77777777" w:rsidR="00F80CC1" w:rsidRPr="007F2770" w:rsidRDefault="00F80CC1" w:rsidP="00F80CC1">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706A5F99" w14:textId="77777777" w:rsidR="00F80CC1" w:rsidRPr="007F2770" w:rsidRDefault="00F80CC1" w:rsidP="00F80CC1">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3BE268D8" w14:textId="77777777" w:rsidR="00F80CC1" w:rsidRPr="007F2770" w:rsidRDefault="00F80CC1" w:rsidP="00F80CC1">
      <w:pPr>
        <w:pStyle w:val="B1"/>
      </w:pPr>
      <w:r w:rsidRPr="007F2770">
        <w:t>-</w:t>
      </w:r>
      <w:r w:rsidRPr="007F2770">
        <w:tab/>
        <w:t xml:space="preserve">one or more ECS IPv4 address(es), ECS IPv6 address(es), ECS FQDN(s); </w:t>
      </w:r>
    </w:p>
    <w:p w14:paraId="77DCEE79" w14:textId="77777777" w:rsidR="00F80CC1" w:rsidRPr="007F2770" w:rsidRDefault="00F80CC1" w:rsidP="00F80CC1">
      <w:pPr>
        <w:pStyle w:val="B1"/>
      </w:pPr>
      <w:r w:rsidRPr="007F2770">
        <w:t>-</w:t>
      </w:r>
      <w:r w:rsidRPr="007F2770">
        <w:tab/>
        <w:t>one or more associated ECSP identifier(s);and</w:t>
      </w:r>
    </w:p>
    <w:p w14:paraId="71B58726" w14:textId="77777777" w:rsidR="00F80CC1" w:rsidRPr="007F2770" w:rsidRDefault="00F80CC1" w:rsidP="00F80CC1">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5C0EABEC" w14:textId="77777777" w:rsidR="00F80CC1" w:rsidRPr="007F2770" w:rsidRDefault="00F80CC1" w:rsidP="00F80CC1">
      <w:r w:rsidRPr="007F2770">
        <w:t>in the Extended protocol configuration options IE of the PDU SESSION MODIFICATION COMMAND message, then the UE shall pass them to the upper layers.</w:t>
      </w:r>
    </w:p>
    <w:p w14:paraId="39E664F6" w14:textId="77777777" w:rsidR="00F80CC1" w:rsidRPr="007F2770" w:rsidRDefault="00F80CC1" w:rsidP="00F80CC1">
      <w:r w:rsidRPr="007F2770">
        <w:lastRenderedPageBreak/>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56BBFE3E" w14:textId="77777777" w:rsidR="00F80CC1" w:rsidRPr="007F2770" w:rsidRDefault="00F80CC1" w:rsidP="00F80CC1">
      <w:pPr>
        <w:pStyle w:val="NO"/>
      </w:pPr>
      <w:r w:rsidRPr="007F2770">
        <w:t>NOTE 7:</w:t>
      </w:r>
      <w:r w:rsidRPr="007F2770">
        <w:tab/>
        <w:t>The received DNS server address(es) replace previously provided DNS server address(es), if any.</w:t>
      </w:r>
    </w:p>
    <w:p w14:paraId="0515784E" w14:textId="77777777" w:rsidR="00F80CC1" w:rsidRPr="007F2770" w:rsidRDefault="00F80CC1" w:rsidP="00F80CC1">
      <w:r w:rsidRPr="007F2770">
        <w:t>If the UE supports the EAS rediscovery and receives:</w:t>
      </w:r>
    </w:p>
    <w:p w14:paraId="23B4EB68" w14:textId="77777777" w:rsidR="00F80CC1" w:rsidRPr="007F2770" w:rsidRDefault="00F80CC1" w:rsidP="00F80CC1">
      <w:pPr>
        <w:pStyle w:val="B1"/>
      </w:pPr>
      <w:r w:rsidRPr="007F2770">
        <w:t>a)</w:t>
      </w:r>
      <w:r w:rsidRPr="007F2770">
        <w:tab/>
        <w:t>the EAS rediscovery indication without indicated impact; or</w:t>
      </w:r>
    </w:p>
    <w:p w14:paraId="6EB7A88E" w14:textId="77777777" w:rsidR="00F80CC1" w:rsidRPr="007F2770" w:rsidRDefault="00F80CC1" w:rsidP="00F80CC1">
      <w:pPr>
        <w:pStyle w:val="B1"/>
      </w:pPr>
      <w:r w:rsidRPr="007F2770">
        <w:t>b)</w:t>
      </w:r>
      <w:r w:rsidRPr="007F2770">
        <w:tab/>
        <w:t>the following:</w:t>
      </w:r>
    </w:p>
    <w:p w14:paraId="16CA3D22" w14:textId="77777777" w:rsidR="00F80CC1" w:rsidRPr="007F2770" w:rsidRDefault="00F80CC1" w:rsidP="00F80CC1">
      <w:pPr>
        <w:pStyle w:val="B2"/>
      </w:pPr>
      <w:r w:rsidRPr="007F2770">
        <w:t>1)</w:t>
      </w:r>
      <w:r w:rsidRPr="007F2770">
        <w:tab/>
        <w:t>one or more EAS rediscovery indication(s) with impacted EAS IPv4 address range, if supported by the UE;</w:t>
      </w:r>
    </w:p>
    <w:p w14:paraId="67980A68" w14:textId="77777777" w:rsidR="00F80CC1" w:rsidRPr="007F2770" w:rsidRDefault="00F80CC1" w:rsidP="00F80CC1">
      <w:pPr>
        <w:pStyle w:val="B2"/>
      </w:pPr>
      <w:r w:rsidRPr="007F2770">
        <w:t>2)</w:t>
      </w:r>
      <w:r w:rsidRPr="007F2770">
        <w:tab/>
        <w:t>one or more EAS rediscovery indication(s) with impacted EAS IPv6 address range, if supported by the UE;</w:t>
      </w:r>
    </w:p>
    <w:p w14:paraId="4ED41571" w14:textId="77777777" w:rsidR="00F80CC1" w:rsidRPr="007F2770" w:rsidRDefault="00F80CC1" w:rsidP="00F80CC1">
      <w:pPr>
        <w:pStyle w:val="B2"/>
      </w:pPr>
      <w:r w:rsidRPr="007F2770">
        <w:t>3)</w:t>
      </w:r>
      <w:r w:rsidRPr="007F2770">
        <w:tab/>
        <w:t>one or more EAS rediscovery indication(s) with impacted EAS FQDN, if supported by the UE; or</w:t>
      </w:r>
    </w:p>
    <w:p w14:paraId="39476BD7" w14:textId="77777777" w:rsidR="00F80CC1" w:rsidRPr="007F2770" w:rsidRDefault="00F80CC1" w:rsidP="00F80CC1">
      <w:pPr>
        <w:pStyle w:val="B2"/>
      </w:pPr>
      <w:r w:rsidRPr="007F2770">
        <w:t>4)</w:t>
      </w:r>
      <w:r w:rsidRPr="007F2770">
        <w:tab/>
        <w:t>any combination of the above;</w:t>
      </w:r>
    </w:p>
    <w:p w14:paraId="0400DE24" w14:textId="77777777" w:rsidR="00F80CC1" w:rsidRPr="007F2770" w:rsidRDefault="00F80CC1" w:rsidP="00F80CC1">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3056C60C" w14:textId="77777777" w:rsidR="00F80CC1" w:rsidRPr="007F2770" w:rsidRDefault="00F80CC1" w:rsidP="00F80CC1">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0BF89254" w14:textId="77777777" w:rsidR="00F80CC1" w:rsidRPr="007F2770" w:rsidRDefault="00F80CC1" w:rsidP="00F80CC1">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A125D6E" w14:textId="77777777" w:rsidR="00F80CC1" w:rsidRPr="007F2770" w:rsidRDefault="00F80CC1" w:rsidP="00F80CC1">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0D9738A7" w14:textId="77777777" w:rsidR="00F80CC1" w:rsidRPr="007F2770" w:rsidRDefault="00F80CC1" w:rsidP="00F80CC1">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7D652386" w14:textId="77777777" w:rsidR="00F80CC1" w:rsidRDefault="00F80CC1" w:rsidP="00F80CC1">
      <w:pPr>
        <w:pStyle w:val="NO"/>
      </w:pPr>
      <w:r w:rsidRPr="007F2770">
        <w:t>NOTE 9:</w:t>
      </w:r>
      <w:r w:rsidRPr="007F2770">
        <w:tab/>
        <w:t>Handling of indication that network allows the use of EDC or that network requires the use of EDC is specified in 3GPP TS 23.548 [182].</w:t>
      </w:r>
    </w:p>
    <w:p w14:paraId="2C10C91C" w14:textId="77777777" w:rsidR="00F80CC1" w:rsidRPr="00294B40" w:rsidRDefault="00F80CC1" w:rsidP="00F80CC1">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1B0013B6" w14:textId="77777777" w:rsidR="00F80CC1" w:rsidRPr="007F2770" w:rsidRDefault="00F80CC1" w:rsidP="00F80CC1">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6D00ED1B" w14:textId="77777777" w:rsidR="00F80CC1" w:rsidRPr="007F2770" w:rsidRDefault="00F80CC1" w:rsidP="00F80CC1">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5795034B" w14:textId="77777777" w:rsidR="00F80CC1" w:rsidRPr="007F2770" w:rsidRDefault="00F80CC1" w:rsidP="00F80CC1">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AAC3009" w14:textId="77777777" w:rsidR="00F80CC1" w:rsidRPr="007F2770" w:rsidRDefault="00F80CC1" w:rsidP="00F80CC1">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0ABB904E" w14:textId="77777777" w:rsidR="00F80CC1" w:rsidRPr="007F2770" w:rsidRDefault="00F80CC1" w:rsidP="00F80CC1">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ECFB5" w14:textId="77777777" w:rsidR="00416780" w:rsidRDefault="00416780">
      <w:r>
        <w:separator/>
      </w:r>
    </w:p>
  </w:endnote>
  <w:endnote w:type="continuationSeparator" w:id="0">
    <w:p w14:paraId="5D94D306" w14:textId="77777777" w:rsidR="00416780" w:rsidRDefault="0041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12D5" w14:textId="77777777" w:rsidR="00416780" w:rsidRDefault="00416780">
      <w:r>
        <w:separator/>
      </w:r>
    </w:p>
  </w:footnote>
  <w:footnote w:type="continuationSeparator" w:id="0">
    <w:p w14:paraId="3C92D8A6" w14:textId="77777777" w:rsidR="00416780" w:rsidRDefault="0041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829FA"/>
    <w:rsid w:val="003E1A36"/>
    <w:rsid w:val="00410371"/>
    <w:rsid w:val="00416780"/>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A5AAD"/>
    <w:rsid w:val="00BB5DFC"/>
    <w:rsid w:val="00BD279D"/>
    <w:rsid w:val="00BD6BB8"/>
    <w:rsid w:val="00C66BA2"/>
    <w:rsid w:val="00C870F6"/>
    <w:rsid w:val="00C95985"/>
    <w:rsid w:val="00CC5026"/>
    <w:rsid w:val="00CC68D0"/>
    <w:rsid w:val="00D03F9A"/>
    <w:rsid w:val="00D06D51"/>
    <w:rsid w:val="00D24991"/>
    <w:rsid w:val="00D27B9A"/>
    <w:rsid w:val="00D50255"/>
    <w:rsid w:val="00D520E2"/>
    <w:rsid w:val="00D52ADE"/>
    <w:rsid w:val="00D66520"/>
    <w:rsid w:val="00D80124"/>
    <w:rsid w:val="00D84AE9"/>
    <w:rsid w:val="00DE34CF"/>
    <w:rsid w:val="00E058EE"/>
    <w:rsid w:val="00E13F3D"/>
    <w:rsid w:val="00E34898"/>
    <w:rsid w:val="00EB09B7"/>
    <w:rsid w:val="00EE7D7C"/>
    <w:rsid w:val="00F25D98"/>
    <w:rsid w:val="00F300FB"/>
    <w:rsid w:val="00F61657"/>
    <w:rsid w:val="00F80CC1"/>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80CC1"/>
    <w:rPr>
      <w:rFonts w:ascii="Times New Roman" w:hAnsi="Times New Roman"/>
      <w:lang w:val="en-GB" w:eastAsia="en-US"/>
    </w:rPr>
  </w:style>
  <w:style w:type="character" w:customStyle="1" w:styleId="B1Char">
    <w:name w:val="B1 Char"/>
    <w:link w:val="B1"/>
    <w:qFormat/>
    <w:locked/>
    <w:rsid w:val="00F80CC1"/>
    <w:rPr>
      <w:rFonts w:ascii="Times New Roman" w:hAnsi="Times New Roman"/>
      <w:lang w:val="en-GB" w:eastAsia="en-US"/>
    </w:rPr>
  </w:style>
  <w:style w:type="character" w:customStyle="1" w:styleId="B2Char">
    <w:name w:val="B2 Char"/>
    <w:link w:val="B2"/>
    <w:qFormat/>
    <w:rsid w:val="00F80CC1"/>
    <w:rPr>
      <w:rFonts w:ascii="Times New Roman" w:hAnsi="Times New Roman"/>
      <w:lang w:val="en-GB" w:eastAsia="en-US"/>
    </w:rPr>
  </w:style>
  <w:style w:type="character" w:customStyle="1" w:styleId="B3Car">
    <w:name w:val="B3 Car"/>
    <w:link w:val="B3"/>
    <w:rsid w:val="00F80CC1"/>
    <w:rPr>
      <w:rFonts w:ascii="Times New Roman" w:hAnsi="Times New Roman"/>
      <w:lang w:val="en-GB" w:eastAsia="en-US"/>
    </w:rPr>
  </w:style>
  <w:style w:type="paragraph" w:styleId="Revision">
    <w:name w:val="Revision"/>
    <w:hidden/>
    <w:uiPriority w:val="99"/>
    <w:semiHidden/>
    <w:rsid w:val="00F80C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5AIRPNAIUNRU-529706453-3836</_dlc_DocId>
    <HideFromDelve xmlns="71c5aaf6-e6ce-465b-b873-5148d2a4c105">false</HideFromDelve>
    <_dlc_DocIdUrl xmlns="71c5aaf6-e6ce-465b-b873-5148d2a4c105">
      <Url>https://nokia.sharepoint.com/sites/c5g/epc/_layouts/15/DocIdRedir.aspx?ID=5AIRPNAIUNRU-529706453-3836</Url>
      <Description>5AIRPNAIUNRU-529706453-3836</Description>
    </_dlc_DocIdUrl>
    <TaxCatchAll xmlns="71c5aaf6-e6ce-465b-b873-5148d2a4c105" xsi:nil="true"/>
    <Information xmlns="3b34c8f0-1ef5-4d1e-bb66-517ce7fe7356" xsi:nil="true"/>
    <lcf76f155ced4ddcb4097134ff3c332f xmlns="fa172805-4a52-411b-ab7a-31123f72fdd0">
      <Terms xmlns="http://schemas.microsoft.com/office/infopath/2007/PartnerControls"/>
    </lcf76f155ced4ddcb4097134ff3c332f>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5.xml><?xml version="1.0" encoding="utf-8"?>
<ds:datastoreItem xmlns:ds="http://schemas.openxmlformats.org/officeDocument/2006/customXml" ds:itemID="{F5DDD1AB-D382-4D7A-8A8B-459430C98D83}">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6.xml><?xml version="1.0" encoding="utf-8"?>
<ds:datastoreItem xmlns:ds="http://schemas.openxmlformats.org/officeDocument/2006/customXml" ds:itemID="{95C19C04-FE06-4376-92DA-44C146CB90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10</Pages>
  <Words>6012</Words>
  <Characters>30606</Characters>
  <Application>Microsoft Office Word</Application>
  <DocSecurity>0</DocSecurity>
  <Lines>255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5</cp:revision>
  <cp:lastPrinted>1900-01-01T06:00:00Z</cp:lastPrinted>
  <dcterms:created xsi:type="dcterms:W3CDTF">2023-08-02T03:11:00Z</dcterms:created>
  <dcterms:modified xsi:type="dcterms:W3CDTF">2023-08-14T05:22:00Z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524142c7-9069-484f-aff1-0ea51d1d53ad</vt:lpwstr>
  </property>
  <property fmtid="{D5CDD505-2E9C-101B-9397-08002B2CF9AE}" pid="23" name="MediaServiceImageTags">
    <vt:lpwstr/>
  </property>
</Properties>
</file>