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452F13" w:rsidR="004F0988" w:rsidRDefault="009E5347" w:rsidP="00E20B2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E20B21">
              <w:t>4</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E20B21">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bookmarkStart w:id="15" w:name="_GoBack"/>
    <w:bookmarkEnd w:id="15"/>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36428501"/>
      <w:bookmarkEnd w:id="16"/>
      <w:r w:rsidRPr="004D3578">
        <w:lastRenderedPageBreak/>
        <w:t>Foreword</w:t>
      </w:r>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136428502"/>
      <w:bookmarkEnd w:id="20"/>
      <w:r w:rsidRPr="004D3578">
        <w:t>1</w:t>
      </w:r>
      <w:r w:rsidRPr="004D3578">
        <w:tab/>
        <w:t>Scope</w:t>
      </w:r>
      <w:bookmarkEnd w:id="21"/>
      <w:bookmarkEnd w:id="22"/>
      <w:bookmarkEnd w:id="23"/>
      <w:bookmarkEnd w:id="24"/>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5" w:name="references"/>
      <w:bookmarkStart w:id="26" w:name="_Toc65746293"/>
      <w:bookmarkStart w:id="27" w:name="_Toc101529223"/>
      <w:bookmarkStart w:id="28" w:name="_Toc114864049"/>
      <w:bookmarkStart w:id="29" w:name="_Toc136428503"/>
      <w:bookmarkEnd w:id="25"/>
      <w:r w:rsidRPr="004D3578">
        <w:t>2</w:t>
      </w:r>
      <w:r w:rsidRPr="004D3578">
        <w:tab/>
        <w:t>References</w:t>
      </w:r>
      <w:bookmarkEnd w:id="26"/>
      <w:bookmarkEnd w:id="27"/>
      <w:bookmarkEnd w:id="28"/>
      <w:bookmarkEnd w:id="2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0" w:name="definitions"/>
      <w:bookmarkStart w:id="31" w:name="_Toc65746294"/>
      <w:bookmarkStart w:id="32" w:name="_Toc101529224"/>
      <w:bookmarkStart w:id="33" w:name="_Toc114864050"/>
      <w:bookmarkStart w:id="34" w:name="_Toc136428504"/>
      <w:bookmarkEnd w:id="30"/>
      <w:r w:rsidRPr="004D3578">
        <w:t>3</w:t>
      </w:r>
      <w:r w:rsidRPr="004D3578">
        <w:tab/>
        <w:t>Definitions</w:t>
      </w:r>
      <w:r>
        <w:t xml:space="preserve"> of terms, symbols and abbreviations</w:t>
      </w:r>
      <w:bookmarkEnd w:id="31"/>
      <w:bookmarkEnd w:id="32"/>
      <w:bookmarkEnd w:id="33"/>
      <w:bookmarkEnd w:id="34"/>
    </w:p>
    <w:p w14:paraId="24509F16" w14:textId="77777777" w:rsidR="009E5347" w:rsidRPr="004D3578" w:rsidRDefault="009E5347" w:rsidP="009E5347">
      <w:pPr>
        <w:pStyle w:val="Heading2"/>
      </w:pPr>
      <w:bookmarkStart w:id="35" w:name="_Toc65746295"/>
      <w:bookmarkStart w:id="36" w:name="_Toc101529225"/>
      <w:bookmarkStart w:id="37" w:name="_Toc114864051"/>
      <w:bookmarkStart w:id="38" w:name="_Toc136428505"/>
      <w:r w:rsidRPr="004D3578">
        <w:t>3.1</w:t>
      </w:r>
      <w:r w:rsidRPr="004D3578">
        <w:tab/>
      </w:r>
      <w:r>
        <w:t>Terms</w:t>
      </w:r>
      <w:bookmarkEnd w:id="35"/>
      <w:bookmarkEnd w:id="36"/>
      <w:bookmarkEnd w:id="37"/>
      <w:bookmarkEnd w:id="3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9" w:name="_Toc65746296"/>
      <w:bookmarkStart w:id="40" w:name="_Toc101529226"/>
      <w:bookmarkStart w:id="41" w:name="_Toc114864052"/>
      <w:bookmarkStart w:id="42" w:name="_Toc136428506"/>
      <w:r w:rsidRPr="004D3578">
        <w:t>3.2</w:t>
      </w:r>
      <w:r w:rsidRPr="004D3578">
        <w:tab/>
        <w:t>Symbols</w:t>
      </w:r>
      <w:bookmarkEnd w:id="39"/>
      <w:bookmarkEnd w:id="40"/>
      <w:bookmarkEnd w:id="41"/>
      <w:bookmarkEnd w:id="4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3" w:name="_Toc65746297"/>
      <w:bookmarkStart w:id="44" w:name="_Toc101529227"/>
      <w:bookmarkStart w:id="45" w:name="_Toc114864053"/>
      <w:bookmarkStart w:id="46" w:name="_Toc136428507"/>
      <w:r w:rsidRPr="004D3578">
        <w:t>3.3</w:t>
      </w:r>
      <w:r w:rsidRPr="004D3578">
        <w:tab/>
        <w:t>Abbreviations</w:t>
      </w:r>
      <w:bookmarkEnd w:id="43"/>
      <w:bookmarkEnd w:id="44"/>
      <w:bookmarkEnd w:id="45"/>
      <w:bookmarkEnd w:id="46"/>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850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850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851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61651628"/>
      <w:bookmarkStart w:id="62" w:name="_Toc136428511"/>
      <w:r>
        <w:t>5.1</w:t>
      </w:r>
      <w:r>
        <w:tab/>
        <w:t>Introduction</w:t>
      </w:r>
      <w:bookmarkEnd w:id="58"/>
      <w:bookmarkEnd w:id="59"/>
      <w:bookmarkEnd w:id="60"/>
      <w:bookmarkEnd w:id="62"/>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851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851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851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851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851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851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8518"/>
      <w:r>
        <w:t>5.2.2.2.2</w:t>
      </w:r>
      <w:r>
        <w:tab/>
        <w:t xml:space="preserve">EEC registering to EES using </w:t>
      </w:r>
      <w:r w:rsidRPr="00AA7C0B">
        <w:t>Eees_EECRegistration_Request</w:t>
      </w:r>
      <w:r>
        <w:t xml:space="preserve"> operation</w:t>
      </w:r>
      <w:bookmarkEnd w:id="81"/>
      <w:bookmarkEnd w:id="82"/>
      <w:bookmarkEnd w:id="8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851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852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852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852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852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852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8525"/>
      <w:r>
        <w:t>5.3</w:t>
      </w:r>
      <w:r>
        <w:tab/>
      </w:r>
      <w:bookmarkStart w:id="106" w:name="_Toc81588612"/>
      <w:r w:rsidRPr="00550FAB">
        <w:t xml:space="preserve">Eees_EASDiscovery </w:t>
      </w:r>
      <w:r>
        <w:t>service</w:t>
      </w:r>
      <w:bookmarkEnd w:id="103"/>
      <w:bookmarkEnd w:id="104"/>
      <w:bookmarkEnd w:id="106"/>
      <w:bookmarkEnd w:id="105"/>
    </w:p>
    <w:p w14:paraId="56D52876" w14:textId="77777777" w:rsidR="009E5347" w:rsidRDefault="009E5347" w:rsidP="009E5347">
      <w:pPr>
        <w:pStyle w:val="Heading3"/>
      </w:pPr>
      <w:bookmarkStart w:id="107" w:name="_Toc101529245"/>
      <w:bookmarkStart w:id="108" w:name="_Toc114864071"/>
      <w:bookmarkStart w:id="109" w:name="_Toc13642852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852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852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6" w:name="_Toc101529248"/>
      <w:bookmarkStart w:id="117" w:name="_Toc114864074"/>
      <w:bookmarkStart w:id="118" w:name="_Toc13642852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853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853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853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853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853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853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853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8541"/>
      <w:r>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854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854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854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8546"/>
      <w:r>
        <w:lastRenderedPageBreak/>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854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854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854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855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8551"/>
      <w:r>
        <w:lastRenderedPageBreak/>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855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855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855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855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855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855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855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856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856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856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856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8564"/>
      <w:r w:rsidRPr="00CD4014">
        <w:lastRenderedPageBreak/>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856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856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8567"/>
      <w:r w:rsidRPr="00CD4014">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856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856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8570"/>
      <w:r>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857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857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857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8574"/>
      <w:r w:rsidRPr="00F35F4A">
        <w:lastRenderedPageBreak/>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857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704142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8576"/>
      <w:r w:rsidRPr="00F35F4A">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857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858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858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858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858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858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858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1"/>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859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859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859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859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860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860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860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860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860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860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860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8607"/>
      <w:r>
        <w:lastRenderedPageBreak/>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64278351"/>
      <w:bookmarkStart w:id="371" w:name="_Toc136428608"/>
      <w:r w:rsidRPr="00F35F4A">
        <w:t>6</w:t>
      </w:r>
      <w:r>
        <w:t>.3</w:t>
      </w:r>
      <w:r w:rsidRPr="00F35F4A">
        <w:t>.2.1</w:t>
      </w:r>
      <w:r w:rsidRPr="00F35F4A">
        <w:tab/>
        <w:t>Overview</w:t>
      </w:r>
      <w:bookmarkEnd w:id="368"/>
      <w:bookmarkEnd w:id="369"/>
      <w:bookmarkEnd w:id="371"/>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7041428"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8609"/>
      <w:r w:rsidRPr="00F35F4A">
        <w:lastRenderedPageBreak/>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861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8613"/>
      <w:r>
        <w:rPr>
          <w:lang w:eastAsia="zh-CN"/>
        </w:rPr>
        <w:lastRenderedPageBreak/>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861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861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861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861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862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862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8624"/>
      <w:r>
        <w:t>6.3.3</w:t>
      </w:r>
      <w:r>
        <w:tab/>
        <w:t>Custom operations without associated resources</w:t>
      </w:r>
      <w:bookmarkEnd w:id="370"/>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862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64278362"/>
      <w:bookmarkStart w:id="433" w:name="_Toc136428626"/>
      <w:r>
        <w:t>6.3</w:t>
      </w:r>
      <w:r w:rsidRPr="00AF7276">
        <w:t>.</w:t>
      </w:r>
      <w:r>
        <w:t>4.</w:t>
      </w:r>
      <w:r w:rsidRPr="00AF7276">
        <w:t>1</w:t>
      </w:r>
      <w:r w:rsidRPr="00AF7276">
        <w:tab/>
        <w:t>General</w:t>
      </w:r>
      <w:bookmarkEnd w:id="429"/>
      <w:bookmarkEnd w:id="430"/>
      <w:bookmarkEnd w:id="431"/>
      <w:bookmarkEnd w:id="433"/>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862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862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862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863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8631"/>
      <w:r>
        <w:t>6.3.5</w:t>
      </w:r>
      <w:r>
        <w:tab/>
        <w:t>Data Model</w:t>
      </w:r>
      <w:bookmarkEnd w:id="432"/>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863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863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36428641"/>
      <w:r>
        <w:rPr>
          <w:lang w:eastAsia="zh-CN"/>
        </w:rPr>
        <w:lastRenderedPageBreak/>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36428642"/>
      <w:r>
        <w:rPr>
          <w:lang w:eastAsia="zh-CN"/>
        </w:rPr>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36428643"/>
      <w:r>
        <w:rPr>
          <w:lang w:eastAsia="zh-CN"/>
        </w:rPr>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36428647"/>
      <w:r>
        <w:rPr>
          <w:lang w:eastAsia="zh-CN"/>
        </w:rPr>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36428648"/>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36428649"/>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36428650"/>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36428651"/>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36428652"/>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36428653"/>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36428654"/>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36428655"/>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36428656"/>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36428657"/>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36428658"/>
      <w:r>
        <w:lastRenderedPageBreak/>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36428659"/>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8pt;height:162.5pt" o:ole="">
            <v:imagedata r:id="rId15" o:title=""/>
          </v:shape>
          <o:OLEObject Type="Embed" ProgID="Visio.Drawing.15" ShapeID="_x0000_i1027" DrawAspect="Content" ObjectID="_1747041429"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36428660"/>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36428661"/>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36428662"/>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36428663"/>
      <w:r>
        <w:rPr>
          <w:lang w:eastAsia="zh-CN"/>
        </w:rPr>
        <w:lastRenderedPageBreak/>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36428664"/>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36428665"/>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36428666"/>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36428667"/>
      <w:r>
        <w:rPr>
          <w:lang w:eastAsia="zh-CN"/>
        </w:rPr>
        <w:lastRenderedPageBreak/>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36428668"/>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36428669"/>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36428670"/>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36428671"/>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36428672"/>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36428673"/>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36428674"/>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36428675"/>
      <w:r>
        <w:lastRenderedPageBreak/>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36428676"/>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36428677"/>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36428678"/>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36428679"/>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36428680"/>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36428686"/>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36428687"/>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36428688"/>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36428689"/>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36428690"/>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36428691"/>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36428692"/>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36428694"/>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36428695"/>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36428696"/>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5pt" o:ole="">
            <v:imagedata r:id="rId17" o:title=""/>
          </v:shape>
          <o:OLEObject Type="Embed" ProgID="Visio.Drawing.15" ShapeID="_x0000_i1028" DrawAspect="Content" ObjectID="_1747041430"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869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869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869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870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870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870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870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870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870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870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870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870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870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871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871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871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8713"/>
      <w:r>
        <w:rPr>
          <w:lang w:eastAsia="zh-CN"/>
        </w:rPr>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8714"/>
      <w:r w:rsidRPr="00F31473">
        <w:rPr>
          <w:lang w:eastAsia="zh-CN"/>
        </w:rPr>
        <w:lastRenderedPageBreak/>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871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871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8717"/>
      <w:r>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871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871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872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872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872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3642872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872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872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872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872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872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872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873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8731"/>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873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873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873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873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873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873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874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8741"/>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874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7041431"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70534737"/>
      <w:bookmarkStart w:id="820" w:name="_Toc136428743"/>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20"/>
    </w:p>
    <w:p w14:paraId="3AA73F31" w14:textId="77777777" w:rsidR="009E5347" w:rsidRDefault="009E5347" w:rsidP="009E5347">
      <w:pPr>
        <w:pStyle w:val="Heading5"/>
        <w:rPr>
          <w:lang w:eastAsia="zh-CN"/>
        </w:rPr>
      </w:pPr>
      <w:bookmarkStart w:id="821" w:name="_Toc101529455"/>
      <w:bookmarkStart w:id="822" w:name="_Toc114864289"/>
      <w:bookmarkStart w:id="823" w:name="_Toc13642874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874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874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8747"/>
      <w:r>
        <w:lastRenderedPageBreak/>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874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874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8750"/>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875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8752"/>
      <w:r>
        <w:t>8.1.3</w:t>
      </w:r>
      <w:r>
        <w:tab/>
        <w:t>Custom Operations without associated resources</w:t>
      </w:r>
      <w:bookmarkEnd w:id="819"/>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875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pt" o:ole="">
            <v:imagedata r:id="rId21" o:title=""/>
          </v:shape>
          <o:OLEObject Type="Embed" ProgID="Visio.Drawing.15" ShapeID="_x0000_i1030" DrawAspect="Content" ObjectID="_1747041432"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875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875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875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8757"/>
      <w:r>
        <w:lastRenderedPageBreak/>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875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875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876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876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876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876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8764"/>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876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876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876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876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876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877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877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877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877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877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877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877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8777"/>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877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877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878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878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36428782"/>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36428783"/>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36428784"/>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lastRenderedPageBreak/>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36428785"/>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36428786"/>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lastRenderedPageBreak/>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lastRenderedPageBreak/>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lastRenderedPageBreak/>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lastRenderedPageBreak/>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lastRenderedPageBreak/>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lastRenderedPageBreak/>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36428787"/>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36428788"/>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1"/>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157382"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157382"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157382"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157382"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157382"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157382"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157382"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157382"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157382"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157382"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157382"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157382"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157382"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157382"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157382"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157382"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157382"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157382"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157382"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157382"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157382"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157382"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157382"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157382"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157382"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157382"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157382"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157382"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157382"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157382"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157382"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157382"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157382"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157382"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157382"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157382"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157382"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157382"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157382"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157382"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157382"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157382"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157382"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157382"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157382"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157382"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157382"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157382"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157382"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157382"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157382"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157382"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157382"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157382"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157382"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157382"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157382"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157382"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157382"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157382"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59646E75" w:rsidR="007544A0" w:rsidRDefault="007544A0" w:rsidP="007544A0">
            <w:pPr>
              <w:pStyle w:val="TAC"/>
              <w:rPr>
                <w:sz w:val="16"/>
                <w:szCs w:val="16"/>
              </w:rPr>
            </w:pPr>
            <w:r>
              <w:rPr>
                <w:sz w:val="16"/>
                <w:szCs w:val="16"/>
              </w:rPr>
              <w:t>17.3.0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55D80A94" w:rsidR="007544A0" w:rsidRDefault="007544A0" w:rsidP="007544A0">
            <w:pPr>
              <w:pStyle w:val="TAC"/>
              <w:rPr>
                <w:sz w:val="16"/>
                <w:szCs w:val="16"/>
              </w:rPr>
            </w:pPr>
            <w:r>
              <w:rPr>
                <w:sz w:val="16"/>
                <w:szCs w:val="16"/>
              </w:rPr>
              <w:t>17.3.0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693C440A" w:rsidR="007544A0" w:rsidRDefault="007544A0" w:rsidP="007544A0">
            <w:pPr>
              <w:pStyle w:val="TAC"/>
              <w:rPr>
                <w:sz w:val="16"/>
                <w:szCs w:val="16"/>
              </w:rPr>
            </w:pPr>
            <w:r>
              <w:rPr>
                <w:sz w:val="16"/>
                <w:szCs w:val="16"/>
              </w:rPr>
              <w:t>17.3.0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0BE37" w14:textId="77777777" w:rsidR="00317C7E" w:rsidRDefault="00317C7E">
      <w:r>
        <w:separator/>
      </w:r>
    </w:p>
  </w:endnote>
  <w:endnote w:type="continuationSeparator" w:id="0">
    <w:p w14:paraId="5FB3E48C" w14:textId="77777777" w:rsidR="00317C7E" w:rsidRDefault="0031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EED89" w14:textId="77777777" w:rsidR="00317C7E" w:rsidRDefault="00317C7E">
      <w:r>
        <w:separator/>
      </w:r>
    </w:p>
  </w:footnote>
  <w:footnote w:type="continuationSeparator" w:id="0">
    <w:p w14:paraId="14B905E6" w14:textId="77777777" w:rsidR="00317C7E" w:rsidRDefault="0031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2D6C42"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83B">
      <w:rPr>
        <w:rFonts w:ascii="Arial" w:hAnsi="Arial" w:cs="Arial"/>
        <w:b/>
        <w:noProof/>
        <w:sz w:val="18"/>
        <w:szCs w:val="18"/>
      </w:rPr>
      <w:t>3GPP TS 24.558 V17.4.0 (2023-05)</w:t>
    </w:r>
    <w:r>
      <w:rPr>
        <w:rFonts w:ascii="Arial" w:hAnsi="Arial" w:cs="Arial"/>
        <w:b/>
        <w:sz w:val="18"/>
        <w:szCs w:val="18"/>
      </w:rPr>
      <w:fldChar w:fldCharType="end"/>
    </w:r>
  </w:p>
  <w:p w14:paraId="7A6BC72E" w14:textId="7307F6EA"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83B">
      <w:rPr>
        <w:rFonts w:ascii="Arial" w:hAnsi="Arial" w:cs="Arial"/>
        <w:b/>
        <w:noProof/>
        <w:sz w:val="18"/>
        <w:szCs w:val="18"/>
      </w:rPr>
      <w:t>8</w:t>
    </w:r>
    <w:r>
      <w:rPr>
        <w:rFonts w:ascii="Arial" w:hAnsi="Arial" w:cs="Arial"/>
        <w:b/>
        <w:sz w:val="18"/>
        <w:szCs w:val="18"/>
      </w:rPr>
      <w:fldChar w:fldCharType="end"/>
    </w:r>
  </w:p>
  <w:p w14:paraId="13C538E8" w14:textId="57967778"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83B">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E17"/>
    <w:rsid w:val="00025D76"/>
    <w:rsid w:val="00033397"/>
    <w:rsid w:val="00040095"/>
    <w:rsid w:val="00043167"/>
    <w:rsid w:val="00051834"/>
    <w:rsid w:val="00054A22"/>
    <w:rsid w:val="00057937"/>
    <w:rsid w:val="00062023"/>
    <w:rsid w:val="000655A6"/>
    <w:rsid w:val="00080512"/>
    <w:rsid w:val="000A6743"/>
    <w:rsid w:val="000B6BD5"/>
    <w:rsid w:val="000C47C3"/>
    <w:rsid w:val="000D3AC7"/>
    <w:rsid w:val="000D58AB"/>
    <w:rsid w:val="00114059"/>
    <w:rsid w:val="00133525"/>
    <w:rsid w:val="0013383B"/>
    <w:rsid w:val="00163166"/>
    <w:rsid w:val="00170A70"/>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65B8"/>
    <w:rsid w:val="003A21A5"/>
    <w:rsid w:val="003C2885"/>
    <w:rsid w:val="003C3971"/>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39C9"/>
    <w:rsid w:val="005C63CF"/>
    <w:rsid w:val="005D2E01"/>
    <w:rsid w:val="005D7526"/>
    <w:rsid w:val="005E4BB2"/>
    <w:rsid w:val="005F788A"/>
    <w:rsid w:val="00602AEA"/>
    <w:rsid w:val="00614FDF"/>
    <w:rsid w:val="0062472A"/>
    <w:rsid w:val="00626C72"/>
    <w:rsid w:val="0063543D"/>
    <w:rsid w:val="00647114"/>
    <w:rsid w:val="00653ECA"/>
    <w:rsid w:val="00672025"/>
    <w:rsid w:val="006804C9"/>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53080"/>
    <w:rsid w:val="00853BD9"/>
    <w:rsid w:val="00865B5A"/>
    <w:rsid w:val="008714B1"/>
    <w:rsid w:val="00874470"/>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7CCB"/>
    <w:rsid w:val="009303F3"/>
    <w:rsid w:val="00933961"/>
    <w:rsid w:val="00933FB0"/>
    <w:rsid w:val="00942EC2"/>
    <w:rsid w:val="0094576F"/>
    <w:rsid w:val="00963FE8"/>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5A32"/>
    <w:rsid w:val="00A97F67"/>
    <w:rsid w:val="00AB4A5D"/>
    <w:rsid w:val="00AC6BC6"/>
    <w:rsid w:val="00AE65E2"/>
    <w:rsid w:val="00AF1460"/>
    <w:rsid w:val="00AF39E5"/>
    <w:rsid w:val="00B15449"/>
    <w:rsid w:val="00B20124"/>
    <w:rsid w:val="00B27B86"/>
    <w:rsid w:val="00B61EA7"/>
    <w:rsid w:val="00B62C53"/>
    <w:rsid w:val="00B87608"/>
    <w:rsid w:val="00B91EDF"/>
    <w:rsid w:val="00B93086"/>
    <w:rsid w:val="00BA14D9"/>
    <w:rsid w:val="00BA19ED"/>
    <w:rsid w:val="00BA4B8D"/>
    <w:rsid w:val="00BC0F7D"/>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24B1-040A-477F-BD34-8B0678D4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118</Pages>
  <Words>40938</Words>
  <Characters>233347</Characters>
  <Application>Microsoft Office Word</Application>
  <DocSecurity>0</DocSecurity>
  <Lines>1944</Lines>
  <Paragraphs>547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2023-05-31T06:58:00Z</dcterms:created>
  <dcterms:modified xsi:type="dcterms:W3CDTF">2023-05-31T06:58:00Z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