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A8469BD"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1C6695">
              <w:t>2</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1C6695" w:rsidRPr="004626B6">
              <w:rPr>
                <w:sz w:val="32"/>
              </w:rPr>
              <w:t>0</w:t>
            </w:r>
            <w:r w:rsidR="001C6695">
              <w:rPr>
                <w:sz w:val="32"/>
              </w:rPr>
              <w:t>5</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81A40D" w14:textId="3BC35DB7" w:rsidR="001C6695"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C6695">
        <w:t>Foreword</w:t>
      </w:r>
      <w:r w:rsidR="001C6695">
        <w:tab/>
      </w:r>
      <w:r w:rsidR="001C6695">
        <w:fldChar w:fldCharType="begin"/>
      </w:r>
      <w:r w:rsidR="001C6695">
        <w:instrText xml:space="preserve"> PAGEREF _Toc136356723 \h </w:instrText>
      </w:r>
      <w:r w:rsidR="001C6695">
        <w:fldChar w:fldCharType="separate"/>
      </w:r>
      <w:r w:rsidR="001C6695">
        <w:t>5</w:t>
      </w:r>
      <w:r w:rsidR="001C6695">
        <w:fldChar w:fldCharType="end"/>
      </w:r>
    </w:p>
    <w:p w14:paraId="3D7F54F3" w14:textId="30F177DE" w:rsidR="001C6695" w:rsidRDefault="001C669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_Toc136356724 \h </w:instrText>
      </w:r>
      <w:r>
        <w:fldChar w:fldCharType="separate"/>
      </w:r>
      <w:r>
        <w:t>7</w:t>
      </w:r>
      <w:r>
        <w:fldChar w:fldCharType="end"/>
      </w:r>
    </w:p>
    <w:p w14:paraId="58EABA07" w14:textId="407ABC02" w:rsidR="001C6695" w:rsidRDefault="001C669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_Toc136356725 \h </w:instrText>
      </w:r>
      <w:r>
        <w:fldChar w:fldCharType="separate"/>
      </w:r>
      <w:r>
        <w:t>7</w:t>
      </w:r>
      <w:r>
        <w:fldChar w:fldCharType="end"/>
      </w:r>
    </w:p>
    <w:p w14:paraId="3FEF90E2" w14:textId="26D8F7AB" w:rsidR="001C6695" w:rsidRDefault="001C669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_Toc136356726 \h </w:instrText>
      </w:r>
      <w:r>
        <w:fldChar w:fldCharType="separate"/>
      </w:r>
      <w:r>
        <w:t>7</w:t>
      </w:r>
      <w:r>
        <w:fldChar w:fldCharType="end"/>
      </w:r>
    </w:p>
    <w:p w14:paraId="64960EFB" w14:textId="59AA44BB" w:rsidR="001C6695" w:rsidRDefault="001C669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_Toc136356727 \h </w:instrText>
      </w:r>
      <w:r>
        <w:fldChar w:fldCharType="separate"/>
      </w:r>
      <w:r>
        <w:t>7</w:t>
      </w:r>
      <w:r>
        <w:fldChar w:fldCharType="end"/>
      </w:r>
    </w:p>
    <w:p w14:paraId="6BC9AE10" w14:textId="195893F8" w:rsidR="001C6695" w:rsidRDefault="001C669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_Toc136356728 \h </w:instrText>
      </w:r>
      <w:r>
        <w:fldChar w:fldCharType="separate"/>
      </w:r>
      <w:r>
        <w:t>8</w:t>
      </w:r>
      <w:r>
        <w:fldChar w:fldCharType="end"/>
      </w:r>
    </w:p>
    <w:p w14:paraId="332797D2" w14:textId="518D151A" w:rsidR="001C6695" w:rsidRDefault="001C669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_Toc136356729 \h </w:instrText>
      </w:r>
      <w:r>
        <w:fldChar w:fldCharType="separate"/>
      </w:r>
      <w:r>
        <w:t>8</w:t>
      </w:r>
      <w:r>
        <w:fldChar w:fldCharType="end"/>
      </w:r>
    </w:p>
    <w:p w14:paraId="10F81E72" w14:textId="735E238F" w:rsidR="001C6695" w:rsidRDefault="001C669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_Toc136356730 \h </w:instrText>
      </w:r>
      <w:r>
        <w:fldChar w:fldCharType="separate"/>
      </w:r>
      <w:r>
        <w:t>8</w:t>
      </w:r>
      <w:r>
        <w:fldChar w:fldCharType="end"/>
      </w:r>
    </w:p>
    <w:p w14:paraId="19B4B603" w14:textId="6A0F682D" w:rsidR="001C6695" w:rsidRDefault="001C669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_Toc136356731 \h </w:instrText>
      </w:r>
      <w:r>
        <w:fldChar w:fldCharType="separate"/>
      </w:r>
      <w:r>
        <w:t>8</w:t>
      </w:r>
      <w:r>
        <w:fldChar w:fldCharType="end"/>
      </w:r>
    </w:p>
    <w:p w14:paraId="44B74637" w14:textId="7DF95530" w:rsidR="001C6695" w:rsidRDefault="001C6695">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_Toc136356732 \h </w:instrText>
      </w:r>
      <w:r>
        <w:fldChar w:fldCharType="separate"/>
      </w:r>
      <w:r>
        <w:t>8</w:t>
      </w:r>
      <w:r>
        <w:fldChar w:fldCharType="end"/>
      </w:r>
    </w:p>
    <w:p w14:paraId="460D7D81" w14:textId="5A742B29" w:rsidR="001C6695" w:rsidRDefault="001C6695">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_Toc136356733 \h </w:instrText>
      </w:r>
      <w:r>
        <w:fldChar w:fldCharType="separate"/>
      </w:r>
      <w:r>
        <w:t>8</w:t>
      </w:r>
      <w:r>
        <w:fldChar w:fldCharType="end"/>
      </w:r>
    </w:p>
    <w:p w14:paraId="0E948952" w14:textId="7BE5D205" w:rsidR="001C6695" w:rsidRDefault="001C6695">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_Toc136356734 \h </w:instrText>
      </w:r>
      <w:r>
        <w:fldChar w:fldCharType="separate"/>
      </w:r>
      <w:r>
        <w:t>9</w:t>
      </w:r>
      <w:r>
        <w:fldChar w:fldCharType="end"/>
      </w:r>
    </w:p>
    <w:p w14:paraId="7364BEE4" w14:textId="27345124" w:rsidR="001C6695" w:rsidRDefault="001C6695">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_Toc136356735 \h </w:instrText>
      </w:r>
      <w:r>
        <w:fldChar w:fldCharType="separate"/>
      </w:r>
      <w:r>
        <w:t>9</w:t>
      </w:r>
      <w:r>
        <w:fldChar w:fldCharType="end"/>
      </w:r>
    </w:p>
    <w:p w14:paraId="7AFC2231" w14:textId="0A620E6A" w:rsidR="001C6695" w:rsidRDefault="001C6695">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_Toc136356736 \h </w:instrText>
      </w:r>
      <w:r>
        <w:fldChar w:fldCharType="separate"/>
      </w:r>
      <w:r>
        <w:t>10</w:t>
      </w:r>
      <w:r>
        <w:fldChar w:fldCharType="end"/>
      </w:r>
    </w:p>
    <w:p w14:paraId="35B8AB43" w14:textId="65DFA1E2" w:rsidR="001C6695" w:rsidRDefault="001C6695">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_Toc136356737 \h </w:instrText>
      </w:r>
      <w:r>
        <w:fldChar w:fldCharType="separate"/>
      </w:r>
      <w:r>
        <w:t>10</w:t>
      </w:r>
      <w:r>
        <w:fldChar w:fldCharType="end"/>
      </w:r>
    </w:p>
    <w:p w14:paraId="088EEDC1" w14:textId="5DCBDDB5" w:rsidR="001C6695" w:rsidRDefault="001C6695">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_Toc136356738 \h </w:instrText>
      </w:r>
      <w:r>
        <w:fldChar w:fldCharType="separate"/>
      </w:r>
      <w:r>
        <w:t>10</w:t>
      </w:r>
      <w:r>
        <w:fldChar w:fldCharType="end"/>
      </w:r>
    </w:p>
    <w:p w14:paraId="6E43B25E" w14:textId="1C880E5F" w:rsidR="001C6695" w:rsidRDefault="001C6695">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_Toc136356739 \h </w:instrText>
      </w:r>
      <w:r>
        <w:fldChar w:fldCharType="separate"/>
      </w:r>
      <w:r>
        <w:t>10</w:t>
      </w:r>
      <w:r>
        <w:fldChar w:fldCharType="end"/>
      </w:r>
    </w:p>
    <w:p w14:paraId="361EB543" w14:textId="2C514605" w:rsidR="001C6695" w:rsidRDefault="001C6695">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_Toc136356740 \h </w:instrText>
      </w:r>
      <w:r>
        <w:fldChar w:fldCharType="separate"/>
      </w:r>
      <w:r>
        <w:t>10</w:t>
      </w:r>
      <w:r>
        <w:fldChar w:fldCharType="end"/>
      </w:r>
    </w:p>
    <w:p w14:paraId="531CA195" w14:textId="3FF1A93C" w:rsidR="001C6695" w:rsidRDefault="001C6695">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_Toc136356741 \h </w:instrText>
      </w:r>
      <w:r>
        <w:fldChar w:fldCharType="separate"/>
      </w:r>
      <w:r>
        <w:t>11</w:t>
      </w:r>
      <w:r>
        <w:fldChar w:fldCharType="end"/>
      </w:r>
    </w:p>
    <w:p w14:paraId="0C6FAD98" w14:textId="7F568DD9" w:rsidR="001C6695" w:rsidRDefault="001C6695">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_Toc136356742 \h </w:instrText>
      </w:r>
      <w:r>
        <w:fldChar w:fldCharType="separate"/>
      </w:r>
      <w:r>
        <w:t>11</w:t>
      </w:r>
      <w:r>
        <w:fldChar w:fldCharType="end"/>
      </w:r>
    </w:p>
    <w:p w14:paraId="3363593E" w14:textId="208257E3" w:rsidR="001C6695" w:rsidRDefault="001C6695">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_Toc136356743 \h </w:instrText>
      </w:r>
      <w:r>
        <w:fldChar w:fldCharType="separate"/>
      </w:r>
      <w:r>
        <w:t>12</w:t>
      </w:r>
      <w:r>
        <w:fldChar w:fldCharType="end"/>
      </w:r>
    </w:p>
    <w:p w14:paraId="05635BC5" w14:textId="234888D1" w:rsidR="001C6695" w:rsidRDefault="001C6695">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_Toc136356744 \h </w:instrText>
      </w:r>
      <w:r>
        <w:fldChar w:fldCharType="separate"/>
      </w:r>
      <w:r>
        <w:t>12</w:t>
      </w:r>
      <w:r>
        <w:fldChar w:fldCharType="end"/>
      </w:r>
    </w:p>
    <w:p w14:paraId="4FC4498A" w14:textId="3654D74D" w:rsidR="001C6695" w:rsidRDefault="001C6695">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_Toc136356745 \h </w:instrText>
      </w:r>
      <w:r>
        <w:fldChar w:fldCharType="separate"/>
      </w:r>
      <w:r>
        <w:t>12</w:t>
      </w:r>
      <w:r>
        <w:fldChar w:fldCharType="end"/>
      </w:r>
    </w:p>
    <w:p w14:paraId="38461D15" w14:textId="175EC104" w:rsidR="001C6695" w:rsidRDefault="001C6695">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_Toc136356746 \h </w:instrText>
      </w:r>
      <w:r>
        <w:fldChar w:fldCharType="separate"/>
      </w:r>
      <w:r>
        <w:t>12</w:t>
      </w:r>
      <w:r>
        <w:fldChar w:fldCharType="end"/>
      </w:r>
    </w:p>
    <w:p w14:paraId="74D68252" w14:textId="78B6F6CC" w:rsidR="001C6695" w:rsidRDefault="001C6695">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Ranging and sidelink positioning direct discovery</w:t>
      </w:r>
      <w:r>
        <w:tab/>
      </w:r>
      <w:r>
        <w:fldChar w:fldCharType="begin"/>
      </w:r>
      <w:r>
        <w:instrText xml:space="preserve"> PAGEREF _Toc136356747 \h </w:instrText>
      </w:r>
      <w:r>
        <w:fldChar w:fldCharType="separate"/>
      </w:r>
      <w:r>
        <w:t>12</w:t>
      </w:r>
      <w:r>
        <w:fldChar w:fldCharType="end"/>
      </w:r>
    </w:p>
    <w:p w14:paraId="64527FDE" w14:textId="119F5EC0" w:rsidR="001C6695" w:rsidRDefault="001C6695">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_Toc136356748 \h </w:instrText>
      </w:r>
      <w:r>
        <w:fldChar w:fldCharType="separate"/>
      </w:r>
      <w:r>
        <w:t>12</w:t>
      </w:r>
      <w:r>
        <w:fldChar w:fldCharType="end"/>
      </w:r>
    </w:p>
    <w:p w14:paraId="4C00600F" w14:textId="7E778651" w:rsidR="001C6695" w:rsidRDefault="001C6695">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5G ProSe capable UEs discovery</w:t>
      </w:r>
      <w:r>
        <w:tab/>
      </w:r>
      <w:r>
        <w:fldChar w:fldCharType="begin"/>
      </w:r>
      <w:r>
        <w:instrText xml:space="preserve"> PAGEREF _Toc136356749 \h </w:instrText>
      </w:r>
      <w:r>
        <w:fldChar w:fldCharType="separate"/>
      </w:r>
      <w:r>
        <w:t>12</w:t>
      </w:r>
      <w:r>
        <w:fldChar w:fldCharType="end"/>
      </w:r>
    </w:p>
    <w:p w14:paraId="4571F551" w14:textId="76285281" w:rsidR="001C6695" w:rsidRDefault="001C6695">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_Toc136356750 \h </w:instrText>
      </w:r>
      <w:r>
        <w:fldChar w:fldCharType="separate"/>
      </w:r>
      <w:r>
        <w:t>12</w:t>
      </w:r>
      <w:r>
        <w:fldChar w:fldCharType="end"/>
      </w:r>
    </w:p>
    <w:p w14:paraId="3FDD0469" w14:textId="7219607C" w:rsidR="001C6695" w:rsidRDefault="001C6695">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_Toc136356751 \h </w:instrText>
      </w:r>
      <w:r>
        <w:fldChar w:fldCharType="separate"/>
      </w:r>
      <w:r>
        <w:t>13</w:t>
      </w:r>
      <w:r>
        <w:fldChar w:fldCharType="end"/>
      </w:r>
    </w:p>
    <w:p w14:paraId="1CFEFDC6" w14:textId="297842FE" w:rsidR="001C6695" w:rsidRDefault="001C6695">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_Toc136356752 \h </w:instrText>
      </w:r>
      <w:r>
        <w:fldChar w:fldCharType="separate"/>
      </w:r>
      <w:r>
        <w:t>13</w:t>
      </w:r>
      <w:r>
        <w:fldChar w:fldCharType="end"/>
      </w:r>
    </w:p>
    <w:p w14:paraId="7D5A4F4C" w14:textId="6C3E9E9C" w:rsidR="001C6695" w:rsidRDefault="001C6695">
      <w:pPr>
        <w:pStyle w:val="TOC6"/>
        <w:rPr>
          <w:rFonts w:asciiTheme="minorHAnsi" w:eastAsiaTheme="minorEastAsia" w:hAnsiTheme="minorHAnsi" w:cstheme="minorBidi"/>
          <w:kern w:val="2"/>
          <w:sz w:val="21"/>
          <w:szCs w:val="22"/>
          <w:lang w:val="en-US" w:eastAsia="zh-CN"/>
        </w:rPr>
      </w:pPr>
      <w:r>
        <w:rPr>
          <w:lang w:eastAsia="zh-CN"/>
        </w:rPr>
        <w:t>6.2.2.2.1.1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_Toc136356753 \h </w:instrText>
      </w:r>
      <w:r>
        <w:fldChar w:fldCharType="separate"/>
      </w:r>
      <w:r>
        <w:t>13</w:t>
      </w:r>
      <w:r>
        <w:fldChar w:fldCharType="end"/>
      </w:r>
    </w:p>
    <w:p w14:paraId="0CA1038F" w14:textId="61557B47" w:rsidR="001C6695" w:rsidRDefault="001C6695">
      <w:pPr>
        <w:pStyle w:val="TOC6"/>
        <w:rPr>
          <w:rFonts w:asciiTheme="minorHAnsi" w:eastAsiaTheme="minorEastAsia" w:hAnsiTheme="minorHAnsi" w:cstheme="minorBidi"/>
          <w:kern w:val="2"/>
          <w:sz w:val="21"/>
          <w:szCs w:val="22"/>
          <w:lang w:val="en-US" w:eastAsia="zh-CN"/>
        </w:rPr>
      </w:pPr>
      <w:r>
        <w:rPr>
          <w:lang w:eastAsia="zh-CN"/>
        </w:rPr>
        <w:t>6.2.2.2.1.2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_Toc136356754 \h </w:instrText>
      </w:r>
      <w:r>
        <w:fldChar w:fldCharType="separate"/>
      </w:r>
      <w:r>
        <w:t>13</w:t>
      </w:r>
      <w:r>
        <w:fldChar w:fldCharType="end"/>
      </w:r>
    </w:p>
    <w:p w14:paraId="18123CA0" w14:textId="15DC0CD3" w:rsidR="001C6695" w:rsidRDefault="001C6695">
      <w:pPr>
        <w:pStyle w:val="TOC6"/>
        <w:rPr>
          <w:rFonts w:asciiTheme="minorHAnsi" w:eastAsiaTheme="minorEastAsia" w:hAnsiTheme="minorHAnsi" w:cstheme="minorBidi"/>
          <w:kern w:val="2"/>
          <w:sz w:val="21"/>
          <w:szCs w:val="22"/>
          <w:lang w:val="en-US" w:eastAsia="zh-CN"/>
        </w:rPr>
      </w:pPr>
      <w:r>
        <w:rPr>
          <w:lang w:eastAsia="zh-CN"/>
        </w:rPr>
        <w:t>6.2.2.2.1.3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_Toc136356755 \h </w:instrText>
      </w:r>
      <w:r>
        <w:fldChar w:fldCharType="separate"/>
      </w:r>
      <w:r>
        <w:t>14</w:t>
      </w:r>
      <w:r>
        <w:fldChar w:fldCharType="end"/>
      </w:r>
    </w:p>
    <w:p w14:paraId="0EAC7808" w14:textId="27EFCA7E" w:rsidR="001C6695" w:rsidRDefault="001C6695">
      <w:pPr>
        <w:pStyle w:val="TOC6"/>
        <w:rPr>
          <w:rFonts w:asciiTheme="minorHAnsi" w:eastAsiaTheme="minorEastAsia" w:hAnsiTheme="minorHAnsi" w:cstheme="minorBidi"/>
          <w:kern w:val="2"/>
          <w:sz w:val="21"/>
          <w:szCs w:val="22"/>
          <w:lang w:val="en-US" w:eastAsia="zh-CN"/>
        </w:rPr>
      </w:pPr>
      <w:r>
        <w:rPr>
          <w:lang w:eastAsia="zh-CN"/>
        </w:rPr>
        <w:t>6.2.2.2.1.4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_Toc136356756 \h </w:instrText>
      </w:r>
      <w:r>
        <w:fldChar w:fldCharType="separate"/>
      </w:r>
      <w:r>
        <w:t>15</w:t>
      </w:r>
      <w:r>
        <w:fldChar w:fldCharType="end"/>
      </w:r>
    </w:p>
    <w:p w14:paraId="09857D56" w14:textId="77539C9A" w:rsidR="001C6695" w:rsidRDefault="001C6695">
      <w:pPr>
        <w:pStyle w:val="TOC6"/>
        <w:rPr>
          <w:rFonts w:asciiTheme="minorHAnsi" w:eastAsiaTheme="minorEastAsia" w:hAnsiTheme="minorHAnsi" w:cstheme="minorBidi"/>
          <w:kern w:val="2"/>
          <w:sz w:val="21"/>
          <w:szCs w:val="22"/>
          <w:lang w:val="en-US" w:eastAsia="zh-CN"/>
        </w:rPr>
      </w:pPr>
      <w:r>
        <w:rPr>
          <w:lang w:eastAsia="zh-CN"/>
        </w:rPr>
        <w:t>6.2.2.2.1.5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_Toc136356757 \h </w:instrText>
      </w:r>
      <w:r>
        <w:fldChar w:fldCharType="separate"/>
      </w:r>
      <w:r>
        <w:t>16</w:t>
      </w:r>
      <w:r>
        <w:fldChar w:fldCharType="end"/>
      </w:r>
    </w:p>
    <w:p w14:paraId="61260915" w14:textId="651F2BBC" w:rsidR="001C6695" w:rsidRDefault="001C6695">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V2X capable UEs discovery</w:t>
      </w:r>
      <w:r>
        <w:tab/>
      </w:r>
      <w:r>
        <w:fldChar w:fldCharType="begin"/>
      </w:r>
      <w:r>
        <w:instrText xml:space="preserve"> PAGEREF _Toc136356758 \h </w:instrText>
      </w:r>
      <w:r>
        <w:fldChar w:fldCharType="separate"/>
      </w:r>
      <w:r>
        <w:t>16</w:t>
      </w:r>
      <w:r>
        <w:fldChar w:fldCharType="end"/>
      </w:r>
    </w:p>
    <w:p w14:paraId="0B37575A" w14:textId="13574FD4" w:rsidR="001C6695" w:rsidRDefault="001C6695">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_Toc136356759 \h </w:instrText>
      </w:r>
      <w:r>
        <w:fldChar w:fldCharType="separate"/>
      </w:r>
      <w:r>
        <w:t>16</w:t>
      </w:r>
      <w:r>
        <w:fldChar w:fldCharType="end"/>
      </w:r>
    </w:p>
    <w:p w14:paraId="651EE0AC" w14:textId="4AC5ED1C" w:rsidR="001C6695" w:rsidRDefault="001C6695">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_Toc136356760 \h </w:instrText>
      </w:r>
      <w:r>
        <w:fldChar w:fldCharType="separate"/>
      </w:r>
      <w:r>
        <w:t>16</w:t>
      </w:r>
      <w:r>
        <w:fldChar w:fldCharType="end"/>
      </w:r>
    </w:p>
    <w:p w14:paraId="6C9E238A" w14:textId="663E2BAA" w:rsidR="001C6695" w:rsidRDefault="001C6695">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_Toc136356761 \h </w:instrText>
      </w:r>
      <w:r>
        <w:fldChar w:fldCharType="separate"/>
      </w:r>
      <w:r>
        <w:t>16</w:t>
      </w:r>
      <w:r>
        <w:fldChar w:fldCharType="end"/>
      </w:r>
    </w:p>
    <w:p w14:paraId="09C6450B" w14:textId="7B4B613A" w:rsidR="001C6695" w:rsidRDefault="001C6695">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_Toc136356762 \h </w:instrText>
      </w:r>
      <w:r>
        <w:fldChar w:fldCharType="separate"/>
      </w:r>
      <w:r>
        <w:t>16</w:t>
      </w:r>
      <w:r>
        <w:fldChar w:fldCharType="end"/>
      </w:r>
    </w:p>
    <w:p w14:paraId="16537DA8" w14:textId="666F9615" w:rsidR="001C6695" w:rsidRDefault="001C6695">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_Toc136356763 \h </w:instrText>
      </w:r>
      <w:r>
        <w:fldChar w:fldCharType="separate"/>
      </w:r>
      <w:r>
        <w:t>16</w:t>
      </w:r>
      <w:r>
        <w:fldChar w:fldCharType="end"/>
      </w:r>
    </w:p>
    <w:p w14:paraId="1C085486" w14:textId="16B59EBB" w:rsidR="001C6695" w:rsidRDefault="001C6695">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_Toc136356764 \h </w:instrText>
      </w:r>
      <w:r>
        <w:fldChar w:fldCharType="separate"/>
      </w:r>
      <w:r>
        <w:t>17</w:t>
      </w:r>
      <w:r>
        <w:fldChar w:fldCharType="end"/>
      </w:r>
    </w:p>
    <w:p w14:paraId="069F5EE4" w14:textId="7BC9DF64" w:rsidR="001C6695" w:rsidRDefault="001C6695">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_Toc136356765 \h </w:instrText>
      </w:r>
      <w:r>
        <w:fldChar w:fldCharType="separate"/>
      </w:r>
      <w:r>
        <w:t>17</w:t>
      </w:r>
      <w:r>
        <w:fldChar w:fldCharType="end"/>
      </w:r>
    </w:p>
    <w:p w14:paraId="2B080BE0" w14:textId="171F0DDD" w:rsidR="001C6695" w:rsidRDefault="001C6695">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_Toc136356766 \h </w:instrText>
      </w:r>
      <w:r>
        <w:fldChar w:fldCharType="separate"/>
      </w:r>
      <w:r>
        <w:t>17</w:t>
      </w:r>
      <w:r>
        <w:fldChar w:fldCharType="end"/>
      </w:r>
    </w:p>
    <w:p w14:paraId="6EBC48F1" w14:textId="79D2E6AB" w:rsidR="001C6695" w:rsidRDefault="001C6695">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_Toc136356767 \h </w:instrText>
      </w:r>
      <w:r>
        <w:fldChar w:fldCharType="separate"/>
      </w:r>
      <w:r>
        <w:t>17</w:t>
      </w:r>
      <w:r>
        <w:fldChar w:fldCharType="end"/>
      </w:r>
    </w:p>
    <w:p w14:paraId="48474B13" w14:textId="7E507C6B" w:rsidR="001C6695" w:rsidRDefault="001C6695">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_Toc136356768 \h </w:instrText>
      </w:r>
      <w:r>
        <w:fldChar w:fldCharType="separate"/>
      </w:r>
      <w:r>
        <w:t>18</w:t>
      </w:r>
      <w:r>
        <w:fldChar w:fldCharType="end"/>
      </w:r>
    </w:p>
    <w:p w14:paraId="7217E5C0" w14:textId="7D1BA9A3" w:rsidR="001C6695" w:rsidRDefault="001C6695">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_Toc136356769 \h </w:instrText>
      </w:r>
      <w:r>
        <w:fldChar w:fldCharType="separate"/>
      </w:r>
      <w:r>
        <w:t>18</w:t>
      </w:r>
      <w:r>
        <w:fldChar w:fldCharType="end"/>
      </w:r>
    </w:p>
    <w:p w14:paraId="19D5EC64" w14:textId="32C87638" w:rsidR="001C6695" w:rsidRDefault="001C6695">
      <w:pPr>
        <w:pStyle w:val="TOC1"/>
        <w:rPr>
          <w:rFonts w:asciiTheme="minorHAnsi" w:eastAsiaTheme="minorEastAsia" w:hAnsiTheme="minorHAnsi" w:cstheme="minorBidi"/>
          <w:kern w:val="2"/>
          <w:sz w:val="21"/>
          <w:szCs w:val="22"/>
          <w:lang w:val="en-US" w:eastAsia="zh-CN"/>
        </w:rPr>
      </w:pPr>
      <w:r>
        <w:lastRenderedPageBreak/>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_Toc136356770 \h </w:instrText>
      </w:r>
      <w:r>
        <w:fldChar w:fldCharType="separate"/>
      </w:r>
      <w:r>
        <w:t>18</w:t>
      </w:r>
      <w:r>
        <w:fldChar w:fldCharType="end"/>
      </w:r>
    </w:p>
    <w:p w14:paraId="3EDA72B3" w14:textId="5D09015E" w:rsidR="001C6695" w:rsidRDefault="001C6695">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_Toc136356771 \h </w:instrText>
      </w:r>
      <w:r>
        <w:fldChar w:fldCharType="separate"/>
      </w:r>
      <w:r>
        <w:t>18</w:t>
      </w:r>
      <w:r>
        <w:fldChar w:fldCharType="end"/>
      </w:r>
    </w:p>
    <w:p w14:paraId="5D6F039C" w14:textId="010762AA" w:rsidR="001C6695" w:rsidRDefault="001C6695">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_Toc136356772 \h </w:instrText>
      </w:r>
      <w:r>
        <w:fldChar w:fldCharType="separate"/>
      </w:r>
      <w:r>
        <w:t>18</w:t>
      </w:r>
      <w:r>
        <w:fldChar w:fldCharType="end"/>
      </w:r>
    </w:p>
    <w:p w14:paraId="06EA5590" w14:textId="0D0A356F" w:rsidR="001C6695" w:rsidRDefault="001C6695">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_Toc136356773 \h </w:instrText>
      </w:r>
      <w:r>
        <w:fldChar w:fldCharType="separate"/>
      </w:r>
      <w:r>
        <w:t>18</w:t>
      </w:r>
      <w:r>
        <w:fldChar w:fldCharType="end"/>
      </w:r>
    </w:p>
    <w:p w14:paraId="66E11947" w14:textId="6D1D4853" w:rsidR="001C6695" w:rsidRDefault="001C6695">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_Toc136356774 \h </w:instrText>
      </w:r>
      <w:r>
        <w:fldChar w:fldCharType="separate"/>
      </w:r>
      <w:r>
        <w:t>18</w:t>
      </w:r>
      <w:r>
        <w:fldChar w:fldCharType="end"/>
      </w:r>
    </w:p>
    <w:p w14:paraId="649399D3" w14:textId="5404C937" w:rsidR="001C6695" w:rsidRDefault="001C6695">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_Toc136356775 \h </w:instrText>
      </w:r>
      <w:r>
        <w:fldChar w:fldCharType="separate"/>
      </w:r>
      <w:r>
        <w:t>18</w:t>
      </w:r>
      <w:r>
        <w:fldChar w:fldCharType="end"/>
      </w:r>
    </w:p>
    <w:p w14:paraId="0D81161D" w14:textId="2D3078E3" w:rsidR="001C6695" w:rsidRDefault="001C6695">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_Toc136356776 \h </w:instrText>
      </w:r>
      <w:r>
        <w:fldChar w:fldCharType="separate"/>
      </w:r>
      <w:r>
        <w:t>19</w:t>
      </w:r>
      <w:r>
        <w:fldChar w:fldCharType="end"/>
      </w:r>
    </w:p>
    <w:p w14:paraId="2C39FD93" w14:textId="6B3866B1" w:rsidR="001C6695" w:rsidRDefault="001C6695">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_Toc136356777 \h </w:instrText>
      </w:r>
      <w:r>
        <w:fldChar w:fldCharType="separate"/>
      </w:r>
      <w:r>
        <w:t>19</w:t>
      </w:r>
      <w:r>
        <w:fldChar w:fldCharType="end"/>
      </w:r>
    </w:p>
    <w:p w14:paraId="47C1BC3B" w14:textId="2A7508F2" w:rsidR="001C6695" w:rsidRDefault="001C6695">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_Toc136356778 \h </w:instrText>
      </w:r>
      <w:r>
        <w:fldChar w:fldCharType="separate"/>
      </w:r>
      <w:r>
        <w:t>19</w:t>
      </w:r>
      <w:r>
        <w:fldChar w:fldCharType="end"/>
      </w:r>
    </w:p>
    <w:p w14:paraId="6E5EF660" w14:textId="13C3CE6D" w:rsidR="001C6695" w:rsidRDefault="001C6695">
      <w:pPr>
        <w:pStyle w:val="TOC8"/>
        <w:rPr>
          <w:rFonts w:asciiTheme="minorHAnsi" w:eastAsiaTheme="minorEastAsia" w:hAnsiTheme="minorHAnsi" w:cstheme="minorBidi"/>
          <w:b w:val="0"/>
          <w:kern w:val="2"/>
          <w:sz w:val="21"/>
          <w:szCs w:val="22"/>
          <w:lang w:val="en-US" w:eastAsia="zh-CN"/>
        </w:rPr>
      </w:pPr>
      <w:r w:rsidRPr="007C0E88">
        <w:rPr>
          <w:rFonts w:eastAsia="Times New Roman"/>
          <w:lang w:eastAsia="en-GB"/>
        </w:rPr>
        <w:t>Annex &lt;X&gt; (informative):</w:t>
      </w:r>
      <w:r>
        <w:t xml:space="preserve">  Change history</w:t>
      </w:r>
      <w:r>
        <w:tab/>
      </w:r>
      <w:r>
        <w:fldChar w:fldCharType="begin"/>
      </w:r>
      <w:r>
        <w:instrText xml:space="preserve"> PAGEREF _Toc136356779 \h </w:instrText>
      </w:r>
      <w:r>
        <w:fldChar w:fldCharType="separate"/>
      </w:r>
      <w:r>
        <w:t>20</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36356723"/>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36356724"/>
      <w:bookmarkEnd w:id="21"/>
      <w:bookmarkEnd w:id="22"/>
      <w:r w:rsidRPr="004D3578">
        <w:lastRenderedPageBreak/>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4" w:name="_Toc136356725"/>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B862B0B" w14:textId="56D05FD5" w:rsidR="00177C81" w:rsidRPr="00CE6DB5" w:rsidRDefault="00177C81" w:rsidP="00177C81">
      <w:pPr>
        <w:pStyle w:val="EX"/>
      </w:pPr>
      <w:r>
        <w:t>[</w:t>
      </w:r>
      <w:r w:rsidR="008609C2">
        <w:t>6</w:t>
      </w:r>
      <w:r>
        <w:t>]</w:t>
      </w:r>
      <w:r>
        <w:tab/>
        <w:t xml:space="preserve">3GPP TS 24.554: </w:t>
      </w:r>
      <w:r w:rsidRPr="004D3578">
        <w:t>"</w:t>
      </w:r>
      <w:r w:rsidRPr="00B32284">
        <w:t>Proximity-services (ProSe) in 5G System (5GS) protocol aspects</w:t>
      </w:r>
      <w:r w:rsidRPr="004D3578">
        <w:t>"</w:t>
      </w:r>
    </w:p>
    <w:p w14:paraId="6516C83E" w14:textId="6EE5ABCD" w:rsidR="00080512" w:rsidRPr="00177C81" w:rsidRDefault="00080512" w:rsidP="00EC4A25">
      <w:pPr>
        <w:pStyle w:val="EX"/>
      </w:pPr>
    </w:p>
    <w:p w14:paraId="24ACB616" w14:textId="77777777" w:rsidR="00080512" w:rsidRPr="004D3578" w:rsidRDefault="00080512">
      <w:pPr>
        <w:pStyle w:val="1"/>
      </w:pPr>
      <w:bookmarkStart w:id="25" w:name="definitions"/>
      <w:bookmarkStart w:id="26" w:name="_Toc13635672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36356727"/>
      <w:r w:rsidRPr="004D3578">
        <w:t>3.1</w:t>
      </w:r>
      <w:r w:rsidRPr="004D3578">
        <w:tab/>
      </w:r>
      <w:r w:rsidR="002B6339">
        <w:t>Terms</w:t>
      </w:r>
      <w:bookmarkEnd w:id="27"/>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28" w:name="_Toc136356728"/>
      <w:r w:rsidRPr="004D3578">
        <w:lastRenderedPageBreak/>
        <w:t>3.</w:t>
      </w:r>
      <w:r w:rsidR="00F51CB3">
        <w:t>2</w:t>
      </w:r>
      <w:r w:rsidRPr="004D3578">
        <w:tab/>
        <w:t>Abbreviations</w:t>
      </w:r>
      <w:bookmarkEnd w:id="28"/>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r w:rsidRPr="00B31174">
        <w:t>sidelink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29" w:name="clause4"/>
      <w:bookmarkStart w:id="30" w:name="_Toc136356729"/>
      <w:bookmarkEnd w:id="29"/>
      <w:r w:rsidRPr="004D3578">
        <w:t>4</w:t>
      </w:r>
      <w:r w:rsidRPr="004D3578">
        <w:tab/>
      </w:r>
      <w:r>
        <w:t>General description</w:t>
      </w:r>
      <w:bookmarkEnd w:id="3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1" w:name="_Toc13635673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31"/>
    </w:p>
    <w:p w14:paraId="32174BD3" w14:textId="1BD63798" w:rsidR="00080512" w:rsidRDefault="00A35866">
      <w:pPr>
        <w:pStyle w:val="2"/>
      </w:pPr>
      <w:bookmarkStart w:id="32" w:name="_Toc136356731"/>
      <w:r>
        <w:t>5</w:t>
      </w:r>
      <w:r w:rsidR="00080512" w:rsidRPr="004D3578">
        <w:t>.</w:t>
      </w:r>
      <w:r>
        <w:t>1</w:t>
      </w:r>
      <w:r w:rsidR="00080512" w:rsidRPr="004D3578">
        <w:tab/>
      </w:r>
      <w:r>
        <w:t>General</w:t>
      </w:r>
      <w:bookmarkEnd w:id="32"/>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33" w:name="_Toc13635673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33"/>
    </w:p>
    <w:p w14:paraId="377641C2" w14:textId="77777777" w:rsidR="001B27FE" w:rsidRPr="00C33F68" w:rsidRDefault="001B27FE" w:rsidP="001B27FE">
      <w:pPr>
        <w:pStyle w:val="3"/>
        <w:rPr>
          <w:noProof/>
        </w:rPr>
      </w:pPr>
      <w:bookmarkStart w:id="34" w:name="_Toc131694852"/>
      <w:bookmarkStart w:id="35" w:name="_Toc136356733"/>
      <w:r w:rsidRPr="00C33F68">
        <w:rPr>
          <w:noProof/>
        </w:rPr>
        <w:t>5.2.</w:t>
      </w:r>
      <w:r w:rsidRPr="00C33F68">
        <w:rPr>
          <w:noProof/>
          <w:lang w:eastAsia="zh-CN"/>
        </w:rPr>
        <w:t>1</w:t>
      </w:r>
      <w:r w:rsidRPr="00C33F68">
        <w:rPr>
          <w:noProof/>
        </w:rPr>
        <w:tab/>
        <w:t>General</w:t>
      </w:r>
      <w:bookmarkEnd w:id="34"/>
      <w:bookmarkEnd w:id="35"/>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36" w:name="_Toc59208540"/>
      <w:bookmarkStart w:id="37" w:name="_Toc51951114"/>
      <w:bookmarkStart w:id="38" w:name="_Toc45882564"/>
      <w:bookmarkStart w:id="39" w:name="_Toc45282178"/>
      <w:bookmarkStart w:id="40" w:name="_Toc34404350"/>
      <w:bookmarkStart w:id="41" w:name="_Toc34388579"/>
      <w:bookmarkStart w:id="42" w:name="_Toc25070664"/>
      <w:bookmarkStart w:id="43" w:name="_Toc22039955"/>
      <w:bookmarkStart w:id="44" w:name="_Toc131694853"/>
      <w:bookmarkStart w:id="45" w:name="_Toc136356734"/>
      <w:r w:rsidRPr="00C33F68">
        <w:rPr>
          <w:noProof/>
        </w:rPr>
        <w:lastRenderedPageBreak/>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36"/>
      <w:bookmarkEnd w:id="37"/>
      <w:bookmarkEnd w:id="38"/>
      <w:bookmarkEnd w:id="39"/>
      <w:bookmarkEnd w:id="40"/>
      <w:bookmarkEnd w:id="41"/>
      <w:bookmarkEnd w:id="42"/>
      <w:bookmarkEnd w:id="43"/>
      <w:bookmarkEnd w:id="44"/>
      <w:bookmarkEnd w:id="45"/>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6" w:name="_Toc131694854"/>
      <w:bookmarkStart w:id="47" w:name="_Toc136356735"/>
      <w:r w:rsidRPr="00C33F68">
        <w:t>5.2.3</w:t>
      </w:r>
      <w:r w:rsidRPr="00C33F68">
        <w:tab/>
        <w:t xml:space="preserve">Configuration parameters for </w:t>
      </w:r>
      <w:bookmarkEnd w:id="46"/>
      <w:r w:rsidRPr="005240FF">
        <w:t>ranging and sidelink positioning</w:t>
      </w:r>
      <w:bookmarkEnd w:id="47"/>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4372398B"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10165C8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44E817AF" w14:textId="77777777" w:rsidR="001B27FE" w:rsidRDefault="001B27FE" w:rsidP="001B27FE">
      <w:pPr>
        <w:pStyle w:val="B2"/>
        <w:rPr>
          <w:lang w:eastAsia="zh-CN"/>
        </w:rPr>
      </w:pPr>
      <w:r>
        <w:rPr>
          <w:lang w:eastAsia="zh-CN"/>
        </w:rPr>
        <w:t>5)</w:t>
      </w:r>
      <w:r>
        <w:rPr>
          <w:lang w:eastAsia="zh-CN"/>
        </w:rPr>
        <w:tab/>
        <w:t>sidelink positioning server UE;</w:t>
      </w:r>
    </w:p>
    <w:p w14:paraId="16E1655A" w14:textId="77777777" w:rsidR="001B27FE" w:rsidRPr="00A21967" w:rsidRDefault="001B27FE" w:rsidP="001B27FE">
      <w:pPr>
        <w:pStyle w:val="EditorsNote"/>
      </w:pPr>
      <w:r>
        <w:t>Editor’s Note: Whether the assistant UE is needed is FFS, which depends on SA2 progress.</w:t>
      </w:r>
    </w:p>
    <w:p w14:paraId="5FF9D9D4" w14:textId="77777777" w:rsidR="001B27FE" w:rsidRDefault="001B27FE" w:rsidP="001B27FE">
      <w:pPr>
        <w:pStyle w:val="B1"/>
        <w:rPr>
          <w:noProof/>
        </w:rPr>
      </w:pPr>
      <w:bookmarkStart w:id="48"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48"/>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52064D96"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56DB657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39D01DE9" w14:textId="77777777" w:rsidR="001B27FE" w:rsidRDefault="001B27FE" w:rsidP="001B27FE">
      <w:pPr>
        <w:pStyle w:val="B2"/>
        <w:rPr>
          <w:lang w:eastAsia="zh-CN"/>
        </w:rPr>
      </w:pPr>
      <w:r>
        <w:rPr>
          <w:lang w:eastAsia="zh-CN"/>
        </w:rPr>
        <w:t>5)</w:t>
      </w:r>
      <w:r>
        <w:rPr>
          <w:lang w:eastAsia="zh-CN"/>
        </w:rPr>
        <w:tab/>
        <w:t>sidelink positioning server UE; and</w:t>
      </w:r>
    </w:p>
    <w:p w14:paraId="00183669" w14:textId="77777777" w:rsidR="001B27FE" w:rsidRPr="009A5A0B" w:rsidRDefault="001B27FE" w:rsidP="001B27FE">
      <w:pPr>
        <w:pStyle w:val="EditorsNote"/>
      </w:pPr>
      <w:r>
        <w:t>Editor’s Note: Whether the assistant UE is needed is FFS, which depends on SA2 progress.</w:t>
      </w:r>
    </w:p>
    <w:p w14:paraId="3BEC078D" w14:textId="77777777" w:rsidR="001B27FE" w:rsidRDefault="001B27FE" w:rsidP="001B27FE">
      <w:pPr>
        <w:pStyle w:val="B1"/>
        <w:rPr>
          <w:lang w:eastAsia="zh-CN"/>
        </w:rPr>
      </w:pPr>
      <w:bookmarkStart w:id="49"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lastRenderedPageBreak/>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77777777" w:rsidR="001B27FE" w:rsidRDefault="001B27FE" w:rsidP="001B27FE">
      <w:pPr>
        <w:pStyle w:val="B3"/>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p>
    <w:p w14:paraId="3A39E9D9" w14:textId="1E5E21EB" w:rsidR="00A35866" w:rsidRDefault="00A35866" w:rsidP="00A35866">
      <w:pPr>
        <w:pStyle w:val="2"/>
      </w:pPr>
      <w:bookmarkStart w:id="50" w:name="_Toc136356736"/>
      <w:bookmarkEnd w:id="49"/>
      <w:r w:rsidRPr="00A35866">
        <w:t>5.</w:t>
      </w:r>
      <w:r>
        <w:t>3</w:t>
      </w:r>
      <w:r w:rsidRPr="00A35866">
        <w:tab/>
      </w:r>
      <w:r>
        <w:t>Procedures</w:t>
      </w:r>
      <w:bookmarkEnd w:id="50"/>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51" w:name="_Toc59209143"/>
      <w:bookmarkStart w:id="52" w:name="_Toc59208872"/>
      <w:bookmarkStart w:id="53" w:name="_Toc51951118"/>
      <w:bookmarkStart w:id="54" w:name="_Toc45882568"/>
      <w:bookmarkStart w:id="55" w:name="_Toc45282182"/>
      <w:bookmarkStart w:id="56" w:name="_Toc34404354"/>
      <w:bookmarkStart w:id="57" w:name="_Toc34388583"/>
      <w:bookmarkStart w:id="58" w:name="_Toc25070668"/>
      <w:bookmarkStart w:id="59" w:name="_Toc22039959"/>
      <w:bookmarkStart w:id="60" w:name="_Toc533170250"/>
      <w:bookmarkStart w:id="61" w:name="_Toc123634536"/>
      <w:bookmarkStart w:id="62" w:name="_Toc136356737"/>
      <w:bookmarkStart w:id="63" w:name="_Toc533170253"/>
      <w:bookmarkStart w:id="64" w:name="_Toc533170262"/>
      <w:r>
        <w:rPr>
          <w:noProof/>
        </w:rPr>
        <w:t>5.3</w:t>
      </w:r>
      <w:r w:rsidRPr="00C33F68">
        <w:rPr>
          <w:noProof/>
        </w:rPr>
        <w:t>.1</w:t>
      </w:r>
      <w:r w:rsidRPr="00C33F68">
        <w:rPr>
          <w:noProof/>
        </w:rPr>
        <w:tab/>
        <w:t>General</w:t>
      </w:r>
      <w:bookmarkEnd w:id="51"/>
      <w:bookmarkEnd w:id="52"/>
      <w:bookmarkEnd w:id="53"/>
      <w:bookmarkEnd w:id="54"/>
      <w:bookmarkEnd w:id="55"/>
      <w:bookmarkEnd w:id="56"/>
      <w:bookmarkEnd w:id="57"/>
      <w:bookmarkEnd w:id="58"/>
      <w:bookmarkEnd w:id="59"/>
      <w:bookmarkEnd w:id="60"/>
      <w:bookmarkEnd w:id="61"/>
      <w:bookmarkEnd w:id="62"/>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65" w:name="_Toc59209144"/>
      <w:bookmarkStart w:id="66" w:name="_Toc59208873"/>
      <w:bookmarkStart w:id="67" w:name="_Toc51951119"/>
      <w:bookmarkStart w:id="68" w:name="_Toc45882569"/>
      <w:bookmarkStart w:id="69" w:name="_Toc45282183"/>
      <w:bookmarkStart w:id="70" w:name="_Toc34404355"/>
      <w:bookmarkStart w:id="71" w:name="_Toc34388584"/>
      <w:bookmarkStart w:id="72" w:name="_Toc25070669"/>
      <w:bookmarkStart w:id="73" w:name="_Toc22039960"/>
      <w:bookmarkStart w:id="74" w:name="_Toc123634537"/>
      <w:bookmarkStart w:id="75" w:name="_Toc136356738"/>
      <w:bookmarkEnd w:id="63"/>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5"/>
      <w:bookmarkEnd w:id="66"/>
      <w:bookmarkEnd w:id="67"/>
      <w:bookmarkEnd w:id="68"/>
      <w:bookmarkEnd w:id="69"/>
      <w:bookmarkEnd w:id="70"/>
      <w:bookmarkEnd w:id="71"/>
      <w:bookmarkEnd w:id="72"/>
      <w:bookmarkEnd w:id="73"/>
      <w:bookmarkEnd w:id="74"/>
      <w:bookmarkEnd w:id="75"/>
    </w:p>
    <w:p w14:paraId="027CCBED" w14:textId="174EF577" w:rsidR="00177C81" w:rsidRPr="00C33F68" w:rsidRDefault="00177C81" w:rsidP="00177C81">
      <w:pPr>
        <w:pStyle w:val="4"/>
        <w:rPr>
          <w:noProof/>
        </w:rPr>
      </w:pPr>
      <w:bookmarkStart w:id="76" w:name="_Toc59209145"/>
      <w:bookmarkStart w:id="77" w:name="_Toc59208874"/>
      <w:bookmarkStart w:id="78" w:name="_Toc51951120"/>
      <w:bookmarkStart w:id="79" w:name="_Toc45882570"/>
      <w:bookmarkStart w:id="80" w:name="_Toc45282184"/>
      <w:bookmarkStart w:id="81" w:name="_Toc34404356"/>
      <w:bookmarkStart w:id="82" w:name="_Toc34388585"/>
      <w:bookmarkStart w:id="83" w:name="_Toc25070670"/>
      <w:bookmarkStart w:id="84" w:name="_Toc22039961"/>
      <w:bookmarkStart w:id="85" w:name="_Toc123634538"/>
      <w:bookmarkStart w:id="86" w:name="_Toc136356739"/>
      <w:bookmarkStart w:id="87" w:name="_Hlk130388554"/>
      <w:r>
        <w:rPr>
          <w:noProof/>
        </w:rPr>
        <w:t>5.3</w:t>
      </w:r>
      <w:r w:rsidRPr="00C33F68">
        <w:rPr>
          <w:noProof/>
        </w:rPr>
        <w:t>.2.1</w:t>
      </w:r>
      <w:r w:rsidRPr="00C33F68">
        <w:rPr>
          <w:noProof/>
        </w:rPr>
        <w:tab/>
        <w:t>General</w:t>
      </w:r>
      <w:bookmarkEnd w:id="76"/>
      <w:bookmarkEnd w:id="77"/>
      <w:bookmarkEnd w:id="78"/>
      <w:bookmarkEnd w:id="79"/>
      <w:bookmarkEnd w:id="80"/>
      <w:bookmarkEnd w:id="81"/>
      <w:bookmarkEnd w:id="82"/>
      <w:bookmarkEnd w:id="83"/>
      <w:bookmarkEnd w:id="84"/>
      <w:bookmarkEnd w:id="85"/>
      <w:bookmarkEnd w:id="86"/>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ranging and sidelink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sidelink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ranging and sidelink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ranging and sidelink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if the T5eee for UE policies for ranging and sidelink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88" w:name="_Toc59209146"/>
      <w:bookmarkStart w:id="89" w:name="_Toc59208875"/>
      <w:bookmarkStart w:id="90" w:name="_Toc51951121"/>
      <w:bookmarkStart w:id="91" w:name="_Toc45882571"/>
      <w:bookmarkStart w:id="92" w:name="_Toc45282185"/>
      <w:bookmarkStart w:id="93" w:name="_Toc34404357"/>
      <w:bookmarkStart w:id="94" w:name="_Toc34388586"/>
      <w:bookmarkStart w:id="95" w:name="_Toc25070671"/>
      <w:bookmarkStart w:id="96" w:name="_Toc22039962"/>
      <w:bookmarkStart w:id="97" w:name="_Toc533170254"/>
      <w:bookmarkStart w:id="98" w:name="_Toc123634539"/>
      <w:bookmarkStart w:id="99" w:name="_Toc136356740"/>
      <w:bookmarkEnd w:id="87"/>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88"/>
      <w:bookmarkEnd w:id="89"/>
      <w:bookmarkEnd w:id="90"/>
      <w:bookmarkEnd w:id="91"/>
      <w:bookmarkEnd w:id="92"/>
      <w:bookmarkEnd w:id="93"/>
      <w:bookmarkEnd w:id="94"/>
      <w:bookmarkEnd w:id="95"/>
      <w:bookmarkEnd w:id="96"/>
      <w:bookmarkEnd w:id="97"/>
      <w:bookmarkEnd w:id="98"/>
      <w:bookmarkEnd w:id="99"/>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 over PC5</w:t>
      </w:r>
      <w:r w:rsidRPr="00C33F68">
        <w:t xml:space="preserve">, the UE policies for </w:t>
      </w:r>
      <w:r>
        <w:t>ranging and sidelink positioning located UE</w:t>
      </w:r>
      <w:r w:rsidRPr="00C33F68">
        <w:t xml:space="preserve">, the UE policies for </w:t>
      </w:r>
      <w:r>
        <w:t>ranging and sidelink positioning</w:t>
      </w:r>
      <w:r>
        <w:rPr>
          <w:noProof/>
        </w:rPr>
        <w:t xml:space="preserve"> target</w:t>
      </w:r>
      <w:r w:rsidRPr="00C33F68">
        <w:rPr>
          <w:noProof/>
        </w:rPr>
        <w:t xml:space="preserve"> UE</w:t>
      </w:r>
      <w:r>
        <w:t>, the UE policies for ranging and sidelink positioning client</w:t>
      </w:r>
      <w:r w:rsidRPr="00C33F68">
        <w:t xml:space="preserve"> UE</w:t>
      </w:r>
      <w:r>
        <w:t>, the UE policies for ranging and sidelink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0" w:name="_Toc533170255"/>
      <w:r w:rsidRPr="00C33F68">
        <w:lastRenderedPageBreak/>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6.25pt" o:ole="">
            <v:imagedata r:id="rId11" o:title=""/>
          </v:shape>
          <o:OLEObject Type="Embed" ProgID="Visio.Drawing.15" ShapeID="_x0000_i1025" DrawAspect="Content" ObjectID="_1746970383" r:id="rId12"/>
        </w:object>
      </w:r>
    </w:p>
    <w:p w14:paraId="325FFE81" w14:textId="77777777" w:rsidR="00177C81" w:rsidRPr="00C33F68" w:rsidRDefault="00177C81" w:rsidP="00177C81">
      <w:pPr>
        <w:pStyle w:val="TF"/>
        <w:rPr>
          <w:lang w:eastAsia="zh-CN"/>
        </w:rPr>
      </w:pPr>
      <w:bookmarkStart w:id="101" w:name="_Toc34404358"/>
      <w:bookmarkStart w:id="102" w:name="_Toc34388587"/>
      <w:bookmarkStart w:id="103" w:name="_Toc25070672"/>
      <w:bookmarkStart w:id="104"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5" w:name="_Toc59209147"/>
      <w:bookmarkStart w:id="106" w:name="_Toc59208876"/>
      <w:bookmarkStart w:id="107" w:name="_Toc51951122"/>
      <w:bookmarkStart w:id="108" w:name="_Toc45882572"/>
      <w:bookmarkStart w:id="109" w:name="_Toc45282186"/>
      <w:bookmarkStart w:id="110" w:name="_Toc123634540"/>
      <w:bookmarkStart w:id="111" w:name="_Toc136356741"/>
      <w:bookmarkStart w:id="112"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0"/>
      <w:r w:rsidRPr="00C33F68">
        <w:t>accepted by the network</w:t>
      </w:r>
      <w:bookmarkEnd w:id="101"/>
      <w:bookmarkEnd w:id="102"/>
      <w:bookmarkEnd w:id="103"/>
      <w:bookmarkEnd w:id="104"/>
      <w:bookmarkEnd w:id="105"/>
      <w:bookmarkEnd w:id="106"/>
      <w:bookmarkEnd w:id="107"/>
      <w:bookmarkEnd w:id="108"/>
      <w:bookmarkEnd w:id="109"/>
      <w:bookmarkEnd w:id="110"/>
      <w:bookmarkEnd w:id="111"/>
    </w:p>
    <w:p w14:paraId="0A04F409" w14:textId="7D9602EA" w:rsidR="00177C81" w:rsidRPr="00C33F68" w:rsidRDefault="00177C81" w:rsidP="00177C81">
      <w:bookmarkStart w:id="113"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114" w:name="_Toc22039964"/>
      <w:bookmarkStart w:id="115" w:name="_Toc20233348"/>
      <w:bookmarkEnd w:id="113"/>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116" w:name="_Toc59209148"/>
      <w:bookmarkStart w:id="117" w:name="_Toc59208877"/>
      <w:bookmarkStart w:id="118" w:name="_Toc51951123"/>
      <w:bookmarkStart w:id="119" w:name="_Toc45882573"/>
      <w:bookmarkStart w:id="120" w:name="_Toc45282187"/>
      <w:bookmarkStart w:id="121" w:name="_Toc34404359"/>
      <w:bookmarkStart w:id="122" w:name="_Toc34388588"/>
      <w:bookmarkStart w:id="123" w:name="_Toc25070673"/>
      <w:r w:rsidRPr="00C33F68">
        <w:rPr>
          <w:lang w:eastAsia="zh-CN"/>
        </w:rPr>
        <w:t xml:space="preserve">If new UE policies for </w:t>
      </w:r>
      <w:r>
        <w:t>ranging and sidelink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ranging and sidelink positioning located UE</w:t>
      </w:r>
      <w:r>
        <w:rPr>
          <w:lang w:eastAsia="zh-CN"/>
        </w:rPr>
        <w:t xml:space="preserve"> and</w:t>
      </w:r>
      <w:r w:rsidRPr="00C33F68">
        <w:rPr>
          <w:lang w:eastAsia="zh-CN"/>
        </w:rPr>
        <w:t xml:space="preserve"> start using the new UE policies for </w:t>
      </w:r>
      <w:r>
        <w:t>ranging and sidelink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ranging and sidelink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ranging and sidelink positioning</w:t>
      </w:r>
      <w:r>
        <w:rPr>
          <w:noProof/>
        </w:rPr>
        <w:t xml:space="preserve"> target</w:t>
      </w:r>
      <w:r w:rsidRPr="00C33F68">
        <w:rPr>
          <w:noProof/>
        </w:rPr>
        <w:t xml:space="preserve"> UE</w:t>
      </w:r>
      <w:r w:rsidRPr="00433206">
        <w:rPr>
          <w:lang w:eastAsia="zh-CN"/>
        </w:rPr>
        <w:t xml:space="preserve"> and start using the new UE policies for </w:t>
      </w:r>
      <w:r>
        <w:t>ranging and sidelink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t xml:space="preserve">If new UE policies for </w:t>
      </w:r>
      <w:r>
        <w:t>ranging and sidelink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ranging and sidelink positioning client</w:t>
      </w:r>
      <w:r w:rsidRPr="00C33F68">
        <w:t xml:space="preserve"> UE</w:t>
      </w:r>
      <w:r w:rsidRPr="00433206">
        <w:rPr>
          <w:lang w:eastAsia="zh-CN"/>
        </w:rPr>
        <w:t xml:space="preserve"> and start using the new UE policies for </w:t>
      </w:r>
      <w:r>
        <w:t>ranging and sidelink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124" w:name="_Toc97295821"/>
      <w:r w:rsidRPr="00AF392E">
        <w:t xml:space="preserve">If new UE policies for </w:t>
      </w:r>
      <w:r>
        <w:t>ranging and sidelink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UE policies for ranging and sidelink positioning server</w:t>
      </w:r>
      <w:r w:rsidRPr="00C33F68">
        <w:t xml:space="preserve"> UE</w:t>
      </w:r>
      <w:r w:rsidRPr="001D4557">
        <w:t xml:space="preserve">, and start using the </w:t>
      </w:r>
      <w:r>
        <w:t>UE policies for ranging and sidelink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125" w:name="_Toc123634541"/>
      <w:bookmarkStart w:id="126" w:name="_Toc136356742"/>
      <w:bookmarkEnd w:id="112"/>
      <w:bookmarkEnd w:id="124"/>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14"/>
      <w:bookmarkEnd w:id="116"/>
      <w:bookmarkEnd w:id="117"/>
      <w:bookmarkEnd w:id="118"/>
      <w:bookmarkEnd w:id="119"/>
      <w:bookmarkEnd w:id="120"/>
      <w:bookmarkEnd w:id="121"/>
      <w:bookmarkEnd w:id="122"/>
      <w:bookmarkEnd w:id="123"/>
      <w:bookmarkEnd w:id="125"/>
      <w:bookmarkEnd w:id="126"/>
    </w:p>
    <w:p w14:paraId="4C53AB71" w14:textId="7EFABADF" w:rsidR="00177C81" w:rsidRPr="00C33F68" w:rsidRDefault="00177C81" w:rsidP="00177C81">
      <w:bookmarkStart w:id="127" w:name="_Toc59209149"/>
      <w:bookmarkStart w:id="128" w:name="_Toc59208878"/>
      <w:bookmarkStart w:id="129" w:name="_Toc51951124"/>
      <w:bookmarkStart w:id="130" w:name="_Toc45882574"/>
      <w:bookmarkStart w:id="131" w:name="_Toc45282188"/>
      <w:bookmarkStart w:id="132" w:name="_Toc34404360"/>
      <w:bookmarkStart w:id="133" w:name="_Toc34388589"/>
      <w:bookmarkStart w:id="134" w:name="_Toc25070674"/>
      <w:bookmarkStart w:id="135"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36" w:name="_Toc123634542"/>
      <w:bookmarkStart w:id="137" w:name="_Toc136356743"/>
      <w:r>
        <w:lastRenderedPageBreak/>
        <w:t>5.3</w:t>
      </w:r>
      <w:r w:rsidRPr="00C33F68">
        <w:t>.2.5</w:t>
      </w:r>
      <w:r w:rsidRPr="00C33F68">
        <w:tab/>
        <w:t>Abnormal cases on the network side</w:t>
      </w:r>
      <w:bookmarkEnd w:id="115"/>
      <w:bookmarkEnd w:id="127"/>
      <w:bookmarkEnd w:id="128"/>
      <w:bookmarkEnd w:id="129"/>
      <w:bookmarkEnd w:id="130"/>
      <w:bookmarkEnd w:id="131"/>
      <w:bookmarkEnd w:id="132"/>
      <w:bookmarkEnd w:id="133"/>
      <w:bookmarkEnd w:id="134"/>
      <w:bookmarkEnd w:id="135"/>
      <w:bookmarkEnd w:id="136"/>
      <w:bookmarkEnd w:id="137"/>
    </w:p>
    <w:p w14:paraId="2B8F25BF" w14:textId="73E0048E" w:rsidR="00177C81" w:rsidRPr="00C33F68" w:rsidRDefault="00177C81" w:rsidP="00177C81">
      <w:bookmarkStart w:id="138" w:name="_Toc25070675"/>
      <w:bookmarkStart w:id="139"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40" w:name="_Toc59209150"/>
      <w:bookmarkStart w:id="141" w:name="_Toc59208879"/>
      <w:bookmarkStart w:id="142" w:name="_Toc51951125"/>
      <w:bookmarkStart w:id="143" w:name="_Toc45882575"/>
      <w:bookmarkStart w:id="144" w:name="_Toc45282189"/>
      <w:bookmarkStart w:id="145" w:name="_Toc34404361"/>
      <w:bookmarkStart w:id="146" w:name="_Toc34388590"/>
      <w:bookmarkStart w:id="147" w:name="_Toc123634543"/>
      <w:bookmarkStart w:id="148" w:name="_Toc136356744"/>
      <w:r>
        <w:t>5.3</w:t>
      </w:r>
      <w:r w:rsidRPr="00C33F68">
        <w:t>.2.6</w:t>
      </w:r>
      <w:r w:rsidRPr="00C33F68">
        <w:tab/>
        <w:t>Abnormal cases on the UE</w:t>
      </w:r>
      <w:bookmarkEnd w:id="138"/>
      <w:bookmarkEnd w:id="140"/>
      <w:bookmarkEnd w:id="141"/>
      <w:bookmarkEnd w:id="142"/>
      <w:bookmarkEnd w:id="143"/>
      <w:bookmarkEnd w:id="144"/>
      <w:bookmarkEnd w:id="145"/>
      <w:bookmarkEnd w:id="146"/>
      <w:bookmarkEnd w:id="147"/>
      <w:bookmarkEnd w:id="148"/>
    </w:p>
    <w:p w14:paraId="6B733DA0" w14:textId="741BAC0D" w:rsidR="00177C81" w:rsidRPr="00A35866" w:rsidRDefault="00177C81" w:rsidP="00F51CB3">
      <w:bookmarkStart w:id="149" w:name="_Toc59209151"/>
      <w:bookmarkStart w:id="150" w:name="_Toc59208880"/>
      <w:bookmarkStart w:id="151" w:name="_Toc51951126"/>
      <w:bookmarkStart w:id="152" w:name="_Toc45882576"/>
      <w:bookmarkStart w:id="153" w:name="_Toc45282190"/>
      <w:bookmarkStart w:id="154" w:name="_Toc34404362"/>
      <w:bookmarkStart w:id="155" w:name="_Toc34388591"/>
      <w:bookmarkStart w:id="156" w:name="_Toc25070676"/>
      <w:r w:rsidRPr="00C33F68">
        <w:t>Handling in 3GPP TS 24.587 [</w:t>
      </w:r>
      <w:r w:rsidR="008609C2">
        <w:t>4</w:t>
      </w:r>
      <w:r w:rsidRPr="00C33F68">
        <w:t>] clause 5.3.2.6 shall apply.</w:t>
      </w:r>
      <w:bookmarkEnd w:id="64"/>
      <w:bookmarkEnd w:id="139"/>
      <w:bookmarkEnd w:id="149"/>
      <w:bookmarkEnd w:id="150"/>
      <w:bookmarkEnd w:id="151"/>
      <w:bookmarkEnd w:id="152"/>
      <w:bookmarkEnd w:id="153"/>
      <w:bookmarkEnd w:id="154"/>
      <w:bookmarkEnd w:id="155"/>
      <w:bookmarkEnd w:id="156"/>
    </w:p>
    <w:p w14:paraId="12C4199E" w14:textId="29ED4419" w:rsidR="00080512" w:rsidRDefault="00A35866" w:rsidP="00A35866">
      <w:pPr>
        <w:pStyle w:val="1"/>
      </w:pPr>
      <w:bookmarkStart w:id="157" w:name="_Toc13635674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157"/>
    </w:p>
    <w:p w14:paraId="639140D3" w14:textId="6B585684" w:rsidR="004E12FA" w:rsidRDefault="004E12FA" w:rsidP="004E12FA">
      <w:pPr>
        <w:pStyle w:val="2"/>
      </w:pPr>
      <w:bookmarkStart w:id="158" w:name="_Toc136356746"/>
      <w:r>
        <w:t>6.1</w:t>
      </w:r>
      <w:r>
        <w:tab/>
      </w:r>
      <w:r w:rsidR="008B2D7E">
        <w:t>Overview</w:t>
      </w:r>
      <w:bookmarkEnd w:id="158"/>
    </w:p>
    <w:p w14:paraId="2976F530" w14:textId="58737937" w:rsidR="004E12FA" w:rsidRPr="004E12FA" w:rsidRDefault="004E12FA" w:rsidP="004E12FA">
      <w:pPr>
        <w:pStyle w:val="EditorsNote"/>
      </w:pPr>
      <w:r w:rsidRPr="004E12FA">
        <w:t>Editor’s Note:</w:t>
      </w:r>
      <w:r w:rsidRPr="004E12FA">
        <w:tab/>
        <w:t xml:space="preserve">This clause will provide description of </w:t>
      </w:r>
      <w:r w:rsidR="006B13A2">
        <w:t>Ranging</w:t>
      </w:r>
      <w:r w:rsidR="00D20AF1">
        <w:t>_SL</w:t>
      </w:r>
      <w:r>
        <w:t xml:space="preserve"> </w:t>
      </w:r>
      <w:r w:rsidR="00D20AF1">
        <w:t>UE discovery</w:t>
      </w:r>
      <w:r w:rsidRPr="004E12FA">
        <w:t>.</w:t>
      </w:r>
    </w:p>
    <w:p w14:paraId="0F776609" w14:textId="3EB269A0" w:rsidR="00A35866" w:rsidRDefault="004E12FA" w:rsidP="004E12FA">
      <w:pPr>
        <w:pStyle w:val="2"/>
      </w:pPr>
      <w:bookmarkStart w:id="159" w:name="_Toc136356747"/>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BD46AD" w:rsidRPr="00C33F68">
        <w:t>direct discovery</w:t>
      </w:r>
      <w:bookmarkEnd w:id="159"/>
    </w:p>
    <w:p w14:paraId="648A387A" w14:textId="446C57C7" w:rsidR="008B2D7E" w:rsidRDefault="008B2D7E" w:rsidP="008B2D7E">
      <w:pPr>
        <w:pStyle w:val="3"/>
      </w:pPr>
      <w:bookmarkStart w:id="160" w:name="_Toc136356748"/>
      <w:r>
        <w:t>6.2.1</w:t>
      </w:r>
      <w:r>
        <w:tab/>
        <w:t>General</w:t>
      </w:r>
      <w:bookmarkEnd w:id="160"/>
    </w:p>
    <w:p w14:paraId="3582D7E4" w14:textId="70D386E1" w:rsidR="001F1C2F" w:rsidRDefault="001F1C2F" w:rsidP="001F1C2F">
      <w:pPr>
        <w:pStyle w:val="EditorsNote"/>
      </w:pPr>
      <w:r w:rsidRPr="004E12FA">
        <w:t>Editor’s Note:</w:t>
      </w:r>
      <w:r w:rsidRPr="004E12FA">
        <w:tab/>
        <w:t xml:space="preserve">This clause will provide </w:t>
      </w:r>
      <w:r>
        <w:t>description at the UE, and between UEs, for the general direct discovery used for</w:t>
      </w:r>
      <w:r w:rsidRPr="00344C12">
        <w:t xml:space="preserve"> </w:t>
      </w:r>
      <w:r w:rsidR="006B13A2">
        <w:t>r</w:t>
      </w:r>
      <w:r w:rsidRPr="00BD46AD">
        <w:t>anging</w:t>
      </w:r>
      <w:r w:rsidR="006B13A2">
        <w:t xml:space="preserve"> and s</w:t>
      </w:r>
      <w:r w:rsidRPr="00BD46AD">
        <w:t xml:space="preserve">idelink </w:t>
      </w:r>
      <w:r w:rsidR="006B13A2">
        <w:t>p</w:t>
      </w:r>
      <w:r w:rsidRPr="00BD46AD">
        <w:t>ositioning</w:t>
      </w:r>
      <w:r w:rsidRPr="004E12FA">
        <w:t>.</w:t>
      </w:r>
      <w:r>
        <w:t xml:space="preserve"> </w:t>
      </w:r>
    </w:p>
    <w:p w14:paraId="556A5383" w14:textId="76E0C641" w:rsidR="008B2D7E" w:rsidRDefault="008B2D7E" w:rsidP="008B2D7E">
      <w:pPr>
        <w:pStyle w:val="3"/>
      </w:pPr>
      <w:bookmarkStart w:id="161" w:name="_Toc136356749"/>
      <w:r>
        <w:t>6.2.2</w:t>
      </w:r>
      <w:r>
        <w:tab/>
      </w:r>
      <w:r w:rsidR="005472C3">
        <w:t>5G ProSe capable UEs discovery</w:t>
      </w:r>
      <w:bookmarkEnd w:id="161"/>
      <w:r w:rsidR="005472C3">
        <w:t xml:space="preserve"> </w:t>
      </w:r>
    </w:p>
    <w:p w14:paraId="3B1E8384" w14:textId="77777777" w:rsidR="00312B9F" w:rsidRPr="00C33F68" w:rsidRDefault="00312B9F" w:rsidP="00312B9F">
      <w:pPr>
        <w:pStyle w:val="4"/>
        <w:rPr>
          <w:lang w:eastAsia="zh-CN"/>
        </w:rPr>
      </w:pPr>
      <w:bookmarkStart w:id="162" w:name="_Toc131694994"/>
      <w:bookmarkStart w:id="163" w:name="_Toc136356750"/>
      <w:bookmarkStart w:id="164" w:name="_Hlk136354806"/>
      <w:r w:rsidRPr="00C33F68">
        <w:rPr>
          <w:lang w:eastAsia="zh-CN"/>
        </w:rPr>
        <w:t>6.2.</w:t>
      </w:r>
      <w:r>
        <w:rPr>
          <w:lang w:eastAsia="zh-CN"/>
        </w:rPr>
        <w:t>2</w:t>
      </w:r>
      <w:r w:rsidRPr="00C33F68">
        <w:rPr>
          <w:lang w:eastAsia="zh-CN"/>
        </w:rPr>
        <w:t>.1</w:t>
      </w:r>
      <w:r w:rsidRPr="00C33F68">
        <w:rPr>
          <w:lang w:eastAsia="zh-CN"/>
        </w:rPr>
        <w:tab/>
        <w:t>General</w:t>
      </w:r>
      <w:bookmarkEnd w:id="162"/>
      <w:bookmarkEnd w:id="163"/>
    </w:p>
    <w:p w14:paraId="1CA81FD8" w14:textId="77777777" w:rsidR="00312B9F" w:rsidRDefault="00312B9F" w:rsidP="00312B9F">
      <w:r w:rsidRPr="00C33F68">
        <w:t xml:space="preserve">This clause describes the procedures </w:t>
      </w:r>
      <w:r>
        <w:t xml:space="preserve">of </w:t>
      </w:r>
      <w:r w:rsidRPr="00C33F68">
        <w:t>5G ProSe direct discovery</w:t>
      </w:r>
      <w:r>
        <w:t xml:space="preserve"> </w:t>
      </w:r>
      <w:r w:rsidRPr="00C33F68">
        <w:t>f</w:t>
      </w:r>
      <w:bookmarkStart w:id="165" w:name="_Hlk134892790"/>
      <w:r w:rsidRPr="00C33F68">
        <w:t xml:space="preserve">or </w:t>
      </w:r>
      <w:r>
        <w:t>ranging and sidelink positioning</w:t>
      </w:r>
      <w:bookmarkEnd w:id="16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77777777"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77777777" w:rsidR="009F6B1C" w:rsidRPr="00C33F68" w:rsidRDefault="009F6B1C" w:rsidP="009F6B1C">
      <w:pPr>
        <w:pStyle w:val="4"/>
        <w:rPr>
          <w:lang w:eastAsia="zh-CN"/>
        </w:rPr>
      </w:pPr>
      <w:bookmarkStart w:id="166" w:name="_Toc131694995"/>
      <w:bookmarkStart w:id="167" w:name="_Toc136356751"/>
      <w:bookmarkEnd w:id="164"/>
      <w:r w:rsidRPr="00C33F68">
        <w:rPr>
          <w:lang w:eastAsia="zh-CN"/>
        </w:rPr>
        <w:lastRenderedPageBreak/>
        <w:t>6.</w:t>
      </w:r>
      <w:r>
        <w:rPr>
          <w:lang w:eastAsia="zh-CN"/>
        </w:rPr>
        <w:t>2.2</w:t>
      </w:r>
      <w:r w:rsidRPr="00C33F68">
        <w:rPr>
          <w:lang w:eastAsia="zh-CN"/>
        </w:rPr>
        <w:t>.2</w:t>
      </w:r>
      <w:r w:rsidRPr="00C33F68">
        <w:rPr>
          <w:lang w:eastAsia="zh-CN"/>
        </w:rPr>
        <w:tab/>
        <w:t>Procedures</w:t>
      </w:r>
      <w:bookmarkEnd w:id="166"/>
      <w:bookmarkEnd w:id="167"/>
    </w:p>
    <w:p w14:paraId="2107C28C" w14:textId="77777777" w:rsidR="009F6B1C" w:rsidRPr="00C33F68" w:rsidRDefault="009F6B1C" w:rsidP="009F6B1C">
      <w:pPr>
        <w:pStyle w:val="5"/>
        <w:rPr>
          <w:lang w:eastAsia="zh-CN"/>
        </w:rPr>
      </w:pPr>
      <w:bookmarkStart w:id="168" w:name="_Toc131694996"/>
      <w:bookmarkStart w:id="169" w:name="_Toc136356752"/>
      <w:r w:rsidRPr="00C33F68">
        <w:rPr>
          <w:lang w:eastAsia="zh-CN"/>
        </w:rPr>
        <w:t>6.</w:t>
      </w:r>
      <w:r>
        <w:rPr>
          <w:lang w:eastAsia="zh-CN"/>
        </w:rPr>
        <w:t>2.2</w:t>
      </w:r>
      <w:r w:rsidRPr="00C33F68">
        <w:rPr>
          <w:lang w:eastAsia="zh-CN"/>
        </w:rPr>
        <w:t>.2.1</w:t>
      </w:r>
      <w:r w:rsidRPr="00C33F68">
        <w:rPr>
          <w:lang w:eastAsia="zh-CN"/>
        </w:rPr>
        <w:tab/>
      </w:r>
      <w:bookmarkStart w:id="170" w:name="_Hlk135909770"/>
      <w:bookmarkStart w:id="171" w:name="_Hlk134893005"/>
      <w:r w:rsidRPr="00C33F68">
        <w:t>5G ProSe direct discovery</w:t>
      </w:r>
      <w:r>
        <w:t xml:space="preserve"> for ranging and sidelink positioning</w:t>
      </w:r>
      <w:bookmarkEnd w:id="170"/>
      <w:r>
        <w:t xml:space="preserve"> procedure</w:t>
      </w:r>
      <w:r w:rsidRPr="00C33F68">
        <w:rPr>
          <w:lang w:eastAsia="zh-CN"/>
        </w:rPr>
        <w:t xml:space="preserve"> over PC5 interface with model A</w:t>
      </w:r>
      <w:bookmarkEnd w:id="168"/>
      <w:bookmarkEnd w:id="169"/>
      <w:bookmarkEnd w:id="171"/>
    </w:p>
    <w:p w14:paraId="41BF4C00" w14:textId="77777777" w:rsidR="009F6B1C" w:rsidRPr="00C33F68" w:rsidRDefault="009F6B1C" w:rsidP="009F6B1C">
      <w:pPr>
        <w:pStyle w:val="6"/>
        <w:rPr>
          <w:lang w:eastAsia="zh-CN"/>
        </w:rPr>
      </w:pPr>
      <w:bookmarkStart w:id="172" w:name="_Toc131694997"/>
      <w:bookmarkStart w:id="173" w:name="_Toc136356753"/>
      <w:r w:rsidRPr="00C33F68">
        <w:rPr>
          <w:lang w:eastAsia="zh-CN"/>
        </w:rPr>
        <w:t>6.</w:t>
      </w:r>
      <w:r>
        <w:rPr>
          <w:lang w:eastAsia="zh-CN"/>
        </w:rPr>
        <w:t>2.2</w:t>
      </w:r>
      <w:r w:rsidRPr="00C33F68">
        <w:rPr>
          <w:lang w:eastAsia="zh-CN"/>
        </w:rPr>
        <w:t>.2.1.1</w:t>
      </w:r>
      <w:r>
        <w:rPr>
          <w:lang w:eastAsia="zh-CN"/>
        </w:rPr>
        <w:tab/>
      </w:r>
      <w:r w:rsidRPr="00C33F68">
        <w:rPr>
          <w:lang w:eastAsia="zh-CN"/>
        </w:rPr>
        <w:t>General</w:t>
      </w:r>
      <w:bookmarkEnd w:id="172"/>
      <w:bookmarkEnd w:id="17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77777777" w:rsidR="009F6B1C" w:rsidRPr="00C33F68" w:rsidRDefault="009F6B1C" w:rsidP="009F6B1C">
      <w:pPr>
        <w:pStyle w:val="6"/>
        <w:rPr>
          <w:lang w:eastAsia="zh-CN"/>
        </w:rPr>
      </w:pPr>
      <w:bookmarkStart w:id="174" w:name="_Toc131694998"/>
      <w:bookmarkStart w:id="175" w:name="_Toc136356754"/>
      <w:bookmarkStart w:id="176" w:name="_Hlk132028071"/>
      <w:r w:rsidRPr="00C33F68">
        <w:rPr>
          <w:lang w:eastAsia="zh-CN"/>
        </w:rPr>
        <w:t>6.</w:t>
      </w:r>
      <w:r>
        <w:rPr>
          <w:lang w:eastAsia="zh-CN"/>
        </w:rPr>
        <w:t>2.2</w:t>
      </w:r>
      <w:r w:rsidRPr="00C33F68">
        <w:rPr>
          <w:lang w:eastAsia="zh-CN"/>
        </w:rPr>
        <w:t>.2.1.2</w:t>
      </w:r>
      <w:r w:rsidRPr="00C33F68">
        <w:rPr>
          <w:lang w:eastAsia="zh-CN"/>
        </w:rPr>
        <w:tab/>
        <w:t xml:space="preserve">Announcing UE procedure for </w:t>
      </w:r>
      <w:bookmarkStart w:id="177" w:name="_Hlk135894090"/>
      <w:r w:rsidRPr="00C33F68">
        <w:t>5G ProSe direct discovery</w:t>
      </w:r>
      <w:r>
        <w:t xml:space="preserve"> for ranging and sidelink positioning</w:t>
      </w:r>
      <w:bookmarkEnd w:id="177"/>
      <w:r w:rsidRPr="00C33F68">
        <w:rPr>
          <w:lang w:eastAsia="zh-CN"/>
        </w:rPr>
        <w:t xml:space="preserve"> initiation</w:t>
      </w:r>
      <w:bookmarkEnd w:id="174"/>
      <w:bookmarkEnd w:id="175"/>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160A1BCA" w:rsidR="009F6B1C" w:rsidRDefault="009F6B1C" w:rsidP="009F6B1C">
      <w:r w:rsidRPr="00C33F68">
        <w:t>Figure 6.2.</w:t>
      </w:r>
      <w:r>
        <w:t>2</w:t>
      </w:r>
      <w:r w:rsidRPr="00C33F68">
        <w:t>.2.1.2.1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52" type="#_x0000_t75" style="width:348pt;height:73.5pt" o:ole="">
            <v:imagedata r:id="rId13" o:title=""/>
          </v:shape>
          <o:OLEObject Type="Embed" ProgID="Visio.Drawing.15" ShapeID="_x0000_i1052" DrawAspect="Content" ObjectID="_1746970384" r:id="rId14"/>
        </w:object>
      </w:r>
    </w:p>
    <w:p w14:paraId="11D399E8" w14:textId="77777777" w:rsidR="009F6B1C" w:rsidRPr="00C33F68" w:rsidRDefault="009F6B1C" w:rsidP="009F6B1C">
      <w:pPr>
        <w:pStyle w:val="TF"/>
      </w:pPr>
      <w:r w:rsidRPr="00C33F68">
        <w:t>Figure 6.2.</w:t>
      </w:r>
      <w:r>
        <w:t>2</w:t>
      </w:r>
      <w:r w:rsidRPr="00C33F68">
        <w:t>.2.1.2.1: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7777777"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7777777" w:rsidR="009F6B1C" w:rsidRPr="00C33F68" w:rsidRDefault="009F6B1C" w:rsidP="009F6B1C">
      <w:pPr>
        <w:pStyle w:val="6"/>
        <w:rPr>
          <w:lang w:eastAsia="zh-CN"/>
        </w:rPr>
      </w:pPr>
      <w:bookmarkStart w:id="178" w:name="_Toc131694999"/>
      <w:bookmarkStart w:id="179" w:name="_Toc136356755"/>
      <w:bookmarkEnd w:id="176"/>
      <w:r w:rsidRPr="00C33F68">
        <w:rPr>
          <w:lang w:eastAsia="zh-CN"/>
        </w:rPr>
        <w:t>6.</w:t>
      </w:r>
      <w:r>
        <w:rPr>
          <w:lang w:eastAsia="zh-CN"/>
        </w:rPr>
        <w:t>2.2</w:t>
      </w:r>
      <w:r w:rsidRPr="00C33F68">
        <w:rPr>
          <w:lang w:eastAsia="zh-CN"/>
        </w:rPr>
        <w:t>.2.1.3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78"/>
      <w:bookmarkEnd w:id="179"/>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77777777" w:rsidR="009F6B1C" w:rsidRPr="00C33F68" w:rsidRDefault="009F6B1C" w:rsidP="009F6B1C">
      <w:pPr>
        <w:pStyle w:val="6"/>
        <w:rPr>
          <w:lang w:eastAsia="zh-CN"/>
        </w:rPr>
      </w:pPr>
      <w:bookmarkStart w:id="180" w:name="_Toc131695000"/>
      <w:bookmarkStart w:id="181" w:name="_Toc136356756"/>
      <w:r w:rsidRPr="00C33F68">
        <w:rPr>
          <w:lang w:eastAsia="zh-CN"/>
        </w:rPr>
        <w:lastRenderedPageBreak/>
        <w:t>6.</w:t>
      </w:r>
      <w:r>
        <w:rPr>
          <w:lang w:eastAsia="zh-CN"/>
        </w:rPr>
        <w:t>2.2</w:t>
      </w:r>
      <w:r w:rsidRPr="00C33F68">
        <w:rPr>
          <w:lang w:eastAsia="zh-CN"/>
        </w:rPr>
        <w:t>.2.1.4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180"/>
      <w:bookmarkEnd w:id="181"/>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77777777" w:rsidR="009F6B1C" w:rsidRPr="00C33F68" w:rsidRDefault="009F6B1C" w:rsidP="009F6B1C">
      <w:r w:rsidRPr="00C33F68">
        <w:t>Figure 6.2.</w:t>
      </w:r>
      <w:r>
        <w:t>2</w:t>
      </w:r>
      <w:r w:rsidRPr="00C33F68">
        <w:t>.2.1.4.1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7.75pt;height:69pt" o:ole="">
            <v:imagedata r:id="rId15" o:title=""/>
          </v:shape>
          <o:OLEObject Type="Embed" ProgID="Visio.Drawing.15" ShapeID="_x0000_i1027" DrawAspect="Content" ObjectID="_1746970385" r:id="rId16"/>
        </w:object>
      </w:r>
    </w:p>
    <w:p w14:paraId="12C2456A" w14:textId="77777777" w:rsidR="009F6B1C" w:rsidRPr="00C33F68" w:rsidRDefault="009F6B1C" w:rsidP="009F6B1C">
      <w:pPr>
        <w:pStyle w:val="TF"/>
      </w:pPr>
      <w:r w:rsidRPr="00C33F68">
        <w:t>Figure 6.2.</w:t>
      </w:r>
      <w:r>
        <w:t>2</w:t>
      </w:r>
      <w:r w:rsidRPr="00C33F68">
        <w:t>.2.1.4.1: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lastRenderedPageBreak/>
        <w:t>The UE shall consider that the target RPAUID it seeks to monitor has been discovered if there is a match event as follows:</w:t>
      </w:r>
    </w:p>
    <w:p w14:paraId="0CFD904A" w14:textId="77777777" w:rsidR="009F6B1C" w:rsidRPr="008062E4" w:rsidRDefault="009F6B1C" w:rsidP="009F6B1C">
      <w:pPr>
        <w:pStyle w:val="ac"/>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p>
    <w:p w14:paraId="7695114B" w14:textId="77777777" w:rsidR="009F6B1C" w:rsidRPr="00C33F68" w:rsidRDefault="009F6B1C" w:rsidP="009F6B1C">
      <w:pPr>
        <w:pStyle w:val="6"/>
        <w:rPr>
          <w:lang w:eastAsia="zh-CN"/>
        </w:rPr>
      </w:pPr>
      <w:bookmarkStart w:id="182" w:name="_Toc131695001"/>
      <w:bookmarkStart w:id="183" w:name="_Toc136356757"/>
      <w:r w:rsidRPr="00C33F68">
        <w:rPr>
          <w:lang w:eastAsia="zh-CN"/>
        </w:rPr>
        <w:t>6.</w:t>
      </w:r>
      <w:r>
        <w:rPr>
          <w:lang w:eastAsia="zh-CN"/>
        </w:rPr>
        <w:t>2.2</w:t>
      </w:r>
      <w:r w:rsidRPr="00C33F68">
        <w:rPr>
          <w:lang w:eastAsia="zh-CN"/>
        </w:rPr>
        <w:t>.2.1.5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82"/>
      <w:bookmarkEnd w:id="183"/>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36AF49BB" w14:textId="7D2568DB" w:rsidR="00312B9F" w:rsidRPr="009F6B1C" w:rsidRDefault="00312B9F" w:rsidP="009F6B1C"/>
    <w:p w14:paraId="2BAF6351" w14:textId="2D70360D" w:rsidR="008B2D7E" w:rsidRDefault="008B2D7E" w:rsidP="008B2D7E">
      <w:pPr>
        <w:pStyle w:val="3"/>
      </w:pPr>
      <w:bookmarkStart w:id="184" w:name="_Toc136356758"/>
      <w:bookmarkStart w:id="185" w:name="_Hlk135000904"/>
      <w:r>
        <w:t>6.2.3</w:t>
      </w:r>
      <w:r>
        <w:tab/>
      </w:r>
      <w:r w:rsidR="005472C3">
        <w:t>V2X capable UEs</w:t>
      </w:r>
      <w:r w:rsidR="005472C3" w:rsidRPr="0047187C">
        <w:t xml:space="preserve"> </w:t>
      </w:r>
      <w:r w:rsidR="005472C3">
        <w:t>discovery</w:t>
      </w:r>
      <w:bookmarkEnd w:id="184"/>
    </w:p>
    <w:bookmarkEnd w:id="185"/>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37769A4B" w:rsidR="004E12FA" w:rsidRDefault="004E12FA" w:rsidP="004E12FA">
      <w:pPr>
        <w:pStyle w:val="2"/>
      </w:pPr>
      <w:bookmarkStart w:id="186" w:name="_Toc136356759"/>
      <w:r>
        <w:t>6.3</w:t>
      </w:r>
      <w:r>
        <w:tab/>
      </w:r>
      <w:r w:rsidR="00BD46AD" w:rsidRPr="00BD46AD">
        <w:t xml:space="preserve">Located UE </w:t>
      </w:r>
      <w:r w:rsidR="007642C1">
        <w:t>d</w:t>
      </w:r>
      <w:r w:rsidR="00BD46AD" w:rsidRPr="00BD46AD">
        <w:t>iscovery</w:t>
      </w:r>
      <w:bookmarkEnd w:id="186"/>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187" w:name="_Toc136356760"/>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87"/>
    </w:p>
    <w:p w14:paraId="13562397" w14:textId="7A5C7A36" w:rsidR="00481A86" w:rsidRDefault="00481A86" w:rsidP="00481A86">
      <w:pPr>
        <w:pStyle w:val="2"/>
      </w:pPr>
      <w:bookmarkStart w:id="188" w:name="_Toc136356761"/>
      <w:r>
        <w:t>7.1</w:t>
      </w:r>
      <w:r>
        <w:tab/>
      </w:r>
      <w:r w:rsidR="00D15DBC">
        <w:t>Overview</w:t>
      </w:r>
      <w:bookmarkEnd w:id="188"/>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189" w:name="_Toc13635676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89"/>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190" w:name="_Toc136356763"/>
      <w:bookmarkStart w:id="191" w:name="_Hlk135037510"/>
      <w:r>
        <w:t>7.2.1</w:t>
      </w:r>
      <w:r>
        <w:tab/>
        <w:t>General</w:t>
      </w:r>
      <w:bookmarkEnd w:id="190"/>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79FC713D" w:rsidR="008E1A4E" w:rsidRPr="00A557D6" w:rsidRDefault="008E1A4E" w:rsidP="008E1A4E">
      <w:pPr>
        <w:pStyle w:val="B1"/>
      </w:pPr>
      <w:r>
        <w:lastRenderedPageBreak/>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53CF779F"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192" w:name="_Toc136356764"/>
      <w:bookmarkStart w:id="193" w:name="_Hlk135037523"/>
      <w:bookmarkStart w:id="194" w:name="_Hlk132706548"/>
      <w:bookmarkEnd w:id="191"/>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92"/>
    </w:p>
    <w:p w14:paraId="224181DA" w14:textId="0CF4BCF2" w:rsidR="00172994" w:rsidRDefault="00172994" w:rsidP="00172994">
      <w:pPr>
        <w:pStyle w:val="4"/>
      </w:pPr>
      <w:bookmarkStart w:id="195" w:name="_Toc13635676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195"/>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96" w:name="_Toc13635676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96"/>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197" w:name="_Toc136356767"/>
      <w:bookmarkEnd w:id="193"/>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97"/>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198" w:name="_Toc136356768"/>
      <w:r>
        <w:lastRenderedPageBreak/>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98"/>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194"/>
    <w:p w14:paraId="3255F19E" w14:textId="77777777" w:rsidR="00434661" w:rsidRPr="00EF7551" w:rsidRDefault="00434661" w:rsidP="00EF7551">
      <w:pPr>
        <w:rPr>
          <w:b/>
          <w:bCs/>
        </w:rPr>
      </w:pPr>
    </w:p>
    <w:p w14:paraId="6AA0A863" w14:textId="766EF2DD" w:rsidR="00481A86" w:rsidRDefault="00481A86" w:rsidP="00481A86">
      <w:pPr>
        <w:pStyle w:val="2"/>
      </w:pPr>
      <w:bookmarkStart w:id="199" w:name="_Toc136356769"/>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99"/>
    </w:p>
    <w:p w14:paraId="74FDB089" w14:textId="5A555838"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Ranging_SL communication </w:t>
      </w:r>
      <w:r w:rsidR="006B592D">
        <w:t>on LCS aspect</w:t>
      </w:r>
      <w:r w:rsidR="00207275">
        <w:t xml:space="preserve">, e.g. to support </w:t>
      </w:r>
      <w:bookmarkStart w:id="200" w:name="_Hlk131012585"/>
      <w:r w:rsidR="00207275" w:rsidRPr="00A610A9">
        <w:rPr>
          <w:lang w:eastAsia="ko-KR"/>
        </w:rPr>
        <w:t>Network assisted S</w:t>
      </w:r>
      <w:r w:rsidR="00207275">
        <w:rPr>
          <w:lang w:eastAsia="ko-KR"/>
        </w:rPr>
        <w:t>idelink</w:t>
      </w:r>
      <w:r w:rsidR="00207275" w:rsidRPr="00A610A9">
        <w:rPr>
          <w:lang w:eastAsia="ko-KR"/>
        </w:rPr>
        <w:t xml:space="preserve"> Positioning</w:t>
      </w:r>
      <w:bookmarkEnd w:id="200"/>
      <w:r w:rsidR="00207275">
        <w:rPr>
          <w:lang w:eastAsia="ko-KR"/>
        </w:rPr>
        <w:t xml:space="preserve"> </w:t>
      </w:r>
      <w:r w:rsidR="00207275">
        <w:rPr>
          <w:rFonts w:hint="eastAsia"/>
          <w:lang w:eastAsia="zh-CN"/>
        </w:rPr>
        <w:t>a</w:t>
      </w:r>
      <w:r w:rsidR="00207275">
        <w:rPr>
          <w:lang w:eastAsia="zh-CN"/>
        </w:rPr>
        <w:t xml:space="preserve">nd </w:t>
      </w:r>
      <w:bookmarkStart w:id="201" w:name="_Hlk131012137"/>
      <w:r w:rsidR="00207275" w:rsidRPr="00667EB4">
        <w:t>Ranging/SL Positioning service exposure</w:t>
      </w:r>
      <w:bookmarkEnd w:id="201"/>
      <w:r w:rsidRPr="00481A86">
        <w:t>.</w:t>
      </w:r>
      <w:r w:rsidR="006B592D">
        <w:t xml:space="preserve"> The description may just be brief and help to give a whole picture of the solution for Ranging_SL, and the details of LCS signalling may refer to that defined in 3GPP TS 24.571. </w:t>
      </w:r>
    </w:p>
    <w:p w14:paraId="513426CA" w14:textId="77777777" w:rsidR="00D15DBC" w:rsidRPr="002129ED" w:rsidRDefault="00D15DBC" w:rsidP="00D15DBC"/>
    <w:p w14:paraId="43AEA588" w14:textId="63142843" w:rsidR="00481A86" w:rsidRDefault="004E12FA" w:rsidP="00A35866">
      <w:pPr>
        <w:pStyle w:val="1"/>
      </w:pPr>
      <w:bookmarkStart w:id="202" w:name="_Toc136356770"/>
      <w:r>
        <w:t>8.</w:t>
      </w:r>
      <w:r>
        <w:tab/>
      </w:r>
      <w:r w:rsidR="00481A86" w:rsidRPr="00481A86">
        <w:t>Handling of unknown, unforeseen, and erroneous PC5 signalling protocol data</w:t>
      </w:r>
      <w:bookmarkEnd w:id="202"/>
    </w:p>
    <w:p w14:paraId="17597001" w14:textId="4A530332" w:rsidR="00481A86" w:rsidRDefault="00481A86" w:rsidP="00E2211A">
      <w:pPr>
        <w:pStyle w:val="2"/>
      </w:pPr>
      <w:bookmarkStart w:id="203" w:name="_Toc136356771"/>
      <w:r>
        <w:t>8.1</w:t>
      </w:r>
      <w:r>
        <w:tab/>
        <w:t>General</w:t>
      </w:r>
      <w:bookmarkEnd w:id="203"/>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204" w:name="_Toc136356772"/>
      <w:r>
        <w:t>9.</w:t>
      </w:r>
      <w:r>
        <w:tab/>
      </w:r>
      <w:r w:rsidR="00A35866" w:rsidRPr="00A35866">
        <w:t>Message functional definition and contents</w:t>
      </w:r>
      <w:bookmarkEnd w:id="204"/>
    </w:p>
    <w:p w14:paraId="195FE5D4" w14:textId="4DA2FB87" w:rsidR="00A35866" w:rsidRDefault="00481A86" w:rsidP="00A35866">
      <w:pPr>
        <w:pStyle w:val="2"/>
      </w:pPr>
      <w:bookmarkStart w:id="205" w:name="_Toc136356773"/>
      <w:r>
        <w:t>9</w:t>
      </w:r>
      <w:r w:rsidR="00A35866">
        <w:t>.1</w:t>
      </w:r>
      <w:r w:rsidR="00A35866">
        <w:tab/>
        <w:t>Overview</w:t>
      </w:r>
      <w:bookmarkEnd w:id="205"/>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7777777" w:rsidR="00393801" w:rsidRPr="00C33F68" w:rsidRDefault="00393801" w:rsidP="00393801">
      <w:pPr>
        <w:pStyle w:val="2"/>
      </w:pPr>
      <w:bookmarkStart w:id="206" w:name="_Toc131695362"/>
      <w:bookmarkStart w:id="207" w:name="_Toc136356774"/>
      <w:bookmarkStart w:id="208" w:name="_Toc59199328"/>
      <w:bookmarkStart w:id="209" w:name="_Toc59198737"/>
      <w:bookmarkStart w:id="210" w:name="_Toc525231337"/>
      <w:bookmarkStart w:id="211" w:name="_Toc131695363"/>
      <w:bookmarkStart w:id="212"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206"/>
      <w:bookmarkEnd w:id="207"/>
    </w:p>
    <w:p w14:paraId="6F916E34" w14:textId="77777777" w:rsidR="00393801" w:rsidRPr="00C33F68" w:rsidRDefault="00393801" w:rsidP="00393801">
      <w:pPr>
        <w:pStyle w:val="3"/>
      </w:pPr>
      <w:bookmarkStart w:id="213" w:name="_Toc136356775"/>
      <w:r>
        <w:t>9</w:t>
      </w:r>
      <w:r w:rsidRPr="00C33F68">
        <w:t>.2.1</w:t>
      </w:r>
      <w:r w:rsidRPr="00C33F68">
        <w:tab/>
        <w:t>Message definition</w:t>
      </w:r>
      <w:bookmarkEnd w:id="208"/>
      <w:bookmarkEnd w:id="209"/>
      <w:bookmarkEnd w:id="210"/>
      <w:bookmarkEnd w:id="211"/>
      <w:bookmarkEnd w:id="213"/>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212"/>
    <w:p w14:paraId="48430CB6" w14:textId="77777777" w:rsidR="00393801" w:rsidRPr="00B36751" w:rsidRDefault="00393801" w:rsidP="00393801"/>
    <w:p w14:paraId="4F4B8FBD" w14:textId="46944795" w:rsidR="00393801" w:rsidRPr="00C33F68" w:rsidRDefault="00393801" w:rsidP="00393801">
      <w:pPr>
        <w:pStyle w:val="TH"/>
        <w:rPr>
          <w:lang w:eastAsia="zh-CN"/>
        </w:rPr>
      </w:pPr>
      <w:r w:rsidRPr="00C33F68">
        <w:lastRenderedPageBreak/>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tbl>
    <w:p w14:paraId="7D350D94" w14:textId="430232B6" w:rsidR="00481A86" w:rsidRPr="00481A86" w:rsidRDefault="00481A86" w:rsidP="00393801"/>
    <w:p w14:paraId="4199A3B2" w14:textId="02D44B52" w:rsidR="00A35866" w:rsidRDefault="00481A86" w:rsidP="00A35866">
      <w:pPr>
        <w:pStyle w:val="1"/>
      </w:pPr>
      <w:bookmarkStart w:id="214" w:name="_Toc136356776"/>
      <w:r>
        <w:t>10</w:t>
      </w:r>
      <w:r w:rsidR="00A35866">
        <w:t>.</w:t>
      </w:r>
      <w:r w:rsidR="00A35866">
        <w:tab/>
        <w:t>Information elements coding</w:t>
      </w:r>
      <w:bookmarkEnd w:id="214"/>
    </w:p>
    <w:p w14:paraId="0866878B" w14:textId="6BC58588" w:rsidR="00A35866" w:rsidRDefault="00481A86" w:rsidP="00A35866">
      <w:pPr>
        <w:pStyle w:val="2"/>
      </w:pPr>
      <w:bookmarkStart w:id="215" w:name="_Toc136356777"/>
      <w:r>
        <w:t>10</w:t>
      </w:r>
      <w:r w:rsidR="00A35866">
        <w:t>.1</w:t>
      </w:r>
      <w:r w:rsidR="00A35866">
        <w:tab/>
        <w:t>Overview</w:t>
      </w:r>
      <w:bookmarkEnd w:id="215"/>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5788FD68" w:rsidR="00A35866" w:rsidRPr="00A35866" w:rsidRDefault="00481A86" w:rsidP="00A35866">
      <w:pPr>
        <w:pStyle w:val="2"/>
      </w:pPr>
      <w:bookmarkStart w:id="216" w:name="_Toc136356778"/>
      <w:r>
        <w:t>10</w:t>
      </w:r>
      <w:r w:rsidR="00A35866">
        <w:t>.2</w:t>
      </w:r>
      <w:r w:rsidR="00A35866">
        <w:tab/>
        <w:t>General</w:t>
      </w:r>
      <w:bookmarkStart w:id="217" w:name="tsgNames"/>
      <w:bookmarkEnd w:id="216"/>
      <w:bookmarkEnd w:id="217"/>
    </w:p>
    <w:p w14:paraId="30F8278B" w14:textId="56E58F68" w:rsidR="00080512" w:rsidRPr="004D3578" w:rsidRDefault="00080512">
      <w:pPr>
        <w:pStyle w:val="a4"/>
      </w:pPr>
      <w:r w:rsidRPr="004D3578">
        <w:t>3GPP</w:t>
      </w:r>
    </w:p>
    <w:p w14:paraId="06FAD520" w14:textId="4B8A555C" w:rsidR="00054A22" w:rsidRPr="00235394" w:rsidRDefault="00080512" w:rsidP="00D32462">
      <w:pPr>
        <w:pStyle w:val="8"/>
      </w:pPr>
      <w:r w:rsidRPr="004D3578">
        <w:rPr>
          <w:i/>
        </w:rPr>
        <w:br w:type="page"/>
      </w:r>
      <w:bookmarkStart w:id="218" w:name="_Toc136356779"/>
      <w:r w:rsidRPr="00172A8D">
        <w:rPr>
          <w:rFonts w:eastAsia="Times New Roman"/>
          <w:lang w:eastAsia="en-GB"/>
        </w:rPr>
        <w:lastRenderedPageBreak/>
        <w:t>Annex &lt;X&gt; (informative):</w:t>
      </w:r>
      <w:r w:rsidR="00172A8D" w:rsidRPr="00172A8D">
        <w:t xml:space="preserve"> </w:t>
      </w:r>
      <w:r w:rsidR="00172A8D" w:rsidRPr="00C33F68">
        <w:br/>
        <w:t>Change history</w:t>
      </w:r>
      <w:bookmarkStart w:id="219" w:name="historyclause"/>
      <w:bookmarkEnd w:id="218"/>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bl>
    <w:p w14:paraId="6AE5F0B0" w14:textId="5E5E86E9" w:rsidR="00080512" w:rsidRDefault="00080512" w:rsidP="0056055D">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D7A3" w14:textId="77777777" w:rsidR="00E45D85" w:rsidRDefault="00E45D85">
      <w:r>
        <w:separator/>
      </w:r>
    </w:p>
  </w:endnote>
  <w:endnote w:type="continuationSeparator" w:id="0">
    <w:p w14:paraId="57202F08" w14:textId="77777777" w:rsidR="00E45D85" w:rsidRDefault="00E4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9BB35" w14:textId="77777777" w:rsidR="00E45D85" w:rsidRDefault="00E45D85">
      <w:r>
        <w:separator/>
      </w:r>
    </w:p>
  </w:footnote>
  <w:footnote w:type="continuationSeparator" w:id="0">
    <w:p w14:paraId="6DD7939C" w14:textId="77777777" w:rsidR="00E45D85" w:rsidRDefault="00E45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515F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346">
      <w:rPr>
        <w:rFonts w:ascii="Arial" w:hAnsi="Arial" w:cs="Arial"/>
        <w:b/>
        <w:noProof/>
        <w:sz w:val="18"/>
        <w:szCs w:val="18"/>
      </w:rPr>
      <w:t>3GPP TS 24.514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337D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34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51834"/>
    <w:rsid w:val="00054631"/>
    <w:rsid w:val="00054A22"/>
    <w:rsid w:val="000563B8"/>
    <w:rsid w:val="00062023"/>
    <w:rsid w:val="000655A6"/>
    <w:rsid w:val="0007318E"/>
    <w:rsid w:val="00080512"/>
    <w:rsid w:val="000A7EF7"/>
    <w:rsid w:val="000C0CD6"/>
    <w:rsid w:val="000C47C3"/>
    <w:rsid w:val="000D0A00"/>
    <w:rsid w:val="000D58AB"/>
    <w:rsid w:val="00133525"/>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3CEE"/>
    <w:rsid w:val="005C161B"/>
    <w:rsid w:val="005D2E01"/>
    <w:rsid w:val="005D3961"/>
    <w:rsid w:val="005D7526"/>
    <w:rsid w:val="005E2F49"/>
    <w:rsid w:val="005E4BB2"/>
    <w:rsid w:val="005E4FAE"/>
    <w:rsid w:val="005E7A84"/>
    <w:rsid w:val="005F788A"/>
    <w:rsid w:val="00602AEA"/>
    <w:rsid w:val="00614FDF"/>
    <w:rsid w:val="0063543D"/>
    <w:rsid w:val="00640EC0"/>
    <w:rsid w:val="00647114"/>
    <w:rsid w:val="00651050"/>
    <w:rsid w:val="00671868"/>
    <w:rsid w:val="00671D51"/>
    <w:rsid w:val="006839DD"/>
    <w:rsid w:val="006912E9"/>
    <w:rsid w:val="006955DE"/>
    <w:rsid w:val="006A323F"/>
    <w:rsid w:val="006B13A2"/>
    <w:rsid w:val="006B30D0"/>
    <w:rsid w:val="006B592D"/>
    <w:rsid w:val="006C3411"/>
    <w:rsid w:val="006C3D95"/>
    <w:rsid w:val="006C41FB"/>
    <w:rsid w:val="006E5C86"/>
    <w:rsid w:val="006F2BF3"/>
    <w:rsid w:val="007009B2"/>
    <w:rsid w:val="00701116"/>
    <w:rsid w:val="00702D1B"/>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7F2039"/>
    <w:rsid w:val="008028A4"/>
    <w:rsid w:val="00830747"/>
    <w:rsid w:val="0084219A"/>
    <w:rsid w:val="008609C2"/>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7CCB"/>
    <w:rsid w:val="00933FB0"/>
    <w:rsid w:val="00942EC2"/>
    <w:rsid w:val="00967553"/>
    <w:rsid w:val="009B4CA5"/>
    <w:rsid w:val="009C3261"/>
    <w:rsid w:val="009C4A6E"/>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A5B75"/>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20AF1"/>
    <w:rsid w:val="00D32462"/>
    <w:rsid w:val="00D54081"/>
    <w:rsid w:val="00D57972"/>
    <w:rsid w:val="00D675A9"/>
    <w:rsid w:val="00D726BC"/>
    <w:rsid w:val="00D738D6"/>
    <w:rsid w:val="00D755EB"/>
    <w:rsid w:val="00D76048"/>
    <w:rsid w:val="00D82346"/>
    <w:rsid w:val="00D82E6F"/>
    <w:rsid w:val="00D87E00"/>
    <w:rsid w:val="00D9134D"/>
    <w:rsid w:val="00D93FBB"/>
    <w:rsid w:val="00D96E67"/>
    <w:rsid w:val="00DA7A03"/>
    <w:rsid w:val="00DB1818"/>
    <w:rsid w:val="00DC0991"/>
    <w:rsid w:val="00DC309B"/>
    <w:rsid w:val="00DC4DA2"/>
    <w:rsid w:val="00DD4C17"/>
    <w:rsid w:val="00DD74A5"/>
    <w:rsid w:val="00DF1D80"/>
    <w:rsid w:val="00DF2B1F"/>
    <w:rsid w:val="00DF62CD"/>
    <w:rsid w:val="00E00795"/>
    <w:rsid w:val="00E0382D"/>
    <w:rsid w:val="00E16509"/>
    <w:rsid w:val="00E2211A"/>
    <w:rsid w:val="00E3310E"/>
    <w:rsid w:val="00E44582"/>
    <w:rsid w:val="00E447CD"/>
    <w:rsid w:val="00E45D85"/>
    <w:rsid w:val="00E76904"/>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A126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b">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c">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6086</Words>
  <Characters>34696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C1-234208</cp:lastModifiedBy>
  <cp:revision>3</cp:revision>
  <cp:lastPrinted>2019-02-25T14:05:00Z</cp:lastPrinted>
  <dcterms:created xsi:type="dcterms:W3CDTF">2023-05-30T08:43:00Z</dcterms:created>
  <dcterms:modified xsi:type="dcterms:W3CDTF">2023-05-30T08:43:00Z</dcterms:modified>
</cp:coreProperties>
</file>