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8CDB4" w14:textId="5179DA93" w:rsidR="004E447E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02FB8">
        <w:rPr>
          <w:b/>
          <w:noProof/>
          <w:sz w:val="24"/>
        </w:rPr>
        <w:t>4366</w:t>
      </w:r>
    </w:p>
    <w:p w14:paraId="4748293D" w14:textId="77777777" w:rsidR="004E447E" w:rsidRDefault="004E447E" w:rsidP="004E4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04631A9B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BB0985">
        <w:rPr>
          <w:color w:val="AEAAAA" w:themeColor="background2" w:themeShade="BF"/>
          <w:sz w:val="24"/>
          <w:lang w:eastAsia="en-US"/>
        </w:rPr>
        <w:t>85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bookmarkStart w:id="0" w:name="_GoBack"/>
      <w:bookmarkEnd w:id="0"/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13618C34" w:rsidR="004260A5" w:rsidRDefault="00F267D4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4AC32958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D7BB0A4" w14:textId="77777777" w:rsidR="007A14E2" w:rsidRPr="007A14E2" w:rsidRDefault="007A14E2" w:rsidP="007A14E2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14E2" w14:paraId="032C81BB" w14:textId="77777777" w:rsidTr="00825D1D">
        <w:trPr>
          <w:cantSplit/>
          <w:jc w:val="center"/>
        </w:trPr>
        <w:tc>
          <w:tcPr>
            <w:tcW w:w="452" w:type="dxa"/>
          </w:tcPr>
          <w:p w14:paraId="47C46D4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56BD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14E2" w14:paraId="5F2885F6" w14:textId="77777777" w:rsidTr="00825D1D">
        <w:trPr>
          <w:cantSplit/>
          <w:jc w:val="center"/>
        </w:trPr>
        <w:tc>
          <w:tcPr>
            <w:tcW w:w="452" w:type="dxa"/>
          </w:tcPr>
          <w:p w14:paraId="5D799A14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8E57C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14E2" w14:paraId="65D64CE0" w14:textId="77777777" w:rsidTr="00825D1D">
        <w:trPr>
          <w:cantSplit/>
          <w:jc w:val="center"/>
        </w:trPr>
        <w:tc>
          <w:tcPr>
            <w:tcW w:w="452" w:type="dxa"/>
          </w:tcPr>
          <w:p w14:paraId="30A805E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F68EF0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14E2" w14:paraId="13965FF9" w14:textId="77777777" w:rsidTr="00825D1D">
        <w:trPr>
          <w:cantSplit/>
          <w:jc w:val="center"/>
        </w:trPr>
        <w:tc>
          <w:tcPr>
            <w:tcW w:w="452" w:type="dxa"/>
          </w:tcPr>
          <w:p w14:paraId="69501659" w14:textId="0706B9AE" w:rsidR="007A14E2" w:rsidRDefault="007A14E2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0764087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14E2" w14:paraId="20D1D207" w14:textId="77777777" w:rsidTr="00825D1D">
        <w:trPr>
          <w:cantSplit/>
          <w:jc w:val="center"/>
        </w:trPr>
        <w:tc>
          <w:tcPr>
            <w:tcW w:w="452" w:type="dxa"/>
          </w:tcPr>
          <w:p w14:paraId="0AECA0A3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B4423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0D394C66" w14:textId="5090FCC6" w:rsidR="000F0CB5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  <w:r w:rsidR="0029043B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lastRenderedPageBreak/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  <w:tr w:rsidR="00BB0985" w14:paraId="46D633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DB2939F" w14:textId="4B97232F" w:rsidR="00BB0985" w:rsidRPr="006313FD" w:rsidRDefault="00BB0985" w:rsidP="003A4A3B">
            <w:pPr>
              <w:pStyle w:val="TAL"/>
            </w:pPr>
            <w:r>
              <w:t>Nokia</w:t>
            </w:r>
          </w:p>
        </w:tc>
      </w:tr>
      <w:tr w:rsidR="00BB0985" w14:paraId="110A65C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F9A3B6" w14:textId="6CEAA5B2" w:rsidR="00BB0985" w:rsidRDefault="00BB0985" w:rsidP="003A4A3B">
            <w:pPr>
              <w:pStyle w:val="TAL"/>
            </w:pPr>
            <w:r>
              <w:t>Nokia Shanghai Bell</w:t>
            </w:r>
          </w:p>
        </w:tc>
      </w:tr>
      <w:tr w:rsidR="00B02FB8" w14:paraId="2F54C9E8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CE59A15" w14:textId="451955D3" w:rsidR="00B02FB8" w:rsidRDefault="00B02FB8" w:rsidP="003A4A3B">
            <w:pPr>
              <w:pStyle w:val="TAL"/>
            </w:pPr>
            <w:r>
              <w:t>ZTE</w:t>
            </w:r>
          </w:p>
        </w:tc>
      </w:tr>
      <w:tr w:rsidR="00B02FB8" w14:paraId="54F9A292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1886D6" w14:textId="07DEAB5C" w:rsidR="00B02FB8" w:rsidRDefault="00B02FB8" w:rsidP="003A4A3B">
            <w:pPr>
              <w:pStyle w:val="TAL"/>
            </w:pPr>
            <w:r>
              <w:t>CATT</w:t>
            </w:r>
          </w:p>
        </w:tc>
      </w:tr>
      <w:tr w:rsidR="00B02FB8" w14:paraId="00B6E8D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E4A5BD" w14:textId="45856D3D" w:rsidR="00B02FB8" w:rsidRDefault="00B02FB8" w:rsidP="003A4A3B">
            <w:pPr>
              <w:pStyle w:val="TAL"/>
            </w:pPr>
            <w:r>
              <w:t>Thales</w:t>
            </w:r>
          </w:p>
        </w:tc>
      </w:tr>
      <w:tr w:rsidR="007D0591" w14:paraId="397CE4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39BD97FF" w14:textId="6E4DB164" w:rsidR="007D0591" w:rsidRDefault="007D0591" w:rsidP="003A4A3B">
            <w:pPr>
              <w:pStyle w:val="TAL"/>
            </w:pPr>
            <w:r>
              <w:t>Xiaomi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5BF8D" w14:textId="77777777" w:rsidR="00B22E08" w:rsidRDefault="00B22E08" w:rsidP="004C6FFC">
      <w:r>
        <w:separator/>
      </w:r>
    </w:p>
  </w:endnote>
  <w:endnote w:type="continuationSeparator" w:id="0">
    <w:p w14:paraId="07997CA4" w14:textId="77777777" w:rsidR="00B22E08" w:rsidRDefault="00B22E08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7EBD8" w14:textId="77777777" w:rsidR="00B22E08" w:rsidRDefault="00B22E08" w:rsidP="004C6FFC">
      <w:r>
        <w:separator/>
      </w:r>
    </w:p>
  </w:footnote>
  <w:footnote w:type="continuationSeparator" w:id="0">
    <w:p w14:paraId="1E2771AC" w14:textId="77777777" w:rsidR="00B22E08" w:rsidRDefault="00B22E08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0F75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043B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14E2"/>
    <w:rsid w:val="007A558D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0591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1EA8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2FB8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2E08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0985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267D4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7DC5E-E049-4055-B7B3-814AFC7C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2023-05-26T06:49:00Z</dcterms:created>
  <dcterms:modified xsi:type="dcterms:W3CDTF">2023-05-26T06:49:00Z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