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72027660" w:rsidR="005013B1" w:rsidRPr="00425390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</w:t>
      </w:r>
      <w:r w:rsidR="00425390">
        <w:rPr>
          <w:b/>
          <w:noProof/>
          <w:sz w:val="24"/>
          <w:lang w:val="en-US"/>
        </w:rPr>
        <w:t>701</w:t>
      </w:r>
    </w:p>
    <w:p w14:paraId="1D36F4CB" w14:textId="47A52ADF" w:rsidR="005013B1" w:rsidRDefault="005013B1" w:rsidP="00ED1AF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ED1AF7">
        <w:rPr>
          <w:b/>
          <w:noProof/>
          <w:sz w:val="24"/>
        </w:rPr>
        <w:tab/>
        <w:t>(was C1-233517)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CA903D4" w:rsidR="00704E78" w:rsidRPr="00410371" w:rsidRDefault="008610EC" w:rsidP="00C15D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15D9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E87F917" w:rsidR="00704E78" w:rsidRPr="00410371" w:rsidRDefault="00ED1AF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6ABBD26" w:rsidR="00704E78" w:rsidRPr="00410371" w:rsidRDefault="003139D7" w:rsidP="00CC7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C7014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2905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>Correction to the TMGIConfiguration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48DBF020" w:rsidR="00704E78" w:rsidRDefault="00C8290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AE8705A" w:rsidR="00704E78" w:rsidRDefault="003139D7" w:rsidP="00ED1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C7014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4BD92CC9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/PLMNList/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/TMGIConfiguration</w:t>
            </w:r>
            <w:r w:rsidR="00CE582A">
              <w:t xml:space="preserve">” </w:t>
            </w:r>
            <w:r>
              <w:t xml:space="preserve">provides a placeholder for other nodes in order to describe the TMGI configuration in the PLMN identified by the PlmnId leaf.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“chr”</w:t>
            </w:r>
            <w:r>
              <w:t>.</w:t>
            </w:r>
          </w:p>
          <w:p w14:paraId="5D8E0F06" w14:textId="6E6983E3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5673278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r w:rsidR="00C75351">
              <w:t>TMGIConfiguration node which shall be of format “node” and not “chr”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7090C0B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82905">
              <w:rPr>
                <w:noProof/>
              </w:rPr>
              <w:t>TMGIConfiguratio7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F5615EB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88767C4" w:rsidR="00704E78" w:rsidRDefault="00ED1AF7" w:rsidP="00ED1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V1: Cover sheet update</w:t>
            </w:r>
            <w:r w:rsidR="00400D86">
              <w:rPr>
                <w:noProof/>
                <w:lang w:eastAsia="zh-CN"/>
              </w:rPr>
              <w:t>d</w:t>
            </w:r>
            <w:bookmarkStart w:id="8" w:name="_GoBack"/>
            <w:bookmarkEnd w:id="8"/>
            <w:r>
              <w:rPr>
                <w:noProof/>
                <w:lang w:eastAsia="zh-CN"/>
              </w:rPr>
              <w:t xml:space="preserve"> because of parsing error detected when submi</w:t>
            </w:r>
            <w:r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ting the CR; </w:t>
            </w:r>
            <w:r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field corrected.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4" w:name="_Toc48519685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4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Occurrence: 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8943C" w14:textId="77777777" w:rsidR="00E165D8" w:rsidRDefault="00E165D8">
      <w:r>
        <w:separator/>
      </w:r>
    </w:p>
  </w:endnote>
  <w:endnote w:type="continuationSeparator" w:id="0">
    <w:p w14:paraId="64FD4EA9" w14:textId="77777777" w:rsidR="00E165D8" w:rsidRDefault="00E1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7511B" w14:textId="77777777" w:rsidR="00E165D8" w:rsidRDefault="00E165D8">
      <w:r>
        <w:separator/>
      </w:r>
    </w:p>
  </w:footnote>
  <w:footnote w:type="continuationSeparator" w:id="0">
    <w:p w14:paraId="4EB9A04D" w14:textId="77777777" w:rsidR="00E165D8" w:rsidRDefault="00E16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0D86"/>
    <w:rsid w:val="00403D0B"/>
    <w:rsid w:val="00410371"/>
    <w:rsid w:val="004242F1"/>
    <w:rsid w:val="00425390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C5EC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15D98"/>
    <w:rsid w:val="00C32368"/>
    <w:rsid w:val="00C353F8"/>
    <w:rsid w:val="00C37C42"/>
    <w:rsid w:val="00C57D4E"/>
    <w:rsid w:val="00C66BA2"/>
    <w:rsid w:val="00C728A7"/>
    <w:rsid w:val="00C75351"/>
    <w:rsid w:val="00C8290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C7014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165D8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D1AF7"/>
    <w:rsid w:val="00EE3B29"/>
    <w:rsid w:val="00EE6229"/>
    <w:rsid w:val="00EE7D7C"/>
    <w:rsid w:val="00EF73A0"/>
    <w:rsid w:val="00EF7E21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1CD5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7BE1F-08B8-488D-862F-2DA97F5F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2023-05-15T14:09:00Z</dcterms:created>
  <dcterms:modified xsi:type="dcterms:W3CDTF">2023-05-15T14:09:00Z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