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7CB2B7D2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</w:t>
      </w:r>
      <w:r w:rsidR="00CE582A">
        <w:rPr>
          <w:b/>
          <w:noProof/>
          <w:sz w:val="24"/>
        </w:rPr>
        <w:t>1</w:t>
      </w:r>
      <w:r w:rsidR="008610EC">
        <w:rPr>
          <w:b/>
          <w:noProof/>
          <w:sz w:val="24"/>
        </w:rPr>
        <w:t>3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3019C94" w:rsidR="00704E78" w:rsidRPr="00410371" w:rsidRDefault="008610EC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E582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898CF40" w:rsidR="00704E78" w:rsidRPr="00410371" w:rsidRDefault="003139D7" w:rsidP="00861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8610E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 xml:space="preserve">Correction to the </w:t>
            </w:r>
            <w:proofErr w:type="spellStart"/>
            <w:r w:rsidRPr="00CE582A">
              <w:rPr>
                <w:rFonts w:cs="Arial"/>
                <w:color w:val="000000"/>
              </w:rPr>
              <w:t>TMGIConfiguration</w:t>
            </w:r>
            <w:proofErr w:type="spellEnd"/>
            <w:r w:rsidRPr="00CE582A">
              <w:rPr>
                <w:rFonts w:cs="Arial"/>
                <w:color w:val="000000"/>
              </w:rPr>
              <w:t xml:space="preserve">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10EC">
              <w:t>AE_enTV</w:t>
            </w:r>
            <w:proofErr w:type="spellEnd"/>
            <w:r w:rsidRPr="008610EC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CD1F9D6" w:rsidR="00704E78" w:rsidRDefault="00EE6229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37FD8410" w:rsidR="00704E78" w:rsidRDefault="003139D7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610EC">
              <w:rPr>
                <w:noProof/>
              </w:rPr>
              <w:t>4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4BD92CC9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</w:t>
            </w:r>
            <w:proofErr w:type="spellStart"/>
            <w:r w:rsidR="00CE582A" w:rsidRPr="00420D94">
              <w:t>PLMNList</w:t>
            </w:r>
            <w:proofErr w:type="spellEnd"/>
            <w:r w:rsidR="00CE582A" w:rsidRPr="00420D94">
              <w:t>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</w:t>
            </w:r>
            <w:proofErr w:type="spellStart"/>
            <w:r w:rsidR="00CE582A" w:rsidRPr="00420D94">
              <w:t>TMGIConfiguration</w:t>
            </w:r>
            <w:proofErr w:type="spellEnd"/>
            <w:r w:rsidR="00CE582A">
              <w:t xml:space="preserve">” </w:t>
            </w:r>
            <w:r>
              <w:t xml:space="preserve">provides a placeholder for other nodes in order to describe </w:t>
            </w:r>
            <w:r>
              <w:t xml:space="preserve">the TMGI configuration in the PLMN identified by the </w:t>
            </w:r>
            <w:proofErr w:type="spellStart"/>
            <w:r>
              <w:t>PlmnId</w:t>
            </w:r>
            <w:proofErr w:type="spellEnd"/>
            <w:r>
              <w:t xml:space="preserve"> leaf</w:t>
            </w:r>
            <w:r>
              <w:t xml:space="preserve">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</w:t>
            </w:r>
            <w:proofErr w:type="spellStart"/>
            <w:r w:rsidRPr="00210DAE">
              <w:t>chr</w:t>
            </w:r>
            <w:proofErr w:type="spellEnd"/>
            <w:r w:rsidRPr="00210DAE">
              <w:t>”</w:t>
            </w:r>
            <w:r>
              <w:t>.</w:t>
            </w:r>
          </w:p>
          <w:p w14:paraId="5D8E0F06" w14:textId="6E6983E3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5656888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proofErr w:type="spellStart"/>
            <w:r w:rsidR="00C75351">
              <w:t>TMGIConfiguration</w:t>
            </w:r>
            <w:proofErr w:type="spellEnd"/>
            <w:r w:rsidR="00C75351">
              <w:t xml:space="preserve"> node which shall be of format “node” and not “</w:t>
            </w:r>
            <w:proofErr w:type="spellStart"/>
            <w:r w:rsidR="00C75351">
              <w:t>chr</w:t>
            </w:r>
            <w:proofErr w:type="spellEnd"/>
            <w:r w:rsidR="00C75351">
              <w:t>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FEEF8D6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75351">
              <w:rPr>
                <w:noProof/>
              </w:rPr>
              <w:t>TMGIConfiguration</w:t>
            </w:r>
            <w:bookmarkStart w:id="8" w:name="_GoBack"/>
            <w:bookmarkEnd w:id="8"/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F5615EB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4" w:name="_Toc48519685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4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Occurrence: 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8A70A" w14:textId="77777777" w:rsidR="00EE6CB1" w:rsidRDefault="00EE6CB1">
      <w:r>
        <w:separator/>
      </w:r>
    </w:p>
  </w:endnote>
  <w:endnote w:type="continuationSeparator" w:id="0">
    <w:p w14:paraId="08455B38" w14:textId="77777777" w:rsidR="00EE6CB1" w:rsidRDefault="00EE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BC1B7" w14:textId="77777777" w:rsidR="00EE6CB1" w:rsidRDefault="00EE6CB1">
      <w:r>
        <w:separator/>
      </w:r>
    </w:p>
  </w:footnote>
  <w:footnote w:type="continuationSeparator" w:id="0">
    <w:p w14:paraId="612EC8C7" w14:textId="77777777" w:rsidR="00EE6CB1" w:rsidRDefault="00EE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75351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6CB1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1035-3FCC-4FC5-95C1-C52B0FD0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2023-05-15T08:08:00Z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