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6E98D6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91F2D">
        <w:rPr>
          <w:b/>
          <w:noProof/>
          <w:sz w:val="24"/>
        </w:rPr>
        <w:t>322</w:t>
      </w:r>
      <w:r w:rsidR="00FF34A6">
        <w:rPr>
          <w:b/>
          <w:noProof/>
          <w:sz w:val="24"/>
        </w:rPr>
        <w:t>1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279319" w:rsidR="001E41F3" w:rsidRPr="00410371" w:rsidRDefault="00A24631" w:rsidP="00191F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91F2D">
              <w:rPr>
                <w:b/>
                <w:noProof/>
                <w:sz w:val="28"/>
              </w:rPr>
              <w:t>24.486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8E338F" w:rsidR="001E41F3" w:rsidRPr="00410371" w:rsidRDefault="00191F2D" w:rsidP="00FF34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015</w:t>
            </w:r>
            <w:r w:rsidR="00FF34A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4A02EF" w:rsidR="001E41F3" w:rsidRPr="00410371" w:rsidRDefault="00A24631" w:rsidP="0091413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B3C13A" w:rsidR="001E41F3" w:rsidRPr="00410371" w:rsidRDefault="00A24631" w:rsidP="00191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413C">
              <w:rPr>
                <w:b/>
                <w:noProof/>
                <w:sz w:val="28"/>
              </w:rPr>
              <w:t>17.6.</w:t>
            </w:r>
            <w:r w:rsidR="00191F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55E53C" w:rsidR="00F25D98" w:rsidRDefault="002857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447818" w:rsidR="001E41F3" w:rsidRDefault="0014537A" w:rsidP="007C675B">
            <w:pPr>
              <w:pStyle w:val="CRCoverPage"/>
              <w:spacing w:after="0"/>
              <w:ind w:left="100"/>
              <w:rPr>
                <w:noProof/>
              </w:rPr>
            </w:pPr>
            <w:r w:rsidRPr="0014537A">
              <w:rPr>
                <w:noProof/>
              </w:rPr>
              <w:t>Update to the XML schema of the network monitoring information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0142A9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673642" w:rsidR="001E41F3" w:rsidRDefault="00A24631" w:rsidP="00914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C5E49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2FC7EDAC" w:rsidR="001E41F3" w:rsidRDefault="001E41F3" w:rsidP="0091413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5AF429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2023-05-1</w:t>
            </w:r>
            <w:r w:rsidR="00191F2D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6FA8A" w:rsidR="001E41F3" w:rsidRDefault="00191F2D" w:rsidP="009141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843C7" w:rsidR="001E41F3" w:rsidRDefault="00A24631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1413C">
              <w:rPr>
                <w:noProof/>
              </w:rPr>
              <w:t>Rel-1</w:t>
            </w:r>
            <w:r w:rsidR="00191F2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ED66D" w:rsidR="0091413C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 w:rsidRPr="00191F2D">
              <w:rPr>
                <w:noProof/>
              </w:rPr>
              <w:t>Updates to the network monitoring subscription and notification procedures</w:t>
            </w:r>
            <w:r>
              <w:rPr>
                <w:noProof/>
              </w:rPr>
              <w:t xml:space="preserve"> are needed because of new stage-2 requirements added in </w:t>
            </w:r>
            <w:r>
              <w:t xml:space="preserve">in </w:t>
            </w:r>
            <w:r w:rsidR="00FF34A6">
              <w:t>clause 9.7 of TS 23.286</w:t>
            </w:r>
            <w:r>
              <w:rPr>
                <w:noProof/>
              </w:rPr>
              <w:t xml:space="preserve">. These enhancements </w:t>
            </w:r>
            <w:r>
              <w:rPr>
                <w:noProof/>
              </w:rPr>
              <w:t>need to be captured in TS 24.4</w:t>
            </w:r>
            <w:r>
              <w:rPr>
                <w:noProof/>
              </w:rPr>
              <w:t>86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1E7014" w:rsidR="001E41F3" w:rsidRDefault="00191F2D" w:rsidP="00191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the</w:t>
            </w:r>
            <w:r>
              <w:rPr>
                <w:noProof/>
              </w:rPr>
              <w:t xml:space="preserve"> </w:t>
            </w:r>
            <w:r w:rsidR="006A251E" w:rsidRPr="0014537A">
              <w:rPr>
                <w:noProof/>
              </w:rPr>
              <w:t>XML schema of the network monitoring information procedur</w:t>
            </w:r>
            <w:bookmarkStart w:id="1" w:name="_GoBack"/>
            <w:bookmarkEnd w:id="1"/>
            <w:r>
              <w:t>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8547E" w:rsidR="006E7B6C" w:rsidRDefault="00191F2D" w:rsidP="007C675B">
            <w:pPr>
              <w:pStyle w:val="CRCoverPage"/>
              <w:spacing w:after="0"/>
              <w:ind w:left="100"/>
            </w:pPr>
            <w:r>
              <w:t>Misalignment with stage-2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4C26EA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1390DE" w:rsidR="001E41F3" w:rsidRDefault="000D3D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8,5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E9D6BF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E053A0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F4ECE2" w:rsidR="001E41F3" w:rsidRDefault="006E7B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63178A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99178846"/>
      <w:bookmarkStart w:id="3" w:name="_Toc99178850"/>
      <w:bookmarkStart w:id="4" w:name="_Toc101529354"/>
      <w:bookmarkStart w:id="5" w:name="_Toc114864185"/>
      <w:bookmarkStart w:id="6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0A97CCD" w14:textId="77777777" w:rsidR="000D3D63" w:rsidRPr="0073469F" w:rsidRDefault="000D3D63" w:rsidP="000D3D63">
      <w:pPr>
        <w:pStyle w:val="Heading2"/>
      </w:pPr>
      <w:bookmarkStart w:id="7" w:name="_Toc43231233"/>
      <w:bookmarkStart w:id="8" w:name="_Toc43296164"/>
      <w:bookmarkStart w:id="9" w:name="_Toc43400281"/>
      <w:bookmarkStart w:id="10" w:name="_Toc43400898"/>
      <w:bookmarkStart w:id="11" w:name="_Toc45216723"/>
      <w:bookmarkStart w:id="12" w:name="_Toc51938269"/>
      <w:bookmarkStart w:id="13" w:name="_Toc51938804"/>
      <w:bookmarkStart w:id="14" w:name="_Toc68190493"/>
      <w:bookmarkStart w:id="15" w:name="_Toc123644768"/>
      <w:bookmarkEnd w:id="2"/>
      <w:bookmarkEnd w:id="3"/>
      <w:bookmarkEnd w:id="4"/>
      <w:bookmarkEnd w:id="5"/>
      <w:bookmarkEnd w:id="6"/>
      <w:r>
        <w:t>8.5</w:t>
      </w:r>
      <w:r w:rsidRPr="0073469F">
        <w:tab/>
      </w:r>
      <w:r>
        <w:t>Data semantics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71258A61" w14:textId="77777777" w:rsidR="000D3D63" w:rsidRDefault="000D3D63" w:rsidP="000D3D63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483A9723" w14:textId="77777777" w:rsidR="000D3D63" w:rsidRDefault="000D3D63" w:rsidP="000D3D63">
      <w:r>
        <w:t>&lt;registration-info&gt; element contains the following elements:</w:t>
      </w:r>
    </w:p>
    <w:p w14:paraId="0AC4E2C6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E3C7D3A" w14:textId="77777777" w:rsidR="000D3D63" w:rsidRDefault="000D3D63" w:rsidP="000D3D63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reception-uri</w:t>
      </w:r>
      <w:r>
        <w:t>&gt;, an element</w:t>
      </w:r>
      <w:r>
        <w:rPr>
          <w:rFonts w:cs="Arial"/>
        </w:rPr>
        <w:t xml:space="preserve"> that contains the URI of the V2X UE;</w:t>
      </w:r>
    </w:p>
    <w:p w14:paraId="319CF5DC" w14:textId="77777777" w:rsidR="000D3D63" w:rsidRDefault="000D3D63" w:rsidP="000D3D63">
      <w:pPr>
        <w:pStyle w:val="B1"/>
      </w:pPr>
      <w:r>
        <w:t>c)</w:t>
      </w:r>
      <w:r>
        <w:tab/>
        <w:t xml:space="preserve">one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6D90BFF4" w14:textId="77777777" w:rsidR="000D3D63" w:rsidRDefault="000D3D63" w:rsidP="000D3D63">
      <w:pPr>
        <w:pStyle w:val="B1"/>
      </w:pPr>
      <w:r>
        <w:t>d)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6520D4F8" w14:textId="77777777" w:rsidR="000D3D63" w:rsidRDefault="000D3D63" w:rsidP="000D3D63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37972C80" w14:textId="77777777" w:rsidR="000D3D63" w:rsidRDefault="000D3D63" w:rsidP="000D3D63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one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3D92EE63" w14:textId="77777777" w:rsidR="000D3D63" w:rsidRDefault="000D3D63" w:rsidP="000D3D63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(e.g. StationID as specified in ETSI</w:t>
      </w:r>
      <w:r>
        <w:t> </w:t>
      </w:r>
      <w:r w:rsidRPr="007C5D53">
        <w:t>TS</w:t>
      </w:r>
      <w:r>
        <w:t> </w:t>
      </w:r>
      <w:r w:rsidRPr="007C5D53">
        <w:t>102</w:t>
      </w:r>
      <w:r>
        <w:t> </w:t>
      </w:r>
      <w:r w:rsidRPr="007C5D53">
        <w:t>894-2 [</w:t>
      </w:r>
      <w:r>
        <w:t>23</w:t>
      </w:r>
      <w:r w:rsidRPr="007C5D53">
        <w:t>] or GPSI as specified in clause 28.8</w:t>
      </w:r>
      <w:r w:rsidRPr="00CB1160">
        <w:rPr>
          <w:u w:val="single"/>
        </w:rPr>
        <w:t xml:space="preserve"> </w:t>
      </w:r>
      <w:r w:rsidRPr="00CB1160">
        <w:rPr>
          <w:u w:val="single"/>
          <w:lang w:eastAsia="zh-CN"/>
        </w:rPr>
        <w:t xml:space="preserve">of </w:t>
      </w:r>
      <w:r w:rsidRPr="00CB1160">
        <w:rPr>
          <w:u w:val="single"/>
        </w:rPr>
        <w:t>3GPP </w:t>
      </w:r>
      <w:r w:rsidRPr="00CB1160">
        <w:rPr>
          <w:color w:val="000000"/>
          <w:u w:val="single"/>
        </w:rPr>
        <w:t>TS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23.003</w:t>
      </w:r>
      <w:r w:rsidRPr="00CB1160">
        <w:rPr>
          <w:u w:val="single"/>
        </w:rPr>
        <w:t> </w:t>
      </w:r>
      <w:r w:rsidRPr="00CB1160">
        <w:rPr>
          <w:color w:val="000000"/>
          <w:u w:val="single"/>
        </w:rPr>
        <w:t>[2</w:t>
      </w:r>
      <w:r w:rsidRPr="00CB1160">
        <w:rPr>
          <w:rFonts w:hint="eastAsia"/>
          <w:u w:val="single"/>
          <w:lang w:eastAsia="zh-CN"/>
        </w:rPr>
        <w:t>]</w:t>
      </w:r>
      <w:r>
        <w:rPr>
          <w:u w:val="single"/>
          <w:lang w:eastAsia="zh-CN"/>
        </w:rPr>
        <w:t>).</w:t>
      </w:r>
    </w:p>
    <w:p w14:paraId="48D0152B" w14:textId="77777777" w:rsidR="000D3D63" w:rsidRDefault="000D3D63" w:rsidP="000D3D63">
      <w:r>
        <w:t>&lt;</w:t>
      </w:r>
      <w:r w:rsidRPr="00164055">
        <w:t>reception-uri</w:t>
      </w:r>
      <w:r>
        <w:t>&gt; element indicates the destination URI of messages sent to the V2X UE, and includes a URI as specified in IETF RFC 7231 [19].</w:t>
      </w:r>
    </w:p>
    <w:p w14:paraId="71C8FE37" w14:textId="77777777" w:rsidR="000D3D63" w:rsidRDefault="000D3D63" w:rsidP="000D3D63">
      <w:r>
        <w:t>&lt;de-registration-info&gt; element contains the following elements:</w:t>
      </w:r>
    </w:p>
    <w:p w14:paraId="46CD7DE4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54635BAF" w14:textId="77777777" w:rsidR="000D3D63" w:rsidRPr="008B04F8" w:rsidRDefault="000D3D63" w:rsidP="000D3D63">
      <w:pPr>
        <w:pStyle w:val="B1"/>
      </w:pPr>
      <w:r>
        <w:t>b)</w:t>
      </w:r>
      <w:r>
        <w:tab/>
        <w:t>one or mo</w:t>
      </w:r>
      <w:r w:rsidRPr="008B04F8">
        <w:t xml:space="preserve">re &lt;V2X-service-id&gt; elements. Each &lt;V2X-service-id&gt; element contains the V2X service ID which the V2X UE is no longer interested in receiving 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02C129D6" w14:textId="77777777" w:rsidR="000D3D63" w:rsidRPr="008B04F8" w:rsidRDefault="000D3D63" w:rsidP="000D3D63">
      <w:pPr>
        <w:pStyle w:val="B1"/>
      </w:pPr>
      <w:r>
        <w:t>c)</w:t>
      </w:r>
      <w:r>
        <w:tab/>
        <w:t xml:space="preserve">&lt;result&gt;,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76EA160" w14:textId="77777777" w:rsidR="000D3D63" w:rsidRDefault="000D3D63" w:rsidP="000D3D63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A31C746" w14:textId="77777777" w:rsidR="000D3D63" w:rsidRDefault="000D3D63" w:rsidP="000D3D63">
      <w:pPr>
        <w:pStyle w:val="B1"/>
      </w:pPr>
      <w:r>
        <w:t>a)</w:t>
      </w:r>
      <w:r>
        <w:tab/>
        <w:t xml:space="preserve">a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62B6D2BF" w14:textId="77777777" w:rsidR="000D3D63" w:rsidRPr="00F01F40" w:rsidRDefault="000D3D63" w:rsidP="000D3D63">
      <w:pPr>
        <w:pStyle w:val="B1"/>
      </w:pPr>
      <w:r>
        <w:t>b)</w:t>
      </w:r>
      <w:r>
        <w:tab/>
        <w:t>a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1ABFCF38" w14:textId="77777777" w:rsidR="000D3D63" w:rsidRDefault="000D3D63" w:rsidP="000D3D63">
      <w:pPr>
        <w:pStyle w:val="B1"/>
      </w:pPr>
      <w:r>
        <w:t>c)</w:t>
      </w:r>
      <w:r>
        <w:tab/>
        <w:t xml:space="preserve">an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4B7D450D" w14:textId="77777777" w:rsidR="000D3D63" w:rsidRDefault="000D3D63" w:rsidP="000D3D63">
      <w:pPr>
        <w:pStyle w:val="B1"/>
      </w:pPr>
      <w:r>
        <w:t>d)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unsubscription.</w:t>
      </w:r>
    </w:p>
    <w:p w14:paraId="1FCED5EC" w14:textId="77777777" w:rsidR="000D3D63" w:rsidRDefault="000D3D63" w:rsidP="000D3D63">
      <w:r>
        <w:t>&lt;message-info&gt; element contains the following elements;</w:t>
      </w:r>
    </w:p>
    <w:p w14:paraId="5CF17C2D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3735A217" w14:textId="77777777" w:rsidR="000D3D63" w:rsidRDefault="000D3D63" w:rsidP="000D3D63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1F981ABC" w14:textId="77777777" w:rsidR="000D3D63" w:rsidRDefault="000D3D63" w:rsidP="000D3D63">
      <w:pPr>
        <w:pStyle w:val="B1"/>
      </w:pPr>
      <w:r>
        <w:lastRenderedPageBreak/>
        <w:t>c)</w:t>
      </w:r>
      <w:r>
        <w:tab/>
        <w:t xml:space="preserve">&lt;payload&gt;, an optional element contains </w:t>
      </w:r>
      <w:r w:rsidRPr="00F74BAF">
        <w:t xml:space="preserve">the payload of the V2X message </w:t>
      </w:r>
      <w:r>
        <w:t>(e.g. ETSI ITS DENM);</w:t>
      </w:r>
    </w:p>
    <w:p w14:paraId="294651A0" w14:textId="77777777" w:rsidR="000D3D63" w:rsidRDefault="000D3D63" w:rsidP="000D3D63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09B62ADD" w14:textId="77777777" w:rsidR="000D3D63" w:rsidRDefault="000D3D63" w:rsidP="000D3D63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2C971B8E" w14:textId="77777777" w:rsidR="000D3D63" w:rsidRDefault="000D3D63" w:rsidP="000D3D63">
      <w:pPr>
        <w:pStyle w:val="B1"/>
      </w:pPr>
      <w:r>
        <w:t>f)</w:t>
      </w:r>
      <w:r>
        <w:tab/>
        <w:t xml:space="preserve">&lt;message-reception-ind&gt;, an optional element </w:t>
      </w:r>
      <w:r w:rsidRPr="00F74BAF">
        <w:t>used to indicate that a reception report is required to be sent</w:t>
      </w:r>
      <w:r>
        <w:t>;</w:t>
      </w:r>
    </w:p>
    <w:p w14:paraId="3C08E410" w14:textId="77777777" w:rsidR="000D3D63" w:rsidRDefault="000D3D63" w:rsidP="000D3D63">
      <w:pPr>
        <w:pStyle w:val="B1"/>
      </w:pPr>
      <w:r>
        <w:t>g)</w:t>
      </w:r>
      <w:r>
        <w:tab/>
        <w:t xml:space="preserve">&lt;message-reception-uri&gt;,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3C220C9C" w14:textId="77777777" w:rsidR="000D3D63" w:rsidRPr="00A37CAF" w:rsidRDefault="000D3D63" w:rsidP="000D3D63">
      <w:pPr>
        <w:pStyle w:val="B1"/>
      </w:pPr>
      <w:r>
        <w:t>h)</w:t>
      </w:r>
      <w:r>
        <w:tab/>
        <w:t xml:space="preserve">&lt;result&gt;,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014A8B80" w14:textId="77777777" w:rsidR="000D3D63" w:rsidRPr="008B04F8" w:rsidRDefault="000D3D63" w:rsidP="000D3D63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23D66446" w14:textId="77777777" w:rsidR="000D3D63" w:rsidRPr="008B04F8" w:rsidRDefault="000D3D63" w:rsidP="000D3D63">
      <w:pPr>
        <w:pStyle w:val="B1"/>
      </w:pPr>
      <w:r w:rsidRPr="008B04F8">
        <w:t>a)</w:t>
      </w:r>
      <w:r w:rsidRPr="008B04F8">
        <w:tab/>
        <w:t>an &lt;</w:t>
      </w:r>
      <w:r>
        <w:rPr>
          <w:lang w:val="en-US"/>
        </w:rPr>
        <w:t>V2X-UE-id</w:t>
      </w:r>
      <w:r w:rsidRPr="008B04F8">
        <w:t>&gt; sub-element;</w:t>
      </w:r>
    </w:p>
    <w:p w14:paraId="72D1A2CD" w14:textId="77777777" w:rsidR="000D3D63" w:rsidRDefault="000D3D63" w:rsidP="000D3D63">
      <w:pPr>
        <w:pStyle w:val="B1"/>
      </w:pPr>
      <w:r w:rsidRPr="008B04F8">
        <w:t>b)</w:t>
      </w:r>
      <w:r w:rsidRPr="008B04F8">
        <w:tab/>
        <w:t>a &lt;result&gt; sub-element</w:t>
      </w:r>
      <w:r w:rsidRPr="00F347C7">
        <w:t>;</w:t>
      </w:r>
      <w:r w:rsidRPr="008B04F8">
        <w:t xml:space="preserve"> and</w:t>
      </w:r>
    </w:p>
    <w:p w14:paraId="6F5F81DA" w14:textId="77777777" w:rsidR="000D3D63" w:rsidRPr="008B04F8" w:rsidRDefault="000D3D63" w:rsidP="000D3D63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3E0575AA" w14:textId="77777777" w:rsidR="000D3D63" w:rsidRPr="008B04F8" w:rsidRDefault="000D3D63" w:rsidP="000D3D63">
      <w:r w:rsidRPr="008B04F8">
        <w:t xml:space="preserve">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27FE321" w14:textId="77777777" w:rsidR="000D3D63" w:rsidRPr="008B04F8" w:rsidRDefault="000D3D63" w:rsidP="000D3D63">
      <w:r w:rsidRPr="008B04F8">
        <w:t>&lt;V2X-service-map&gt; element shall include following attributes:</w:t>
      </w:r>
    </w:p>
    <w:p w14:paraId="2F396A2A" w14:textId="77777777" w:rsidR="000D3D63" w:rsidRPr="008B04F8" w:rsidRDefault="000D3D63" w:rsidP="000D3D63">
      <w:pPr>
        <w:pStyle w:val="B1"/>
      </w:pPr>
      <w:r>
        <w:t>a</w:t>
      </w:r>
      <w:r w:rsidRPr="008B04F8">
        <w:t>)</w:t>
      </w:r>
      <w:r w:rsidRPr="008B04F8">
        <w:tab/>
        <w:t xml:space="preserve">one or more &lt;V2X-service-id&gt; attributes that each contains a V2X service identifier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 w:rsidRPr="008B04F8">
        <w:t>; and</w:t>
      </w:r>
    </w:p>
    <w:p w14:paraId="48AAACCB" w14:textId="77777777" w:rsidR="000D3D63" w:rsidRPr="008B04F8" w:rsidRDefault="000D3D63" w:rsidP="000D3D63">
      <w:pPr>
        <w:pStyle w:val="B1"/>
      </w:pPr>
      <w:r>
        <w:t>b</w:t>
      </w:r>
      <w:r w:rsidRPr="008B04F8">
        <w:t>)</w:t>
      </w:r>
      <w:r w:rsidRPr="008B04F8">
        <w:tab/>
        <w:t>a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56B3B1ED" w14:textId="77777777" w:rsidR="000D3D63" w:rsidRDefault="000D3D63" w:rsidP="000D3D63">
      <w:r w:rsidRPr="0030318E">
        <w:t>&lt;local-service-info&gt;</w:t>
      </w:r>
      <w:r>
        <w:t xml:space="preserve"> element contains the following elements:</w:t>
      </w:r>
    </w:p>
    <w:p w14:paraId="46BDA431" w14:textId="77777777" w:rsidR="000D3D63" w:rsidRDefault="000D3D63" w:rsidP="000D3D63">
      <w:pPr>
        <w:pStyle w:val="B1"/>
      </w:pPr>
      <w:r>
        <w:t>a)</w:t>
      </w:r>
      <w:r>
        <w:tab/>
        <w:t>a &lt;V2X-UE-id&gt; element and a &lt;geo-id&gt; element;</w:t>
      </w:r>
    </w:p>
    <w:p w14:paraId="7450D67F" w14:textId="77777777" w:rsidR="000D3D63" w:rsidRDefault="000D3D63" w:rsidP="000D3D63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5C41B926" w14:textId="77777777" w:rsidR="000D3D63" w:rsidRDefault="000D3D63" w:rsidP="000D3D63">
      <w:pPr>
        <w:pStyle w:val="B1"/>
      </w:pPr>
      <w:r w:rsidRPr="00F347C7">
        <w:t>c</w:t>
      </w:r>
      <w:r>
        <w:t>)</w:t>
      </w:r>
      <w:r>
        <w:tab/>
        <w:t>a &lt;local-service-info-content&gt; element which provides the local service information.</w:t>
      </w:r>
    </w:p>
    <w:p w14:paraId="6068E01D" w14:textId="77777777" w:rsidR="000D3D63" w:rsidRDefault="000D3D63" w:rsidP="000D3D63">
      <w:r w:rsidRPr="008B04F8">
        <w:t>&lt;geo-id&gt; element contains a</w:t>
      </w:r>
      <w:r>
        <w:t xml:space="preserve"> geographical area identity representing a geographical area.</w:t>
      </w:r>
    </w:p>
    <w:p w14:paraId="326A954C" w14:textId="77777777" w:rsidR="000D3D63" w:rsidRDefault="000D3D63" w:rsidP="000D3D63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3DEE5981" w14:textId="77777777" w:rsidR="000D3D63" w:rsidRDefault="000D3D63" w:rsidP="000D3D63">
      <w:pPr>
        <w:pStyle w:val="B1"/>
      </w:pPr>
      <w:r>
        <w:t>a)</w:t>
      </w:r>
      <w:r>
        <w:tab/>
        <w:t>a &lt;V2X-server-USD&gt; element that specifying the information for V2X server USD and has the following sub-elements:</w:t>
      </w:r>
    </w:p>
    <w:p w14:paraId="7BEC7BFB" w14:textId="77777777" w:rsidR="000D3D63" w:rsidRDefault="000D3D63" w:rsidP="000D3D63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3A5D4F62" w14:textId="77777777" w:rsidR="000D3D63" w:rsidRDefault="000D3D63" w:rsidP="000D3D63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28BB3E8A" w14:textId="77777777" w:rsidR="000D3D63" w:rsidRDefault="000D3D63" w:rsidP="000D3D63">
      <w:pPr>
        <w:pStyle w:val="B2"/>
      </w:pPr>
      <w:r>
        <w:t>3)</w:t>
      </w:r>
      <w:r>
        <w:tab/>
        <w:t>a &lt;frequency&gt; element; and</w:t>
      </w:r>
    </w:p>
    <w:p w14:paraId="325B091A" w14:textId="77777777" w:rsidR="000D3D63" w:rsidRDefault="000D3D63" w:rsidP="000D3D63">
      <w:pPr>
        <w:pStyle w:val="B2"/>
      </w:pPr>
      <w:r>
        <w:t>4)</w:t>
      </w:r>
      <w:r>
        <w:tab/>
        <w:t>a &lt;V2X-mbms-sdp&gt; element;</w:t>
      </w:r>
    </w:p>
    <w:p w14:paraId="69790388" w14:textId="77777777" w:rsidR="000D3D63" w:rsidRDefault="000D3D63" w:rsidP="000D3D63">
      <w:pPr>
        <w:pStyle w:val="B1"/>
      </w:pPr>
      <w:r>
        <w:t>b)</w:t>
      </w:r>
      <w:r>
        <w:tab/>
        <w:t xml:space="preserve">a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6289777C" w14:textId="77777777" w:rsidR="000D3D63" w:rsidRDefault="000D3D63" w:rsidP="000D3D63">
      <w:pPr>
        <w:pStyle w:val="B1"/>
      </w:pPr>
      <w:r>
        <w:t>c)</w:t>
      </w:r>
      <w:r>
        <w:tab/>
        <w:t>a &lt;V2X-USD&gt; element that specifying the information for V2X USD and has the following sub-elements:</w:t>
      </w:r>
    </w:p>
    <w:p w14:paraId="4EB9AC48" w14:textId="77777777" w:rsidR="000D3D63" w:rsidRDefault="000D3D63" w:rsidP="000D3D63">
      <w:pPr>
        <w:pStyle w:val="B2"/>
      </w:pPr>
      <w:r>
        <w:t>1)</w:t>
      </w:r>
      <w:r>
        <w:tab/>
        <w:t xml:space="preserve">a </w:t>
      </w:r>
      <w:r w:rsidRPr="005F4095">
        <w:t>&lt;TMGI&gt;</w:t>
      </w:r>
      <w:r>
        <w:t xml:space="preserve"> element;</w:t>
      </w:r>
    </w:p>
    <w:p w14:paraId="44133700" w14:textId="77777777" w:rsidR="000D3D63" w:rsidRDefault="000D3D63" w:rsidP="000D3D63">
      <w:pPr>
        <w:pStyle w:val="B2"/>
      </w:pPr>
      <w:r>
        <w:t>2)</w:t>
      </w:r>
      <w:r>
        <w:tab/>
        <w:t xml:space="preserve">an </w:t>
      </w:r>
      <w:r w:rsidRPr="00B529F0">
        <w:t>&lt;mbms-service-areas&gt;</w:t>
      </w:r>
      <w:r>
        <w:t xml:space="preserve"> element;</w:t>
      </w:r>
    </w:p>
    <w:p w14:paraId="3031C39B" w14:textId="77777777" w:rsidR="000D3D63" w:rsidRDefault="000D3D63" w:rsidP="000D3D63">
      <w:pPr>
        <w:pStyle w:val="B2"/>
      </w:pPr>
      <w:r>
        <w:t>3)</w:t>
      </w:r>
      <w:r>
        <w:tab/>
        <w:t>a &lt;frequency&gt; element; and</w:t>
      </w:r>
    </w:p>
    <w:p w14:paraId="0029EB87" w14:textId="77777777" w:rsidR="000D3D63" w:rsidRDefault="000D3D63" w:rsidP="000D3D63">
      <w:pPr>
        <w:pStyle w:val="B2"/>
      </w:pPr>
      <w:r>
        <w:lastRenderedPageBreak/>
        <w:t>4)</w:t>
      </w:r>
      <w:r>
        <w:tab/>
        <w:t>a &lt;V2X-mbms-sdp&gt; element.</w:t>
      </w:r>
    </w:p>
    <w:p w14:paraId="633D41D4" w14:textId="77777777" w:rsidR="000D3D63" w:rsidRDefault="000D3D63" w:rsidP="000D3D63">
      <w:pPr>
        <w:rPr>
          <w:lang w:eastAsia="ko-KR"/>
        </w:rPr>
      </w:pPr>
      <w:r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40134D2A" w14:textId="77777777" w:rsidR="000D3D63" w:rsidRDefault="000D3D63" w:rsidP="000D3D63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3F8422BE" w14:textId="77777777" w:rsidR="000D3D63" w:rsidRDefault="000D3D63" w:rsidP="000D3D63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B35AEBC" w14:textId="77777777" w:rsidR="000D3D63" w:rsidRDefault="000D3D63" w:rsidP="000D3D63">
      <w:r w:rsidRPr="0002186B">
        <w:t>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&lt;mbms-service-area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57D48B9" w14:textId="77777777" w:rsidR="000D3D63" w:rsidRDefault="000D3D63" w:rsidP="000D3D63">
      <w:pPr>
        <w:rPr>
          <w:lang w:eastAsia="ko-KR"/>
        </w:rPr>
      </w:pPr>
      <w:r w:rsidRPr="0073469F">
        <w:rPr>
          <w:lang w:eastAsia="ko-KR"/>
        </w:rPr>
        <w:t>&lt;frequency&gt;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25BC6AA" w14:textId="77777777" w:rsidR="000D3D63" w:rsidRDefault="000D3D63" w:rsidP="000D3D63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65E118FC" w14:textId="77777777" w:rsidR="000D3D63" w:rsidRDefault="000D3D63" w:rsidP="000D3D63">
      <w:r>
        <w:t>&lt;set-PC5-parameters-info&gt; element contains the following elements:</w:t>
      </w:r>
    </w:p>
    <w:p w14:paraId="0788625A" w14:textId="77777777" w:rsidR="000D3D63" w:rsidRDefault="000D3D63" w:rsidP="000D3D63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631D244" w14:textId="77777777" w:rsidR="000D3D63" w:rsidRDefault="000D3D63" w:rsidP="000D3D63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105C3DB1" w14:textId="77777777" w:rsidR="000D3D63" w:rsidRDefault="000D3D63" w:rsidP="000D3D63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DB7719D" w14:textId="77777777" w:rsidR="000D3D63" w:rsidRDefault="000D3D63" w:rsidP="000D3D63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 xml:space="preserve">&lt;plmn-list&gt;, </w:t>
      </w:r>
      <w:r>
        <w:t>a mandatory element which contains one or more &lt;plmn-id&gt; elements, each &lt;plmn-id&gt;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418E645C" w14:textId="77777777" w:rsidR="000D3D63" w:rsidRDefault="000D3D63" w:rsidP="000D3D63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0EACEC79" w14:textId="77777777" w:rsidR="000D3D63" w:rsidRDefault="000D3D63" w:rsidP="000D3D63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1AF8A9A3" w14:textId="77777777" w:rsidR="000D3D63" w:rsidRDefault="000D3D63" w:rsidP="000D3D63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one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50909739" w14:textId="77777777" w:rsidR="000D3D63" w:rsidRPr="008B04F8" w:rsidRDefault="000D3D63" w:rsidP="000D3D63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56064AB6" w14:textId="77777777" w:rsidR="000D3D63" w:rsidRPr="008B04F8" w:rsidRDefault="000D3D63" w:rsidP="000D3D63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4A6CFC43" w14:textId="77777777" w:rsidR="000D3D63" w:rsidRDefault="000D3D63" w:rsidP="000D3D63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2166F81" w14:textId="77777777" w:rsidR="000D3D63" w:rsidRDefault="000D3D63" w:rsidP="000D3D63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C0878C" w14:textId="77777777" w:rsidR="000D3D63" w:rsidRDefault="000D3D63" w:rsidP="000D3D63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121CDDFA" w14:textId="77777777" w:rsidR="000D3D63" w:rsidRDefault="000D3D63" w:rsidP="000D3D63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r>
        <w:t>one or mo</w:t>
      </w:r>
      <w:r w:rsidRPr="008B04F8">
        <w:t xml:space="preserve">re &lt;V2X-service-id&gt; elements. Each &lt;V2X-service-id&gt; element contains the V2X service ID which the V2X UE is no longer interested in receiving </w:t>
      </w:r>
      <w:r>
        <w:t>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 and</w:t>
      </w:r>
    </w:p>
    <w:p w14:paraId="787C8AAC" w14:textId="77777777" w:rsidR="000D3D63" w:rsidRDefault="000D3D63" w:rsidP="000D3D63">
      <w:pPr>
        <w:pStyle w:val="B3"/>
      </w:pPr>
      <w:r>
        <w:t>ii)</w:t>
      </w:r>
      <w:r>
        <w:tab/>
        <w:t>one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5CE0D3EE" w14:textId="77777777" w:rsidR="000D3D63" w:rsidRDefault="000D3D63" w:rsidP="000D3D63">
      <w:pPr>
        <w:pStyle w:val="B1"/>
      </w:pPr>
      <w:r>
        <w:t>c)</w:t>
      </w:r>
      <w:r>
        <w:tab/>
      </w:r>
      <w:r w:rsidRPr="00863E6B">
        <w:t xml:space="preserve">&lt;result&gt;,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382F3D95" w14:textId="77777777" w:rsidR="000D3D63" w:rsidRDefault="000D3D63" w:rsidP="000D3D63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75A5B18" w14:textId="77777777" w:rsidR="000D3D63" w:rsidRDefault="000D3D63" w:rsidP="000D3D63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306552A7" w14:textId="77777777" w:rsidR="000D3D63" w:rsidRPr="00EC1153" w:rsidRDefault="000D3D63" w:rsidP="000D3D63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ProSe Layer-2 Group.</w:t>
      </w:r>
    </w:p>
    <w:p w14:paraId="3A20AD94" w14:textId="77777777" w:rsidR="000D3D63" w:rsidRDefault="000D3D63" w:rsidP="000D3D63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AFE999" w14:textId="77777777" w:rsidR="000D3D63" w:rsidRDefault="000D3D63" w:rsidP="000D3D63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01A15C7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2664F874" w14:textId="77777777" w:rsidR="000D3D63" w:rsidRDefault="000D3D63" w:rsidP="000D3D63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0A9C4EF7" w14:textId="77777777" w:rsidR="000D3D63" w:rsidRDefault="000D3D63" w:rsidP="000D3D63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98E0A06" w14:textId="77777777" w:rsidR="000D3D63" w:rsidRDefault="000D3D63" w:rsidP="000D3D63">
      <w:pPr>
        <w:pStyle w:val="B1"/>
      </w:pPr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4923516C" w14:textId="77777777" w:rsidR="000D3D63" w:rsidRDefault="000D3D63" w:rsidP="000D3D63">
      <w:pPr>
        <w:pStyle w:val="B1"/>
      </w:pPr>
      <w:r>
        <w:t>b)</w:t>
      </w:r>
      <w:r>
        <w:tab/>
        <w:t xml:space="preserve">one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6AF77822" w14:textId="77777777" w:rsidR="000D3D63" w:rsidRDefault="000D3D63" w:rsidP="000D3D63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2C8950E" w14:textId="77777777" w:rsidR="000D3D63" w:rsidRDefault="000D3D63" w:rsidP="000D3D63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540B18B8" w14:textId="77777777" w:rsidR="000D3D63" w:rsidRDefault="000D3D63" w:rsidP="000D3D63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48C0347E" w14:textId="77777777" w:rsidR="000D3D63" w:rsidRDefault="000D3D63" w:rsidP="000D3D63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&lt;event&gt; sub-elements.</w:t>
      </w:r>
    </w:p>
    <w:p w14:paraId="10AAA3F6" w14:textId="77777777" w:rsidR="000D3D63" w:rsidRDefault="000D3D63" w:rsidP="000D3D63">
      <w:r>
        <w:rPr>
          <w:rFonts w:cs="Arial"/>
        </w:rPr>
        <w:t>&lt;event&gt;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D60D434" w14:textId="77777777" w:rsidR="000D3D63" w:rsidRDefault="000D3D63" w:rsidP="000D3D63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06B9C5CE" w14:textId="77777777" w:rsidR="000D3D63" w:rsidRDefault="000D3D63" w:rsidP="000D3D63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FE62D81" w14:textId="77777777" w:rsidR="000D3D63" w:rsidRDefault="000D3D63" w:rsidP="000D3D63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5C6C7425" w14:textId="77777777" w:rsidR="000D3D63" w:rsidRDefault="000D3D63" w:rsidP="000D3D63">
      <w:pPr>
        <w:pStyle w:val="B2"/>
      </w:pPr>
      <w:r>
        <w:t>2)</w:t>
      </w:r>
      <w:r>
        <w:tab/>
        <w:t>&lt;enter-specific-cell&gt;, an optional element specifying an NCGI which when entered triggers a request for alocation report coded as specified in clause 19.6A in 3GPP TS 23.003 [2]. This element contains a mandatory &lt;trigger-id&gt; attribute that shall be set to a unique string; and</w:t>
      </w:r>
    </w:p>
    <w:p w14:paraId="47B097D1" w14:textId="77777777" w:rsidR="000D3D63" w:rsidRDefault="000D3D63" w:rsidP="000D3D63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5CBD07BD" w14:textId="77777777" w:rsidR="000D3D63" w:rsidRDefault="000D3D63" w:rsidP="000D3D63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5ADEBD31" w14:textId="77777777" w:rsidR="000D3D63" w:rsidRDefault="000D3D63" w:rsidP="000D3D63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2E0CF158" w14:textId="77777777" w:rsidR="000D3D63" w:rsidRDefault="000D3D63" w:rsidP="000D3D63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41939011" w14:textId="77777777" w:rsidR="000D3D63" w:rsidRDefault="000D3D63" w:rsidP="000D3D63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50AA082" w14:textId="77777777" w:rsidR="000D3D63" w:rsidRDefault="000D3D63" w:rsidP="000D3D63">
      <w:pPr>
        <w:pStyle w:val="B1"/>
      </w:pPr>
      <w:r>
        <w:t>c)</w:t>
      </w:r>
      <w:r>
        <w:tab/>
        <w:t>&lt;plmn-change&gt;, an optional element specifying what PLMN changes trigger the VAE-S to send monitoring reports to the VAE-C. This element consists of the following sub-elements:</w:t>
      </w:r>
    </w:p>
    <w:p w14:paraId="13BC8E3F" w14:textId="77777777" w:rsidR="000D3D63" w:rsidRDefault="000D3D63" w:rsidP="000D3D63">
      <w:pPr>
        <w:pStyle w:val="B2"/>
      </w:pPr>
      <w:r>
        <w:t>1)</w:t>
      </w:r>
      <w:r>
        <w:tab/>
        <w:t>&lt;any-plmn-change&gt;, an optional element. The presence of this element specifies that any PLMN change is a trigger. This element contains a mandatory &lt;trigger-id&gt; attribute that shall be set to a unique string;</w:t>
      </w:r>
    </w:p>
    <w:p w14:paraId="43A9B365" w14:textId="77777777" w:rsidR="000D3D63" w:rsidRDefault="000D3D63" w:rsidP="000D3D63">
      <w:pPr>
        <w:pStyle w:val="B2"/>
      </w:pPr>
      <w:r>
        <w:lastRenderedPageBreak/>
        <w:t>2)</w:t>
      </w:r>
      <w:r>
        <w:tab/>
        <w:t>&lt;enter-specific-plmn&gt;,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053FF7C" w14:textId="77777777" w:rsidR="000D3D63" w:rsidRPr="003C4A36" w:rsidRDefault="000D3D63" w:rsidP="000D3D63">
      <w:pPr>
        <w:pStyle w:val="B2"/>
      </w:pPr>
      <w:r>
        <w:t>3</w:t>
      </w:r>
      <w:r w:rsidRPr="003C4A36">
        <w:t>)</w:t>
      </w:r>
      <w:r w:rsidRPr="003C4A36">
        <w:tab/>
        <w:t xml:space="preserve">&lt;exit-specific-plmn&gt;,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17D1111" w14:textId="77777777" w:rsidR="000D3D63" w:rsidRDefault="000D3D63" w:rsidP="000D3D63">
      <w:pPr>
        <w:pStyle w:val="B1"/>
      </w:pPr>
      <w:r>
        <w:t>d)</w:t>
      </w:r>
      <w:r>
        <w:tab/>
        <w:t>&lt;mbms-sa-change&gt;, an optional element specifying what MBMS changes trigger the VAE-S to send monitoring reports to the VAE-C. This element consists of the following sub-elements:</w:t>
      </w:r>
    </w:p>
    <w:p w14:paraId="06046490" w14:textId="77777777" w:rsidR="000D3D63" w:rsidRDefault="000D3D63" w:rsidP="000D3D63">
      <w:pPr>
        <w:pStyle w:val="B2"/>
      </w:pPr>
      <w:r>
        <w:t>1)</w:t>
      </w:r>
      <w:r>
        <w:tab/>
        <w:t>&lt;any-mbms-sa-change&gt;,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7192A24E" w14:textId="77777777" w:rsidR="000D3D63" w:rsidRDefault="000D3D63" w:rsidP="000D3D63">
      <w:pPr>
        <w:pStyle w:val="B2"/>
      </w:pPr>
      <w:r>
        <w:t>2)</w:t>
      </w:r>
      <w:r>
        <w:tab/>
        <w:t xml:space="preserve">&lt;enter-specific-mbms-sa&gt;, an optional element specifying an MBMS service area id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21697ACE" w14:textId="77777777" w:rsidR="000D3D63" w:rsidRDefault="000D3D63" w:rsidP="000D3D63">
      <w:pPr>
        <w:pStyle w:val="B2"/>
      </w:pPr>
      <w:r>
        <w:t>3)</w:t>
      </w:r>
      <w:r>
        <w:tab/>
        <w:t xml:space="preserve">&lt;exit-specific-mbms-sa&gt;, an optional element specifying an MBMS service area id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6698FD09" w14:textId="77777777" w:rsidR="000D3D63" w:rsidRDefault="000D3D63" w:rsidP="000D3D63">
      <w:pPr>
        <w:pStyle w:val="B1"/>
      </w:pPr>
      <w:r>
        <w:t>e)</w:t>
      </w:r>
      <w:r>
        <w:tab/>
        <w:t>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1630380F" w14:textId="77777777" w:rsidR="000D3D63" w:rsidRDefault="000D3D63" w:rsidP="000D3D63">
      <w:pPr>
        <w:pStyle w:val="B2"/>
      </w:pPr>
      <w:r>
        <w:t>1)</w:t>
      </w:r>
      <w:r>
        <w:tab/>
        <w:t>&lt;any-m</w:t>
      </w:r>
      <w:r w:rsidRPr="00342ED6">
        <w:t>bsfn</w:t>
      </w:r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52E35F9B" w14:textId="77777777" w:rsidR="000D3D63" w:rsidRDefault="000D3D63" w:rsidP="000D3D63">
      <w:pPr>
        <w:pStyle w:val="B2"/>
      </w:pPr>
      <w:r>
        <w:t>2)</w:t>
      </w:r>
      <w:r>
        <w:tab/>
        <w:t>&lt;enter-specific-m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77D79413" w14:textId="77777777" w:rsidR="000D3D63" w:rsidRDefault="000D3D63" w:rsidP="000D3D63">
      <w:pPr>
        <w:pStyle w:val="B2"/>
      </w:pPr>
      <w:r>
        <w:t>3)</w:t>
      </w:r>
      <w:r>
        <w:tab/>
        <w:t>&lt;exit-specific-m</w:t>
      </w:r>
      <w:r w:rsidRPr="00342ED6">
        <w:t>bsfn</w:t>
      </w:r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245883C8" w14:textId="77777777" w:rsidR="000D3D63" w:rsidRPr="00236229" w:rsidRDefault="000D3D63" w:rsidP="000D3D63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2C45244" w14:textId="77777777" w:rsidR="000D3D63" w:rsidRDefault="000D3D63" w:rsidP="000D3D63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7094E6E6" w14:textId="77777777" w:rsidR="000D3D63" w:rsidRDefault="000D3D63" w:rsidP="000D3D63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1B6AEA7C" w14:textId="77777777" w:rsidR="000D3D63" w:rsidRDefault="000D3D63" w:rsidP="000D3D63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FB2644C" w14:textId="77777777" w:rsidR="000D3D63" w:rsidRDefault="000D3D63" w:rsidP="000D3D63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29BE9BDD" w14:textId="77777777" w:rsidR="000D3D63" w:rsidRDefault="000D3D63" w:rsidP="000D3D63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106E48A0" w14:textId="77777777" w:rsidR="000D3D63" w:rsidRDefault="000D3D63" w:rsidP="000D3D63">
      <w:pPr>
        <w:pStyle w:val="B1"/>
      </w:pPr>
      <w:r>
        <w:lastRenderedPageBreak/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1E4E5B5" w14:textId="77777777" w:rsidR="000D3D63" w:rsidRDefault="000D3D63" w:rsidP="000D3D63">
      <w:pPr>
        <w:pStyle w:val="B2"/>
      </w:pPr>
      <w:r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754D4ACF" w14:textId="77777777" w:rsidR="000D3D63" w:rsidRDefault="000D3D63" w:rsidP="000D3D63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13BE35B" w14:textId="77777777" w:rsidR="000D3D63" w:rsidRDefault="000D3D63" w:rsidP="000D3D63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18DF326" w14:textId="77777777" w:rsidR="000D3D63" w:rsidRDefault="000D3D63" w:rsidP="000D3D63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1DB5D186" w14:textId="77777777" w:rsidR="000D3D63" w:rsidRDefault="000D3D63" w:rsidP="000D3D63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6333B78D" w14:textId="77777777" w:rsidR="000D3D63" w:rsidRDefault="000D3D63" w:rsidP="000D3D63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52158D10" w14:textId="77777777" w:rsidR="000D3D63" w:rsidRDefault="000D3D63" w:rsidP="000D3D63">
      <w:pPr>
        <w:rPr>
          <w:lang w:eastAsia="zh-CN"/>
        </w:rPr>
      </w:pP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1FD18DC9" w14:textId="77777777" w:rsidR="000D3D63" w:rsidRDefault="000D3D63" w:rsidP="000D3D63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45390BD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3889382A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033C680C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3F703E18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500AFF3A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50EE431D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F9190B7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6E69ACDF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6719D288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4AE9E6B" w14:textId="77777777" w:rsidR="000D3D63" w:rsidRDefault="000D3D63" w:rsidP="000D3D63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1A00681C" w14:textId="77777777" w:rsidR="000D3D63" w:rsidRDefault="000D3D63" w:rsidP="000D3D63">
      <w:pPr>
        <w:rPr>
          <w:lang w:eastAsia="zh-CN"/>
        </w:rPr>
      </w:pP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1CA6A99B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0C551F6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6CE61C1D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</w:t>
      </w:r>
    </w:p>
    <w:p w14:paraId="52D164E4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46186F72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zh-CN"/>
        </w:rPr>
        <w:t>the following sub-elements:</w:t>
      </w:r>
    </w:p>
    <w:p w14:paraId="3278427B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&lt;uplink-data-rate&gt;, </w:t>
      </w:r>
      <w:r>
        <w:t xml:space="preserve">an optional element contains a positive number </w:t>
      </w:r>
      <w:r w:rsidRPr="00E84006">
        <w:t>set to t</w:t>
      </w:r>
      <w:r>
        <w:t>he uplink data rate;</w:t>
      </w:r>
    </w:p>
    <w:p w14:paraId="4A9B28E6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&lt;downlink-data-rate&gt;, </w:t>
      </w:r>
      <w:r>
        <w:t xml:space="preserve">an optional element contains a positive number </w:t>
      </w:r>
      <w:r w:rsidRPr="00E84006">
        <w:t>set to t</w:t>
      </w:r>
      <w:r>
        <w:t>he downlink data rate; and</w:t>
      </w:r>
    </w:p>
    <w:p w14:paraId="3D7CCC95" w14:textId="77777777" w:rsidR="000D3D63" w:rsidRDefault="000D3D63" w:rsidP="000D3D63">
      <w:pPr>
        <w:pStyle w:val="B2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&lt;packet-loss-rate&gt;, </w:t>
      </w:r>
      <w:r>
        <w:t xml:space="preserve">an optional element contains a percentage </w:t>
      </w:r>
      <w:r w:rsidRPr="00E84006">
        <w:t>set to t</w:t>
      </w:r>
      <w:r>
        <w:t>he packet loss rate.</w:t>
      </w:r>
    </w:p>
    <w:p w14:paraId="77C13F7A" w14:textId="77777777" w:rsidR="000D3D63" w:rsidRDefault="000D3D63" w:rsidP="000D3D63">
      <w:pPr>
        <w:rPr>
          <w:lang w:eastAsia="zh-CN"/>
        </w:rPr>
      </w:pP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sub-elements:</w:t>
      </w:r>
    </w:p>
    <w:p w14:paraId="4BAD12DF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49B9D00D" w14:textId="77777777" w:rsidR="000D3D63" w:rsidRDefault="000D3D63" w:rsidP="000D3D63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</w:t>
      </w:r>
      <w:r>
        <w:rPr>
          <w:lang w:eastAsia="ko-KR"/>
        </w:rPr>
        <w:t>; and</w:t>
      </w:r>
    </w:p>
    <w:p w14:paraId="786F50CB" w14:textId="77777777" w:rsidR="000D3D63" w:rsidRDefault="000D3D63" w:rsidP="000D3D63">
      <w:pPr>
        <w:pStyle w:val="B1"/>
        <w:rPr>
          <w:noProof/>
          <w:lang w:val="en-US"/>
        </w:rPr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 xml:space="preserve">a mandatory element contains </w:t>
      </w:r>
      <w:r>
        <w:rPr>
          <w:lang w:eastAsia="zh-CN"/>
        </w:rPr>
        <w:t>the following sub-elements:</w:t>
      </w:r>
    </w:p>
    <w:p w14:paraId="617B8649" w14:textId="77777777" w:rsidR="000D3D63" w:rsidRDefault="000D3D63" w:rsidP="000D3D63">
      <w:pPr>
        <w:pStyle w:val="B2"/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>
        <w:rPr>
          <w:lang w:eastAsia="ko-KR"/>
        </w:rPr>
        <w:t xml:space="preserve">&lt;V2V-communication-mode&gt;, </w:t>
      </w:r>
      <w:r>
        <w:t xml:space="preserve">an optional element contains a string </w:t>
      </w:r>
      <w:r>
        <w:rPr>
          <w:lang w:eastAsia="zh-CN"/>
        </w:rPr>
        <w:t>“</w:t>
      </w:r>
      <w:r>
        <w:t>LTE-PC5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NR-PC5</w:t>
      </w:r>
      <w:r>
        <w:rPr>
          <w:lang w:eastAsia="zh-CN"/>
        </w:rPr>
        <w:t>”</w:t>
      </w:r>
      <w:r>
        <w:t xml:space="preserve"> indicating which </w:t>
      </w:r>
      <w:r w:rsidRPr="00430FB2">
        <w:t xml:space="preserve">V2V communication mode </w:t>
      </w:r>
      <w:r>
        <w:t>recommended by the VAE-S;</w:t>
      </w:r>
    </w:p>
    <w:p w14:paraId="5ADB992D" w14:textId="77777777" w:rsidR="000D3D63" w:rsidRPr="00D10CBC" w:rsidRDefault="000D3D63" w:rsidP="000D3D63">
      <w:pPr>
        <w:pStyle w:val="B2"/>
      </w:pPr>
      <w:r>
        <w:t>2)</w:t>
      </w:r>
      <w:r>
        <w:tab/>
      </w:r>
      <w:r w:rsidRPr="00D10CBC">
        <w:t>&lt;geographical-area&gt;, a mandatory element specifying a geographical area and has the following sub-elements:</w:t>
      </w:r>
    </w:p>
    <w:p w14:paraId="35903A73" w14:textId="77777777" w:rsidR="000D3D63" w:rsidRPr="00D10CBC" w:rsidRDefault="000D3D63" w:rsidP="000D3D63">
      <w:pPr>
        <w:pStyle w:val="B3"/>
      </w:pPr>
      <w:r>
        <w:t>i</w:t>
      </w:r>
      <w:r w:rsidRPr="00D10CBC">
        <w:t>)</w:t>
      </w:r>
      <w:r w:rsidRPr="00D10CBC">
        <w:tab/>
        <w:t>&lt;polygon-area&gt;, an optional element specifying the area as a polygon specified in clause 5.2 of 3GPP TS 23.032 [3]; and</w:t>
      </w:r>
    </w:p>
    <w:p w14:paraId="791F2537" w14:textId="77777777" w:rsidR="000D3D63" w:rsidRPr="00D10CBC" w:rsidRDefault="000D3D63" w:rsidP="000D3D63">
      <w:pPr>
        <w:pStyle w:val="B3"/>
      </w:pPr>
      <w:r>
        <w:t>ii</w:t>
      </w:r>
      <w:r w:rsidRPr="00D10CBC">
        <w:t>)</w:t>
      </w:r>
      <w:r w:rsidRPr="00D10CBC">
        <w:tab/>
        <w:t>&lt;ellipsoid-arc-area&gt;, an optional element specifying the area as an ellipsoid arc specified in claus</w:t>
      </w:r>
      <w:r>
        <w:t>e 5.7 of 3GPP TS 23.032 [3];</w:t>
      </w:r>
    </w:p>
    <w:p w14:paraId="3AE3AE36" w14:textId="77777777" w:rsidR="000D3D63" w:rsidRDefault="000D3D63" w:rsidP="000D3D63">
      <w:pPr>
        <w:pStyle w:val="B2"/>
      </w:pPr>
      <w:r>
        <w:t>3</w:t>
      </w:r>
      <w:r w:rsidRPr="00D10CBC">
        <w:t>)</w:t>
      </w:r>
      <w:r w:rsidRPr="00D10CBC">
        <w:tab/>
      </w:r>
      <w:r w:rsidRPr="00CA670C">
        <w:t xml:space="preserve">&lt;V2X-service-id&gt;, an optional element contains </w:t>
      </w:r>
      <w:r>
        <w:t xml:space="preserve">a string set to </w:t>
      </w:r>
      <w:r w:rsidRPr="00CA670C">
        <w:t>the V2X service ID correspon</w:t>
      </w:r>
      <w:r>
        <w:t>ding to the</w:t>
      </w:r>
      <w:r w:rsidRPr="005A446B">
        <w:t xml:space="preserve"> </w:t>
      </w:r>
      <w:r>
        <w:t>switching mode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B9F1194" w14:textId="77777777" w:rsidR="000D3D63" w:rsidRDefault="000D3D63" w:rsidP="000D3D63">
      <w:pPr>
        <w:pStyle w:val="B2"/>
      </w:pPr>
      <w:r>
        <w:t>4)</w:t>
      </w:r>
      <w:r>
        <w:tab/>
      </w:r>
      <w:r w:rsidRPr="00CA670C">
        <w:t xml:space="preserve">&lt;time-validity&gt;, an optional </w:t>
      </w:r>
      <w:r>
        <w:t>element specifying</w:t>
      </w:r>
      <w:r w:rsidRPr="00CA670C">
        <w:t xml:space="preserve"> the period for which the </w:t>
      </w:r>
      <w:r>
        <w:t>switch</w:t>
      </w:r>
      <w:r w:rsidRPr="00CA670C">
        <w:t>ing applies</w:t>
      </w:r>
      <w:r>
        <w:t>;</w:t>
      </w:r>
    </w:p>
    <w:p w14:paraId="30722AF1" w14:textId="77777777" w:rsidR="000D3D63" w:rsidRDefault="000D3D63" w:rsidP="000D3D63">
      <w:pPr>
        <w:pStyle w:val="B2"/>
      </w:pPr>
      <w:r>
        <w:t>5)</w:t>
      </w:r>
      <w:r>
        <w:tab/>
        <w:t>&lt;V2X-service-status&gt;, an optional element indicating the V2X service status corresponding to the V2X service ID; and</w:t>
      </w:r>
    </w:p>
    <w:p w14:paraId="26E620AA" w14:textId="77777777" w:rsidR="000D3D63" w:rsidRDefault="000D3D63" w:rsidP="000D3D63">
      <w:pPr>
        <w:pStyle w:val="B2"/>
      </w:pPr>
      <w:r>
        <w:t>6)</w:t>
      </w:r>
      <w:r>
        <w:tab/>
        <w:t>&lt;V2X-application</w:t>
      </w:r>
      <w:r w:rsidRPr="00CA670C">
        <w:t xml:space="preserve">-requirements&gt;, an </w:t>
      </w:r>
      <w:r>
        <w:t xml:space="preserve">optional </w:t>
      </w:r>
      <w:r w:rsidRPr="00CA670C">
        <w:t>element contains a strin</w:t>
      </w:r>
      <w:r>
        <w:t>g indicating the application</w:t>
      </w:r>
      <w:r w:rsidRPr="00CA670C">
        <w:t xml:space="preserve"> requireme</w:t>
      </w:r>
      <w:r>
        <w:t>nts</w:t>
      </w:r>
      <w:r w:rsidRPr="00CA670C">
        <w:t xml:space="preserve"> for</w:t>
      </w:r>
      <w:r>
        <w:t xml:space="preserve"> the V2V communication switching.</w:t>
      </w:r>
    </w:p>
    <w:p w14:paraId="657FEDAD" w14:textId="77777777" w:rsidR="000D3D63" w:rsidRDefault="000D3D63" w:rsidP="000D3D63">
      <w:pPr>
        <w:rPr>
          <w:lang w:eastAsia="zh-CN"/>
        </w:rPr>
      </w:pP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77CDF078" w14:textId="77777777" w:rsidR="000D3D63" w:rsidRDefault="000D3D63" w:rsidP="000D3D63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328F17A4" w14:textId="77777777" w:rsidR="000D3D63" w:rsidRDefault="000D3D63" w:rsidP="000D3D63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368AC5B8" w14:textId="77777777" w:rsidR="000D3D63" w:rsidRDefault="000D3D63" w:rsidP="000D3D63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04D00734" w14:textId="77777777" w:rsidR="000D3D63" w:rsidRDefault="000D3D63" w:rsidP="000D3D63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3BB103D2" w14:textId="77777777" w:rsidR="000D3D63" w:rsidRPr="00F01F40" w:rsidRDefault="000D3D63" w:rsidP="000D3D63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10EC7665" w14:textId="77777777" w:rsidR="000D3D63" w:rsidRDefault="000D3D63" w:rsidP="000D3D63">
      <w:pPr>
        <w:pStyle w:val="B1"/>
      </w:pPr>
      <w:r>
        <w:t>c)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>
        <w:rPr>
          <w:lang w:eastAsia="zh-CN"/>
        </w:rPr>
        <w:t>“</w:t>
      </w:r>
      <w:r>
        <w:t>success</w:t>
      </w:r>
      <w:r>
        <w:rPr>
          <w:lang w:eastAsia="zh-CN"/>
        </w:rPr>
        <w:t>”</w:t>
      </w:r>
      <w:r>
        <w:t xml:space="preserve"> or </w:t>
      </w:r>
      <w:r>
        <w:rPr>
          <w:lang w:eastAsia="zh-CN"/>
        </w:rPr>
        <w:t>“</w:t>
      </w:r>
      <w:r>
        <w:t>failure</w:t>
      </w:r>
      <w:r>
        <w:rPr>
          <w:lang w:eastAsia="zh-CN"/>
        </w:rPr>
        <w:t>”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5A86B1C5" w14:textId="77777777" w:rsidR="000D3D63" w:rsidRDefault="000D3D63" w:rsidP="000D3D63"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7C5EAB6E" w14:textId="77777777" w:rsidR="000D3D63" w:rsidRDefault="000D3D63" w:rsidP="000D3D63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56E38522" w14:textId="77777777" w:rsidR="000D3D63" w:rsidRDefault="000D3D63" w:rsidP="000D3D63">
      <w:pPr>
        <w:rPr>
          <w:lang w:eastAsia="zh-CN"/>
        </w:rPr>
      </w:pP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71775206" w14:textId="77777777" w:rsidR="000D3D63" w:rsidRPr="00F01F40" w:rsidRDefault="000D3D63" w:rsidP="000D3D63">
      <w:pPr>
        <w:pStyle w:val="B1"/>
      </w:pPr>
      <w:r>
        <w:lastRenderedPageBreak/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0992A6DF" w14:textId="77777777" w:rsidR="000D3D63" w:rsidRDefault="000D3D63" w:rsidP="000D3D63">
      <w:pPr>
        <w:pStyle w:val="B1"/>
      </w:pPr>
      <w:r>
        <w:t>b)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</w:t>
      </w:r>
      <w:r>
        <w:rPr>
          <w:lang w:eastAsia="zh-CN"/>
        </w:rPr>
        <w:t>“</w:t>
      </w:r>
      <w:r w:rsidRPr="000F3ECD">
        <w:rPr>
          <w:lang w:eastAsia="zh-CN"/>
        </w:rPr>
        <w:t>accept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or </w:t>
      </w:r>
      <w:r>
        <w:rPr>
          <w:lang w:eastAsia="zh-CN"/>
        </w:rPr>
        <w:t>“</w:t>
      </w:r>
      <w:r w:rsidRPr="000F3ECD">
        <w:rPr>
          <w:lang w:eastAsia="zh-CN"/>
        </w:rPr>
        <w:t>reject</w:t>
      </w:r>
      <w:r>
        <w:rPr>
          <w:lang w:eastAsia="zh-CN"/>
        </w:rPr>
        <w:t>”</w:t>
      </w:r>
      <w:r w:rsidRPr="000F3ECD">
        <w:rPr>
          <w:lang w:eastAsia="zh-CN"/>
        </w:rPr>
        <w:t xml:space="preserve"> indicating acceptance or rejection of the request by the V2X user</w:t>
      </w:r>
      <w:r>
        <w:t>.</w:t>
      </w:r>
    </w:p>
    <w:p w14:paraId="5A1861B2" w14:textId="77777777" w:rsidR="000D3D63" w:rsidRDefault="000D3D63" w:rsidP="000D3D63">
      <w:pPr>
        <w:rPr>
          <w:lang w:eastAsia="zh-CN"/>
        </w:rPr>
      </w:pP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7468DBB4" w14:textId="77777777" w:rsidR="000D3D63" w:rsidRDefault="000D3D63" w:rsidP="000D3D63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75C173C3" w14:textId="77777777" w:rsidR="000D3D63" w:rsidRDefault="000D3D63" w:rsidP="000D3D63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</w:t>
      </w:r>
      <w:r>
        <w:t>’</w:t>
      </w:r>
      <w:r w:rsidRPr="00D87D5F">
        <w:t>s request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1982E4EC" w14:textId="77777777" w:rsidR="000D3D63" w:rsidRDefault="000D3D63" w:rsidP="000D3D63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>, an element contains</w:t>
      </w:r>
      <w:r w:rsidRPr="00876F50">
        <w:rPr>
          <w:lang w:eastAsia="zh-CN"/>
        </w:rPr>
        <w:t xml:space="preserve"> </w:t>
      </w:r>
      <w:r>
        <w:rPr>
          <w:lang w:eastAsia="zh-CN"/>
        </w:rPr>
        <w:t>the following sub-elements:</w:t>
      </w:r>
    </w:p>
    <w:p w14:paraId="4D94E68F" w14:textId="77777777" w:rsidR="000D3D63" w:rsidRDefault="000D3D63" w:rsidP="000D3D63">
      <w:pPr>
        <w:pStyle w:val="B2"/>
      </w:pPr>
      <w:r>
        <w:t>1)</w:t>
      </w:r>
      <w:r>
        <w:tab/>
        <w:t xml:space="preserve">&lt;configuration-reporting-PC5-policy-status&gt;, an element contains a string used to indicate </w:t>
      </w:r>
      <w:r w:rsidRPr="00E73F97">
        <w:t>the configuration of the VAE-client reporting related to the PC5 Policy status</w:t>
      </w:r>
      <w:r>
        <w:t>; and</w:t>
      </w:r>
    </w:p>
    <w:p w14:paraId="645DD7F6" w14:textId="77777777" w:rsidR="000D3D63" w:rsidRDefault="000D3D63" w:rsidP="000D3D63">
      <w:pPr>
        <w:pStyle w:val="B2"/>
      </w:pPr>
      <w:r>
        <w:t>2)</w:t>
      </w:r>
      <w:r>
        <w:tab/>
        <w:t xml:space="preserve">&lt;PC5-events&gt;, an element contains one or more &lt;PC5-event&gt; element(s). Each of the &lt;PC5-event&gt; element </w:t>
      </w:r>
      <w:r w:rsidRPr="0013097F">
        <w:t>contains a string set to either "</w:t>
      </w:r>
      <w:r w:rsidRPr="00E57D96">
        <w:t>PC5 unavailability</w:t>
      </w:r>
      <w:r w:rsidRPr="0013097F">
        <w:t>" or "</w:t>
      </w:r>
      <w:r>
        <w:t>congestion</w:t>
      </w:r>
      <w:r w:rsidRPr="0013097F">
        <w:t>"</w:t>
      </w:r>
      <w:r>
        <w:t>.</w:t>
      </w:r>
    </w:p>
    <w:p w14:paraId="7F32D44D" w14:textId="77777777" w:rsidR="000D3D63" w:rsidRDefault="000D3D63" w:rsidP="000D3D63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5C07894E" w14:textId="77777777" w:rsidR="000D3D63" w:rsidRDefault="000D3D63" w:rsidP="000D3D63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</w:t>
      </w:r>
      <w:r>
        <w:rPr>
          <w:lang w:eastAsia="zh-CN"/>
        </w:rPr>
        <w:t>the following sub-elements:</w:t>
      </w:r>
    </w:p>
    <w:p w14:paraId="282B4E94" w14:textId="77777777" w:rsidR="000D3D63" w:rsidRDefault="000D3D63" w:rsidP="000D3D63">
      <w:pPr>
        <w:pStyle w:val="B2"/>
      </w:pPr>
      <w:r>
        <w:t>1)</w:t>
      </w:r>
      <w:r>
        <w:tab/>
        <w:t xml:space="preserve">&lt;selected-PQI-attributes&gt;, an element contains a string set to the </w:t>
      </w:r>
      <w:r w:rsidRPr="00FE1FE6">
        <w:t>selected PQI attributes for the V2X service</w:t>
      </w:r>
      <w:r>
        <w:t>;</w:t>
      </w:r>
    </w:p>
    <w:p w14:paraId="2072440E" w14:textId="77777777" w:rsidR="000D3D63" w:rsidRDefault="000D3D63" w:rsidP="000D3D63">
      <w:pPr>
        <w:pStyle w:val="B2"/>
      </w:pPr>
      <w:r>
        <w:t>2)</w:t>
      </w:r>
      <w:r>
        <w:tab/>
        <w:t>&lt;PQI-load-info&gt;, an element contains a string indicating the PQI load information;</w:t>
      </w:r>
    </w:p>
    <w:p w14:paraId="5AA9A114" w14:textId="77777777" w:rsidR="000D3D63" w:rsidRDefault="000D3D63" w:rsidP="000D3D63">
      <w:pPr>
        <w:pStyle w:val="B2"/>
      </w:pPr>
      <w:r>
        <w:t>3)</w:t>
      </w:r>
      <w:r>
        <w:tab/>
        <w:t xml:space="preserve">&lt;range&gt;, an element contains a number in units of meters indicating the </w:t>
      </w:r>
      <w:r w:rsidRPr="00FE1FE6">
        <w:t>communication range for the V2X service</w:t>
      </w:r>
      <w:r>
        <w:t>;</w:t>
      </w:r>
    </w:p>
    <w:p w14:paraId="38956DDC" w14:textId="77777777" w:rsidR="000D3D63" w:rsidRDefault="000D3D63" w:rsidP="000D3D63">
      <w:pPr>
        <w:pStyle w:val="B2"/>
      </w:pPr>
      <w:r>
        <w:t>4)</w:t>
      </w:r>
      <w:r>
        <w:tab/>
        <w:t xml:space="preserve">&lt;RAT-type&gt;, an element contains </w:t>
      </w:r>
      <w:r w:rsidRPr="00FE1FE6">
        <w:t>a string "LTE-PC5" or "NR-PC5" indicating</w:t>
      </w:r>
      <w:r>
        <w:t xml:space="preserve"> which RAT type is preferred;</w:t>
      </w:r>
    </w:p>
    <w:p w14:paraId="57A4527C" w14:textId="77777777" w:rsidR="000D3D63" w:rsidRDefault="000D3D63" w:rsidP="000D3D63">
      <w:pPr>
        <w:pStyle w:val="B2"/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&lt;RAT-availability&gt;, an element contains a </w:t>
      </w:r>
      <w:r w:rsidRPr="00FE1FE6">
        <w:t>string "</w:t>
      </w:r>
      <w:r>
        <w:t>YES" or "NOT</w:t>
      </w:r>
      <w:r w:rsidRPr="00FE1FE6">
        <w:t>"</w:t>
      </w:r>
      <w:r>
        <w:t xml:space="preserve"> indicating the </w:t>
      </w:r>
      <w:r w:rsidRPr="00A94B18">
        <w:t>expected RAT availability / unavailability</w:t>
      </w:r>
      <w:r>
        <w:t>; and</w:t>
      </w:r>
    </w:p>
    <w:p w14:paraId="55FD366A" w14:textId="77777777" w:rsidR="000D3D63" w:rsidRDefault="000D3D63" w:rsidP="000D3D63">
      <w:pPr>
        <w:pStyle w:val="B2"/>
        <w:rPr>
          <w:lang w:eastAsia="zh-CN"/>
        </w:rPr>
      </w:pPr>
      <w:r>
        <w:t>6)</w:t>
      </w:r>
      <w:r>
        <w:tab/>
        <w:t xml:space="preserve">&lt;out-of-coverage&gt;, presence of this element indicating the </w:t>
      </w:r>
      <w:r w:rsidRPr="00A94B18">
        <w:t>expected V2X-UE moving out of coverage</w:t>
      </w:r>
      <w:r>
        <w:t>.</w:t>
      </w:r>
    </w:p>
    <w:p w14:paraId="6E1D5267" w14:textId="77777777" w:rsidR="000D3D63" w:rsidRDefault="000D3D63" w:rsidP="000D3D63">
      <w:pPr>
        <w:rPr>
          <w:lang w:eastAsia="zh-CN"/>
        </w:rPr>
      </w:pP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75EF27B6" w14:textId="77777777" w:rsidR="000D3D63" w:rsidRDefault="000D3D63" w:rsidP="000D3D63">
      <w:pPr>
        <w:pStyle w:val="B1"/>
      </w:pPr>
      <w:r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72D35957" w14:textId="77777777" w:rsidR="000D3D63" w:rsidRDefault="000D3D63" w:rsidP="000D3D63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311751EC" w14:textId="77777777" w:rsidR="000D3D63" w:rsidRDefault="000D3D63" w:rsidP="000D3D63">
      <w:pPr>
        <w:pStyle w:val="B1"/>
      </w:pPr>
      <w:r>
        <w:t>c)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66AE9330" w14:textId="77777777" w:rsidR="000D3D63" w:rsidRDefault="000D3D63" w:rsidP="000D3D63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2518B14" w14:textId="77777777" w:rsidR="000D3D63" w:rsidRDefault="000D3D63" w:rsidP="000D3D63">
      <w:pPr>
        <w:rPr>
          <w:lang w:eastAsia="zh-CN"/>
        </w:rPr>
      </w:pP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1D5154A9" w14:textId="77777777" w:rsidR="000D3D63" w:rsidRDefault="000D3D63" w:rsidP="000D3D63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>the VAE server which is requester of the V2X groupcast/broadcast configuration</w:t>
      </w:r>
      <w:r>
        <w:t>:</w:t>
      </w:r>
    </w:p>
    <w:p w14:paraId="54299B6E" w14:textId="77777777" w:rsidR="000D3D63" w:rsidRDefault="000D3D63" w:rsidP="000D3D63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>set to the V2X group identity for which the V2X groupcast/broadcast configuration is requested</w:t>
      </w:r>
      <w:r>
        <w:t>;</w:t>
      </w:r>
    </w:p>
    <w:p w14:paraId="5B3CA21A" w14:textId="77777777" w:rsidR="000D3D63" w:rsidRDefault="000D3D63" w:rsidP="000D3D63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>V2X service ID for which the groupcast/broadcast configuration is requested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4023A2CD" w14:textId="77777777" w:rsidR="000D3D63" w:rsidRDefault="000D3D63" w:rsidP="000D3D63">
      <w:pPr>
        <w:pStyle w:val="B1"/>
      </w:pPr>
      <w:r>
        <w:lastRenderedPageBreak/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 xml:space="preserve"> </w:t>
      </w:r>
      <w:r w:rsidRPr="00E84F92">
        <w:t xml:space="preserve"> </w:t>
      </w:r>
      <w:r>
        <w:t xml:space="preserve">encoded </w:t>
      </w:r>
      <w:r w:rsidRPr="008B04F8">
        <w:t xml:space="preserve">as specified in </w:t>
      </w:r>
      <w:r>
        <w:t>3GPP</w:t>
      </w:r>
      <w:r w:rsidRPr="008B04F8">
        <w:t> TS </w:t>
      </w:r>
      <w:r>
        <w:t>24.588</w:t>
      </w:r>
      <w:r w:rsidRPr="008B04F8">
        <w:t> [</w:t>
      </w:r>
      <w:r>
        <w:t>26</w:t>
      </w:r>
      <w:r w:rsidRPr="008B04F8">
        <w:t xml:space="preserve">] </w:t>
      </w:r>
      <w:r>
        <w:t>clause</w:t>
      </w:r>
      <w:r w:rsidRPr="008B04F8">
        <w:t> </w:t>
      </w:r>
      <w:r>
        <w:t>5.3;</w:t>
      </w:r>
    </w:p>
    <w:p w14:paraId="322966C5" w14:textId="77777777" w:rsidR="000D3D63" w:rsidRDefault="000D3D63" w:rsidP="000D3D63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7958544D" w14:textId="77777777" w:rsidR="000D3D63" w:rsidRDefault="000D3D63" w:rsidP="000D3D63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4CA70BC7" w14:textId="77777777" w:rsidR="000D3D63" w:rsidRDefault="000D3D63" w:rsidP="000D3D63">
      <w:pPr>
        <w:pStyle w:val="B1"/>
      </w:pPr>
      <w:r>
        <w:t>g)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>the V2X groupcast/broadcast configuration request</w:t>
      </w:r>
      <w:r>
        <w:t>.</w:t>
      </w:r>
    </w:p>
    <w:p w14:paraId="3F7BAA3C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63E8A9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28570DE2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2EBC60D5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BDB9B0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02D7389C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t>:</w:t>
      </w:r>
    </w:p>
    <w:p w14:paraId="15A35CB7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37289A1F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2BAD663D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3637F6D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1C069225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432153B5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70951E6B" w14:textId="77777777" w:rsidR="000D3D63" w:rsidRDefault="000D3D63" w:rsidP="000D3D6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23BCDCA5" w14:textId="77777777" w:rsidR="000D3D63" w:rsidRDefault="000D3D63" w:rsidP="000D3D63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1F695D7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28336890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r>
        <w:rPr>
          <w:lang w:eastAsia="zh-CN"/>
        </w:rPr>
        <w:t>the following sub-elements</w:t>
      </w:r>
      <w:r w:rsidRPr="009A74C5">
        <w:t xml:space="preserve"> for the session-oriented service</w:t>
      </w:r>
      <w:r>
        <w:rPr>
          <w:lang w:eastAsia="zh-CN"/>
        </w:rPr>
        <w:t>:</w:t>
      </w:r>
    </w:p>
    <w:p w14:paraId="573F16FB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2A617DA4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791DC9FA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&lt;jitter&gt;, an element contains an interger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jitter requirement of the V2X application</w:t>
      </w:r>
      <w:r>
        <w:rPr>
          <w:rFonts w:hint="eastAsia"/>
          <w:lang w:eastAsia="zh-CN"/>
        </w:rPr>
        <w:t>;</w:t>
      </w:r>
      <w:r>
        <w:rPr>
          <w:lang w:eastAsia="zh-CN"/>
        </w:rPr>
        <w:t xml:space="preserve"> and</w:t>
      </w:r>
    </w:p>
    <w:p w14:paraId="06DA6E0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04BB3C0A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lastRenderedPageBreak/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1DFB020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4189C1CD" w14:textId="77777777" w:rsidR="000D3D63" w:rsidRDefault="000D3D63" w:rsidP="000D3D63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 xml:space="preserve"> encoded as specified</w:t>
      </w:r>
      <w:r w:rsidRPr="008B04F8">
        <w:t xml:space="preserve"> </w:t>
      </w:r>
      <w:r>
        <w:t>in ISO </w:t>
      </w:r>
      <w:r w:rsidRPr="002570B2">
        <w:t>TS</w:t>
      </w:r>
      <w:r>
        <w:t> </w:t>
      </w:r>
      <w:r w:rsidRPr="002570B2">
        <w:t>17419</w:t>
      </w:r>
      <w:r>
        <w:t> </w:t>
      </w:r>
      <w:r w:rsidRPr="0006355E">
        <w:rPr>
          <w:rFonts w:eastAsia="Malgun Gothic" w:hint="eastAsia"/>
          <w:lang w:eastAsia="ko-KR"/>
        </w:rPr>
        <w:t>I</w:t>
      </w:r>
      <w:r w:rsidRPr="002570B2">
        <w:t>TS-AID</w:t>
      </w:r>
      <w:r>
        <w:t> </w:t>
      </w:r>
      <w:r w:rsidRPr="002570B2">
        <w:t>AssignedNumbers</w:t>
      </w:r>
      <w:r>
        <w:t> </w:t>
      </w:r>
      <w:r w:rsidRPr="008B04F8">
        <w:t>[</w:t>
      </w:r>
      <w:r>
        <w:rPr>
          <w:rFonts w:eastAsia="Malgun Gothic"/>
        </w:rPr>
        <w:t>25</w:t>
      </w:r>
      <w:r w:rsidRPr="008B04F8">
        <w:t>]</w:t>
      </w:r>
      <w:r w:rsidRPr="001D5A4F">
        <w:t xml:space="preserve"> </w:t>
      </w:r>
      <w:r>
        <w:t>for PSID and ITS-AID;</w:t>
      </w:r>
    </w:p>
    <w:p w14:paraId="5CDCA798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18164F0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2AE3A7F3" w14:textId="77777777" w:rsidR="000D3D63" w:rsidRDefault="000D3D63" w:rsidP="000D3D63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t>.</w:t>
      </w: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7AAEE346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2251F802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16" w:name="OLE_LINK150"/>
      <w:bookmarkStart w:id="17" w:name="OLE_LINK151"/>
      <w:r>
        <w:t xml:space="preserve">contains </w:t>
      </w:r>
      <w:r>
        <w:rPr>
          <w:lang w:eastAsia="zh-CN"/>
        </w:rPr>
        <w:t>the following sub-elements</w:t>
      </w:r>
      <w:bookmarkEnd w:id="16"/>
      <w:bookmarkEnd w:id="17"/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r>
        <w:rPr>
          <w:lang w:eastAsia="zh-CN"/>
        </w:rPr>
        <w:t>:</w:t>
      </w:r>
    </w:p>
    <w:p w14:paraId="3DA416B4" w14:textId="77777777" w:rsidR="000D3D63" w:rsidRDefault="000D3D63" w:rsidP="000D3D63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&lt;reliability&gt;, an element contains a percentage used to indicate the reliability requirement of the V2X application;</w:t>
      </w:r>
    </w:p>
    <w:p w14:paraId="5B07D726" w14:textId="77777777" w:rsidR="000D3D63" w:rsidRDefault="000D3D63" w:rsidP="000D3D63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  <w:t xml:space="preserve">&lt;delay&gt;, an element contains an integer expressed in units of 1 </w:t>
      </w:r>
      <w:r>
        <w:rPr>
          <w:rFonts w:cs="Arial"/>
          <w:lang w:eastAsia="ja-JP"/>
        </w:rPr>
        <w:t>μ</w:t>
      </w:r>
      <w:r w:rsidRPr="00ED507D">
        <w:rPr>
          <w:rFonts w:cs="Arial"/>
          <w:lang w:eastAsia="ja-JP"/>
        </w:rPr>
        <w:t>s</w:t>
      </w:r>
      <w:r>
        <w:rPr>
          <w:lang w:eastAsia="zh-CN"/>
        </w:rPr>
        <w:t xml:space="preserve"> used to indicate the dalay requirement of the V2X application; and</w:t>
      </w:r>
    </w:p>
    <w:p w14:paraId="56D5ABE3" w14:textId="77777777" w:rsidR="000D3D63" w:rsidRPr="00B3361B" w:rsidRDefault="000D3D63" w:rsidP="000D3D63">
      <w:pPr>
        <w:pStyle w:val="B2"/>
      </w:pPr>
      <w:r w:rsidRPr="00B3361B">
        <w:t>3)</w:t>
      </w:r>
      <w:r w:rsidRPr="00B3361B">
        <w:tab/>
        <w:t>&lt;jitter&gt;, an element contains an interger expressed in units of 1 μs used to indicate the jitter requirement of the V2X application;</w:t>
      </w:r>
    </w:p>
    <w:p w14:paraId="5E30108F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74F829C5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6F675304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69E8A262" w14:textId="77777777" w:rsidR="000D3D63" w:rsidRDefault="000D3D63" w:rsidP="000D3D63">
      <w:pPr>
        <w:rPr>
          <w:lang w:eastAsia="zh-CN"/>
        </w:rPr>
      </w:pPr>
      <w:r w:rsidRPr="000C40BE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1CAA7307" w14:textId="77777777" w:rsidR="000D3D63" w:rsidRDefault="000D3D63" w:rsidP="000D3D63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520B9CD2" w14:textId="77777777" w:rsidR="000D3D63" w:rsidRPr="00D80679" w:rsidRDefault="000D3D63" w:rsidP="000D3D63">
      <w:pPr>
        <w:pStyle w:val="B1"/>
        <w:rPr>
          <w:lang w:eastAsia="zh-CN"/>
        </w:rPr>
      </w:pPr>
      <w:r w:rsidRPr="00F76281">
        <w:t>b)</w:t>
      </w:r>
      <w:r w:rsidRPr="00F76281">
        <w:tab/>
        <w:t>&lt;acknowledgement&gt;,</w:t>
      </w:r>
      <w:r w:rsidRPr="00EA4C1C">
        <w:t xml:space="preserve"> an element contains a string set to the value "yes" or "not" indicating the acknowledgement for the termination request.</w:t>
      </w:r>
    </w:p>
    <w:p w14:paraId="276276DC" w14:textId="77777777" w:rsidR="0091413C" w:rsidRPr="006B5418" w:rsidRDefault="0091413C" w:rsidP="009141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2E9DD" w14:textId="77777777" w:rsidR="00C27DC7" w:rsidRDefault="00C27DC7">
      <w:r>
        <w:separator/>
      </w:r>
    </w:p>
  </w:endnote>
  <w:endnote w:type="continuationSeparator" w:id="0">
    <w:p w14:paraId="25824B07" w14:textId="77777777" w:rsidR="00C27DC7" w:rsidRDefault="00C27D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9FD8D8" w14:textId="77777777" w:rsidR="00C27DC7" w:rsidRDefault="00C27DC7">
      <w:r>
        <w:separator/>
      </w:r>
    </w:p>
  </w:footnote>
  <w:footnote w:type="continuationSeparator" w:id="0">
    <w:p w14:paraId="62FAE700" w14:textId="77777777" w:rsidR="00C27DC7" w:rsidRDefault="00C27D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pStyle w:val="ListContinue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pStyle w:val="Index8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pStyle w:val="Index7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pStyle w:val="Index6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pStyle w:val="Index5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pStyle w:val="ListContinue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pStyle w:val="Index4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9AC"/>
    <w:rsid w:val="000A6394"/>
    <w:rsid w:val="000B7FED"/>
    <w:rsid w:val="000C038A"/>
    <w:rsid w:val="000C6598"/>
    <w:rsid w:val="000D3D63"/>
    <w:rsid w:val="000D44B3"/>
    <w:rsid w:val="0014537A"/>
    <w:rsid w:val="00145D43"/>
    <w:rsid w:val="00191F2D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5727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A251E"/>
    <w:rsid w:val="006B46FB"/>
    <w:rsid w:val="006E21FB"/>
    <w:rsid w:val="006E7B6C"/>
    <w:rsid w:val="006F7EDC"/>
    <w:rsid w:val="00792342"/>
    <w:rsid w:val="007977A8"/>
    <w:rsid w:val="007B512A"/>
    <w:rsid w:val="007C2097"/>
    <w:rsid w:val="007C675B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C1DF8"/>
    <w:rsid w:val="008D3CCC"/>
    <w:rsid w:val="008F3789"/>
    <w:rsid w:val="008F686C"/>
    <w:rsid w:val="0091413C"/>
    <w:rsid w:val="009148DE"/>
    <w:rsid w:val="00941E30"/>
    <w:rsid w:val="009777D9"/>
    <w:rsid w:val="00991B88"/>
    <w:rsid w:val="009A5753"/>
    <w:rsid w:val="009A579D"/>
    <w:rsid w:val="009E3297"/>
    <w:rsid w:val="009F734F"/>
    <w:rsid w:val="00A24631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02BC"/>
    <w:rsid w:val="00BA3EC5"/>
    <w:rsid w:val="00BA51D9"/>
    <w:rsid w:val="00BB5DFC"/>
    <w:rsid w:val="00BD279D"/>
    <w:rsid w:val="00BD6BB8"/>
    <w:rsid w:val="00C27DC7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12277"/>
    <w:rsid w:val="00F25D98"/>
    <w:rsid w:val="00F300FB"/>
    <w:rsid w:val="00F61657"/>
    <w:rsid w:val="00F918C0"/>
    <w:rsid w:val="00FB6386"/>
    <w:rsid w:val="00FF3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141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91F2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91F2D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rsid w:val="00191F2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191F2D"/>
    <w:rPr>
      <w:rFonts w:ascii="Arial" w:hAnsi="Arial"/>
      <w:sz w:val="28"/>
      <w:lang w:val="en-GB" w:eastAsia="en-US"/>
    </w:rPr>
  </w:style>
  <w:style w:type="paragraph" w:customStyle="1" w:styleId="TAJ">
    <w:name w:val="TAJ"/>
    <w:basedOn w:val="TH"/>
    <w:rsid w:val="000D3D63"/>
  </w:style>
  <w:style w:type="paragraph" w:customStyle="1" w:styleId="Guidance">
    <w:name w:val="Guidance"/>
    <w:basedOn w:val="Normal"/>
    <w:rsid w:val="000D3D63"/>
    <w:rPr>
      <w:i/>
      <w:color w:val="0000FF"/>
    </w:rPr>
  </w:style>
  <w:style w:type="character" w:customStyle="1" w:styleId="BalloonTextChar">
    <w:name w:val="Balloon Text Char"/>
    <w:link w:val="BalloonText"/>
    <w:rsid w:val="000D3D63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D3D6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0D3D63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0D3D63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D3D6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D3D63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0D3D63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0D3D6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3D6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D3D6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D3D63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0D3D6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0D3D63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0D3D6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D3D63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0D3D6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D3D63"/>
  </w:style>
  <w:style w:type="paragraph" w:styleId="BlockText">
    <w:name w:val="Block Text"/>
    <w:basedOn w:val="Normal"/>
    <w:rsid w:val="000D3D6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D3D6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D3D63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D3D6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D3D6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D3D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D3D6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D3D6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D3D6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D3D6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D3D6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D3D6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D3D6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D3D6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D3D6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D3D6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D3D63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D3D63"/>
    <w:rPr>
      <w:b/>
      <w:bCs/>
    </w:rPr>
  </w:style>
  <w:style w:type="paragraph" w:styleId="Closing">
    <w:name w:val="Closing"/>
    <w:basedOn w:val="Normal"/>
    <w:link w:val="ClosingChar"/>
    <w:rsid w:val="000D3D63"/>
    <w:pPr>
      <w:ind w:left="4252"/>
    </w:pPr>
  </w:style>
  <w:style w:type="character" w:customStyle="1" w:styleId="ClosingChar">
    <w:name w:val="Closing Char"/>
    <w:basedOn w:val="DefaultParagraphFont"/>
    <w:link w:val="Closing"/>
    <w:rsid w:val="000D3D6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D3D63"/>
  </w:style>
  <w:style w:type="character" w:customStyle="1" w:styleId="DateChar">
    <w:name w:val="Date Char"/>
    <w:basedOn w:val="DefaultParagraphFont"/>
    <w:link w:val="Date"/>
    <w:rsid w:val="000D3D6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0D3D63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D3D63"/>
  </w:style>
  <w:style w:type="character" w:customStyle="1" w:styleId="E-mailSignatureChar">
    <w:name w:val="E-mail Signature Char"/>
    <w:basedOn w:val="DefaultParagraphFont"/>
    <w:link w:val="E-mailSignature"/>
    <w:rsid w:val="000D3D6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D3D63"/>
  </w:style>
  <w:style w:type="character" w:customStyle="1" w:styleId="EndnoteTextChar">
    <w:name w:val="Endnote Text Char"/>
    <w:basedOn w:val="DefaultParagraphFont"/>
    <w:link w:val="EndnoteText"/>
    <w:rsid w:val="000D3D6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0D3D6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D3D63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0D3D63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D3D6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D3D63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D3D6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D3D63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D3D63"/>
    <w:pPr>
      <w:ind w:left="600" w:hanging="200"/>
    </w:pPr>
  </w:style>
  <w:style w:type="paragraph" w:styleId="Index4">
    <w:name w:val="index 4"/>
    <w:basedOn w:val="Normal"/>
    <w:next w:val="Normal"/>
    <w:rsid w:val="000D3D63"/>
    <w:pPr>
      <w:ind w:left="800" w:hanging="200"/>
    </w:pPr>
  </w:style>
  <w:style w:type="paragraph" w:styleId="Index5">
    <w:name w:val="index 5"/>
    <w:basedOn w:val="Normal"/>
    <w:next w:val="Normal"/>
    <w:rsid w:val="000D3D63"/>
    <w:pPr>
      <w:ind w:left="1000" w:hanging="200"/>
    </w:pPr>
  </w:style>
  <w:style w:type="paragraph" w:styleId="Index6">
    <w:name w:val="index 6"/>
    <w:basedOn w:val="Normal"/>
    <w:next w:val="Normal"/>
    <w:rsid w:val="000D3D63"/>
    <w:pPr>
      <w:ind w:left="1200" w:hanging="200"/>
    </w:pPr>
  </w:style>
  <w:style w:type="paragraph" w:styleId="Index7">
    <w:name w:val="index 7"/>
    <w:basedOn w:val="Normal"/>
    <w:next w:val="Normal"/>
    <w:rsid w:val="000D3D63"/>
    <w:pPr>
      <w:ind w:left="1400" w:hanging="200"/>
    </w:pPr>
  </w:style>
  <w:style w:type="paragraph" w:styleId="Index8">
    <w:name w:val="index 8"/>
    <w:basedOn w:val="Normal"/>
    <w:next w:val="Normal"/>
    <w:rsid w:val="000D3D63"/>
    <w:pPr>
      <w:ind w:left="1600" w:hanging="200"/>
    </w:pPr>
  </w:style>
  <w:style w:type="paragraph" w:styleId="Index9">
    <w:name w:val="index 9"/>
    <w:basedOn w:val="Normal"/>
    <w:next w:val="Normal"/>
    <w:rsid w:val="000D3D63"/>
    <w:pPr>
      <w:ind w:left="1800" w:hanging="200"/>
    </w:pPr>
  </w:style>
  <w:style w:type="paragraph" w:styleId="IndexHeading">
    <w:name w:val="index heading"/>
    <w:basedOn w:val="Normal"/>
    <w:next w:val="Index1"/>
    <w:rsid w:val="000D3D6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3D6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3D63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0D3D6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D3D6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D3D6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D3D6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D3D63"/>
    <w:pPr>
      <w:spacing w:after="120"/>
      <w:ind w:left="1415"/>
      <w:contextualSpacing/>
    </w:pPr>
  </w:style>
  <w:style w:type="paragraph" w:styleId="ListNumber3">
    <w:name w:val="List Number 3"/>
    <w:basedOn w:val="Normal"/>
    <w:rsid w:val="000D3D63"/>
    <w:pPr>
      <w:numPr>
        <w:numId w:val="12"/>
      </w:numPr>
      <w:contextualSpacing/>
    </w:pPr>
  </w:style>
  <w:style w:type="paragraph" w:styleId="ListNumber4">
    <w:name w:val="List Number 4"/>
    <w:basedOn w:val="Normal"/>
    <w:rsid w:val="000D3D63"/>
    <w:pPr>
      <w:numPr>
        <w:numId w:val="13"/>
      </w:numPr>
      <w:contextualSpacing/>
    </w:pPr>
  </w:style>
  <w:style w:type="paragraph" w:styleId="ListNumber5">
    <w:name w:val="List Number 5"/>
    <w:basedOn w:val="Normal"/>
    <w:rsid w:val="000D3D63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D3D63"/>
    <w:pPr>
      <w:ind w:left="720"/>
    </w:pPr>
  </w:style>
  <w:style w:type="paragraph" w:styleId="MacroText">
    <w:name w:val="macro"/>
    <w:link w:val="MacroTextChar"/>
    <w:rsid w:val="000D3D6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D3D6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D3D6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D3D6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D3D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0D3D63"/>
    <w:rPr>
      <w:sz w:val="24"/>
      <w:szCs w:val="24"/>
    </w:rPr>
  </w:style>
  <w:style w:type="paragraph" w:styleId="NormalIndent">
    <w:name w:val="Normal Indent"/>
    <w:basedOn w:val="Normal"/>
    <w:rsid w:val="000D3D6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D3D63"/>
  </w:style>
  <w:style w:type="character" w:customStyle="1" w:styleId="NoteHeadingChar">
    <w:name w:val="Note Heading Char"/>
    <w:basedOn w:val="DefaultParagraphFont"/>
    <w:link w:val="NoteHeading"/>
    <w:rsid w:val="000D3D63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D3D6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D3D6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D3D6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0D3D63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D3D63"/>
  </w:style>
  <w:style w:type="character" w:customStyle="1" w:styleId="SalutationChar">
    <w:name w:val="Salutation Char"/>
    <w:basedOn w:val="DefaultParagraphFont"/>
    <w:link w:val="Salutation"/>
    <w:rsid w:val="000D3D6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D3D6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0D3D63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D3D6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D3D6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D3D63"/>
    <w:pPr>
      <w:ind w:left="200" w:hanging="200"/>
    </w:pPr>
  </w:style>
  <w:style w:type="paragraph" w:styleId="TableofFigures">
    <w:name w:val="table of figures"/>
    <w:basedOn w:val="Normal"/>
    <w:next w:val="Normal"/>
    <w:rsid w:val="000D3D63"/>
  </w:style>
  <w:style w:type="paragraph" w:styleId="Title">
    <w:name w:val="Title"/>
    <w:basedOn w:val="Normal"/>
    <w:next w:val="Normal"/>
    <w:link w:val="TitleChar"/>
    <w:qFormat/>
    <w:rsid w:val="000D3D6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D3D6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D3D6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3D6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9B36C-73FC-4EBB-8ABF-5D2FC9963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11</Pages>
  <Words>5217</Words>
  <Characters>29740</Characters>
  <Application>Microsoft Office Word</Application>
  <DocSecurity>0</DocSecurity>
  <Lines>247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5</cp:revision>
  <cp:lastPrinted>1900-01-01T00:00:00Z</cp:lastPrinted>
  <dcterms:created xsi:type="dcterms:W3CDTF">2023-05-15T12:49:00Z</dcterms:created>
  <dcterms:modified xsi:type="dcterms:W3CDTF">2023-05-15T12:54:00Z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