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47E8" w14:textId="77777777" w:rsidR="00BE35D2" w:rsidRDefault="00BE35D2" w:rsidP="00AD50BF">
      <w:pPr>
        <w:pStyle w:val="Header"/>
        <w:tabs>
          <w:tab w:val="right" w:pos="9356"/>
        </w:tabs>
        <w:jc w:val="center"/>
      </w:pPr>
    </w:p>
    <w:p w14:paraId="1A27A0A6" w14:textId="7E61C37D" w:rsidR="00BE35D2" w:rsidRDefault="00BE35D2" w:rsidP="00BE3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3029</w:t>
      </w:r>
    </w:p>
    <w:p w14:paraId="7D4AD053" w14:textId="77777777" w:rsidR="00BE35D2" w:rsidRDefault="00BE35D2" w:rsidP="00BE35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69C0ED00" w14:textId="219F4A0B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AB7100C" w:rsidR="00A74A54" w:rsidRDefault="00000000" w:rsidP="00E37EF4">
            <w:pPr>
              <w:pStyle w:val="TableText"/>
            </w:pPr>
            <w:sdt>
              <w:sdtPr>
                <w:rPr>
                  <w:color w:val="000000"/>
                  <w:lang w:eastAsia="zh-CN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LS from </w:t>
                </w:r>
                <w:r w:rsidR="0046488F" w:rsidRPr="00640824">
                  <w:rPr>
                    <w:color w:val="000000"/>
                    <w:lang w:eastAsia="zh-CN"/>
                  </w:rPr>
                  <w:t>GMSA UPG</w:t>
                </w:r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 to 3GPP </w:t>
                </w:r>
                <w:r w:rsidR="0046488F" w:rsidRPr="00640824">
                  <w:rPr>
                    <w:color w:val="000000"/>
                    <w:lang w:eastAsia="zh-CN"/>
                  </w:rPr>
                  <w:t>CT1</w:t>
                </w:r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 </w:t>
                </w:r>
                <w:r w:rsidR="0046488F">
                  <w:rPr>
                    <w:color w:val="000000"/>
                    <w:lang w:eastAsia="zh-CN"/>
                  </w:rPr>
                  <w:t xml:space="preserve">on </w:t>
                </w:r>
                <w:r w:rsidR="00A73DA7">
                  <w:rPr>
                    <w:color w:val="000000"/>
                    <w:lang w:eastAsia="zh-CN"/>
                  </w:rPr>
                  <w:t xml:space="preserve">Default </w:t>
                </w:r>
                <w:r w:rsidR="00B2347C">
                  <w:rPr>
                    <w:color w:val="000000"/>
                    <w:lang w:eastAsia="zh-CN"/>
                  </w:rPr>
                  <w:t xml:space="preserve">EPS </w:t>
                </w:r>
                <w:r w:rsidR="00E13A68">
                  <w:rPr>
                    <w:color w:val="000000"/>
                    <w:lang w:eastAsia="zh-CN"/>
                  </w:rPr>
                  <w:t xml:space="preserve">Bearer </w:t>
                </w:r>
                <w:r w:rsidR="00A73DA7">
                  <w:rPr>
                    <w:color w:val="000000"/>
                    <w:lang w:eastAsia="zh-CN"/>
                  </w:rPr>
                  <w:t xml:space="preserve">/ </w:t>
                </w:r>
                <w:r w:rsidR="00E13A68">
                  <w:rPr>
                    <w:color w:val="000000"/>
                    <w:lang w:eastAsia="zh-CN"/>
                  </w:rPr>
                  <w:t xml:space="preserve">QoS flow </w:t>
                </w:r>
                <w:r w:rsidR="00B2347C">
                  <w:rPr>
                    <w:color w:val="000000"/>
                    <w:lang w:eastAsia="zh-CN"/>
                  </w:rPr>
                  <w:t xml:space="preserve">context usage </w:t>
                </w:r>
                <w:r w:rsidR="0046488F" w:rsidRPr="00640824">
                  <w:rPr>
                    <w:color w:val="000000"/>
                    <w:lang w:eastAsia="zh-CN"/>
                  </w:rPr>
                  <w:t>restriction</w:t>
                </w:r>
                <w:r w:rsidR="00B2347C">
                  <w:rPr>
                    <w:color w:val="000000"/>
                    <w:lang w:eastAsia="zh-CN"/>
                  </w:rPr>
                  <w:t xml:space="preserve"> </w:t>
                </w:r>
                <w:r w:rsidR="0046488F" w:rsidRPr="00640824">
                  <w:rPr>
                    <w:color w:val="000000"/>
                    <w:lang w:eastAsia="zh-CN"/>
                  </w:rPr>
                  <w:t xml:space="preserve">policy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5B76282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UPG</w:t>
                </w:r>
                <w:r w:rsidR="00425A30">
                  <w:rPr>
                    <w:rFonts w:eastAsia="SimSun"/>
                    <w:lang w:eastAsia="zh-CN"/>
                  </w:rPr>
                  <w:t>#</w:t>
                </w:r>
                <w:r>
                  <w:rPr>
                    <w:rFonts w:eastAsia="SimSun"/>
                    <w:lang w:eastAsia="zh-CN"/>
                  </w:rPr>
                  <w:t>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2D2F19F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7204D628" w:rsidR="00096622" w:rsidRDefault="0064082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Kista, Sweden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54250993" w:rsidR="0058060A" w:rsidRPr="00C201D7" w:rsidRDefault="00640824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UPG06_121</w:t>
                </w:r>
              </w:p>
            </w:tc>
          </w:sdtContent>
        </w:sdt>
        <w:tc>
          <w:tcPr>
            <w:tcW w:w="3228" w:type="dxa"/>
          </w:tcPr>
          <w:p w14:paraId="160445F3" w14:textId="45061D01" w:rsidR="0058060A" w:rsidRDefault="00000000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0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640824">
                  <w:rPr>
                    <w:lang w:val="sv-SE" w:eastAsia="ja-JP"/>
                  </w:rPr>
                  <w:t>2023-04-06</w:t>
                </w:r>
              </w:sdtContent>
            </w:sdt>
          </w:p>
        </w:tc>
        <w:tc>
          <w:tcPr>
            <w:tcW w:w="3008" w:type="dxa"/>
          </w:tcPr>
          <w:p w14:paraId="3CFC26E3" w14:textId="6F4939BB" w:rsidR="0058060A" w:rsidRPr="00C201D7" w:rsidRDefault="00640824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Ralf Keller (Ericsson</w:t>
            </w:r>
            <w:r w:rsidR="00425A30">
              <w:rPr>
                <w:lang w:eastAsia="zh-CN"/>
              </w:rPr>
              <w:t>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51DB063B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640824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BE1A44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4845F51C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640824">
              <w:rPr>
                <w:rFonts w:eastAsia="MS Mincho"/>
                <w:lang w:val="fr-BE" w:eastAsia="ja-JP"/>
              </w:rPr>
              <w:t>CT1</w:t>
            </w:r>
            <w:r w:rsidR="00802706">
              <w:rPr>
                <w:rFonts w:eastAsia="MS Mincho"/>
                <w:lang w:val="fr-BE" w:eastAsia="ja-JP"/>
              </w:rPr>
              <w:br/>
              <w:t>CC : 3GPP SA3-LI</w:t>
            </w:r>
          </w:p>
          <w:p w14:paraId="58832A02" w14:textId="44733A21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43A3F3E7" w14:textId="0AF8AE20" w:rsidR="00B07507" w:rsidRDefault="00B07507" w:rsidP="00DE0FAD">
      <w:pPr>
        <w:spacing w:before="0"/>
        <w:jc w:val="left"/>
      </w:pPr>
      <w:r>
        <w:t xml:space="preserve">GSMA </w:t>
      </w:r>
      <w:r w:rsidR="00D1023A">
        <w:t xml:space="preserve">NG UPG </w:t>
      </w:r>
      <w:r w:rsidR="00640824">
        <w:t xml:space="preserve">is using the </w:t>
      </w:r>
      <w:r w:rsidR="00640824" w:rsidRPr="00640824">
        <w:t>Default_EPS_bearer_context_usage_restriction_policy</w:t>
      </w:r>
      <w:r w:rsidR="00640824">
        <w:t xml:space="preserve"> </w:t>
      </w:r>
      <w:r w:rsidR="00E53236">
        <w:t xml:space="preserve">parameter in GSMA PRD </w:t>
      </w:r>
      <w:r w:rsidR="00995520">
        <w:t xml:space="preserve">IR.92 and </w:t>
      </w:r>
      <w:r w:rsidR="00BE06CB">
        <w:t xml:space="preserve">the </w:t>
      </w:r>
      <w:r w:rsidR="00B702A2" w:rsidRPr="00B702A2">
        <w:t>Default_QoS_Flow_usage_restriction_policy</w:t>
      </w:r>
      <w:r w:rsidR="00B702A2">
        <w:t xml:space="preserve"> </w:t>
      </w:r>
      <w:r w:rsidR="00BE06CB">
        <w:t xml:space="preserve">parameter </w:t>
      </w:r>
      <w:r w:rsidR="00B702A2">
        <w:t xml:space="preserve">in GSMA PRD </w:t>
      </w:r>
      <w:r w:rsidR="00995520">
        <w:t xml:space="preserve">NG.114. So </w:t>
      </w:r>
      <w:r w:rsidR="00FA7884">
        <w:t>far,</w:t>
      </w:r>
      <w:r w:rsidR="00995520">
        <w:t xml:space="preserve"> the </w:t>
      </w:r>
      <w:r w:rsidR="0046502D">
        <w:t>value of the</w:t>
      </w:r>
      <w:r w:rsidR="004B0A6E">
        <w:t>se</w:t>
      </w:r>
      <w:r w:rsidR="0046502D">
        <w:t xml:space="preserve"> parameter</w:t>
      </w:r>
      <w:r w:rsidR="004B0A6E">
        <w:t>s</w:t>
      </w:r>
      <w:r w:rsidR="0046502D">
        <w:t xml:space="preserve"> is applicable irrespective of whether the UE is roaming or in the home network.</w:t>
      </w:r>
    </w:p>
    <w:p w14:paraId="7B9A39FB" w14:textId="77777777" w:rsidR="00B07507" w:rsidRDefault="00B07507" w:rsidP="00DE0FAD">
      <w:pPr>
        <w:spacing w:before="0"/>
        <w:jc w:val="left"/>
      </w:pPr>
    </w:p>
    <w:p w14:paraId="2DC49AAB" w14:textId="777D9FE1" w:rsidR="00F16DB1" w:rsidRDefault="0046502D" w:rsidP="00A941E3">
      <w:pPr>
        <w:spacing w:before="0"/>
        <w:jc w:val="left"/>
      </w:pPr>
      <w:r>
        <w:t xml:space="preserve">GSMA </w:t>
      </w:r>
      <w:r w:rsidR="00D1023A">
        <w:t xml:space="preserve">NG </w:t>
      </w:r>
      <w:r>
        <w:t>UPG has d</w:t>
      </w:r>
      <w:r w:rsidR="009B168B">
        <w:t>iscussed the need to have the possibility that the device can be configure</w:t>
      </w:r>
      <w:r w:rsidR="00FA7884">
        <w:t>d</w:t>
      </w:r>
      <w:r w:rsidR="009B168B">
        <w:t xml:space="preserve"> with different values for the case when the UE is roaming and </w:t>
      </w:r>
      <w:r w:rsidR="00FA7884">
        <w:t>non-roaming</w:t>
      </w:r>
      <w:r w:rsidR="00023C65">
        <w:t xml:space="preserve">, e.g., to set </w:t>
      </w:r>
      <w:r w:rsidR="00BE1A44">
        <w:t xml:space="preserve">it </w:t>
      </w:r>
      <w:r w:rsidR="00023C65">
        <w:t>to allowed in the home network and prohibited if roaming.</w:t>
      </w:r>
      <w:r w:rsidR="00E536B7">
        <w:t xml:space="preserve"> </w:t>
      </w:r>
    </w:p>
    <w:p w14:paraId="28A9741E" w14:textId="77777777" w:rsidR="00F16DB1" w:rsidRDefault="00F16DB1" w:rsidP="00A941E3">
      <w:pPr>
        <w:spacing w:before="0"/>
        <w:jc w:val="left"/>
      </w:pPr>
    </w:p>
    <w:p w14:paraId="27ABB838" w14:textId="53380565" w:rsidR="00882ACC" w:rsidRPr="00F16DB1" w:rsidRDefault="00E536B7" w:rsidP="00A941E3">
      <w:pPr>
        <w:spacing w:before="0"/>
        <w:jc w:val="left"/>
        <w:rPr>
          <w:lang/>
        </w:rPr>
      </w:pPr>
      <w:r>
        <w:t xml:space="preserve">While the GSMA recommends </w:t>
      </w:r>
      <w:r w:rsidR="00F16DB1">
        <w:t>having</w:t>
      </w:r>
      <w:r>
        <w:t xml:space="preserve"> the value of </w:t>
      </w:r>
      <w:r w:rsidR="004B0A6E">
        <w:t xml:space="preserve">either </w:t>
      </w:r>
      <w:r>
        <w:t>parameter be set to “prohibited”</w:t>
      </w:r>
      <w:r w:rsidR="00C8553A">
        <w:t xml:space="preserve"> especially when roaming</w:t>
      </w:r>
      <w:r>
        <w:t xml:space="preserve">, </w:t>
      </w:r>
      <w:r w:rsidR="00C8553A">
        <w:t xml:space="preserve">the GSMA cannot exclude that operators prefer to have </w:t>
      </w:r>
      <w:r w:rsidR="00B55691">
        <w:t xml:space="preserve">the </w:t>
      </w:r>
      <w:r w:rsidR="00C8553A">
        <w:t>parameter set to allowed when the UE is in the home network.</w:t>
      </w:r>
      <w:r w:rsidR="00FE4970">
        <w:t xml:space="preserve"> However, </w:t>
      </w:r>
      <w:r w:rsidR="00350BBE">
        <w:t>if</w:t>
      </w:r>
      <w:r w:rsidR="00FE4970">
        <w:t xml:space="preserve"> the parameter is </w:t>
      </w:r>
      <w:r w:rsidR="00FE4970">
        <w:lastRenderedPageBreak/>
        <w:t xml:space="preserve">set to allowed, then </w:t>
      </w:r>
      <w:r w:rsidR="00F16DB1" w:rsidRPr="00F16DB1">
        <w:t xml:space="preserve">a significant amount of additional/unexpected traffic on EPS bearer(s) </w:t>
      </w:r>
      <w:r w:rsidR="00350BBE">
        <w:t xml:space="preserve">may </w:t>
      </w:r>
      <w:r w:rsidR="00F16DB1" w:rsidRPr="00F16DB1">
        <w:t>reach the lawful interception functions for S8HR</w:t>
      </w:r>
      <w:r w:rsidR="00A47F34">
        <w:t xml:space="preserve"> (and correspondingly </w:t>
      </w:r>
      <w:r w:rsidR="004B57AA">
        <w:t xml:space="preserve">on QoS flows </w:t>
      </w:r>
      <w:r w:rsidR="00A47F34">
        <w:t>for N9H</w:t>
      </w:r>
      <w:r w:rsidR="00777DDF">
        <w:t>R)</w:t>
      </w:r>
      <w:r w:rsidR="00F16DB1" w:rsidRPr="00F16DB1">
        <w:t xml:space="preserve"> in the VPMN, with serious impacts on dimensioning of the LI system and deviations from functions specified in </w:t>
      </w:r>
      <w:r w:rsidR="00350BBE">
        <w:t xml:space="preserve">3GPP </w:t>
      </w:r>
      <w:r w:rsidR="00F16DB1" w:rsidRPr="00F16DB1">
        <w:t>TS 33.107</w:t>
      </w:r>
      <w:r w:rsidR="004B57AA">
        <w:t xml:space="preserve"> and TS 33.127</w:t>
      </w:r>
    </w:p>
    <w:p w14:paraId="0C384785" w14:textId="3FFDBDA6" w:rsidR="00496853" w:rsidRPr="005A7A42" w:rsidRDefault="00496853" w:rsidP="001E667C">
      <w:pPr>
        <w:pStyle w:val="Heading1"/>
        <w:rPr>
          <w:lang w:val="fr-BE"/>
        </w:rPr>
      </w:pPr>
      <w:bookmarkStart w:id="1" w:name="_Hlk68772839"/>
      <w:bookmarkStart w:id="2" w:name="_Hlk68772826"/>
      <w:r w:rsidRPr="005A7A42">
        <w:rPr>
          <w:lang w:val="fr-BE"/>
        </w:rPr>
        <w:t xml:space="preserve">Actions to 3GPP </w:t>
      </w:r>
      <w:r w:rsidR="00023C65">
        <w:rPr>
          <w:lang w:val="fr-BE"/>
        </w:rPr>
        <w:t>CT1</w:t>
      </w:r>
    </w:p>
    <w:bookmarkEnd w:id="1"/>
    <w:bookmarkEnd w:id="2"/>
    <w:p w14:paraId="29A89A30" w14:textId="2538E3CE" w:rsidR="00A941E3" w:rsidRDefault="00A941E3" w:rsidP="00A941E3">
      <w:pPr>
        <w:spacing w:before="0"/>
        <w:jc w:val="left"/>
      </w:pPr>
      <w:r>
        <w:t>GSMA NG</w:t>
      </w:r>
      <w:r w:rsidR="00B06801">
        <w:t xml:space="preserve"> </w:t>
      </w:r>
      <w:r w:rsidR="00023C65">
        <w:t>UPG</w:t>
      </w:r>
      <w:r>
        <w:t xml:space="preserve"> kindly requests 3GPP </w:t>
      </w:r>
      <w:r w:rsidR="00023C65">
        <w:t>CT1</w:t>
      </w:r>
      <w:r>
        <w:t xml:space="preserve"> to consider enhancing</w:t>
      </w:r>
      <w:r w:rsidR="0077507B">
        <w:t xml:space="preserve"> </w:t>
      </w:r>
      <w:r w:rsidR="003968B1">
        <w:t xml:space="preserve">both </w:t>
      </w:r>
      <w:r w:rsidR="0077507B">
        <w:t>the</w:t>
      </w:r>
      <w:r w:rsidR="003968B1">
        <w:t xml:space="preserve"> </w:t>
      </w:r>
      <w:proofErr w:type="spellStart"/>
      <w:r w:rsidR="0077507B" w:rsidRPr="00640824">
        <w:t>Default_EPS_bearer_context_usage_restriction_poli</w:t>
      </w:r>
      <w:r w:rsidR="008F0973">
        <w:t>cy</w:t>
      </w:r>
      <w:proofErr w:type="spellEnd"/>
      <w:r w:rsidR="008F0973">
        <w:t xml:space="preserve"> and </w:t>
      </w:r>
      <w:r w:rsidR="003968B1">
        <w:t xml:space="preserve">the </w:t>
      </w:r>
      <w:proofErr w:type="spellStart"/>
      <w:r w:rsidR="008F0973" w:rsidRPr="00B702A2">
        <w:t>Default_QoS_Flow_usage_restriction_policy</w:t>
      </w:r>
      <w:proofErr w:type="spellEnd"/>
      <w:r w:rsidR="008F0973">
        <w:t xml:space="preserve"> </w:t>
      </w:r>
      <w:r w:rsidR="0077507B">
        <w:t>as specified in</w:t>
      </w:r>
      <w:r>
        <w:t xml:space="preserve"> </w:t>
      </w:r>
      <w:r w:rsidR="00C26846" w:rsidRPr="00E53236">
        <w:t xml:space="preserve">3GPP </w:t>
      </w:r>
      <w:r w:rsidR="000E4886">
        <w:t>TS 2</w:t>
      </w:r>
      <w:r w:rsidR="00037AF1">
        <w:t>4</w:t>
      </w:r>
      <w:r w:rsidR="000E4886">
        <w:t xml:space="preserve">.167 and </w:t>
      </w:r>
      <w:r w:rsidR="00C26846" w:rsidRPr="00E53236">
        <w:t xml:space="preserve">TS 24.229 </w:t>
      </w:r>
      <w:r w:rsidR="00C26846">
        <w:t>to allow different values for roaming and non-roaming case</w:t>
      </w:r>
      <w:r w:rsidR="00D1023A">
        <w:t>.</w:t>
      </w:r>
      <w:r>
        <w:t xml:space="preserve"> </w:t>
      </w:r>
    </w:p>
    <w:p w14:paraId="5AC33FA5" w14:textId="77777777" w:rsidR="00A941E3" w:rsidRDefault="00A941E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72C6A808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</w:t>
      </w:r>
      <w:r w:rsidR="00B06801">
        <w:rPr>
          <w:rFonts w:eastAsiaTheme="minorEastAsia"/>
          <w:b/>
          <w:bCs/>
          <w:lang w:val="en-US" w:eastAsia="ja-JP"/>
        </w:rPr>
        <w:t xml:space="preserve"> </w:t>
      </w:r>
      <w:r w:rsidR="00D1023A">
        <w:rPr>
          <w:rFonts w:eastAsiaTheme="minorEastAsia"/>
          <w:b/>
          <w:bCs/>
          <w:lang w:val="en-US" w:eastAsia="ja-JP"/>
        </w:rPr>
        <w:t>UPG</w:t>
      </w:r>
      <w:r w:rsidR="00562E72">
        <w:rPr>
          <w:rFonts w:eastAsiaTheme="minorEastAsia"/>
          <w:b/>
          <w:bCs/>
          <w:lang w:val="en-US" w:eastAsia="ja-JP"/>
        </w:rPr>
        <w:t xml:space="preserve">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765DEBAC" w:rsidR="0027308A" w:rsidRDefault="00BB73E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07</w:t>
      </w:r>
      <w:r w:rsidR="0052149A" w:rsidRPr="00827A17">
        <w:rPr>
          <w:rFonts w:eastAsiaTheme="minorEastAsia"/>
          <w:lang w:val="en-US" w:eastAsia="ja-JP"/>
        </w:rPr>
        <w:tab/>
      </w:r>
      <w:r w:rsidR="009C73A6">
        <w:rPr>
          <w:rFonts w:eastAsiaTheme="minorEastAsia"/>
          <w:lang w:val="en-US" w:eastAsia="ja-JP"/>
        </w:rPr>
        <w:t>June 20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</w:t>
      </w:r>
      <w:r w:rsidR="009C73A6">
        <w:rPr>
          <w:rFonts w:eastAsiaTheme="minorEastAsia"/>
          <w:lang w:val="en-US" w:eastAsia="ja-JP"/>
        </w:rPr>
        <w:t>London, UK</w:t>
      </w:r>
    </w:p>
    <w:p w14:paraId="724417DA" w14:textId="76E27F8A" w:rsidR="00B07507" w:rsidRPr="00827A17" w:rsidRDefault="009C73A6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B0750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08</w:t>
      </w:r>
      <w:r w:rsidR="00B07507">
        <w:rPr>
          <w:rFonts w:eastAsiaTheme="minorEastAsia"/>
          <w:lang w:val="en-US" w:eastAsia="ja-JP"/>
        </w:rPr>
        <w:t xml:space="preserve"> </w:t>
      </w:r>
      <w:r w:rsidR="00B07507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July</w:t>
      </w:r>
      <w:r w:rsidR="00B07507">
        <w:rPr>
          <w:rFonts w:eastAsiaTheme="minorEastAsia"/>
          <w:lang w:val="en-US" w:eastAsia="ja-JP"/>
        </w:rPr>
        <w:t xml:space="preserve"> </w:t>
      </w:r>
      <w:r w:rsidR="00AA03C4">
        <w:rPr>
          <w:rFonts w:eastAsiaTheme="minorEastAsia"/>
          <w:lang w:val="en-US" w:eastAsia="ja-JP"/>
        </w:rPr>
        <w:t>25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</w:t>
      </w:r>
      <w:r w:rsidR="00311B54" w:rsidRPr="00830B38">
        <w:rPr>
          <w:rFonts w:eastAsiaTheme="minorEastAsia"/>
          <w:highlight w:val="yellow"/>
          <w:lang w:val="en-US" w:eastAsia="ja-JP"/>
        </w:rPr>
        <w:t>TBC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4438B" w14:textId="77777777" w:rsidR="00F91730" w:rsidRDefault="00F91730">
      <w:r>
        <w:separator/>
      </w:r>
    </w:p>
    <w:p w14:paraId="617022C8" w14:textId="77777777" w:rsidR="00F91730" w:rsidRDefault="00F91730"/>
    <w:p w14:paraId="25F33317" w14:textId="77777777" w:rsidR="00F91730" w:rsidRDefault="00F91730"/>
    <w:p w14:paraId="7DFBCA6D" w14:textId="77777777" w:rsidR="00F91730" w:rsidRDefault="00F91730"/>
    <w:p w14:paraId="3F91A5F8" w14:textId="77777777" w:rsidR="00F91730" w:rsidRDefault="00F91730"/>
    <w:p w14:paraId="5198E400" w14:textId="77777777" w:rsidR="00F91730" w:rsidRDefault="00F91730"/>
    <w:p w14:paraId="716FA3B9" w14:textId="77777777" w:rsidR="00F91730" w:rsidRDefault="00F91730"/>
    <w:p w14:paraId="62E8D43C" w14:textId="77777777" w:rsidR="00F91730" w:rsidRDefault="00F91730"/>
    <w:p w14:paraId="1922EE85" w14:textId="77777777" w:rsidR="00F91730" w:rsidRDefault="00F91730"/>
  </w:endnote>
  <w:endnote w:type="continuationSeparator" w:id="0">
    <w:p w14:paraId="6947934D" w14:textId="77777777" w:rsidR="00F91730" w:rsidRDefault="00F91730">
      <w:r>
        <w:continuationSeparator/>
      </w:r>
    </w:p>
    <w:p w14:paraId="79EAD0F4" w14:textId="77777777" w:rsidR="00F91730" w:rsidRDefault="00F91730"/>
    <w:p w14:paraId="405F14A1" w14:textId="77777777" w:rsidR="00F91730" w:rsidRDefault="00F91730"/>
    <w:p w14:paraId="1AA74539" w14:textId="77777777" w:rsidR="00F91730" w:rsidRDefault="00F91730"/>
    <w:p w14:paraId="1E17624B" w14:textId="77777777" w:rsidR="00F91730" w:rsidRDefault="00F91730"/>
    <w:p w14:paraId="02228EC6" w14:textId="77777777" w:rsidR="00F91730" w:rsidRDefault="00F91730"/>
    <w:p w14:paraId="02CBE5E6" w14:textId="77777777" w:rsidR="00F91730" w:rsidRDefault="00F91730"/>
    <w:p w14:paraId="633F6339" w14:textId="77777777" w:rsidR="00F91730" w:rsidRDefault="00F91730"/>
    <w:p w14:paraId="11CE7B2A" w14:textId="77777777" w:rsidR="00F91730" w:rsidRDefault="00F91730"/>
  </w:endnote>
  <w:endnote w:type="continuationNotice" w:id="1">
    <w:p w14:paraId="7512670F" w14:textId="77777777" w:rsidR="00F91730" w:rsidRDefault="00F917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8FCEF" w14:textId="77777777" w:rsidR="00F91730" w:rsidRDefault="00F91730">
      <w:r>
        <w:separator/>
      </w:r>
    </w:p>
    <w:p w14:paraId="111C3997" w14:textId="77777777" w:rsidR="00F91730" w:rsidRDefault="00F91730"/>
    <w:p w14:paraId="02DA0464" w14:textId="77777777" w:rsidR="00F91730" w:rsidRDefault="00F91730"/>
    <w:p w14:paraId="00E71C17" w14:textId="77777777" w:rsidR="00F91730" w:rsidRDefault="00F91730"/>
    <w:p w14:paraId="3D2D54D5" w14:textId="77777777" w:rsidR="00F91730" w:rsidRDefault="00F91730"/>
    <w:p w14:paraId="0F1C3BE1" w14:textId="77777777" w:rsidR="00F91730" w:rsidRDefault="00F91730"/>
    <w:p w14:paraId="4931D891" w14:textId="77777777" w:rsidR="00F91730" w:rsidRDefault="00F91730"/>
    <w:p w14:paraId="184E0480" w14:textId="77777777" w:rsidR="00F91730" w:rsidRDefault="00F91730"/>
    <w:p w14:paraId="040F6378" w14:textId="77777777" w:rsidR="00F91730" w:rsidRDefault="00F91730"/>
  </w:footnote>
  <w:footnote w:type="continuationSeparator" w:id="0">
    <w:p w14:paraId="6961147B" w14:textId="77777777" w:rsidR="00F91730" w:rsidRDefault="00F91730">
      <w:r>
        <w:continuationSeparator/>
      </w:r>
    </w:p>
    <w:p w14:paraId="4C5B9DFB" w14:textId="77777777" w:rsidR="00F91730" w:rsidRDefault="00F91730"/>
    <w:p w14:paraId="71C88437" w14:textId="77777777" w:rsidR="00F91730" w:rsidRDefault="00F91730"/>
    <w:p w14:paraId="3485309C" w14:textId="77777777" w:rsidR="00F91730" w:rsidRDefault="00F91730"/>
    <w:p w14:paraId="74A6A99C" w14:textId="77777777" w:rsidR="00F91730" w:rsidRDefault="00F91730"/>
    <w:p w14:paraId="38C5B6D0" w14:textId="77777777" w:rsidR="00F91730" w:rsidRDefault="00F91730"/>
    <w:p w14:paraId="14032E32" w14:textId="77777777" w:rsidR="00F91730" w:rsidRDefault="00F91730"/>
    <w:p w14:paraId="590FE577" w14:textId="77777777" w:rsidR="00F91730" w:rsidRDefault="00F91730"/>
    <w:p w14:paraId="51E2F400" w14:textId="77777777" w:rsidR="00F91730" w:rsidRDefault="00F91730"/>
  </w:footnote>
  <w:footnote w:type="continuationNotice" w:id="1">
    <w:p w14:paraId="3CFBCBEC" w14:textId="77777777" w:rsidR="00F91730" w:rsidRDefault="00F9173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C65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3E70"/>
    <w:rsid w:val="0003403F"/>
    <w:rsid w:val="000340B3"/>
    <w:rsid w:val="000341D2"/>
    <w:rsid w:val="00036FC0"/>
    <w:rsid w:val="000373B6"/>
    <w:rsid w:val="00037AF1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886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27FB5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135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1DE6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B5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481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0BBE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968B1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488F"/>
    <w:rsid w:val="0046502D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0A6E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7AA"/>
    <w:rsid w:val="004B5843"/>
    <w:rsid w:val="004B67E7"/>
    <w:rsid w:val="004B7996"/>
    <w:rsid w:val="004C0634"/>
    <w:rsid w:val="004C06BC"/>
    <w:rsid w:val="004C1A45"/>
    <w:rsid w:val="004C2301"/>
    <w:rsid w:val="004C2D40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0CA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0824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507B"/>
    <w:rsid w:val="007772B8"/>
    <w:rsid w:val="00777DDF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E7227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2706"/>
    <w:rsid w:val="008042C1"/>
    <w:rsid w:val="00806187"/>
    <w:rsid w:val="0080743E"/>
    <w:rsid w:val="00807EFD"/>
    <w:rsid w:val="00807F10"/>
    <w:rsid w:val="00811116"/>
    <w:rsid w:val="008111A5"/>
    <w:rsid w:val="00811242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0B38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37A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22D8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0973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7625A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5520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168B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C73A6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47F34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3DA7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842"/>
    <w:rsid w:val="00A9596B"/>
    <w:rsid w:val="00A95C71"/>
    <w:rsid w:val="00A96BD3"/>
    <w:rsid w:val="00A9737B"/>
    <w:rsid w:val="00A97D63"/>
    <w:rsid w:val="00AA03C4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801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47C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691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2A2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553B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B73E7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6CB"/>
    <w:rsid w:val="00BE0E48"/>
    <w:rsid w:val="00BE193B"/>
    <w:rsid w:val="00BE1A44"/>
    <w:rsid w:val="00BE2510"/>
    <w:rsid w:val="00BE274D"/>
    <w:rsid w:val="00BE35D2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46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53A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023A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E716B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435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3A68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3236"/>
    <w:rsid w:val="00E536B7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16DB1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1730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884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4970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  <w:style w:type="paragraph" w:customStyle="1" w:styleId="CRCoverPage">
    <w:name w:val="CR Cover Page"/>
    <w:rsid w:val="00BE35D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4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70C3C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97009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Maurizio Iovieno</DisplayName>
        <AccountId>89</AccountId>
        <AccountType/>
      </UserInfo>
      <UserInfo>
        <DisplayName>George Foti</DisplayName>
        <AccountId>98</AccountId>
        <AccountType/>
      </UserInfo>
      <UserInfo>
        <DisplayName>Jörgen Axell</DisplayName>
        <AccountId>67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Mikael Halen</DisplayName>
        <AccountId>1589</AccountId>
        <AccountType/>
      </UserInfo>
      <UserInfo>
        <DisplayName>Anki Sander</DisplayName>
        <AccountId>75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Sune Gustafsson</DisplayName>
        <AccountId>516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Bo Jönsson</DisplayName>
        <AccountId>81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4E76C-AC76-4947-88B7-4628EE6A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7" baseType="lpstr">
      <vt:lpstr>LS to 3GPP for Emergency session extension to all emergency communication</vt:lpstr>
      <vt:lpstr>Background </vt:lpstr>
      <vt:lpstr>Actions to 3GPP SA2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2244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24.554_CR0241R1_(Rel-18)_5G_ProSe_Ph2</cp:lastModifiedBy>
  <cp:revision>2</cp:revision>
  <cp:lastPrinted>2006-09-14T16:39:00Z</cp:lastPrinted>
  <dcterms:created xsi:type="dcterms:W3CDTF">2023-05-06T18:46:00Z</dcterms:created>
  <dcterms:modified xsi:type="dcterms:W3CDTF">2023-05-06T18:46:00Z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