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5B3D" w14:textId="4037F4C8" w:rsidR="006F2499" w:rsidRDefault="006F2499" w:rsidP="006F2499">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054655" w:rsidRPr="00054655">
        <w:rPr>
          <w:b/>
          <w:noProof/>
          <w:sz w:val="24"/>
        </w:rPr>
        <w:t>C1-231140</w:t>
      </w:r>
    </w:p>
    <w:p w14:paraId="597A08A7" w14:textId="77777777" w:rsidR="006F2499" w:rsidRDefault="006F2499" w:rsidP="006F249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499" w14:paraId="694DC437" w14:textId="77777777" w:rsidTr="00300BC2">
        <w:tc>
          <w:tcPr>
            <w:tcW w:w="9641" w:type="dxa"/>
            <w:gridSpan w:val="9"/>
            <w:tcBorders>
              <w:top w:val="single" w:sz="4" w:space="0" w:color="auto"/>
              <w:left w:val="single" w:sz="4" w:space="0" w:color="auto"/>
              <w:right w:val="single" w:sz="4" w:space="0" w:color="auto"/>
            </w:tcBorders>
          </w:tcPr>
          <w:p w14:paraId="39AAD22C" w14:textId="77777777" w:rsidR="006F2499" w:rsidRDefault="006F2499" w:rsidP="00300BC2">
            <w:pPr>
              <w:pStyle w:val="CRCoverPage"/>
              <w:spacing w:after="0"/>
              <w:jc w:val="right"/>
              <w:rPr>
                <w:i/>
                <w:noProof/>
              </w:rPr>
            </w:pPr>
            <w:r>
              <w:rPr>
                <w:i/>
                <w:noProof/>
                <w:sz w:val="14"/>
              </w:rPr>
              <w:t>CR-Form-v12.2</w:t>
            </w:r>
          </w:p>
        </w:tc>
      </w:tr>
      <w:tr w:rsidR="006F2499" w14:paraId="67C3204B" w14:textId="77777777" w:rsidTr="00300BC2">
        <w:tc>
          <w:tcPr>
            <w:tcW w:w="9641" w:type="dxa"/>
            <w:gridSpan w:val="9"/>
            <w:tcBorders>
              <w:left w:val="single" w:sz="4" w:space="0" w:color="auto"/>
              <w:right w:val="single" w:sz="4" w:space="0" w:color="auto"/>
            </w:tcBorders>
          </w:tcPr>
          <w:p w14:paraId="676D50D6" w14:textId="77777777" w:rsidR="006F2499" w:rsidRDefault="006F2499" w:rsidP="00300BC2">
            <w:pPr>
              <w:pStyle w:val="CRCoverPage"/>
              <w:spacing w:after="0"/>
              <w:jc w:val="center"/>
              <w:rPr>
                <w:noProof/>
              </w:rPr>
            </w:pPr>
            <w:r>
              <w:rPr>
                <w:b/>
                <w:noProof/>
                <w:sz w:val="32"/>
              </w:rPr>
              <w:t>CHANGE REQUEST</w:t>
            </w:r>
          </w:p>
        </w:tc>
      </w:tr>
      <w:tr w:rsidR="006F2499" w14:paraId="719AC449" w14:textId="77777777" w:rsidTr="00300BC2">
        <w:tc>
          <w:tcPr>
            <w:tcW w:w="9641" w:type="dxa"/>
            <w:gridSpan w:val="9"/>
            <w:tcBorders>
              <w:left w:val="single" w:sz="4" w:space="0" w:color="auto"/>
              <w:right w:val="single" w:sz="4" w:space="0" w:color="auto"/>
            </w:tcBorders>
          </w:tcPr>
          <w:p w14:paraId="43BAD56E" w14:textId="77777777" w:rsidR="006F2499" w:rsidRDefault="006F2499" w:rsidP="00300BC2">
            <w:pPr>
              <w:pStyle w:val="CRCoverPage"/>
              <w:spacing w:after="0"/>
              <w:rPr>
                <w:noProof/>
                <w:sz w:val="8"/>
                <w:szCs w:val="8"/>
              </w:rPr>
            </w:pPr>
          </w:p>
        </w:tc>
      </w:tr>
      <w:tr w:rsidR="006F2499" w14:paraId="262C1C7E" w14:textId="77777777" w:rsidTr="00300BC2">
        <w:tc>
          <w:tcPr>
            <w:tcW w:w="142" w:type="dxa"/>
            <w:tcBorders>
              <w:left w:val="single" w:sz="4" w:space="0" w:color="auto"/>
            </w:tcBorders>
          </w:tcPr>
          <w:p w14:paraId="596910DD" w14:textId="77777777" w:rsidR="006F2499" w:rsidRDefault="006F2499" w:rsidP="00300BC2">
            <w:pPr>
              <w:pStyle w:val="CRCoverPage"/>
              <w:spacing w:after="0"/>
              <w:jc w:val="right"/>
              <w:rPr>
                <w:noProof/>
              </w:rPr>
            </w:pPr>
          </w:p>
        </w:tc>
        <w:tc>
          <w:tcPr>
            <w:tcW w:w="1559" w:type="dxa"/>
            <w:shd w:val="pct30" w:color="FFFF00" w:fill="auto"/>
          </w:tcPr>
          <w:p w14:paraId="2EB8E14D" w14:textId="77777777" w:rsidR="006F2499" w:rsidRPr="00410371" w:rsidRDefault="006F2499" w:rsidP="00300BC2">
            <w:pPr>
              <w:pStyle w:val="CRCoverPage"/>
              <w:spacing w:after="0"/>
              <w:jc w:val="right"/>
              <w:rPr>
                <w:b/>
                <w:noProof/>
                <w:sz w:val="28"/>
              </w:rPr>
            </w:pPr>
            <w:r w:rsidRPr="00663C11">
              <w:rPr>
                <w:b/>
                <w:noProof/>
                <w:sz w:val="28"/>
              </w:rPr>
              <w:t>24.501</w:t>
            </w:r>
          </w:p>
        </w:tc>
        <w:tc>
          <w:tcPr>
            <w:tcW w:w="709" w:type="dxa"/>
          </w:tcPr>
          <w:p w14:paraId="05A819D9" w14:textId="77777777" w:rsidR="006F2499" w:rsidRDefault="006F2499" w:rsidP="00300BC2">
            <w:pPr>
              <w:pStyle w:val="CRCoverPage"/>
              <w:spacing w:after="0"/>
              <w:jc w:val="center"/>
              <w:rPr>
                <w:noProof/>
              </w:rPr>
            </w:pPr>
            <w:r>
              <w:rPr>
                <w:b/>
                <w:noProof/>
                <w:sz w:val="28"/>
              </w:rPr>
              <w:t>CR</w:t>
            </w:r>
          </w:p>
        </w:tc>
        <w:tc>
          <w:tcPr>
            <w:tcW w:w="1276" w:type="dxa"/>
            <w:shd w:val="pct30" w:color="FFFF00" w:fill="auto"/>
          </w:tcPr>
          <w:p w14:paraId="1CF44944" w14:textId="51475FEC" w:rsidR="006F2499" w:rsidRPr="00410371" w:rsidRDefault="001C6C3A" w:rsidP="00300BC2">
            <w:pPr>
              <w:pStyle w:val="CRCoverPage"/>
              <w:spacing w:after="0"/>
              <w:rPr>
                <w:noProof/>
              </w:rPr>
            </w:pPr>
            <w:r w:rsidRPr="001C6C3A">
              <w:rPr>
                <w:b/>
                <w:noProof/>
                <w:sz w:val="28"/>
              </w:rPr>
              <w:t>5029</w:t>
            </w:r>
          </w:p>
        </w:tc>
        <w:tc>
          <w:tcPr>
            <w:tcW w:w="709" w:type="dxa"/>
          </w:tcPr>
          <w:p w14:paraId="62AB685A" w14:textId="77777777" w:rsidR="006F2499" w:rsidRDefault="006F2499" w:rsidP="00300BC2">
            <w:pPr>
              <w:pStyle w:val="CRCoverPage"/>
              <w:tabs>
                <w:tab w:val="right" w:pos="625"/>
              </w:tabs>
              <w:spacing w:after="0"/>
              <w:jc w:val="center"/>
              <w:rPr>
                <w:noProof/>
              </w:rPr>
            </w:pPr>
            <w:r>
              <w:rPr>
                <w:b/>
                <w:bCs/>
                <w:noProof/>
                <w:sz w:val="28"/>
              </w:rPr>
              <w:t>rev</w:t>
            </w:r>
          </w:p>
        </w:tc>
        <w:tc>
          <w:tcPr>
            <w:tcW w:w="992" w:type="dxa"/>
            <w:shd w:val="pct30" w:color="FFFF00" w:fill="auto"/>
          </w:tcPr>
          <w:p w14:paraId="64CF3CCE" w14:textId="1D48882A" w:rsidR="006F2499" w:rsidRPr="00410371" w:rsidRDefault="00054655" w:rsidP="00300BC2">
            <w:pPr>
              <w:pStyle w:val="CRCoverPage"/>
              <w:spacing w:after="0"/>
              <w:jc w:val="center"/>
              <w:rPr>
                <w:b/>
                <w:noProof/>
              </w:rPr>
            </w:pPr>
            <w:r>
              <w:rPr>
                <w:b/>
                <w:noProof/>
                <w:sz w:val="28"/>
              </w:rPr>
              <w:t>1</w:t>
            </w:r>
          </w:p>
        </w:tc>
        <w:tc>
          <w:tcPr>
            <w:tcW w:w="2410" w:type="dxa"/>
          </w:tcPr>
          <w:p w14:paraId="7D5C8B31" w14:textId="77777777" w:rsidR="006F2499" w:rsidRDefault="006F2499" w:rsidP="00300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C744" w14:textId="51E71B01" w:rsidR="006F2499" w:rsidRPr="00410371" w:rsidRDefault="00FA5720" w:rsidP="00300BC2">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96D6E44" w14:textId="77777777" w:rsidR="006F2499" w:rsidRDefault="006F2499" w:rsidP="00300BC2">
            <w:pPr>
              <w:pStyle w:val="CRCoverPage"/>
              <w:spacing w:after="0"/>
              <w:rPr>
                <w:noProof/>
              </w:rPr>
            </w:pPr>
          </w:p>
        </w:tc>
      </w:tr>
      <w:tr w:rsidR="006F2499" w14:paraId="1614E23B" w14:textId="77777777" w:rsidTr="00300BC2">
        <w:tc>
          <w:tcPr>
            <w:tcW w:w="9641" w:type="dxa"/>
            <w:gridSpan w:val="9"/>
            <w:tcBorders>
              <w:left w:val="single" w:sz="4" w:space="0" w:color="auto"/>
              <w:right w:val="single" w:sz="4" w:space="0" w:color="auto"/>
            </w:tcBorders>
          </w:tcPr>
          <w:p w14:paraId="054DD5EF" w14:textId="77777777" w:rsidR="006F2499" w:rsidRDefault="006F2499" w:rsidP="00300BC2">
            <w:pPr>
              <w:pStyle w:val="CRCoverPage"/>
              <w:spacing w:after="0"/>
              <w:rPr>
                <w:noProof/>
              </w:rPr>
            </w:pPr>
          </w:p>
        </w:tc>
      </w:tr>
      <w:tr w:rsidR="006F2499" w14:paraId="05B279D1" w14:textId="77777777" w:rsidTr="00300BC2">
        <w:tc>
          <w:tcPr>
            <w:tcW w:w="9641" w:type="dxa"/>
            <w:gridSpan w:val="9"/>
            <w:tcBorders>
              <w:top w:val="single" w:sz="4" w:space="0" w:color="auto"/>
            </w:tcBorders>
          </w:tcPr>
          <w:p w14:paraId="3A37B1F3" w14:textId="77777777" w:rsidR="006F2499" w:rsidRPr="00F25D98" w:rsidRDefault="006F2499" w:rsidP="00300B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2499" w14:paraId="0802FF70" w14:textId="77777777" w:rsidTr="00300BC2">
        <w:tc>
          <w:tcPr>
            <w:tcW w:w="9641" w:type="dxa"/>
            <w:gridSpan w:val="9"/>
          </w:tcPr>
          <w:p w14:paraId="2AF805CB" w14:textId="77777777" w:rsidR="006F2499" w:rsidRDefault="006F2499" w:rsidP="00300BC2">
            <w:pPr>
              <w:pStyle w:val="CRCoverPage"/>
              <w:spacing w:after="0"/>
              <w:rPr>
                <w:noProof/>
                <w:sz w:val="8"/>
                <w:szCs w:val="8"/>
              </w:rPr>
            </w:pPr>
          </w:p>
        </w:tc>
      </w:tr>
    </w:tbl>
    <w:p w14:paraId="760E121F" w14:textId="77777777" w:rsidR="006F2499" w:rsidRDefault="006F2499" w:rsidP="006F2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499" w14:paraId="120C71FF" w14:textId="77777777" w:rsidTr="00300BC2">
        <w:tc>
          <w:tcPr>
            <w:tcW w:w="2835" w:type="dxa"/>
          </w:tcPr>
          <w:p w14:paraId="14DA366F" w14:textId="77777777" w:rsidR="006F2499" w:rsidRDefault="006F2499" w:rsidP="00300BC2">
            <w:pPr>
              <w:pStyle w:val="CRCoverPage"/>
              <w:tabs>
                <w:tab w:val="right" w:pos="2751"/>
              </w:tabs>
              <w:spacing w:after="0"/>
              <w:rPr>
                <w:b/>
                <w:i/>
                <w:noProof/>
              </w:rPr>
            </w:pPr>
            <w:r>
              <w:rPr>
                <w:b/>
                <w:i/>
                <w:noProof/>
              </w:rPr>
              <w:t>Proposed change affects:</w:t>
            </w:r>
          </w:p>
        </w:tc>
        <w:tc>
          <w:tcPr>
            <w:tcW w:w="1418" w:type="dxa"/>
          </w:tcPr>
          <w:p w14:paraId="12670DE1" w14:textId="77777777" w:rsidR="006F2499" w:rsidRDefault="006F2499" w:rsidP="00300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C2424" w14:textId="77777777" w:rsidR="006F2499" w:rsidRDefault="006F2499" w:rsidP="00300BC2">
            <w:pPr>
              <w:pStyle w:val="CRCoverPage"/>
              <w:spacing w:after="0"/>
              <w:jc w:val="center"/>
              <w:rPr>
                <w:b/>
                <w:caps/>
                <w:noProof/>
              </w:rPr>
            </w:pPr>
          </w:p>
        </w:tc>
        <w:tc>
          <w:tcPr>
            <w:tcW w:w="709" w:type="dxa"/>
            <w:tcBorders>
              <w:left w:val="single" w:sz="4" w:space="0" w:color="auto"/>
            </w:tcBorders>
          </w:tcPr>
          <w:p w14:paraId="195343C9" w14:textId="77777777" w:rsidR="006F2499" w:rsidRDefault="006F2499" w:rsidP="00300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2D2B" w14:textId="3670198D" w:rsidR="006F2499" w:rsidRDefault="00F73F5F" w:rsidP="00300BC2">
            <w:pPr>
              <w:pStyle w:val="CRCoverPage"/>
              <w:spacing w:after="0"/>
              <w:jc w:val="center"/>
              <w:rPr>
                <w:b/>
                <w:caps/>
                <w:noProof/>
              </w:rPr>
            </w:pPr>
            <w:r>
              <w:rPr>
                <w:b/>
                <w:caps/>
                <w:noProof/>
              </w:rPr>
              <w:t>x</w:t>
            </w:r>
          </w:p>
        </w:tc>
        <w:tc>
          <w:tcPr>
            <w:tcW w:w="2126" w:type="dxa"/>
          </w:tcPr>
          <w:p w14:paraId="2D3D9879" w14:textId="77777777" w:rsidR="006F2499" w:rsidRDefault="006F2499" w:rsidP="00300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293C" w14:textId="77777777" w:rsidR="006F2499" w:rsidRDefault="006F2499" w:rsidP="00300BC2">
            <w:pPr>
              <w:pStyle w:val="CRCoverPage"/>
              <w:spacing w:after="0"/>
              <w:jc w:val="center"/>
              <w:rPr>
                <w:b/>
                <w:caps/>
                <w:noProof/>
              </w:rPr>
            </w:pPr>
          </w:p>
        </w:tc>
        <w:tc>
          <w:tcPr>
            <w:tcW w:w="1418" w:type="dxa"/>
            <w:tcBorders>
              <w:left w:val="nil"/>
            </w:tcBorders>
          </w:tcPr>
          <w:p w14:paraId="73AD9D03" w14:textId="77777777" w:rsidR="006F2499" w:rsidRDefault="006F2499" w:rsidP="00300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D8176" w14:textId="6B13ADE0" w:rsidR="006F2499" w:rsidRDefault="006F2499" w:rsidP="00300BC2">
            <w:pPr>
              <w:pStyle w:val="CRCoverPage"/>
              <w:spacing w:after="0"/>
              <w:rPr>
                <w:b/>
                <w:bCs/>
                <w:caps/>
                <w:noProof/>
              </w:rPr>
            </w:pPr>
          </w:p>
        </w:tc>
      </w:tr>
    </w:tbl>
    <w:p w14:paraId="027E0D38" w14:textId="77777777" w:rsidR="006F2499" w:rsidRDefault="006F2499" w:rsidP="006F2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499" w14:paraId="4CF30164" w14:textId="77777777" w:rsidTr="00300BC2">
        <w:tc>
          <w:tcPr>
            <w:tcW w:w="9640" w:type="dxa"/>
            <w:gridSpan w:val="11"/>
          </w:tcPr>
          <w:p w14:paraId="38CDDF0E" w14:textId="77777777" w:rsidR="006F2499" w:rsidRDefault="006F2499" w:rsidP="00300BC2">
            <w:pPr>
              <w:pStyle w:val="CRCoverPage"/>
              <w:spacing w:after="0"/>
              <w:rPr>
                <w:noProof/>
                <w:sz w:val="8"/>
                <w:szCs w:val="8"/>
              </w:rPr>
            </w:pPr>
          </w:p>
        </w:tc>
      </w:tr>
      <w:tr w:rsidR="006F2499" w14:paraId="2C711CB0" w14:textId="77777777" w:rsidTr="00300BC2">
        <w:tc>
          <w:tcPr>
            <w:tcW w:w="1843" w:type="dxa"/>
            <w:tcBorders>
              <w:top w:val="single" w:sz="4" w:space="0" w:color="auto"/>
              <w:left w:val="single" w:sz="4" w:space="0" w:color="auto"/>
            </w:tcBorders>
          </w:tcPr>
          <w:p w14:paraId="218939FD" w14:textId="77777777" w:rsidR="006F2499" w:rsidRDefault="006F2499" w:rsidP="00300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25E87" w14:textId="560BD5A4" w:rsidR="006F2499" w:rsidRDefault="00C02909" w:rsidP="00300BC2">
            <w:pPr>
              <w:pStyle w:val="CRCoverPage"/>
              <w:spacing w:after="0"/>
              <w:ind w:left="100"/>
              <w:rPr>
                <w:noProof/>
              </w:rPr>
            </w:pPr>
            <w:r w:rsidRPr="00C02909">
              <w:rPr>
                <w:noProof/>
              </w:rPr>
              <w:t>Equivalent SNPNs: last visited TAI</w:t>
            </w:r>
          </w:p>
        </w:tc>
      </w:tr>
      <w:tr w:rsidR="006F2499" w14:paraId="1987B04D" w14:textId="77777777" w:rsidTr="00300BC2">
        <w:tc>
          <w:tcPr>
            <w:tcW w:w="1843" w:type="dxa"/>
            <w:tcBorders>
              <w:left w:val="single" w:sz="4" w:space="0" w:color="auto"/>
            </w:tcBorders>
          </w:tcPr>
          <w:p w14:paraId="0A6655E5"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12F9F063" w14:textId="77777777" w:rsidR="006F2499" w:rsidRDefault="006F2499" w:rsidP="00300BC2">
            <w:pPr>
              <w:pStyle w:val="CRCoverPage"/>
              <w:spacing w:after="0"/>
              <w:rPr>
                <w:noProof/>
                <w:sz w:val="8"/>
                <w:szCs w:val="8"/>
              </w:rPr>
            </w:pPr>
          </w:p>
        </w:tc>
      </w:tr>
      <w:tr w:rsidR="006F2499" w14:paraId="7078EA11" w14:textId="77777777" w:rsidTr="00300BC2">
        <w:tc>
          <w:tcPr>
            <w:tcW w:w="1843" w:type="dxa"/>
            <w:tcBorders>
              <w:left w:val="single" w:sz="4" w:space="0" w:color="auto"/>
            </w:tcBorders>
          </w:tcPr>
          <w:p w14:paraId="05834581" w14:textId="77777777" w:rsidR="006F2499" w:rsidRDefault="006F2499" w:rsidP="00300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E1CF0" w14:textId="77777777" w:rsidR="006F2499" w:rsidRDefault="006F2499" w:rsidP="00300BC2">
            <w:pPr>
              <w:pStyle w:val="CRCoverPage"/>
              <w:spacing w:after="0"/>
              <w:ind w:left="100"/>
              <w:rPr>
                <w:noProof/>
              </w:rPr>
            </w:pPr>
            <w:r>
              <w:rPr>
                <w:noProof/>
              </w:rPr>
              <w:t>Ericsson</w:t>
            </w:r>
          </w:p>
        </w:tc>
      </w:tr>
      <w:tr w:rsidR="006F2499" w14:paraId="2C94414F" w14:textId="77777777" w:rsidTr="00300BC2">
        <w:tc>
          <w:tcPr>
            <w:tcW w:w="1843" w:type="dxa"/>
            <w:tcBorders>
              <w:left w:val="single" w:sz="4" w:space="0" w:color="auto"/>
            </w:tcBorders>
          </w:tcPr>
          <w:p w14:paraId="69B887EF" w14:textId="77777777" w:rsidR="006F2499" w:rsidRDefault="006F2499" w:rsidP="00300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3BC1B" w14:textId="77777777" w:rsidR="006F2499" w:rsidRDefault="006F2499" w:rsidP="00300BC2">
            <w:pPr>
              <w:pStyle w:val="CRCoverPage"/>
              <w:spacing w:after="0"/>
              <w:ind w:left="100"/>
              <w:rPr>
                <w:noProof/>
              </w:rPr>
            </w:pPr>
            <w:r>
              <w:rPr>
                <w:noProof/>
              </w:rPr>
              <w:t>C1</w:t>
            </w:r>
          </w:p>
        </w:tc>
      </w:tr>
      <w:tr w:rsidR="006F2499" w14:paraId="60FB5E38" w14:textId="77777777" w:rsidTr="00300BC2">
        <w:tc>
          <w:tcPr>
            <w:tcW w:w="1843" w:type="dxa"/>
            <w:tcBorders>
              <w:left w:val="single" w:sz="4" w:space="0" w:color="auto"/>
            </w:tcBorders>
          </w:tcPr>
          <w:p w14:paraId="4E9A43F2"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0F2D895D" w14:textId="77777777" w:rsidR="006F2499" w:rsidRDefault="006F2499" w:rsidP="00300BC2">
            <w:pPr>
              <w:pStyle w:val="CRCoverPage"/>
              <w:spacing w:after="0"/>
              <w:rPr>
                <w:noProof/>
                <w:sz w:val="8"/>
                <w:szCs w:val="8"/>
              </w:rPr>
            </w:pPr>
          </w:p>
        </w:tc>
      </w:tr>
      <w:tr w:rsidR="006F2499" w14:paraId="6798C5D1" w14:textId="77777777" w:rsidTr="00300BC2">
        <w:tc>
          <w:tcPr>
            <w:tcW w:w="1843" w:type="dxa"/>
            <w:tcBorders>
              <w:left w:val="single" w:sz="4" w:space="0" w:color="auto"/>
            </w:tcBorders>
          </w:tcPr>
          <w:p w14:paraId="265A7558" w14:textId="77777777" w:rsidR="006F2499" w:rsidRDefault="006F2499" w:rsidP="00300BC2">
            <w:pPr>
              <w:pStyle w:val="CRCoverPage"/>
              <w:tabs>
                <w:tab w:val="right" w:pos="1759"/>
              </w:tabs>
              <w:spacing w:after="0"/>
              <w:rPr>
                <w:b/>
                <w:i/>
                <w:noProof/>
              </w:rPr>
            </w:pPr>
            <w:r>
              <w:rPr>
                <w:b/>
                <w:i/>
                <w:noProof/>
              </w:rPr>
              <w:t>Work item code:</w:t>
            </w:r>
          </w:p>
        </w:tc>
        <w:tc>
          <w:tcPr>
            <w:tcW w:w="3686" w:type="dxa"/>
            <w:gridSpan w:val="5"/>
            <w:shd w:val="pct30" w:color="FFFF00" w:fill="auto"/>
          </w:tcPr>
          <w:p w14:paraId="77547321" w14:textId="37AE0E02" w:rsidR="006F2499" w:rsidRDefault="00663C11" w:rsidP="00300BC2">
            <w:pPr>
              <w:pStyle w:val="CRCoverPage"/>
              <w:spacing w:after="0"/>
              <w:ind w:left="100"/>
              <w:rPr>
                <w:noProof/>
              </w:rPr>
            </w:pPr>
            <w:r>
              <w:rPr>
                <w:noProof/>
              </w:rPr>
              <w:t>eNPN_Ph2</w:t>
            </w:r>
          </w:p>
        </w:tc>
        <w:tc>
          <w:tcPr>
            <w:tcW w:w="567" w:type="dxa"/>
            <w:tcBorders>
              <w:left w:val="nil"/>
            </w:tcBorders>
          </w:tcPr>
          <w:p w14:paraId="7DD1A1BC" w14:textId="77777777" w:rsidR="006F2499" w:rsidRDefault="006F2499" w:rsidP="00300BC2">
            <w:pPr>
              <w:pStyle w:val="CRCoverPage"/>
              <w:spacing w:after="0"/>
              <w:ind w:right="100"/>
              <w:rPr>
                <w:noProof/>
              </w:rPr>
            </w:pPr>
          </w:p>
        </w:tc>
        <w:tc>
          <w:tcPr>
            <w:tcW w:w="1417" w:type="dxa"/>
            <w:gridSpan w:val="3"/>
            <w:tcBorders>
              <w:left w:val="nil"/>
            </w:tcBorders>
          </w:tcPr>
          <w:p w14:paraId="6E36A719" w14:textId="77777777" w:rsidR="006F2499" w:rsidRDefault="006F2499" w:rsidP="00300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56963" w14:textId="2479ADF7" w:rsidR="006F2499" w:rsidRDefault="006F2499" w:rsidP="00300BC2">
            <w:pPr>
              <w:pStyle w:val="CRCoverPage"/>
              <w:spacing w:after="0"/>
              <w:ind w:left="100"/>
              <w:rPr>
                <w:noProof/>
              </w:rPr>
            </w:pPr>
            <w:r>
              <w:rPr>
                <w:noProof/>
              </w:rPr>
              <w:t>2023-0</w:t>
            </w:r>
            <w:r w:rsidR="00054655">
              <w:rPr>
                <w:noProof/>
              </w:rPr>
              <w:t>3</w:t>
            </w:r>
            <w:r>
              <w:rPr>
                <w:noProof/>
              </w:rPr>
              <w:t>-</w:t>
            </w:r>
            <w:r w:rsidR="00054655">
              <w:rPr>
                <w:noProof/>
              </w:rPr>
              <w:t>03</w:t>
            </w:r>
          </w:p>
        </w:tc>
      </w:tr>
      <w:tr w:rsidR="006F2499" w14:paraId="08C361AE" w14:textId="77777777" w:rsidTr="00300BC2">
        <w:tc>
          <w:tcPr>
            <w:tcW w:w="1843" w:type="dxa"/>
            <w:tcBorders>
              <w:left w:val="single" w:sz="4" w:space="0" w:color="auto"/>
            </w:tcBorders>
          </w:tcPr>
          <w:p w14:paraId="6AE9CE5F" w14:textId="77777777" w:rsidR="006F2499" w:rsidRDefault="006F2499" w:rsidP="00300BC2">
            <w:pPr>
              <w:pStyle w:val="CRCoverPage"/>
              <w:spacing w:after="0"/>
              <w:rPr>
                <w:b/>
                <w:i/>
                <w:noProof/>
                <w:sz w:val="8"/>
                <w:szCs w:val="8"/>
              </w:rPr>
            </w:pPr>
          </w:p>
        </w:tc>
        <w:tc>
          <w:tcPr>
            <w:tcW w:w="1986" w:type="dxa"/>
            <w:gridSpan w:val="4"/>
          </w:tcPr>
          <w:p w14:paraId="269EFE7C" w14:textId="77777777" w:rsidR="006F2499" w:rsidRDefault="006F2499" w:rsidP="00300BC2">
            <w:pPr>
              <w:pStyle w:val="CRCoverPage"/>
              <w:spacing w:after="0"/>
              <w:rPr>
                <w:noProof/>
                <w:sz w:val="8"/>
                <w:szCs w:val="8"/>
              </w:rPr>
            </w:pPr>
          </w:p>
        </w:tc>
        <w:tc>
          <w:tcPr>
            <w:tcW w:w="2267" w:type="dxa"/>
            <w:gridSpan w:val="2"/>
          </w:tcPr>
          <w:p w14:paraId="3C95AB25" w14:textId="77777777" w:rsidR="006F2499" w:rsidRDefault="006F2499" w:rsidP="00300BC2">
            <w:pPr>
              <w:pStyle w:val="CRCoverPage"/>
              <w:spacing w:after="0"/>
              <w:rPr>
                <w:noProof/>
                <w:sz w:val="8"/>
                <w:szCs w:val="8"/>
              </w:rPr>
            </w:pPr>
          </w:p>
        </w:tc>
        <w:tc>
          <w:tcPr>
            <w:tcW w:w="1417" w:type="dxa"/>
            <w:gridSpan w:val="3"/>
          </w:tcPr>
          <w:p w14:paraId="54D38AF3" w14:textId="77777777" w:rsidR="006F2499" w:rsidRDefault="006F2499" w:rsidP="00300BC2">
            <w:pPr>
              <w:pStyle w:val="CRCoverPage"/>
              <w:spacing w:after="0"/>
              <w:rPr>
                <w:noProof/>
                <w:sz w:val="8"/>
                <w:szCs w:val="8"/>
              </w:rPr>
            </w:pPr>
          </w:p>
        </w:tc>
        <w:tc>
          <w:tcPr>
            <w:tcW w:w="2127" w:type="dxa"/>
            <w:tcBorders>
              <w:right w:val="single" w:sz="4" w:space="0" w:color="auto"/>
            </w:tcBorders>
          </w:tcPr>
          <w:p w14:paraId="52866451" w14:textId="77777777" w:rsidR="006F2499" w:rsidRDefault="006F2499" w:rsidP="00300BC2">
            <w:pPr>
              <w:pStyle w:val="CRCoverPage"/>
              <w:spacing w:after="0"/>
              <w:rPr>
                <w:noProof/>
                <w:sz w:val="8"/>
                <w:szCs w:val="8"/>
              </w:rPr>
            </w:pPr>
          </w:p>
        </w:tc>
      </w:tr>
      <w:tr w:rsidR="006F2499" w14:paraId="6C0199B6" w14:textId="77777777" w:rsidTr="00300BC2">
        <w:trPr>
          <w:cantSplit/>
        </w:trPr>
        <w:tc>
          <w:tcPr>
            <w:tcW w:w="1843" w:type="dxa"/>
            <w:tcBorders>
              <w:left w:val="single" w:sz="4" w:space="0" w:color="auto"/>
            </w:tcBorders>
          </w:tcPr>
          <w:p w14:paraId="4A86F30D" w14:textId="77777777" w:rsidR="006F2499" w:rsidRDefault="006F2499" w:rsidP="00300BC2">
            <w:pPr>
              <w:pStyle w:val="CRCoverPage"/>
              <w:tabs>
                <w:tab w:val="right" w:pos="1759"/>
              </w:tabs>
              <w:spacing w:after="0"/>
              <w:rPr>
                <w:b/>
                <w:i/>
                <w:noProof/>
              </w:rPr>
            </w:pPr>
            <w:r>
              <w:rPr>
                <w:b/>
                <w:i/>
                <w:noProof/>
              </w:rPr>
              <w:t>Category:</w:t>
            </w:r>
          </w:p>
        </w:tc>
        <w:tc>
          <w:tcPr>
            <w:tcW w:w="851" w:type="dxa"/>
            <w:shd w:val="pct30" w:color="FFFF00" w:fill="auto"/>
          </w:tcPr>
          <w:p w14:paraId="36272552" w14:textId="3F2C0B43" w:rsidR="006F2499" w:rsidRDefault="00E3660A" w:rsidP="00300BC2">
            <w:pPr>
              <w:pStyle w:val="CRCoverPage"/>
              <w:spacing w:after="0"/>
              <w:ind w:left="100" w:right="-609"/>
              <w:rPr>
                <w:b/>
                <w:noProof/>
              </w:rPr>
            </w:pPr>
            <w:r>
              <w:rPr>
                <w:b/>
                <w:noProof/>
              </w:rPr>
              <w:t>B</w:t>
            </w:r>
          </w:p>
        </w:tc>
        <w:tc>
          <w:tcPr>
            <w:tcW w:w="3402" w:type="dxa"/>
            <w:gridSpan w:val="5"/>
            <w:tcBorders>
              <w:left w:val="nil"/>
            </w:tcBorders>
          </w:tcPr>
          <w:p w14:paraId="16CF8E56" w14:textId="77777777" w:rsidR="006F2499" w:rsidRDefault="006F2499" w:rsidP="00300BC2">
            <w:pPr>
              <w:pStyle w:val="CRCoverPage"/>
              <w:spacing w:after="0"/>
              <w:rPr>
                <w:noProof/>
              </w:rPr>
            </w:pPr>
          </w:p>
        </w:tc>
        <w:tc>
          <w:tcPr>
            <w:tcW w:w="1417" w:type="dxa"/>
            <w:gridSpan w:val="3"/>
            <w:tcBorders>
              <w:left w:val="nil"/>
            </w:tcBorders>
          </w:tcPr>
          <w:p w14:paraId="33944106" w14:textId="77777777" w:rsidR="006F2499" w:rsidRDefault="006F2499" w:rsidP="00300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F5D78" w14:textId="69867173" w:rsidR="006F2499" w:rsidRDefault="006F2499" w:rsidP="00300BC2">
            <w:pPr>
              <w:pStyle w:val="CRCoverPage"/>
              <w:spacing w:after="0"/>
              <w:ind w:left="100"/>
              <w:rPr>
                <w:noProof/>
              </w:rPr>
            </w:pPr>
            <w:r w:rsidRPr="00205002">
              <w:rPr>
                <w:noProof/>
              </w:rPr>
              <w:t>Rel-1</w:t>
            </w:r>
            <w:r w:rsidR="00205002" w:rsidRPr="00205002">
              <w:rPr>
                <w:noProof/>
              </w:rPr>
              <w:t>8</w:t>
            </w:r>
          </w:p>
        </w:tc>
      </w:tr>
      <w:tr w:rsidR="006F2499" w14:paraId="1BC8FEDE" w14:textId="77777777" w:rsidTr="00300BC2">
        <w:tc>
          <w:tcPr>
            <w:tcW w:w="1843" w:type="dxa"/>
            <w:tcBorders>
              <w:left w:val="single" w:sz="4" w:space="0" w:color="auto"/>
              <w:bottom w:val="single" w:sz="4" w:space="0" w:color="auto"/>
            </w:tcBorders>
          </w:tcPr>
          <w:p w14:paraId="1472C226" w14:textId="77777777" w:rsidR="006F2499" w:rsidRDefault="006F2499" w:rsidP="00300BC2">
            <w:pPr>
              <w:pStyle w:val="CRCoverPage"/>
              <w:spacing w:after="0"/>
              <w:rPr>
                <w:b/>
                <w:i/>
                <w:noProof/>
              </w:rPr>
            </w:pPr>
          </w:p>
        </w:tc>
        <w:tc>
          <w:tcPr>
            <w:tcW w:w="4677" w:type="dxa"/>
            <w:gridSpan w:val="8"/>
            <w:tcBorders>
              <w:bottom w:val="single" w:sz="4" w:space="0" w:color="auto"/>
            </w:tcBorders>
          </w:tcPr>
          <w:p w14:paraId="118ED5FE" w14:textId="77777777" w:rsidR="006F2499" w:rsidRDefault="006F2499" w:rsidP="00300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42EDE" w14:textId="77777777" w:rsidR="006F2499" w:rsidRDefault="006F2499" w:rsidP="00300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B9F7" w14:textId="77777777" w:rsidR="006F2499" w:rsidRPr="007C2097" w:rsidRDefault="006F2499" w:rsidP="00300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499" w14:paraId="3A8C4320" w14:textId="77777777" w:rsidTr="00300BC2">
        <w:tc>
          <w:tcPr>
            <w:tcW w:w="1843" w:type="dxa"/>
          </w:tcPr>
          <w:p w14:paraId="08E63EBA" w14:textId="77777777" w:rsidR="006F2499" w:rsidRDefault="006F2499" w:rsidP="00300BC2">
            <w:pPr>
              <w:pStyle w:val="CRCoverPage"/>
              <w:spacing w:after="0"/>
              <w:rPr>
                <w:b/>
                <w:i/>
                <w:noProof/>
                <w:sz w:val="8"/>
                <w:szCs w:val="8"/>
              </w:rPr>
            </w:pPr>
          </w:p>
        </w:tc>
        <w:tc>
          <w:tcPr>
            <w:tcW w:w="7797" w:type="dxa"/>
            <w:gridSpan w:val="10"/>
          </w:tcPr>
          <w:p w14:paraId="04012244" w14:textId="77777777" w:rsidR="006F2499" w:rsidRDefault="006F2499" w:rsidP="00300BC2">
            <w:pPr>
              <w:pStyle w:val="CRCoverPage"/>
              <w:spacing w:after="0"/>
              <w:rPr>
                <w:noProof/>
                <w:sz w:val="8"/>
                <w:szCs w:val="8"/>
              </w:rPr>
            </w:pPr>
          </w:p>
        </w:tc>
      </w:tr>
      <w:tr w:rsidR="006F2499" w14:paraId="4D150FE1" w14:textId="77777777" w:rsidTr="00300BC2">
        <w:tc>
          <w:tcPr>
            <w:tcW w:w="2694" w:type="dxa"/>
            <w:gridSpan w:val="2"/>
            <w:tcBorders>
              <w:top w:val="single" w:sz="4" w:space="0" w:color="auto"/>
              <w:left w:val="single" w:sz="4" w:space="0" w:color="auto"/>
            </w:tcBorders>
          </w:tcPr>
          <w:p w14:paraId="31F7F3D9" w14:textId="77777777" w:rsidR="006F2499" w:rsidRDefault="006F2499" w:rsidP="00300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4269B" w14:textId="1E389684" w:rsidR="006F2499" w:rsidRDefault="00C02909" w:rsidP="00DF1462">
            <w:pPr>
              <w:pStyle w:val="CRCoverPage"/>
              <w:spacing w:after="0"/>
              <w:ind w:left="100"/>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w:t>
            </w:r>
            <w:r>
              <w:rPr>
                <w:noProof/>
              </w:rPr>
              <w:t xml:space="preserve">supports equivalent SNPNs, registers in SNPN S1, is informed that SNPN S2 is an equivalent SNPN, and reselects to a cell of SNPN S2, then UE's </w:t>
            </w:r>
            <w:r w:rsidR="000405BD">
              <w:t>last visited registered TAI</w:t>
            </w:r>
            <w:r>
              <w:rPr>
                <w:noProof/>
              </w:rPr>
              <w:t xml:space="preserve"> is in SNPN S1.</w:t>
            </w:r>
          </w:p>
          <w:p w14:paraId="1DB5FBBD" w14:textId="6987568D" w:rsidR="00C02909" w:rsidRDefault="00C02909" w:rsidP="00DF1462">
            <w:pPr>
              <w:pStyle w:val="CRCoverPage"/>
              <w:spacing w:after="0"/>
              <w:ind w:left="100"/>
              <w:rPr>
                <w:noProof/>
              </w:rPr>
            </w:pPr>
          </w:p>
          <w:p w14:paraId="1052A1C7" w14:textId="2A92514E" w:rsidR="00C02909" w:rsidRDefault="00C02909" w:rsidP="00DF1462">
            <w:pPr>
              <w:pStyle w:val="CRCoverPage"/>
              <w:spacing w:after="0"/>
              <w:ind w:left="100"/>
              <w:rPr>
                <w:noProof/>
              </w:rPr>
            </w:pPr>
            <w:r>
              <w:rPr>
                <w:noProof/>
              </w:rPr>
              <w:t xml:space="preserve">However, 24.501 requires the UE to </w:t>
            </w:r>
            <w:r w:rsidR="006050E8">
              <w:rPr>
                <w:noProof/>
              </w:rPr>
              <w:t>indicate</w:t>
            </w:r>
            <w:r>
              <w:rPr>
                <w:noProof/>
              </w:rPr>
              <w:t xml:space="preserve"> </w:t>
            </w:r>
            <w:r w:rsidR="006050E8">
              <w:rPr>
                <w:noProof/>
              </w:rPr>
              <w:t xml:space="preserve">the </w:t>
            </w:r>
            <w:r w:rsidR="00212C69">
              <w:t>last visited registered TAI</w:t>
            </w:r>
            <w:r>
              <w:rPr>
                <w:noProof/>
              </w:rPr>
              <w:t xml:space="preserve"> from the same SNPN.</w:t>
            </w:r>
          </w:p>
        </w:tc>
      </w:tr>
      <w:tr w:rsidR="006F2499" w14:paraId="074A04F0" w14:textId="77777777" w:rsidTr="00300BC2">
        <w:tc>
          <w:tcPr>
            <w:tcW w:w="2694" w:type="dxa"/>
            <w:gridSpan w:val="2"/>
            <w:tcBorders>
              <w:left w:val="single" w:sz="4" w:space="0" w:color="auto"/>
            </w:tcBorders>
          </w:tcPr>
          <w:p w14:paraId="3C0F1A9B"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2A7C8D6B" w14:textId="77777777" w:rsidR="006F2499" w:rsidRDefault="006F2499" w:rsidP="00300BC2">
            <w:pPr>
              <w:pStyle w:val="CRCoverPage"/>
              <w:spacing w:after="0"/>
              <w:rPr>
                <w:noProof/>
                <w:sz w:val="8"/>
                <w:szCs w:val="8"/>
              </w:rPr>
            </w:pPr>
          </w:p>
        </w:tc>
      </w:tr>
      <w:tr w:rsidR="006F2499" w14:paraId="5D7D6E10" w14:textId="77777777" w:rsidTr="00300BC2">
        <w:tc>
          <w:tcPr>
            <w:tcW w:w="2694" w:type="dxa"/>
            <w:gridSpan w:val="2"/>
            <w:tcBorders>
              <w:left w:val="single" w:sz="4" w:space="0" w:color="auto"/>
            </w:tcBorders>
          </w:tcPr>
          <w:p w14:paraId="3DAC0E1B" w14:textId="77777777" w:rsidR="006F2499" w:rsidRDefault="006F2499" w:rsidP="00300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D0F1" w14:textId="7B841EEC" w:rsidR="006F2499" w:rsidRDefault="00C02909" w:rsidP="00300BC2">
            <w:pPr>
              <w:pStyle w:val="CRCoverPage"/>
              <w:spacing w:after="0"/>
              <w:ind w:left="100"/>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w:t>
            </w:r>
            <w:r>
              <w:rPr>
                <w:noProof/>
              </w:rPr>
              <w:t xml:space="preserve">supports equivalent SNPNs, registers in SNPN S1, is informed that SNPN S2 is an equivalent SNPN, and reselects to a cell of SNPN S2, then UE's </w:t>
            </w:r>
            <w:r w:rsidR="00001D2C">
              <w:t>last visited registered TAI</w:t>
            </w:r>
            <w:r>
              <w:rPr>
                <w:noProof/>
              </w:rPr>
              <w:t xml:space="preserve"> </w:t>
            </w:r>
            <w:r w:rsidR="00001D2C">
              <w:rPr>
                <w:noProof/>
              </w:rPr>
              <w:t xml:space="preserve">from </w:t>
            </w:r>
            <w:r>
              <w:rPr>
                <w:noProof/>
              </w:rPr>
              <w:t>SNPN S1</w:t>
            </w:r>
            <w:r w:rsidR="00001D2C">
              <w:rPr>
                <w:noProof/>
              </w:rPr>
              <w:t xml:space="preserve"> is indicated</w:t>
            </w:r>
            <w:r>
              <w:rPr>
                <w:noProof/>
              </w:rPr>
              <w:t>.</w:t>
            </w:r>
          </w:p>
        </w:tc>
      </w:tr>
      <w:tr w:rsidR="006F2499" w14:paraId="28111C05" w14:textId="77777777" w:rsidTr="00300BC2">
        <w:tc>
          <w:tcPr>
            <w:tcW w:w="2694" w:type="dxa"/>
            <w:gridSpan w:val="2"/>
            <w:tcBorders>
              <w:left w:val="single" w:sz="4" w:space="0" w:color="auto"/>
            </w:tcBorders>
          </w:tcPr>
          <w:p w14:paraId="2FF444B7"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48FCDF58" w14:textId="77777777" w:rsidR="006F2499" w:rsidRDefault="006F2499" w:rsidP="00300BC2">
            <w:pPr>
              <w:pStyle w:val="CRCoverPage"/>
              <w:spacing w:after="0"/>
              <w:rPr>
                <w:noProof/>
                <w:sz w:val="8"/>
                <w:szCs w:val="8"/>
              </w:rPr>
            </w:pPr>
          </w:p>
        </w:tc>
      </w:tr>
      <w:tr w:rsidR="006F2499" w14:paraId="50A4CCCE" w14:textId="77777777" w:rsidTr="00300BC2">
        <w:tc>
          <w:tcPr>
            <w:tcW w:w="2694" w:type="dxa"/>
            <w:gridSpan w:val="2"/>
            <w:tcBorders>
              <w:left w:val="single" w:sz="4" w:space="0" w:color="auto"/>
              <w:bottom w:val="single" w:sz="4" w:space="0" w:color="auto"/>
            </w:tcBorders>
          </w:tcPr>
          <w:p w14:paraId="336CB89E" w14:textId="77777777" w:rsidR="006F2499" w:rsidRDefault="006F2499" w:rsidP="00300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634" w14:textId="5F51F80E" w:rsidR="006F2499" w:rsidRDefault="00C02909" w:rsidP="00300BC2">
            <w:pPr>
              <w:pStyle w:val="CRCoverPage"/>
              <w:spacing w:after="0"/>
              <w:ind w:left="100"/>
              <w:rPr>
                <w:noProof/>
              </w:rPr>
            </w:pPr>
            <w:r>
              <w:rPr>
                <w:noProof/>
              </w:rPr>
              <w:t xml:space="preserve">Incorrect </w:t>
            </w:r>
            <w:r w:rsidR="00131633">
              <w:t>last visited registered TAI</w:t>
            </w:r>
            <w:r>
              <w:rPr>
                <w:noProof/>
              </w:rPr>
              <w:t xml:space="preserve"> provided.</w:t>
            </w:r>
          </w:p>
        </w:tc>
      </w:tr>
      <w:tr w:rsidR="006F2499" w14:paraId="132B41B5" w14:textId="77777777" w:rsidTr="00300BC2">
        <w:tc>
          <w:tcPr>
            <w:tcW w:w="2694" w:type="dxa"/>
            <w:gridSpan w:val="2"/>
          </w:tcPr>
          <w:p w14:paraId="5D51D4AC" w14:textId="77777777" w:rsidR="006F2499" w:rsidRDefault="006F2499" w:rsidP="00300BC2">
            <w:pPr>
              <w:pStyle w:val="CRCoverPage"/>
              <w:spacing w:after="0"/>
              <w:rPr>
                <w:b/>
                <w:i/>
                <w:noProof/>
                <w:sz w:val="8"/>
                <w:szCs w:val="8"/>
              </w:rPr>
            </w:pPr>
          </w:p>
        </w:tc>
        <w:tc>
          <w:tcPr>
            <w:tcW w:w="6946" w:type="dxa"/>
            <w:gridSpan w:val="9"/>
          </w:tcPr>
          <w:p w14:paraId="2758C285" w14:textId="77777777" w:rsidR="006F2499" w:rsidRDefault="006F2499" w:rsidP="00300BC2">
            <w:pPr>
              <w:pStyle w:val="CRCoverPage"/>
              <w:spacing w:after="0"/>
              <w:rPr>
                <w:noProof/>
                <w:sz w:val="8"/>
                <w:szCs w:val="8"/>
              </w:rPr>
            </w:pPr>
          </w:p>
        </w:tc>
      </w:tr>
      <w:tr w:rsidR="006F2499" w14:paraId="54E2E53D" w14:textId="77777777" w:rsidTr="00300BC2">
        <w:tc>
          <w:tcPr>
            <w:tcW w:w="2694" w:type="dxa"/>
            <w:gridSpan w:val="2"/>
            <w:tcBorders>
              <w:top w:val="single" w:sz="4" w:space="0" w:color="auto"/>
              <w:left w:val="single" w:sz="4" w:space="0" w:color="auto"/>
            </w:tcBorders>
          </w:tcPr>
          <w:p w14:paraId="7D848AFA" w14:textId="77777777" w:rsidR="006F2499" w:rsidRDefault="006F2499" w:rsidP="00300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8AEF" w14:textId="107993C3" w:rsidR="006F2499" w:rsidRDefault="00181F4F" w:rsidP="00300BC2">
            <w:pPr>
              <w:pStyle w:val="CRCoverPage"/>
              <w:spacing w:after="0"/>
              <w:ind w:left="100"/>
              <w:rPr>
                <w:noProof/>
              </w:rPr>
            </w:pPr>
            <w:r>
              <w:t>4.14.2</w:t>
            </w:r>
          </w:p>
        </w:tc>
      </w:tr>
      <w:tr w:rsidR="006F2499" w14:paraId="1064CD6E" w14:textId="77777777" w:rsidTr="00300BC2">
        <w:tc>
          <w:tcPr>
            <w:tcW w:w="2694" w:type="dxa"/>
            <w:gridSpan w:val="2"/>
            <w:tcBorders>
              <w:left w:val="single" w:sz="4" w:space="0" w:color="auto"/>
            </w:tcBorders>
          </w:tcPr>
          <w:p w14:paraId="1F813D03"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3C0E6C7D" w14:textId="77777777" w:rsidR="006F2499" w:rsidRDefault="006F2499" w:rsidP="00300BC2">
            <w:pPr>
              <w:pStyle w:val="CRCoverPage"/>
              <w:spacing w:after="0"/>
              <w:rPr>
                <w:noProof/>
                <w:sz w:val="8"/>
                <w:szCs w:val="8"/>
              </w:rPr>
            </w:pPr>
          </w:p>
        </w:tc>
      </w:tr>
      <w:tr w:rsidR="006F2499" w14:paraId="60CD2F9E" w14:textId="77777777" w:rsidTr="00300BC2">
        <w:tc>
          <w:tcPr>
            <w:tcW w:w="2694" w:type="dxa"/>
            <w:gridSpan w:val="2"/>
            <w:tcBorders>
              <w:left w:val="single" w:sz="4" w:space="0" w:color="auto"/>
            </w:tcBorders>
          </w:tcPr>
          <w:p w14:paraId="0629BC85" w14:textId="77777777" w:rsidR="006F2499" w:rsidRDefault="006F2499" w:rsidP="00300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FFB4" w14:textId="77777777" w:rsidR="006F2499" w:rsidRDefault="006F2499" w:rsidP="00300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5782" w14:textId="77777777" w:rsidR="006F2499" w:rsidRDefault="006F2499" w:rsidP="00300BC2">
            <w:pPr>
              <w:pStyle w:val="CRCoverPage"/>
              <w:spacing w:after="0"/>
              <w:jc w:val="center"/>
              <w:rPr>
                <w:b/>
                <w:caps/>
                <w:noProof/>
              </w:rPr>
            </w:pPr>
            <w:r>
              <w:rPr>
                <w:b/>
                <w:caps/>
                <w:noProof/>
              </w:rPr>
              <w:t>N</w:t>
            </w:r>
          </w:p>
        </w:tc>
        <w:tc>
          <w:tcPr>
            <w:tcW w:w="2977" w:type="dxa"/>
            <w:gridSpan w:val="4"/>
          </w:tcPr>
          <w:p w14:paraId="08C8FC22" w14:textId="77777777" w:rsidR="006F2499" w:rsidRDefault="006F2499" w:rsidP="00300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D5907" w14:textId="77777777" w:rsidR="006F2499" w:rsidRDefault="006F2499" w:rsidP="00300BC2">
            <w:pPr>
              <w:pStyle w:val="CRCoverPage"/>
              <w:spacing w:after="0"/>
              <w:ind w:left="99"/>
              <w:rPr>
                <w:noProof/>
              </w:rPr>
            </w:pPr>
          </w:p>
        </w:tc>
      </w:tr>
      <w:tr w:rsidR="006F2499" w14:paraId="4494069B" w14:textId="77777777" w:rsidTr="00300BC2">
        <w:tc>
          <w:tcPr>
            <w:tcW w:w="2694" w:type="dxa"/>
            <w:gridSpan w:val="2"/>
            <w:tcBorders>
              <w:left w:val="single" w:sz="4" w:space="0" w:color="auto"/>
            </w:tcBorders>
          </w:tcPr>
          <w:p w14:paraId="3AA8A494" w14:textId="77777777" w:rsidR="006F2499" w:rsidRDefault="006F2499" w:rsidP="00300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E95FB"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C4AF" w14:textId="77777777" w:rsidR="006F2499" w:rsidRDefault="006F2499" w:rsidP="00300BC2">
            <w:pPr>
              <w:pStyle w:val="CRCoverPage"/>
              <w:spacing w:after="0"/>
              <w:jc w:val="center"/>
              <w:rPr>
                <w:b/>
                <w:caps/>
                <w:noProof/>
              </w:rPr>
            </w:pPr>
            <w:r>
              <w:rPr>
                <w:b/>
                <w:caps/>
                <w:noProof/>
              </w:rPr>
              <w:t>X</w:t>
            </w:r>
          </w:p>
        </w:tc>
        <w:tc>
          <w:tcPr>
            <w:tcW w:w="2977" w:type="dxa"/>
            <w:gridSpan w:val="4"/>
          </w:tcPr>
          <w:p w14:paraId="776222D8" w14:textId="77777777" w:rsidR="006F2499" w:rsidRDefault="006F2499" w:rsidP="00300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BE4B" w14:textId="77777777" w:rsidR="006F2499" w:rsidRDefault="006F2499" w:rsidP="00300BC2">
            <w:pPr>
              <w:pStyle w:val="CRCoverPage"/>
              <w:spacing w:after="0"/>
              <w:ind w:left="99"/>
              <w:rPr>
                <w:noProof/>
              </w:rPr>
            </w:pPr>
            <w:r>
              <w:rPr>
                <w:noProof/>
              </w:rPr>
              <w:t xml:space="preserve">TS/TR ... CR ... </w:t>
            </w:r>
          </w:p>
        </w:tc>
      </w:tr>
      <w:tr w:rsidR="006F2499" w14:paraId="0F9B4B27" w14:textId="77777777" w:rsidTr="00300BC2">
        <w:tc>
          <w:tcPr>
            <w:tcW w:w="2694" w:type="dxa"/>
            <w:gridSpan w:val="2"/>
            <w:tcBorders>
              <w:left w:val="single" w:sz="4" w:space="0" w:color="auto"/>
            </w:tcBorders>
          </w:tcPr>
          <w:p w14:paraId="7DCE4D75" w14:textId="77777777" w:rsidR="006F2499" w:rsidRDefault="006F2499" w:rsidP="00300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89F2"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0047" w14:textId="77777777" w:rsidR="006F2499" w:rsidRDefault="006F2499" w:rsidP="00300BC2">
            <w:pPr>
              <w:pStyle w:val="CRCoverPage"/>
              <w:spacing w:after="0"/>
              <w:jc w:val="center"/>
              <w:rPr>
                <w:b/>
                <w:caps/>
                <w:noProof/>
              </w:rPr>
            </w:pPr>
            <w:r>
              <w:rPr>
                <w:b/>
                <w:caps/>
                <w:noProof/>
              </w:rPr>
              <w:t>X</w:t>
            </w:r>
          </w:p>
        </w:tc>
        <w:tc>
          <w:tcPr>
            <w:tcW w:w="2977" w:type="dxa"/>
            <w:gridSpan w:val="4"/>
          </w:tcPr>
          <w:p w14:paraId="2E3A64E8" w14:textId="77777777" w:rsidR="006F2499" w:rsidRDefault="006F2499" w:rsidP="00300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3DEC34" w14:textId="77777777" w:rsidR="006F2499" w:rsidRDefault="006F2499" w:rsidP="00300BC2">
            <w:pPr>
              <w:pStyle w:val="CRCoverPage"/>
              <w:spacing w:after="0"/>
              <w:ind w:left="99"/>
              <w:rPr>
                <w:noProof/>
              </w:rPr>
            </w:pPr>
            <w:r>
              <w:rPr>
                <w:noProof/>
              </w:rPr>
              <w:t xml:space="preserve">TS/TR ... CR ... </w:t>
            </w:r>
          </w:p>
        </w:tc>
      </w:tr>
      <w:tr w:rsidR="006F2499" w14:paraId="3E663E06" w14:textId="77777777" w:rsidTr="00300BC2">
        <w:tc>
          <w:tcPr>
            <w:tcW w:w="2694" w:type="dxa"/>
            <w:gridSpan w:val="2"/>
            <w:tcBorders>
              <w:left w:val="single" w:sz="4" w:space="0" w:color="auto"/>
            </w:tcBorders>
          </w:tcPr>
          <w:p w14:paraId="539EDCDA" w14:textId="77777777" w:rsidR="006F2499" w:rsidRDefault="006F2499" w:rsidP="00300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B6E31"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FCDB" w14:textId="77777777" w:rsidR="006F2499" w:rsidRDefault="006F2499" w:rsidP="00300BC2">
            <w:pPr>
              <w:pStyle w:val="CRCoverPage"/>
              <w:spacing w:after="0"/>
              <w:jc w:val="center"/>
              <w:rPr>
                <w:b/>
                <w:caps/>
                <w:noProof/>
              </w:rPr>
            </w:pPr>
            <w:r>
              <w:rPr>
                <w:b/>
                <w:caps/>
                <w:noProof/>
              </w:rPr>
              <w:t>X</w:t>
            </w:r>
          </w:p>
        </w:tc>
        <w:tc>
          <w:tcPr>
            <w:tcW w:w="2977" w:type="dxa"/>
            <w:gridSpan w:val="4"/>
          </w:tcPr>
          <w:p w14:paraId="6A073A18" w14:textId="77777777" w:rsidR="006F2499" w:rsidRDefault="006F2499" w:rsidP="00300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C9112" w14:textId="77777777" w:rsidR="006F2499" w:rsidRDefault="006F2499" w:rsidP="00300BC2">
            <w:pPr>
              <w:pStyle w:val="CRCoverPage"/>
              <w:spacing w:after="0"/>
              <w:ind w:left="99"/>
              <w:rPr>
                <w:noProof/>
              </w:rPr>
            </w:pPr>
            <w:r>
              <w:rPr>
                <w:noProof/>
              </w:rPr>
              <w:t xml:space="preserve">TS/TR ... CR ... </w:t>
            </w:r>
          </w:p>
        </w:tc>
      </w:tr>
      <w:tr w:rsidR="006F2499" w14:paraId="0E6E8F25" w14:textId="77777777" w:rsidTr="00300BC2">
        <w:tc>
          <w:tcPr>
            <w:tcW w:w="2694" w:type="dxa"/>
            <w:gridSpan w:val="2"/>
            <w:tcBorders>
              <w:left w:val="single" w:sz="4" w:space="0" w:color="auto"/>
            </w:tcBorders>
          </w:tcPr>
          <w:p w14:paraId="736647E4" w14:textId="77777777" w:rsidR="006F2499" w:rsidRDefault="006F2499" w:rsidP="00300BC2">
            <w:pPr>
              <w:pStyle w:val="CRCoverPage"/>
              <w:spacing w:after="0"/>
              <w:rPr>
                <w:b/>
                <w:i/>
                <w:noProof/>
              </w:rPr>
            </w:pPr>
          </w:p>
        </w:tc>
        <w:tc>
          <w:tcPr>
            <w:tcW w:w="6946" w:type="dxa"/>
            <w:gridSpan w:val="9"/>
            <w:tcBorders>
              <w:right w:val="single" w:sz="4" w:space="0" w:color="auto"/>
            </w:tcBorders>
          </w:tcPr>
          <w:p w14:paraId="35E0DC42" w14:textId="77777777" w:rsidR="006F2499" w:rsidRDefault="006F2499" w:rsidP="00300BC2">
            <w:pPr>
              <w:pStyle w:val="CRCoverPage"/>
              <w:spacing w:after="0"/>
              <w:rPr>
                <w:noProof/>
              </w:rPr>
            </w:pPr>
          </w:p>
        </w:tc>
      </w:tr>
      <w:tr w:rsidR="006F2499" w14:paraId="40254C7F" w14:textId="77777777" w:rsidTr="00300BC2">
        <w:tc>
          <w:tcPr>
            <w:tcW w:w="2694" w:type="dxa"/>
            <w:gridSpan w:val="2"/>
            <w:tcBorders>
              <w:left w:val="single" w:sz="4" w:space="0" w:color="auto"/>
              <w:bottom w:val="single" w:sz="4" w:space="0" w:color="auto"/>
            </w:tcBorders>
          </w:tcPr>
          <w:p w14:paraId="427636A3" w14:textId="77777777" w:rsidR="006F2499" w:rsidRDefault="006F2499" w:rsidP="00300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EDE5" w14:textId="77777777" w:rsidR="006F2499" w:rsidRDefault="006F2499" w:rsidP="00300BC2">
            <w:pPr>
              <w:pStyle w:val="CRCoverPage"/>
              <w:spacing w:after="0"/>
              <w:ind w:left="100"/>
              <w:rPr>
                <w:noProof/>
              </w:rPr>
            </w:pPr>
          </w:p>
        </w:tc>
      </w:tr>
      <w:tr w:rsidR="006F2499" w:rsidRPr="008863B9" w14:paraId="1B5536D2" w14:textId="77777777" w:rsidTr="00300BC2">
        <w:tc>
          <w:tcPr>
            <w:tcW w:w="2694" w:type="dxa"/>
            <w:gridSpan w:val="2"/>
            <w:tcBorders>
              <w:top w:val="single" w:sz="4" w:space="0" w:color="auto"/>
              <w:bottom w:val="single" w:sz="4" w:space="0" w:color="auto"/>
            </w:tcBorders>
          </w:tcPr>
          <w:p w14:paraId="71F489F6" w14:textId="77777777" w:rsidR="006F2499" w:rsidRPr="008863B9" w:rsidRDefault="006F2499" w:rsidP="00300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9CCD" w14:textId="77777777" w:rsidR="006F2499" w:rsidRPr="008863B9" w:rsidRDefault="006F2499" w:rsidP="00300BC2">
            <w:pPr>
              <w:pStyle w:val="CRCoverPage"/>
              <w:spacing w:after="0"/>
              <w:ind w:left="100"/>
              <w:rPr>
                <w:noProof/>
                <w:sz w:val="8"/>
                <w:szCs w:val="8"/>
              </w:rPr>
            </w:pPr>
          </w:p>
        </w:tc>
      </w:tr>
      <w:tr w:rsidR="006F2499" w14:paraId="49A69EE3" w14:textId="77777777" w:rsidTr="00300BC2">
        <w:tc>
          <w:tcPr>
            <w:tcW w:w="2694" w:type="dxa"/>
            <w:gridSpan w:val="2"/>
            <w:tcBorders>
              <w:top w:val="single" w:sz="4" w:space="0" w:color="auto"/>
              <w:left w:val="single" w:sz="4" w:space="0" w:color="auto"/>
              <w:bottom w:val="single" w:sz="4" w:space="0" w:color="auto"/>
            </w:tcBorders>
          </w:tcPr>
          <w:p w14:paraId="2F24E1AB" w14:textId="77777777" w:rsidR="006F2499" w:rsidRDefault="006F2499" w:rsidP="00300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22C9F" w14:textId="77777777" w:rsidR="006F2499" w:rsidRDefault="006F2499" w:rsidP="00300BC2">
            <w:pPr>
              <w:pStyle w:val="CRCoverPage"/>
              <w:spacing w:after="0"/>
              <w:ind w:left="100"/>
              <w:rPr>
                <w:noProof/>
              </w:rPr>
            </w:pPr>
          </w:p>
        </w:tc>
      </w:tr>
    </w:tbl>
    <w:p w14:paraId="182A3D1D" w14:textId="77777777" w:rsidR="006F2499" w:rsidRDefault="006F2499" w:rsidP="006F2499">
      <w:pPr>
        <w:pStyle w:val="CRCoverPage"/>
        <w:spacing w:after="0"/>
        <w:rPr>
          <w:noProof/>
          <w:sz w:val="8"/>
          <w:szCs w:val="8"/>
        </w:rPr>
      </w:pPr>
    </w:p>
    <w:p w14:paraId="2777426D" w14:textId="77777777" w:rsidR="006F2499" w:rsidRDefault="006F2499" w:rsidP="006F2499">
      <w:pPr>
        <w:rPr>
          <w:noProof/>
        </w:rPr>
        <w:sectPr w:rsidR="006F2499">
          <w:headerReference w:type="even" r:id="rId15"/>
          <w:footnotePr>
            <w:numRestart w:val="eachSect"/>
          </w:footnotePr>
          <w:pgSz w:w="11907" w:h="16840" w:code="9"/>
          <w:pgMar w:top="1418" w:right="1134" w:bottom="1134" w:left="1134" w:header="680" w:footer="567" w:gutter="0"/>
          <w:cols w:space="720"/>
        </w:sectPr>
      </w:pPr>
    </w:p>
    <w:p w14:paraId="253C0E9D" w14:textId="77777777" w:rsidR="006F2499" w:rsidRDefault="006F2499" w:rsidP="006F2499">
      <w:pPr>
        <w:jc w:val="center"/>
        <w:rPr>
          <w:noProof/>
          <w:highlight w:val="green"/>
        </w:rPr>
      </w:pPr>
      <w:r w:rsidRPr="00DB12B9">
        <w:rPr>
          <w:noProof/>
          <w:highlight w:val="green"/>
        </w:rPr>
        <w:lastRenderedPageBreak/>
        <w:t>***** change *****</w:t>
      </w:r>
    </w:p>
    <w:p w14:paraId="0297700B" w14:textId="77777777" w:rsidR="00816525" w:rsidRDefault="00816525" w:rsidP="00816525">
      <w:pPr>
        <w:pStyle w:val="Heading3"/>
      </w:pPr>
      <w:r>
        <w:t>4.14.2</w:t>
      </w:r>
      <w:r>
        <w:tab/>
        <w:t>S</w:t>
      </w:r>
      <w:r w:rsidRPr="00841AE5">
        <w:t xml:space="preserve">tand-alone </w:t>
      </w:r>
      <w:r>
        <w:t>non-p</w:t>
      </w:r>
      <w:r w:rsidRPr="00841AE5">
        <w:t xml:space="preserve">ublic </w:t>
      </w:r>
      <w:r>
        <w:t>n</w:t>
      </w:r>
      <w:r w:rsidRPr="00841AE5">
        <w:t>etwork</w:t>
      </w:r>
      <w:r>
        <w:t xml:space="preserve"> (SNPN)</w:t>
      </w:r>
    </w:p>
    <w:p w14:paraId="06B20B6C" w14:textId="77777777" w:rsidR="00816525" w:rsidRDefault="00816525" w:rsidP="00816525">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76CF544" w14:textId="77777777" w:rsidR="00816525" w:rsidRDefault="00816525" w:rsidP="00816525">
      <w:r>
        <w:t>The functions and procedures of NAS described in the present document are applicable to an SNPN and an SNPN enabled UE unless indicated otherwise. The key differences brought by the SNPN to the NAS layer are as follows:</w:t>
      </w:r>
    </w:p>
    <w:p w14:paraId="2A0A2A08" w14:textId="77777777" w:rsidR="00816525" w:rsidRDefault="00816525" w:rsidP="00816525">
      <w:pPr>
        <w:pStyle w:val="B1"/>
      </w:pPr>
      <w:r>
        <w:t>a)</w:t>
      </w:r>
      <w:r>
        <w:tab/>
        <w:t>instead of the PLMN selection process, the SNPN selection process is performed by a UE operating in SNPN access operation mode (see 3GPP TS 23.122 [5] for further details on the SNPN selection);</w:t>
      </w:r>
    </w:p>
    <w:p w14:paraId="62FB34AB" w14:textId="77777777" w:rsidR="00816525" w:rsidRDefault="00816525" w:rsidP="0081652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5A207410" w14:textId="77777777" w:rsidR="00816525" w:rsidRDefault="00816525" w:rsidP="00816525">
      <w:pPr>
        <w:pStyle w:val="B1"/>
      </w:pPr>
      <w:r>
        <w:t>c)</w:t>
      </w:r>
      <w:r>
        <w:tab/>
        <w:t>inter-system change to and from S1 mode is not supported;</w:t>
      </w:r>
    </w:p>
    <w:p w14:paraId="2A1171E4" w14:textId="77777777" w:rsidR="00816525" w:rsidRDefault="00816525" w:rsidP="00816525">
      <w:pPr>
        <w:pStyle w:val="B1"/>
        <w:rPr>
          <w:lang w:eastAsia="en-US"/>
        </w:rPr>
      </w:pPr>
      <w:r>
        <w:t>d)</w:t>
      </w:r>
      <w:r>
        <w:tab/>
        <w:t>void;</w:t>
      </w:r>
    </w:p>
    <w:p w14:paraId="7A4AF6C4" w14:textId="77777777" w:rsidR="00816525" w:rsidRPr="002B7785" w:rsidRDefault="00816525" w:rsidP="00816525">
      <w:pPr>
        <w:pStyle w:val="B1"/>
      </w:pPr>
      <w:r>
        <w:t>e)</w:t>
      </w:r>
      <w:r>
        <w:tab/>
        <w:t>CAG is not supported in SNPN access operation mode;</w:t>
      </w:r>
    </w:p>
    <w:p w14:paraId="28E9AD39" w14:textId="77777777" w:rsidR="00816525" w:rsidRDefault="00816525" w:rsidP="00816525">
      <w:pPr>
        <w:pStyle w:val="B1"/>
      </w:pPr>
      <w:r>
        <w:t>f)</w:t>
      </w:r>
      <w:r>
        <w:tab/>
        <w:t>with respect to the 5GMM cause values:</w:t>
      </w:r>
    </w:p>
    <w:p w14:paraId="27A72C77" w14:textId="77777777" w:rsidR="00816525" w:rsidRDefault="00816525" w:rsidP="0081652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3619304" w14:textId="77777777" w:rsidR="00816525" w:rsidRPr="002B7785" w:rsidRDefault="00816525" w:rsidP="0081652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151ECB9" w14:textId="77777777" w:rsidR="00816525" w:rsidRPr="002025E0" w:rsidRDefault="00816525" w:rsidP="0081652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EF3611B" w14:textId="77777777" w:rsidR="00816525" w:rsidRPr="002B7785" w:rsidRDefault="00816525" w:rsidP="0081652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79E111DC" w14:textId="77777777" w:rsidR="00816525" w:rsidRDefault="00816525" w:rsidP="00816525">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A7728F2" w14:textId="77777777" w:rsidR="00816525" w:rsidRPr="002B7785" w:rsidRDefault="00816525" w:rsidP="00816525">
      <w:pPr>
        <w:pStyle w:val="B1"/>
        <w:rPr>
          <w:noProof/>
        </w:rPr>
      </w:pPr>
      <w:r>
        <w:rPr>
          <w:noProof/>
        </w:rPr>
        <w:tab/>
      </w:r>
      <w:r>
        <w:t>Emergency services are not supported in an SNPN when a UE accesses SNPN services via a PLMN</w:t>
      </w:r>
      <w:r>
        <w:rPr>
          <w:noProof/>
        </w:rPr>
        <w:t>;</w:t>
      </w:r>
    </w:p>
    <w:p w14:paraId="586AA7DA" w14:textId="77777777" w:rsidR="00816525" w:rsidRPr="008710FD" w:rsidRDefault="00816525" w:rsidP="00816525">
      <w:pPr>
        <w:pStyle w:val="NO"/>
      </w:pPr>
      <w:r>
        <w:t>NOTE 2:</w:t>
      </w:r>
      <w:r>
        <w:tab/>
        <w:t>The term "non-3GPP access" in an SNPN refers to the case where the UE is accessing SNPN services via a PLMN.</w:t>
      </w:r>
    </w:p>
    <w:p w14:paraId="0EB62B2B" w14:textId="77777777" w:rsidR="00816525" w:rsidRDefault="00816525" w:rsidP="00816525">
      <w:pPr>
        <w:pStyle w:val="B1"/>
      </w:pPr>
      <w:r>
        <w:t>i)</w:t>
      </w:r>
      <w:r>
        <w:tab/>
        <w:t>when registered to an SNPN, the UE shall use only the UE policies provided by the registered SNPN;</w:t>
      </w:r>
    </w:p>
    <w:p w14:paraId="7DA2C358" w14:textId="77777777" w:rsidR="00816525" w:rsidRDefault="00816525" w:rsidP="00816525">
      <w:pPr>
        <w:pStyle w:val="B1"/>
        <w:rPr>
          <w:lang w:eastAsia="en-US"/>
        </w:rPr>
      </w:pPr>
      <w:r>
        <w:t>j)</w:t>
      </w:r>
      <w:r>
        <w:tab/>
        <w:t xml:space="preserve">inclusion of a TAI of an SNPN other than the registered SNPN, into the registration area is not supported. </w:t>
      </w:r>
      <w:bookmarkStart w:id="9" w:name="_Hlk119445926"/>
      <w:r>
        <w:t xml:space="preserve">The AMF </w:t>
      </w:r>
      <w:bookmarkEnd w:id="9"/>
      <w:r>
        <w:t>of an SNPN shall only include into the registration area one or more TAIs of the registered SNPN;</w:t>
      </w:r>
    </w:p>
    <w:p w14:paraId="682D060C" w14:textId="77777777" w:rsidR="00816525" w:rsidRDefault="00816525" w:rsidP="00816525">
      <w:pPr>
        <w:pStyle w:val="B1"/>
      </w:pPr>
      <w:r>
        <w:lastRenderedPageBreak/>
        <w:t>k)</w:t>
      </w:r>
      <w:r>
        <w:tab/>
        <w:t>void;</w:t>
      </w:r>
    </w:p>
    <w:p w14:paraId="224DD699" w14:textId="77777777" w:rsidR="00816525" w:rsidRDefault="00816525" w:rsidP="00816525">
      <w:pPr>
        <w:pStyle w:val="B1"/>
      </w:pPr>
      <w:r>
        <w:t>l)</w:t>
      </w:r>
      <w:r>
        <w:tab/>
        <w:t>void;</w:t>
      </w:r>
    </w:p>
    <w:p w14:paraId="1F2E7610" w14:textId="77777777" w:rsidR="00816525" w:rsidRDefault="00816525" w:rsidP="00816525">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54740C6B" w14:textId="77777777" w:rsidR="00816525" w:rsidRDefault="00816525" w:rsidP="00816525">
      <w:pPr>
        <w:pStyle w:val="B1"/>
      </w:pPr>
      <w:r>
        <w:t>n)</w:t>
      </w:r>
      <w:r>
        <w:tab/>
      </w:r>
      <w:r>
        <w:rPr>
          <w:lang w:eastAsia="zh-CN"/>
        </w:rPr>
        <w:t>CIoT 5GS optimizations are not supported</w:t>
      </w:r>
      <w:r>
        <w:t>;</w:t>
      </w:r>
    </w:p>
    <w:p w14:paraId="030D3F17" w14:textId="77777777" w:rsidR="00816525" w:rsidRDefault="00816525" w:rsidP="00816525">
      <w:pPr>
        <w:pStyle w:val="B1"/>
      </w:pPr>
      <w:r>
        <w:t>o)</w:t>
      </w:r>
      <w:r>
        <w:tab/>
        <w:t>accessing SNPN services using non-3GPP access is not supported, except when accessing SNPN services via a PLMN using 3GPP access as specified in item h;</w:t>
      </w:r>
    </w:p>
    <w:p w14:paraId="2E39FD25" w14:textId="77777777" w:rsidR="00816525" w:rsidRDefault="00816525" w:rsidP="0081652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1B1393B" w14:textId="77777777" w:rsidR="00816525" w:rsidRDefault="00816525" w:rsidP="00816525">
      <w:pPr>
        <w:pStyle w:val="B1"/>
      </w:pPr>
      <w:r>
        <w:t>q)</w:t>
      </w:r>
      <w:r>
        <w:tab/>
        <w:t>when registering or registered to an SNPN, the UE shall only consider:</w:t>
      </w:r>
    </w:p>
    <w:p w14:paraId="06ED4D2D" w14:textId="77777777" w:rsidR="00816525" w:rsidRDefault="00816525" w:rsidP="0081652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8B6686D" w14:textId="304A9AB4" w:rsidR="00816525" w:rsidRDefault="00816525" w:rsidP="0081652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ins w:id="10" w:author="Ericsson User, R04" w:date="2023-01-10T16:42:00Z">
        <w:r w:rsidR="009C5A18">
          <w:t>, equivalent SNPNs or both</w:t>
        </w:r>
      </w:ins>
      <w:r>
        <w:t>;</w:t>
      </w:r>
    </w:p>
    <w:p w14:paraId="68D10D74" w14:textId="77777777" w:rsidR="00816525" w:rsidRPr="008710FD" w:rsidRDefault="00816525" w:rsidP="0081652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6FE1354" w14:textId="77777777" w:rsidR="00816525" w:rsidRDefault="00816525" w:rsidP="00816525">
      <w:pPr>
        <w:pStyle w:val="B1"/>
      </w:pPr>
      <w:r>
        <w:t>r)</w:t>
      </w:r>
      <w:r>
        <w:tab/>
        <w:t>emergency service fallback is not supported;</w:t>
      </w:r>
    </w:p>
    <w:p w14:paraId="4C383E7A" w14:textId="77777777" w:rsidR="00816525" w:rsidRDefault="00816525" w:rsidP="0081652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24C1BAAB" w14:textId="77777777" w:rsidR="00816525" w:rsidRDefault="00816525" w:rsidP="0081652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722FEA0" w14:textId="77777777" w:rsidR="00816525" w:rsidRDefault="00816525" w:rsidP="0081652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548F050F" w14:textId="77777777" w:rsidR="00816525" w:rsidRDefault="00816525" w:rsidP="0081652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DC1EE7D" w14:textId="77777777" w:rsidR="00816525" w:rsidRDefault="00816525" w:rsidP="00816525">
      <w:pPr>
        <w:pStyle w:val="B1"/>
      </w:pPr>
      <w:r>
        <w:t>x)</w:t>
      </w:r>
      <w:r>
        <w:tab/>
        <w:t>eCall over IMS is not supported in SNPN access operation mode and the UE ignores any USIM configuration for eCall only mode;</w:t>
      </w:r>
    </w:p>
    <w:p w14:paraId="63E6E34F" w14:textId="77777777" w:rsidR="00816525" w:rsidRDefault="00816525" w:rsidP="0081652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2BAB4CDB" w14:textId="77777777" w:rsidR="00816525" w:rsidRDefault="00816525" w:rsidP="0081652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65B02A66" w14:textId="77777777" w:rsidR="00816525" w:rsidRDefault="00816525" w:rsidP="00816525">
      <w:pPr>
        <w:pStyle w:val="B1"/>
      </w:pPr>
      <w:r>
        <w:rPr>
          <w:lang w:eastAsia="zh-CN"/>
        </w:rPr>
        <w:t>za)</w:t>
      </w:r>
      <w:r>
        <w:rPr>
          <w:lang w:eastAsia="zh-CN"/>
        </w:rPr>
        <w:tab/>
      </w:r>
      <w:r>
        <w:t>when the UE is registering or registered for onboarding services in SNPN, the network slice admission control is not performed; and</w:t>
      </w:r>
    </w:p>
    <w:p w14:paraId="325777C7" w14:textId="77777777" w:rsidR="00816525" w:rsidRDefault="00816525" w:rsidP="00816525">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09AD645" w14:textId="2104450D" w:rsidR="00816525" w:rsidRDefault="00816525" w:rsidP="00816525">
      <w:pPr>
        <w:pStyle w:val="B1"/>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bookmarkEnd w:id="0"/>
      <w:bookmarkEnd w:id="1"/>
      <w:bookmarkEnd w:id="2"/>
      <w:bookmarkEnd w:id="3"/>
      <w:bookmarkEnd w:id="4"/>
      <w:bookmarkEnd w:id="5"/>
      <w:bookmarkEnd w:id="6"/>
      <w:bookmarkEnd w:id="7"/>
    </w:p>
    <w:p w14:paraId="3BD9C895" w14:textId="77777777" w:rsidR="004C0CC9" w:rsidRPr="004C0CC9" w:rsidRDefault="004C0CC9" w:rsidP="004C0CC9"/>
    <w:sectPr w:rsidR="004C0CC9" w:rsidRPr="004C0CC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BCB4F" w14:textId="77777777" w:rsidR="00BB56CA" w:rsidRDefault="00BB56CA">
      <w:r>
        <w:separator/>
      </w:r>
    </w:p>
    <w:p w14:paraId="0943626E" w14:textId="77777777" w:rsidR="00BB56CA" w:rsidRDefault="00BB56CA"/>
  </w:endnote>
  <w:endnote w:type="continuationSeparator" w:id="0">
    <w:p w14:paraId="6CF39F5B" w14:textId="77777777" w:rsidR="00BB56CA" w:rsidRDefault="00BB56CA">
      <w:r>
        <w:continuationSeparator/>
      </w:r>
    </w:p>
    <w:p w14:paraId="593565F6" w14:textId="77777777" w:rsidR="00BB56CA" w:rsidRDefault="00BB5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9117" w14:textId="77777777" w:rsidR="00BB56CA" w:rsidRDefault="00BB56CA">
      <w:r>
        <w:separator/>
      </w:r>
    </w:p>
    <w:p w14:paraId="2DC20ACE" w14:textId="77777777" w:rsidR="00BB56CA" w:rsidRDefault="00BB56CA"/>
  </w:footnote>
  <w:footnote w:type="continuationSeparator" w:id="0">
    <w:p w14:paraId="190C5371" w14:textId="77777777" w:rsidR="00BB56CA" w:rsidRDefault="00BB56CA">
      <w:r>
        <w:continuationSeparator/>
      </w:r>
    </w:p>
    <w:p w14:paraId="08E9C93B" w14:textId="77777777" w:rsidR="00BB56CA" w:rsidRDefault="00BB56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B0F4" w14:textId="77777777" w:rsidR="006F2499" w:rsidRDefault="006F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9FD45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6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4EC663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6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69ED1685" w14:textId="77777777" w:rsidR="000F0A74" w:rsidRDefault="000F0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56225825">
    <w:abstractNumId w:val="14"/>
  </w:num>
  <w:num w:numId="2" w16cid:durableId="1982727383">
    <w:abstractNumId w:val="29"/>
  </w:num>
  <w:num w:numId="3" w16cid:durableId="1108431697">
    <w:abstractNumId w:val="46"/>
  </w:num>
  <w:num w:numId="4" w16cid:durableId="566380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4078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4741785">
    <w:abstractNumId w:val="12"/>
  </w:num>
  <w:num w:numId="7" w16cid:durableId="660348305">
    <w:abstractNumId w:val="30"/>
  </w:num>
  <w:num w:numId="8" w16cid:durableId="62261133">
    <w:abstractNumId w:val="19"/>
  </w:num>
  <w:num w:numId="9" w16cid:durableId="1645427264">
    <w:abstractNumId w:val="11"/>
  </w:num>
  <w:num w:numId="10" w16cid:durableId="1583948855">
    <w:abstractNumId w:val="49"/>
  </w:num>
  <w:num w:numId="11" w16cid:durableId="1806697601">
    <w:abstractNumId w:val="21"/>
  </w:num>
  <w:num w:numId="12" w16cid:durableId="138111130">
    <w:abstractNumId w:val="41"/>
  </w:num>
  <w:num w:numId="13" w16cid:durableId="227231594">
    <w:abstractNumId w:val="17"/>
  </w:num>
  <w:num w:numId="14" w16cid:durableId="1279336036">
    <w:abstractNumId w:val="43"/>
  </w:num>
  <w:num w:numId="15" w16cid:durableId="642270323">
    <w:abstractNumId w:val="18"/>
  </w:num>
  <w:num w:numId="16" w16cid:durableId="463931794">
    <w:abstractNumId w:val="24"/>
  </w:num>
  <w:num w:numId="17" w16cid:durableId="880047125">
    <w:abstractNumId w:val="36"/>
  </w:num>
  <w:num w:numId="18" w16cid:durableId="1311522155">
    <w:abstractNumId w:val="20"/>
  </w:num>
  <w:num w:numId="19" w16cid:durableId="2060979556">
    <w:abstractNumId w:val="33"/>
  </w:num>
  <w:num w:numId="20" w16cid:durableId="834224352">
    <w:abstractNumId w:val="34"/>
  </w:num>
  <w:num w:numId="21" w16cid:durableId="1355888569">
    <w:abstractNumId w:val="2"/>
  </w:num>
  <w:num w:numId="22" w16cid:durableId="1710494598">
    <w:abstractNumId w:val="1"/>
  </w:num>
  <w:num w:numId="23" w16cid:durableId="1367950844">
    <w:abstractNumId w:val="0"/>
  </w:num>
  <w:num w:numId="24" w16cid:durableId="1945308939">
    <w:abstractNumId w:val="32"/>
  </w:num>
  <w:num w:numId="25" w16cid:durableId="106699429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280527661">
    <w:abstractNumId w:val="48"/>
  </w:num>
  <w:num w:numId="27" w16cid:durableId="168979364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83522901">
    <w:abstractNumId w:val="31"/>
  </w:num>
  <w:num w:numId="29" w16cid:durableId="665667394">
    <w:abstractNumId w:val="15"/>
  </w:num>
  <w:num w:numId="30" w16cid:durableId="685517458">
    <w:abstractNumId w:val="23"/>
  </w:num>
  <w:num w:numId="31" w16cid:durableId="931084325">
    <w:abstractNumId w:val="22"/>
  </w:num>
  <w:num w:numId="32" w16cid:durableId="16078210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954364781">
    <w:abstractNumId w:val="35"/>
  </w:num>
  <w:num w:numId="34" w16cid:durableId="598100348">
    <w:abstractNumId w:val="45"/>
  </w:num>
  <w:num w:numId="35" w16cid:durableId="36341195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7869233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6614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374739710">
    <w:abstractNumId w:val="13"/>
  </w:num>
  <w:num w:numId="39" w16cid:durableId="1800486836">
    <w:abstractNumId w:val="16"/>
  </w:num>
  <w:num w:numId="40" w16cid:durableId="11061936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0341664">
    <w:abstractNumId w:val="40"/>
  </w:num>
  <w:num w:numId="42" w16cid:durableId="1220824695">
    <w:abstractNumId w:val="44"/>
  </w:num>
  <w:num w:numId="43" w16cid:durableId="1447886898">
    <w:abstractNumId w:val="47"/>
  </w:num>
  <w:num w:numId="44" w16cid:durableId="1709639881">
    <w:abstractNumId w:val="9"/>
  </w:num>
  <w:num w:numId="45" w16cid:durableId="9063113">
    <w:abstractNumId w:val="7"/>
  </w:num>
  <w:num w:numId="46" w16cid:durableId="203562250">
    <w:abstractNumId w:val="6"/>
  </w:num>
  <w:num w:numId="47" w16cid:durableId="1250500781">
    <w:abstractNumId w:val="5"/>
  </w:num>
  <w:num w:numId="48" w16cid:durableId="2112820026">
    <w:abstractNumId w:val="4"/>
  </w:num>
  <w:num w:numId="49" w16cid:durableId="1034966047">
    <w:abstractNumId w:val="8"/>
  </w:num>
  <w:num w:numId="50" w16cid:durableId="2023390449">
    <w:abstractNumId w:val="3"/>
  </w:num>
  <w:num w:numId="51" w16cid:durableId="1435397131">
    <w:abstractNumId w:val="26"/>
  </w:num>
  <w:num w:numId="52" w16cid:durableId="997077572">
    <w:abstractNumId w:val="42"/>
  </w:num>
  <w:num w:numId="53" w16cid:durableId="664014493">
    <w:abstractNumId w:val="38"/>
  </w:num>
  <w:num w:numId="54" w16cid:durableId="2008828192">
    <w:abstractNumId w:val="37"/>
  </w:num>
  <w:num w:numId="55" w16cid:durableId="907036076">
    <w:abstractNumId w:val="50"/>
  </w:num>
  <w:num w:numId="56" w16cid:durableId="1772431415">
    <w:abstractNumId w:val="51"/>
  </w:num>
  <w:num w:numId="57" w16cid:durableId="1184904871">
    <w:abstractNumId w:val="28"/>
  </w:num>
  <w:num w:numId="58" w16cid:durableId="1309819638">
    <w:abstractNumId w:val="39"/>
  </w:num>
  <w:num w:numId="59" w16cid:durableId="2077167611">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D2C"/>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5BD"/>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70E"/>
    <w:rsid w:val="00047AB0"/>
    <w:rsid w:val="00047E37"/>
    <w:rsid w:val="000503E2"/>
    <w:rsid w:val="00050426"/>
    <w:rsid w:val="00050961"/>
    <w:rsid w:val="0005107E"/>
    <w:rsid w:val="000512E7"/>
    <w:rsid w:val="00051754"/>
    <w:rsid w:val="00051834"/>
    <w:rsid w:val="0005189D"/>
    <w:rsid w:val="000527EB"/>
    <w:rsid w:val="0005323D"/>
    <w:rsid w:val="00054655"/>
    <w:rsid w:val="0005490A"/>
    <w:rsid w:val="00054A22"/>
    <w:rsid w:val="00054AA6"/>
    <w:rsid w:val="00054F12"/>
    <w:rsid w:val="00055819"/>
    <w:rsid w:val="000559D9"/>
    <w:rsid w:val="00055DFE"/>
    <w:rsid w:val="00055EEB"/>
    <w:rsid w:val="00056692"/>
    <w:rsid w:val="00056FC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C7B"/>
    <w:rsid w:val="000C4F90"/>
    <w:rsid w:val="000C500E"/>
    <w:rsid w:val="000C543B"/>
    <w:rsid w:val="000C5A91"/>
    <w:rsid w:val="000C6266"/>
    <w:rsid w:val="000C62D4"/>
    <w:rsid w:val="000C722B"/>
    <w:rsid w:val="000C7FE9"/>
    <w:rsid w:val="000D0626"/>
    <w:rsid w:val="000D0840"/>
    <w:rsid w:val="000D0869"/>
    <w:rsid w:val="000D15AC"/>
    <w:rsid w:val="000D1A56"/>
    <w:rsid w:val="000D1E2A"/>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0A74"/>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633"/>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846"/>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1F4F"/>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101"/>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6C3A"/>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002"/>
    <w:rsid w:val="00205F1F"/>
    <w:rsid w:val="002069A3"/>
    <w:rsid w:val="00207608"/>
    <w:rsid w:val="00207BA8"/>
    <w:rsid w:val="002101A8"/>
    <w:rsid w:val="002101CC"/>
    <w:rsid w:val="00210380"/>
    <w:rsid w:val="002115A5"/>
    <w:rsid w:val="0021192A"/>
    <w:rsid w:val="002121E3"/>
    <w:rsid w:val="00212C69"/>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306"/>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96D"/>
    <w:rsid w:val="00347B77"/>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67F3C"/>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615"/>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AA7"/>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4C0F"/>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CC9"/>
    <w:rsid w:val="004C142C"/>
    <w:rsid w:val="004C1F94"/>
    <w:rsid w:val="004C2616"/>
    <w:rsid w:val="004C276E"/>
    <w:rsid w:val="004C2CC5"/>
    <w:rsid w:val="004C2FDB"/>
    <w:rsid w:val="004C309F"/>
    <w:rsid w:val="004C33A6"/>
    <w:rsid w:val="004C3E4F"/>
    <w:rsid w:val="004C462E"/>
    <w:rsid w:val="004C4B8C"/>
    <w:rsid w:val="004C4EEF"/>
    <w:rsid w:val="004C50E9"/>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651"/>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71"/>
    <w:rsid w:val="0051727E"/>
    <w:rsid w:val="0052032B"/>
    <w:rsid w:val="00520CB3"/>
    <w:rsid w:val="00520EA4"/>
    <w:rsid w:val="00521526"/>
    <w:rsid w:val="00523448"/>
    <w:rsid w:val="00523E72"/>
    <w:rsid w:val="00524794"/>
    <w:rsid w:val="00524AC3"/>
    <w:rsid w:val="00524DC0"/>
    <w:rsid w:val="005267E1"/>
    <w:rsid w:val="0053010D"/>
    <w:rsid w:val="0053021D"/>
    <w:rsid w:val="0053066C"/>
    <w:rsid w:val="00530757"/>
    <w:rsid w:val="00532163"/>
    <w:rsid w:val="005323A9"/>
    <w:rsid w:val="00533085"/>
    <w:rsid w:val="00535331"/>
    <w:rsid w:val="0053577F"/>
    <w:rsid w:val="00535902"/>
    <w:rsid w:val="00535F3D"/>
    <w:rsid w:val="00536240"/>
    <w:rsid w:val="00536296"/>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494"/>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0E8"/>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C11"/>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4D8F"/>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722"/>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499"/>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A8E"/>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155"/>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525"/>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27EEB"/>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579"/>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50"/>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A18"/>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637"/>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52A"/>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B89"/>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6C0F"/>
    <w:rsid w:val="00B7730C"/>
    <w:rsid w:val="00B77676"/>
    <w:rsid w:val="00B77CFA"/>
    <w:rsid w:val="00B77D40"/>
    <w:rsid w:val="00B804CE"/>
    <w:rsid w:val="00B8079E"/>
    <w:rsid w:val="00B80EB1"/>
    <w:rsid w:val="00B81853"/>
    <w:rsid w:val="00B81A54"/>
    <w:rsid w:val="00B81D77"/>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055"/>
    <w:rsid w:val="00BB56CA"/>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6CA"/>
    <w:rsid w:val="00BF6367"/>
    <w:rsid w:val="00BF6544"/>
    <w:rsid w:val="00BF666A"/>
    <w:rsid w:val="00C01D95"/>
    <w:rsid w:val="00C02909"/>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7B9"/>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172"/>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BCA"/>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69C9"/>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73E"/>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D86"/>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462"/>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60A"/>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B8"/>
    <w:rsid w:val="00EA18FA"/>
    <w:rsid w:val="00EA2011"/>
    <w:rsid w:val="00EA420F"/>
    <w:rsid w:val="00EA4E67"/>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704"/>
    <w:rsid w:val="00EC2A4C"/>
    <w:rsid w:val="00EC3189"/>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AB2"/>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5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720"/>
    <w:rsid w:val="00FA5B08"/>
    <w:rsid w:val="00FA5CFB"/>
    <w:rsid w:val="00FA606F"/>
    <w:rsid w:val="00FA6716"/>
    <w:rsid w:val="00FA7175"/>
    <w:rsid w:val="00FA7285"/>
    <w:rsid w:val="00FA764F"/>
    <w:rsid w:val="00FB03C2"/>
    <w:rsid w:val="00FB0657"/>
    <w:rsid w:val="00FB0C15"/>
    <w:rsid w:val="00FB1EAB"/>
    <w:rsid w:val="00FB216E"/>
    <w:rsid w:val="00FB27FF"/>
    <w:rsid w:val="00FB3131"/>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4770567">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34</cp:revision>
  <dcterms:created xsi:type="dcterms:W3CDTF">2022-12-13T11:58:00Z</dcterms:created>
  <dcterms:modified xsi:type="dcterms:W3CDTF">2023-03-02T22:12:00Z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