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47B70F2" w:rsidR="006F7EDC" w:rsidRDefault="006F7EDC" w:rsidP="0027595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31F2F" w:rsidRPr="00A31F2F">
        <w:rPr>
          <w:b/>
          <w:noProof/>
          <w:sz w:val="24"/>
        </w:rPr>
        <w:t>C1-23</w:t>
      </w:r>
      <w:r w:rsidR="003E3DF3">
        <w:rPr>
          <w:b/>
          <w:noProof/>
          <w:sz w:val="24"/>
        </w:rPr>
        <w:t>1100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10EF" w:rsidR="001E41F3" w:rsidRPr="00410371" w:rsidRDefault="00542CE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57E45" w:rsidR="001E41F3" w:rsidRPr="00410371" w:rsidRDefault="00E15BF0" w:rsidP="00082179">
            <w:pPr>
              <w:pStyle w:val="CRCoverPage"/>
              <w:spacing w:after="0"/>
              <w:rPr>
                <w:noProof/>
              </w:rPr>
            </w:pPr>
            <w:r>
              <w:fldChar w:fldCharType="begin"/>
            </w:r>
            <w:r>
              <w:instrText xml:space="preserve"> DOCPROPERTY  Cr#  \* MERGEFORMAT </w:instrText>
            </w:r>
            <w:r>
              <w:fldChar w:fldCharType="end"/>
            </w:r>
            <w:r w:rsidR="00082179" w:rsidRPr="00082179">
              <w:rPr>
                <w:b/>
                <w:noProof/>
                <w:sz w:val="28"/>
              </w:rPr>
              <w:t>5060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F9B34" w:rsidR="001E41F3" w:rsidRPr="00410371" w:rsidRDefault="007052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8F89E" w:rsidR="001E41F3" w:rsidRPr="00410371" w:rsidRDefault="00542CE6" w:rsidP="00542CE6">
            <w:pPr>
              <w:pStyle w:val="CRCoverPage"/>
              <w:spacing w:after="0"/>
              <w:jc w:val="center"/>
              <w:rPr>
                <w:noProof/>
                <w:sz w:val="28"/>
              </w:rPr>
            </w:pPr>
            <w:r>
              <w:rPr>
                <w:b/>
                <w:noProof/>
                <w:sz w:val="28"/>
              </w:rPr>
              <w:t>18</w:t>
            </w:r>
            <w:r w:rsidR="001F50A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1722" w:rsidR="00F25D98" w:rsidRDefault="00542C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65DEB" w:rsidR="001E41F3" w:rsidRDefault="00695F83">
            <w:pPr>
              <w:pStyle w:val="CRCoverPage"/>
              <w:spacing w:after="0"/>
              <w:ind w:left="100"/>
              <w:rPr>
                <w:noProof/>
              </w:rPr>
            </w:pPr>
            <w:r>
              <w:t>No transfer of LADN PDU session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6A709" w:rsidR="001E41F3" w:rsidRDefault="00695F83">
            <w:pPr>
              <w:pStyle w:val="CRCoverPage"/>
              <w:spacing w:after="0"/>
              <w:ind w:left="100"/>
              <w:rPr>
                <w:noProof/>
              </w:rPr>
            </w:pPr>
            <w:r>
              <w:t>Samsung</w:t>
            </w:r>
            <w:r w:rsidR="00212836">
              <w:t>, 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B9C5B" w:rsidR="001E41F3" w:rsidRDefault="00695F8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29B50" w:rsidR="001E41F3" w:rsidRDefault="00695F83">
            <w:pPr>
              <w:pStyle w:val="CRCoverPage"/>
              <w:spacing w:after="0"/>
              <w:ind w:left="100"/>
              <w:rPr>
                <w:noProof/>
              </w:rPr>
            </w:pPr>
            <w:r>
              <w:t>5G</w:t>
            </w:r>
            <w:r>
              <w:rPr>
                <w:rFonts w:cs="Arial"/>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AB78" w:rsidR="001E41F3" w:rsidRDefault="00F646E9">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099A2" w:rsidR="001E41F3" w:rsidRPr="00F21385" w:rsidRDefault="00F646E9" w:rsidP="00D24991">
            <w:pPr>
              <w:pStyle w:val="CRCoverPage"/>
              <w:spacing w:after="0"/>
              <w:ind w:left="100" w:right="-609"/>
              <w:rPr>
                <w:b/>
                <w:noProof/>
              </w:rPr>
            </w:pPr>
            <w:r w:rsidRPr="00F21385">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220B5" w:rsidR="001E41F3" w:rsidRDefault="00F646E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77CE" w14:textId="77777777" w:rsidR="001E41F3" w:rsidRDefault="00F646E9">
            <w:pPr>
              <w:pStyle w:val="CRCoverPage"/>
              <w:spacing w:after="0"/>
              <w:ind w:left="100"/>
              <w:rPr>
                <w:noProof/>
              </w:rPr>
            </w:pPr>
            <w:r>
              <w:rPr>
                <w:noProof/>
              </w:rPr>
              <w:t>LADN PDU sessions are only supported on 5GS and hence should not be transferred.</w:t>
            </w:r>
          </w:p>
          <w:p w14:paraId="69C3F6B2" w14:textId="77777777" w:rsidR="00F646E9" w:rsidRDefault="00F646E9">
            <w:pPr>
              <w:pStyle w:val="CRCoverPage"/>
              <w:spacing w:after="0"/>
              <w:ind w:left="100"/>
              <w:rPr>
                <w:noProof/>
              </w:rPr>
            </w:pPr>
            <w:r>
              <w:rPr>
                <w:noProof/>
              </w:rPr>
              <w:t>The UE may erroneously received mapped EPS bearer context for a PDU session for LADN and this should be handled like many other error cases which are currently defined and handled.</w:t>
            </w:r>
          </w:p>
          <w:p w14:paraId="708AA7DE" w14:textId="25026637" w:rsidR="0027595D" w:rsidRDefault="0027595D" w:rsidP="002F3DBB">
            <w:pPr>
              <w:pStyle w:val="CRCoverPage"/>
              <w:spacing w:after="0"/>
              <w:ind w:left="100"/>
              <w:rPr>
                <w:noProof/>
              </w:rPr>
            </w:pPr>
            <w:r>
              <w:rPr>
                <w:noProof/>
              </w:rPr>
              <w:t xml:space="preserve">The same applies for a is for sessions that are </w:t>
            </w:r>
            <w:r w:rsidR="002F3DBB">
              <w:t>m</w:t>
            </w:r>
            <w:r w:rsidR="002F3DBB" w:rsidRPr="00D00B65">
              <w:t xml:space="preserve">ulti-homed IPv6 PDU </w:t>
            </w:r>
            <w:r w:rsidR="002F3DBB">
              <w:t>s</w:t>
            </w:r>
            <w:r w:rsidR="002F3DBB" w:rsidRPr="00D00B65">
              <w:t>ession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CE5F5" w:rsidR="001E41F3" w:rsidRDefault="00F646E9" w:rsidP="0027595D">
            <w:pPr>
              <w:pStyle w:val="CRCoverPage"/>
              <w:spacing w:after="0"/>
              <w:ind w:left="100"/>
              <w:rPr>
                <w:noProof/>
              </w:rPr>
            </w:pPr>
            <w:r>
              <w:rPr>
                <w:noProof/>
              </w:rPr>
              <w:t>For an LADN PDU session</w:t>
            </w:r>
            <w:r w:rsidR="0027595D">
              <w:rPr>
                <w:noProof/>
              </w:rPr>
              <w:t xml:space="preserve"> &amp; </w:t>
            </w:r>
            <w:r w:rsidR="0027595D">
              <w:t>MHIPv6 PDU session</w:t>
            </w:r>
            <w:r>
              <w:rPr>
                <w:noProof/>
              </w:rPr>
              <w:t xml:space="preserve">, the UE </w:t>
            </w:r>
            <w:r w:rsidR="0027595D">
              <w:rPr>
                <w:noProof/>
              </w:rPr>
              <w:t>may locally</w:t>
            </w:r>
            <w:r>
              <w:rPr>
                <w:noProof/>
              </w:rPr>
              <w:t xml:space="preserve"> delete any mapped EPS bearer context that it receives from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BAC52" w:rsidR="001E41F3" w:rsidRDefault="00F646E9">
            <w:pPr>
              <w:pStyle w:val="CRCoverPage"/>
              <w:spacing w:after="0"/>
              <w:ind w:left="100"/>
              <w:rPr>
                <w:noProof/>
              </w:rPr>
            </w:pPr>
            <w:r>
              <w:rPr>
                <w:noProof/>
              </w:rPr>
              <w:t>The UE wrongly maintains EPS bearer context for such a PDU session and may attempt to transfer the session to S1 mode which is against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3664F" w:rsidR="001E41F3" w:rsidRDefault="00DD112F" w:rsidP="00700EAA">
            <w:pPr>
              <w:pStyle w:val="CRCoverPage"/>
              <w:spacing w:after="0"/>
              <w:ind w:left="100"/>
              <w:rPr>
                <w:noProof/>
              </w:rPr>
            </w:pPr>
            <w:r>
              <w:rPr>
                <w:noProof/>
              </w:rPr>
              <w:t>6.</w:t>
            </w:r>
            <w:r w:rsidR="00700EAA">
              <w:rPr>
                <w:noProof/>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EA64C" w:rsidR="001E41F3" w:rsidRDefault="00F64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E89A6" w:rsidR="001E41F3" w:rsidRDefault="00F64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38F8D" w:rsidR="001E41F3" w:rsidRDefault="00F64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C43F26" w:rsidR="001E41F3" w:rsidRDefault="00D540AB" w:rsidP="00D7236C">
      <w:pPr>
        <w:jc w:val="center"/>
        <w:rPr>
          <w:noProof/>
        </w:rPr>
      </w:pPr>
      <w:r w:rsidRPr="00D7236C">
        <w:rPr>
          <w:noProof/>
          <w:highlight w:val="yellow"/>
        </w:rPr>
        <w:lastRenderedPageBreak/>
        <w:t>****** START CHANGE ******</w:t>
      </w:r>
    </w:p>
    <w:p w14:paraId="07B78068" w14:textId="77777777" w:rsidR="002F3D17" w:rsidRDefault="002F3D17" w:rsidP="00D7236C">
      <w:pPr>
        <w:jc w:val="center"/>
        <w:rPr>
          <w:noProof/>
        </w:rPr>
      </w:pPr>
    </w:p>
    <w:p w14:paraId="13FF31E4" w14:textId="77777777" w:rsidR="00821B0D" w:rsidRPr="00C607F7" w:rsidRDefault="00821B0D" w:rsidP="00821B0D">
      <w:pPr>
        <w:pStyle w:val="Heading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23901599"/>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2583B2A2" w14:textId="050C0CB5" w:rsidR="00821B0D" w:rsidRPr="00634115" w:rsidRDefault="00821B0D" w:rsidP="00821B0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ins w:id="9" w:author="Mahmoud-v3" w:date="2023-03-01T16:07:00Z">
        <w:r w:rsidR="0082372C">
          <w:t xml:space="preserve"> If the UE receives any mapped EPS bearer context</w:t>
        </w:r>
        <w:bookmarkStart w:id="10" w:name="_GoBack"/>
        <w:bookmarkEnd w:id="10"/>
        <w:r w:rsidR="0082372C">
          <w:t xml:space="preserve"> for a PDU session for LADN or for a m</w:t>
        </w:r>
        <w:r w:rsidR="0082372C" w:rsidRPr="00D00B65">
          <w:t xml:space="preserve">ulti-homed IPv6 PDU </w:t>
        </w:r>
        <w:r w:rsidR="0082372C">
          <w:t>s</w:t>
        </w:r>
        <w:r w:rsidR="0082372C" w:rsidRPr="00D00B65">
          <w:t>ession</w:t>
        </w:r>
        <w:r w:rsidR="0082372C">
          <w:t>, the UE may locally delete the mapped EPS bearer context.</w:t>
        </w:r>
      </w:ins>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D803443" w14:textId="77777777" w:rsidR="00821B0D" w:rsidRDefault="00821B0D" w:rsidP="00821B0D">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5A61C149" w14:textId="77777777" w:rsidR="00821B0D" w:rsidRDefault="00821B0D" w:rsidP="00821B0D">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340EA47" w14:textId="77777777" w:rsidR="00821B0D" w:rsidRDefault="00821B0D" w:rsidP="00821B0D">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C68A10D" w14:textId="77777777" w:rsidR="00821B0D" w:rsidRPr="00634115" w:rsidRDefault="00821B0D" w:rsidP="00821B0D">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74F741EB" w14:textId="77777777" w:rsidR="00821B0D" w:rsidRPr="00AD1173" w:rsidRDefault="00821B0D" w:rsidP="00821B0D">
      <w:pPr>
        <w:pStyle w:val="B1"/>
      </w:pPr>
      <w:r>
        <w:t>a)</w:t>
      </w:r>
      <w:r w:rsidRPr="00AD1173">
        <w:tab/>
        <w:t>the PDU session type of the PDU session shall be mapped to the PDN type of the default EPS bearer context as follows:</w:t>
      </w:r>
    </w:p>
    <w:p w14:paraId="4CA8B82D" w14:textId="77777777" w:rsidR="00821B0D" w:rsidRPr="00AD1173" w:rsidRDefault="00821B0D" w:rsidP="00821B0D">
      <w:pPr>
        <w:pStyle w:val="B2"/>
      </w:pPr>
      <w:r w:rsidRPr="00AD1173">
        <w:t>1)</w:t>
      </w:r>
      <w:r w:rsidRPr="00AD1173">
        <w:tab/>
        <w:t>the PDN type shall be set to "non-IP" if the PDU session type is "Unstructured";</w:t>
      </w:r>
    </w:p>
    <w:p w14:paraId="7FAE6E16" w14:textId="77777777" w:rsidR="00821B0D" w:rsidRPr="00AD1173" w:rsidRDefault="00821B0D" w:rsidP="00821B0D">
      <w:pPr>
        <w:pStyle w:val="B2"/>
      </w:pPr>
      <w:r w:rsidRPr="00AD1173">
        <w:t>2)</w:t>
      </w:r>
      <w:r w:rsidRPr="00AD1173">
        <w:tab/>
        <w:t>the PDN type shall be set to "IPv4" if the PDU session type is "IPv4";</w:t>
      </w:r>
    </w:p>
    <w:p w14:paraId="61C236BB" w14:textId="77777777" w:rsidR="00821B0D" w:rsidRPr="00AD1173" w:rsidRDefault="00821B0D" w:rsidP="00821B0D">
      <w:pPr>
        <w:pStyle w:val="B2"/>
      </w:pPr>
      <w:r w:rsidRPr="00AD1173">
        <w:t>3)</w:t>
      </w:r>
      <w:r w:rsidRPr="00AD1173">
        <w:tab/>
        <w:t>the PDN type shall be set to "IPv6" if the PDU session type is "IPv6";</w:t>
      </w:r>
    </w:p>
    <w:p w14:paraId="72BA7DC5" w14:textId="77777777" w:rsidR="00821B0D" w:rsidRPr="00AD1173" w:rsidRDefault="00821B0D" w:rsidP="00821B0D">
      <w:pPr>
        <w:pStyle w:val="B2"/>
      </w:pPr>
      <w:r w:rsidRPr="00DB5AAE">
        <w:t>4)</w:t>
      </w:r>
      <w:r w:rsidRPr="00DB5AAE">
        <w:tab/>
        <w:t>the PDN type shall be set to "IPv4v6" if the PDU session type is "IPv4v6";</w:t>
      </w:r>
    </w:p>
    <w:p w14:paraId="7777E699" w14:textId="77777777" w:rsidR="00821B0D" w:rsidRDefault="00821B0D" w:rsidP="00821B0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DD67B7C" w14:textId="77777777" w:rsidR="00821B0D" w:rsidRDefault="00821B0D" w:rsidP="00821B0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84C2049" w14:textId="77777777" w:rsidR="00821B0D" w:rsidRDefault="00821B0D" w:rsidP="00821B0D">
      <w:pPr>
        <w:pStyle w:val="B1"/>
      </w:pPr>
      <w:r>
        <w:t>b)</w:t>
      </w:r>
      <w:r w:rsidRPr="00AD1173">
        <w:tab/>
        <w:t>the PDU address of the PDU session shall be mapped to the PDN address of the default EPS bearer context</w:t>
      </w:r>
      <w:r>
        <w:t xml:space="preserve"> as follows:</w:t>
      </w:r>
    </w:p>
    <w:p w14:paraId="5B7F5AFF" w14:textId="77777777" w:rsidR="00821B0D" w:rsidRDefault="00821B0D" w:rsidP="00821B0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FD2D79B" w14:textId="77777777" w:rsidR="00821B0D" w:rsidRPr="00AD1173" w:rsidRDefault="00821B0D" w:rsidP="00821B0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6A62F86" w14:textId="77777777" w:rsidR="00821B0D" w:rsidRPr="00AD1173" w:rsidRDefault="00821B0D" w:rsidP="00821B0D">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0079F5D6" w14:textId="77777777" w:rsidR="00821B0D" w:rsidRPr="00AE14D7" w:rsidRDefault="00821B0D" w:rsidP="00821B0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1D8B129" w14:textId="77777777" w:rsidR="00821B0D" w:rsidRDefault="00821B0D" w:rsidP="00821B0D">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111685B" w14:textId="77777777" w:rsidR="00821B0D" w:rsidRPr="00AD1173" w:rsidRDefault="00821B0D" w:rsidP="00821B0D">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3DD5708" w14:textId="77777777" w:rsidR="00821B0D" w:rsidRPr="00AD1173" w:rsidRDefault="00821B0D" w:rsidP="00821B0D">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D609DED" w14:textId="77777777" w:rsidR="00821B0D" w:rsidRPr="00AD1173" w:rsidRDefault="00821B0D" w:rsidP="00821B0D">
      <w:pPr>
        <w:pStyle w:val="B1"/>
      </w:pPr>
      <w:r>
        <w:t>f)</w:t>
      </w:r>
      <w:r w:rsidRPr="00AD1173">
        <w:tab/>
        <w:t>for any other PDU session the UE shall set the state of the mapped EPS bearer context(s) to BEARER CONTEXT INACTIVE.</w:t>
      </w:r>
    </w:p>
    <w:p w14:paraId="7E978CFF" w14:textId="77777777" w:rsidR="00821B0D" w:rsidRPr="00634115" w:rsidRDefault="00821B0D" w:rsidP="00821B0D">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1709153D" w14:textId="77777777" w:rsidR="00821B0D" w:rsidRPr="00AD1173" w:rsidRDefault="00821B0D" w:rsidP="00821B0D">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52808FB7" w14:textId="77777777" w:rsidR="00821B0D" w:rsidRPr="00AD1173" w:rsidRDefault="00821B0D" w:rsidP="00821B0D">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29162F0E" w14:textId="77777777" w:rsidR="00821B0D" w:rsidRPr="00AD1173" w:rsidRDefault="00821B0D" w:rsidP="00821B0D">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318022D" w14:textId="77777777" w:rsidR="00821B0D" w:rsidRPr="00AD1173" w:rsidRDefault="00821B0D" w:rsidP="00821B0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5B186D3C" w14:textId="77777777" w:rsidR="00821B0D" w:rsidRDefault="00821B0D" w:rsidP="00821B0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53237E6C" w14:textId="77777777" w:rsidR="00821B0D" w:rsidRDefault="00821B0D" w:rsidP="00821B0D">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13B5D718" w14:textId="77777777" w:rsidR="00821B0D" w:rsidRDefault="00821B0D" w:rsidP="00821B0D">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2096FBD" w14:textId="77777777" w:rsidR="00821B0D" w:rsidRDefault="00821B0D" w:rsidP="00821B0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F106C17" w14:textId="77777777" w:rsidR="00821B0D" w:rsidRDefault="00821B0D" w:rsidP="00821B0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40FA4AB" w14:textId="77777777" w:rsidR="00821B0D" w:rsidRDefault="00821B0D" w:rsidP="00821B0D">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72D06C4" w14:textId="77777777" w:rsidR="00821B0D" w:rsidRDefault="00821B0D" w:rsidP="00821B0D">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5697474" w14:textId="77777777" w:rsidR="00821B0D" w:rsidRDefault="00821B0D" w:rsidP="00821B0D">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14:paraId="69A56B84" w14:textId="77777777" w:rsidR="00821B0D" w:rsidRDefault="00821B0D" w:rsidP="00821B0D">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A1A9E05" w14:textId="77777777" w:rsidR="00821B0D" w:rsidRPr="009E19F2" w:rsidRDefault="00821B0D" w:rsidP="00821B0D">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A2CCAFB" w14:textId="77777777" w:rsidR="00821B0D" w:rsidRPr="009E19F2" w:rsidRDefault="00821B0D" w:rsidP="00821B0D">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373DC9E" w14:textId="77777777" w:rsidR="00821B0D" w:rsidRDefault="00821B0D" w:rsidP="00821B0D">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EE386A4" w14:textId="77777777" w:rsidR="00821B0D" w:rsidRDefault="00821B0D" w:rsidP="00821B0D">
      <w:pPr>
        <w:pStyle w:val="B1"/>
      </w:pPr>
      <w:r>
        <w:rPr>
          <w:lang w:eastAsia="zh-CN"/>
        </w:rPr>
        <w:t>a)</w:t>
      </w:r>
      <w:r>
        <w:rPr>
          <w:rFonts w:hint="eastAsia"/>
          <w:lang w:eastAsia="zh-CN"/>
        </w:rPr>
        <w:tab/>
      </w:r>
      <w:r>
        <w:t>PS data off; and</w:t>
      </w:r>
    </w:p>
    <w:p w14:paraId="29B13B57" w14:textId="77777777" w:rsidR="00821B0D" w:rsidRDefault="00821B0D" w:rsidP="00821B0D">
      <w:pPr>
        <w:pStyle w:val="B1"/>
      </w:pPr>
      <w:r>
        <w:rPr>
          <w:lang w:eastAsia="zh-CN"/>
        </w:rPr>
        <w:t>b)</w:t>
      </w:r>
      <w:r>
        <w:rPr>
          <w:rFonts w:hint="eastAsia"/>
          <w:lang w:eastAsia="zh-CN"/>
        </w:rPr>
        <w:tab/>
      </w:r>
      <w:r>
        <w:t>Local address in TFT.</w:t>
      </w:r>
    </w:p>
    <w:p w14:paraId="0F3E3287" w14:textId="77777777" w:rsidR="00821B0D" w:rsidRPr="009E19F2" w:rsidRDefault="00821B0D" w:rsidP="00821B0D">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6025282D" w14:textId="77777777" w:rsidR="00821B0D" w:rsidRDefault="00821B0D" w:rsidP="00821B0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 and associate th</w:t>
      </w:r>
      <w:r>
        <w:t xml:space="preserve">e new </w:t>
      </w:r>
      <w:proofErr w:type="spellStart"/>
      <w:r>
        <w:t>valuewith</w:t>
      </w:r>
      <w:proofErr w:type="spellEnd"/>
      <w:r>
        <w:t xml:space="preserve"> the default EPS bearer context</w:t>
      </w:r>
      <w:r w:rsidRPr="008B738B">
        <w:t>.</w:t>
      </w:r>
    </w:p>
    <w:p w14:paraId="0C833CF6" w14:textId="77777777" w:rsidR="00821B0D" w:rsidRDefault="00821B0D" w:rsidP="00821B0D">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1C67173" w14:textId="77777777" w:rsidR="00821B0D" w:rsidRDefault="00821B0D" w:rsidP="00821B0D">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54FB1893" w14:textId="77777777" w:rsidR="00821B0D" w:rsidRPr="00AD1173" w:rsidRDefault="00821B0D" w:rsidP="00821B0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3FEAAA66" w14:textId="77777777" w:rsidR="00821B0D" w:rsidRDefault="00821B0D" w:rsidP="00821B0D">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2897F395" w14:textId="77777777" w:rsidR="00821B0D" w:rsidRDefault="00821B0D" w:rsidP="00821B0D">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68685D83" w14:textId="77777777" w:rsidR="00821B0D" w:rsidRDefault="00821B0D" w:rsidP="00821B0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6D86840" w14:textId="77777777" w:rsidR="00821B0D" w:rsidRDefault="00821B0D" w:rsidP="00821B0D">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72403D1" w14:textId="77777777" w:rsidR="00821B0D" w:rsidRDefault="00821B0D" w:rsidP="00821B0D">
      <w:pPr>
        <w:pStyle w:val="B1"/>
      </w:pPr>
      <w:r>
        <w:lastRenderedPageBreak/>
        <w:t>a)</w:t>
      </w:r>
      <w:r>
        <w:tab/>
        <w:t xml:space="preserve">Semantic errors in </w:t>
      </w:r>
      <w:proofErr w:type="spellStart"/>
      <w:r>
        <w:t>QoS</w:t>
      </w:r>
      <w:proofErr w:type="spellEnd"/>
      <w:r>
        <w:t xml:space="preserve"> operations:</w:t>
      </w:r>
    </w:p>
    <w:p w14:paraId="7BB334FA" w14:textId="77777777" w:rsidR="00821B0D" w:rsidRDefault="00821B0D" w:rsidP="00821B0D">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50442AC" w14:textId="77777777" w:rsidR="00821B0D" w:rsidRDefault="00821B0D" w:rsidP="00821B0D">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2F7E9109" w14:textId="77777777" w:rsidR="00821B0D" w:rsidRDefault="00821B0D" w:rsidP="00821B0D">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258EC3DD" w14:textId="77777777" w:rsidR="00821B0D" w:rsidRDefault="00821B0D" w:rsidP="00821B0D">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0FCB499" w14:textId="77777777" w:rsidR="00821B0D" w:rsidRDefault="00821B0D" w:rsidP="00821B0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9A93E14" w14:textId="77777777" w:rsidR="00821B0D" w:rsidRPr="00CC0C94" w:rsidRDefault="00821B0D" w:rsidP="00821B0D">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5CBF5FB4" w14:textId="77777777" w:rsidR="00821B0D" w:rsidRDefault="00821B0D" w:rsidP="00821B0D">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34C75F72" w14:textId="77777777" w:rsidR="00821B0D" w:rsidRDefault="00821B0D" w:rsidP="00821B0D">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5FA57732" w14:textId="77777777" w:rsidR="00821B0D" w:rsidRDefault="00821B0D" w:rsidP="00821B0D">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9DAB0BF" w14:textId="77777777" w:rsidR="00821B0D" w:rsidRDefault="00821B0D" w:rsidP="00821B0D">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05BB8BB2" w14:textId="77777777" w:rsidR="00821B0D" w:rsidRDefault="00821B0D" w:rsidP="00821B0D">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06EAEC42" w14:textId="77777777" w:rsidR="00821B0D" w:rsidRPr="00CC0C94" w:rsidRDefault="00821B0D" w:rsidP="00821B0D">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7D76431D" w14:textId="77777777" w:rsidR="00821B0D" w:rsidRDefault="00821B0D" w:rsidP="00821B0D">
      <w:pPr>
        <w:pStyle w:val="B2"/>
      </w:pPr>
      <w:r>
        <w:t>13)</w:t>
      </w:r>
      <w:r>
        <w:tab/>
        <w:t>When the UE determines that:</w:t>
      </w:r>
    </w:p>
    <w:p w14:paraId="3CF9B702" w14:textId="77777777" w:rsidR="00821B0D" w:rsidRDefault="00821B0D" w:rsidP="00821B0D">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52EE8AC9" w14:textId="77777777" w:rsidR="00821B0D" w:rsidRDefault="00821B0D" w:rsidP="00821B0D">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244F30AA" w14:textId="77777777" w:rsidR="00821B0D" w:rsidRDefault="00821B0D" w:rsidP="00821B0D">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0D0AB5F7" w14:textId="77777777" w:rsidR="00821B0D" w:rsidRDefault="00821B0D" w:rsidP="00821B0D">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6EF36DCA" w14:textId="77777777" w:rsidR="00821B0D" w:rsidRDefault="00821B0D" w:rsidP="00821B0D">
      <w:pPr>
        <w:pStyle w:val="B2"/>
        <w:rPr>
          <w:lang w:eastAsia="zh-TW"/>
        </w:rPr>
      </w:pPr>
      <w:r>
        <w:lastRenderedPageBreak/>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0BC7CCE8" w14:textId="77777777" w:rsidR="00821B0D" w:rsidRPr="00F53A0F" w:rsidRDefault="00821B0D" w:rsidP="00821B0D">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0B0C90C3" w14:textId="77777777" w:rsidR="00821B0D" w:rsidRDefault="00821B0D" w:rsidP="00821B0D">
      <w:pPr>
        <w:pStyle w:val="B2"/>
      </w:pPr>
      <w:r w:rsidRPr="00204D04">
        <w:t>1</w:t>
      </w:r>
      <w:r>
        <w:t>8)</w:t>
      </w:r>
      <w:r>
        <w:tab/>
      </w:r>
      <w:r w:rsidRPr="00204D04">
        <w:t xml:space="preserve">When the flow description operation is "Create new </w:t>
      </w:r>
      <w:proofErr w:type="spellStart"/>
      <w:r w:rsidRPr="00204D04">
        <w:t>QoS</w:t>
      </w:r>
      <w:proofErr w:type="spellEnd"/>
      <w:r w:rsidRPr="00204D04">
        <w:t xml:space="preserve"> flow description"</w:t>
      </w:r>
      <w:r>
        <w:t xml:space="preserve"> or </w:t>
      </w:r>
      <w:r w:rsidRPr="00204D04">
        <w:t xml:space="preserve">"Modify existing </w:t>
      </w:r>
      <w:proofErr w:type="spellStart"/>
      <w:r w:rsidRPr="00204D04">
        <w:t>QoS</w:t>
      </w:r>
      <w:proofErr w:type="spellEnd"/>
      <w:r w:rsidRPr="00204D04">
        <w:t xml:space="preserve"> flow description", the QFI associated with the </w:t>
      </w:r>
      <w:proofErr w:type="spellStart"/>
      <w:r w:rsidRPr="00204D04">
        <w:t>QoS</w:t>
      </w:r>
      <w:proofErr w:type="spellEnd"/>
      <w:r w:rsidRPr="00204D04">
        <w:t xml:space="preserve"> flow description is not the same as the QFI of the default </w:t>
      </w:r>
      <w:proofErr w:type="spellStart"/>
      <w:r w:rsidRPr="00204D04">
        <w:t>QoS</w:t>
      </w:r>
      <w:proofErr w:type="spellEnd"/>
      <w:r w:rsidRPr="00204D04">
        <w:t xml:space="preserve"> rule</w:t>
      </w:r>
      <w:r>
        <w:t xml:space="preserve">, the </w:t>
      </w:r>
      <w:proofErr w:type="spellStart"/>
      <w:r w:rsidRPr="00204D04">
        <w:t>QoS</w:t>
      </w:r>
      <w:proofErr w:type="spellEnd"/>
      <w:r w:rsidRPr="00204D04">
        <w:t xml:space="preserve"> flow description</w:t>
      </w:r>
      <w:r>
        <w:t xml:space="preserve"> is provided for a PDN connection of PDN type "non-IP" and there is locally available information associated with the PDN connection that is set to "Unstructured".</w:t>
      </w:r>
    </w:p>
    <w:p w14:paraId="7C1A5051" w14:textId="77777777" w:rsidR="00821B0D" w:rsidRDefault="00821B0D" w:rsidP="00821B0D">
      <w:pPr>
        <w:pStyle w:val="B2"/>
        <w:rPr>
          <w:lang w:eastAsia="zh-CN"/>
        </w:rPr>
      </w:pPr>
      <w:r>
        <w:rPr>
          <w:rFonts w:hint="eastAsia"/>
          <w:lang w:eastAsia="zh-CN"/>
        </w:rPr>
        <w:t>1</w:t>
      </w:r>
      <w:r>
        <w:rPr>
          <w:lang w:eastAsia="zh-CN"/>
        </w:rPr>
        <w:t>9)</w:t>
      </w:r>
      <w:r>
        <w:rPr>
          <w:lang w:eastAsia="zh-CN"/>
        </w:rPr>
        <w:tab/>
      </w:r>
      <w:r w:rsidRPr="00400A26">
        <w:rPr>
          <w:lang w:eastAsia="zh-CN"/>
        </w:rPr>
        <w:t xml:space="preserve">When the rule operation is "Modify existing </w:t>
      </w:r>
      <w:proofErr w:type="spellStart"/>
      <w:r w:rsidRPr="00400A26">
        <w:rPr>
          <w:lang w:eastAsia="zh-CN"/>
        </w:rPr>
        <w:t>QoS</w:t>
      </w:r>
      <w:proofErr w:type="spellEnd"/>
      <w:r w:rsidRPr="00400A26">
        <w:rPr>
          <w:lang w:eastAsia="zh-CN"/>
        </w:rPr>
        <w:t xml:space="preserve"> rule and add packet filters", the "packet filter list" field contains a match-all packet filter, the resultant </w:t>
      </w:r>
      <w:proofErr w:type="spellStart"/>
      <w:r w:rsidRPr="00400A26">
        <w:rPr>
          <w:lang w:eastAsia="zh-CN"/>
        </w:rPr>
        <w:t>QoS</w:t>
      </w:r>
      <w:proofErr w:type="spellEnd"/>
      <w:r w:rsidRPr="00400A26">
        <w:rPr>
          <w:lang w:eastAsia="zh-CN"/>
        </w:rPr>
        <w:t xml:space="preserve"> rule is the default </w:t>
      </w:r>
      <w:proofErr w:type="spellStart"/>
      <w:r w:rsidRPr="00400A26">
        <w:rPr>
          <w:lang w:eastAsia="zh-CN"/>
        </w:rPr>
        <w:t>QoS</w:t>
      </w:r>
      <w:proofErr w:type="spellEnd"/>
      <w:r w:rsidRPr="00400A26">
        <w:rPr>
          <w:lang w:eastAsia="zh-CN"/>
        </w:rPr>
        <w:t xml:space="preserve"> rule and there is already an existing match-all packet filter associated with the default </w:t>
      </w:r>
      <w:proofErr w:type="spellStart"/>
      <w:r w:rsidRPr="00400A26">
        <w:rPr>
          <w:lang w:eastAsia="zh-CN"/>
        </w:rPr>
        <w:t>QoS</w:t>
      </w:r>
      <w:proofErr w:type="spellEnd"/>
      <w:r w:rsidRPr="00400A26">
        <w:rPr>
          <w:lang w:eastAsia="zh-CN"/>
        </w:rPr>
        <w:t xml:space="preserve"> rule.</w:t>
      </w:r>
    </w:p>
    <w:p w14:paraId="18883E92" w14:textId="77777777" w:rsidR="00821B0D" w:rsidRDefault="00821B0D" w:rsidP="00821B0D">
      <w:pPr>
        <w:pStyle w:val="B2"/>
        <w:rPr>
          <w:lang w:eastAsia="zh-CN"/>
        </w:rPr>
      </w:pPr>
      <w:r>
        <w:rPr>
          <w:rFonts w:hint="eastAsia"/>
          <w:lang w:eastAsia="zh-CN"/>
        </w:rPr>
        <w:t>2</w:t>
      </w:r>
      <w:r>
        <w:rPr>
          <w:lang w:eastAsia="zh-CN"/>
        </w:rPr>
        <w:t>0)</w:t>
      </w:r>
      <w:r>
        <w:rPr>
          <w:lang w:eastAsia="zh-CN"/>
        </w:rPr>
        <w:tab/>
      </w:r>
      <w:r w:rsidRPr="00400A26">
        <w:rPr>
          <w:lang w:eastAsia="zh-CN"/>
        </w:rPr>
        <w:t xml:space="preserve">When the rule operation is "Create new </w:t>
      </w:r>
      <w:proofErr w:type="spellStart"/>
      <w:r w:rsidRPr="00400A26">
        <w:rPr>
          <w:lang w:eastAsia="zh-CN"/>
        </w:rPr>
        <w:t>QoS</w:t>
      </w:r>
      <w:proofErr w:type="spellEnd"/>
      <w:r w:rsidRPr="00400A26">
        <w:rPr>
          <w:lang w:eastAsia="zh-CN"/>
        </w:rPr>
        <w:t xml:space="preserve"> rule" and the DQR bit is set to "the </w:t>
      </w:r>
      <w:proofErr w:type="spellStart"/>
      <w:r w:rsidRPr="00400A26">
        <w:rPr>
          <w:lang w:eastAsia="zh-CN"/>
        </w:rPr>
        <w:t>QoS</w:t>
      </w:r>
      <w:proofErr w:type="spellEnd"/>
      <w:r w:rsidRPr="00400A26">
        <w:rPr>
          <w:lang w:eastAsia="zh-CN"/>
        </w:rPr>
        <w:t xml:space="preserve"> rule is not the default </w:t>
      </w:r>
      <w:proofErr w:type="spellStart"/>
      <w:r w:rsidRPr="00400A26">
        <w:rPr>
          <w:lang w:eastAsia="zh-CN"/>
        </w:rPr>
        <w:t>QoS</w:t>
      </w:r>
      <w:proofErr w:type="spellEnd"/>
      <w:r w:rsidRPr="00400A26">
        <w:rPr>
          <w:lang w:eastAsia="zh-CN"/>
        </w:rPr>
        <w:t xml:space="preserve"> rule", or the rule operation is "Modify existing </w:t>
      </w:r>
      <w:proofErr w:type="spellStart"/>
      <w:r w:rsidRPr="00400A26">
        <w:rPr>
          <w:lang w:eastAsia="zh-CN"/>
        </w:rPr>
        <w:t>QoS</w:t>
      </w:r>
      <w:proofErr w:type="spellEnd"/>
      <w:r w:rsidRPr="00400A26">
        <w:rPr>
          <w:lang w:eastAsia="zh-CN"/>
        </w:rPr>
        <w:t xml:space="preserve"> rule and add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or "Modify existing </w:t>
      </w:r>
      <w:proofErr w:type="spellStart"/>
      <w:r w:rsidRPr="00400A26">
        <w:rPr>
          <w:lang w:eastAsia="zh-CN"/>
        </w:rPr>
        <w:t>QoS</w:t>
      </w:r>
      <w:proofErr w:type="spellEnd"/>
      <w:r w:rsidRPr="00400A26">
        <w:rPr>
          <w:lang w:eastAsia="zh-CN"/>
        </w:rPr>
        <w:t xml:space="preserve"> rule and replace all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and one match-all packet filter is to be associated with the resultant </w:t>
      </w:r>
      <w:proofErr w:type="spellStart"/>
      <w:r w:rsidRPr="00400A26">
        <w:rPr>
          <w:lang w:eastAsia="zh-CN"/>
        </w:rPr>
        <w:t>QoS</w:t>
      </w:r>
      <w:proofErr w:type="spellEnd"/>
      <w:r w:rsidRPr="00400A26">
        <w:rPr>
          <w:lang w:eastAsia="zh-CN"/>
        </w:rPr>
        <w:t xml:space="preserve"> rule</w:t>
      </w:r>
      <w:r>
        <w:rPr>
          <w:lang w:eastAsia="zh-CN"/>
        </w:rPr>
        <w:t>.</w:t>
      </w:r>
    </w:p>
    <w:p w14:paraId="3DD5265B" w14:textId="77777777" w:rsidR="00821B0D" w:rsidRPr="002508E5" w:rsidRDefault="00821B0D" w:rsidP="00821B0D">
      <w:pPr>
        <w:pStyle w:val="B1"/>
      </w:pPr>
      <w:r>
        <w:tab/>
      </w: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Extended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352D3731" w14:textId="77777777" w:rsidR="00821B0D" w:rsidRDefault="00821B0D" w:rsidP="00821B0D">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22AB2D3E" w14:textId="77777777" w:rsidR="00821B0D" w:rsidRPr="00CC0C94" w:rsidRDefault="00821B0D" w:rsidP="00821B0D">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7</w:t>
      </w:r>
      <w:r>
        <w:rPr>
          <w:lang w:eastAsia="zh-CN"/>
        </w:rPr>
        <w:t xml:space="preserve"> was detected)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BF36038" w14:textId="77777777" w:rsidR="00821B0D" w:rsidRDefault="00821B0D" w:rsidP="00821B0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62BEFCC3" w14:textId="77777777" w:rsidR="00821B0D" w:rsidRDefault="00821B0D" w:rsidP="00821B0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when case 10</w:t>
      </w:r>
      <w:r>
        <w:rPr>
          <w:lang w:eastAsia="zh-CN"/>
        </w:rPr>
        <w:t xml:space="preserve"> was detected</w:t>
      </w:r>
      <w:r w:rsidRPr="00CC0C94">
        <w:t>.</w:t>
      </w:r>
    </w:p>
    <w:p w14:paraId="53F3BC6D" w14:textId="77777777" w:rsidR="00821B0D" w:rsidRDefault="00821B0D" w:rsidP="00821B0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4890778A" w14:textId="77777777" w:rsidR="00821B0D" w:rsidRDefault="00821B0D" w:rsidP="00821B0D">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6946D015" w14:textId="77777777" w:rsidR="00821B0D" w:rsidRDefault="00821B0D" w:rsidP="00821B0D">
      <w:pPr>
        <w:pStyle w:val="B1"/>
      </w:pPr>
      <w:r>
        <w:t>b)</w:t>
      </w:r>
      <w:r>
        <w:tab/>
        <w:t xml:space="preserve">Syntactical errors in </w:t>
      </w:r>
      <w:proofErr w:type="spellStart"/>
      <w:r>
        <w:t>QoS</w:t>
      </w:r>
      <w:proofErr w:type="spellEnd"/>
      <w:r>
        <w:t xml:space="preserve"> operations:</w:t>
      </w:r>
    </w:p>
    <w:p w14:paraId="5CA9A57F" w14:textId="77777777" w:rsidR="00821B0D" w:rsidRDefault="00821B0D" w:rsidP="00821B0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733EDA3E" w14:textId="77777777" w:rsidR="00821B0D" w:rsidRPr="00CC0C94" w:rsidRDefault="00821B0D" w:rsidP="00821B0D">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4D4765F2" w14:textId="77777777" w:rsidR="00821B0D" w:rsidRPr="00CC0C94" w:rsidRDefault="00821B0D" w:rsidP="00821B0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471EE4A2" w14:textId="77777777" w:rsidR="00821B0D" w:rsidRPr="00CC0C94" w:rsidRDefault="00821B0D" w:rsidP="00821B0D">
      <w:pPr>
        <w:pStyle w:val="B2"/>
      </w:pPr>
      <w:r>
        <w:t>4</w:t>
      </w:r>
      <w:r w:rsidRPr="00CC0C94">
        <w:t>)</w:t>
      </w:r>
      <w:r w:rsidRPr="008457FE">
        <w:tab/>
      </w:r>
      <w:r>
        <w:t>Void</w:t>
      </w:r>
      <w:r w:rsidRPr="00CC0C94">
        <w:t>.</w:t>
      </w:r>
    </w:p>
    <w:p w14:paraId="0735EE07" w14:textId="77777777" w:rsidR="00821B0D" w:rsidRDefault="00821B0D" w:rsidP="00821B0D">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AF9277C" w14:textId="77777777" w:rsidR="00821B0D" w:rsidRDefault="00821B0D" w:rsidP="00821B0D">
      <w:pPr>
        <w:pStyle w:val="B2"/>
      </w:pPr>
      <w:r>
        <w:t>6)</w:t>
      </w:r>
      <w:r>
        <w:tab/>
        <w:t>When, the</w:t>
      </w:r>
    </w:p>
    <w:p w14:paraId="036C8895" w14:textId="77777777" w:rsidR="00821B0D" w:rsidRPr="00C60C5E" w:rsidRDefault="00821B0D" w:rsidP="00821B0D">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75C06902" w14:textId="77777777" w:rsidR="00821B0D" w:rsidRPr="00C60C5E" w:rsidRDefault="00821B0D" w:rsidP="00821B0D">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71896A5C" w14:textId="77777777" w:rsidR="00821B0D" w:rsidRDefault="00821B0D" w:rsidP="00821B0D">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3FC23658" w14:textId="77777777" w:rsidR="00821B0D" w:rsidRPr="003B41BC" w:rsidRDefault="00821B0D" w:rsidP="00821B0D">
      <w:pPr>
        <w:pStyle w:val="B2"/>
      </w:pPr>
      <w:r>
        <w:rPr>
          <w:rFonts w:hint="eastAsia"/>
          <w:lang w:eastAsia="zh-CN"/>
        </w:rPr>
        <w:t>8</w:t>
      </w:r>
      <w:r>
        <w:rPr>
          <w:lang w:eastAsia="zh-CN"/>
        </w:rPr>
        <w:t>)</w:t>
      </w:r>
      <w:r>
        <w:rPr>
          <w:lang w:eastAsia="zh-CN"/>
        </w:rPr>
        <w:tab/>
      </w:r>
      <w:r w:rsidRPr="00180BEC">
        <w:t xml:space="preserve">When the rule operation is "Create new </w:t>
      </w:r>
      <w:proofErr w:type="spellStart"/>
      <w:r w:rsidRPr="00180BEC">
        <w:t>QoS</w:t>
      </w:r>
      <w:proofErr w:type="spellEnd"/>
      <w:r w:rsidRPr="00180BEC">
        <w:t xml:space="preserve"> rule", "Modify existing </w:t>
      </w:r>
      <w:proofErr w:type="spellStart"/>
      <w:r w:rsidRPr="00180BEC">
        <w:t>QoS</w:t>
      </w:r>
      <w:proofErr w:type="spellEnd"/>
      <w:r w:rsidRPr="00180BEC">
        <w:t xml:space="preserve"> rule and add packet filters" or "Modify existing </w:t>
      </w:r>
      <w:proofErr w:type="spellStart"/>
      <w:r w:rsidRPr="00180BEC">
        <w:t>QoS</w:t>
      </w:r>
      <w:proofErr w:type="spellEnd"/>
      <w:r w:rsidRPr="00180BEC">
        <w:t xml:space="preserve"> rule and replace all packet filters"</w:t>
      </w:r>
      <w:r>
        <w:t xml:space="preserve"> with a non-empty packet filter list in the </w:t>
      </w:r>
      <w:proofErr w:type="spellStart"/>
      <w:r>
        <w:t>QoS</w:t>
      </w:r>
      <w:proofErr w:type="spellEnd"/>
      <w:r>
        <w:t xml:space="preserve"> rule</w:t>
      </w:r>
      <w:r w:rsidRPr="00180BEC">
        <w:t xml:space="preserve">, </w:t>
      </w:r>
      <w:r>
        <w:t xml:space="preserve">and </w:t>
      </w:r>
      <w:r w:rsidRPr="00180BEC">
        <w:t xml:space="preserve">the DQR bit is set to "the </w:t>
      </w:r>
      <w:proofErr w:type="spellStart"/>
      <w:r w:rsidRPr="00180BEC">
        <w:t>QoS</w:t>
      </w:r>
      <w:proofErr w:type="spellEnd"/>
      <w:r w:rsidRPr="00180BEC">
        <w:t xml:space="preserve"> rule is the default </w:t>
      </w:r>
      <w:proofErr w:type="spellStart"/>
      <w:r w:rsidRPr="00180BEC">
        <w:t>QoS</w:t>
      </w:r>
      <w:proofErr w:type="spellEnd"/>
      <w:r w:rsidRPr="00180BEC">
        <w:t xml:space="preserve"> rule"</w:t>
      </w:r>
      <w:r>
        <w:t xml:space="preserv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18ABAF9A" w14:textId="77777777" w:rsidR="00821B0D" w:rsidRPr="00CC0C94" w:rsidRDefault="00821B0D" w:rsidP="00821B0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D7C746D" w14:textId="77777777" w:rsidR="00821B0D" w:rsidRDefault="00821B0D" w:rsidP="00821B0D">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7A8B2607" w14:textId="77777777" w:rsidR="00821B0D" w:rsidRPr="00BC0603" w:rsidRDefault="00821B0D" w:rsidP="00821B0D">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473ECFBB" w14:textId="77777777" w:rsidR="00821B0D" w:rsidRDefault="00821B0D" w:rsidP="00821B0D">
      <w:pPr>
        <w:pStyle w:val="B1"/>
      </w:pPr>
      <w:r w:rsidRPr="00CC0C94">
        <w:t>c)</w:t>
      </w:r>
      <w:r w:rsidRPr="00CC0C94">
        <w:tab/>
        <w:t xml:space="preserve">Semantic errors in </w:t>
      </w:r>
      <w:r w:rsidRPr="004B6717">
        <w:t>packet</w:t>
      </w:r>
      <w:r w:rsidRPr="00CC0C94">
        <w:t xml:space="preserve"> filters:</w:t>
      </w:r>
    </w:p>
    <w:p w14:paraId="4FB41612" w14:textId="77777777" w:rsidR="00821B0D" w:rsidRPr="00CC0C94" w:rsidRDefault="00821B0D" w:rsidP="00821B0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BF81E9" w14:textId="77777777" w:rsidR="00821B0D" w:rsidRPr="00CC0C94" w:rsidRDefault="00821B0D" w:rsidP="00821B0D">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FE7AB86" w14:textId="77777777" w:rsidR="00821B0D" w:rsidRPr="00CC0C94" w:rsidRDefault="00821B0D" w:rsidP="00821B0D">
      <w:pPr>
        <w:pStyle w:val="B1"/>
      </w:pPr>
      <w:r w:rsidRPr="00CC0C94">
        <w:t>d)</w:t>
      </w:r>
      <w:r w:rsidRPr="00CC0C94">
        <w:tab/>
        <w:t>Syntactical errors in packet filters:</w:t>
      </w:r>
    </w:p>
    <w:p w14:paraId="65AC1263" w14:textId="77777777" w:rsidR="00821B0D" w:rsidRPr="002508E5" w:rsidRDefault="00821B0D" w:rsidP="00821B0D">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154A5096" w14:textId="77777777" w:rsidR="00821B0D" w:rsidRPr="002508E5" w:rsidRDefault="00821B0D" w:rsidP="00821B0D">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5F023E31" w14:textId="77777777" w:rsidR="00821B0D" w:rsidRDefault="00821B0D" w:rsidP="00821B0D">
      <w:pPr>
        <w:pStyle w:val="B2"/>
      </w:pPr>
      <w:r>
        <w:t>3</w:t>
      </w:r>
      <w:r w:rsidRPr="002508E5">
        <w:t>)</w:t>
      </w:r>
      <w:r w:rsidRPr="002508E5">
        <w:tab/>
        <w:t>When there are other types of syntactical errors in the coding of packet filters, such as the use of a reserved value for a packet filter component identifier.</w:t>
      </w:r>
    </w:p>
    <w:p w14:paraId="7418C460" w14:textId="77777777" w:rsidR="00821B0D" w:rsidRPr="002508E5" w:rsidRDefault="00821B0D" w:rsidP="00821B0D">
      <w:pPr>
        <w:pStyle w:val="B2"/>
      </w:pPr>
      <w:r>
        <w:t>4</w:t>
      </w:r>
      <w:r w:rsidRPr="00180BEC">
        <w:t>)</w:t>
      </w:r>
      <w:r>
        <w:tab/>
        <w:t>Void</w:t>
      </w:r>
      <w:r w:rsidRPr="007D4A58">
        <w:t>.</w:t>
      </w:r>
    </w:p>
    <w:p w14:paraId="75328A43" w14:textId="77777777" w:rsidR="00821B0D" w:rsidRDefault="00821B0D" w:rsidP="00821B0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EEF220E" w14:textId="77777777" w:rsidR="00821B0D" w:rsidRPr="008B738B" w:rsidRDefault="00821B0D" w:rsidP="00821B0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6FA345A" w14:textId="77777777" w:rsidR="00821B0D" w:rsidRDefault="00821B0D" w:rsidP="00821B0D">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7B71C30" w14:textId="77777777" w:rsidR="00821B0D" w:rsidRDefault="00821B0D" w:rsidP="00821B0D">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76C13FD1" w14:textId="77777777" w:rsidR="00821B0D" w:rsidRDefault="00821B0D" w:rsidP="00821B0D">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EBA21B8" w14:textId="77777777" w:rsidR="00821B0D" w:rsidRDefault="00821B0D" w:rsidP="00821B0D">
      <w:pPr>
        <w:pStyle w:val="B1"/>
      </w:pPr>
      <w:r>
        <w:rPr>
          <w:noProof/>
          <w:lang w:val="en-US"/>
        </w:rPr>
        <w:t>a)</w:t>
      </w:r>
      <w:r>
        <w:rPr>
          <w:noProof/>
          <w:lang w:val="en-US"/>
        </w:rPr>
        <w:tab/>
      </w:r>
      <w:r>
        <w:t xml:space="preserve">the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75AC8627" w14:textId="77777777" w:rsidR="00821B0D" w:rsidRDefault="00821B0D" w:rsidP="00821B0D">
      <w:pPr>
        <w:pStyle w:val="B1"/>
      </w:pPr>
      <w:r>
        <w:t>b)</w:t>
      </w:r>
      <w:r>
        <w:tab/>
        <w:t>the UE and the SMF shall perform a local release of the PDU session(s) associated with 3GPP access which have not been transferred to EPS; and</w:t>
      </w:r>
    </w:p>
    <w:p w14:paraId="76A37F2D" w14:textId="77777777" w:rsidR="00821B0D" w:rsidRPr="00634115" w:rsidRDefault="00821B0D" w:rsidP="00821B0D">
      <w:pPr>
        <w:pStyle w:val="B1"/>
      </w:pPr>
      <w:r>
        <w:t>c)</w:t>
      </w:r>
      <w:r>
        <w:tab/>
        <w:t xml:space="preserve">the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7952C8AC" w14:textId="77777777" w:rsidR="00821B0D" w:rsidRDefault="00821B0D" w:rsidP="00821B0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7E95AE7" w14:textId="77777777" w:rsidR="00821B0D" w:rsidRDefault="00821B0D" w:rsidP="00821B0D">
      <w:pPr>
        <w:pStyle w:val="B1"/>
      </w:pPr>
      <w:r>
        <w:t>a)</w:t>
      </w:r>
      <w:r>
        <w:tab/>
        <w:t>keep some or all of these PDU sessions still associated with non-3GPP access in 5GS, if supported;</w:t>
      </w:r>
    </w:p>
    <w:p w14:paraId="4E5149D3" w14:textId="77777777" w:rsidR="00821B0D" w:rsidRDefault="00821B0D" w:rsidP="00821B0D">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F8A11E0" w14:textId="77777777" w:rsidR="00821B0D" w:rsidRDefault="00821B0D" w:rsidP="00821B0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EDC7946" w14:textId="77777777" w:rsidR="00821B0D" w:rsidRDefault="00821B0D" w:rsidP="00821B0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B251D11" w14:textId="77777777" w:rsidR="00821B0D" w:rsidRPr="00AD1173" w:rsidRDefault="00821B0D" w:rsidP="00821B0D">
      <w:pPr>
        <w:pStyle w:val="B2"/>
      </w:pPr>
      <w:r>
        <w:lastRenderedPageBreak/>
        <w:t>2)</w:t>
      </w:r>
      <w:r w:rsidRPr="00AD1173">
        <w:tab/>
        <w:t>the PDU session type of the PDU session shall be mapped to the PDN type of the default EPS bearer context as follows:</w:t>
      </w:r>
    </w:p>
    <w:p w14:paraId="19D8D637" w14:textId="77777777" w:rsidR="00821B0D" w:rsidRPr="00AD1173" w:rsidRDefault="00821B0D" w:rsidP="00821B0D">
      <w:pPr>
        <w:pStyle w:val="B3"/>
      </w:pPr>
      <w:proofErr w:type="spellStart"/>
      <w:r>
        <w:t>i</w:t>
      </w:r>
      <w:proofErr w:type="spellEnd"/>
      <w:r w:rsidRPr="00AD1173">
        <w:t>)</w:t>
      </w:r>
      <w:r w:rsidRPr="00AD1173">
        <w:tab/>
        <w:t>the PDN type shall be set to "non-IP" if the PDU session type is "Unstructured";</w:t>
      </w:r>
    </w:p>
    <w:p w14:paraId="2E9EC8EF" w14:textId="77777777" w:rsidR="00821B0D" w:rsidRPr="00AD1173" w:rsidRDefault="00821B0D" w:rsidP="00821B0D">
      <w:pPr>
        <w:pStyle w:val="B3"/>
      </w:pPr>
      <w:r>
        <w:t>ii</w:t>
      </w:r>
      <w:r w:rsidRPr="00AD1173">
        <w:t>)</w:t>
      </w:r>
      <w:r w:rsidRPr="00AD1173">
        <w:tab/>
        <w:t>the PDN type shall be set to "IPv4" if the PDU session type is "IPv4";</w:t>
      </w:r>
    </w:p>
    <w:p w14:paraId="1C8F4135" w14:textId="77777777" w:rsidR="00821B0D" w:rsidRPr="00AD1173" w:rsidRDefault="00821B0D" w:rsidP="00821B0D">
      <w:pPr>
        <w:pStyle w:val="B3"/>
      </w:pPr>
      <w:r>
        <w:t>iii</w:t>
      </w:r>
      <w:r w:rsidRPr="00AD1173">
        <w:t>)</w:t>
      </w:r>
      <w:r w:rsidRPr="00AD1173">
        <w:tab/>
        <w:t>the PDN type shall be set to "IPv6" if the PDU session type is "IPv6";</w:t>
      </w:r>
    </w:p>
    <w:p w14:paraId="3EC55390" w14:textId="77777777" w:rsidR="00821B0D" w:rsidRPr="00AD1173" w:rsidRDefault="00821B0D" w:rsidP="00821B0D">
      <w:pPr>
        <w:pStyle w:val="B3"/>
      </w:pPr>
      <w:r>
        <w:t>iv</w:t>
      </w:r>
      <w:r w:rsidRPr="00DB5AAE">
        <w:t>)</w:t>
      </w:r>
      <w:r w:rsidRPr="00DB5AAE">
        <w:tab/>
        <w:t>the PDN type shall be set to "IPv4v6" if the PDU session type is "IPv4v6";</w:t>
      </w:r>
    </w:p>
    <w:p w14:paraId="332395D4" w14:textId="77777777" w:rsidR="00821B0D" w:rsidRDefault="00821B0D" w:rsidP="00821B0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737A9AC" w14:textId="77777777" w:rsidR="00821B0D" w:rsidRDefault="00821B0D" w:rsidP="00821B0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D752C83" w14:textId="77777777" w:rsidR="00821B0D" w:rsidRPr="00AD1173" w:rsidRDefault="00821B0D" w:rsidP="00821B0D">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3396F57" w14:textId="77777777" w:rsidR="00821B0D" w:rsidRDefault="00821B0D" w:rsidP="00821B0D">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4D711699" w14:textId="77777777" w:rsidR="00821B0D" w:rsidRPr="00D35293" w:rsidRDefault="00821B0D" w:rsidP="00821B0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067CDC0E" w14:textId="77777777" w:rsidR="00821B0D" w:rsidRPr="00634115" w:rsidRDefault="00821B0D" w:rsidP="00821B0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7F12C1D9" w14:textId="77777777" w:rsidR="00821B0D" w:rsidRDefault="00821B0D" w:rsidP="00821B0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DA3ADF4" w14:textId="77777777" w:rsidR="00821B0D" w:rsidRDefault="00821B0D" w:rsidP="00821B0D">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5B551087" w14:textId="77777777" w:rsidR="00821B0D" w:rsidRPr="000949A3" w:rsidRDefault="00821B0D" w:rsidP="00821B0D">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967EF4B" w14:textId="77777777" w:rsidR="00821B0D" w:rsidRDefault="00821B0D" w:rsidP="00821B0D">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535411CC" w14:textId="77777777" w:rsidR="00821B0D" w:rsidRPr="00AD1173" w:rsidRDefault="00821B0D" w:rsidP="00821B0D">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5B3B9B1F" w14:textId="77777777" w:rsidR="00821B0D" w:rsidRPr="00634115" w:rsidRDefault="00821B0D" w:rsidP="00821B0D">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w:t>
      </w:r>
      <w:r>
        <w:lastRenderedPageBreak/>
        <w:t>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8BAD034" w14:textId="77777777" w:rsidR="00821B0D" w:rsidRDefault="00821B0D" w:rsidP="00821B0D">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51D2097F" w14:textId="77777777" w:rsidR="00821B0D" w:rsidRDefault="00821B0D" w:rsidP="00821B0D">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1C3263B" w14:textId="77777777" w:rsidR="00821B0D" w:rsidRDefault="00821B0D" w:rsidP="00821B0D">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69E57C9" w14:textId="77777777" w:rsidR="00821B0D" w:rsidRDefault="00821B0D" w:rsidP="00821B0D">
      <w:pPr>
        <w:pStyle w:val="B1"/>
      </w:pPr>
      <w:r>
        <w:t>a)</w:t>
      </w:r>
      <w:r>
        <w:tab/>
        <w:t xml:space="preserve">Semantic errors in </w:t>
      </w:r>
      <w:proofErr w:type="spellStart"/>
      <w:r>
        <w:t>QoS</w:t>
      </w:r>
      <w:proofErr w:type="spellEnd"/>
      <w:r>
        <w:t xml:space="preserve"> operations:</w:t>
      </w:r>
    </w:p>
    <w:p w14:paraId="739A9641" w14:textId="77777777" w:rsidR="00821B0D" w:rsidRDefault="00821B0D" w:rsidP="00821B0D">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C834376" w14:textId="77777777" w:rsidR="00821B0D" w:rsidRDefault="00821B0D" w:rsidP="00821B0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2BFC57C" w14:textId="77777777" w:rsidR="00821B0D" w:rsidRDefault="00821B0D" w:rsidP="00821B0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207E1B1" w14:textId="77777777" w:rsidR="00821B0D" w:rsidRDefault="00821B0D" w:rsidP="00821B0D">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736A0D41" w14:textId="77777777" w:rsidR="00821B0D" w:rsidRDefault="00821B0D" w:rsidP="00821B0D">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468B5B2B" w14:textId="77777777" w:rsidR="00821B0D" w:rsidRDefault="00821B0D" w:rsidP="00821B0D">
      <w:pPr>
        <w:pStyle w:val="B2"/>
      </w:pPr>
      <w:r>
        <w:t>6)</w:t>
      </w:r>
      <w:r>
        <w:tab/>
        <w:t>When the UE determines that:</w:t>
      </w:r>
    </w:p>
    <w:p w14:paraId="6B355177" w14:textId="77777777" w:rsidR="00821B0D" w:rsidRDefault="00821B0D" w:rsidP="00821B0D">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7783420E" w14:textId="77777777" w:rsidR="00821B0D" w:rsidRDefault="00821B0D" w:rsidP="00821B0D">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18A0ECC" w14:textId="77777777" w:rsidR="00821B0D" w:rsidRDefault="00821B0D" w:rsidP="00821B0D">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28665764" w14:textId="77777777" w:rsidR="00821B0D" w:rsidRPr="00D249C5" w:rsidRDefault="00821B0D" w:rsidP="00821B0D">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9336267" w14:textId="77777777" w:rsidR="00821B0D" w:rsidRDefault="00821B0D" w:rsidP="00821B0D">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43531546" w14:textId="77777777" w:rsidR="00821B0D" w:rsidRPr="00D249C5" w:rsidRDefault="00821B0D" w:rsidP="00821B0D">
      <w:pPr>
        <w:pStyle w:val="B2"/>
      </w:pPr>
      <w:r>
        <w:rPr>
          <w:rFonts w:hint="eastAsia"/>
          <w:lang w:eastAsia="zh-CN"/>
        </w:rPr>
        <w:lastRenderedPageBreak/>
        <w:t>1</w:t>
      </w:r>
      <w:r>
        <w:rPr>
          <w:lang w:eastAsia="zh-CN"/>
        </w:rPr>
        <w:t>0)</w:t>
      </w:r>
      <w:r>
        <w:rPr>
          <w:lang w:eastAsia="zh-CN"/>
        </w:rPr>
        <w:tab/>
      </w:r>
      <w:r w:rsidRPr="005F6FD0">
        <w:rPr>
          <w:lang w:eastAsia="zh-CN"/>
        </w:rPr>
        <w:t xml:space="preserve">When the rule operation is "Create new </w:t>
      </w:r>
      <w:proofErr w:type="spellStart"/>
      <w:r w:rsidRPr="005F6FD0">
        <w:rPr>
          <w:lang w:eastAsia="zh-CN"/>
        </w:rPr>
        <w:t>QoS</w:t>
      </w:r>
      <w:proofErr w:type="spellEnd"/>
      <w:r w:rsidRPr="005F6FD0">
        <w:rPr>
          <w:lang w:eastAsia="zh-CN"/>
        </w:rPr>
        <w:t xml:space="preserve"> rule" and the DQR bit is set to "the </w:t>
      </w:r>
      <w:proofErr w:type="spellStart"/>
      <w:r w:rsidRPr="005F6FD0">
        <w:rPr>
          <w:lang w:eastAsia="zh-CN"/>
        </w:rPr>
        <w:t>QoS</w:t>
      </w:r>
      <w:proofErr w:type="spellEnd"/>
      <w:r w:rsidRPr="005F6FD0">
        <w:rPr>
          <w:lang w:eastAsia="zh-CN"/>
        </w:rPr>
        <w:t xml:space="preserve"> rule is not the default </w:t>
      </w:r>
      <w:proofErr w:type="spellStart"/>
      <w:r w:rsidRPr="005F6FD0">
        <w:rPr>
          <w:lang w:eastAsia="zh-CN"/>
        </w:rPr>
        <w:t>QoS</w:t>
      </w:r>
      <w:proofErr w:type="spellEnd"/>
      <w:r w:rsidRPr="005F6FD0">
        <w:rPr>
          <w:lang w:eastAsia="zh-CN"/>
        </w:rPr>
        <w:t xml:space="preserve"> rule"</w:t>
      </w:r>
      <w:r>
        <w:rPr>
          <w:lang w:eastAsia="zh-CN"/>
        </w:rPr>
        <w:t xml:space="preserve"> and</w:t>
      </w:r>
      <w:r w:rsidRPr="005F6FD0">
        <w:rPr>
          <w:lang w:eastAsia="zh-CN"/>
        </w:rPr>
        <w:t xml:space="preserve"> one match-all packet filter is to be associated with the </w:t>
      </w:r>
      <w:proofErr w:type="spellStart"/>
      <w:r w:rsidRPr="005F6FD0">
        <w:rPr>
          <w:lang w:eastAsia="zh-CN"/>
        </w:rPr>
        <w:t>QoS</w:t>
      </w:r>
      <w:proofErr w:type="spellEnd"/>
      <w:r w:rsidRPr="005F6FD0">
        <w:rPr>
          <w:lang w:eastAsia="zh-CN"/>
        </w:rPr>
        <w:t xml:space="preserve"> rule</w:t>
      </w:r>
      <w:r>
        <w:rPr>
          <w:lang w:eastAsia="zh-CN"/>
        </w:rPr>
        <w:t>.</w:t>
      </w:r>
    </w:p>
    <w:p w14:paraId="6563E66F" w14:textId="77777777" w:rsidR="00821B0D" w:rsidRDefault="00821B0D" w:rsidP="00821B0D">
      <w:pPr>
        <w:pStyle w:val="B2"/>
      </w:pPr>
      <w:r>
        <w:t>11)</w:t>
      </w:r>
      <w:r>
        <w:tab/>
        <w:t>When the flow description</w:t>
      </w:r>
      <w:r w:rsidRPr="008937E4">
        <w:t xml:space="preserve"> operation</w:t>
      </w:r>
      <w:r>
        <w:t xml:space="preserve"> is "</w:t>
      </w:r>
      <w:r w:rsidRPr="00CC0C94">
        <w:t xml:space="preserve">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activated.</w:t>
      </w:r>
    </w:p>
    <w:p w14:paraId="448C1F85" w14:textId="77777777" w:rsidR="00821B0D" w:rsidRDefault="00821B0D" w:rsidP="00821B0D">
      <w:pPr>
        <w:pStyle w:val="B2"/>
      </w:pPr>
      <w:r>
        <w:t>12)</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activated or the existing </w:t>
      </w:r>
      <w:proofErr w:type="spellStart"/>
      <w:r>
        <w:t>QoS</w:t>
      </w:r>
      <w:proofErr w:type="spellEnd"/>
      <w:r>
        <w:t xml:space="preserve"> rule is not associated with any </w:t>
      </w:r>
      <w:proofErr w:type="spellStart"/>
      <w:r>
        <w:t>QoS</w:t>
      </w:r>
      <w:proofErr w:type="spellEnd"/>
      <w:r>
        <w:t xml:space="preserve"> flow description.</w:t>
      </w:r>
    </w:p>
    <w:p w14:paraId="4EA1FA12" w14:textId="77777777" w:rsidR="00821B0D" w:rsidRDefault="00821B0D" w:rsidP="00821B0D">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37036CB1" w14:textId="77777777" w:rsidR="00821B0D" w:rsidRDefault="00821B0D" w:rsidP="00821B0D">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when case 11</w:t>
      </w:r>
      <w:r>
        <w:rPr>
          <w:lang w:eastAsia="zh-CN"/>
        </w:rPr>
        <w:t xml:space="preserve"> was detected)</w:t>
      </w:r>
      <w:r w:rsidRPr="00CC0C94">
        <w:t>.</w:t>
      </w:r>
    </w:p>
    <w:p w14:paraId="196D8836" w14:textId="77777777" w:rsidR="00821B0D" w:rsidRPr="00CC0C94" w:rsidRDefault="00821B0D" w:rsidP="00821B0D">
      <w:pPr>
        <w:pStyle w:val="B1"/>
      </w:pPr>
      <w:r>
        <w:tab/>
      </w:r>
      <w:r>
        <w:rPr>
          <w:lang w:eastAsia="ko-KR"/>
        </w:rPr>
        <w:t xml:space="preserve">In case 12,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12</w:t>
      </w:r>
      <w:r>
        <w:rPr>
          <w:lang w:eastAsia="zh-CN"/>
        </w:rPr>
        <w:t xml:space="preserve"> was detected)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 message.</w:t>
      </w:r>
    </w:p>
    <w:p w14:paraId="1A0F4527" w14:textId="77777777" w:rsidR="00821B0D" w:rsidRDefault="00821B0D" w:rsidP="00821B0D">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56DCB239" w14:textId="77777777" w:rsidR="00821B0D" w:rsidRDefault="00821B0D" w:rsidP="00821B0D">
      <w:pPr>
        <w:pStyle w:val="B1"/>
      </w:pPr>
      <w:r w:rsidRPr="00041903">
        <w:t>b)</w:t>
      </w:r>
      <w:r w:rsidRPr="00041903">
        <w:tab/>
        <w:t xml:space="preserve">Syntactical errors in </w:t>
      </w:r>
      <w:proofErr w:type="spellStart"/>
      <w:r w:rsidRPr="00041903">
        <w:t>QoS</w:t>
      </w:r>
      <w:proofErr w:type="spellEnd"/>
      <w:r w:rsidRPr="00041903">
        <w:t xml:space="preserve"> operations:</w:t>
      </w:r>
    </w:p>
    <w:p w14:paraId="6BAE125D" w14:textId="77777777" w:rsidR="00821B0D" w:rsidRDefault="00821B0D" w:rsidP="00821B0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0037BF0" w14:textId="77777777" w:rsidR="00821B0D" w:rsidRDefault="00821B0D" w:rsidP="00821B0D">
      <w:pPr>
        <w:pStyle w:val="B2"/>
      </w:pPr>
      <w:r>
        <w:t>2)</w:t>
      </w:r>
      <w:r>
        <w:tab/>
        <w:t>Void</w:t>
      </w:r>
      <w:r w:rsidRPr="00CC0C94">
        <w:t>.</w:t>
      </w:r>
    </w:p>
    <w:p w14:paraId="70B66D4B" w14:textId="77777777" w:rsidR="00821B0D" w:rsidRPr="00CC0C94" w:rsidRDefault="00821B0D" w:rsidP="00821B0D">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218BBE8C" w14:textId="77777777" w:rsidR="00821B0D" w:rsidRDefault="00821B0D" w:rsidP="00821B0D">
      <w:pPr>
        <w:pStyle w:val="B2"/>
      </w:pPr>
      <w:r>
        <w:t>4)</w:t>
      </w:r>
      <w:r>
        <w:tab/>
        <w:t>When, the</w:t>
      </w:r>
    </w:p>
    <w:p w14:paraId="0919D4B5" w14:textId="77777777" w:rsidR="00821B0D" w:rsidRDefault="00821B0D" w:rsidP="00821B0D">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3F01E10C" w14:textId="77777777" w:rsidR="00821B0D" w:rsidRPr="003B41BC" w:rsidRDefault="00821B0D" w:rsidP="00821B0D">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4623532A" w14:textId="77777777" w:rsidR="00821B0D" w:rsidRPr="00CC0C94" w:rsidRDefault="00821B0D" w:rsidP="00821B0D">
      <w:pPr>
        <w:pStyle w:val="B1"/>
      </w:pPr>
      <w:r>
        <w:lastRenderedPageBreak/>
        <w:tab/>
        <w:t>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43A48E0" w14:textId="77777777" w:rsidR="00821B0D" w:rsidRPr="00BC0603" w:rsidRDefault="00821B0D" w:rsidP="00821B0D">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B0A9250" w14:textId="77777777" w:rsidR="00821B0D" w:rsidRDefault="00821B0D" w:rsidP="00821B0D">
      <w:pPr>
        <w:pStyle w:val="B1"/>
      </w:pPr>
      <w:r w:rsidRPr="00CC0C94">
        <w:t>c)</w:t>
      </w:r>
      <w:r w:rsidRPr="00CC0C94">
        <w:tab/>
        <w:t xml:space="preserve">Semantic errors in </w:t>
      </w:r>
      <w:r w:rsidRPr="004B6717">
        <w:t>packet</w:t>
      </w:r>
      <w:r w:rsidRPr="00CC0C94">
        <w:t xml:space="preserve"> filters:</w:t>
      </w:r>
    </w:p>
    <w:p w14:paraId="3F9BF834" w14:textId="77777777" w:rsidR="00821B0D" w:rsidRPr="00CC0C94" w:rsidRDefault="00821B0D" w:rsidP="00821B0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D8DC75E" w14:textId="77777777" w:rsidR="00821B0D" w:rsidRPr="00CC0C94" w:rsidRDefault="00821B0D" w:rsidP="00821B0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326513E" w14:textId="77777777" w:rsidR="00821B0D" w:rsidRPr="00CC0C94" w:rsidRDefault="00821B0D" w:rsidP="00821B0D">
      <w:pPr>
        <w:pStyle w:val="B1"/>
      </w:pPr>
      <w:r w:rsidRPr="00CC0C94">
        <w:t>d)</w:t>
      </w:r>
      <w:r w:rsidRPr="00CC0C94">
        <w:tab/>
        <w:t>Syntactical errors in packet filters:</w:t>
      </w:r>
    </w:p>
    <w:p w14:paraId="1007872D" w14:textId="77777777" w:rsidR="00821B0D" w:rsidRPr="00CC0C94" w:rsidRDefault="00821B0D" w:rsidP="00821B0D">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BD9800C" w14:textId="77777777" w:rsidR="00821B0D" w:rsidRDefault="00821B0D" w:rsidP="00821B0D">
      <w:pPr>
        <w:pStyle w:val="B2"/>
      </w:pPr>
      <w:r>
        <w:t>2</w:t>
      </w:r>
      <w:r w:rsidRPr="00CC0C94">
        <w:t>)</w:t>
      </w:r>
      <w:r w:rsidRPr="00CC0C94">
        <w:tab/>
        <w:t>When there are other types of syntactical errors in the coding of packet filters, such as the use of a reserved value for a packet filter component identifier.</w:t>
      </w:r>
    </w:p>
    <w:p w14:paraId="321216C4" w14:textId="77777777" w:rsidR="00821B0D" w:rsidRDefault="00821B0D" w:rsidP="00821B0D">
      <w:pPr>
        <w:pStyle w:val="B1"/>
      </w:pPr>
      <w:r w:rsidRPr="00CC0C94">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B001ED6" w14:textId="77777777" w:rsidR="00821B0D" w:rsidRDefault="00821B0D" w:rsidP="00821B0D">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EABFC71" w14:textId="77777777" w:rsidR="00821B0D" w:rsidRDefault="00821B0D" w:rsidP="00821B0D">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70048E7" w14:textId="77777777" w:rsidR="00821B0D" w:rsidRPr="00634115" w:rsidRDefault="00821B0D" w:rsidP="00821B0D">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0F99532" w14:textId="77777777" w:rsidR="00821B0D" w:rsidRPr="00AD1173" w:rsidRDefault="00821B0D" w:rsidP="00821B0D">
      <w:pPr>
        <w:pStyle w:val="B1"/>
      </w:pPr>
      <w:r>
        <w:t>a)</w:t>
      </w:r>
      <w:r w:rsidRPr="00AD1173">
        <w:tab/>
        <w:t>the PDN type of the default EPS bearer context shall be mapped to the PDU session type of the PDU session as follows:</w:t>
      </w:r>
    </w:p>
    <w:p w14:paraId="21DD5963" w14:textId="77777777" w:rsidR="00821B0D" w:rsidRDefault="00821B0D" w:rsidP="00821B0D">
      <w:pPr>
        <w:pStyle w:val="B2"/>
      </w:pPr>
      <w:r w:rsidRPr="00AD1173">
        <w:t>1)</w:t>
      </w:r>
      <w:r w:rsidRPr="00AD1173">
        <w:tab/>
        <w:t>if the PDN type is "non-IP"</w:t>
      </w:r>
      <w:r>
        <w:t>:</w:t>
      </w:r>
    </w:p>
    <w:p w14:paraId="43BAE39C" w14:textId="77777777" w:rsidR="00821B0D" w:rsidRPr="00AD1173" w:rsidRDefault="00821B0D" w:rsidP="00821B0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3BABDCC" w14:textId="77777777" w:rsidR="00821B0D" w:rsidRPr="008D217E" w:rsidRDefault="00821B0D" w:rsidP="00821B0D">
      <w:pPr>
        <w:pStyle w:val="B3"/>
      </w:pPr>
      <w:r w:rsidRPr="008D217E">
        <w:t>-</w:t>
      </w:r>
      <w:r w:rsidRPr="008D217E">
        <w:tab/>
        <w:t>otherwise, the PDU session type is set to "Unstructured";</w:t>
      </w:r>
    </w:p>
    <w:p w14:paraId="5E102B0D" w14:textId="77777777" w:rsidR="00821B0D" w:rsidRPr="00AD1173" w:rsidRDefault="00821B0D" w:rsidP="00821B0D">
      <w:pPr>
        <w:pStyle w:val="B2"/>
      </w:pPr>
      <w:r w:rsidRPr="00AD1173">
        <w:t>2)</w:t>
      </w:r>
      <w:r w:rsidRPr="00AD1173">
        <w:tab/>
        <w:t>if the PDN type is "IPv4" the PDU session type is set to "IPv4";</w:t>
      </w:r>
    </w:p>
    <w:p w14:paraId="2D5079F3" w14:textId="77777777" w:rsidR="00821B0D" w:rsidRPr="00AD1173" w:rsidRDefault="00821B0D" w:rsidP="00821B0D">
      <w:pPr>
        <w:pStyle w:val="B2"/>
      </w:pPr>
      <w:r w:rsidRPr="00AD1173">
        <w:t>3)</w:t>
      </w:r>
      <w:r w:rsidRPr="00AD1173">
        <w:tab/>
        <w:t>if the PDN type is "IPv6", the PDU session type is set to "IPv6";</w:t>
      </w:r>
    </w:p>
    <w:p w14:paraId="03632C28" w14:textId="77777777" w:rsidR="00821B0D" w:rsidRPr="00AD1173" w:rsidRDefault="00821B0D" w:rsidP="00821B0D">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EA1BBF2" w14:textId="77777777" w:rsidR="00821B0D" w:rsidRPr="008D217E" w:rsidRDefault="00821B0D" w:rsidP="00821B0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DB3FC57" w14:textId="77777777" w:rsidR="00821B0D" w:rsidRPr="00AD1173" w:rsidRDefault="00821B0D" w:rsidP="00821B0D">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CE4961C" w14:textId="77777777" w:rsidR="00821B0D" w:rsidRPr="00AD1173" w:rsidRDefault="00821B0D" w:rsidP="00821B0D">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585F776D" w14:textId="77777777" w:rsidR="00821B0D" w:rsidRPr="00AD1173" w:rsidRDefault="00821B0D" w:rsidP="00821B0D">
      <w:pPr>
        <w:pStyle w:val="B1"/>
      </w:pPr>
      <w:r>
        <w:t>d)</w:t>
      </w:r>
      <w:r w:rsidRPr="00AD1173">
        <w:tab/>
        <w:t>for each default EPS bearer context in state BEARER CONTEXT ACTIVE the UE shall set the state of the mapped PDU session to PDU SESSION ACTIVE; and</w:t>
      </w:r>
    </w:p>
    <w:p w14:paraId="617586D5" w14:textId="77777777" w:rsidR="00821B0D" w:rsidRPr="00AD1173" w:rsidRDefault="00821B0D" w:rsidP="00821B0D">
      <w:pPr>
        <w:pStyle w:val="B1"/>
      </w:pPr>
      <w:r>
        <w:t>e)</w:t>
      </w:r>
      <w:r w:rsidRPr="00AD1173">
        <w:tab/>
        <w:t>for any other default EPS bearer context the UE shall set the state of the mapped PDU session to PDU SESSION INACTIVE.</w:t>
      </w:r>
    </w:p>
    <w:p w14:paraId="74C28B58" w14:textId="77777777" w:rsidR="00821B0D" w:rsidRPr="00634115" w:rsidRDefault="00821B0D" w:rsidP="00821B0D">
      <w:r w:rsidRPr="00634115">
        <w:t>Additionally, the UE shall set:</w:t>
      </w:r>
    </w:p>
    <w:p w14:paraId="6668935F" w14:textId="77777777" w:rsidR="00821B0D" w:rsidRDefault="00821B0D" w:rsidP="00821B0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4EA8CA3" w14:textId="77777777" w:rsidR="00821B0D" w:rsidRPr="00C56117" w:rsidRDefault="00821B0D" w:rsidP="00821B0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5221CFC" w14:textId="77777777" w:rsidR="00821B0D" w:rsidRPr="00AD1173" w:rsidRDefault="00821B0D" w:rsidP="00821B0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8BECC3C" w14:textId="77777777" w:rsidR="00821B0D" w:rsidRPr="00AD1173" w:rsidRDefault="00821B0D" w:rsidP="00821B0D">
      <w:pPr>
        <w:pStyle w:val="B1"/>
      </w:pPr>
      <w:r>
        <w:t>d)</w:t>
      </w:r>
      <w:r>
        <w:tab/>
        <w:t>the SSC mode of the PDU session to "SSC mode 1"; and</w:t>
      </w:r>
    </w:p>
    <w:p w14:paraId="5AADE7B9" w14:textId="77777777" w:rsidR="00821B0D" w:rsidRPr="00F95AEC" w:rsidRDefault="00821B0D" w:rsidP="00821B0D">
      <w:pPr>
        <w:pStyle w:val="B1"/>
      </w:pPr>
      <w:r w:rsidRPr="00F95AEC">
        <w:t>e)</w:t>
      </w:r>
      <w:r w:rsidRPr="00F95AEC">
        <w:tab/>
        <w:t>the always-on PDU session indication to the always-on PDU session indication maintained in the UE, if any.</w:t>
      </w:r>
    </w:p>
    <w:p w14:paraId="5C9F7A73" w14:textId="77777777" w:rsidR="00821B0D" w:rsidRDefault="00821B0D" w:rsidP="00821B0D">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6D296A3D" w14:textId="77777777" w:rsidR="00821B0D" w:rsidRPr="004D2D58" w:rsidRDefault="00821B0D" w:rsidP="00821B0D">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8DD858B" w14:textId="77777777" w:rsidR="00821B0D" w:rsidRPr="004D2D58" w:rsidRDefault="00821B0D" w:rsidP="00821B0D">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1559082E" w14:textId="77777777" w:rsidR="00821B0D" w:rsidRPr="004D2D58" w:rsidRDefault="00821B0D" w:rsidP="00821B0D">
      <w:pPr>
        <w:pStyle w:val="B1"/>
      </w:pPr>
      <w:r>
        <w:t>a</w:t>
      </w:r>
      <w:r w:rsidRPr="004D2D58">
        <w:t>)</w:t>
      </w:r>
      <w:r w:rsidRPr="004D2D58">
        <w:tab/>
        <w:t>the PDU session is an MA PDU session which:</w:t>
      </w:r>
    </w:p>
    <w:p w14:paraId="139B88A8" w14:textId="77777777" w:rsidR="00821B0D" w:rsidRPr="004D2D58" w:rsidRDefault="00821B0D" w:rsidP="00821B0D">
      <w:pPr>
        <w:pStyle w:val="B2"/>
      </w:pPr>
      <w:r w:rsidRPr="004D2D58">
        <w:t>1)</w:t>
      </w:r>
      <w:r w:rsidRPr="004D2D58">
        <w:tab/>
        <w:t>is established over non-3GPP access; and</w:t>
      </w:r>
    </w:p>
    <w:p w14:paraId="50D6547F" w14:textId="77777777" w:rsidR="00821B0D" w:rsidRPr="004D2D58" w:rsidRDefault="00821B0D" w:rsidP="00821B0D">
      <w:pPr>
        <w:pStyle w:val="B2"/>
      </w:pPr>
      <w:r w:rsidRPr="004D2D58">
        <w:t>2)</w:t>
      </w:r>
      <w:r w:rsidRPr="004D2D58">
        <w:tab/>
        <w:t>has a PDN connection as a user-plane resource; and</w:t>
      </w:r>
    </w:p>
    <w:p w14:paraId="49746035" w14:textId="77777777" w:rsidR="00821B0D" w:rsidRPr="004D2D58" w:rsidRDefault="00821B0D" w:rsidP="00821B0D">
      <w:pPr>
        <w:pStyle w:val="B1"/>
        <w:rPr>
          <w:noProof/>
          <w:lang w:val="en-US"/>
        </w:rPr>
      </w:pPr>
      <w:r>
        <w:t>b</w:t>
      </w:r>
      <w:r w:rsidRPr="004D2D58">
        <w:t>)</w:t>
      </w:r>
      <w:r w:rsidRPr="004D2D58">
        <w:tab/>
        <w:t xml:space="preserve">the </w:t>
      </w:r>
      <w:proofErr w:type="spellStart"/>
      <w:r w:rsidRPr="004D2D58">
        <w:t>QoS</w:t>
      </w:r>
      <w:proofErr w:type="spellEnd"/>
      <w:r w:rsidRPr="004D2D58">
        <w:t xml:space="preserve"> flow already exists over the non-3GPP access.</w:t>
      </w:r>
    </w:p>
    <w:p w14:paraId="109BA374" w14:textId="77777777" w:rsidR="00821B0D" w:rsidRPr="004D2D58" w:rsidRDefault="00821B0D" w:rsidP="00821B0D">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3DDA5695" w14:textId="77777777" w:rsidR="00821B0D" w:rsidRPr="004D2D58" w:rsidRDefault="00821B0D" w:rsidP="00821B0D">
      <w:pPr>
        <w:pStyle w:val="B1"/>
      </w:pPr>
      <w:r>
        <w:t>a</w:t>
      </w:r>
      <w:r w:rsidRPr="004D2D58">
        <w:t>)</w:t>
      </w:r>
      <w:r w:rsidRPr="004D2D58">
        <w:tab/>
        <w:t>the PDU session is an MA PDU session which:</w:t>
      </w:r>
    </w:p>
    <w:p w14:paraId="7C3869DE" w14:textId="77777777" w:rsidR="00821B0D" w:rsidRPr="004D2D58" w:rsidRDefault="00821B0D" w:rsidP="00821B0D">
      <w:pPr>
        <w:pStyle w:val="B2"/>
      </w:pPr>
      <w:r w:rsidRPr="004D2D58">
        <w:t>1)</w:t>
      </w:r>
      <w:r w:rsidRPr="004D2D58">
        <w:tab/>
        <w:t>is established over non-3GPP access; and</w:t>
      </w:r>
    </w:p>
    <w:p w14:paraId="1B425E64" w14:textId="77777777" w:rsidR="00821B0D" w:rsidRPr="004D2D58" w:rsidRDefault="00821B0D" w:rsidP="00821B0D">
      <w:pPr>
        <w:pStyle w:val="B2"/>
      </w:pPr>
      <w:r w:rsidRPr="004D2D58">
        <w:lastRenderedPageBreak/>
        <w:t>2)</w:t>
      </w:r>
      <w:r w:rsidRPr="004D2D58">
        <w:tab/>
        <w:t>has a PDN connection as a user-plane resource; and</w:t>
      </w:r>
    </w:p>
    <w:p w14:paraId="5C2BD5CD" w14:textId="77777777" w:rsidR="00821B0D" w:rsidRPr="00AD7C25" w:rsidRDefault="00821B0D" w:rsidP="00821B0D">
      <w:pPr>
        <w:pStyle w:val="B1"/>
        <w:rPr>
          <w:noProof/>
          <w:lang w:val="en-US"/>
        </w:rPr>
      </w:pPr>
      <w:r>
        <w:t>b</w:t>
      </w:r>
      <w:r w:rsidRPr="004D2D58">
        <w:t>)</w:t>
      </w:r>
      <w:r w:rsidRPr="004D2D58">
        <w:tab/>
        <w:t xml:space="preserve">the </w:t>
      </w:r>
      <w:proofErr w:type="spellStart"/>
      <w:r w:rsidRPr="004D2D58">
        <w:t>QoS</w:t>
      </w:r>
      <w:proofErr w:type="spellEnd"/>
      <w:r w:rsidRPr="004D2D58">
        <w:t xml:space="preserve"> rule already exists over the non-3GPP access.</w:t>
      </w:r>
    </w:p>
    <w:p w14:paraId="18B61183" w14:textId="77777777" w:rsidR="00821B0D" w:rsidRPr="008547CF" w:rsidRDefault="00821B0D" w:rsidP="00821B0D">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1BCA819E" w14:textId="77777777" w:rsidR="00821B0D" w:rsidRDefault="00821B0D" w:rsidP="00821B0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2DB58A0" w14:textId="77777777" w:rsidR="00821B0D" w:rsidRPr="00AD7C25" w:rsidRDefault="00821B0D" w:rsidP="00821B0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3E3BDE0" w14:textId="77777777" w:rsidR="00821B0D" w:rsidRDefault="00821B0D" w:rsidP="00821B0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F82CB8" w14:textId="77777777" w:rsidR="00821B0D" w:rsidRDefault="00821B0D" w:rsidP="00821B0D">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05D84984" w14:textId="77777777" w:rsidR="00821B0D" w:rsidRPr="004D2D58" w:rsidRDefault="00821B0D" w:rsidP="00821B0D">
      <w:pPr>
        <w:pStyle w:val="B1"/>
      </w:pPr>
      <w:r w:rsidRPr="004D2D58">
        <w:t>a)</w:t>
      </w:r>
      <w:r w:rsidRPr="004D2D58">
        <w:tab/>
        <w:t>is established over non-3GPP access; and</w:t>
      </w:r>
    </w:p>
    <w:p w14:paraId="5589090C" w14:textId="77777777" w:rsidR="00821B0D" w:rsidRPr="004D2D58" w:rsidRDefault="00821B0D" w:rsidP="00821B0D">
      <w:pPr>
        <w:pStyle w:val="B1"/>
      </w:pPr>
      <w:r w:rsidRPr="004D2D58">
        <w:t>b)</w:t>
      </w:r>
      <w:r w:rsidRPr="004D2D58">
        <w:tab/>
        <w:t>has a PDN connection as a user-plane resource;</w:t>
      </w:r>
    </w:p>
    <w:p w14:paraId="052CF5C2" w14:textId="77777777" w:rsidR="00821B0D" w:rsidRDefault="00821B0D" w:rsidP="00821B0D">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28DCC6F4" w14:textId="77777777" w:rsidR="00821B0D" w:rsidRDefault="00821B0D" w:rsidP="00821B0D">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38C95050" w14:textId="77777777" w:rsidR="00821B0D" w:rsidRDefault="00821B0D" w:rsidP="00821B0D">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1E1AE674" w14:textId="77777777" w:rsidR="00821B0D" w:rsidRDefault="00821B0D" w:rsidP="00821B0D">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0907BE5F" w14:textId="77777777" w:rsidR="00821B0D" w:rsidRPr="00F95AEC" w:rsidRDefault="00821B0D" w:rsidP="00821B0D">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091EE7E8" w14:textId="77777777" w:rsidR="00821B0D" w:rsidRDefault="00821B0D" w:rsidP="00821B0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1B354E6" w14:textId="77777777" w:rsidR="00821B0D" w:rsidRDefault="00821B0D" w:rsidP="00821B0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7CCB613" w14:textId="77777777" w:rsidR="00821B0D" w:rsidRPr="00AD7C25" w:rsidRDefault="00821B0D" w:rsidP="00821B0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6371CB6C" w14:textId="77777777" w:rsidR="00821B0D" w:rsidRPr="001540E1" w:rsidRDefault="00821B0D" w:rsidP="00821B0D">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lastRenderedPageBreak/>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1F95DAE2" w14:textId="77777777" w:rsidR="00821B0D" w:rsidRDefault="00821B0D" w:rsidP="00821B0D">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2FAD21D" w14:textId="77777777" w:rsidR="00821B0D" w:rsidRPr="00C53752" w:rsidRDefault="00821B0D" w:rsidP="00821B0D">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r>
        <w:t xml:space="preserve">multicast </w:t>
      </w:r>
      <w:r w:rsidRPr="00C53752">
        <w:rPr>
          <w:lang w:val="en-US" w:eastAsia="zh-CN"/>
        </w:rPr>
        <w:t xml:space="preserve">MBS sessions, the UE shall </w:t>
      </w:r>
      <w:r w:rsidRPr="00FD7D39">
        <w:rPr>
          <w:lang w:val="en-US" w:eastAsia="zh-CN"/>
        </w:rPr>
        <w:t>locally</w:t>
      </w:r>
      <w:r w:rsidRPr="00C53752">
        <w:rPr>
          <w:lang w:val="en-US" w:eastAsia="zh-CN"/>
        </w:rPr>
        <w:t xml:space="preserve"> leave the associated </w:t>
      </w:r>
      <w:r>
        <w:t xml:space="preserve">multicast </w:t>
      </w:r>
      <w:r w:rsidRPr="00C53752">
        <w:rPr>
          <w:lang w:val="en-US" w:eastAsia="zh-CN"/>
        </w:rPr>
        <w:t xml:space="preserve">MBS sessions and </w:t>
      </w:r>
      <w:r w:rsidRPr="00C53752">
        <w:rPr>
          <w:lang w:eastAsia="zh-CN"/>
        </w:rPr>
        <w:t>the network shall consider the UE as removed from the associated MBS sessions</w:t>
      </w:r>
      <w:r w:rsidRPr="00C53752">
        <w:rPr>
          <w:lang w:val="en-US" w:eastAsia="zh-CN"/>
        </w:rPr>
        <w:t>.</w:t>
      </w:r>
    </w:p>
    <w:p w14:paraId="7B5B7D58" w14:textId="77777777" w:rsidR="00821B0D" w:rsidRDefault="00821B0D" w:rsidP="00821B0D">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FE49EDD" w14:textId="77777777" w:rsidR="00821B0D" w:rsidRDefault="00821B0D" w:rsidP="00821B0D">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00AF74E8" w14:textId="77777777" w:rsidR="00821B0D" w:rsidRPr="009417B5" w:rsidRDefault="00821B0D" w:rsidP="00821B0D">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273E5E61" w14:textId="1EB78290" w:rsidR="005938F7" w:rsidRDefault="005938F7" w:rsidP="00D7236C">
      <w:pPr>
        <w:jc w:val="center"/>
        <w:rPr>
          <w:noProof/>
        </w:rPr>
      </w:pPr>
    </w:p>
    <w:p w14:paraId="011FDB03" w14:textId="3E21A948" w:rsidR="00D540AB" w:rsidRDefault="00D540AB">
      <w:pPr>
        <w:rPr>
          <w:noProof/>
        </w:rPr>
      </w:pPr>
    </w:p>
    <w:p w14:paraId="2BDD917B" w14:textId="1E6D5235" w:rsidR="00D540AB" w:rsidRDefault="00D540AB" w:rsidP="00D7236C">
      <w:pPr>
        <w:jc w:val="center"/>
        <w:rPr>
          <w:noProof/>
        </w:rPr>
      </w:pPr>
      <w:r w:rsidRPr="00D7236C">
        <w:rPr>
          <w:noProof/>
          <w:highlight w:val="yellow"/>
        </w:rPr>
        <w:t>****** END CHANGE ******</w:t>
      </w:r>
    </w:p>
    <w:p w14:paraId="2C67F98E" w14:textId="77777777" w:rsidR="00D540AB" w:rsidRDefault="00D540AB">
      <w:pPr>
        <w:rPr>
          <w:noProof/>
        </w:rPr>
      </w:pPr>
    </w:p>
    <w:sectPr w:rsidR="00D54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64232" w14:textId="77777777" w:rsidR="00EF7C34" w:rsidRDefault="00EF7C34">
      <w:r>
        <w:separator/>
      </w:r>
    </w:p>
  </w:endnote>
  <w:endnote w:type="continuationSeparator" w:id="0">
    <w:p w14:paraId="3EE716E0" w14:textId="77777777" w:rsidR="00EF7C34" w:rsidRDefault="00EF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839CE" w14:textId="77777777" w:rsidR="00EF7C34" w:rsidRDefault="00EF7C34">
      <w:r>
        <w:separator/>
      </w:r>
    </w:p>
  </w:footnote>
  <w:footnote w:type="continuationSeparator" w:id="0">
    <w:p w14:paraId="357F5871" w14:textId="77777777" w:rsidR="00EF7C34" w:rsidRDefault="00EF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7595D" w:rsidRDefault="00275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7595D" w:rsidRDefault="00275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7595D" w:rsidRDefault="002759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7595D" w:rsidRDefault="00275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5F1"/>
    <w:rsid w:val="00082179"/>
    <w:rsid w:val="000A6394"/>
    <w:rsid w:val="000B7FED"/>
    <w:rsid w:val="000C038A"/>
    <w:rsid w:val="000C6598"/>
    <w:rsid w:val="000D44B3"/>
    <w:rsid w:val="00145D43"/>
    <w:rsid w:val="00192C46"/>
    <w:rsid w:val="001A08B3"/>
    <w:rsid w:val="001A7B60"/>
    <w:rsid w:val="001B52F0"/>
    <w:rsid w:val="001B7A65"/>
    <w:rsid w:val="001E41F3"/>
    <w:rsid w:val="001F50A9"/>
    <w:rsid w:val="00212836"/>
    <w:rsid w:val="0026004D"/>
    <w:rsid w:val="002640DD"/>
    <w:rsid w:val="0027595D"/>
    <w:rsid w:val="00275D12"/>
    <w:rsid w:val="00284FEB"/>
    <w:rsid w:val="002860C4"/>
    <w:rsid w:val="002B5741"/>
    <w:rsid w:val="002E472E"/>
    <w:rsid w:val="002F3D17"/>
    <w:rsid w:val="002F3DBB"/>
    <w:rsid w:val="00305409"/>
    <w:rsid w:val="003609EF"/>
    <w:rsid w:val="0036231A"/>
    <w:rsid w:val="00374DD4"/>
    <w:rsid w:val="0039732B"/>
    <w:rsid w:val="003E1A36"/>
    <w:rsid w:val="003E3DF3"/>
    <w:rsid w:val="00410371"/>
    <w:rsid w:val="004242F1"/>
    <w:rsid w:val="00453F3E"/>
    <w:rsid w:val="00477917"/>
    <w:rsid w:val="004B75B7"/>
    <w:rsid w:val="005141D9"/>
    <w:rsid w:val="0051580D"/>
    <w:rsid w:val="00520CA3"/>
    <w:rsid w:val="00542CE6"/>
    <w:rsid w:val="00547111"/>
    <w:rsid w:val="005772ED"/>
    <w:rsid w:val="00592D74"/>
    <w:rsid w:val="005938F7"/>
    <w:rsid w:val="005B32F1"/>
    <w:rsid w:val="005E2C44"/>
    <w:rsid w:val="00616158"/>
    <w:rsid w:val="00621188"/>
    <w:rsid w:val="006257ED"/>
    <w:rsid w:val="00653DE4"/>
    <w:rsid w:val="00665C47"/>
    <w:rsid w:val="00695808"/>
    <w:rsid w:val="00695F83"/>
    <w:rsid w:val="006B46FB"/>
    <w:rsid w:val="006C146E"/>
    <w:rsid w:val="006E21FB"/>
    <w:rsid w:val="006F7EDC"/>
    <w:rsid w:val="00700EAA"/>
    <w:rsid w:val="007052B8"/>
    <w:rsid w:val="00765954"/>
    <w:rsid w:val="00792342"/>
    <w:rsid w:val="007977A8"/>
    <w:rsid w:val="007B512A"/>
    <w:rsid w:val="007C2097"/>
    <w:rsid w:val="007D6A07"/>
    <w:rsid w:val="007D6A43"/>
    <w:rsid w:val="007F7259"/>
    <w:rsid w:val="008040A8"/>
    <w:rsid w:val="00821B0D"/>
    <w:rsid w:val="0082372C"/>
    <w:rsid w:val="008279FA"/>
    <w:rsid w:val="008626E7"/>
    <w:rsid w:val="00870EE7"/>
    <w:rsid w:val="008863B9"/>
    <w:rsid w:val="008A45A6"/>
    <w:rsid w:val="008D3CCC"/>
    <w:rsid w:val="008F3789"/>
    <w:rsid w:val="008F48C6"/>
    <w:rsid w:val="008F686C"/>
    <w:rsid w:val="009148DE"/>
    <w:rsid w:val="0092615F"/>
    <w:rsid w:val="00941E30"/>
    <w:rsid w:val="009777D9"/>
    <w:rsid w:val="00991B88"/>
    <w:rsid w:val="009A5753"/>
    <w:rsid w:val="009A579D"/>
    <w:rsid w:val="009E3297"/>
    <w:rsid w:val="009F734F"/>
    <w:rsid w:val="00A246B6"/>
    <w:rsid w:val="00A31F2F"/>
    <w:rsid w:val="00A47E70"/>
    <w:rsid w:val="00A50CF0"/>
    <w:rsid w:val="00A7671C"/>
    <w:rsid w:val="00AA2CBC"/>
    <w:rsid w:val="00AC5820"/>
    <w:rsid w:val="00AD1CD8"/>
    <w:rsid w:val="00AD4C9A"/>
    <w:rsid w:val="00B258BB"/>
    <w:rsid w:val="00B67B97"/>
    <w:rsid w:val="00B968C8"/>
    <w:rsid w:val="00BA3EC5"/>
    <w:rsid w:val="00BA51D9"/>
    <w:rsid w:val="00BB5DFC"/>
    <w:rsid w:val="00BD279D"/>
    <w:rsid w:val="00BD6BB8"/>
    <w:rsid w:val="00C66BA2"/>
    <w:rsid w:val="00C870F6"/>
    <w:rsid w:val="00C95985"/>
    <w:rsid w:val="00CA3488"/>
    <w:rsid w:val="00CC5026"/>
    <w:rsid w:val="00CC68D0"/>
    <w:rsid w:val="00D03F9A"/>
    <w:rsid w:val="00D06D51"/>
    <w:rsid w:val="00D24991"/>
    <w:rsid w:val="00D258D0"/>
    <w:rsid w:val="00D50255"/>
    <w:rsid w:val="00D540AB"/>
    <w:rsid w:val="00D66520"/>
    <w:rsid w:val="00D7236C"/>
    <w:rsid w:val="00D80124"/>
    <w:rsid w:val="00D84AE9"/>
    <w:rsid w:val="00DD112F"/>
    <w:rsid w:val="00DE34CF"/>
    <w:rsid w:val="00E13F3D"/>
    <w:rsid w:val="00E15BF0"/>
    <w:rsid w:val="00E34898"/>
    <w:rsid w:val="00EB09B7"/>
    <w:rsid w:val="00EE7D7C"/>
    <w:rsid w:val="00EF7C34"/>
    <w:rsid w:val="00F21385"/>
    <w:rsid w:val="00F25D98"/>
    <w:rsid w:val="00F300FB"/>
    <w:rsid w:val="00F61657"/>
    <w:rsid w:val="00F646E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615F"/>
    <w:rPr>
      <w:rFonts w:ascii="Arial" w:hAnsi="Arial"/>
      <w:sz w:val="36"/>
      <w:lang w:val="en-GB" w:eastAsia="en-US"/>
    </w:rPr>
  </w:style>
  <w:style w:type="character" w:customStyle="1" w:styleId="Heading2Char">
    <w:name w:val="Heading 2 Char"/>
    <w:link w:val="Heading2"/>
    <w:rsid w:val="0092615F"/>
    <w:rPr>
      <w:rFonts w:ascii="Arial" w:hAnsi="Arial"/>
      <w:sz w:val="32"/>
      <w:lang w:val="en-GB" w:eastAsia="en-US"/>
    </w:rPr>
  </w:style>
  <w:style w:type="character" w:customStyle="1" w:styleId="Heading3Char">
    <w:name w:val="Heading 3 Char"/>
    <w:link w:val="Heading3"/>
    <w:rsid w:val="0092615F"/>
    <w:rPr>
      <w:rFonts w:ascii="Arial" w:hAnsi="Arial"/>
      <w:sz w:val="28"/>
      <w:lang w:val="en-GB" w:eastAsia="en-US"/>
    </w:rPr>
  </w:style>
  <w:style w:type="character" w:customStyle="1" w:styleId="Heading4Char">
    <w:name w:val="Heading 4 Char"/>
    <w:link w:val="Heading4"/>
    <w:rsid w:val="0092615F"/>
    <w:rPr>
      <w:rFonts w:ascii="Arial" w:hAnsi="Arial"/>
      <w:sz w:val="24"/>
      <w:lang w:val="en-GB" w:eastAsia="en-US"/>
    </w:rPr>
  </w:style>
  <w:style w:type="character" w:customStyle="1" w:styleId="Heading5Char">
    <w:name w:val="Heading 5 Char"/>
    <w:link w:val="Heading5"/>
    <w:rsid w:val="0092615F"/>
    <w:rPr>
      <w:rFonts w:ascii="Arial" w:hAnsi="Arial"/>
      <w:sz w:val="22"/>
      <w:lang w:val="en-GB" w:eastAsia="en-US"/>
    </w:rPr>
  </w:style>
  <w:style w:type="character" w:customStyle="1" w:styleId="Heading6Char">
    <w:name w:val="Heading 6 Char"/>
    <w:link w:val="Heading6"/>
    <w:rsid w:val="0092615F"/>
    <w:rPr>
      <w:rFonts w:ascii="Arial" w:hAnsi="Arial"/>
      <w:lang w:val="en-GB" w:eastAsia="en-US"/>
    </w:rPr>
  </w:style>
  <w:style w:type="character" w:customStyle="1" w:styleId="Heading7Char">
    <w:name w:val="Heading 7 Char"/>
    <w:link w:val="Heading7"/>
    <w:rsid w:val="0092615F"/>
    <w:rPr>
      <w:rFonts w:ascii="Arial" w:hAnsi="Arial"/>
      <w:lang w:val="en-GB" w:eastAsia="en-US"/>
    </w:rPr>
  </w:style>
  <w:style w:type="character" w:customStyle="1" w:styleId="NOZchn">
    <w:name w:val="NO Zchn"/>
    <w:link w:val="NO"/>
    <w:qFormat/>
    <w:rsid w:val="0092615F"/>
    <w:rPr>
      <w:rFonts w:ascii="Times New Roman" w:hAnsi="Times New Roman"/>
      <w:lang w:val="en-GB" w:eastAsia="en-US"/>
    </w:rPr>
  </w:style>
  <w:style w:type="character" w:customStyle="1" w:styleId="PLChar">
    <w:name w:val="PL Char"/>
    <w:link w:val="PL"/>
    <w:locked/>
    <w:rsid w:val="0092615F"/>
    <w:rPr>
      <w:rFonts w:ascii="Courier New" w:hAnsi="Courier New"/>
      <w:noProof/>
      <w:sz w:val="16"/>
      <w:lang w:val="en-GB" w:eastAsia="en-US"/>
    </w:rPr>
  </w:style>
  <w:style w:type="character" w:customStyle="1" w:styleId="TALChar">
    <w:name w:val="TAL Char"/>
    <w:link w:val="TAL"/>
    <w:qFormat/>
    <w:rsid w:val="0092615F"/>
    <w:rPr>
      <w:rFonts w:ascii="Arial" w:hAnsi="Arial"/>
      <w:sz w:val="18"/>
      <w:lang w:val="en-GB" w:eastAsia="en-US"/>
    </w:rPr>
  </w:style>
  <w:style w:type="character" w:customStyle="1" w:styleId="TACChar">
    <w:name w:val="TAC Char"/>
    <w:link w:val="TAC"/>
    <w:qFormat/>
    <w:locked/>
    <w:rsid w:val="0092615F"/>
    <w:rPr>
      <w:rFonts w:ascii="Arial" w:hAnsi="Arial"/>
      <w:sz w:val="18"/>
      <w:lang w:val="en-GB" w:eastAsia="en-US"/>
    </w:rPr>
  </w:style>
  <w:style w:type="character" w:customStyle="1" w:styleId="TAHCar">
    <w:name w:val="TAH Car"/>
    <w:link w:val="TAH"/>
    <w:qFormat/>
    <w:rsid w:val="0092615F"/>
    <w:rPr>
      <w:rFonts w:ascii="Arial" w:hAnsi="Arial"/>
      <w:b/>
      <w:sz w:val="18"/>
      <w:lang w:val="en-GB" w:eastAsia="en-US"/>
    </w:rPr>
  </w:style>
  <w:style w:type="character" w:customStyle="1" w:styleId="EXCar">
    <w:name w:val="EX Car"/>
    <w:link w:val="EX"/>
    <w:qFormat/>
    <w:rsid w:val="0092615F"/>
    <w:rPr>
      <w:rFonts w:ascii="Times New Roman" w:hAnsi="Times New Roman"/>
      <w:lang w:val="en-GB" w:eastAsia="en-US"/>
    </w:rPr>
  </w:style>
  <w:style w:type="character" w:customStyle="1" w:styleId="B1Char">
    <w:name w:val="B1 Char"/>
    <w:link w:val="B1"/>
    <w:qFormat/>
    <w:locked/>
    <w:rsid w:val="0092615F"/>
    <w:rPr>
      <w:rFonts w:ascii="Times New Roman" w:hAnsi="Times New Roman"/>
      <w:lang w:val="en-GB" w:eastAsia="en-US"/>
    </w:rPr>
  </w:style>
  <w:style w:type="character" w:customStyle="1" w:styleId="EditorsNoteChar">
    <w:name w:val="Editor's Note Char"/>
    <w:aliases w:val="EN Char,Editor's Note Char1"/>
    <w:link w:val="EditorsNote"/>
    <w:qFormat/>
    <w:rsid w:val="0092615F"/>
    <w:rPr>
      <w:rFonts w:ascii="Times New Roman" w:hAnsi="Times New Roman"/>
      <w:color w:val="FF0000"/>
      <w:lang w:val="en-GB" w:eastAsia="en-US"/>
    </w:rPr>
  </w:style>
  <w:style w:type="character" w:customStyle="1" w:styleId="THChar">
    <w:name w:val="TH Char"/>
    <w:link w:val="TH"/>
    <w:qFormat/>
    <w:rsid w:val="0092615F"/>
    <w:rPr>
      <w:rFonts w:ascii="Arial" w:hAnsi="Arial"/>
      <w:b/>
      <w:lang w:val="en-GB" w:eastAsia="en-US"/>
    </w:rPr>
  </w:style>
  <w:style w:type="character" w:customStyle="1" w:styleId="TANChar">
    <w:name w:val="TAN Char"/>
    <w:link w:val="TAN"/>
    <w:qFormat/>
    <w:locked/>
    <w:rsid w:val="0092615F"/>
    <w:rPr>
      <w:rFonts w:ascii="Arial" w:hAnsi="Arial"/>
      <w:sz w:val="18"/>
      <w:lang w:val="en-GB" w:eastAsia="en-US"/>
    </w:rPr>
  </w:style>
  <w:style w:type="character" w:customStyle="1" w:styleId="TFChar">
    <w:name w:val="TF Char"/>
    <w:link w:val="TF"/>
    <w:qFormat/>
    <w:locked/>
    <w:rsid w:val="0092615F"/>
    <w:rPr>
      <w:rFonts w:ascii="Arial" w:hAnsi="Arial"/>
      <w:b/>
      <w:lang w:val="en-GB" w:eastAsia="en-US"/>
    </w:rPr>
  </w:style>
  <w:style w:type="character" w:customStyle="1" w:styleId="B2Char">
    <w:name w:val="B2 Char"/>
    <w:link w:val="B2"/>
    <w:qFormat/>
    <w:rsid w:val="0092615F"/>
    <w:rPr>
      <w:rFonts w:ascii="Times New Roman" w:hAnsi="Times New Roman"/>
      <w:lang w:val="en-GB" w:eastAsia="en-US"/>
    </w:rPr>
  </w:style>
  <w:style w:type="paragraph" w:styleId="BodyText">
    <w:name w:val="Body Text"/>
    <w:basedOn w:val="Normal"/>
    <w:link w:val="BodyTextChar"/>
    <w:unhideWhenUsed/>
    <w:rsid w:val="009261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615F"/>
    <w:rPr>
      <w:rFonts w:ascii="Times New Roman" w:hAnsi="Times New Roman"/>
      <w:lang w:val="en-GB" w:eastAsia="en-GB"/>
    </w:rPr>
  </w:style>
  <w:style w:type="paragraph" w:customStyle="1" w:styleId="Guidance">
    <w:name w:val="Guidance"/>
    <w:basedOn w:val="Normal"/>
    <w:rsid w:val="0092615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2615F"/>
    <w:rPr>
      <w:rFonts w:ascii="Times New Roman" w:eastAsia="SimSun" w:hAnsi="Times New Roman"/>
      <w:lang w:val="en-GB" w:eastAsia="en-US"/>
    </w:rPr>
  </w:style>
  <w:style w:type="character" w:customStyle="1" w:styleId="B3Car">
    <w:name w:val="B3 Car"/>
    <w:link w:val="B3"/>
    <w:rsid w:val="0092615F"/>
    <w:rPr>
      <w:rFonts w:ascii="Times New Roman" w:hAnsi="Times New Roman"/>
      <w:lang w:val="en-GB" w:eastAsia="en-US"/>
    </w:rPr>
  </w:style>
  <w:style w:type="character" w:customStyle="1" w:styleId="EWChar">
    <w:name w:val="EW Char"/>
    <w:link w:val="EW"/>
    <w:qFormat/>
    <w:locked/>
    <w:rsid w:val="0092615F"/>
    <w:rPr>
      <w:rFonts w:ascii="Times New Roman" w:hAnsi="Times New Roman"/>
      <w:lang w:val="en-GB" w:eastAsia="en-US"/>
    </w:rPr>
  </w:style>
  <w:style w:type="paragraph" w:customStyle="1" w:styleId="H2">
    <w:name w:val="H2"/>
    <w:basedOn w:val="Normal"/>
    <w:rsid w:val="0092615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2615F"/>
    <w:pPr>
      <w:numPr>
        <w:numId w:val="1"/>
      </w:numPr>
    </w:pPr>
  </w:style>
  <w:style w:type="character" w:customStyle="1" w:styleId="BalloonTextChar">
    <w:name w:val="Balloon Text Char"/>
    <w:basedOn w:val="DefaultParagraphFont"/>
    <w:link w:val="BalloonText"/>
    <w:rsid w:val="0092615F"/>
    <w:rPr>
      <w:rFonts w:ascii="Tahoma" w:hAnsi="Tahoma" w:cs="Tahoma"/>
      <w:sz w:val="16"/>
      <w:szCs w:val="16"/>
      <w:lang w:val="en-GB" w:eastAsia="en-US"/>
    </w:rPr>
  </w:style>
  <w:style w:type="character" w:customStyle="1" w:styleId="TALZchn">
    <w:name w:val="TAL Zchn"/>
    <w:rsid w:val="0092615F"/>
    <w:rPr>
      <w:rFonts w:ascii="Arial" w:hAnsi="Arial"/>
      <w:sz w:val="18"/>
      <w:lang w:val="en-GB" w:eastAsia="en-US"/>
    </w:rPr>
  </w:style>
  <w:style w:type="character" w:customStyle="1" w:styleId="TF0">
    <w:name w:val="TF (文字)"/>
    <w:locked/>
    <w:rsid w:val="0092615F"/>
    <w:rPr>
      <w:rFonts w:ascii="Arial" w:hAnsi="Arial"/>
      <w:b/>
      <w:lang w:val="en-GB" w:eastAsia="en-US"/>
    </w:rPr>
  </w:style>
  <w:style w:type="character" w:customStyle="1" w:styleId="EditorsNoteCharChar">
    <w:name w:val="Editor's Note Char Char"/>
    <w:rsid w:val="0092615F"/>
    <w:rPr>
      <w:rFonts w:ascii="Times New Roman" w:hAnsi="Times New Roman"/>
      <w:color w:val="FF0000"/>
      <w:lang w:val="en-GB"/>
    </w:rPr>
  </w:style>
  <w:style w:type="character" w:customStyle="1" w:styleId="B1Char1">
    <w:name w:val="B1 Char1"/>
    <w:rsid w:val="0092615F"/>
    <w:rPr>
      <w:rFonts w:ascii="Times New Roman" w:hAnsi="Times New Roman"/>
      <w:lang w:val="en-GB" w:eastAsia="en-US"/>
    </w:rPr>
  </w:style>
  <w:style w:type="character" w:customStyle="1" w:styleId="apple-converted-space">
    <w:name w:val="apple-converted-space"/>
    <w:basedOn w:val="DefaultParagraphFont"/>
    <w:rsid w:val="0092615F"/>
  </w:style>
  <w:style w:type="character" w:customStyle="1" w:styleId="Heading8Char">
    <w:name w:val="Heading 8 Char"/>
    <w:basedOn w:val="DefaultParagraphFont"/>
    <w:link w:val="Heading8"/>
    <w:rsid w:val="0092615F"/>
    <w:rPr>
      <w:rFonts w:ascii="Arial" w:hAnsi="Arial"/>
      <w:sz w:val="36"/>
      <w:lang w:val="en-GB" w:eastAsia="en-US"/>
    </w:rPr>
  </w:style>
  <w:style w:type="character" w:customStyle="1" w:styleId="Heading9Char">
    <w:name w:val="Heading 9 Char"/>
    <w:basedOn w:val="DefaultParagraphFont"/>
    <w:link w:val="Heading9"/>
    <w:rsid w:val="0092615F"/>
    <w:rPr>
      <w:rFonts w:ascii="Arial" w:hAnsi="Arial"/>
      <w:sz w:val="36"/>
      <w:lang w:val="en-GB" w:eastAsia="en-US"/>
    </w:rPr>
  </w:style>
  <w:style w:type="character" w:customStyle="1" w:styleId="HeaderChar">
    <w:name w:val="Header Char"/>
    <w:basedOn w:val="DefaultParagraphFont"/>
    <w:link w:val="Header"/>
    <w:rsid w:val="0092615F"/>
    <w:rPr>
      <w:rFonts w:ascii="Arial" w:hAnsi="Arial"/>
      <w:b/>
      <w:noProof/>
      <w:sz w:val="18"/>
      <w:lang w:val="en-GB" w:eastAsia="en-US"/>
    </w:rPr>
  </w:style>
  <w:style w:type="character" w:customStyle="1" w:styleId="FootnoteTextChar">
    <w:name w:val="Footnote Text Char"/>
    <w:basedOn w:val="DefaultParagraphFont"/>
    <w:link w:val="FootnoteText"/>
    <w:rsid w:val="0092615F"/>
    <w:rPr>
      <w:rFonts w:ascii="Times New Roman" w:hAnsi="Times New Roman"/>
      <w:sz w:val="16"/>
      <w:lang w:val="en-GB" w:eastAsia="en-US"/>
    </w:rPr>
  </w:style>
  <w:style w:type="character" w:customStyle="1" w:styleId="FooterChar">
    <w:name w:val="Footer Char"/>
    <w:basedOn w:val="DefaultParagraphFont"/>
    <w:link w:val="Footer"/>
    <w:rsid w:val="0092615F"/>
    <w:rPr>
      <w:rFonts w:ascii="Arial" w:hAnsi="Arial"/>
      <w:b/>
      <w:i/>
      <w:noProof/>
      <w:sz w:val="18"/>
      <w:lang w:val="en-GB" w:eastAsia="en-US"/>
    </w:rPr>
  </w:style>
  <w:style w:type="character" w:customStyle="1" w:styleId="CommentTextChar">
    <w:name w:val="Comment Text Char"/>
    <w:basedOn w:val="DefaultParagraphFont"/>
    <w:link w:val="CommentText"/>
    <w:rsid w:val="0092615F"/>
    <w:rPr>
      <w:rFonts w:ascii="Times New Roman" w:hAnsi="Times New Roman"/>
      <w:lang w:val="en-GB" w:eastAsia="en-US"/>
    </w:rPr>
  </w:style>
  <w:style w:type="character" w:customStyle="1" w:styleId="CommentSubjectChar">
    <w:name w:val="Comment Subject Char"/>
    <w:basedOn w:val="CommentTextChar"/>
    <w:link w:val="CommentSubject"/>
    <w:rsid w:val="0092615F"/>
    <w:rPr>
      <w:rFonts w:ascii="Times New Roman" w:hAnsi="Times New Roman"/>
      <w:b/>
      <w:bCs/>
      <w:lang w:val="en-GB" w:eastAsia="en-US"/>
    </w:rPr>
  </w:style>
  <w:style w:type="character" w:customStyle="1" w:styleId="DocumentMapChar">
    <w:name w:val="Document Map Char"/>
    <w:basedOn w:val="DefaultParagraphFont"/>
    <w:link w:val="DocumentMap"/>
    <w:rsid w:val="0092615F"/>
    <w:rPr>
      <w:rFonts w:ascii="Tahoma" w:hAnsi="Tahoma" w:cs="Tahoma"/>
      <w:shd w:val="clear" w:color="auto" w:fill="000080"/>
      <w:lang w:val="en-GB" w:eastAsia="en-US"/>
    </w:rPr>
  </w:style>
  <w:style w:type="character" w:customStyle="1" w:styleId="NOChar">
    <w:name w:val="NO Char"/>
    <w:qFormat/>
    <w:rsid w:val="0092615F"/>
    <w:rPr>
      <w:rFonts w:ascii="Times New Roman" w:hAnsi="Times New Roman"/>
      <w:lang w:val="en-GB" w:eastAsia="en-US"/>
    </w:rPr>
  </w:style>
  <w:style w:type="paragraph" w:styleId="ListParagraph">
    <w:name w:val="List Paragraph"/>
    <w:basedOn w:val="Normal"/>
    <w:uiPriority w:val="34"/>
    <w:qFormat/>
    <w:rsid w:val="0092615F"/>
    <w:pPr>
      <w:ind w:left="720"/>
      <w:contextualSpacing/>
    </w:pPr>
    <w:rPr>
      <w:rFonts w:eastAsiaTheme="minorEastAsia"/>
    </w:rPr>
  </w:style>
  <w:style w:type="paragraph" w:customStyle="1" w:styleId="TAJ">
    <w:name w:val="TAJ"/>
    <w:basedOn w:val="TH"/>
    <w:rsid w:val="0092615F"/>
    <w:rPr>
      <w:rFonts w:eastAsia="SimSun"/>
      <w:lang w:eastAsia="x-none"/>
    </w:rPr>
  </w:style>
  <w:style w:type="paragraph" w:styleId="IndexHeading">
    <w:name w:val="index heading"/>
    <w:basedOn w:val="Normal"/>
    <w:next w:val="Normal"/>
    <w:rsid w:val="0092615F"/>
    <w:pPr>
      <w:pBdr>
        <w:top w:val="single" w:sz="12" w:space="0" w:color="auto"/>
      </w:pBdr>
      <w:spacing w:before="360" w:after="240"/>
    </w:pPr>
    <w:rPr>
      <w:rFonts w:eastAsia="SimSun"/>
      <w:b/>
      <w:i/>
      <w:sz w:val="26"/>
      <w:lang w:eastAsia="zh-CN"/>
    </w:rPr>
  </w:style>
  <w:style w:type="paragraph" w:customStyle="1" w:styleId="INDENT1">
    <w:name w:val="INDENT1"/>
    <w:basedOn w:val="Normal"/>
    <w:rsid w:val="0092615F"/>
    <w:pPr>
      <w:ind w:left="851"/>
    </w:pPr>
    <w:rPr>
      <w:rFonts w:eastAsia="SimSun"/>
      <w:lang w:eastAsia="zh-CN"/>
    </w:rPr>
  </w:style>
  <w:style w:type="paragraph" w:customStyle="1" w:styleId="INDENT2">
    <w:name w:val="INDENT2"/>
    <w:basedOn w:val="Normal"/>
    <w:rsid w:val="0092615F"/>
    <w:pPr>
      <w:ind w:left="1135" w:hanging="284"/>
    </w:pPr>
    <w:rPr>
      <w:rFonts w:eastAsia="SimSun"/>
      <w:lang w:eastAsia="zh-CN"/>
    </w:rPr>
  </w:style>
  <w:style w:type="paragraph" w:customStyle="1" w:styleId="INDENT3">
    <w:name w:val="INDENT3"/>
    <w:basedOn w:val="Normal"/>
    <w:rsid w:val="0092615F"/>
    <w:pPr>
      <w:ind w:left="1701" w:hanging="567"/>
    </w:pPr>
    <w:rPr>
      <w:rFonts w:eastAsia="SimSun"/>
      <w:lang w:eastAsia="zh-CN"/>
    </w:rPr>
  </w:style>
  <w:style w:type="paragraph" w:customStyle="1" w:styleId="FigureTitle">
    <w:name w:val="Figure_Title"/>
    <w:basedOn w:val="Normal"/>
    <w:next w:val="Normal"/>
    <w:rsid w:val="009261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615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2615F"/>
    <w:pPr>
      <w:spacing w:before="120" w:after="120"/>
    </w:pPr>
    <w:rPr>
      <w:rFonts w:eastAsia="SimSun"/>
      <w:b/>
      <w:lang w:eastAsia="zh-CN"/>
    </w:rPr>
  </w:style>
  <w:style w:type="paragraph" w:styleId="PlainText">
    <w:name w:val="Plain Text"/>
    <w:basedOn w:val="Normal"/>
    <w:link w:val="PlainTextChar"/>
    <w:rsid w:val="0092615F"/>
    <w:rPr>
      <w:rFonts w:ascii="Courier New" w:hAnsi="Courier New"/>
      <w:lang w:eastAsia="zh-CN"/>
    </w:rPr>
  </w:style>
  <w:style w:type="character" w:customStyle="1" w:styleId="PlainTextChar">
    <w:name w:val="Plain Text Char"/>
    <w:basedOn w:val="DefaultParagraphFont"/>
    <w:link w:val="PlainText"/>
    <w:rsid w:val="0092615F"/>
    <w:rPr>
      <w:rFonts w:ascii="Courier New" w:hAnsi="Courier New"/>
      <w:lang w:val="en-GB" w:eastAsia="zh-CN"/>
    </w:rPr>
  </w:style>
  <w:style w:type="paragraph" w:styleId="TOCHeading">
    <w:name w:val="TOC Heading"/>
    <w:basedOn w:val="Heading1"/>
    <w:next w:val="Normal"/>
    <w:uiPriority w:val="39"/>
    <w:unhideWhenUsed/>
    <w:qFormat/>
    <w:rsid w:val="009261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2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2615F"/>
    <w:pPr>
      <w:overflowPunct w:val="0"/>
      <w:autoSpaceDE w:val="0"/>
      <w:autoSpaceDN w:val="0"/>
      <w:adjustRightInd w:val="0"/>
      <w:textAlignment w:val="baseline"/>
    </w:pPr>
    <w:rPr>
      <w:lang w:eastAsia="en-GB"/>
    </w:rPr>
  </w:style>
  <w:style w:type="paragraph" w:styleId="BlockText">
    <w:name w:val="Block Text"/>
    <w:basedOn w:val="Normal"/>
    <w:semiHidden/>
    <w:unhideWhenUsed/>
    <w:rsid w:val="009261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261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2615F"/>
    <w:rPr>
      <w:rFonts w:ascii="Times New Roman" w:hAnsi="Times New Roman"/>
      <w:lang w:val="en-GB" w:eastAsia="en-GB"/>
    </w:rPr>
  </w:style>
  <w:style w:type="paragraph" w:styleId="BodyText3">
    <w:name w:val="Body Text 3"/>
    <w:basedOn w:val="Normal"/>
    <w:link w:val="BodyText3Char"/>
    <w:semiHidden/>
    <w:unhideWhenUsed/>
    <w:rsid w:val="009261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2615F"/>
    <w:rPr>
      <w:rFonts w:ascii="Times New Roman" w:hAnsi="Times New Roman"/>
      <w:sz w:val="16"/>
      <w:szCs w:val="16"/>
      <w:lang w:val="en-GB" w:eastAsia="en-GB"/>
    </w:rPr>
  </w:style>
  <w:style w:type="paragraph" w:styleId="BodyTextFirstIndent">
    <w:name w:val="Body Text First Indent"/>
    <w:basedOn w:val="BodyText"/>
    <w:link w:val="BodyTextFirstIndentChar"/>
    <w:rsid w:val="0092615F"/>
    <w:pPr>
      <w:spacing w:after="180"/>
      <w:ind w:firstLine="360"/>
    </w:pPr>
  </w:style>
  <w:style w:type="character" w:customStyle="1" w:styleId="BodyTextFirstIndentChar">
    <w:name w:val="Body Text First Indent Char"/>
    <w:basedOn w:val="BodyTextChar"/>
    <w:link w:val="BodyTextFirstIndent"/>
    <w:rsid w:val="0092615F"/>
    <w:rPr>
      <w:rFonts w:ascii="Times New Roman" w:hAnsi="Times New Roman"/>
      <w:lang w:val="en-GB" w:eastAsia="en-GB"/>
    </w:rPr>
  </w:style>
  <w:style w:type="paragraph" w:styleId="BodyTextIndent">
    <w:name w:val="Body Text Indent"/>
    <w:basedOn w:val="Normal"/>
    <w:link w:val="BodyTextIndentChar"/>
    <w:semiHidden/>
    <w:unhideWhenUsed/>
    <w:rsid w:val="009261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2615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2615F"/>
    <w:pPr>
      <w:spacing w:after="180"/>
      <w:ind w:left="360" w:firstLine="360"/>
    </w:pPr>
  </w:style>
  <w:style w:type="character" w:customStyle="1" w:styleId="BodyTextFirstIndent2Char">
    <w:name w:val="Body Text First Indent 2 Char"/>
    <w:basedOn w:val="BodyTextIndentChar"/>
    <w:link w:val="BodyTextFirstIndent2"/>
    <w:semiHidden/>
    <w:rsid w:val="0092615F"/>
    <w:rPr>
      <w:rFonts w:ascii="Times New Roman" w:hAnsi="Times New Roman"/>
      <w:lang w:val="en-GB" w:eastAsia="en-GB"/>
    </w:rPr>
  </w:style>
  <w:style w:type="paragraph" w:styleId="BodyTextIndent2">
    <w:name w:val="Body Text Indent 2"/>
    <w:basedOn w:val="Normal"/>
    <w:link w:val="BodyTextIndent2Char"/>
    <w:semiHidden/>
    <w:unhideWhenUsed/>
    <w:rsid w:val="009261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2615F"/>
    <w:rPr>
      <w:rFonts w:ascii="Times New Roman" w:hAnsi="Times New Roman"/>
      <w:lang w:val="en-GB" w:eastAsia="en-GB"/>
    </w:rPr>
  </w:style>
  <w:style w:type="paragraph" w:styleId="BodyTextIndent3">
    <w:name w:val="Body Text Indent 3"/>
    <w:basedOn w:val="Normal"/>
    <w:link w:val="BodyTextIndent3Char"/>
    <w:semiHidden/>
    <w:unhideWhenUsed/>
    <w:rsid w:val="009261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2615F"/>
    <w:rPr>
      <w:rFonts w:ascii="Times New Roman" w:hAnsi="Times New Roman"/>
      <w:sz w:val="16"/>
      <w:szCs w:val="16"/>
      <w:lang w:val="en-GB" w:eastAsia="en-GB"/>
    </w:rPr>
  </w:style>
  <w:style w:type="paragraph" w:styleId="Closing">
    <w:name w:val="Closing"/>
    <w:basedOn w:val="Normal"/>
    <w:link w:val="ClosingChar"/>
    <w:semiHidden/>
    <w:unhideWhenUsed/>
    <w:rsid w:val="009261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2615F"/>
    <w:rPr>
      <w:rFonts w:ascii="Times New Roman" w:hAnsi="Times New Roman"/>
      <w:lang w:val="en-GB" w:eastAsia="en-GB"/>
    </w:rPr>
  </w:style>
  <w:style w:type="paragraph" w:styleId="Date">
    <w:name w:val="Date"/>
    <w:basedOn w:val="Normal"/>
    <w:next w:val="Normal"/>
    <w:link w:val="DateChar"/>
    <w:rsid w:val="009261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615F"/>
    <w:rPr>
      <w:rFonts w:ascii="Times New Roman" w:hAnsi="Times New Roman"/>
      <w:lang w:val="en-GB" w:eastAsia="en-GB"/>
    </w:rPr>
  </w:style>
  <w:style w:type="paragraph" w:styleId="E-mailSignature">
    <w:name w:val="E-mail Signature"/>
    <w:basedOn w:val="Normal"/>
    <w:link w:val="E-mailSignatureChar"/>
    <w:semiHidden/>
    <w:unhideWhenUsed/>
    <w:rsid w:val="009261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2615F"/>
    <w:rPr>
      <w:rFonts w:ascii="Times New Roman" w:hAnsi="Times New Roman"/>
      <w:lang w:val="en-GB" w:eastAsia="en-GB"/>
    </w:rPr>
  </w:style>
  <w:style w:type="paragraph" w:styleId="EndnoteText">
    <w:name w:val="endnote text"/>
    <w:basedOn w:val="Normal"/>
    <w:link w:val="EndnoteTextChar"/>
    <w:semiHidden/>
    <w:unhideWhenUsed/>
    <w:rsid w:val="009261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2615F"/>
    <w:rPr>
      <w:rFonts w:ascii="Times New Roman" w:hAnsi="Times New Roman"/>
      <w:lang w:val="en-GB" w:eastAsia="en-GB"/>
    </w:rPr>
  </w:style>
  <w:style w:type="paragraph" w:styleId="EnvelopeAddress">
    <w:name w:val="envelope address"/>
    <w:basedOn w:val="Normal"/>
    <w:semiHidden/>
    <w:unhideWhenUsed/>
    <w:rsid w:val="009261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261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261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2615F"/>
    <w:rPr>
      <w:rFonts w:ascii="Times New Roman" w:hAnsi="Times New Roman"/>
      <w:i/>
      <w:iCs/>
      <w:lang w:val="en-GB" w:eastAsia="en-GB"/>
    </w:rPr>
  </w:style>
  <w:style w:type="paragraph" w:styleId="HTMLPreformatted">
    <w:name w:val="HTML Preformatted"/>
    <w:basedOn w:val="Normal"/>
    <w:link w:val="HTMLPreformattedChar"/>
    <w:semiHidden/>
    <w:unhideWhenUsed/>
    <w:rsid w:val="009261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2615F"/>
    <w:rPr>
      <w:rFonts w:ascii="Consolas" w:hAnsi="Consolas"/>
      <w:lang w:val="en-GB" w:eastAsia="en-GB"/>
    </w:rPr>
  </w:style>
  <w:style w:type="paragraph" w:styleId="Index3">
    <w:name w:val="index 3"/>
    <w:basedOn w:val="Normal"/>
    <w:next w:val="Normal"/>
    <w:semiHidden/>
    <w:unhideWhenUsed/>
    <w:rsid w:val="009261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261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261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261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261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261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2615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261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615F"/>
    <w:rPr>
      <w:rFonts w:ascii="Times New Roman" w:hAnsi="Times New Roman"/>
      <w:i/>
      <w:iCs/>
      <w:color w:val="4F81BD" w:themeColor="accent1"/>
      <w:lang w:val="en-GB" w:eastAsia="en-GB"/>
    </w:rPr>
  </w:style>
  <w:style w:type="paragraph" w:styleId="ListContinue">
    <w:name w:val="List Continue"/>
    <w:basedOn w:val="Normal"/>
    <w:semiHidden/>
    <w:unhideWhenUsed/>
    <w:rsid w:val="009261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261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261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261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261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2615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2615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2615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261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2615F"/>
    <w:rPr>
      <w:rFonts w:ascii="Consolas" w:hAnsi="Consolas"/>
      <w:lang w:val="en-GB" w:eastAsia="en-GB"/>
    </w:rPr>
  </w:style>
  <w:style w:type="paragraph" w:styleId="MessageHeader">
    <w:name w:val="Message Header"/>
    <w:basedOn w:val="Normal"/>
    <w:link w:val="MessageHeaderChar"/>
    <w:semiHidden/>
    <w:unhideWhenUsed/>
    <w:rsid w:val="009261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261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61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2615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261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261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2615F"/>
    <w:rPr>
      <w:rFonts w:ascii="Times New Roman" w:hAnsi="Times New Roman"/>
      <w:lang w:val="en-GB" w:eastAsia="en-GB"/>
    </w:rPr>
  </w:style>
  <w:style w:type="paragraph" w:styleId="Quote">
    <w:name w:val="Quote"/>
    <w:basedOn w:val="Normal"/>
    <w:next w:val="Normal"/>
    <w:link w:val="QuoteChar"/>
    <w:uiPriority w:val="29"/>
    <w:qFormat/>
    <w:rsid w:val="009261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61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61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615F"/>
    <w:rPr>
      <w:rFonts w:ascii="Times New Roman" w:hAnsi="Times New Roman"/>
      <w:lang w:val="en-GB" w:eastAsia="en-GB"/>
    </w:rPr>
  </w:style>
  <w:style w:type="paragraph" w:styleId="Signature">
    <w:name w:val="Signature"/>
    <w:basedOn w:val="Normal"/>
    <w:link w:val="SignatureChar"/>
    <w:semiHidden/>
    <w:unhideWhenUsed/>
    <w:rsid w:val="009261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2615F"/>
    <w:rPr>
      <w:rFonts w:ascii="Times New Roman" w:hAnsi="Times New Roman"/>
      <w:lang w:val="en-GB" w:eastAsia="en-GB"/>
    </w:rPr>
  </w:style>
  <w:style w:type="paragraph" w:styleId="Subtitle">
    <w:name w:val="Subtitle"/>
    <w:basedOn w:val="Normal"/>
    <w:next w:val="Normal"/>
    <w:link w:val="SubtitleChar"/>
    <w:qFormat/>
    <w:rsid w:val="009261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61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261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261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61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61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261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2615F"/>
    <w:pPr>
      <w:spacing w:before="100" w:beforeAutospacing="1" w:after="100" w:afterAutospacing="1"/>
    </w:pPr>
    <w:rPr>
      <w:sz w:val="24"/>
      <w:szCs w:val="24"/>
      <w:lang w:eastAsia="en-GB"/>
    </w:rPr>
  </w:style>
  <w:style w:type="character" w:customStyle="1" w:styleId="B3Char">
    <w:name w:val="B3 Char"/>
    <w:rsid w:val="0092615F"/>
    <w:rPr>
      <w:rFonts w:ascii="Times New Roman" w:hAnsi="Times New Roman"/>
      <w:lang w:val="en-GB" w:eastAsia="en-US"/>
    </w:rPr>
  </w:style>
  <w:style w:type="character" w:customStyle="1" w:styleId="TFCharChar">
    <w:name w:val="TF Char Char"/>
    <w:rsid w:val="009261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BCBF-B24B-4221-ACCB-8C10F24E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8794</Words>
  <Characters>50132</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31</cp:revision>
  <cp:lastPrinted>1900-01-01T00:00:00Z</cp:lastPrinted>
  <dcterms:created xsi:type="dcterms:W3CDTF">2023-01-09T13:03:00Z</dcterms:created>
  <dcterms:modified xsi:type="dcterms:W3CDTF">2023-03-02T09:07:00Z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