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97DE62" w14:textId="6B29F15B" w:rsidR="00661068" w:rsidRPr="006C2E80" w:rsidRDefault="00661068" w:rsidP="00661068">
      <w:pPr>
        <w:pStyle w:val="Header"/>
        <w:tabs>
          <w:tab w:val="right" w:pos="9638"/>
        </w:tabs>
        <w:rPr>
          <w:sz w:val="24"/>
          <w:szCs w:val="24"/>
        </w:rPr>
      </w:pPr>
      <w:r w:rsidRPr="007861B8">
        <w:rPr>
          <w:sz w:val="24"/>
          <w:szCs w:val="24"/>
        </w:rPr>
        <w:t>3GPP TSG</w:t>
      </w:r>
      <w:r>
        <w:rPr>
          <w:sz w:val="24"/>
          <w:szCs w:val="24"/>
        </w:rPr>
        <w:t xml:space="preserve"> CT </w:t>
      </w:r>
      <w:r w:rsidRPr="007861B8">
        <w:rPr>
          <w:sz w:val="24"/>
          <w:szCs w:val="24"/>
        </w:rPr>
        <w:t>WG</w:t>
      </w:r>
      <w:r>
        <w:rPr>
          <w:sz w:val="24"/>
          <w:szCs w:val="24"/>
        </w:rPr>
        <w:t xml:space="preserve">1 </w:t>
      </w:r>
      <w:r w:rsidRPr="007861B8">
        <w:rPr>
          <w:sz w:val="24"/>
          <w:szCs w:val="24"/>
        </w:rPr>
        <w:t>Meeting #</w:t>
      </w:r>
      <w:r>
        <w:rPr>
          <w:sz w:val="24"/>
          <w:szCs w:val="24"/>
        </w:rPr>
        <w:t>140</w:t>
      </w:r>
      <w:r w:rsidRPr="007861B8">
        <w:rPr>
          <w:sz w:val="24"/>
          <w:szCs w:val="24"/>
        </w:rPr>
        <w:t xml:space="preserve"> </w:t>
      </w:r>
      <w:r w:rsidRPr="007861B8">
        <w:rPr>
          <w:sz w:val="24"/>
          <w:szCs w:val="24"/>
        </w:rPr>
        <w:tab/>
      </w:r>
      <w:r>
        <w:rPr>
          <w:sz w:val="24"/>
          <w:szCs w:val="24"/>
        </w:rPr>
        <w:t>C1-23</w:t>
      </w:r>
      <w:r w:rsidR="002F7CCB">
        <w:rPr>
          <w:sz w:val="24"/>
          <w:szCs w:val="24"/>
        </w:rPr>
        <w:t>0</w:t>
      </w:r>
      <w:r w:rsidR="002E5F77">
        <w:rPr>
          <w:sz w:val="24"/>
          <w:szCs w:val="24"/>
        </w:rPr>
        <w:t>757</w:t>
      </w:r>
    </w:p>
    <w:p w14:paraId="7D3B19DC" w14:textId="666B193C" w:rsidR="00661068" w:rsidRPr="007861B8" w:rsidRDefault="00661068" w:rsidP="00661068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>
        <w:rPr>
          <w:sz w:val="24"/>
          <w:szCs w:val="24"/>
        </w:rPr>
        <w:t>Athens, Greece, 27 February – 3 March 2023</w:t>
      </w:r>
      <w:r w:rsidRPr="006C2E80">
        <w:tab/>
      </w:r>
    </w:p>
    <w:p w14:paraId="316844BC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821AFA6" w14:textId="426CAADE" w:rsidR="00AE25BF" w:rsidRPr="006C2E80" w:rsidRDefault="00AE25BF" w:rsidP="003F3853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61068">
        <w:rPr>
          <w:rFonts w:ascii="Arial" w:eastAsia="Batang" w:hAnsi="Arial"/>
          <w:b/>
          <w:sz w:val="24"/>
          <w:szCs w:val="24"/>
          <w:lang w:eastAsia="zh-CN"/>
        </w:rPr>
        <w:t>Huawei, HiSilicon</w:t>
      </w:r>
      <w:r w:rsidR="00CA2700" w:rsidRPr="00CA2700">
        <w:rPr>
          <w:rFonts w:ascii="Arial" w:eastAsia="Batang" w:hAnsi="Arial"/>
          <w:b/>
          <w:sz w:val="24"/>
          <w:szCs w:val="24"/>
          <w:lang w:eastAsia="zh-CN"/>
        </w:rPr>
        <w:t>, CATT, China Unicom, CBN, ZTE</w:t>
      </w:r>
      <w:r w:rsidR="0060502D">
        <w:rPr>
          <w:rFonts w:ascii="Arial" w:eastAsia="Batang" w:hAnsi="Arial"/>
          <w:b/>
          <w:sz w:val="24"/>
          <w:szCs w:val="24"/>
          <w:lang w:eastAsia="zh-CN"/>
        </w:rPr>
        <w:t>, LGE, China Mobile</w:t>
      </w:r>
      <w:bookmarkStart w:id="0" w:name="_GoBack"/>
      <w:bookmarkEnd w:id="0"/>
    </w:p>
    <w:p w14:paraId="77734250" w14:textId="1398843D" w:rsidR="006C2E80" w:rsidRPr="006C2E80" w:rsidRDefault="25D5CA91" w:rsidP="69434511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bCs/>
          <w:sz w:val="24"/>
          <w:szCs w:val="24"/>
          <w:lang w:eastAsia="zh-CN"/>
        </w:rPr>
      </w:pP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Title:</w:t>
      </w:r>
      <w:r w:rsidR="00AE25BF">
        <w:tab/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New</w:t>
      </w:r>
      <w:r w:rsidR="1AC9D39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5324E14D"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>WID on</w:t>
      </w:r>
      <w:r w:rsidRPr="69434511">
        <w:rPr>
          <w:rFonts w:ascii="Arial" w:eastAsia="Batang" w:hAnsi="Arial" w:cs="Arial"/>
          <w:b/>
          <w:bCs/>
          <w:sz w:val="24"/>
          <w:szCs w:val="24"/>
          <w:lang w:eastAsia="zh-CN"/>
        </w:rPr>
        <w:t xml:space="preserve"> </w:t>
      </w:r>
      <w:r w:rsidR="00661068">
        <w:rPr>
          <w:rFonts w:ascii="Arial" w:eastAsia="Batang" w:hAnsi="Arial" w:cs="Arial"/>
          <w:b/>
          <w:bCs/>
          <w:sz w:val="24"/>
          <w:szCs w:val="24"/>
          <w:lang w:eastAsia="zh-CN"/>
        </w:rPr>
        <w:t>UE pre-configuration for 5MBS</w:t>
      </w:r>
    </w:p>
    <w:p w14:paraId="5F56A0A9" w14:textId="21169744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</w:t>
      </w:r>
      <w:r w:rsidR="00661068">
        <w:rPr>
          <w:rFonts w:ascii="Arial" w:eastAsia="Batang" w:hAnsi="Arial"/>
          <w:b/>
          <w:sz w:val="24"/>
          <w:szCs w:val="24"/>
          <w:lang w:val="en-US" w:eastAsia="zh-CN"/>
        </w:rPr>
        <w:t>greement</w:t>
      </w:r>
    </w:p>
    <w:p w14:paraId="195E59E6" w14:textId="7AB5C8B1" w:rsidR="00AE25BF" w:rsidRDefault="00AE25BF" w:rsidP="00E9703A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9703A" w:rsidRPr="00E9703A">
        <w:rPr>
          <w:rFonts w:ascii="Arial" w:eastAsia="Batang" w:hAnsi="Arial"/>
          <w:b/>
          <w:bCs/>
          <w:iCs/>
          <w:sz w:val="24"/>
          <w:szCs w:val="24"/>
          <w:lang w:val="en-US" w:eastAsia="zh-CN"/>
        </w:rPr>
        <w:t>18.1.1</w:t>
      </w:r>
    </w:p>
    <w:p w14:paraId="028C079C" w14:textId="77777777" w:rsidR="006C2E80" w:rsidRPr="006C2E80" w:rsidRDefault="006C2E80" w:rsidP="006C2E80">
      <w:pPr>
        <w:rPr>
          <w:rFonts w:eastAsia="Batang"/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t>3GPP TR 21.900</w:t>
        </w:r>
      </w:hyperlink>
    </w:p>
    <w:p w14:paraId="4961C3CA" w14:textId="46BC5FC7" w:rsidR="006C2E80" w:rsidRPr="006C2E80" w:rsidRDefault="008A76FD" w:rsidP="006C2E80">
      <w:pPr>
        <w:pStyle w:val="Heading8"/>
      </w:pPr>
      <w:r w:rsidRPr="006C2E80">
        <w:t>Title</w:t>
      </w:r>
      <w:r w:rsidR="00985B73" w:rsidRPr="006C2E80">
        <w:t>:</w:t>
      </w:r>
      <w:r w:rsidR="003F3961">
        <w:t xml:space="preserve"> </w:t>
      </w:r>
      <w:r w:rsidR="00F41A27" w:rsidRPr="006C2E80">
        <w:tab/>
      </w:r>
      <w:r w:rsidR="00661068">
        <w:t>UE pre-configuration for 5MBS</w:t>
      </w:r>
    </w:p>
    <w:p w14:paraId="2730900B" w14:textId="1228EAFD" w:rsidR="003F268E" w:rsidRPr="00BA3A53" w:rsidRDefault="003F268E" w:rsidP="006C2E80">
      <w:pPr>
        <w:pStyle w:val="Guidance"/>
      </w:pPr>
    </w:p>
    <w:p w14:paraId="289CB42C" w14:textId="0088704F" w:rsidR="006C2E80" w:rsidRDefault="00E13CB2" w:rsidP="008671B1">
      <w:pPr>
        <w:pStyle w:val="Heading8"/>
      </w:pPr>
      <w:r>
        <w:t>A</w:t>
      </w:r>
      <w:r w:rsidR="00B078D6">
        <w:t>cronym:</w:t>
      </w:r>
      <w:r w:rsidR="006C2E80">
        <w:tab/>
      </w:r>
      <w:r w:rsidR="00661068">
        <w:t>UEC</w:t>
      </w:r>
      <w:r w:rsidR="00DB12C3">
        <w:t>onfig</w:t>
      </w:r>
      <w:r w:rsidR="00661068">
        <w:t>5MBS</w:t>
      </w:r>
    </w:p>
    <w:p w14:paraId="0D12AE1F" w14:textId="6FA7D0CC" w:rsidR="00B078D6" w:rsidRDefault="00B078D6" w:rsidP="006C2E80">
      <w:pPr>
        <w:pStyle w:val="Guidance"/>
      </w:pPr>
    </w:p>
    <w:p w14:paraId="679E2B2D" w14:textId="46EE8CA0" w:rsidR="006C2E80" w:rsidRDefault="00B078D6" w:rsidP="009F1588">
      <w:pPr>
        <w:pStyle w:val="Heading8"/>
      </w:pPr>
      <w:r>
        <w:t>Unique identifier</w:t>
      </w:r>
      <w:r w:rsidR="00F41A27">
        <w:t>:</w:t>
      </w:r>
      <w:r w:rsidR="006C2E80">
        <w:tab/>
      </w:r>
      <w:r w:rsidR="009F1588" w:rsidRPr="009F1588">
        <w:rPr>
          <w:iCs/>
        </w:rPr>
        <w:t>XXXXX</w:t>
      </w:r>
    </w:p>
    <w:p w14:paraId="20AE909D" w14:textId="7844FFF1" w:rsidR="00B078D6" w:rsidRDefault="00D31CC8" w:rsidP="006C2E80">
      <w:pPr>
        <w:pStyle w:val="Guidance"/>
      </w:pPr>
      <w:r>
        <w:t xml:space="preserve"> </w:t>
      </w:r>
    </w:p>
    <w:p w14:paraId="63EE9719" w14:textId="0BB4A67A" w:rsidR="003F7142" w:rsidRDefault="003F7142" w:rsidP="00C90A84">
      <w:pPr>
        <w:pStyle w:val="Heading8"/>
      </w:pPr>
      <w:r w:rsidRPr="003F7142">
        <w:t>Potential target Release:</w:t>
      </w:r>
      <w:r w:rsidR="006C2E80">
        <w:tab/>
      </w:r>
      <w:r w:rsidR="00C90A84" w:rsidRPr="00C90A84">
        <w:t>Rel-18</w:t>
      </w:r>
    </w:p>
    <w:p w14:paraId="53277F89" w14:textId="1C2FC602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2E1838D5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F2F978C" w14:textId="6A923FC7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72490DDB" w:rsidR="004260A5" w:rsidRDefault="004260A5" w:rsidP="006C2E80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266D578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6E9D500A" w14:textId="62FFAB29" w:rsidR="004260A5" w:rsidRDefault="00F8787E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A57986" w:rsidR="004260A5" w:rsidRDefault="00661068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43FB9532" w14:textId="05562F0C" w:rsidR="004260A5" w:rsidRDefault="00F8787E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417D3413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1C2F1AED" w14:textId="77777777" w:rsidR="00661068" w:rsidRPr="007861B8" w:rsidRDefault="00661068" w:rsidP="00661068">
      <w:pPr>
        <w:pStyle w:val="Heading2"/>
        <w:rPr>
          <w:b/>
        </w:rPr>
      </w:pPr>
      <w:r w:rsidRPr="007861B8">
        <w:t>2.1</w:t>
      </w:r>
      <w:r w:rsidRPr="007861B8">
        <w:tab/>
        <w:t>Primary classification</w:t>
      </w:r>
    </w:p>
    <w:p w14:paraId="5628B2F0" w14:textId="77777777" w:rsidR="00661068" w:rsidRDefault="00661068" w:rsidP="00661068">
      <w:pPr>
        <w:pStyle w:val="Heading3"/>
      </w:pPr>
      <w:r w:rsidRPr="00A36378">
        <w:t>This work item is a …</w:t>
      </w:r>
    </w:p>
    <w:p w14:paraId="72658DE8" w14:textId="77777777" w:rsidR="00661068" w:rsidRPr="00C278EB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61068" w14:paraId="542FCD93" w14:textId="77777777" w:rsidTr="002D2307">
        <w:trPr>
          <w:cantSplit/>
          <w:jc w:val="center"/>
        </w:trPr>
        <w:tc>
          <w:tcPr>
            <w:tcW w:w="452" w:type="dxa"/>
          </w:tcPr>
          <w:p w14:paraId="3D01ECA0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DDF8CF8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661068" w14:paraId="00039198" w14:textId="77777777" w:rsidTr="002D2307">
        <w:trPr>
          <w:cantSplit/>
          <w:jc w:val="center"/>
        </w:trPr>
        <w:tc>
          <w:tcPr>
            <w:tcW w:w="452" w:type="dxa"/>
          </w:tcPr>
          <w:p w14:paraId="48EE652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C7B4F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661068" w14:paraId="3907A876" w14:textId="77777777" w:rsidTr="002D2307">
        <w:trPr>
          <w:cantSplit/>
          <w:jc w:val="center"/>
        </w:trPr>
        <w:tc>
          <w:tcPr>
            <w:tcW w:w="452" w:type="dxa"/>
          </w:tcPr>
          <w:p w14:paraId="23F52C7E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FB8A11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661068" w14:paraId="17866428" w14:textId="77777777" w:rsidTr="002D2307">
        <w:trPr>
          <w:cantSplit/>
          <w:jc w:val="center"/>
        </w:trPr>
        <w:tc>
          <w:tcPr>
            <w:tcW w:w="452" w:type="dxa"/>
          </w:tcPr>
          <w:p w14:paraId="75D67731" w14:textId="77777777" w:rsidR="00661068" w:rsidRDefault="00661068" w:rsidP="002D230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FA77D80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661068" w14:paraId="0E97469E" w14:textId="77777777" w:rsidTr="002D2307">
        <w:trPr>
          <w:cantSplit/>
          <w:jc w:val="center"/>
        </w:trPr>
        <w:tc>
          <w:tcPr>
            <w:tcW w:w="452" w:type="dxa"/>
          </w:tcPr>
          <w:p w14:paraId="19BCFF0B" w14:textId="77777777" w:rsidR="00661068" w:rsidRDefault="00661068" w:rsidP="002D230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290F86E" w14:textId="77777777" w:rsidR="00661068" w:rsidRPr="0006543E" w:rsidRDefault="00661068" w:rsidP="002D230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5C7CC6C8" w14:textId="77777777" w:rsidR="00661068" w:rsidRDefault="00661068" w:rsidP="00661068">
      <w:pPr>
        <w:ind w:right="-99"/>
        <w:rPr>
          <w:b/>
        </w:rPr>
      </w:pPr>
      <w:r>
        <w:rPr>
          <w:b/>
        </w:rPr>
        <w:t>* Other = e.g. testing</w:t>
      </w:r>
    </w:p>
    <w:p w14:paraId="39E2DE05" w14:textId="77777777" w:rsidR="00661068" w:rsidRDefault="00661068" w:rsidP="00661068">
      <w:pPr>
        <w:ind w:right="-99"/>
        <w:rPr>
          <w:b/>
        </w:rPr>
      </w:pPr>
    </w:p>
    <w:p w14:paraId="4F6C26DB" w14:textId="77777777" w:rsidR="00661068" w:rsidRPr="007861B8" w:rsidRDefault="00661068" w:rsidP="00661068">
      <w:pPr>
        <w:pStyle w:val="Heading2"/>
        <w:rPr>
          <w:b/>
        </w:rPr>
      </w:pPr>
      <w:r w:rsidRPr="007861B8">
        <w:lastRenderedPageBreak/>
        <w:t>2.2</w:t>
      </w:r>
      <w:r w:rsidRPr="007861B8">
        <w:tab/>
        <w:t>Parent Work Item</w:t>
      </w:r>
    </w:p>
    <w:p w14:paraId="031B6C84" w14:textId="77777777" w:rsidR="00661068" w:rsidRPr="009A6092" w:rsidRDefault="00661068" w:rsidP="00661068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661068" w14:paraId="08D206C6" w14:textId="77777777" w:rsidTr="002D230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E1EA5F8" w14:textId="77777777" w:rsidR="00661068" w:rsidRDefault="00661068" w:rsidP="002D230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661068" w14:paraId="7F8E8835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C5A7EB7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36BC39CD" w14:textId="77777777" w:rsidR="00661068" w:rsidDel="00C02DF6" w:rsidRDefault="00661068" w:rsidP="002D230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E02491C" w14:textId="77777777" w:rsidR="00661068" w:rsidRDefault="00661068" w:rsidP="002D230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8BB96A1" w14:textId="77777777" w:rsidR="00661068" w:rsidRDefault="00661068" w:rsidP="002D230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61068" w14:paraId="2CFF136B" w14:textId="77777777" w:rsidTr="002D2307">
        <w:trPr>
          <w:cantSplit/>
          <w:jc w:val="center"/>
        </w:trPr>
        <w:tc>
          <w:tcPr>
            <w:tcW w:w="1101" w:type="dxa"/>
          </w:tcPr>
          <w:p w14:paraId="1A0C64C6" w14:textId="77777777" w:rsidR="00661068" w:rsidRDefault="00661068" w:rsidP="002D2307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6882BBCC" w14:textId="77777777" w:rsidR="00661068" w:rsidRDefault="00661068" w:rsidP="002D2307">
            <w:pPr>
              <w:pStyle w:val="TAL"/>
            </w:pPr>
          </w:p>
        </w:tc>
        <w:tc>
          <w:tcPr>
            <w:tcW w:w="1101" w:type="dxa"/>
          </w:tcPr>
          <w:p w14:paraId="7A6B5FF7" w14:textId="77777777" w:rsidR="00661068" w:rsidRDefault="00661068" w:rsidP="002D2307">
            <w:pPr>
              <w:pStyle w:val="TAL"/>
            </w:pPr>
          </w:p>
        </w:tc>
        <w:tc>
          <w:tcPr>
            <w:tcW w:w="6010" w:type="dxa"/>
          </w:tcPr>
          <w:p w14:paraId="044D854A" w14:textId="77777777" w:rsidR="00661068" w:rsidRPr="00251D80" w:rsidRDefault="00661068" w:rsidP="002D2307">
            <w:pPr>
              <w:pStyle w:val="TAL"/>
            </w:pPr>
          </w:p>
        </w:tc>
      </w:tr>
    </w:tbl>
    <w:p w14:paraId="5098B7CD" w14:textId="77777777" w:rsidR="00661068" w:rsidRDefault="00661068" w:rsidP="00661068"/>
    <w:p w14:paraId="0DD01BB4" w14:textId="77777777" w:rsidR="00661068" w:rsidRPr="007861B8" w:rsidRDefault="00661068" w:rsidP="00661068">
      <w:pPr>
        <w:pStyle w:val="Heading3"/>
      </w:pPr>
      <w:r w:rsidRPr="007861B8">
        <w:t>2.3</w:t>
      </w:r>
      <w:r w:rsidRPr="007861B8">
        <w:tab/>
        <w:t>Other related Work Items and dependencies</w:t>
      </w:r>
    </w:p>
    <w:p w14:paraId="03C36EE8" w14:textId="77777777" w:rsidR="00661068" w:rsidRPr="006C2E80" w:rsidRDefault="00661068" w:rsidP="00661068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661068" w14:paraId="57D02518" w14:textId="77777777" w:rsidTr="002D230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7B827BB1" w14:textId="77777777" w:rsidR="00661068" w:rsidRDefault="00661068" w:rsidP="002D230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661068" w14:paraId="73DEA634" w14:textId="77777777" w:rsidTr="002D230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72BE3DB" w14:textId="77777777" w:rsidR="00661068" w:rsidRDefault="00661068" w:rsidP="002D230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19D1361B" w14:textId="77777777" w:rsidR="00661068" w:rsidRDefault="00661068" w:rsidP="002D230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A1572B8" w14:textId="77777777" w:rsidR="00661068" w:rsidRDefault="00661068" w:rsidP="002D2307">
            <w:pPr>
              <w:pStyle w:val="TAH"/>
            </w:pPr>
            <w:r>
              <w:t>Nature of relationship</w:t>
            </w:r>
          </w:p>
        </w:tc>
      </w:tr>
      <w:tr w:rsidR="00661068" w14:paraId="34E0A360" w14:textId="77777777" w:rsidTr="002D2307">
        <w:trPr>
          <w:cantSplit/>
          <w:jc w:val="center"/>
        </w:trPr>
        <w:tc>
          <w:tcPr>
            <w:tcW w:w="1101" w:type="dxa"/>
          </w:tcPr>
          <w:p w14:paraId="3B6CE875" w14:textId="28E877D6" w:rsidR="00661068" w:rsidRDefault="00661068" w:rsidP="00661068">
            <w:pPr>
              <w:pStyle w:val="TAL"/>
            </w:pPr>
            <w:r>
              <w:t>910002</w:t>
            </w:r>
          </w:p>
        </w:tc>
        <w:tc>
          <w:tcPr>
            <w:tcW w:w="3326" w:type="dxa"/>
          </w:tcPr>
          <w:p w14:paraId="5C1EAD7D" w14:textId="2B6F428C" w:rsidR="00661068" w:rsidRPr="001C06DF" w:rsidRDefault="00661068" w:rsidP="00661068">
            <w:pPr>
              <w:pStyle w:val="TAL"/>
              <w:rPr>
                <w:rFonts w:cs="Arial"/>
                <w:szCs w:val="18"/>
              </w:rPr>
            </w:pPr>
            <w:r w:rsidRPr="001C06DF">
              <w:t>CT aspects of the architectural enhancements for 5G multicast-broadcast services</w:t>
            </w:r>
          </w:p>
        </w:tc>
        <w:tc>
          <w:tcPr>
            <w:tcW w:w="5099" w:type="dxa"/>
          </w:tcPr>
          <w:p w14:paraId="1FF27E36" w14:textId="70EF32D2" w:rsidR="00661068" w:rsidRPr="00661068" w:rsidRDefault="00F267C1" w:rsidP="00661068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CT WGs work item</w:t>
            </w:r>
            <w:r w:rsidR="00AA4163"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  <w:tr w:rsidR="00421D29" w14:paraId="253D25BD" w14:textId="77777777" w:rsidTr="00421D29">
        <w:trPr>
          <w:cantSplit/>
          <w:jc w:val="center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9C5398" w14:textId="77777777" w:rsidR="00421D29" w:rsidRDefault="00421D29" w:rsidP="002D2307">
            <w:pPr>
              <w:pStyle w:val="TAL"/>
            </w:pPr>
            <w:r>
              <w:t>900038</w:t>
            </w:r>
          </w:p>
        </w:tc>
        <w:tc>
          <w:tcPr>
            <w:tcW w:w="33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3FB8ED" w14:textId="77777777" w:rsidR="00421D29" w:rsidRDefault="00421D29" w:rsidP="002D2307">
            <w:pPr>
              <w:pStyle w:val="TAL"/>
            </w:pPr>
            <w:r w:rsidRPr="00421D29">
              <w:t>Architectural enhancements for 5G multicast-broadcast services (5MBS)</w:t>
            </w:r>
          </w:p>
        </w:tc>
        <w:tc>
          <w:tcPr>
            <w:tcW w:w="50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6133E" w14:textId="77777777" w:rsidR="00421D29" w:rsidRPr="00421D29" w:rsidRDefault="00421D29" w:rsidP="002D230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661068">
              <w:rPr>
                <w:rFonts w:ascii="Arial" w:hAnsi="Arial" w:cs="Arial"/>
                <w:i w:val="0"/>
                <w:sz w:val="18"/>
                <w:szCs w:val="18"/>
              </w:rPr>
              <w:t>SA2 work item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 xml:space="preserve"> in Rel-17</w:t>
            </w:r>
          </w:p>
        </w:tc>
      </w:tr>
    </w:tbl>
    <w:p w14:paraId="2B1C70C1" w14:textId="77777777" w:rsidR="00661068" w:rsidRDefault="00661068" w:rsidP="00661068">
      <w:pPr>
        <w:pStyle w:val="FP"/>
      </w:pPr>
    </w:p>
    <w:p w14:paraId="7D1E6E45" w14:textId="77777777" w:rsidR="00661068" w:rsidRPr="006C2E80" w:rsidRDefault="00661068" w:rsidP="00661068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>
        <w:rPr>
          <w:b/>
          <w:bCs/>
        </w:rPr>
        <w:t xml:space="preserve"> none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2D0D75F6" w14:textId="6A024B1F" w:rsidR="00F267C1" w:rsidRDefault="00F267C1" w:rsidP="00E45D9E">
      <w:r>
        <w:t>3GPP TS 23.247 "Architectural enhancements for 5G multicast-broadcast services" specifies stage 2 requirements for</w:t>
      </w:r>
      <w:r w:rsidR="004A6CE2">
        <w:t xml:space="preserve"> 5MBS including </w:t>
      </w:r>
      <w:r>
        <w:t>UE pre-configuration option</w:t>
      </w:r>
      <w:r w:rsidR="004A6CE2">
        <w:t xml:space="preserve"> for broadcast services</w:t>
      </w:r>
      <w:r>
        <w:t>.</w:t>
      </w:r>
    </w:p>
    <w:p w14:paraId="78FFBC89" w14:textId="750880F7" w:rsidR="00F267C1" w:rsidRDefault="00F267C1" w:rsidP="00E45D9E">
      <w:r>
        <w:t>3GPP TS 24.575 "</w:t>
      </w:r>
      <w:r w:rsidRPr="00F267C1">
        <w:t>5G System; Multicast/Broadcast UE pre-configuration Management Object (MO)</w:t>
      </w:r>
      <w:r>
        <w:t xml:space="preserve">" provides the stage 3 </w:t>
      </w:r>
      <w:r w:rsidR="00A635CA">
        <w:t xml:space="preserve">specification </w:t>
      </w:r>
      <w:r>
        <w:t>place</w:t>
      </w:r>
      <w:r w:rsidR="00A635CA">
        <w:t>holder</w:t>
      </w:r>
      <w:r w:rsidR="00423509">
        <w:t xml:space="preserve"> for</w:t>
      </w:r>
      <w:r>
        <w:t xml:space="preserve"> </w:t>
      </w:r>
      <w:r w:rsidR="00A635CA">
        <w:t>specify</w:t>
      </w:r>
      <w:r w:rsidR="00423509">
        <w:t>ing</w:t>
      </w:r>
      <w:r>
        <w:rPr>
          <w:noProof/>
          <w:lang w:eastAsia="ko-KR"/>
        </w:rPr>
        <w:t xml:space="preserve"> an OMA Management Object (MO) </w:t>
      </w:r>
      <w:r w:rsidR="004A6CE2">
        <w:rPr>
          <w:noProof/>
          <w:lang w:eastAsia="ko-KR"/>
        </w:rPr>
        <w:t xml:space="preserve">for </w:t>
      </w:r>
      <w:r>
        <w:rPr>
          <w:noProof/>
          <w:lang w:eastAsia="ko-KR"/>
        </w:rPr>
        <w:t xml:space="preserve">UE pre-configuration </w:t>
      </w:r>
      <w:r w:rsidR="004A6CE2">
        <w:rPr>
          <w:noProof/>
          <w:lang w:eastAsia="ko-KR"/>
        </w:rPr>
        <w:t>for broadcast services</w:t>
      </w:r>
      <w:r>
        <w:rPr>
          <w:noProof/>
          <w:lang w:eastAsia="ko-KR"/>
        </w:rPr>
        <w:t xml:space="preserve">. </w:t>
      </w:r>
      <w:r>
        <w:t xml:space="preserve">3GPP TS 24.575 </w:t>
      </w:r>
      <w:r w:rsidR="004A6CE2">
        <w:t xml:space="preserve">is </w:t>
      </w:r>
      <w:r>
        <w:t>not completed</w:t>
      </w:r>
      <w:r w:rsidR="004A6CE2">
        <w:t xml:space="preserve"> yet (draft technical specification</w:t>
      </w:r>
      <w:r w:rsidR="000637A8">
        <w:t xml:space="preserve"> started in Rel-17</w:t>
      </w:r>
      <w:r w:rsidR="004A6CE2">
        <w:t>).</w:t>
      </w:r>
    </w:p>
    <w:p w14:paraId="63F8A394" w14:textId="37ECB3F9" w:rsidR="00C32089" w:rsidRDefault="00C32089" w:rsidP="00E45D9E">
      <w:r>
        <w:t>CT plenary in their CT #97 meeting decided that, quote</w:t>
      </w:r>
      <w:r w:rsidR="007E76BB">
        <w:t>;</w:t>
      </w:r>
      <w:r>
        <w:t xml:space="preserve"> "</w:t>
      </w:r>
      <w:r w:rsidRPr="00A87DCC">
        <w:rPr>
          <w:i/>
        </w:rPr>
        <w:t>UE pre-configuration will be left out of Rel-17 and any work on this aspect should be submitted in the scope of Rel-18</w:t>
      </w:r>
      <w:r>
        <w:t>" (CT#97 official meeting report in CP-223277). Stage 2 requirements on UE pre-configuration are stated in the Rel-18 version of</w:t>
      </w:r>
      <w:r w:rsidRPr="00C32089">
        <w:t xml:space="preserve"> </w:t>
      </w:r>
      <w:r>
        <w:t>3GPP TS 23.247.</w:t>
      </w:r>
    </w:p>
    <w:p w14:paraId="0CA69E13" w14:textId="4F98E7FE" w:rsidR="006C2E80" w:rsidRPr="00E45D9E" w:rsidRDefault="00F267C1" w:rsidP="00E45D9E">
      <w:pPr>
        <w:rPr>
          <w:iCs/>
        </w:rPr>
      </w:pPr>
      <w:r>
        <w:rPr>
          <w:bCs/>
          <w:iCs/>
        </w:rPr>
        <w:t>The present</w:t>
      </w:r>
      <w:r w:rsidR="00E45D9E" w:rsidRPr="00E45D9E">
        <w:rPr>
          <w:bCs/>
          <w:iCs/>
        </w:rPr>
        <w:t xml:space="preserve"> CT work item intends to address the stage-3 normative work for </w:t>
      </w:r>
      <w:r>
        <w:rPr>
          <w:bCs/>
          <w:iCs/>
        </w:rPr>
        <w:t xml:space="preserve">the stage 2 requirements on the </w:t>
      </w:r>
      <w:r w:rsidR="009110A2">
        <w:rPr>
          <w:bCs/>
          <w:iCs/>
        </w:rPr>
        <w:t>UE pre-configuration</w:t>
      </w:r>
      <w:r>
        <w:rPr>
          <w:bCs/>
          <w:iCs/>
        </w:rPr>
        <w:t xml:space="preserve"> </w:t>
      </w:r>
      <w:r w:rsidRPr="00F267C1">
        <w:rPr>
          <w:bCs/>
          <w:iCs/>
        </w:rPr>
        <w:t>for 5MBS</w:t>
      </w:r>
      <w:r w:rsidR="00E45D9E">
        <w:rPr>
          <w:bCs/>
          <w:iCs/>
        </w:rPr>
        <w:t>.</w:t>
      </w:r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77090907" w14:textId="357A4DC7" w:rsidR="004A6CE2" w:rsidRDefault="004A6CE2" w:rsidP="004A6CE2">
      <w:r w:rsidRPr="00420FC1">
        <w:t xml:space="preserve">The objective of this work item is to specify </w:t>
      </w:r>
      <w:r w:rsidR="00D26DD6">
        <w:t xml:space="preserve">the </w:t>
      </w:r>
      <w:r>
        <w:t>stage 3 part of UE pre-configuration for broadcast services based on the normative stage 2 in 3GPP TS 23.247</w:t>
      </w:r>
      <w:r w:rsidRPr="00420FC1">
        <w:t>.</w:t>
      </w:r>
    </w:p>
    <w:p w14:paraId="30AC3726" w14:textId="3233ACF3" w:rsidR="004A6CE2" w:rsidRDefault="004A6CE2" w:rsidP="004A6CE2">
      <w:r>
        <w:t>The following impacts on 3GPP CT working groups are identified:</w:t>
      </w:r>
    </w:p>
    <w:p w14:paraId="2C25040B" w14:textId="77777777" w:rsidR="004A6CE2" w:rsidRPr="00FA7A90" w:rsidRDefault="004A6CE2" w:rsidP="004A6CE2">
      <w:r w:rsidRPr="00FA7A90">
        <w:t>For CT1:</w:t>
      </w:r>
    </w:p>
    <w:p w14:paraId="2B01D45A" w14:textId="278E8D4F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730C82BA" w14:textId="0ECC6455" w:rsidR="00FA7A90" w:rsidRPr="00FA7A90" w:rsidRDefault="004A6CE2" w:rsidP="00FA7A90">
      <w:r>
        <w:t>For CT6</w:t>
      </w:r>
      <w:r w:rsidR="00FA7A90" w:rsidRPr="00FA7A90">
        <w:t>:</w:t>
      </w:r>
    </w:p>
    <w:p w14:paraId="5C9F6DB3" w14:textId="77777777" w:rsidR="004A6CE2" w:rsidRDefault="004A6CE2" w:rsidP="004A6CE2">
      <w:pPr>
        <w:pStyle w:val="B1"/>
      </w:pPr>
      <w:r>
        <w:t>-</w:t>
      </w:r>
      <w:r>
        <w:tab/>
        <w:t>Adding UE pre-configuration for broadcast service.</w:t>
      </w:r>
    </w:p>
    <w:p w14:paraId="5F67A972" w14:textId="77777777" w:rsidR="008A76FD" w:rsidRDefault="00174617" w:rsidP="006C2E80">
      <w:pPr>
        <w:pStyle w:val="Heading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4A6CE2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34991384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</w:t>
            </w:r>
          </w:p>
        </w:tc>
        <w:tc>
          <w:tcPr>
            <w:tcW w:w="1134" w:type="dxa"/>
          </w:tcPr>
          <w:p w14:paraId="73DD2455" w14:textId="6F8E79A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24.575</w:t>
            </w:r>
          </w:p>
        </w:tc>
        <w:tc>
          <w:tcPr>
            <w:tcW w:w="2409" w:type="dxa"/>
          </w:tcPr>
          <w:p w14:paraId="05C7C805" w14:textId="47DE168B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5G System; Multicast/Broadcast UE pre-configuration Management Object (MO)</w:t>
            </w:r>
          </w:p>
        </w:tc>
        <w:tc>
          <w:tcPr>
            <w:tcW w:w="993" w:type="dxa"/>
          </w:tcPr>
          <w:p w14:paraId="2D7CEA56" w14:textId="21CEAA7D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TSG#99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1074" w:type="dxa"/>
          </w:tcPr>
          <w:p w14:paraId="47484899" w14:textId="3A211038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TSG#9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9 (2023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-0</w:t>
            </w:r>
            <w:r>
              <w:rPr>
                <w:rFonts w:ascii="Arial" w:hAnsi="Arial" w:cs="Arial"/>
                <w:i w:val="0"/>
                <w:sz w:val="18"/>
                <w:szCs w:val="18"/>
              </w:rPr>
              <w:t>3</w:t>
            </w: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>)</w:t>
            </w:r>
          </w:p>
        </w:tc>
        <w:tc>
          <w:tcPr>
            <w:tcW w:w="2186" w:type="dxa"/>
          </w:tcPr>
          <w:p w14:paraId="3B7C5108" w14:textId="77777777" w:rsidR="004A6CE2" w:rsidRPr="004A6CE2" w:rsidRDefault="004A6CE2" w:rsidP="004A6CE2">
            <w:pPr>
              <w:rPr>
                <w:rFonts w:ascii="Arial" w:hAnsi="Arial" w:cs="Arial"/>
                <w:sz w:val="18"/>
                <w:szCs w:val="18"/>
              </w:rPr>
            </w:pPr>
            <w:r w:rsidRPr="004A6CE2">
              <w:rPr>
                <w:rFonts w:ascii="Arial" w:hAnsi="Arial" w:cs="Arial"/>
                <w:sz w:val="18"/>
                <w:szCs w:val="18"/>
              </w:rPr>
              <w:t>CT1 responsibility</w:t>
            </w:r>
          </w:p>
          <w:p w14:paraId="3B160081" w14:textId="2B3D7853" w:rsidR="004A6CE2" w:rsidRPr="004A6CE2" w:rsidRDefault="004A6CE2" w:rsidP="004A6CE2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4A6CE2">
              <w:rPr>
                <w:rFonts w:ascii="Arial" w:hAnsi="Arial" w:cs="Arial"/>
                <w:i w:val="0"/>
                <w:sz w:val="18"/>
                <w:szCs w:val="18"/>
              </w:rPr>
              <w:t xml:space="preserve">Herrero-Veron, Christian, Huawei </w:t>
            </w:r>
            <w:hyperlink r:id="rId16" w:history="1">
              <w:r w:rsidRPr="004A6CE2">
                <w:rPr>
                  <w:rStyle w:val="Hyperlink"/>
                  <w:rFonts w:ascii="Arial" w:hAnsi="Arial" w:cs="Arial"/>
                  <w:i w:val="0"/>
                  <w:sz w:val="18"/>
                  <w:szCs w:val="18"/>
                </w:rPr>
                <w:t>Christian.Herrero@huawei.com</w:t>
              </w:r>
            </w:hyperlink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7C7238E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5F2B16" w:rsidRPr="006C2E80" w14:paraId="2CF93975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38F91C07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31.102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605FD5C0" w:rsidR="005F2B16" w:rsidRPr="005F2B16" w:rsidRDefault="005F2B16" w:rsidP="005F2B16">
            <w:pPr>
              <w:pStyle w:val="Guidance"/>
              <w:spacing w:after="0"/>
              <w:rPr>
                <w:rFonts w:ascii="Arial" w:hAnsi="Arial" w:cs="Arial"/>
                <w:i w:val="0"/>
                <w:iCs/>
                <w:sz w:val="18"/>
                <w:szCs w:val="18"/>
              </w:rPr>
            </w:pPr>
            <w:r w:rsidRPr="005F2B16">
              <w:rPr>
                <w:rFonts w:ascii="Arial" w:hAnsi="Arial" w:cs="Arial"/>
                <w:i w:val="0"/>
                <w:sz w:val="18"/>
                <w:szCs w:val="18"/>
              </w:rPr>
              <w:t>Impacts to allow UE pre-configuration for broadcast service in the USIM.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2F717670" w:rsidR="005F2B16" w:rsidRPr="00D265A8" w:rsidRDefault="005F2B16" w:rsidP="00BE7A35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TSG CT#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99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(2023</w:t>
            </w:r>
            <w:r w:rsidR="00BE7A35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-03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68C826D" w:rsidR="005F2B16" w:rsidRPr="00D265A8" w:rsidRDefault="005F2B16" w:rsidP="00B536F6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CT</w:t>
            </w:r>
            <w:r w:rsidR="00B536F6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>6</w:t>
            </w:r>
            <w:r w:rsidRPr="00D265A8"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  <w:t xml:space="preserve"> responsibility</w:t>
            </w:r>
          </w:p>
        </w:tc>
      </w:tr>
      <w:tr w:rsidR="00D265A8" w:rsidRPr="006C2E80" w14:paraId="412F2EA0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01BE" w14:textId="10A8A7CF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1B422" w14:textId="1B89CDCB" w:rsidR="00D265A8" w:rsidRPr="00D265A8" w:rsidRDefault="00D265A8" w:rsidP="00827EB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5B95" w14:textId="6F86A58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5E2A" w14:textId="050D6FCC" w:rsidR="00D265A8" w:rsidRPr="00D265A8" w:rsidRDefault="00D265A8" w:rsidP="00D265A8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BA3133" w:rsidRPr="006C2E80" w14:paraId="1EAEF1D8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3810" w14:textId="54FF483A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C7138" w14:textId="1856CCE6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15B0" w14:textId="70376627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B815" w14:textId="7508DDF1" w:rsidR="00BA3133" w:rsidRPr="00D265A8" w:rsidRDefault="00BA3133" w:rsidP="00BA3133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8525CC" w:rsidRPr="006C2E80" w14:paraId="7F197DB6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176D" w14:textId="495EFA2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EAF73" w14:textId="0F04E201" w:rsidR="008525CC" w:rsidRPr="00DB3356" w:rsidRDefault="008525CC" w:rsidP="00D7427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C8D" w14:textId="1512D869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4BE" w14:textId="6082CD82" w:rsidR="008525CC" w:rsidRPr="008525CC" w:rsidRDefault="008525CC" w:rsidP="008525CC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1B3DD9" w:rsidRPr="006C2E80" w14:paraId="622135DB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E13F0" w14:textId="16C747D6" w:rsidR="001B3DD9" w:rsidRPr="00D265A8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sz w:val="18"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FB5DB" w14:textId="5AEB7A7F" w:rsidR="001B3DD9" w:rsidRPr="00DB3356" w:rsidRDefault="001B3DD9" w:rsidP="00A06337">
            <w:pPr>
              <w:pStyle w:val="Guidance"/>
              <w:spacing w:after="0" w:line="259" w:lineRule="auto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059F7" w14:textId="18B130ED" w:rsidR="001B3DD9" w:rsidRPr="00E67DF0" w:rsidRDefault="001B3DD9" w:rsidP="69434511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8368A" w14:textId="5BAEC5EA" w:rsidR="001B3DD9" w:rsidRPr="00E67DF0" w:rsidRDefault="001B3DD9" w:rsidP="0089249F">
            <w:pPr>
              <w:pStyle w:val="Guidance"/>
              <w:spacing w:after="0"/>
              <w:rPr>
                <w:rFonts w:asciiTheme="minorBidi" w:hAnsiTheme="minorBidi" w:cstheme="minorBidi"/>
                <w:i w:val="0"/>
                <w:iCs/>
                <w:sz w:val="18"/>
                <w:szCs w:val="18"/>
              </w:rPr>
            </w:pPr>
          </w:p>
        </w:tc>
      </w:tr>
      <w:tr w:rsidR="006C2E80" w:rsidRPr="006C2E80" w14:paraId="7A3F27C3" w14:textId="77777777" w:rsidTr="7C7238E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F8B34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D265A8" w:rsidRDefault="006C2E80" w:rsidP="006C2E80">
            <w:pPr>
              <w:pStyle w:val="TAL"/>
              <w:rPr>
                <w:rFonts w:asciiTheme="minorBidi" w:hAnsiTheme="minorBidi" w:cstheme="minorBidi"/>
                <w:iCs/>
                <w:szCs w:val="18"/>
              </w:rPr>
            </w:pP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3DE0A84" w14:textId="40F9606E" w:rsidR="00981378" w:rsidRPr="00981378" w:rsidRDefault="005F2B16" w:rsidP="00981378">
      <w:pPr>
        <w:rPr>
          <w:iCs/>
        </w:rPr>
      </w:pPr>
      <w:r>
        <w:rPr>
          <w:iCs/>
        </w:rPr>
        <w:t>Herrero-Veron, Christian</w:t>
      </w:r>
      <w:r w:rsidR="00981378" w:rsidRPr="00981378">
        <w:rPr>
          <w:iCs/>
        </w:rPr>
        <w:tab/>
        <w:t>(</w:t>
      </w:r>
      <w:r>
        <w:rPr>
          <w:iCs/>
        </w:rPr>
        <w:t>Huawei</w:t>
      </w:r>
      <w:r w:rsidR="00981378" w:rsidRPr="00981378">
        <w:rPr>
          <w:iCs/>
        </w:rPr>
        <w:t xml:space="preserve">) </w:t>
      </w:r>
    </w:p>
    <w:p w14:paraId="651B77F9" w14:textId="075BA95C" w:rsidR="006C2E80" w:rsidRPr="006C2E80" w:rsidRDefault="00436A77" w:rsidP="006C2E80">
      <w:hyperlink r:id="rId17" w:history="1">
        <w:r w:rsidR="005F2B16" w:rsidRPr="004A6CE2">
          <w:rPr>
            <w:rStyle w:val="Hyperlink"/>
            <w:rFonts w:ascii="Arial" w:hAnsi="Arial" w:cs="Arial"/>
            <w:sz w:val="18"/>
            <w:szCs w:val="18"/>
          </w:rPr>
          <w:t>Christian.Herrero@huawei.com</w:t>
        </w:r>
      </w:hyperlink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4FED3F73" w14:textId="779000B0" w:rsidR="006E1FDA" w:rsidRPr="00981378" w:rsidRDefault="00981378" w:rsidP="006C2E80">
      <w:pPr>
        <w:pStyle w:val="Guidance"/>
        <w:rPr>
          <w:i w:val="0"/>
          <w:iCs/>
        </w:rPr>
      </w:pPr>
      <w:r w:rsidRPr="00981378">
        <w:rPr>
          <w:i w:val="0"/>
          <w:iCs/>
        </w:rPr>
        <w:t>CT1</w:t>
      </w:r>
    </w:p>
    <w:p w14:paraId="5BA7F984" w14:textId="77777777" w:rsidR="00557B2E" w:rsidRPr="00557B2E" w:rsidRDefault="00557B2E" w:rsidP="006C2E80"/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162F6CC" w14:textId="4AA64E80" w:rsidR="00535E5D" w:rsidRDefault="00295CF9" w:rsidP="006C2E80">
      <w:pPr>
        <w:pStyle w:val="Guidance"/>
        <w:rPr>
          <w:i w:val="0"/>
          <w:iCs/>
          <w:lang w:val="en-US"/>
        </w:rPr>
      </w:pPr>
      <w:r>
        <w:rPr>
          <w:i w:val="0"/>
          <w:iCs/>
          <w:lang w:val="en-US"/>
        </w:rPr>
        <w:t>none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0DDD28AC" w:rsidR="0033027D" w:rsidRPr="006C2E80" w:rsidRDefault="0033027D" w:rsidP="006C2E80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672047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7474BAF" w:rsidR="00672047" w:rsidRDefault="005F2B16" w:rsidP="00672047">
            <w:pPr>
              <w:pStyle w:val="TAL"/>
            </w:pPr>
            <w:r>
              <w:t>Huawei</w:t>
            </w:r>
          </w:p>
        </w:tc>
      </w:tr>
      <w:tr w:rsidR="00672047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1AE94197" w:rsidR="00672047" w:rsidRDefault="005F2B16" w:rsidP="00672047">
            <w:pPr>
              <w:pStyle w:val="TAL"/>
            </w:pPr>
            <w:r>
              <w:t>HiSilicon</w:t>
            </w:r>
          </w:p>
        </w:tc>
      </w:tr>
      <w:tr w:rsidR="0048267C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4AE121E6" w:rsidR="0048267C" w:rsidRDefault="0058127A" w:rsidP="00CC33C3">
            <w:pPr>
              <w:pStyle w:val="TAL"/>
            </w:pPr>
            <w:r>
              <w:t>CATT</w:t>
            </w:r>
          </w:p>
        </w:tc>
      </w:tr>
      <w:tr w:rsidR="0048267C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286CECB0" w:rsidR="0048267C" w:rsidRDefault="0058127A" w:rsidP="001C5C86">
            <w:pPr>
              <w:pStyle w:val="TAL"/>
            </w:pPr>
            <w:r>
              <w:t>Nokia</w:t>
            </w:r>
          </w:p>
        </w:tc>
      </w:tr>
      <w:tr w:rsidR="00025316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75C0EFC8" w:rsidR="00025316" w:rsidRDefault="0058127A" w:rsidP="001C5C86">
            <w:pPr>
              <w:pStyle w:val="TAL"/>
            </w:pPr>
            <w:r>
              <w:t>Nokia Shanghai Bell</w:t>
            </w:r>
          </w:p>
        </w:tc>
      </w:tr>
      <w:tr w:rsidR="00025316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3BE2286D" w:rsidR="00025316" w:rsidRDefault="0058127A" w:rsidP="001C5C86">
            <w:pPr>
              <w:pStyle w:val="TAL"/>
            </w:pPr>
            <w:r>
              <w:t>China Unicom</w:t>
            </w:r>
          </w:p>
        </w:tc>
      </w:tr>
      <w:tr w:rsidR="00934180" w14:paraId="0FBCA22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0E9D7E" w14:textId="46484BCB" w:rsidR="00934180" w:rsidRDefault="0058127A" w:rsidP="001C5C86">
            <w:pPr>
              <w:pStyle w:val="TAL"/>
            </w:pPr>
            <w:r>
              <w:t>CBN</w:t>
            </w:r>
          </w:p>
        </w:tc>
      </w:tr>
      <w:tr w:rsidR="00934180" w14:paraId="6433F8C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7251217" w14:textId="5E907333" w:rsidR="00934180" w:rsidRDefault="0058127A" w:rsidP="001C5C86">
            <w:pPr>
              <w:pStyle w:val="TAL"/>
            </w:pPr>
            <w:r>
              <w:t>ZTE</w:t>
            </w:r>
          </w:p>
        </w:tc>
      </w:tr>
      <w:tr w:rsidR="002F7CCB" w14:paraId="10635A2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698D6C" w14:textId="5480F2BB" w:rsidR="002F7CCB" w:rsidRDefault="002F7CCB" w:rsidP="001C5C86">
            <w:pPr>
              <w:pStyle w:val="TAL"/>
            </w:pPr>
            <w:r>
              <w:t>LG Electronics</w:t>
            </w:r>
          </w:p>
        </w:tc>
      </w:tr>
      <w:tr w:rsidR="00934180" w14:paraId="37D21D5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F3DF80" w14:textId="05BBAF51" w:rsidR="00934180" w:rsidRDefault="0058127A" w:rsidP="001C5C86">
            <w:pPr>
              <w:pStyle w:val="TAL"/>
            </w:pPr>
            <w:r>
              <w:t>China Mobile</w:t>
            </w:r>
          </w:p>
        </w:tc>
      </w:tr>
      <w:tr w:rsidR="00934180" w14:paraId="44D4D3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71251B1" w14:textId="77777777" w:rsidR="00934180" w:rsidRDefault="00934180" w:rsidP="001C5C86">
            <w:pPr>
              <w:pStyle w:val="TAL"/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A347C31" w14:textId="77777777" w:rsidR="00436A77" w:rsidRDefault="00436A77">
      <w:r>
        <w:separator/>
      </w:r>
    </w:p>
  </w:endnote>
  <w:endnote w:type="continuationSeparator" w:id="0">
    <w:p w14:paraId="46579BB3" w14:textId="77777777" w:rsidR="00436A77" w:rsidRDefault="0043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09977" w14:textId="77777777" w:rsidR="00436A77" w:rsidRDefault="00436A77">
      <w:r>
        <w:separator/>
      </w:r>
    </w:p>
  </w:footnote>
  <w:footnote w:type="continuationSeparator" w:id="0">
    <w:p w14:paraId="6305F7D6" w14:textId="77777777" w:rsidR="00436A77" w:rsidRDefault="00436A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AC90501"/>
    <w:multiLevelType w:val="hybridMultilevel"/>
    <w:tmpl w:val="2A4CF190"/>
    <w:lvl w:ilvl="0" w:tplc="7C5091A2">
      <w:start w:val="4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BE4DBD"/>
    <w:multiLevelType w:val="hybridMultilevel"/>
    <w:tmpl w:val="040E0CF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24CA41D"/>
    <w:multiLevelType w:val="hybridMultilevel"/>
    <w:tmpl w:val="8F90F962"/>
    <w:lvl w:ilvl="0" w:tplc="C5F4DAE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4E05C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EE2C7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30E6CE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78650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79C85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6A950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4F696A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3A7F9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8"/>
  </w:num>
  <w:num w:numId="5">
    <w:abstractNumId w:val="7"/>
  </w:num>
  <w:num w:numId="6">
    <w:abstractNumId w:val="12"/>
  </w:num>
  <w:num w:numId="7">
    <w:abstractNumId w:val="11"/>
  </w:num>
  <w:num w:numId="8">
    <w:abstractNumId w:val="5"/>
  </w:num>
  <w:num w:numId="9">
    <w:abstractNumId w:val="2"/>
  </w:num>
  <w:num w:numId="10">
    <w:abstractNumId w:val="1"/>
  </w:num>
  <w:num w:numId="11">
    <w:abstractNumId w:val="0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41EC"/>
    <w:rsid w:val="00036C6F"/>
    <w:rsid w:val="00037C06"/>
    <w:rsid w:val="00040881"/>
    <w:rsid w:val="00044DAE"/>
    <w:rsid w:val="00052BF8"/>
    <w:rsid w:val="00057116"/>
    <w:rsid w:val="000578F9"/>
    <w:rsid w:val="000613CF"/>
    <w:rsid w:val="00062BE4"/>
    <w:rsid w:val="000637A8"/>
    <w:rsid w:val="00064CB2"/>
    <w:rsid w:val="00065262"/>
    <w:rsid w:val="00065367"/>
    <w:rsid w:val="00066954"/>
    <w:rsid w:val="00067741"/>
    <w:rsid w:val="00072A56"/>
    <w:rsid w:val="0007498D"/>
    <w:rsid w:val="00074BA9"/>
    <w:rsid w:val="00082CCB"/>
    <w:rsid w:val="000832D8"/>
    <w:rsid w:val="00087027"/>
    <w:rsid w:val="000927DD"/>
    <w:rsid w:val="000A3125"/>
    <w:rsid w:val="000A5A3B"/>
    <w:rsid w:val="000A7F76"/>
    <w:rsid w:val="000B0519"/>
    <w:rsid w:val="000B1ABD"/>
    <w:rsid w:val="000B61FD"/>
    <w:rsid w:val="000C0BF7"/>
    <w:rsid w:val="000C5FE3"/>
    <w:rsid w:val="000D122A"/>
    <w:rsid w:val="000E2A82"/>
    <w:rsid w:val="000E2C48"/>
    <w:rsid w:val="000E55AD"/>
    <w:rsid w:val="000E630D"/>
    <w:rsid w:val="000F3EA3"/>
    <w:rsid w:val="001001BD"/>
    <w:rsid w:val="00102222"/>
    <w:rsid w:val="00114B63"/>
    <w:rsid w:val="00115BF5"/>
    <w:rsid w:val="00120541"/>
    <w:rsid w:val="001211F3"/>
    <w:rsid w:val="00127B5D"/>
    <w:rsid w:val="00133B51"/>
    <w:rsid w:val="00146C33"/>
    <w:rsid w:val="00146C5C"/>
    <w:rsid w:val="00171925"/>
    <w:rsid w:val="00173998"/>
    <w:rsid w:val="00174617"/>
    <w:rsid w:val="001759A7"/>
    <w:rsid w:val="001A4192"/>
    <w:rsid w:val="001A7910"/>
    <w:rsid w:val="001B25F7"/>
    <w:rsid w:val="001B3DD9"/>
    <w:rsid w:val="001B5AAE"/>
    <w:rsid w:val="001C5C86"/>
    <w:rsid w:val="001C718D"/>
    <w:rsid w:val="001D6179"/>
    <w:rsid w:val="001E14C4"/>
    <w:rsid w:val="001F7D5F"/>
    <w:rsid w:val="001F7EB4"/>
    <w:rsid w:val="002000C2"/>
    <w:rsid w:val="00205F25"/>
    <w:rsid w:val="00221B1E"/>
    <w:rsid w:val="002232AF"/>
    <w:rsid w:val="00240DCD"/>
    <w:rsid w:val="0024786B"/>
    <w:rsid w:val="00251D80"/>
    <w:rsid w:val="00254FB5"/>
    <w:rsid w:val="00256373"/>
    <w:rsid w:val="002625CA"/>
    <w:rsid w:val="002640E5"/>
    <w:rsid w:val="0026436F"/>
    <w:rsid w:val="0026606E"/>
    <w:rsid w:val="00272046"/>
    <w:rsid w:val="00276403"/>
    <w:rsid w:val="002833F5"/>
    <w:rsid w:val="00283472"/>
    <w:rsid w:val="002944FD"/>
    <w:rsid w:val="00295CF9"/>
    <w:rsid w:val="002A4301"/>
    <w:rsid w:val="002B05EF"/>
    <w:rsid w:val="002B3F6D"/>
    <w:rsid w:val="002B4D15"/>
    <w:rsid w:val="002B640A"/>
    <w:rsid w:val="002C1C50"/>
    <w:rsid w:val="002D0580"/>
    <w:rsid w:val="002E5F77"/>
    <w:rsid w:val="002E6A7D"/>
    <w:rsid w:val="002E7A9E"/>
    <w:rsid w:val="002F0711"/>
    <w:rsid w:val="002F3A56"/>
    <w:rsid w:val="002F3C41"/>
    <w:rsid w:val="002F6C5C"/>
    <w:rsid w:val="002F7CCB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6728D"/>
    <w:rsid w:val="003810F7"/>
    <w:rsid w:val="0038320B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3853"/>
    <w:rsid w:val="003F3961"/>
    <w:rsid w:val="003F7142"/>
    <w:rsid w:val="003F7B3D"/>
    <w:rsid w:val="0040769C"/>
    <w:rsid w:val="00411698"/>
    <w:rsid w:val="00414164"/>
    <w:rsid w:val="0041789B"/>
    <w:rsid w:val="004206E5"/>
    <w:rsid w:val="00421D29"/>
    <w:rsid w:val="00423509"/>
    <w:rsid w:val="004260A5"/>
    <w:rsid w:val="00432283"/>
    <w:rsid w:val="00436A77"/>
    <w:rsid w:val="0043745F"/>
    <w:rsid w:val="00437F58"/>
    <w:rsid w:val="0044029F"/>
    <w:rsid w:val="00440BC9"/>
    <w:rsid w:val="00454609"/>
    <w:rsid w:val="00455DE4"/>
    <w:rsid w:val="0048243D"/>
    <w:rsid w:val="0048267C"/>
    <w:rsid w:val="004876B9"/>
    <w:rsid w:val="00493A79"/>
    <w:rsid w:val="00495840"/>
    <w:rsid w:val="00496C1C"/>
    <w:rsid w:val="004A382C"/>
    <w:rsid w:val="004A40BE"/>
    <w:rsid w:val="004A6A60"/>
    <w:rsid w:val="004A6CE2"/>
    <w:rsid w:val="004B0F9D"/>
    <w:rsid w:val="004B52D3"/>
    <w:rsid w:val="004C3F8F"/>
    <w:rsid w:val="004C634D"/>
    <w:rsid w:val="004D24B9"/>
    <w:rsid w:val="004E2CE2"/>
    <w:rsid w:val="004E313F"/>
    <w:rsid w:val="004E5172"/>
    <w:rsid w:val="004E6F8A"/>
    <w:rsid w:val="004F252A"/>
    <w:rsid w:val="004F6178"/>
    <w:rsid w:val="00502CD2"/>
    <w:rsid w:val="00502E0F"/>
    <w:rsid w:val="00504E33"/>
    <w:rsid w:val="005304C5"/>
    <w:rsid w:val="00535247"/>
    <w:rsid w:val="00535E5D"/>
    <w:rsid w:val="0053619F"/>
    <w:rsid w:val="0054287C"/>
    <w:rsid w:val="00542C94"/>
    <w:rsid w:val="0055216E"/>
    <w:rsid w:val="00552C2C"/>
    <w:rsid w:val="005555B7"/>
    <w:rsid w:val="005562A8"/>
    <w:rsid w:val="005573BB"/>
    <w:rsid w:val="00557B2E"/>
    <w:rsid w:val="00561267"/>
    <w:rsid w:val="005658FA"/>
    <w:rsid w:val="00571E3F"/>
    <w:rsid w:val="00574059"/>
    <w:rsid w:val="0058127A"/>
    <w:rsid w:val="00586951"/>
    <w:rsid w:val="00590087"/>
    <w:rsid w:val="00593652"/>
    <w:rsid w:val="00597512"/>
    <w:rsid w:val="005A032D"/>
    <w:rsid w:val="005A3D4D"/>
    <w:rsid w:val="005A43E0"/>
    <w:rsid w:val="005A7577"/>
    <w:rsid w:val="005A7914"/>
    <w:rsid w:val="005B5CB8"/>
    <w:rsid w:val="005C29F7"/>
    <w:rsid w:val="005C4F58"/>
    <w:rsid w:val="005C5E8D"/>
    <w:rsid w:val="005C78F2"/>
    <w:rsid w:val="005D057C"/>
    <w:rsid w:val="005D379A"/>
    <w:rsid w:val="005D3FEC"/>
    <w:rsid w:val="005D44BE"/>
    <w:rsid w:val="005E088B"/>
    <w:rsid w:val="005F2B16"/>
    <w:rsid w:val="0060502D"/>
    <w:rsid w:val="00611EC4"/>
    <w:rsid w:val="00612542"/>
    <w:rsid w:val="006130F4"/>
    <w:rsid w:val="006146D2"/>
    <w:rsid w:val="00620B3F"/>
    <w:rsid w:val="006239E7"/>
    <w:rsid w:val="006254C4"/>
    <w:rsid w:val="00625FAF"/>
    <w:rsid w:val="00626C81"/>
    <w:rsid w:val="006323BE"/>
    <w:rsid w:val="006418C6"/>
    <w:rsid w:val="00641ED8"/>
    <w:rsid w:val="00654893"/>
    <w:rsid w:val="0065737C"/>
    <w:rsid w:val="00661068"/>
    <w:rsid w:val="00662741"/>
    <w:rsid w:val="006627B2"/>
    <w:rsid w:val="006633A4"/>
    <w:rsid w:val="00667DD2"/>
    <w:rsid w:val="00671BBB"/>
    <w:rsid w:val="00672047"/>
    <w:rsid w:val="00673260"/>
    <w:rsid w:val="00681519"/>
    <w:rsid w:val="00682237"/>
    <w:rsid w:val="006A0EF8"/>
    <w:rsid w:val="006A43E0"/>
    <w:rsid w:val="006A45BA"/>
    <w:rsid w:val="006B4280"/>
    <w:rsid w:val="006B4B1C"/>
    <w:rsid w:val="006C2E80"/>
    <w:rsid w:val="006C36B1"/>
    <w:rsid w:val="006C4991"/>
    <w:rsid w:val="006D4BA8"/>
    <w:rsid w:val="006E0F19"/>
    <w:rsid w:val="006E1FDA"/>
    <w:rsid w:val="006E5E87"/>
    <w:rsid w:val="006F1A44"/>
    <w:rsid w:val="006F3AC0"/>
    <w:rsid w:val="00706A1A"/>
    <w:rsid w:val="00707673"/>
    <w:rsid w:val="007162BE"/>
    <w:rsid w:val="00721122"/>
    <w:rsid w:val="00722267"/>
    <w:rsid w:val="0072579E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B4AE1"/>
    <w:rsid w:val="007C4380"/>
    <w:rsid w:val="007C7E14"/>
    <w:rsid w:val="007D03D2"/>
    <w:rsid w:val="007D126C"/>
    <w:rsid w:val="007D1AB2"/>
    <w:rsid w:val="007D314A"/>
    <w:rsid w:val="007D36CF"/>
    <w:rsid w:val="007E5C30"/>
    <w:rsid w:val="007E76BB"/>
    <w:rsid w:val="007F4B48"/>
    <w:rsid w:val="007F522E"/>
    <w:rsid w:val="007F7421"/>
    <w:rsid w:val="00801F7F"/>
    <w:rsid w:val="0080428C"/>
    <w:rsid w:val="00813C1F"/>
    <w:rsid w:val="008146A2"/>
    <w:rsid w:val="00820FC0"/>
    <w:rsid w:val="00827EBF"/>
    <w:rsid w:val="00830184"/>
    <w:rsid w:val="0083077F"/>
    <w:rsid w:val="00834A60"/>
    <w:rsid w:val="00837BCD"/>
    <w:rsid w:val="0084179A"/>
    <w:rsid w:val="00842237"/>
    <w:rsid w:val="00850175"/>
    <w:rsid w:val="008525CC"/>
    <w:rsid w:val="0085530D"/>
    <w:rsid w:val="00863E89"/>
    <w:rsid w:val="008671B1"/>
    <w:rsid w:val="00872B3B"/>
    <w:rsid w:val="008805BB"/>
    <w:rsid w:val="00881641"/>
    <w:rsid w:val="0088222A"/>
    <w:rsid w:val="0088288D"/>
    <w:rsid w:val="008835FC"/>
    <w:rsid w:val="0088545D"/>
    <w:rsid w:val="00885711"/>
    <w:rsid w:val="008901F6"/>
    <w:rsid w:val="0089249F"/>
    <w:rsid w:val="00896C03"/>
    <w:rsid w:val="008A1186"/>
    <w:rsid w:val="008A495D"/>
    <w:rsid w:val="008A76FD"/>
    <w:rsid w:val="008B114B"/>
    <w:rsid w:val="008B2D09"/>
    <w:rsid w:val="008B519F"/>
    <w:rsid w:val="008C0E78"/>
    <w:rsid w:val="008C537F"/>
    <w:rsid w:val="008D658B"/>
    <w:rsid w:val="008E6C07"/>
    <w:rsid w:val="008F5433"/>
    <w:rsid w:val="00910AD7"/>
    <w:rsid w:val="009110A2"/>
    <w:rsid w:val="0091655A"/>
    <w:rsid w:val="00922FCB"/>
    <w:rsid w:val="00934180"/>
    <w:rsid w:val="00935CB0"/>
    <w:rsid w:val="0093668C"/>
    <w:rsid w:val="00937C6F"/>
    <w:rsid w:val="00941B51"/>
    <w:rsid w:val="009428A9"/>
    <w:rsid w:val="009437A2"/>
    <w:rsid w:val="00944B28"/>
    <w:rsid w:val="00947086"/>
    <w:rsid w:val="00947872"/>
    <w:rsid w:val="00947F8B"/>
    <w:rsid w:val="00957471"/>
    <w:rsid w:val="00962F17"/>
    <w:rsid w:val="0096773D"/>
    <w:rsid w:val="00967838"/>
    <w:rsid w:val="00974467"/>
    <w:rsid w:val="00981378"/>
    <w:rsid w:val="009822EC"/>
    <w:rsid w:val="00982CD6"/>
    <w:rsid w:val="00985B73"/>
    <w:rsid w:val="009870A7"/>
    <w:rsid w:val="009921C5"/>
    <w:rsid w:val="00992266"/>
    <w:rsid w:val="00994A54"/>
    <w:rsid w:val="009A0B51"/>
    <w:rsid w:val="009A0EB9"/>
    <w:rsid w:val="009A3BC4"/>
    <w:rsid w:val="009A527F"/>
    <w:rsid w:val="009A6092"/>
    <w:rsid w:val="009A668A"/>
    <w:rsid w:val="009B1936"/>
    <w:rsid w:val="009B493F"/>
    <w:rsid w:val="009B7764"/>
    <w:rsid w:val="009C2977"/>
    <w:rsid w:val="009C2DCC"/>
    <w:rsid w:val="009C6F24"/>
    <w:rsid w:val="009E45A3"/>
    <w:rsid w:val="009E5BA7"/>
    <w:rsid w:val="009E66BB"/>
    <w:rsid w:val="009E6C21"/>
    <w:rsid w:val="009F1588"/>
    <w:rsid w:val="009F5A45"/>
    <w:rsid w:val="009F7959"/>
    <w:rsid w:val="00A01CFF"/>
    <w:rsid w:val="00A06337"/>
    <w:rsid w:val="00A072CF"/>
    <w:rsid w:val="00A10539"/>
    <w:rsid w:val="00A12D30"/>
    <w:rsid w:val="00A15763"/>
    <w:rsid w:val="00A226C6"/>
    <w:rsid w:val="00A2356F"/>
    <w:rsid w:val="00A27912"/>
    <w:rsid w:val="00A338A3"/>
    <w:rsid w:val="00A339CF"/>
    <w:rsid w:val="00A35110"/>
    <w:rsid w:val="00A36378"/>
    <w:rsid w:val="00A40015"/>
    <w:rsid w:val="00A44186"/>
    <w:rsid w:val="00A47445"/>
    <w:rsid w:val="00A635CA"/>
    <w:rsid w:val="00A6656B"/>
    <w:rsid w:val="00A70E1E"/>
    <w:rsid w:val="00A73257"/>
    <w:rsid w:val="00A8007B"/>
    <w:rsid w:val="00A82F7A"/>
    <w:rsid w:val="00A87DCC"/>
    <w:rsid w:val="00A9081F"/>
    <w:rsid w:val="00A90F56"/>
    <w:rsid w:val="00A9188C"/>
    <w:rsid w:val="00A97002"/>
    <w:rsid w:val="00A97A52"/>
    <w:rsid w:val="00AA0D6A"/>
    <w:rsid w:val="00AA4163"/>
    <w:rsid w:val="00AB093A"/>
    <w:rsid w:val="00AB58BF"/>
    <w:rsid w:val="00AB607A"/>
    <w:rsid w:val="00AC3B0D"/>
    <w:rsid w:val="00AC66B2"/>
    <w:rsid w:val="00AC6AE6"/>
    <w:rsid w:val="00AD0751"/>
    <w:rsid w:val="00AD7702"/>
    <w:rsid w:val="00AD77C4"/>
    <w:rsid w:val="00AE25BF"/>
    <w:rsid w:val="00AE4D82"/>
    <w:rsid w:val="00AF0C13"/>
    <w:rsid w:val="00B02B58"/>
    <w:rsid w:val="00B03AF5"/>
    <w:rsid w:val="00B03C01"/>
    <w:rsid w:val="00B078D6"/>
    <w:rsid w:val="00B1248D"/>
    <w:rsid w:val="00B12E4B"/>
    <w:rsid w:val="00B14709"/>
    <w:rsid w:val="00B2743D"/>
    <w:rsid w:val="00B3015C"/>
    <w:rsid w:val="00B337D6"/>
    <w:rsid w:val="00B34262"/>
    <w:rsid w:val="00B344D8"/>
    <w:rsid w:val="00B536F6"/>
    <w:rsid w:val="00B542B5"/>
    <w:rsid w:val="00B567D1"/>
    <w:rsid w:val="00B70311"/>
    <w:rsid w:val="00B73B4C"/>
    <w:rsid w:val="00B73F75"/>
    <w:rsid w:val="00B8483E"/>
    <w:rsid w:val="00B87397"/>
    <w:rsid w:val="00B946CD"/>
    <w:rsid w:val="00B96481"/>
    <w:rsid w:val="00BA3133"/>
    <w:rsid w:val="00BA3A53"/>
    <w:rsid w:val="00BA3C54"/>
    <w:rsid w:val="00BA4095"/>
    <w:rsid w:val="00BA5B43"/>
    <w:rsid w:val="00BB5EBF"/>
    <w:rsid w:val="00BC642A"/>
    <w:rsid w:val="00BE7A35"/>
    <w:rsid w:val="00BF6447"/>
    <w:rsid w:val="00BF7C9D"/>
    <w:rsid w:val="00C002DF"/>
    <w:rsid w:val="00C01E8C"/>
    <w:rsid w:val="00C02DF6"/>
    <w:rsid w:val="00C03E01"/>
    <w:rsid w:val="00C1261D"/>
    <w:rsid w:val="00C23582"/>
    <w:rsid w:val="00C2724D"/>
    <w:rsid w:val="00C27CA9"/>
    <w:rsid w:val="00C317E7"/>
    <w:rsid w:val="00C32089"/>
    <w:rsid w:val="00C34333"/>
    <w:rsid w:val="00C351E5"/>
    <w:rsid w:val="00C3799C"/>
    <w:rsid w:val="00C40902"/>
    <w:rsid w:val="00C4120A"/>
    <w:rsid w:val="00C4305E"/>
    <w:rsid w:val="00C43D1E"/>
    <w:rsid w:val="00C44336"/>
    <w:rsid w:val="00C50F7C"/>
    <w:rsid w:val="00C51612"/>
    <w:rsid w:val="00C51704"/>
    <w:rsid w:val="00C535CB"/>
    <w:rsid w:val="00C5591F"/>
    <w:rsid w:val="00C57C50"/>
    <w:rsid w:val="00C715CA"/>
    <w:rsid w:val="00C7495D"/>
    <w:rsid w:val="00C77CE9"/>
    <w:rsid w:val="00C8061E"/>
    <w:rsid w:val="00C90A84"/>
    <w:rsid w:val="00CA0968"/>
    <w:rsid w:val="00CA168E"/>
    <w:rsid w:val="00CA2700"/>
    <w:rsid w:val="00CB0647"/>
    <w:rsid w:val="00CB4236"/>
    <w:rsid w:val="00CC33C3"/>
    <w:rsid w:val="00CC72A4"/>
    <w:rsid w:val="00CD3153"/>
    <w:rsid w:val="00CE16A0"/>
    <w:rsid w:val="00CE6BB0"/>
    <w:rsid w:val="00CF6810"/>
    <w:rsid w:val="00D017AC"/>
    <w:rsid w:val="00D0396E"/>
    <w:rsid w:val="00D055E2"/>
    <w:rsid w:val="00D06117"/>
    <w:rsid w:val="00D21FAC"/>
    <w:rsid w:val="00D265A8"/>
    <w:rsid w:val="00D26DD6"/>
    <w:rsid w:val="00D30172"/>
    <w:rsid w:val="00D31CC8"/>
    <w:rsid w:val="00D32678"/>
    <w:rsid w:val="00D35106"/>
    <w:rsid w:val="00D42C79"/>
    <w:rsid w:val="00D521C1"/>
    <w:rsid w:val="00D53FD5"/>
    <w:rsid w:val="00D5773E"/>
    <w:rsid w:val="00D578DE"/>
    <w:rsid w:val="00D716AD"/>
    <w:rsid w:val="00D71E4A"/>
    <w:rsid w:val="00D71F40"/>
    <w:rsid w:val="00D7427F"/>
    <w:rsid w:val="00D77416"/>
    <w:rsid w:val="00D80FC6"/>
    <w:rsid w:val="00D94917"/>
    <w:rsid w:val="00DA45F1"/>
    <w:rsid w:val="00DA74F3"/>
    <w:rsid w:val="00DB12C3"/>
    <w:rsid w:val="00DB3356"/>
    <w:rsid w:val="00DB51B1"/>
    <w:rsid w:val="00DB69F3"/>
    <w:rsid w:val="00DC4907"/>
    <w:rsid w:val="00DC668F"/>
    <w:rsid w:val="00DC7019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300AA"/>
    <w:rsid w:val="00E332E4"/>
    <w:rsid w:val="00E418DE"/>
    <w:rsid w:val="00E4510C"/>
    <w:rsid w:val="00E45D9E"/>
    <w:rsid w:val="00E52C57"/>
    <w:rsid w:val="00E53737"/>
    <w:rsid w:val="00E57E7D"/>
    <w:rsid w:val="00E6157E"/>
    <w:rsid w:val="00E67DF0"/>
    <w:rsid w:val="00E80B5C"/>
    <w:rsid w:val="00E84CD8"/>
    <w:rsid w:val="00E877FA"/>
    <w:rsid w:val="00E90B85"/>
    <w:rsid w:val="00E91679"/>
    <w:rsid w:val="00E92452"/>
    <w:rsid w:val="00E94CC1"/>
    <w:rsid w:val="00E96431"/>
    <w:rsid w:val="00E9703A"/>
    <w:rsid w:val="00EA1CDD"/>
    <w:rsid w:val="00EA1D69"/>
    <w:rsid w:val="00EC3039"/>
    <w:rsid w:val="00EC5235"/>
    <w:rsid w:val="00ED6B03"/>
    <w:rsid w:val="00ED7A5B"/>
    <w:rsid w:val="00EE1552"/>
    <w:rsid w:val="00F07C92"/>
    <w:rsid w:val="00F138AB"/>
    <w:rsid w:val="00F14B43"/>
    <w:rsid w:val="00F203C7"/>
    <w:rsid w:val="00F211A9"/>
    <w:rsid w:val="00F215E2"/>
    <w:rsid w:val="00F21E3F"/>
    <w:rsid w:val="00F267C1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2DFD"/>
    <w:rsid w:val="00F83D11"/>
    <w:rsid w:val="00F86579"/>
    <w:rsid w:val="00F8787E"/>
    <w:rsid w:val="00F921F1"/>
    <w:rsid w:val="00FA7A90"/>
    <w:rsid w:val="00FB127E"/>
    <w:rsid w:val="00FC0804"/>
    <w:rsid w:val="00FC3287"/>
    <w:rsid w:val="00FC3B6D"/>
    <w:rsid w:val="00FD3A4E"/>
    <w:rsid w:val="00FD5A4B"/>
    <w:rsid w:val="00FD6800"/>
    <w:rsid w:val="00FD7C08"/>
    <w:rsid w:val="00FE32E0"/>
    <w:rsid w:val="00FE6760"/>
    <w:rsid w:val="00FE6882"/>
    <w:rsid w:val="00FF3F0C"/>
    <w:rsid w:val="00FF4672"/>
    <w:rsid w:val="014AEEB8"/>
    <w:rsid w:val="033D8CE8"/>
    <w:rsid w:val="04543037"/>
    <w:rsid w:val="083947E1"/>
    <w:rsid w:val="10EF1E11"/>
    <w:rsid w:val="140450D9"/>
    <w:rsid w:val="19E407B3"/>
    <w:rsid w:val="1AC9D39D"/>
    <w:rsid w:val="1E5CEBCC"/>
    <w:rsid w:val="2018C090"/>
    <w:rsid w:val="232984B0"/>
    <w:rsid w:val="25D5CA91"/>
    <w:rsid w:val="2B2692AD"/>
    <w:rsid w:val="318141F8"/>
    <w:rsid w:val="3721458E"/>
    <w:rsid w:val="3F489878"/>
    <w:rsid w:val="42652DE1"/>
    <w:rsid w:val="44A6D5AA"/>
    <w:rsid w:val="4EFBE731"/>
    <w:rsid w:val="518AF8E1"/>
    <w:rsid w:val="51BE4AF3"/>
    <w:rsid w:val="52E3C164"/>
    <w:rsid w:val="5324E14D"/>
    <w:rsid w:val="543291F4"/>
    <w:rsid w:val="57CCB96B"/>
    <w:rsid w:val="5A13BA87"/>
    <w:rsid w:val="5A1DB0FE"/>
    <w:rsid w:val="5C9A765F"/>
    <w:rsid w:val="5D7E5F41"/>
    <w:rsid w:val="5DCDAEE3"/>
    <w:rsid w:val="63765DC7"/>
    <w:rsid w:val="65390752"/>
    <w:rsid w:val="65D8E324"/>
    <w:rsid w:val="676BFEDE"/>
    <w:rsid w:val="67D222C2"/>
    <w:rsid w:val="687B431C"/>
    <w:rsid w:val="69434511"/>
    <w:rsid w:val="6AF60832"/>
    <w:rsid w:val="727EA6B4"/>
    <w:rsid w:val="7350740B"/>
    <w:rsid w:val="73A27478"/>
    <w:rsid w:val="73FEA1CC"/>
    <w:rsid w:val="75F3052A"/>
    <w:rsid w:val="76F654B9"/>
    <w:rsid w:val="7C723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link w:val="HeaderCha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link w:val="B1Char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820FC0"/>
    <w:pPr>
      <w:spacing w:after="120"/>
    </w:pPr>
    <w:rPr>
      <w:rFonts w:ascii="Arial" w:hAnsi="Arial"/>
      <w:lang w:eastAsia="en-US"/>
    </w:rPr>
  </w:style>
  <w:style w:type="character" w:customStyle="1" w:styleId="HeaderChar">
    <w:name w:val="Header Char"/>
    <w:basedOn w:val="DefaultParagraphFont"/>
    <w:link w:val="Header"/>
    <w:rsid w:val="0065737C"/>
    <w:rPr>
      <w:rFonts w:ascii="Arial" w:hAnsi="Arial"/>
      <w:b/>
      <w:noProof/>
      <w:sz w:val="18"/>
      <w:lang w:eastAsia="ja-JP"/>
    </w:rPr>
  </w:style>
  <w:style w:type="character" w:styleId="CommentReference">
    <w:name w:val="annotation reference"/>
    <w:basedOn w:val="DefaultParagraphFont"/>
    <w:rsid w:val="00FA7A90"/>
    <w:rPr>
      <w:sz w:val="16"/>
      <w:szCs w:val="16"/>
    </w:rPr>
  </w:style>
  <w:style w:type="paragraph" w:styleId="CommentText">
    <w:name w:val="annotation text"/>
    <w:basedOn w:val="Normal"/>
    <w:link w:val="CommentTextChar"/>
    <w:rsid w:val="00FA7A90"/>
    <w:rPr>
      <w:iCs/>
    </w:rPr>
  </w:style>
  <w:style w:type="character" w:customStyle="1" w:styleId="CommentTextChar">
    <w:name w:val="Comment Text Char"/>
    <w:basedOn w:val="DefaultParagraphFont"/>
    <w:link w:val="CommentText"/>
    <w:rsid w:val="00FA7A90"/>
    <w:rPr>
      <w:iCs/>
      <w:color w:val="000000"/>
      <w:lang w:eastAsia="ja-JP"/>
    </w:rPr>
  </w:style>
  <w:style w:type="character" w:styleId="Hyperlink">
    <w:name w:val="Hyperlink"/>
    <w:basedOn w:val="DefaultParagraphFont"/>
    <w:uiPriority w:val="99"/>
    <w:rsid w:val="00981378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981378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70311"/>
    <w:pPr>
      <w:ind w:left="720"/>
      <w:contextualSpacing/>
    </w:pPr>
  </w:style>
  <w:style w:type="character" w:customStyle="1" w:styleId="NOZchn">
    <w:name w:val="NO Zchn"/>
    <w:link w:val="NO"/>
    <w:rsid w:val="0048243D"/>
    <w:rPr>
      <w:color w:val="000000"/>
      <w:lang w:eastAsia="ja-JP"/>
    </w:rPr>
  </w:style>
  <w:style w:type="paragraph" w:customStyle="1" w:styleId="tah0">
    <w:name w:val="tah"/>
    <w:basedOn w:val="Normal"/>
    <w:rsid w:val="006610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color w:val="auto"/>
      <w:sz w:val="24"/>
      <w:szCs w:val="24"/>
      <w:lang w:val="en-US" w:eastAsia="en-US"/>
    </w:rPr>
  </w:style>
  <w:style w:type="character" w:customStyle="1" w:styleId="B1Char">
    <w:name w:val="B1 Char"/>
    <w:link w:val="B1"/>
    <w:qFormat/>
    <w:rsid w:val="004A6CE2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4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mailto:Christian.Herrero@huawei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mailto:Christian.Herrero@huawei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5AIRPNAIUNRU-529706453-3312</_dlc_DocId>
    <_dlc_DocIdUrl xmlns="71c5aaf6-e6ce-465b-b873-5148d2a4c105">
      <Url>https://nokia.sharepoint.com/sites/c5g/epc/_layouts/15/DocIdRedir.aspx?ID=5AIRPNAIUNRU-529706453-3312</Url>
      <Description>5AIRPNAIUNRU-529706453-3312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BF54929-B442-4BA3-A97A-5C11568D78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7446587-929B-48CD-9716-2B1CB55F309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CFDFA28-4809-44CA-AE1F-28E501F935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A292E34-B6A1-4632-8497-1B634A7A2F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CE15604D-F491-4382-84B4-80E268D9F24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EDEC724A-A165-48DB-8A72-545DDA2B4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634</Words>
  <Characters>3620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Huawei_CHV_2</cp:lastModifiedBy>
  <cp:revision>5</cp:revision>
  <cp:lastPrinted>2000-02-29T11:31:00Z</cp:lastPrinted>
  <dcterms:created xsi:type="dcterms:W3CDTF">2023-03-01T20:46:00Z</dcterms:created>
  <dcterms:modified xsi:type="dcterms:W3CDTF">2023-03-01T20:49:00Z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ContentTypeId">
    <vt:lpwstr>0x01010093150D4A7E762F49A7E97B6181566AD6</vt:lpwstr>
  </property>
  <property fmtid="{D5CDD505-2E9C-101B-9397-08002B2CF9AE}" pid="17" name="_dlc_DocIdItemGuid">
    <vt:lpwstr>2584d57f-3220-4550-8138-b8a8b9976a66</vt:lpwstr>
  </property>
</Properties>
</file>