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 standalone="yes"?>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<w:body><w:p w14:paraId="5A97349A" w14:textId="3242F6C4" w:rsidR="00EA6469" w:rsidRDefault="00EA6469" w:rsidP="00EA6469"><w:pPr><w:pStyle w:val="CRCoverPage"/><w:tabs><w:tab w:val="right" w:pos="9639"/></w:tabs><w:spacing w:after="0"/><w:rPr><w:b/><w:i/><w:noProof/><w:sz w:val="28"/></w:rPr></w:pPr><w:r><w:rPr><w:b/><w:noProof/><w:sz w:val="24"/></w:rPr><w:t>3GPP TSG-CT WG1 Meeting #140</w:t></w:r><w:r><w:rPr><w:b/><w:i/><w:noProof/><w:sz w:val="28"/></w:rPr><w:tab/></w:r><w:r w:rsidRPr="00EA6469"><w:rPr><w:b/><w:noProof/><w:sz w:val="24"/></w:rPr><w:t>C1-230716</w:t></w:r></w:p><w:p w14:paraId="42264E96" w14:textId="74D17B7B" w:rsidR="00AD50BF" w:rsidRPr="00EA6469" w:rsidRDefault="00EA6469" w:rsidP="00EA6469"><w:pPr><w:pStyle w:val="CRCoverPage"/><w:outlineLvl w:val="0"/><w:rPr><w:b/><w:noProof/><w:sz w:val="24"/></w:rPr></w:pPr><w:r><w:rPr><w:b/><w:noProof/><w:sz w:val="24"/></w:rPr><w:t>Athens, Greece, 27 February – 3 March 2023</w:t></w:r><w:r w:rsidR="00AF7C99"><w:rPr><w:noProof/><w:lang w:val="en-US"/></w:rPr><mc:AlternateContent><mc:Choice Requires="wps"><w:drawing><wp:anchor distT="0" distB="0" distL="114300" distR="114300" simplePos="0" relativeHeight="251658240" behindDoc="0" locked="0" layoutInCell="1" allowOverlap="1" wp14:anchorId="42264ECB" wp14:editId="4C0EE62E"><wp:simplePos x="0" y="0"/><wp:positionH relativeFrom="column"><wp:posOffset>-517525</wp:posOffset></wp:positionH><wp:positionV relativeFrom="paragraph"><wp:posOffset>755650</wp:posOffset></wp:positionV><wp:extent cx="6858000" cy="9239250"/><wp:effectExtent l="0" t="0" r="0" b="0"/><wp:wrapNone/><wp:docPr id="4" name="Text Box 7"/><wp:cNvGraphicFramePr><a:graphicFrameLocks xmlns:a="http://schemas.openxmlformats.org/drawingml/2006/main"/></wp:cNvGraphicFramePr><a:graphic xmlns:a="http://schemas.openxmlformats.org/drawingml/2006/main"><a:graphicData uri="http://schemas.microsoft.com/office/word/2010/wordprocessingShape"><wps:wsp><wps:cNvSpPr txBox="1"><a:spLocks noChangeArrowheads="1"/></wps:cNvSpPr><wps:spPr bwMode="auto"><a:xfrm><a:off x="0" y="0"/><a:ext cx="6858000" cy="9239250"/></a:xfrm><a:prstGeom prst="rect"><a:avLst/></a:prstGeom><a:solidFill><a:srgbClr val="FFFFFF"/></a:solidFill><a:ln><a:noFill/></a:ln><a:extLst><a:ext uri="{91240B29-F687-4F45-9708-019B960494DF}"><a14:hiddenLine xmlns:a14="http://schemas.microsoft.com/office/drawing/2010/main" w="9525"><a:solidFill><a:srgbClr val="000000"/></a:solidFill><a:miter lim="800000"/><a:headEnd/><a:tailEnd/></a14:hiddenLine></a:ext></a:extLst></wps:spPr><wps:txbx><w:txbxContent><w:tbl><w:tblPr><w:tblW w:w="0" w:type="auto"/><w:tblBorders><w:top w:val="single" w:sz="4" w:space="0" w:color="auto"/><w:left w:val="single" w:sz="4" w:space="0" w:color="auto"/><w:bottom w:val="single" w:sz="4" w:space="0" w:color="auto"/><w:right w:val="single" w:sz="4" w:space="0" w:color="auto"/></w:tblBorders><w:tblLayout w:type="fixed"/><w:tblLook w:val="0000" w:firstRow="0" w:lastRow="0" w:firstColumn="0" w:lastColumn="0" w:noHBand="0" w:noVBand="0"/></w:tblPr><w:tblGrid><w:gridCol w:w="3085"/><w:gridCol w:w="7470"/></w:tblGrid><w:tr w:rsidR="00391C81" w14:paraId="42264EFD" w14:textId="77777777" w:rsidTr="001202FC"><w:trPr><w:cantSplit/></w:trPr><w:tc><w:tcPr><w:tcW w:w="3085" w:type="dxa"/><w:tcBorders><w:top w:val="single" w:sz="4" w:space="0" w:color="auto"/><w:bottom w:val="single" w:sz="4" w:space="0" w:color="auto"/><w:right w:val="single" w:sz="4" w:space="0" w:color="auto"/></w:tcBorders></w:tcPr><w:p w14:paraId="779BCBFF" w14:textId="55BFB244" w:rsidR="00391C81" w:rsidRDefault="00391C81" w:rsidP="001202FC"><w:pPr><w:pStyle w:val="NormalParagraph"/></w:pPr></w:p><w:p w14:paraId="42264EFA" w14:textId="3FA85ADC" w:rsidR="004F0227" w:rsidRDefault="004F0227" w:rsidP="001202FC"><w:pPr><w:pStyle w:val="NormalParagraph"/></w:pPr><w:r w:rsidRPr="004F0227"><w:rPr><w:noProof/><w:lang w:val="en-US" w:eastAsia="en-US"/></w:rPr><w:drawing><wp:inline distT="0" distB="0" distL="0" distR="0" wp14:anchorId="3AD8CC43" wp14:editId="121A27D1"><wp:extent cx="1266825" cy="1266825"/><wp:effectExtent l="0" t="0" r="9525" b="9525"/><wp:docPr id="2" name="Picture 2"/><wp:cNvGraphicFramePr><a:graphicFrameLocks xmlns:a="http://schemas.openxmlformats.org/drawingml/2006/main" noChangeAspect="1"/></wp:cNvGraphicFramePr><a:graphic xmlns:a="http://schemas.openxmlformats.org/drawingml/2006/main"><a:graphicData uri="http://schemas.openxmlformats.org/drawingml/2006/picture"><pic:pic xmlns:pic="http://schemas.openxmlformats.org/drawingml/2006/picture"><pic:nvPicPr><pic:cNvPr id="0" name="Picture 1"/><pic:cNvPicPr><a:picLocks noChangeAspect="1" noChangeArrowheads="1"/></pic:cNvPicPr></pic:nvPicPr><pic:blipFill><a:blip r:embed="rId13"><a:extLst><a:ext uri="{28A0092B-C50C-407E-A947-70E740481C1C}"><a14:useLocalDpi xmlns:a14="http://schemas.microsoft.com/office/drawing/2010/main" val="0"/></a:ext></a:extLst></a:blip><a:srcRect/><a:stretch><a:fillRect/></a:stretch></pic:blipFill><pic:spPr bwMode="auto"><a:xfrm><a:off x="0" y="0"/><a:ext cx="1266825" cy="1266825"/></a:xfrm><a:prstGeom prst="rect"><a:avLst/></a:prstGeom><a:noFill/><a:ln><a:noFill/></a:ln></pic:spPr></pic:pic></a:graphicData></a:graphic></wp:inline></w:drawing></w:r></w:p></w:tc><w:tc><w:tcPr><w:tcW w:w="7470" w:type="dxa"/><w:tcBorders><w:left w:val="single" w:sz="4" w:space="0" w:color="auto"/></w:tcBorders></w:tcPr><w:sdt><w:sdtPr><w:rPr><w:rFonts w:hint="eastAsia"/><w:sz w:val="36"/><w:szCs w:val="36"/><w:lang w:eastAsia="ja-JP"/></w:rPr><w:alias w:val="Meeting Document Number"/><w:tag w:val="GSMAMeetingItemNumber"/><w:id w:val="1622264112"/><w:placeholder><w:docPart w:val="953DABF300D94F50BBBB4C64141C5BAB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<w:text/></w:sdtPr><w:sdtEndPr><w:rPr><w:rFonts w:hint="default"/></w:rPr></w:sdtEndPr><w:sdtContent><w:p w14:paraId="42264EFB" w14:textId="0D5C2AAE" w:rsidR="00391C81" w:rsidRPr="00537BE2" w:rsidRDefault="00D91053" w:rsidP="001202FC"><w:pPr><w:pStyle w:val="CSDocNo"/><w:rPr><w:sz w:val="36"/><w:szCs w:val="36"/><w:lang w:eastAsia="ja-JP"/></w:rPr></w:pPr><w:r><w:rPr><w:sz w:val="36"/><w:szCs w:val="36"/><w:lang w:eastAsia="ja-JP"/></w:rPr><w:t>NRG 016_208</w:t></w:r></w:p></w:sdtContent></w:sdt><w:p w14:paraId="42264EFC" w14:textId="237D1821" w:rsidR="00391C81" w:rsidRPr="00537BE2" w:rsidRDefault="005B023C" w:rsidP="003C1DEE"><w:pPr><w:pStyle w:val="CSDocTitle"/><w:rPr><w:lang w:eastAsia="ja-JP"/></w:rPr></w:pPr><w:sdt><w:sdtPr><w:rPr><w:rFonts w:hint="eastAsia"/><w:lang w:eastAsia="ja-JP"/></w:rPr><w:alias w:val="Document Title"/><w:tag w:val="GSMATitle"/><w:id w:val="337575030"/><w:placeholder><w:docPart w:val="3FA7CD5186E649EB8EAFC5CFF92BAC3A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<w:text/></w:sdtPr><w:sdtEndPr/><w:sdtContent><w:r w:rsidR="00E14050" w:rsidRPr="00090F4C"><w:rPr><w:lang w:eastAsia="ja-JP"/></w:rPr><w:t>LS to SA3</w:t></w:r><w:r w:rsidR="00F06567"><w:rPr><w:lang w:eastAsia="ja-JP"/></w:rPr><w:t>-LI</w:t></w:r><w:r w:rsidR="00E14050" w:rsidRPr="00090F4C"><w:rPr><w:lang w:eastAsia="ja-JP"/></w:rPr><w:t xml:space="preserve"> on </w:t></w:r><w:r w:rsidR="00E14050"><w:rPr><w:lang w:eastAsia="ja-JP"/></w:rPr><w:t xml:space="preserve">Volte roaming </w:t></w:r><w:r w:rsidR="00E14050" w:rsidRPr="00090F4C"><w:rPr><w:lang w:eastAsia="ja-JP"/></w:rPr><w:t>lawful interception</w:t></w:r><w:r w:rsidR="009243FC"><w:rPr><w:lang w:eastAsia="ja-JP"/></w:rPr><w:t xml:space="preserve"> - l</w:t></w:r><w:r w:rsidR="00E14050"><w:rPr><w:lang w:eastAsia="ja-JP"/></w:rPr><w:t>imitation to provide caller identify if caller activates OIR</w:t></w:r></w:sdtContent></w:sdt></w:p></w:tc></w:tr><w:tr w:rsidR="00391C81" w14:paraId="42264EFF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10555" w:type="dxa"/><w:gridSpan w:val="2"/><w:tcBorders><w:top w:val="single" w:sz="6" w:space="0" w:color="auto"/><w:bottom w:val="single" w:sz="6" w:space="0" w:color="auto"/></w:tcBorders><w:shd w:val="clear" w:color="auto" w:fill="E6E6E6"/><w:vAlign w:val="center"/></w:tcPr><w:p w14:paraId="42264EFE" w14:textId="77777777" w:rsidR="00391C81" w:rsidRDefault="00391C81" w:rsidP="001202FC"><w:pPr><w:pStyle w:val="CSTableTitle"/></w:pPr><w:r><w:t>Meeting Information</w:t></w:r></w:p></w:tc></w:tr><w:tr w:rsidR="00391C81" w14:paraId="42264F02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top w:val="single" w:sz="6" w:space="0" w:color="auto"/></w:tcBorders><w:vAlign w:val="center"/></w:tcPr><w:p w14:paraId="42264F00" w14:textId="77777777" w:rsidR="00391C81" w:rsidRPr="00537BE2" w:rsidRDefault="00391C81" w:rsidP="001202FC"><w:pPr><w:pStyle w:val="CSFieldName"/></w:pPr><w:r w:rsidRPr="00537BE2"><w:t>Meeting Name and Number</w:t></w:r></w:p></w:tc><w:tc><w:tcPr><w:tcW w:w="7470" w:type="dxa"/><w:tcBorders><w:top w:val="single" w:sz="6" w:space="0" w:color="auto"/></w:tcBorders><w:vAlign w:val="center"/></w:tcPr><w:sdt><w:sdtPr><w:rPr><w:rFonts w:hint="eastAsia"/><w:lang w:eastAsia="ja-JP"/></w:rPr><w:alias w:val="Meeting Name and Number Text"/><w:tag w:val="GSMAMeetingNameAndNumberText"/><w:id w:val="-1773621602"/><w:placeholder><w:docPart w:val="C55EB395B721412FA5F4F6DC11F4364E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<w:text/></w:sdtPr><w:sdtEndPr><w:rPr><w:rFonts w:hint="default"/></w:rPr></w:sdtEndPr><w:sdtContent><w:p w14:paraId="42264F01" w14:textId="21B6CB47" w:rsidR="00391C81" w:rsidRPr="00537BE2" w:rsidRDefault="001F4FEB" w:rsidP="00B41244"><w:pPr><w:pStyle w:val="CSFieldInfo"/><w:rPr><w:lang w:eastAsia="ja-JP"/></w:rPr></w:pPr><w:r><w:rPr><w:lang w:val="sv-SE" w:eastAsia="ja-JP"/></w:rPr><w:t>NRG #16</w:t></w:r></w:p></w:sdtContent></w:sdt></w:tc></w:tr><w:tr w:rsidR="00391C81" w14:paraId="42264F05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vAlign w:val="center"/></w:tcPr><w:p w14:paraId="42264F03" w14:textId="77777777" w:rsidR="00391C81" w:rsidRPr="00537BE2" w:rsidRDefault="00391C81" w:rsidP="001202FC"><w:pPr><w:pStyle w:val="CSFieldName"/></w:pPr><w:r w:rsidRPr="00537BE2"><w:t>Meeting Date</w:t></w:r></w:p></w:tc><w:tc><w:tcPr><w:tcW w:w="7470" w:type="dxa"/><w:vAlign w:val="center"/></w:tcPr><w:sdt><w:sdtPr><w:rPr><w:rFonts w:hint="eastAsia"/><w:lang w:eastAsia="ja-JP"/></w:rPr><w:alias w:val="Meeting Date"/><w:tag w:val="GSMAMeetingDate"/><w:id w:val="-1900127555"/><w:placeholder><w:docPart w:val="A2D50CC8921E469C856E39A8AE738786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<w:date w:fullDate="2023-01-09T00:00:00Z"><w:dateFormat w:val="yyyy-MM-dd"/><w:lid w:val="sv-SE"/><w:storeMappedDataAs w:val="dateTime"/><w:calendar w:val="gregorian"/></w:date></w:sdtPr><w:sdtEndPr/><w:sdtContent><w:p w14:paraId="42264F04" w14:textId="5EAFCCE5" w:rsidR="00391C81" w:rsidRPr="00537BE2" w:rsidRDefault="001F4FEB" w:rsidP="00791C2F"><w:pPr><w:pStyle w:val="CSFieldInfo"/><w:rPr><w:lang w:eastAsia="ja-JP"/></w:rPr></w:pPr><w:r><w:rPr><w:lang w:val="sv-SE" w:eastAsia="ja-JP"/></w:rPr><w:t>2023-01-09</w:t></w:r></w:p></w:sdtContent></w:sdt></w:tc></w:tr><w:tr w:rsidR="00391C81" w14:paraId="42264F08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bottom w:val="single" w:sz="6" w:space="0" w:color="auto"/></w:tcBorders><w:vAlign w:val="center"/></w:tcPr><w:p w14:paraId="42264F06" w14:textId="77777777" w:rsidR="00391C81" w:rsidRPr="00537BE2" w:rsidRDefault="00391C81" w:rsidP="001202FC"><w:pPr><w:pStyle w:val="CSFieldName"/></w:pPr><w:r w:rsidRPr="00537BE2"><w:t>Meeting Location</w:t></w:r></w:p></w:tc><w:tc><w:tcPr><w:tcW w:w="7470" w:type="dxa"/><w:tcBorders><w:bottom w:val="single" w:sz="6" w:space="0" w:color="auto"/></w:tcBorders><w:vAlign w:val="center"/></w:tcPr><w:sdt><w:sdtPr><w:rPr><w:rFonts w:hint="eastAsia"/><w:lang w:eastAsia="ja-JP"/></w:rPr><w:alias w:val="Meeting Location"/><w:tag w:val="GSMAMeetingLocation"/><w:id w:val="-1942057891"/><w:placeholder><w:docPart w:val="100AE09EDA34443198A2F5C0DA04F983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<w:text/></w:sdtPr><w:sdtEndPr><w:rPr><w:rFonts w:hint="default"/></w:rPr></w:sdtEndPr><w:sdtContent><w:p w14:paraId="42264F07" w14:textId="697C2948" w:rsidR="00391C81" w:rsidRPr="00537BE2" w:rsidRDefault="003C1DEE" w:rsidP="003C1DEE"><w:pPr><w:pStyle w:val="CSFieldInfo"/><w:rPr><w:lang w:eastAsia="ja-JP"/></w:rPr></w:pPr><w:r><w:rPr><w:lang w:eastAsia="ja-JP"/></w:rPr><w:t>London</w:t></w:r></w:p></w:sdtContent></w:sdt></w:tc></w:tr><w:tr w:rsidR="00391C81" w14:paraId="42264F0A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10555" w:type="dxa"/><w:gridSpan w:val="2"/><w:tcBorders><w:top w:val="single" w:sz="6" w:space="0" w:color="auto"/><w:bottom w:val="single" w:sz="6" w:space="0" w:color="auto"/></w:tcBorders><w:shd w:val="clear" w:color="auto" w:fill="E6E6E6"/><w:vAlign w:val="center"/></w:tcPr><w:p w14:paraId="42264F09" w14:textId="77777777" w:rsidR="00391C81" w:rsidRDefault="00391C81" w:rsidP="001202FC"><w:pPr><w:pStyle w:val="CSTableTitle"/></w:pPr><w:r><w:t>Document Information</w:t></w:r></w:p></w:tc></w:tr><w:tr w:rsidR="00391C81" w14:paraId="42264F0D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top w:val="single" w:sz="6" w:space="0" w:color="auto"/></w:tcBorders><w:vAlign w:val="center"/></w:tcPr><w:p w14:paraId="42264F0B" w14:textId="77777777" w:rsidR="00391C81" w:rsidRPr="00537BE2" w:rsidRDefault="00391C81" w:rsidP="001202FC"><w:pPr><w:pStyle w:val="CSFieldName"/></w:pPr><w:r w:rsidRPr="00537BE2"><w:t>Document Author</w:t></w:r></w:p></w:tc><w:tc><w:tcPr><w:tcW w:w="7470" w:type="dxa"/><w:tcBorders><w:top w:val="single" w:sz="6" w:space="0" w:color="auto"/></w:tcBorders><w:vAlign w:val="center"/></w:tcPr><w:p w14:paraId="42264F0C" w14:textId="1D7F46F2" w:rsidR="00391C81" w:rsidRPr="003C1DEE" w:rsidRDefault="00B04234" w:rsidP="0029433A"><w:pPr><w:pStyle w:val="CSFieldInfo"/><w:rPr><w:lang w:eastAsia="ja-JP"/></w:rPr></w:pPr><w:r><w:rPr><w:lang w:eastAsia="ja-JP"/></w:rPr><w:t>Eddy Goffin, Orange</w:t></w:r></w:p></w:tc></w:tr><w:tr w:rsidR="00391C81" w:rsidRPr="00AF22D6" w14:paraId="42264F10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top w:val="single" w:sz="6" w:space="0" w:color="auto"/></w:tcBorders><w:vAlign w:val="center"/></w:tcPr><w:p w14:paraId="42264F0E" w14:textId="77777777" w:rsidR="00391C81" w:rsidRPr="00537BE2" w:rsidRDefault="00391C81" w:rsidP="001202FC"><w:pPr><w:pStyle w:val="CSFieldName"/></w:pPr><w:r w:rsidRPr="00537BE2"><w:t>Additional Contributors</w:t></w:r></w:p></w:tc><w:sdt><w:sdtPr><w:rPr><w:lang w:val="es-ES"/></w:rPr><w:alias w:val="List of contributors"/><w:tag w:val="GSMAListOfContributors"/><w:id w:val="-625624312"/><w:placeholder><w:docPart w:val="5EEDFBC7B709413D92A61EF7E9EA78B2"/></w:placeholder><w:showingPlcHdr/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ListOfContributors[1]" w:storeItemID="{A9900F17-197F-49E4-BE5E-26C322711E95}"/><w:text w:multiLine="1"/></w:sdtPr><w:sdtEndPr/><w:sdtContent><w:tc><w:tcPr><w:tcW w:w="7470" w:type="dxa"/><w:tcBorders><w:top w:val="single" w:sz="6" w:space="0" w:color="auto"/></w:tcBorders><w:vAlign w:val="center"/></w:tcPr><w:p w14:paraId="42264F0F" w14:textId="77777777" w:rsidR="00391C81" w:rsidRPr="00537BE2" w:rsidRDefault="002A3ECB" w:rsidP="001202FC"><w:pPr><w:pStyle w:val="CSFieldInfo"/><w:rPr><w:lang w:val="es-ES"/></w:rPr></w:pPr><w:r w:rsidRPr="00A164DA"><w:rPr><w:rStyle w:val="PlaceholderText"/></w:rPr><w:t>[List of contributors]</w:t></w:r></w:p></w:tc></w:sdtContent></w:sdt></w:tr><w:tr w:rsidR="00391C81" w14:paraId="42264F13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bottom w:val="single" w:sz="4" w:space="0" w:color="auto"/></w:tcBorders><w:vAlign w:val="center"/></w:tcPr><w:p w14:paraId="42264F11" w14:textId="77777777" w:rsidR="00391C81" w:rsidRPr="00537BE2" w:rsidRDefault="00391C81" w:rsidP="001202FC"><w:pPr><w:pStyle w:val="CSFieldName"/></w:pPr><w:r w:rsidRPr="00537BE2"><w:t>Document Creation Date</w:t></w:r></w:p></w:tc><w:tc><w:tcPr><w:tcW w:w="7470" w:type="dxa"/><w:vAlign w:val="center"/></w:tcPr><w:p w14:paraId="42264F12" w14:textId="50F227B0" w:rsidR="00391C81" w:rsidRPr="00537BE2" w:rsidRDefault="005B023C" w:rsidP="001202FC"><w:pPr><w:pStyle w:val="CSFieldInfo"/><w:rPr><w:lang w:eastAsia="ja-JP"/></w:rPr></w:pPr><w:sdt><w:sdtPr><w:rPr><w:rFonts w:hint="eastAsia"/><w:lang w:eastAsia="ja-JP"/></w:rPr><w:alias w:val="Document Creation Date"/><w:tag w:val="GSMADocumentCreatedDate"/><w:id w:val="293792128"/><w:placeholder><w:docPart w:val="0ADAADB72A2C48D695C6FB1D789A03CA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<w:date w:fullDate="2023-01-18T00:00:00Z"><w:dateFormat w:val="yyyy-MM-dd"/><w:lid w:val="sv-SE"/><w:storeMappedDataAs w:val="dateTime"/><w:calendar w:val="gregorian"/></w:date></w:sdtPr><w:sdtEndPr/><w:sdtContent><w:r w:rsidR="009243FC"><w:rPr><w:lang w:val="sv-SE" w:eastAsia="ja-JP"/></w:rPr><w:t>2023-01-18</w:t></w:r></w:sdtContent></w:sdt></w:p></w:tc></w:tr><w:tr w:rsidR="00391C81" w14:paraId="42264F16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top w:val="single" w:sz="4" w:space="0" w:color="auto"/><w:bottom w:val="nil"/></w:tcBorders><w:vAlign w:val="center"/></w:tcPr><w:p w14:paraId="42264F14" w14:textId="77777777" w:rsidR="00391C81" w:rsidRPr="00537BE2" w:rsidRDefault="00391C81" w:rsidP="001202FC"><w:pPr><w:pStyle w:val="CSFieldName"/></w:pPr><w:r w:rsidRPr="00537BE2"><w:t>Document Status</w:t></w:r></w:p></w:tc><w:sdt><w:sdtPr><w:alias w:val="This document is for"/><w:tag w:val="GSMAItemFor"/><w:id w:val="-2117210150"/><w:placeholder><w:docPart w:val="8119319B2DFD464EAAB4FE5147DA2E5F"/></w:placeholder><w:showingPlcHdr/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ItemFor[1]" w:storeItemID="{A9900F17-197F-49E4-BE5E-26C322711E95}"/><w:dropDownList><w:listItem w:value="[This document is for]"/></w:dropDownList></w:sdtPr><w:sdtEndPr/><w:sdtContent><w:tc><w:tcPr><w:tcW w:w="7470" w:type="dxa"/><w:vAlign w:val="center"/></w:tcPr><w:p w14:paraId="42264F15" w14:textId="77777777" w:rsidR="00391C81" w:rsidRPr="00537BE2" w:rsidRDefault="002A3ECB" w:rsidP="001202FC"><w:pPr><w:pStyle w:val="CSFieldInfo"/></w:pPr><w:r w:rsidRPr="00A164DA"><w:rPr><w:rStyle w:val="PlaceholderText"/></w:rPr><w:t>[This document is for]</w:t></w:r></w:p></w:tc></w:sdtContent></w:sdt></w:tr><w:tr w:rsidR="00391C81" w14:paraId="42264F19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top w:val="single" w:sz="4" w:space="0" w:color="auto"/><w:bottom w:val="nil"/></w:tcBorders><w:vAlign w:val="center"/></w:tcPr><w:p w14:paraId="42264F17" w14:textId="77777777" w:rsidR="00391C81" w:rsidRPr="00537BE2" w:rsidRDefault="00391C81" w:rsidP="001202FC"><w:pPr><w:pStyle w:val="CSFieldName"/></w:pPr><w:r w:rsidRPr="00537BE2"><w:t>Security Classification</w:t></w:r></w:p></w:tc><w:tc><w:tcPr><w:tcW w:w="7470" w:type="dxa"/><w:vAlign w:val="center"/></w:tcPr><w:p w14:paraId="42264F18" w14:textId="77777777" w:rsidR="00391C81" w:rsidRPr="00537BE2" w:rsidRDefault="005B023C" w:rsidP="00B7373E"><w:pPr><w:pStyle w:val="CSFieldInfo"/><w:rPr><w:lang w:eastAsia="ja-JP"/></w:rPr></w:pPr><w:sdt><w:sdtPr><w:rPr><w:rFonts w:hint="eastAsia"/><w:lang w:val="en-US" w:eastAsia="ja-JP"/></w:rPr><w:alias w:val="Security Classification"/><w:tag w:val="GSMASecurityGroup"/><w:id w:val="1288466516"/><w:placeholder><w:docPart w:val="7591172227DE45D9AD3F3FDC8A9DBD4A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<w:dropDownList><w:listItem w:value="[Security Classification]"/></w:dropDownList></w:sdtPr><w:sdtEndPr/><w:sdtContent><w:r w:rsidR="00096622"><w:rPr><w:lang w:val="sv-SE" w:eastAsia="ja-JP"/></w:rPr><w:t>Non-confidential</w:t></w:r></w:sdtContent></w:sdt></w:p></w:tc></w:tr><w:tr w:rsidR="00391C81" w14:paraId="42264F1B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10555" w:type="dxa"/><w:gridSpan w:val="2"/><w:tcBorders><w:top w:val="single" w:sz="6" w:space="0" w:color="auto"/><w:bottom w:val="single" w:sz="6" w:space="0" w:color="auto"/></w:tcBorders><w:shd w:val="clear" w:color="auto" w:fill="E6E6E6"/><w:vAlign w:val="center"/></w:tcPr><w:p w14:paraId="42264F1A" w14:textId="77777777" w:rsidR="00391C81" w:rsidRDefault="00391C81" w:rsidP="001202FC"><w:pPr><w:pStyle w:val="CSTableTitle"/></w:pPr><w:r><w:t>Document Summary</w:t></w:r></w:p></w:tc></w:tr><w:tr w:rsidR="00391C81" w:rsidRPr="00167C13" w14:paraId="42264F1D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10555" w:type="dxa"/><w:gridSpan w:val="2"/><w:tcBorders><w:top w:val="single" w:sz="6" w:space="0" w:color="auto"/><w:bottom w:val="single" w:sz="6" w:space="0" w:color="auto"/></w:tcBorders></w:tcPr><w:sdt><w:sdtPr><w:rPr><w:rFonts w:hint="eastAsia"/><w:lang w:eastAsia="ja-JP"/></w:rPr><w:alias w:val="Summary"/><w:tag w:val="GSMASummary"/><w:id w:val="-366521108"/><w:placeholder><w:docPart w:val="93E184AF1883474AB33A0A14FD20F118"/></w:placeholder><w:showingPlcHdr/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ummary[1]" w:storeItemID="{A9900F17-197F-49E4-BE5E-26C322711E95}"/><w:text w:multiLine="1"/></w:sdtPr><w:sdtEndPr/><w:sdtContent><w:p w14:paraId="42264F1C" w14:textId="77777777" w:rsidR="00391C81" w:rsidRPr="00537BE2" w:rsidRDefault="00D20D7D" w:rsidP="00A74A54"><w:pPr><w:pStyle w:val="CSFieldInfo"/><w:rPr><w:lang w:eastAsia="ja-JP"/></w:rPr></w:pPr><w:r w:rsidRPr="00A164DA"><w:rPr><w:rStyle w:val="PlaceholderText"/></w:rPr><w:t>[Summary]</w:t></w:r></w:p></w:sdtContent></w:sdt></w:tc></w:tr></w:tbl><w:p w14:paraId="42264F1E" w14:textId="77777777" w:rsidR="00391C81" w:rsidRDefault="00391C81" w:rsidP="00391C81"><w:pPr><w:pStyle w:val="CSLegalTxt"/></w:pPr></w:p><w:p w14:paraId="42264F1F" w14:textId="77777777" w:rsidR="00391C81" w:rsidRDefault="00391C81" w:rsidP="00391C81"><w:pPr><w:pStyle w:val="CSLegalTxt"/></w:pPr></w:p><w:p w14:paraId="42264F20" w14:textId="77777777" w:rsidR="00391C81" w:rsidRDefault="00391C81" w:rsidP="00391C81"><w:pPr><w:pStyle w:val="CSLegalTxt"/></w:pPr></w:p><w:tbl><w:tblPr><w:tblW w:w="0" w:type="auto"/><w:tblBorders><w:top w:val="single" w:sz="4" w:space="0" w:color="auto"/><w:left w:val="single" w:sz="4" w:space="0" w:color="auto"/><w:bottom w:val="single" w:sz="4" w:space="0" w:color="auto"/><w:right w:val="single" w:sz="4" w:space="0" w:color="auto"/><w:insideH w:val="single" w:sz="6" w:space="0" w:color="auto"/><w:insideV w:val="single" w:sz="6" w:space="0" w:color="auto"/></w:tblBorders><w:tblLayout w:type="fixed"/><w:tblLook w:val="01E0" w:firstRow="1" w:lastRow="1" w:firstColumn="1" w:lastColumn="1" w:noHBand="0" w:noVBand="0"/></w:tblPr><w:tblGrid><w:gridCol w:w="1728"/><w:gridCol w:w="1357"/><w:gridCol w:w="7470"/></w:tblGrid><w:tr w:rsidR="00391C81" w14:paraId="42264F22" w14:textId="77777777" w:rsidTr="00391C81"><w:trPr><w:cantSplit/></w:trPr><w:tc><w:tcPr><w:tcW w:w="10555" w:type="dxa"/><w:gridSpan w:val="3"/><w:tcBorders><w:top w:val="single" w:sz="4" w:space="0" w:color="auto"/><w:left w:val="single" w:sz="4" w:space="0" w:color="auto"/><w:bottom w:val="single" w:sz="4" w:space="0" w:color="auto"/><w:right w:val="single" w:sz="4" w:space="0" w:color="auto"/></w:tcBorders><w:shd w:val="clear" w:color="auto" w:fill="D9D9D9"/><w:vAlign w:val="center"/></w:tcPr><w:p w14:paraId="42264F21" w14:textId="77777777" w:rsidR="00391C81" w:rsidRPr="001B1649" w:rsidRDefault="00391C81" w:rsidP="001202FC"><w:pPr><w:pStyle w:val="CSTableTitle"/></w:pPr><w:r><w:t xml:space="preserve">Version History </w:t></w:r></w:p></w:tc></w:tr><w:tr w:rsidR="00391C81" w14:paraId="42264F26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cantSplit/></w:trPr><w:tc><w:tcPr><w:tcW w:w="1728" w:type="dxa"/><w:tcBorders><w:top w:val="single" w:sz="4" w:space="0" w:color="auto"/><w:bottom w:val="single" w:sz="4" w:space="0" w:color="auto"/></w:tcBorders><w:vAlign w:val="center"/></w:tcPr><w:p w14:paraId="42264F23" w14:textId="77777777" w:rsidR="00391C81" w:rsidRPr="00537BE2" w:rsidRDefault="00391C81" w:rsidP="001202FC"><w:pPr><w:pStyle w:val="CSFieldName"/></w:pPr><w:r w:rsidRPr="00537BE2"><w:t>Date</w:t></w:r></w:p></w:tc><w:tc><w:tcPr><w:tcW w:w="1357" w:type="dxa"/><w:tcBorders><w:top w:val="single" w:sz="4" w:space="0" w:color="auto"/><w:bottom w:val="single" w:sz="4" w:space="0" w:color="auto"/></w:tcBorders><w:vAlign w:val="center"/></w:tcPr><w:p w14:paraId="42264F24" w14:textId="77777777" w:rsidR="00391C81" w:rsidRPr="00537BE2" w:rsidRDefault="00391C81" w:rsidP="001202FC"><w:pPr><w:pStyle w:val="CSFieldName"/></w:pPr><w:r w:rsidRPr="00537BE2"><w:t>Version</w:t></w:r></w:p></w:tc><w:tc><w:tcPr><w:tcW w:w="7470" w:type="dxa"/><w:tcBorders><w:top w:val="single" w:sz="4" w:space="0" w:color="auto"/><w:bottom w:val="single" w:sz="4" w:space="0" w:color="auto"/></w:tcBorders><w:vAlign w:val="center"/></w:tcPr><w:p w14:paraId="42264F25" w14:textId="77777777" w:rsidR="00391C81" w:rsidRPr="00537BE2" w:rsidRDefault="00391C81" w:rsidP="001202FC"><w:pPr><w:pStyle w:val="CSFieldName"/></w:pPr><w:r w:rsidRPr="00537BE2"><w:t xml:space="preserve">Author / Comments </w:t></w:r></w:p></w:tc></w:tr><w:tr w:rsidR="00391C81" w14:paraId="42264F2A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cantSplit/></w:trPr><w:tc><w:tcPr><w:tcW w:w="1728" w:type="dxa"/><w:tcBorders><w:top w:val="single" w:sz="4" w:space="0" w:color="auto"/><w:bottom w:val="single" w:sz="4" w:space="0" w:color="auto"/></w:tcBorders></w:tcPr><w:p w14:paraId="42264F27" w14:textId="77777777" w:rsidR="00391C81" w:rsidRPr="00537BE2" w:rsidRDefault="00391C81" w:rsidP="001202FC"><w:pPr><w:pStyle w:val="CSFieldInfo"/><w:rPr><w:lang w:eastAsia="ja-JP"/></w:rPr></w:pPr></w:p></w:tc><w:tc><w:tcPr><w:tcW w:w="1357" w:type="dxa"/><w:tcBorders><w:top w:val="single" w:sz="4" w:space="0" w:color="auto"/><w:bottom w:val="single" w:sz="4" w:space="0" w:color="auto"/></w:tcBorders></w:tcPr><w:p w14:paraId="42264F28" w14:textId="77777777" w:rsidR="00391C81" w:rsidRPr="00537BE2" w:rsidRDefault="00B41244" w:rsidP="001202FC"><w:pPr><w:pStyle w:val="CSFieldInfo"/><w:rPr><w:lang w:eastAsia="ja-JP"/></w:rPr></w:pPr><w:r><w:rPr><w:lang w:eastAsia="ja-JP"/></w:rPr><w:t>0</w:t></w:r></w:p></w:tc><w:tc><w:tcPr><w:tcW w:w="7470" w:type="dxa"/><w:tcBorders><w:top w:val="single" w:sz="4" w:space="0" w:color="auto"/><w:bottom w:val="single" w:sz="4" w:space="0" w:color="auto"/></w:tcBorders></w:tcPr><w:p w14:paraId="42264F29" w14:textId="77777777" w:rsidR="00391C81" w:rsidRPr="00537BE2" w:rsidRDefault="00391C81" w:rsidP="0029433A"><w:pPr><w:pStyle w:val="CSFieldInfo"/><w:rPr><w:lang w:eastAsia="ja-JP"/></w:rPr></w:pPr></w:p></w:tc></w:tr><w:tr w:rsidR="00391C81" w14:paraId="42264F2E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cantSplit/></w:trPr><w:tc><w:tcPr><w:tcW w:w="1728" w:type="dxa"/><w:tcBorders><w:top w:val="single" w:sz="4" w:space="0" w:color="auto"/><w:bottom w:val="single" w:sz="4" w:space="0" w:color="auto"/></w:tcBorders></w:tcPr><w:p w14:paraId="42264F2B" w14:textId="77777777" w:rsidR="00391C81" w:rsidRPr="00537BE2" w:rsidRDefault="00391C81" w:rsidP="001202FC"><w:pPr><w:pStyle w:val="CSFieldInfo"/></w:pPr></w:p></w:tc><w:tc><w:tcPr><w:tcW w:w="1357" w:type="dxa"/><w:tcBorders><w:top w:val="single" w:sz="4" w:space="0" w:color="auto"/><w:bottom w:val="single" w:sz="4" w:space="0" w:color="auto"/></w:tcBorders></w:tcPr><w:p w14:paraId="42264F2C" w14:textId="77777777" w:rsidR="00391C81" w:rsidRPr="00537BE2" w:rsidRDefault="00B41244" w:rsidP="001202FC"><w:pPr><w:pStyle w:val="CSFieldInfo"/></w:pPr><w:r><w:t>1</w:t></w:r></w:p></w:tc><w:tc><w:tcPr><w:tcW w:w="7470" w:type="dxa"/><w:tcBorders><w:top w:val="single" w:sz="4" w:space="0" w:color="auto"/><w:bottom w:val="single" w:sz="4" w:space="0" w:color="auto"/></w:tcBorders></w:tcPr><w:p w14:paraId="42264F2D" w14:textId="77777777" w:rsidR="00391C81" w:rsidRPr="00537BE2" w:rsidRDefault="00391C81" w:rsidP="0029433A"><w:pPr><w:pStyle w:val="CSFieldInfo"/></w:pPr></w:p></w:tc></w:tr><w:tr w:rsidR="00391C81" w14:paraId="42264F32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cantSplit/></w:trPr><w:tc><w:tcPr><w:tcW w:w="1728" w:type="dxa"/><w:tcBorders><w:top w:val="single" w:sz="4" w:space="0" w:color="auto"/><w:bottom w:val="single" w:sz="4" w:space="0" w:color="auto"/></w:tcBorders></w:tcPr><w:p w14:paraId="42264F2F" w14:textId="77777777" w:rsidR="00391C81" w:rsidRPr="00537BE2" w:rsidRDefault="00391C81" w:rsidP="001202FC"><w:pPr><w:pStyle w:val="CSFieldInfo"/></w:pPr></w:p></w:tc><w:tc><w:tcPr><w:tcW w:w="1357" w:type="dxa"/><w:tcBorders><w:top w:val="single" w:sz="4" w:space="0" w:color="auto"/><w:bottom w:val="single" w:sz="4" w:space="0" w:color="auto"/></w:tcBorders></w:tcPr><w:p w14:paraId="42264F30" w14:textId="77777777" w:rsidR="00391C81" w:rsidRPr="00537BE2" w:rsidRDefault="00B41244" w:rsidP="001202FC"><w:pPr><w:pStyle w:val="CSFieldInfo"/></w:pPr><w:r><w:t>2</w:t></w:r></w:p></w:tc><w:tc><w:tcPr><w:tcW w:w="7470" w:type="dxa"/><w:tcBorders><w:top w:val="single" w:sz="4" w:space="0" w:color="auto"/><w:bottom w:val="single" w:sz="4" w:space="0" w:color="auto"/></w:tcBorders></w:tcPr><w:p w14:paraId="42264F31" w14:textId="77777777" w:rsidR="00391C81" w:rsidRPr="00537BE2" w:rsidRDefault="00391C81" w:rsidP="001202FC"><w:pPr><w:pStyle w:val="CSFieldInfo"/></w:pPr></w:p></w:tc></w:tr></w:tbl><w:p w14:paraId="42264F33" w14:textId="77777777" w:rsidR="00391C81" w:rsidRDefault="00391C81" w:rsidP="00391C81"><w:pPr><w:pStyle w:val="CSLegalTxt"/></w:pPr></w:p><w:p w14:paraId="42264F34" w14:textId="77777777" w:rsidR="00391C81" w:rsidRDefault="00391C81" w:rsidP="00391C81"><w:pPr><w:pStyle w:val="CSLegalTxt"/></w:pPr></w:p><w:p w14:paraId="42264F35" w14:textId="77777777" w:rsidR="00391C81" w:rsidRDefault="00391C81" w:rsidP="00391C81"><w:pPr><w:pStyle w:val="CSLegalTxt"/></w:pPr></w:p><w:p w14:paraId="42264F36" w14:textId="68A83866" w:rsidR="00391C81" w:rsidRDefault="00391C81" w:rsidP="00391C81"><w:pPr><w:pStyle w:val="CSLegalTxt"/></w:pPr><w:r><w:t xml:space="preserve">© GSMA © </w:t></w:r><w:r w:rsidRPr="00F96C94"><w:fldChar w:fldCharType="begin"/></w:r><w:r w:rsidRPr="00F96C94"><w:instrText xml:space="preserve"> DATE  \@ "YYYY"  \* MERGEFORMAT </w:instrText></w:r><w:r w:rsidRPr="00F96C94"><w:fldChar w:fldCharType="separate"/></w:r><w:r w:rsidR="00EA6469"><w:rPr><w:noProof/></w:rPr><w:t>2023</w:t></w:r><w:r w:rsidRPr="00F96C94"><w:fldChar w:fldCharType="end"/></w:r><w:r><w:t xml:space="preserve">. </w:t></w:r><w:r w:rsidRPr="00C83C55"><w:t xml:space="preserve">The GSM Association (“Association”) makes no representation, warranty or undertaking (express or implied) with respect to and does not accept any responsibility </w:t></w:r><w:proofErr w:type="gramStart"/><w:r w:rsidRPr="00C83C55"><w:t>for, and</w:t></w:r><w:proofErr w:type="gramEnd"/><w:r w:rsidRPr="00C83C55"><w:t xml:space="preserve"> disclaims liability for the accuracy or completeness or timeliness of the information contained in this document. The information contained in this document may be subject to change without prior notice</w:t></w:r><w:r><w:t xml:space="preserve">. This document has been classified according to the </w:t></w:r><w:r w:rsidRPr="005A22F4"><w:t xml:space="preserve">GSMA </w:t></w:r><w:hyperlink r:id="rId14" w:history="1"><w:r w:rsidRPr="005A22F4"><w:rPr><w:rStyle w:val="Hyperlink"/></w:rPr><w:t>Document Confidentiality Policy</w:t></w:r></w:hyperlink><w:r><w:t xml:space="preserve">. GSMA meetings are conducted in full compliance with the GSMA </w:t></w:r><w:hyperlink r:id="rId15" w:history="1"><w:r w:rsidRPr="005A22F4"><w:rPr><w:rStyle w:val="Hyperlink"/></w:rPr><w:t>Antitrust Policy</w:t></w:r></w:hyperlink><w:r><w:t>.</w:t></w:r></w:p></w:txbxContent></wps:txbx><wps:bodyPr rot="0" vert="horz" wrap="square" lIns="91440" tIns="45720" rIns="91440" bIns="45720" anchor="t" anchorCtr="0" upright="1"><a:noAutofit/></wps:bodyPr></wps:wsp></a:graphicData></a:graphic><wp14:sizeRelH relativeFrom="page"><wp14:pctWidth>0</wp14:pctWidth></wp14:sizeRelH><wp14:sizeRelV relativeFrom="page"><wp14:pctHeight>0</wp14:pctHeight></wp14:sizeRelV></wp:anchor></w:drawing></mc:Choice><mc:Fallback><w:pict><v:shapetype w14:anchorId="42264ECB" id="_x0000_t202" coordsize="21600,21600" o:spt="202" path="m,l,21600r21600,l21600,xe"><v:stroke joinstyle="miter"/><v:path gradientshapeok="t" o:connecttype="rect"/></v:shapetype><v:shape id="Text Box 7" o:spid="_x0000_s1026" type="#_x0000_t202" style="position:absolute;margin-left:-40.75pt;margin-top:59.5pt;width:540pt;height:7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" stroked="f"><v:textbox><w:txbxContent><w:tbl><w:tblPr><w:tblW w:w="0" w:type="auto"/><w:tblBorders><w:top w:val="single" w:sz="4" w:space="0" w:color="auto"/><w:left w:val="single" w:sz="4" w:space="0" w:color="auto"/><w:bottom w:val="single" w:sz="4" w:space="0" w:color="auto"/><w:right w:val="single" w:sz="4" w:space="0" w:color="auto"/></w:tblBorders><w:tblLayout w:type="fixed"/><w:tblLook w:val="0000" w:firstRow="0" w:lastRow="0" w:firstColumn="0" w:lastColumn="0" w:noHBand="0" w:noVBand="0"/></w:tblPr><w:tblGrid><w:gridCol w:w="3085"/><w:gridCol w:w="7470"/></w:tblGrid><w:tr w:rsidR="00391C81" w14:paraId="42264EFD" w14:textId="77777777" w:rsidTr="001202FC"><w:trPr><w:cantSplit/></w:trPr><w:tc><w:tcPr><w:tcW w:w="3085" w:type="dxa"/><w:tcBorders><w:top w:val="single" w:sz="4" w:space="0" w:color="auto"/><w:bottom w:val="single" w:sz="4" w:space="0" w:color="auto"/><w:right w:val="single" w:sz="4" w:space="0" w:color="auto"/></w:tcBorders></w:tcPr><w:p w14:paraId="779BCBFF" w14:textId="55BFB244" w:rsidR="00391C81" w:rsidRDefault="00391C81" w:rsidP="001202FC"><w:pPr><w:pStyle w:val="NormalParagraph"/></w:pPr></w:p><w:p w14:paraId="42264EFA" w14:textId="3FA85ADC" w:rsidR="004F0227" w:rsidRDefault="004F0227" w:rsidP="001202FC"><w:pPr><w:pStyle w:val="NormalParagraph"/></w:pPr><w:r w:rsidRPr="004F0227"><w:rPr><w:noProof/><w:lang w:val="en-US" w:eastAsia="en-US"/></w:rPr><w:drawing><wp:inline distT="0" distB="0" distL="0" distR="0" wp14:anchorId="3AD8CC43" wp14:editId="121A27D1"><wp:extent cx="1266825" cy="1266825"/><wp:effectExtent l="0" t="0" r="9525" b="9525"/><wp:docPr id="2" name="Picture 2"/><wp:cNvGraphicFramePr><a:graphicFrameLocks xmlns:a="http://schemas.openxmlformats.org/drawingml/2006/main" noChangeAspect="1"/></wp:cNvGraphicFramePr><a:graphic xmlns:a="http://schemas.openxmlformats.org/drawingml/2006/main"><a:graphicData uri="http://schemas.openxmlformats.org/drawingml/2006/picture"><pic:pic xmlns:pic="http://schemas.openxmlformats.org/drawingml/2006/picture"><pic:nvPicPr><pic:cNvPr id="0" name="Picture 1"/><pic:cNvPicPr><a:picLocks noChangeAspect="1" noChangeArrowheads="1"/></pic:cNvPicPr></pic:nvPicPr><pic:blipFill><a:blip r:embed="rId13"><a:extLst><a:ext uri="{28A0092B-C50C-407E-A947-70E740481C1C}"><a14:useLocalDpi xmlns:a14="http://schemas.microsoft.com/office/drawing/2010/main" val="0"/></a:ext></a:extLst></a:blip><a:srcRect/><a:stretch><a:fillRect/></a:stretch></pic:blipFill><pic:spPr bwMode="auto"><a:xfrm><a:off x="0" y="0"/><a:ext cx="1266825" cy="1266825"/></a:xfrm><a:prstGeom prst="rect"><a:avLst/></a:prstGeom><a:noFill/><a:ln><a:noFill/></a:ln></pic:spPr></pic:pic></a:graphicData></a:graphic></wp:inline></w:drawing></w:r></w:p></w:tc><w:tc><w:tcPr><w:tcW w:w="7470" w:type="dxa"/><w:tcBorders><w:left w:val="single" w:sz="4" w:space="0" w:color="auto"/></w:tcBorders></w:tcPr><w:sdt><w:sdtPr><w:rPr><w:rFonts w:hint="eastAsia"/><w:sz w:val="36"/><w:szCs w:val="36"/><w:lang w:eastAsia="ja-JP"/></w:rPr><w:alias w:val="Meeting Document Number"/><w:tag w:val="GSMAMeetingItemNumber"/><w:id w:val="1622264112"/><w:placeholder><w:docPart w:val="953DABF300D94F50BBBB4C64141C5BAB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<w:text/></w:sdtPr><w:sdtEndPr><w:rPr><w:rFonts w:hint="default"/></w:rPr></w:sdtEndPr><w:sdtContent><w:p w14:paraId="42264EFB" w14:textId="0D5C2AAE" w:rsidR="00391C81" w:rsidRPr="00537BE2" w:rsidRDefault="00D91053" w:rsidP="001202FC"><w:pPr><w:pStyle w:val="CSDocNo"/><w:rPr><w:sz w:val="36"/><w:szCs w:val="36"/><w:lang w:eastAsia="ja-JP"/></w:rPr></w:pPr><w:r><w:rPr><w:sz w:val="36"/><w:szCs w:val="36"/><w:lang w:eastAsia="ja-JP"/></w:rPr><w:t>NRG 016_208</w:t></w:r></w:p></w:sdtContent></w:sdt><w:p w14:paraId="42264EFC" w14:textId="237D1821" w:rsidR="00391C81" w:rsidRPr="00537BE2" w:rsidRDefault="005B023C" w:rsidP="003C1DEE"><w:pPr><w:pStyle w:val="CSDocTitle"/><w:rPr><w:lang w:eastAsia="ja-JP"/></w:rPr></w:pPr><w:sdt><w:sdtPr><w:rPr><w:rFonts w:hint="eastAsia"/><w:lang w:eastAsia="ja-JP"/></w:rPr><w:alias w:val="Document Title"/><w:tag w:val="GSMATitle"/><w:id w:val="337575030"/><w:placeholder><w:docPart w:val="3FA7CD5186E649EB8EAFC5CFF92BAC3A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<w:text/></w:sdtPr><w:sdtEndPr/><w:sdtContent><w:r w:rsidR="00E14050" w:rsidRPr="00090F4C"><w:rPr><w:lang w:eastAsia="ja-JP"/></w:rPr><w:t>LS to SA3</w:t></w:r><w:r w:rsidR="00F06567"><w:rPr><w:lang w:eastAsia="ja-JP"/></w:rPr><w:t>-LI</w:t></w:r><w:r w:rsidR="00E14050" w:rsidRPr="00090F4C"><w:rPr><w:lang w:eastAsia="ja-JP"/></w:rPr><w:t xml:space="preserve"> on </w:t></w:r><w:r w:rsidR="00E14050"><w:rPr><w:lang w:eastAsia="ja-JP"/></w:rPr><w:t xml:space="preserve">Volte roaming </w:t></w:r><w:r w:rsidR="00E14050" w:rsidRPr="00090F4C"><w:rPr><w:lang w:eastAsia="ja-JP"/></w:rPr><w:t>lawful interception</w:t></w:r><w:r w:rsidR="009243FC"><w:rPr><w:lang w:eastAsia="ja-JP"/></w:rPr><w:t xml:space="preserve"> - l</w:t></w:r><w:r w:rsidR="00E14050"><w:rPr><w:lang w:eastAsia="ja-JP"/></w:rPr><w:t>imitation to provide caller identify if caller activates OIR</w:t></w:r></w:sdtContent></w:sdt></w:p></w:tc></w:tr><w:tr w:rsidR="00391C81" w14:paraId="42264EFF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10555" w:type="dxa"/><w:gridSpan w:val="2"/><w:tcBorders><w:top w:val="single" w:sz="6" w:space="0" w:color="auto"/><w:bottom w:val="single" w:sz="6" w:space="0" w:color="auto"/></w:tcBorders><w:shd w:val="clear" w:color="auto" w:fill="E6E6E6"/><w:vAlign w:val="center"/></w:tcPr><w:p w14:paraId="42264EFE" w14:textId="77777777" w:rsidR="00391C81" w:rsidRDefault="00391C81" w:rsidP="001202FC"><w:pPr><w:pStyle w:val="CSTableTitle"/></w:pPr><w:r><w:t>Meeting Information</w:t></w:r></w:p></w:tc></w:tr><w:tr w:rsidR="00391C81" w14:paraId="42264F02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top w:val="single" w:sz="6" w:space="0" w:color="auto"/></w:tcBorders><w:vAlign w:val="center"/></w:tcPr><w:p w14:paraId="42264F00" w14:textId="77777777" w:rsidR="00391C81" w:rsidRPr="00537BE2" w:rsidRDefault="00391C81" w:rsidP="001202FC"><w:pPr><w:pStyle w:val="CSFieldName"/></w:pPr><w:r w:rsidRPr="00537BE2"><w:t>Meeting Name and Number</w:t></w:r></w:p></w:tc><w:tc><w:tcPr><w:tcW w:w="7470" w:type="dxa"/><w:tcBorders><w:top w:val="single" w:sz="6" w:space="0" w:color="auto"/></w:tcBorders><w:vAlign w:val="center"/></w:tcPr><w:sdt><w:sdtPr><w:rPr><w:rFonts w:hint="eastAsia"/><w:lang w:eastAsia="ja-JP"/></w:rPr><w:alias w:val="Meeting Name and Number Text"/><w:tag w:val="GSMAMeetingNameAndNumberText"/><w:id w:val="-1773621602"/><w:placeholder><w:docPart w:val="C55EB395B721412FA5F4F6DC11F4364E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<w:text/></w:sdtPr><w:sdtEndPr><w:rPr><w:rFonts w:hint="default"/></w:rPr></w:sdtEndPr><w:sdtContent><w:p w14:paraId="42264F01" w14:textId="21B6CB47" w:rsidR="00391C81" w:rsidRPr="00537BE2" w:rsidRDefault="001F4FEB" w:rsidP="00B41244"><w:pPr><w:pStyle w:val="CSFieldInfo"/><w:rPr><w:lang w:eastAsia="ja-JP"/></w:rPr></w:pPr><w:r><w:rPr><w:lang w:val="sv-SE" w:eastAsia="ja-JP"/></w:rPr><w:t>NRG #16</w:t></w:r></w:p></w:sdtContent></w:sdt></w:tc></w:tr><w:tr w:rsidR="00391C81" w14:paraId="42264F05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vAlign w:val="center"/></w:tcPr><w:p w14:paraId="42264F03" w14:textId="77777777" w:rsidR="00391C81" w:rsidRPr="00537BE2" w:rsidRDefault="00391C81" w:rsidP="001202FC"><w:pPr><w:pStyle w:val="CSFieldName"/></w:pPr><w:r w:rsidRPr="00537BE2"><w:t>Meeting Date</w:t></w:r></w:p></w:tc><w:tc><w:tcPr><w:tcW w:w="7470" w:type="dxa"/><w:vAlign w:val="center"/></w:tcPr><w:sdt><w:sdtPr><w:rPr><w:rFonts w:hint="eastAsia"/><w:lang w:eastAsia="ja-JP"/></w:rPr><w:alias w:val="Meeting Date"/><w:tag w:val="GSMAMeetingDate"/><w:id w:val="-1900127555"/><w:placeholder><w:docPart w:val="A2D50CC8921E469C856E39A8AE738786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<w:date w:fullDate="2023-01-09T00:00:00Z"><w:dateFormat w:val="yyyy-MM-dd"/><w:lid w:val="sv-SE"/><w:storeMappedDataAs w:val="dateTime"/><w:calendar w:val="gregorian"/></w:date></w:sdtPr><w:sdtEndPr/><w:sdtContent><w:p w14:paraId="42264F04" w14:textId="5EAFCCE5" w:rsidR="00391C81" w:rsidRPr="00537BE2" w:rsidRDefault="001F4FEB" w:rsidP="00791C2F"><w:pPr><w:pStyle w:val="CSFieldInfo"/><w:rPr><w:lang w:eastAsia="ja-JP"/></w:rPr></w:pPr><w:r><w:rPr><w:lang w:val="sv-SE" w:eastAsia="ja-JP"/></w:rPr><w:t>2023-01-09</w:t></w:r></w:p></w:sdtContent></w:sdt></w:tc></w:tr><w:tr w:rsidR="00391C81" w14:paraId="42264F08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bottom w:val="single" w:sz="6" w:space="0" w:color="auto"/></w:tcBorders><w:vAlign w:val="center"/></w:tcPr><w:p w14:paraId="42264F06" w14:textId="77777777" w:rsidR="00391C81" w:rsidRPr="00537BE2" w:rsidRDefault="00391C81" w:rsidP="001202FC"><w:pPr><w:pStyle w:val="CSFieldName"/></w:pPr><w:r w:rsidRPr="00537BE2"><w:t>Meeting Location</w:t></w:r></w:p></w:tc><w:tc><w:tcPr><w:tcW w:w="7470" w:type="dxa"/><w:tcBorders><w:bottom w:val="single" w:sz="6" w:space="0" w:color="auto"/></w:tcBorders><w:vAlign w:val="center"/></w:tcPr><w:sdt><w:sdtPr><w:rPr><w:rFonts w:hint="eastAsia"/><w:lang w:eastAsia="ja-JP"/></w:rPr><w:alias w:val="Meeting Location"/><w:tag w:val="GSMAMeetingLocation"/><w:id w:val="-1942057891"/><w:placeholder><w:docPart w:val="100AE09EDA34443198A2F5C0DA04F983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<w:text/></w:sdtPr><w:sdtEndPr><w:rPr><w:rFonts w:hint="default"/></w:rPr></w:sdtEndPr><w:sdtContent><w:p w14:paraId="42264F07" w14:textId="697C2948" w:rsidR="00391C81" w:rsidRPr="00537BE2" w:rsidRDefault="003C1DEE" w:rsidP="003C1DEE"><w:pPr><w:pStyle w:val="CSFieldInfo"/><w:rPr><w:lang w:eastAsia="ja-JP"/></w:rPr></w:pPr><w:r><w:rPr><w:lang w:eastAsia="ja-JP"/></w:rPr><w:t>London</w:t></w:r></w:p></w:sdtContent></w:sdt></w:tc></w:tr><w:tr w:rsidR="00391C81" w14:paraId="42264F0A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10555" w:type="dxa"/><w:gridSpan w:val="2"/><w:tcBorders><w:top w:val="single" w:sz="6" w:space="0" w:color="auto"/><w:bottom w:val="single" w:sz="6" w:space="0" w:color="auto"/></w:tcBorders><w:shd w:val="clear" w:color="auto" w:fill="E6E6E6"/><w:vAlign w:val="center"/></w:tcPr><w:p w14:paraId="42264F09" w14:textId="77777777" w:rsidR="00391C81" w:rsidRDefault="00391C81" w:rsidP="001202FC"><w:pPr><w:pStyle w:val="CSTableTitle"/></w:pPr><w:r><w:t>Document Information</w:t></w:r></w:p></w:tc></w:tr><w:tr w:rsidR="00391C81" w14:paraId="42264F0D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top w:val="single" w:sz="6" w:space="0" w:color="auto"/></w:tcBorders><w:vAlign w:val="center"/></w:tcPr><w:p w14:paraId="42264F0B" w14:textId="77777777" w:rsidR="00391C81" w:rsidRPr="00537BE2" w:rsidRDefault="00391C81" w:rsidP="001202FC"><w:pPr><w:pStyle w:val="CSFieldName"/></w:pPr><w:r w:rsidRPr="00537BE2"><w:t>Document Author</w:t></w:r></w:p></w:tc><w:tc><w:tcPr><w:tcW w:w="7470" w:type="dxa"/><w:tcBorders><w:top w:val="single" w:sz="6" w:space="0" w:color="auto"/></w:tcBorders><w:vAlign w:val="center"/></w:tcPr><w:p w14:paraId="42264F0C" w14:textId="1D7F46F2" w:rsidR="00391C81" w:rsidRPr="003C1DEE" w:rsidRDefault="00B04234" w:rsidP="0029433A"><w:pPr><w:pStyle w:val="CSFieldInfo"/><w:rPr><w:lang w:eastAsia="ja-JP"/></w:rPr></w:pPr><w:r><w:rPr><w:lang w:eastAsia="ja-JP"/></w:rPr><w:t>Eddy Goffin, Orange</w:t></w:r></w:p></w:tc></w:tr><w:tr w:rsidR="00391C81" w:rsidRPr="00AF22D6" w14:paraId="42264F10" w14:textId="77777777" w:rsidTr="001202FC"><w:tblPrEx><w:tblBorders><w:insideH w:val="single" w:sz="6" w:space="0" w:color="auto"/><w:insideV w:val="single" w:sz="6" w:space="0" w:color="auto"/></w:tblBorders><w:tblLook w:val="01E0" w:firstRow="1" w:lastRow="1" w:firstColumn="1" w:lastColumn="1" w:noHBand="0" w:noVBand="0"/></w:tblPrEx><w:trPr><w:cantSplit/></w:trPr><w:tc><w:tcPr><w:tcW w:w="3085" w:type="dxa"/><w:tcBorders><w:top w:val="single" w:sz="6" w:space="0" w:color="auto"/></w:tcBorders><w:vAlign w:val="center"/></w:tcPr><w:p w14:paraId="42264F0E" w14:textId="77777777" w:rsidR="00391C81" w:rsidRPr="00537BE2" w:rsidRDefault="00391C81" w:rsidP="001202FC"><w:pPr><w:pStyle w:val="CSFieldName"/></w:pPr><w:r w:rsidRPr="00537BE2"><w:t>Additional Contributors</w:t></w:r></w:p></w:tc><w:tc><w:tcPr><w:tcW w:w="7470" w:type="dxa"/><w:tcBorders><w:top w:val="single" w:sz="6" w:space="0" w:color="auto"/></w:tcBorders><w:vAlign w:val="center"/></w:tcPr><w:p w14:paraId="42264F0F" w14:textId="77777777" w:rsidR="00391C81" w:rsidRPr="00537BE2" w:rsidRDefault="002A3ECB" w:rsidP="001202FC"><w:pPr><w:pStyle w:val="CSFieldInfo"/><w:rPr><w:lang w:val="es-ES"/></w:rPr></w:pPr><w:r w:rsidRPr="00A164DA"><w:rPr><w:rStyle w:val="PlaceholderText"/></w:rPr><w:t>[List of contributors]</w:t></w:r></w:p></w:tc></w:tr></w:tbl></w:txbxContent></w:pict></mc:Fallback></mc:AlternateContent><w:p w14:paraId="42264E96" w14:textId="74D17B7B" w:rsidR="00AD50BF" w:rsidRPr="00EA6469" w:rsidRDefault="00AD50BF" w:rsidP="00EA6469"><w:pPr><w:pStyle w:val="CRCoverPage"/><w:outlineLvl w:val="0"/><w:rPr><w:b/><w:noProof/><w:sz w:val="24"/></w:rPr></w:pPr><w:r><w:br w:type="page"/></w:r><w:r w:rsidR="00AF7C99"><w:rPr><w:noProof/><w:lang w:val="en-US"/></w:rPr><w:lastRenderedPageBreak/><w:drawing><wp:inline distT="0" distB="0" distL="0" distR="0" wp14:anchorId="42264ECD" wp14:editId="42264ECE"><wp:extent cx="619125" cy="666750"/><wp:effectExtent l="0" t="0" r="9525" b="0"/><wp:docPr id="1" name="Picture 1" descr="gsma_logo_colour_rgb"/><wp:cNvGraphicFramePr><a:graphicFrameLocks xmlns:a="http://schemas.openxmlformats.org/drawingml/2006/main" noChangeAspect="1"/></wp:cNvGraphicFramePr><a:graphic xmlns:a="http://schemas.openxmlformats.org/drawingml/2006/main"><a:graphicData uri="http://schemas.openxmlformats.org/drawingml/2006/picture"><pic:pic xmlns:pic="http://schemas.openxmlformats.org/drawingml/2006/picture"><pic:nvPicPr><pic:cNvPr id="0" name="Picture 1" descr="gsma_logo_colour_rgb"/><pic:cNvPicPr><a:picLocks noChangeAspect="1" noChangeArrowheads="1"/></pic:cNvPicPr></pic:nvPicPr><pic:blipFill><a:blip r:embed="rId16"><a:extLst><a:ext uri="{28A0092B-C50C-407E-A947-70E740481C1C}"><a14:useLocalDpi xmlns:a14="http://schemas.microsoft.com/office/drawing/2010/main" val="0"/></a:ext></a:extLst></a:blip><a:srcRect/><a:stretch><a:fillRect/></a:stretch></pic:blipFill><pic:spPr bwMode="auto"><a:xfrm><a:off x="0" y="0"/><a:ext cx="619125" cy="666750"/></a:xfrm><a:prstGeom prst="rect"><a:avLst/></a:prstGeom><a:noFill/><a:ln><a:noFill/></a:ln></pic:spPr></pic:pic></a:graphicData></a:graphic></wp:inline></w:drawing></w:r></w:p><w:p w14:paraId="42264E97" w14:textId="77777777" w:rsidR="0058060A" w:rsidRDefault="0058060A" w:rsidP="0058060A"><w:pPr><w:pStyle w:val="Title"/><w:jc w:val="center"/></w:pPr><w:r w:rsidRPr="009D6A6C"><w:t xml:space="preserve">Liaison </w:t></w:r><w:r w:rsidRPr="00477CD5"><w:t>Statement</w:t></w:r></w:p><w:p w14:paraId="42264E98" w14:textId="77777777" w:rsidR="0058060A" w:rsidRDefault="0058060A" w:rsidP="0058060A"><w:pPr><w:pStyle w:val="NormalParagraph"/></w:pPr></w:p><w:tbl><w:tblPr><w:tblW w:w="9716" w:type="dxa"/><w:tblInd w:w="-252" w:type="dxa"/><w:tblBorders><w:top w:val="single" w:sz="4" w:space="0" w:color="auto"/><w:left w:val="single" w:sz="4" w:space="0" w:color="auto"/><w:bottom w:val="single" w:sz="4" w:space="0" w:color="auto"/><w:right w:val="single" w:sz="4" w:space="0" w:color="auto"/><w:insideH w:val="single" w:sz="6" w:space="0" w:color="auto"/><w:insideV w:val="single" w:sz="6" w:space="0" w:color="auto"/></w:tblBorders><w:tblLook w:val="01E0" w:firstRow="1" w:lastRow="1" w:firstColumn="1" w:lastColumn="1" w:noHBand="0" w:noVBand="0"/></w:tblPr><w:tblGrid><w:gridCol w:w="3337"/><w:gridCol w:w="6379"/></w:tblGrid><w:tr w:rsidR="00A74A54" w14:paraId="42264E9B" w14:textId="77777777" w:rsidTr="001202FC"><w:trPr><w:trHeight w:val="590"/><w:tblHeader/></w:trPr><w:tc><w:tcPr><w:tcW w:w="3337" w:type="dxa"/><w:shd w:val="clear" w:color="auto" w:fill="DE002B"/><w:vAlign w:val="center"/></w:tcPr><w:p w14:paraId="42264E99" w14:textId="77777777" w:rsidR="00A74A54" w:rsidRPr="0058060A" w:rsidRDefault="00A74A54" w:rsidP="0058060A"><w:pPr><w:pStyle w:val="TableHeader"/></w:pPr><w:r w:rsidRPr="0058060A"><w:t>Liaison Statement Title:</w:t></w:r></w:p></w:tc><w:tc><w:tcPr><w:tcW w:w="6379" w:type="dxa"/><w:vAlign w:val="center"/></w:tcPr><w:sdt><w:sdtPr><w:rPr><w:rFonts w:hint="eastAsia"/><w:lang w:eastAsia="ja-JP"/></w:rPr><w:alias w:val="Document Title"/><w:tag w:val="GSMATitle"/><w:id w:val="-1111202718"/><w:placeholder><w:docPart w:val="40A1463086AC49ABAB0B681AEF2BA0DE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<w:text/></w:sdtPr><w:sdtEndPr/><w:sdtContent><w:p w14:paraId="42264E9A" w14:textId="3D2CE4BF" w:rsidR="00A74A54" w:rsidRDefault="00E14050" w:rsidP="00E4345D"><w:pPr><w:pStyle w:val="TableText"/></w:pPr><w:r w:rsidRPr="00E14050"><w:rPr><w:lang w:eastAsia="ja-JP"/></w:rPr><w:t>LS to SA3</w:t></w:r><w:r w:rsidR="00F06567"><w:rPr><w:lang w:eastAsia="ja-JP"/></w:rPr><w:t>-LI</w:t></w:r><w:r w:rsidRPr="00E14050"><w:rPr><w:lang w:eastAsia="ja-JP"/></w:rPr><w:t xml:space="preserve"> on Volte </w:t></w:r><w:r><w:rPr><w:lang w:eastAsia="ja-JP"/></w:rPr><w:t xml:space="preserve">roaming </w:t></w:r><w:r w:rsidRPr="00E14050"><w:rPr><w:lang w:eastAsia="ja-JP"/></w:rPr><w:t xml:space="preserve">lawful interception </w:t></w:r><w:r w:rsidR="009243FC"><w:rPr><w:lang w:eastAsia="ja-JP"/></w:rPr><w:t>- l</w:t></w:r><w:r w:rsidRPr="00E14050"><w:rPr><w:lang w:eastAsia="ja-JP"/></w:rPr><w:t>imitation to provide caller identify if caller activates OIR</w:t></w:r></w:p></w:sdtContent></w:sdt></w:tc></w:tr></w:tbl><w:p w14:paraId="42264E9C" w14:textId="77777777" w:rsidR="0058060A" w:rsidRDefault="0058060A" w:rsidP="0058060A"><w:pPr><w:pStyle w:val="NormalParagraph"/><w:rPr><w:lang w:val="en-IE"/></w:rPr></w:pPr></w:p><w:tbl><w:tblPr><w:tblW w:w="9716" w:type="dxa"/><w:tblInd w:w="-252" w:type="dxa"/><w:tblBorders><w:top w:val="single" w:sz="4" w:space="0" w:color="auto"/><w:left w:val="single" w:sz="4" w:space="0" w:color="auto"/><w:bottom w:val="single" w:sz="4" w:space="0" w:color="auto"/><w:right w:val="single" w:sz="4" w:space="0" w:color="auto"/><w:insideH w:val="single" w:sz="6" w:space="0" w:color="auto"/><w:insideV w:val="single" w:sz="6" w:space="0" w:color="auto"/></w:tblBorders><w:tblLook w:val="01E0" w:firstRow="1" w:lastRow="1" w:firstColumn="1" w:lastColumn="1" w:noHBand="0" w:noVBand="0"/></w:tblPr><w:tblGrid><w:gridCol w:w="3480"/><w:gridCol w:w="3228"/><w:gridCol w:w="3008"/></w:tblGrid><w:tr w:rsidR="0058060A" w14:paraId="42264E9E" w14:textId="77777777" w:rsidTr="001202FC"><w:trPr><w:trHeight w:val="130"/><w:tblHeader/></w:trPr><w:tc><w:tcPr><w:tcW w:w="9716" w:type="dxa"/><w:gridSpan w:val="3"/><w:tcBorders><w:top w:val="single" w:sz="6" w:space="0" w:color="auto"/><w:bottom w:val="single" w:sz="6" w:space="0" w:color="auto"/></w:tcBorders><w:shd w:val="clear" w:color="auto" w:fill="DE002B"/><w:vAlign w:val="center"/></w:tcPr><w:p w14:paraId="42264E9D" w14:textId="77777777" w:rsidR="0058060A" w:rsidRDefault="0058060A" w:rsidP="0058060A"><w:pPr><w:pStyle w:val="TableHeader"/></w:pPr><w:r><w:t>Source Meeting Information</w:t></w:r></w:p></w:tc></w:tr><w:tr w:rsidR="0058060A" w14:paraId="42264EA2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tblHeader/></w:trPr><w:tc><w:tcPr><w:tcW w:w="3480" w:type="dxa"/><w:shd w:val="clear" w:color="auto" w:fill="D9D9D9"/></w:tcPr><w:p w14:paraId="42264E9F" w14:textId="77777777" w:rsidR="0058060A" w:rsidRPr="0058060A" w:rsidRDefault="0058060A" w:rsidP="0058060A"><w:pPr><w:pStyle w:val="TableText"/></w:pPr><w:r w:rsidRPr="0058060A"><w:t>Meeting Number</w:t></w:r></w:p></w:tc><w:tc><w:tcPr><w:tcW w:w="3228" w:type="dxa"/><w:shd w:val="clear" w:color="auto" w:fill="D9D9D9"/></w:tcPr><w:p w14:paraId="42264EA0" w14:textId="77777777" w:rsidR="0058060A" w:rsidRPr="0058060A" w:rsidRDefault="0058060A" w:rsidP="0058060A"><w:pPr><w:pStyle w:val="TableText"/></w:pPr><w:r w:rsidRPr="0058060A"><w:t>Meeting Date</w:t></w:r></w:p></w:tc><w:tc><w:tcPr><w:tcW w:w="3008" w:type="dxa"/><w:shd w:val="clear" w:color="auto" w:fill="D9D9D9"/></w:tcPr><w:p w14:paraId="42264EA1" w14:textId="77777777" w:rsidR="0058060A" w:rsidRPr="0058060A" w:rsidRDefault="0058060A" w:rsidP="0058060A"><w:pPr><w:pStyle w:val="TableText"/></w:pPr><w:r w:rsidRPr="0058060A"><w:t>Meeting Location</w:t></w:r></w:p></w:tc></w:tr><w:tr w:rsidR="00096622" w14:paraId="42264EA6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tblHeader/></w:trPr><w:tc><w:tcPr><w:tcW w:w="3480" w:type="dxa"/></w:tcPr><w:p w14:paraId="42264EA3" w14:textId="0C0C46E3" w:rsidR="00096622" w:rsidRDefault="001F4FEB" w:rsidP="00096622"><w:pPr><w:pStyle w:val="TableText"/><w:rPr><w:rFonts w:eastAsia="MS Mincho"/><w:lang w:eastAsia="ja-JP"/></w:rPr></w:pPr><w:r><w:rPr><w:rFonts w:eastAsia="MS Mincho"/><w:lang w:eastAsia="ja-JP"/></w:rPr><w:t>NRG #16</w:t></w:r></w:p></w:tc><w:tc><w:tcPr><w:tcW w:w="3228" w:type="dxa"/></w:tcPr><w:p w14:paraId="42264EA4" w14:textId="5016982D" w:rsidR="00096622" w:rsidRDefault="001F4FEB" w:rsidP="0058060A"><w:pPr><w:pStyle w:val="TableText"/><w:rPr><w:rFonts w:eastAsia="MS Mincho"/><w:lang w:eastAsia="ja-JP"/></w:rPr></w:pPr><w:r><w:rPr><w:rFonts w:eastAsia="MS Mincho"/><w:lang w:eastAsia="ja-JP"/></w:rPr><w:t>09/01/2023</w:t></w:r></w:p></w:tc><w:tc><w:tcPr><w:tcW w:w="3008" w:type="dxa"/></w:tcPr><w:p w14:paraId="42264EA5" w14:textId="0DD8C5C6" w:rsidR="00096622" w:rsidRDefault="001F4FEB" w:rsidP="001202FC"><w:pPr><w:pStyle w:val="TableText"/><w:rPr><w:rFonts w:eastAsia="MS Mincho"/><w:lang w:eastAsia="ja-JP"/></w:rPr></w:pPr><w:r><w:rPr><w:rFonts w:eastAsia="MS Mincho"/><w:lang w:eastAsia="ja-JP"/></w:rPr><w:t>London - GB</w:t></w:r></w:p></w:tc></w:tr></w:tbl><w:p w14:paraId="42264EA7" w14:textId="77777777" w:rsidR="0058060A" w:rsidRDefault="0058060A" w:rsidP="0058060A"><w:pPr><w:pStyle w:val="NormalParagraph"/></w:pPr></w:p><w:tbl><w:tblPr><w:tblW w:w="9716" w:type="dxa"/><w:tblInd w:w="-252" w:type="dxa"/><w:tblBorders><w:top w:val="single" w:sz="4" w:space="0" w:color="auto"/><w:left w:val="single" w:sz="4" w:space="0" w:color="auto"/><w:bottom w:val="single" w:sz="4" w:space="0" w:color="auto"/><w:right w:val="single" w:sz="4" w:space="0" w:color="auto"/><w:insideH w:val="single" w:sz="6" w:space="0" w:color="auto"/><w:insideV w:val="single" w:sz="6" w:space="0" w:color="auto"/></w:tblBorders><w:tblLook w:val="01E0" w:firstRow="1" w:lastRow="1" w:firstColumn="1" w:lastColumn="1" w:noHBand="0" w:noVBand="0"/></w:tblPr><w:tblGrid><w:gridCol w:w="3480"/><w:gridCol w:w="3228"/><w:gridCol w:w="3008"/></w:tblGrid><w:tr w:rsidR="0058060A" w14:paraId="42264EA9" w14:textId="77777777" w:rsidTr="001202FC"><w:trPr><w:trHeight w:val="190"/><w:tblHeader/></w:trPr><w:tc><w:tcPr><w:tcW w:w="9716" w:type="dxa"/><w:gridSpan w:val="3"/><w:tcBorders><w:top w:val="single" w:sz="6" w:space="0" w:color="auto"/><w:bottom w:val="single" w:sz="6" w:space="0" w:color="auto"/></w:tcBorders><w:shd w:val="clear" w:color="auto" w:fill="DE002B"/><w:vAlign w:val="center"/></w:tcPr><w:p w14:paraId="42264EA8" w14:textId="77777777" w:rsidR="0058060A" w:rsidRDefault="0058060A" w:rsidP="0058060A"><w:pPr><w:pStyle w:val="TableHeader"/></w:pPr><w:r><w:t>Document Details</w:t></w:r></w:p></w:tc></w:tr><w:tr w:rsidR="0058060A" w14:paraId="42264EAD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tblHeader/></w:trPr><w:tc><w:tcPr><w:tcW w:w="3480" w:type="dxa"/><w:shd w:val="clear" w:color="auto" w:fill="D9D9D9"/></w:tcPr><w:p w14:paraId="42264EAA" w14:textId="77777777" w:rsidR="0058060A" w:rsidRDefault="0058060A" w:rsidP="001202FC"><w:pPr><w:pStyle w:val="TableText"/></w:pPr><w:r><w:t>Document Number:</w:t></w:r></w:p></w:tc><w:tc><w:tcPr><w:tcW w:w="3228" w:type="dxa"/><w:shd w:val="clear" w:color="auto" w:fill="D9D9D9"/></w:tcPr><w:p w14:paraId="42264EAB" w14:textId="77777777" w:rsidR="0058060A" w:rsidRDefault="0058060A" w:rsidP="001202FC"><w:pPr><w:pStyle w:val="TableText"/></w:pPr><w:r><w:t>Creation Date:</w:t></w:r></w:p></w:tc><w:tc><w:tcPr><w:tcW w:w="3008" w:type="dxa"/><w:shd w:val="clear" w:color="auto" w:fill="D9D9D9"/></w:tcPr><w:p w14:paraId="42264EAC" w14:textId="77777777" w:rsidR="0058060A" w:rsidRDefault="0058060A" w:rsidP="001202FC"><w:pPr><w:pStyle w:val="TableText"/></w:pPr><w:r><w:t>Document Author:</w:t></w:r></w:p></w:tc></w:tr><w:tr w:rsidR="0058060A" w14:paraId="42264EB1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tblHeader/></w:trPr><w:tc><w:tcPr><w:tcW w:w="3480" w:type="dxa"/></w:tcPr><w:p w14:paraId="42264EAE" w14:textId="4E221A6A" w:rsidR="0058060A" w:rsidRPr="00C201D7" w:rsidRDefault="001F4FEB" w:rsidP="00791C2F"><w:pPr><w:pStyle w:val="TableText"/><w:rPr><w:rFonts w:eastAsia="MS Mincho"/><w:lang w:eastAsia="ja-JP"/></w:rPr></w:pPr><w:r><w:rPr><w:rFonts w:eastAsia="MS Mincho"/><w:lang w:eastAsia="ja-JP"/></w:rPr><w:t>NRG</w:t></w:r><w:r w:rsidR="00FA23C8"><w:rPr><w:rFonts w:eastAsia="MS Mincho"/><w:lang w:eastAsia="ja-JP"/></w:rPr><w:t>16_20</w:t></w:r><w:r w:rsidR="00D91053"><w:rPr><w:rFonts w:eastAsia="MS Mincho"/><w:lang w:eastAsia="ja-JP"/></w:rPr><w:t>8</w:t></w:r><w:r w:rsidR="00FA23C8"><w:rPr><w:rFonts w:eastAsia="MS Mincho"/><w:lang w:eastAsia="ja-JP"/></w:rPr><w:t>r4</w:t></w:r></w:p></w:tc><w:tc><w:tcPr><w:tcW w:w="3228" w:type="dxa"/></w:tcPr><w:p w14:paraId="42264EAF" w14:textId="4EDE31BE" w:rsidR="0058060A" w:rsidRDefault="00FA23C8" w:rsidP="001202FC"><w:pPr><w:pStyle w:val="TableText"/></w:pPr><w:r><w:rPr><w:rFonts w:eastAsia="MS Mincho"/><w:i/><w:lang w:eastAsia="ja-JP"/></w:rPr><w:t>18/01/2023</w:t></w:r></w:p></w:tc><w:tc><w:tcPr><w:tcW w:w="3008" w:type="dxa"/></w:tcPr><w:p w14:paraId="42264EB0" w14:textId="1FC2012F" w:rsidR="0058060A" w:rsidRPr="00C201D7" w:rsidRDefault="00FA23C8" w:rsidP="00D20D7D"><w:pPr><w:pStyle w:val="TableText"/><w:rPr><w:rFonts w:eastAsia="MS Mincho"/><w:lang w:eastAsia="ja-JP"/></w:rPr></w:pPr><w:r><w:rPr><w:rFonts w:eastAsia="MS Mincho"/><w:i/><w:lang w:eastAsia="ja-JP"/></w:rPr><w:t>Eddy Goffin, Orange</w:t></w:r></w:p></w:tc></w:tr><w:tr w:rsidR="0058060A" w14:paraId="42264EB5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tblHeader/></w:trPr><w:tc><w:tcPr><w:tcW w:w="3480" w:type="dxa"/><w:shd w:val="clear" w:color="auto" w:fill="D9D9D9"/></w:tcPr><w:p w14:paraId="42264EB2" w14:textId="77777777" w:rsidR="0058060A" w:rsidRDefault="0058060A" w:rsidP="001202FC"><w:pPr><w:pStyle w:val="TableText"/></w:pPr><w:r><w:t>Originating GSMA Source:</w:t></w:r></w:p></w:tc><w:tc><w:tcPr><w:tcW w:w="3228" w:type="dxa"/><w:shd w:val="clear" w:color="auto" w:fill="D9D9D9"/></w:tcPr><w:p w14:paraId="42264EB3" w14:textId="77777777" w:rsidR="0058060A" w:rsidRDefault="0058060A" w:rsidP="001202FC"><w:pPr><w:pStyle w:val="TableText"/></w:pPr><w:r><w:t>Deadline for response:</w:t></w:r></w:p></w:tc><w:tc><w:tcPr><w:tcW w:w="3008" w:type="dxa"/><w:shd w:val="clear" w:color="auto" w:fill="D9D9D9"/></w:tcPr><w:p w14:paraId="42264EB4" w14:textId="77777777" w:rsidR="0058060A" w:rsidRDefault="0058060A" w:rsidP="001202FC"><w:pPr><w:pStyle w:val="TableText"/></w:pPr><w:r><w:t>Liaison Statement Contact</w:t></w:r></w:p></w:tc></w:tr><w:tr w:rsidR="0058060A" w14:paraId="42264EB9" w14:textId="77777777" w:rsidTr="001202FC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tblHeader/></w:trPr><w:tc><w:tcPr><w:tcW w:w="3480" w:type="dxa"/></w:tcPr><w:p w14:paraId="42264EB6" w14:textId="2EC4A599" w:rsidR="0058060A" w:rsidRPr="00B41244" w:rsidRDefault="00B41244" w:rsidP="00D20D7D"><w:pPr><w:pStyle w:val="TableText"/><w:rPr><w:rFonts w:eastAsia="MS Mincho"/><w:lang w:eastAsia="ja-JP"/></w:rPr></w:pPr><w:r w:rsidRPr="00B41244"><w:rPr><w:rFonts w:eastAsia="MS Mincho"/><w:lang w:eastAsia="ja-JP"/></w:rPr><w:t xml:space="preserve">NG </w:t></w:r><w:r w:rsidR="001F4FEB"><w:rPr><w:rFonts w:eastAsia="MS Mincho"/><w:lang w:eastAsia="ja-JP"/></w:rPr><w:t>NRG</w:t></w:r></w:p></w:tc><w:tc><w:tcPr><w:tcW w:w="3228" w:type="dxa"/></w:tcPr><w:p w14:paraId="42264EB7" w14:textId="4D320C9D" w:rsidR="0058060A" w:rsidRPr="00C201D7" w:rsidRDefault="00FA23C8" w:rsidP="001202FC"><w:pPr><w:pStyle w:val="TableText"/><w:rPr><w:rFonts w:eastAsia="MS Mincho"/><w:lang w:eastAsia="ja-JP"/></w:rPr></w:pPr><w:r><w:rPr><w:rFonts w:eastAsia="MS Mincho"/><w:i/><w:lang w:eastAsia="ja-JP"/></w:rPr><w:t>See below</w:t></w:r></w:p></w:tc><w:tc><w:tcPr><w:tcW w:w="3008" w:type="dxa"/></w:tcPr><w:p w14:paraId="42264EB8" w14:textId="141AB2B0" w:rsidR="0058060A" w:rsidRPr="0062734F" w:rsidRDefault="00FA23C8" w:rsidP="001202FC"><w:pPr><w:pStyle w:val="TableText"/><w:rPr><w:rFonts w:eastAsia="MS Mincho"/><w:i/><w:lang w:eastAsia="ja-JP"/></w:rPr></w:pPr><w:r><w:rPr><w:rFonts w:eastAsia="MS Mincho"/><w:i/><w:lang w:eastAsia="ja-JP"/></w:rPr><w:t>GSMALiaisons@gsma.com</w:t></w:r></w:p></w:tc></w:tr><w:tr w:rsidR="0058060A" w14:paraId="42264EBC" w14:textId="77777777" w:rsidTr="0058060A"><w:tblPrEx><w:tblBorders><w:insideH w:val="single" w:sz="4" w:space="0" w:color="auto"/><w:insideV w:val="single" w:sz="4" w:space="0" w:color="auto"/></w:tblBorders><w:tblLook w:val="0000" w:firstRow="0" w:lastRow="0" w:firstColumn="0" w:lastColumn="0" w:noHBand="0" w:noVBand="0"/></w:tblPrEx><w:trPr><w:tblHeader/></w:trPr><w:tc><w:tcPr><w:tcW w:w="3480" w:type="dxa"/><w:shd w:val="clear" w:color="auto" w:fill="D9D9D9"/></w:tcPr><w:p w14:paraId="42264EBA" w14:textId="77777777" w:rsidR="0058060A" w:rsidRDefault="0058060A" w:rsidP="001202FC"><w:pPr><w:pStyle w:val="TableText"/></w:pPr><w:r><w:t>Security Classification</w:t></w:r></w:p></w:tc><w:tc><w:tcPr><w:tcW w:w="6236" w:type="dxa"/><w:gridSpan w:val="2"/></w:tcPr><w:sdt><w:sdtPr><w:rPr><w:rFonts w:eastAsia="MS Mincho" w:hint="eastAsia"/><w:lang w:val="en-US" w:eastAsia="ja-JP"/></w:rPr><w:alias w:val="Security Classification"/><w:tag w:val="GSMASecurityGroup"/><w:id w:val="-1636106861"/><w:placeholder><w:docPart w:val="78E7BFA9950C4D0DBAC4B69F0E38A7B9"/></w:placeholder>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<w:dropDownList><w:listItem w:value="[Security Classification]"/></w:dropDownList></w:sdtPr><w:sdtEndPr/><w:sdtContent><w:p w14:paraId="42264EBB" w14:textId="77777777" w:rsidR="0058060A" w:rsidRPr="00C201D7" w:rsidRDefault="00096622" w:rsidP="001202FC"><w:pPr><w:pStyle w:val="TableText"/><w:rPr><w:rFonts w:eastAsia="MS Mincho"/><w:lang w:eastAsia="ja-JP"/></w:rPr></w:pPr><w:r><w:rPr><w:rFonts w:eastAsia="MS Mincho" w:hint="eastAsia"/><w:lang w:val="en-US" w:eastAsia="ja-JP"/></w:rPr><w:t>Non-confidential</w:t></w:r></w:p></w:sdtContent></w:sdt></w:tc></w:tr></w:tbl><w:p w14:paraId="42264EBD" w14:textId="77777777" w:rsidR="0058060A" w:rsidRDefault="0058060A" w:rsidP="0058060A"><w:pPr><w:pStyle w:val="NormalParagraph"/></w:pPr></w:p><w:tbl><w:tblPr><w:tblW w:w="9716" w:type="dxa"/><w:tblInd w:w="-252" w:type="dxa"/><w:tblBorders><w:top w:val="single" w:sz="4" w:space="0" w:color="auto"/><w:left w:val="single" w:sz="4" w:space="0" w:color="auto"/><w:bottom w:val="single" w:sz="4" w:space="0" w:color="auto"/><w:right w:val="single" w:sz="4" w:space="0" w:color="auto"/><w:insideH w:val="single" w:sz="6" w:space="0" w:color="auto"/><w:insideV w:val="single" w:sz="6" w:space="0" w:color="auto"/></w:tblBorders><w:tblLook w:val="01E0" w:firstRow="1" w:lastRow="1" w:firstColumn="1" w:lastColumn="1" w:noHBand="0" w:noVBand="0"/></w:tblPr><w:tblGrid><w:gridCol w:w="3480"/><w:gridCol w:w="6236"/></w:tblGrid><w:tr w:rsidR="0058060A" w14:paraId="42264EBF" w14:textId="77777777" w:rsidTr="001202FC"><w:trPr><w:trHeight w:val="214"/><w:tblHeader/></w:trPr><w:tc><w:tcPr><w:tcW w:w="9716" w:type="dxa"/><w:gridSpan w:val="2"/><w:tcBorders><w:top w:val="single" w:sz="6" w:space="0" w:color="auto"/><w:left w:val="single" w:sz="4" w:space="0" w:color="auto"/><w:bottom w:val="single" w:sz="6" w:space="0" w:color="auto"/><w:right w:val="single" w:sz="4" w:space="0" w:color="auto"/></w:tcBorders><w:shd w:val="clear" w:color="auto" w:fill="DE002B"/><w:vAlign w:val="center"/><w:hideMark/></w:tcPr><w:p w14:paraId="42264EBE" w14:textId="77777777" w:rsidR="0058060A" w:rsidRDefault="0058060A" w:rsidP="0058060A"><w:pPr><w:pStyle w:val="TableHeader"/></w:pPr><w:r><w:t>Action Required by Recipient</w:t></w:r></w:p></w:tc></w:tr><w:tr w:rsidR="0058060A" w14:paraId="42264EC2" w14:textId="77777777" w:rsidTr="001202FC"><w:trPr><w:tblHeader/></w:trPr><w:tc><w:tcPr><w:tcW w:w="3480" w:type="dxa"/><w:tcBorders><w:top w:val="single" w:sz="4" w:space="0" w:color="auto"/><w:left w:val="single" w:sz="4" w:space="0" w:color="auto"/><w:bottom w:val="single" w:sz="4" w:space="0" w:color="auto"/><w:right w:val="single" w:sz="4" w:space="0" w:color="auto"/></w:tcBorders><w:shd w:val="clear" w:color="auto" w:fill="D9D9D9"/><w:hideMark/></w:tcPr><w:p w14:paraId="42264EC0" w14:textId="77777777" w:rsidR="0058060A" w:rsidRDefault="0058060A" w:rsidP="001202FC"><w:pPr><w:pStyle w:val="TableText"/></w:pPr><w:r><w:t>Internal Recipients:</w:t></w:r></w:p></w:tc><w:tc><w:tcPr><w:tcW w:w="6236" w:type="dxa"/><w:tcBorders><w:top w:val="single" w:sz="4" w:space="0" w:color="auto"/><w:left w:val="single" w:sz="4" w:space="0" w:color="auto"/><w:bottom w:val="single" w:sz="4" w:space="0" w:color="auto"/><w:right w:val="single" w:sz="4" w:space="0" w:color="auto"/></w:tcBorders><w:hideMark/></w:tcPr><w:p w14:paraId="42264EC1" w14:textId="77777777" w:rsidR="0058060A" w:rsidRPr="00C201D7" w:rsidRDefault="0058060A" w:rsidP="0058060A"><w:pPr><w:pStyle w:val="TableText"/><w:rPr><w:rFonts w:eastAsia="MS Mincho"/><w:lang w:eastAsia="ja-JP"/></w:rPr></w:pPr></w:p></w:tc></w:tr><w:tr w:rsidR="0058060A" w:rsidRPr="0021173D" w14:paraId="42264EC5" w14:textId="77777777" w:rsidTr="001202FC"><w:trPr><w:tblHeader/></w:trPr><w:tc><w:tcPr><w:tcW w:w="3480" w:type="dxa"/><w:tcBorders><w:top w:val="single" w:sz="4" w:space="0" w:color="auto"/><w:left w:val="single" w:sz="4" w:space="0" w:color="auto"/><w:bottom w:val="single" w:sz="4" w:space="0" w:color="auto"/><w:right w:val="single" w:sz="4" w:space="0" w:color="auto"/></w:tcBorders><w:shd w:val="clear" w:color="auto" w:fill="D9D9D9"/><w:hideMark/></w:tcPr><w:p w14:paraId="42264EC3" w14:textId="77777777" w:rsidR="0058060A" w:rsidRDefault="0058060A" w:rsidP="001202FC"><w:pPr><w:pStyle w:val="TableText"/></w:pPr><w:r><w:t>External Recipients:</w:t></w:r></w:p></w:tc><w:tc><w:tcPr><w:tcW w:w="6236" w:type="dxa"/><w:tcBorders><w:top w:val="single" w:sz="4" w:space="0" w:color="auto"/><w:left w:val="single" w:sz="4" w:space="0" w:color="auto"/><w:bottom w:val="single" w:sz="4" w:space="0" w:color="auto"/><w:right w:val="single" w:sz="4" w:space="0" w:color="auto"/></w:tcBorders><w:hideMark/></w:tcPr><w:p w14:paraId="6F0901E1" w14:textId="77777777" w:rsidR="0021173D" w:rsidRPr="00FA23C8" w:rsidRDefault="00F06567" w:rsidP="001202FC"><w:pPr><w:pStyle w:val="TableText"/><w:rPr><w:rFonts w:eastAsia="MS Mincho"/><w:lang w:eastAsia="ja-JP"/></w:rPr></w:pPr><w:r w:rsidRPr="00FA23C8"><w:rPr><w:rFonts w:eastAsia="MS Mincho"/><w:lang w:eastAsia="ja-JP"/></w:rPr><w:t>3GPP TSG SA3-LI</w:t></w:r></w:p><w:p w14:paraId="42264EC4" w14:textId="016A2793" w:rsidR="0058060A" w:rsidRPr="00FA23C8" w:rsidRDefault="0021173D" w:rsidP="001202FC"><w:pPr><w:pStyle w:val="TableText"/><w:rPr><w:rFonts w:eastAsia="MS Mincho"/><w:lang w:eastAsia="ja-JP"/></w:rPr></w:pPr><w:r w:rsidRPr="00FA23C8"><w:rPr><w:rFonts w:eastAsia="MS Mincho"/><w:lang w:eastAsia="ja-JP"/></w:rPr><w:t>CC</w:t></w:r><w:r w:rsidR="00122116" w:rsidRPr="00FA23C8"><w:rPr><w:rFonts w:eastAsia="MS Mincho"/><w:lang w:eastAsia="ja-JP"/></w:rPr><w:t xml:space="preserve"> : </w:t></w:r><w:r w:rsidR="00C14D7A" w:rsidRPr="00FA23C8"><w:rPr><w:rFonts w:eastAsia="MS Mincho"/><w:lang w:eastAsia="ja-JP"/></w:rPr><w:t xml:space="preserve">3GPP TSG SA, </w:t></w:r><w:r w:rsidR="006B2170" w:rsidRPr="00FA23C8"><w:rPr><w:rFonts w:eastAsia="MS Mincho"/><w:lang w:eastAsia="ja-JP"/></w:rPr><w:t>3GPP TSG SA</w:t></w:r><w:r w:rsidR="003D77F7" w:rsidRPr="00FA23C8"><w:rPr><w:rFonts w:eastAsia="MS Mincho"/><w:lang w:eastAsia="ja-JP"/></w:rPr><w:t>3</w:t></w:r><w:r w:rsidRPr="00FA23C8"><w:rPr><w:rFonts w:eastAsia="MS Mincho"/><w:lang w:eastAsia="ja-JP"/></w:rPr><w:t>, 3GPP TSG CT1</w:t></w:r></w:p></w:tc></w:tr></w:tbl><w:p w14:paraId="42264EC6" w14:textId="77777777" w:rsidR="00FC0FBE" w:rsidRPr="00FA23C8" w:rsidRDefault="00FC0FBE" w:rsidP="0058060A"><w:pPr><w:pStyle w:val="NormalParagraph"/></w:pPr></w:p><w:p w14:paraId="1B21C4CA" w14:textId="7987395F" w:rsidR="00EB00C1" w:rsidRPr="00EB00C1" w:rsidRDefault="00EB00C1" w:rsidP="00D20D7D"><w:pPr><w:pStyle w:val="NormalParagraph"/><w:rPr><w:rFonts w:eastAsia="MS Mincho"/><w:b/><w:lang w:eastAsia="ja-JP"/></w:rPr></w:pPr><w:r w:rsidRPr="00EB00C1"><w:rPr><w:rFonts w:eastAsia="MS Mincho"/><w:b/><w:lang w:eastAsia="ja-JP"/></w:rPr><w:t>Background</w:t></w:r></w:p><w:p w14:paraId="77AFD140" w14:textId="104A0623" w:rsidR="006C5780" w:rsidRDefault="00D7541C" w:rsidP="003F70BB"><w:pPr><w:pStyle w:val="NormalParagraph"/><w:rPr><w:rFonts w:eastAsia="MS Mincho"/><w:bCs/><w:lang w:eastAsia="ja-JP"/></w:rPr></w:pPr><w:r><w:rPr><w:rFonts w:eastAsia="MS Mincho"/><w:bCs/><w:lang w:eastAsia="ja-JP"/></w:rPr><w:t>S8HR roaming VoLTE</w:t></w:r><w:r w:rsidR="00226A36"><w:rPr><w:rFonts w:eastAsia="MS Mincho"/><w:bCs/><w:lang w:eastAsia="ja-JP"/></w:rPr><w:t xml:space="preserve"> lawful interception</w:t></w:r><w:r><w:rPr><w:rFonts w:eastAsia="MS Mincho"/><w:bCs/><w:lang w:eastAsia="ja-JP"/></w:rPr><w:t xml:space="preserve"> induce</w:t></w:r><w:r w:rsidR="00226A36"><w:rPr><w:rFonts w:eastAsia="MS Mincho"/><w:bCs/><w:lang w:eastAsia="ja-JP"/></w:rPr><w:t>s</w:t></w:r><w:r><w:rPr><w:rFonts w:eastAsia="MS Mincho"/><w:bCs/><w:lang w:eastAsia="ja-JP"/></w:rPr><w:t xml:space="preserve"> regression versus authority expectation.</w:t></w:r></w:p><w:p w14:paraId="26285D49" w14:textId="2818B48D" w:rsidR="00D7541C" w:rsidRDefault="00D7541C" w:rsidP="003F70BB"><w:pPr><w:pStyle w:val="NormalParagraph"/><w:rPr><w:rFonts w:eastAsia="MS Mincho"/><w:bCs/><w:lang w:eastAsia="ja-JP"/></w:rPr></w:pPr><w:r><w:rPr><w:rFonts w:eastAsia="MS Mincho"/><w:bCs/><w:lang w:eastAsia="ja-JP"/></w:rPr><w:t>For</w:t></w:r><w:r w:rsidR="00E14050"><w:rPr><w:rFonts w:eastAsia="MS Mincho"/><w:bCs/><w:lang w:eastAsia="ja-JP"/></w:rPr><w:t xml:space="preserve"> a Volte roaming mobile terminating call </w:t></w:r><w:r><w:rPr><w:rFonts w:eastAsia="MS Mincho"/><w:bCs/><w:lang w:eastAsia="ja-JP"/></w:rPr><w:t xml:space="preserve">received by </w:t></w:r><w:r w:rsidR="009243FC"><w:rPr><w:rFonts w:eastAsia="MS Mincho"/><w:bCs/><w:lang w:eastAsia="ja-JP"/></w:rPr><w:t xml:space="preserve">a roamer </w:t></w:r><w:r><w:rPr><w:rFonts w:eastAsia="MS Mincho"/><w:bCs/><w:lang w:eastAsia="ja-JP"/></w:rPr><w:t xml:space="preserve">under </w:t></w:r><w:r w:rsidR="00E14050"><w:rPr><w:rFonts w:eastAsia="MS Mincho"/><w:bCs/><w:lang w:eastAsia="ja-JP"/></w:rPr><w:t xml:space="preserve">lawful interception </w:t></w:r><w:r><w:rPr><w:rFonts w:eastAsia="MS Mincho"/><w:bCs/><w:lang w:eastAsia="ja-JP"/></w:rPr><w:t xml:space="preserve">, it is impossible to provide identity of the caller </w:t></w:r><w:r w:rsidR="00226A36"><w:rPr><w:rFonts w:eastAsia="MS Mincho"/><w:bCs/><w:lang w:eastAsia="ja-JP"/></w:rPr><w:t xml:space="preserve">to authority </w:t></w:r><w:r><w:rPr><w:rFonts w:eastAsia="MS Mincho"/><w:bCs/><w:lang w:eastAsia="ja-JP"/></w:rPr><w:t>if the caller</w:t></w:r><w:r w:rsidR="00524522"><w:rPr><w:rFonts w:eastAsia="MS Mincho"/><w:bCs/><w:lang w:eastAsia="ja-JP"/></w:rPr><w:t xml:space="preserve"> </w:t></w:r><w:r w:rsidR="00E14050"><w:rPr><w:rFonts w:eastAsia="MS Mincho"/><w:bCs/><w:lang w:eastAsia="ja-JP"/></w:rPr><w:t xml:space="preserve">is </w:t></w:r><w:r w:rsidR="00524522"><w:rPr><w:rFonts w:eastAsia="MS Mincho"/><w:bCs/><w:lang w:eastAsia="ja-JP"/></w:rPr><w:t>using OIR</w:t></w:r><w:r w:rsidR="00E14050"><w:rPr><w:rFonts w:eastAsia="MS Mincho"/><w:bCs/><w:lang w:eastAsia="ja-JP"/></w:rPr><w:t xml:space="preserve"> (Originating Identification Restriction)</w:t></w:r><w:r w:rsidR="00524522"><w:rPr><w:rFonts w:eastAsia="MS Mincho"/><w:bCs/><w:lang w:eastAsia="ja-JP"/></w:rPr><w:t xml:space="preserve"> </w:t></w:r><w:r><w:rPr><w:rFonts w:eastAsia="MS Mincho"/><w:bCs/><w:lang w:eastAsia="ja-JP"/></w:rPr><w:t xml:space="preserve"> .</w:t></w:r></w:p><w:p w14:paraId="74C83C0A" w14:textId="532B0656" w:rsidR="00E14050" w:rsidRPr="003D77F7" w:rsidRDefault="00E14050" w:rsidP="003F70BB"><w:pPr><w:pStyle w:val="NormalParagraph"/><w:rPr><w:rFonts w:eastAsia="MS Mincho"/><w:bCs/><w:lang w:eastAsia="ja-JP"/></w:rPr></w:pPr><w:r><w:rPr><w:rFonts w:eastAsia="MS Mincho"/><w:bCs/><w:lang w:eastAsia="ja-JP"/></w:rPr><w:t xml:space="preserve">This seems to be a significant difference compared to Circuit Switched mobile terminating to a roamer, where calling identity </w:t></w:r><w:r w:rsidR="009243FC"><w:rPr><w:rFonts w:eastAsia="MS Mincho"/><w:bCs/><w:lang w:eastAsia="ja-JP"/></w:rPr><w:t xml:space="preserve">to lawful interception </w:t></w:r><w:r><w:rPr><w:rFonts w:eastAsia="MS Mincho"/><w:bCs/><w:lang w:eastAsia="ja-JP"/></w:rPr><w:t>is provided even if the call</w:t></w:r><w:r w:rsidR="009243FC"><w:rPr><w:rFonts w:eastAsia="MS Mincho"/><w:bCs/><w:lang w:eastAsia="ja-JP"/></w:rPr><w:t>er</w:t></w:r><w:r><w:rPr><w:rFonts w:eastAsia="MS Mincho"/><w:bCs/><w:lang w:eastAsia="ja-JP"/></w:rPr><w:t xml:space="preserve"> has restricted his </w:t></w:r><w:r w:rsidR="009243FC"><w:rPr><w:rFonts w:eastAsia="MS Mincho"/><w:bCs/><w:lang w:eastAsia="ja-JP"/></w:rPr><w:t>identity presentation.</w:t></w:r></w:p><w:p w14:paraId="6C98BE63" w14:textId="77777777" w:rsidR="00577E98" w:rsidRDefault="00577E98"><w:pPr><w:spacing w:before="0"/><w:jc w:val="left"/><w:rPr><w:rFonts w:eastAsia="MS Mincho"/><w:b/><w:szCs w:val="22"/><w:lang w:eastAsia="ja-JP" w:bidi="ar-SA"/></w:rPr></w:pPr><w:r><w:rPr><w:rFonts w:eastAsia="MS Mincho"/><w:b/><w:lang w:eastAsia="ja-JP"/></w:rPr><w:br w:type="page"/></w:r></w:p><w:p w14:paraId="42264EC9" w14:textId="56D33F11" w:rsidR="003F70BB" w:rsidRDefault="003F70BB" w:rsidP="003F70BB"><w:pPr><w:pStyle w:val="NormalParagraph"/><w:rPr><w:rFonts w:eastAsia="MS Mincho"/><w:b/><w:lang w:eastAsia="ja-JP"/></w:rPr></w:pPr><w:r w:rsidRPr="00C201D7"><w:rPr><w:rFonts w:eastAsia="MS Mincho" w:hint="eastAsia"/><w:b/><w:lang w:eastAsia="ja-JP"/></w:rPr><w:lastRenderedPageBreak/><w:t xml:space="preserve">ACTION to </w:t></w:r><w:r w:rsidR="00C14D7A" w:rsidRPr="00C14D7A"><w:rPr><w:rFonts w:eastAsia="MS Mincho"/><w:b/><w:lang w:eastAsia="ja-JP"/></w:rPr><w:t xml:space="preserve">3GPP TSG SA </w:t></w:r><w:r w:rsidR="003D77F7"><w:rPr><w:rFonts w:eastAsia="MS Mincho"/><w:b/><w:lang w:eastAsia="ja-JP"/></w:rPr><w:t>3</w:t></w:r><w:r w:rsidR="00F06567"><w:rPr><w:rFonts w:eastAsia="MS Mincho"/><w:b/><w:lang w:eastAsia="ja-JP"/></w:rPr><w:t>-LI</w:t></w:r></w:p><w:p w14:paraId="20081ACF" w14:textId="444E648F" w:rsidR="006C5780" w:rsidRDefault="006C5780" w:rsidP="003F70BB"><w:pPr><w:pStyle w:val="NormalParagraph"/><w:rPr><w:rFonts w:eastAsia="MS Mincho"/><w:lang w:eastAsia="ja-JP"/></w:rPr></w:pPr><w:r><w:rPr><w:rFonts w:eastAsia="MS Mincho"/><w:lang w:eastAsia="ja-JP"/></w:rPr><w:t xml:space="preserve">NG NRG kindly asks to 3GPP to </w:t></w:r><w:r w:rsidR="00D7541C"><w:rPr><w:rFonts w:eastAsia="MS Mincho"/><w:lang w:eastAsia="ja-JP"/></w:rPr><w:t>investigate possible solution to avoid this limitation if exist.</w:t></w:r></w:p><w:p w14:paraId="741E2C3B" w14:textId="77777777" w:rsidR="00C14D7A" w:rsidRDefault="00C14D7A" w:rsidP="00C14D7A"><w:pPr><w:pStyle w:val="Heading1"/><w:numPr><w:ilvl w:val="0"/><w:numId w:val="0"/></w:numPr></w:pPr><w:r><w:t>Next meetings</w:t></w:r></w:p><w:p w14:paraId="77169B5B" w14:textId="4A91674E" w:rsidR="00C14D7A" w:rsidRDefault="007073EB" w:rsidP="00C14D7A"><w:pPr><w:pStyle w:val="NormalParagraph"/></w:pPr><w:r><w:t>NRG</w:t></w:r><w:r w:rsidR="00BE0639"><w:t>#17</w:t></w:r><w:r w:rsidR="00C14D7A"><w:tab/></w:r><w:r w:rsidR="00C14D7A"><w:tab/></w:r><w:r w:rsidR="00C14D7A"><w:tab/></w:r><w:r><w:t>4/4/2023</w:t></w:r></w:p><w:p w14:paraId="168747A0" w14:textId="577D5C32" w:rsidR="00C14D7A" w:rsidRPr="00C14D7A" w:rsidRDefault="007073EB" w:rsidP="003F70BB"><w:pPr><w:pStyle w:val="NormalParagraph"/><w:rPr><w:rFonts w:eastAsia="MS Mincho"/><w:lang w:eastAsia="ja-JP"/></w:rPr></w:pPr><w:r><w:t>NRG</w:t></w:r><w:r w:rsidR="00BE0639"><w:t>#18</w:t></w:r><w:r w:rsidR="00C14D7A"><w:tab/></w:r><w:r w:rsidR="00C14D7A"><w:tab/></w:r><w:r w:rsidR="00C14D7A"><w:tab/></w:r><w:r><w:t>19/6/2023</w:t></w:r></w:p></w:r></w:p><w:sectPr w:rsidR="00C14D7A" w:rsidRPr="00C14D7A" w:rsidSect="007D4437"><w:headerReference w:type="even" r:id="rId17"/><w:headerReference w:type="default" r:id="rId18"/><w:footerReference w:type="even" r:id="rId19"/><w:footerReference w:type="default" r:id="rId20"/><w:headerReference w:type="first" r:id="rId21"/><w:footerReference w:type="first" r:id="rId22"/><w:pgSz w:w="11906" w:h="16838" w:code="9"/><w:pgMar w:top="1440" w:right="1469" w:bottom="1440" w:left="1469" w:header="720" w:footer="0" w:gutter="0"/><w:cols w:space="720"/><w:docGrid w:linePitch="360"/></w:sectPr></w:body>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39908" w14:textId="77777777" w:rsidR="00394340" w:rsidRDefault="00394340">
      <w:r>
        <w:separator/>
      </w:r>
    </w:p>
    <w:p w14:paraId="75B2B6CC" w14:textId="77777777" w:rsidR="00394340" w:rsidRDefault="00394340"/>
    <w:p w14:paraId="641BA9B7" w14:textId="77777777" w:rsidR="00394340" w:rsidRDefault="00394340"/>
    <w:p w14:paraId="144ACA31" w14:textId="77777777" w:rsidR="00394340" w:rsidRDefault="00394340"/>
    <w:p w14:paraId="143B852F" w14:textId="77777777" w:rsidR="00394340" w:rsidRDefault="00394340"/>
    <w:p w14:paraId="4A710536" w14:textId="77777777" w:rsidR="00394340" w:rsidRDefault="00394340"/>
    <w:p w14:paraId="6CE1B7BD" w14:textId="77777777" w:rsidR="00394340" w:rsidRDefault="00394340"/>
    <w:p w14:paraId="2A52C6AC" w14:textId="77777777" w:rsidR="00394340" w:rsidRDefault="00394340"/>
    <w:p w14:paraId="449C7572" w14:textId="77777777" w:rsidR="00394340" w:rsidRDefault="00394340"/>
  </w:endnote>
  <w:endnote w:type="continuationSeparator" w:id="0">
    <w:p w14:paraId="156F3F58" w14:textId="77777777" w:rsidR="00394340" w:rsidRDefault="00394340">
      <w:r>
        <w:continuationSeparator/>
      </w:r>
    </w:p>
    <w:p w14:paraId="67DDD7E7" w14:textId="77777777" w:rsidR="00394340" w:rsidRDefault="00394340"/>
    <w:p w14:paraId="44B096F4" w14:textId="77777777" w:rsidR="00394340" w:rsidRDefault="00394340"/>
    <w:p w14:paraId="459BE6E8" w14:textId="77777777" w:rsidR="00394340" w:rsidRDefault="00394340"/>
    <w:p w14:paraId="08F62B13" w14:textId="77777777" w:rsidR="00394340" w:rsidRDefault="00394340"/>
    <w:p w14:paraId="66DF34BE" w14:textId="77777777" w:rsidR="00394340" w:rsidRDefault="00394340"/>
    <w:p w14:paraId="1BF749BF" w14:textId="77777777" w:rsidR="00394340" w:rsidRDefault="00394340"/>
    <w:p w14:paraId="78D4ED5D" w14:textId="77777777" w:rsidR="00394340" w:rsidRDefault="00394340"/>
    <w:p w14:paraId="1BA305D8" w14:textId="77777777" w:rsidR="00394340" w:rsidRDefault="00394340"/>
  </w:endnote>
  <w:endnote w:type="continuationNotice" w:id="1">
    <w:p w14:paraId="74B1E4FA" w14:textId="77777777" w:rsidR="00394340" w:rsidRDefault="0039434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351B5" w14:textId="77777777" w:rsidR="00481010" w:rsidRDefault="00481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24C608B1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BCE35" w14:textId="77777777" w:rsidR="00481010" w:rsidRDefault="00481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BA97B" w14:textId="77777777" w:rsidR="00394340" w:rsidRDefault="00394340">
      <w:r>
        <w:separator/>
      </w:r>
    </w:p>
    <w:p w14:paraId="60419C10" w14:textId="77777777" w:rsidR="00394340" w:rsidRDefault="00394340"/>
    <w:p w14:paraId="500CFD7C" w14:textId="77777777" w:rsidR="00394340" w:rsidRDefault="00394340"/>
    <w:p w14:paraId="1D655890" w14:textId="77777777" w:rsidR="00394340" w:rsidRDefault="00394340"/>
    <w:p w14:paraId="54034FF9" w14:textId="77777777" w:rsidR="00394340" w:rsidRDefault="00394340"/>
    <w:p w14:paraId="1E1FDE1F" w14:textId="77777777" w:rsidR="00394340" w:rsidRDefault="00394340"/>
    <w:p w14:paraId="47991CDC" w14:textId="77777777" w:rsidR="00394340" w:rsidRDefault="00394340"/>
    <w:p w14:paraId="57F4F658" w14:textId="77777777" w:rsidR="00394340" w:rsidRDefault="00394340"/>
    <w:p w14:paraId="6B9B6050" w14:textId="77777777" w:rsidR="00394340" w:rsidRDefault="00394340"/>
  </w:footnote>
  <w:footnote w:type="continuationSeparator" w:id="0">
    <w:p w14:paraId="796C847B" w14:textId="77777777" w:rsidR="00394340" w:rsidRDefault="00394340">
      <w:r>
        <w:continuationSeparator/>
      </w:r>
    </w:p>
    <w:p w14:paraId="5323661B" w14:textId="77777777" w:rsidR="00394340" w:rsidRDefault="00394340"/>
    <w:p w14:paraId="10110ABB" w14:textId="77777777" w:rsidR="00394340" w:rsidRDefault="00394340"/>
    <w:p w14:paraId="78D55124" w14:textId="77777777" w:rsidR="00394340" w:rsidRDefault="00394340"/>
    <w:p w14:paraId="2A96CE89" w14:textId="77777777" w:rsidR="00394340" w:rsidRDefault="00394340"/>
    <w:p w14:paraId="767E2C5E" w14:textId="77777777" w:rsidR="00394340" w:rsidRDefault="00394340"/>
    <w:p w14:paraId="617900BE" w14:textId="77777777" w:rsidR="00394340" w:rsidRDefault="00394340"/>
    <w:p w14:paraId="7A1E56C1" w14:textId="77777777" w:rsidR="00394340" w:rsidRDefault="00394340"/>
    <w:p w14:paraId="78F3333B" w14:textId="77777777" w:rsidR="00394340" w:rsidRDefault="00394340"/>
  </w:footnote>
  <w:footnote w:type="continuationNotice" w:id="1">
    <w:p w14:paraId="3D2E8C47" w14:textId="77777777" w:rsidR="00394340" w:rsidRDefault="0039434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A0D9F" w14:textId="77777777" w:rsidR="00481010" w:rsidRDefault="00481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6475895">
    <w:abstractNumId w:val="20"/>
  </w:num>
  <w:num w:numId="2" w16cid:durableId="530918578">
    <w:abstractNumId w:val="9"/>
  </w:num>
  <w:num w:numId="3" w16cid:durableId="1958827057">
    <w:abstractNumId w:val="8"/>
  </w:num>
  <w:num w:numId="4" w16cid:durableId="747769415">
    <w:abstractNumId w:val="4"/>
  </w:num>
  <w:num w:numId="5" w16cid:durableId="1853912796">
    <w:abstractNumId w:val="1"/>
  </w:num>
  <w:num w:numId="6" w16cid:durableId="519123727">
    <w:abstractNumId w:val="2"/>
  </w:num>
  <w:num w:numId="7" w16cid:durableId="107433583">
    <w:abstractNumId w:val="16"/>
  </w:num>
  <w:num w:numId="8" w16cid:durableId="1429036359">
    <w:abstractNumId w:val="18"/>
  </w:num>
  <w:num w:numId="9" w16cid:durableId="580794034">
    <w:abstractNumId w:val="10"/>
  </w:num>
  <w:num w:numId="10" w16cid:durableId="1611157515">
    <w:abstractNumId w:val="3"/>
  </w:num>
  <w:num w:numId="11" w16cid:durableId="508759688">
    <w:abstractNumId w:val="0"/>
  </w:num>
  <w:num w:numId="12" w16cid:durableId="57440113">
    <w:abstractNumId w:val="19"/>
  </w:num>
  <w:num w:numId="13" w16cid:durableId="235482008">
    <w:abstractNumId w:val="5"/>
  </w:num>
  <w:num w:numId="14" w16cid:durableId="1600942999">
    <w:abstractNumId w:val="14"/>
  </w:num>
  <w:num w:numId="15" w16cid:durableId="1635715834">
    <w:abstractNumId w:val="6"/>
  </w:num>
  <w:num w:numId="16" w16cid:durableId="2087260823">
    <w:abstractNumId w:val="12"/>
  </w:num>
  <w:num w:numId="17" w16cid:durableId="552618425">
    <w:abstractNumId w:val="15"/>
  </w:num>
  <w:num w:numId="18" w16cid:durableId="714895131">
    <w:abstractNumId w:val="11"/>
  </w:num>
  <w:num w:numId="19" w16cid:durableId="133742307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103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0F4C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25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2C11"/>
    <w:rsid w:val="0011694F"/>
    <w:rsid w:val="001202FC"/>
    <w:rsid w:val="00120435"/>
    <w:rsid w:val="00122116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EB"/>
    <w:rsid w:val="0020565C"/>
    <w:rsid w:val="00206D44"/>
    <w:rsid w:val="0021173D"/>
    <w:rsid w:val="00215EB0"/>
    <w:rsid w:val="002170FB"/>
    <w:rsid w:val="002209D0"/>
    <w:rsid w:val="0022182E"/>
    <w:rsid w:val="0022295E"/>
    <w:rsid w:val="0022369D"/>
    <w:rsid w:val="00226A36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1F05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4340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1DEE"/>
    <w:rsid w:val="003C233A"/>
    <w:rsid w:val="003C56CC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46D3"/>
    <w:rsid w:val="00457119"/>
    <w:rsid w:val="00457B79"/>
    <w:rsid w:val="00461F2F"/>
    <w:rsid w:val="00471C05"/>
    <w:rsid w:val="0047353D"/>
    <w:rsid w:val="004757A4"/>
    <w:rsid w:val="00480114"/>
    <w:rsid w:val="00480D70"/>
    <w:rsid w:val="00481010"/>
    <w:rsid w:val="004848FE"/>
    <w:rsid w:val="00486AB3"/>
    <w:rsid w:val="004A36F8"/>
    <w:rsid w:val="004A3D2D"/>
    <w:rsid w:val="004A3EAF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0227"/>
    <w:rsid w:val="004F2730"/>
    <w:rsid w:val="004F667D"/>
    <w:rsid w:val="004F7C9F"/>
    <w:rsid w:val="005072B0"/>
    <w:rsid w:val="00507377"/>
    <w:rsid w:val="00515500"/>
    <w:rsid w:val="005200E4"/>
    <w:rsid w:val="00521626"/>
    <w:rsid w:val="00524522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E98"/>
    <w:rsid w:val="0058060A"/>
    <w:rsid w:val="005809FB"/>
    <w:rsid w:val="0058361C"/>
    <w:rsid w:val="00594FD7"/>
    <w:rsid w:val="00595A57"/>
    <w:rsid w:val="00597597"/>
    <w:rsid w:val="005B023C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73F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AF0"/>
    <w:rsid w:val="006C11C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616B"/>
    <w:rsid w:val="007073E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C36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D722E"/>
    <w:rsid w:val="007E4262"/>
    <w:rsid w:val="007E477A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082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43FC"/>
    <w:rsid w:val="0092690B"/>
    <w:rsid w:val="009312E0"/>
    <w:rsid w:val="00933A5F"/>
    <w:rsid w:val="009411B2"/>
    <w:rsid w:val="00945596"/>
    <w:rsid w:val="00946ED4"/>
    <w:rsid w:val="0095415E"/>
    <w:rsid w:val="00954346"/>
    <w:rsid w:val="00956E93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ABC"/>
    <w:rsid w:val="009C0E4B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5EC6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3C2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4234"/>
    <w:rsid w:val="00B06EDB"/>
    <w:rsid w:val="00B07826"/>
    <w:rsid w:val="00B12DD1"/>
    <w:rsid w:val="00B1315F"/>
    <w:rsid w:val="00B132CA"/>
    <w:rsid w:val="00B15994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8095B"/>
    <w:rsid w:val="00B81E38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0639"/>
    <w:rsid w:val="00BE274D"/>
    <w:rsid w:val="00BF1D0D"/>
    <w:rsid w:val="00BF27CC"/>
    <w:rsid w:val="00BF46EA"/>
    <w:rsid w:val="00BF5703"/>
    <w:rsid w:val="00BF7D01"/>
    <w:rsid w:val="00C053C1"/>
    <w:rsid w:val="00C13283"/>
    <w:rsid w:val="00C14D7A"/>
    <w:rsid w:val="00C1760E"/>
    <w:rsid w:val="00C201D7"/>
    <w:rsid w:val="00C23F4E"/>
    <w:rsid w:val="00C251E9"/>
    <w:rsid w:val="00C26567"/>
    <w:rsid w:val="00C31DEF"/>
    <w:rsid w:val="00C353C2"/>
    <w:rsid w:val="00C36DF4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4965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7541C"/>
    <w:rsid w:val="00D819F4"/>
    <w:rsid w:val="00D82B2D"/>
    <w:rsid w:val="00D86CA5"/>
    <w:rsid w:val="00D91053"/>
    <w:rsid w:val="00D934DE"/>
    <w:rsid w:val="00D94627"/>
    <w:rsid w:val="00D97C1F"/>
    <w:rsid w:val="00DA1B4D"/>
    <w:rsid w:val="00DA1D33"/>
    <w:rsid w:val="00DA3265"/>
    <w:rsid w:val="00DA3ECF"/>
    <w:rsid w:val="00DB01A8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3FD"/>
    <w:rsid w:val="00E02798"/>
    <w:rsid w:val="00E03D9E"/>
    <w:rsid w:val="00E102EB"/>
    <w:rsid w:val="00E10A88"/>
    <w:rsid w:val="00E11933"/>
    <w:rsid w:val="00E12548"/>
    <w:rsid w:val="00E1381D"/>
    <w:rsid w:val="00E1392B"/>
    <w:rsid w:val="00E14050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6B4E"/>
    <w:rsid w:val="00E87E60"/>
    <w:rsid w:val="00EA556D"/>
    <w:rsid w:val="00EA6273"/>
    <w:rsid w:val="00EA6469"/>
    <w:rsid w:val="00EB00C1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6567"/>
    <w:rsid w:val="00F06E60"/>
    <w:rsid w:val="00F0704F"/>
    <w:rsid w:val="00F111EE"/>
    <w:rsid w:val="00F115A4"/>
    <w:rsid w:val="00F13CA7"/>
    <w:rsid w:val="00F15F19"/>
    <w:rsid w:val="00F20940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23C8"/>
    <w:rsid w:val="00FA3976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36DF4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EA646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.gsm.org/cgi-bin/docdisp.cgi?275305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infocentre.gsm.org/cgi-bin/prddets.cgi?274175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DAADB72A2C48D695C6FB1D789A0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DF699-3978-4272-9327-BBA8A8F4FCEA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591172227DE45D9AD3F3FDC8A9DB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DC5C6-A8AD-4CF0-873A-087E11A36027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00AE09EDA34443198A2F5C0DA04F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1B5D4-760F-42CD-90DE-F87FD230B70A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C55EB395B721412FA5F4F6DC11F43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BF8C3-8D98-44C4-93EA-C20E80A3215F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3FA7CD5186E649EB8EAFC5CFF92BA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E7243-EE7B-4A7B-9D83-E47E6D03DA5B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2D50CC8921E469C856E39A8AE738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5D47B-FA7D-4657-8FEE-6BBC4433904D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3E184AF1883474AB33A0A14FD20F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D62A3-53DC-46BB-9464-8CB0409FB4D8}"/>
      </w:docPartPr>
      <w:docPartBody>
        <w:p w:rsidR="00F847BC" w:rsidRDefault="00827AA6">
          <w:r w:rsidRPr="00A164DA">
            <w:rPr>
              <w:rStyle w:val="PlaceholderText"/>
            </w:rPr>
            <w:t>[Summary]</w:t>
          </w:r>
        </w:p>
      </w:docPartBody>
    </w:docPart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5EEDFBC7B709413D92A61EF7E9EA7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0613B-BF19-4C84-9391-B8A060E63B3B}"/>
      </w:docPartPr>
      <w:docPartBody>
        <w:p w:rsidR="00D96815" w:rsidRDefault="00F847BC">
          <w:r w:rsidRPr="00A164DA">
            <w:rPr>
              <w:rStyle w:val="PlaceholderText"/>
            </w:rPr>
            <w:t>[List of contributors]</w:t>
          </w:r>
        </w:p>
      </w:docPartBody>
    </w:docPart>
    <w:docPart>
      <w:docPartPr>
        <w:name w:val="8119319B2DFD464EAAB4FE5147DA2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6FDD3-F1F0-4D1A-865F-FA5115090501}"/>
      </w:docPartPr>
      <w:docPartBody>
        <w:p w:rsidR="00D96815" w:rsidRDefault="00F847BC">
          <w:r w:rsidRPr="00A164DA">
            <w:rPr>
              <w:rStyle w:val="PlaceholderText"/>
            </w:rPr>
            <w:t>[This document is for]</w:t>
          </w:r>
        </w:p>
      </w:docPartBody>
    </w:docPart>
    <w:docPart>
      <w:docPartPr>
        <w:name w:val="953DABF300D94F50BBBB4C64141C5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E5B9D9-BF9B-4BFE-9F92-50188A82AC3E}"/>
      </w:docPartPr>
      <w:docPartBody>
        <w:p w:rsidR="007B7A47" w:rsidRDefault="00D96815">
          <w:r w:rsidRPr="00A164DA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004A"/>
    <w:rsid w:val="0002666A"/>
    <w:rsid w:val="00152CB7"/>
    <w:rsid w:val="0017053A"/>
    <w:rsid w:val="001E5DB8"/>
    <w:rsid w:val="002A2C77"/>
    <w:rsid w:val="00314D9C"/>
    <w:rsid w:val="00355305"/>
    <w:rsid w:val="00541DA1"/>
    <w:rsid w:val="00587699"/>
    <w:rsid w:val="007B7A47"/>
    <w:rsid w:val="007D116D"/>
    <w:rsid w:val="00827AA6"/>
    <w:rsid w:val="0098084D"/>
    <w:rsid w:val="00992AC4"/>
    <w:rsid w:val="009B10BF"/>
    <w:rsid w:val="00AF710C"/>
    <w:rsid w:val="00B41CE4"/>
    <w:rsid w:val="00C320CF"/>
    <w:rsid w:val="00C36E06"/>
    <w:rsid w:val="00C41BA3"/>
    <w:rsid w:val="00D44118"/>
    <w:rsid w:val="00D96815"/>
    <w:rsid w:val="00E34DBC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D116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Props1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30B9E7-9A90-4611-9C73-18E36956B1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211</Words>
  <Characters>1276</Characters>
  <Application>Microsoft Office Word</Application>
  <DocSecurity>0</DocSecurity>
  <Lines>10</Lines>
  <Paragraphs>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1485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Akansha Arora</cp:lastModifiedBy>
  <cp:revision>3</cp:revision>
  <cp:lastPrinted>2006-09-14T07:39:00Z</cp:lastPrinted>
  <dcterms:created xsi:type="dcterms:W3CDTF">2023-02-20T12:31:00Z</dcterms:created>
  <dcterms:modified xsi:type="dcterms:W3CDTF">2023-02-20T12:31:00Z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SIP_Label_07222825-62ea-40f3-96b5-5375c07996e2_Enabled">
    <vt:lpwstr>true</vt:lpwstr>
  </property>
  <property fmtid="{D5CDD505-2E9C-101B-9397-08002B2CF9AE}" pid="25" name="MSIP_Label_07222825-62ea-40f3-96b5-5375c07996e2_SetDate">
    <vt:lpwstr>2023-02-06T17:01:31Z</vt:lpwstr>
  </property>
  <property fmtid="{D5CDD505-2E9C-101B-9397-08002B2CF9AE}" pid="26" name="MSIP_Label_07222825-62ea-40f3-96b5-5375c07996e2_Method">
    <vt:lpwstr>Privileged</vt:lpwstr>
  </property>
  <property fmtid="{D5CDD505-2E9C-101B-9397-08002B2CF9AE}" pid="27" name="MSIP_Label_07222825-62ea-40f3-96b5-5375c07996e2_Name">
    <vt:lpwstr>unrestricted_parent.2</vt:lpwstr>
  </property>
  <property fmtid="{D5CDD505-2E9C-101B-9397-08002B2CF9AE}" pid="28" name="MSIP_Label_07222825-62ea-40f3-96b5-5375c07996e2_SiteId">
    <vt:lpwstr>90c7a20a-f34b-40bf-bc48-b9253b6f5d20</vt:lpwstr>
  </property>
  <property fmtid="{D5CDD505-2E9C-101B-9397-08002B2CF9AE}" pid="29" name="MSIP_Label_07222825-62ea-40f3-96b5-5375c07996e2_ActionId">
    <vt:lpwstr>e38c2abe-b01d-4387-b0cf-961748f45e40</vt:lpwstr>
  </property>
  <property fmtid="{D5CDD505-2E9C-101B-9397-08002B2CF9AE}" pid="30" name="MSIP_Label_07222825-62ea-40f3-96b5-5375c07996e2_ContentBits">
    <vt:lpwstr>0</vt:lpwstr>
  </property>
</Properties>
</file>