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5B6B348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6EA10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C87904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skeleton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D892AC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24.542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FF8A7B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skeleton spec for </w:t>
      </w:r>
      <w:r w:rsidR="003E5ECC">
        <w:rPr>
          <w:lang w:val="en-US"/>
        </w:rPr>
        <w:t>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4D2F1" w14:textId="77777777" w:rsidR="00293A9E" w:rsidRDefault="00293A9E">
      <w:r>
        <w:separator/>
      </w:r>
    </w:p>
  </w:endnote>
  <w:endnote w:type="continuationSeparator" w:id="0">
    <w:p w14:paraId="0F127B8F" w14:textId="77777777" w:rsidR="00293A9E" w:rsidRDefault="0029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1180A" w14:textId="77777777" w:rsidR="00293A9E" w:rsidRDefault="00293A9E">
      <w:r>
        <w:separator/>
      </w:r>
    </w:p>
  </w:footnote>
  <w:footnote w:type="continuationSeparator" w:id="0">
    <w:p w14:paraId="7F0B462C" w14:textId="77777777" w:rsidR="00293A9E" w:rsidRDefault="00293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Samsung_1.1</cp:lastModifiedBy>
  <cp:revision>65</cp:revision>
  <cp:lastPrinted>1900-01-01T00:00:00Z</cp:lastPrinted>
  <dcterms:created xsi:type="dcterms:W3CDTF">2019-01-14T04:28:00Z</dcterms:created>
  <dcterms:modified xsi:type="dcterms:W3CDTF">2023-02-06T06:50:00Z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