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1B5D6377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C1-230015</w:t>
      </w:r>
    </w:p>
    <w:p w14:paraId="4DDF9D20" w14:textId="77777777" w:rsidR="00F348F6" w:rsidRDefault="00F348F6" w:rsidP="00F348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BA6BFA3" w14:textId="77777777" w:rsidR="00F348F6" w:rsidRDefault="00F348F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7B8C9F0" w14:textId="248BA0DB" w:rsidR="00B97703" w:rsidRPr="00F348F6" w:rsidRDefault="00750F5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AEAAAA" w:themeColor="background2" w:themeShade="BF"/>
          <w:sz w:val="22"/>
        </w:rPr>
      </w:pPr>
      <w:r w:rsidRPr="00F348F6">
        <w:rPr>
          <w:rFonts w:cs="Arial"/>
          <w:bCs/>
          <w:color w:val="AEAAAA" w:themeColor="background2" w:themeShade="BF"/>
          <w:sz w:val="22"/>
          <w:szCs w:val="22"/>
        </w:rPr>
        <w:t>3GPP TSG-CT WG6 Meeting #113</w:t>
      </w:r>
      <w:r w:rsidRPr="00F348F6">
        <w:rPr>
          <w:rFonts w:cs="Arial"/>
          <w:bCs/>
          <w:color w:val="AEAAAA" w:themeColor="background2" w:themeShade="BF"/>
          <w:sz w:val="22"/>
          <w:szCs w:val="22"/>
        </w:rPr>
        <w:tab/>
      </w:r>
      <w:r w:rsidRPr="00F348F6">
        <w:rPr>
          <w:rFonts w:cs="Arial"/>
          <w:bCs/>
          <w:color w:val="AEAAAA" w:themeColor="background2" w:themeShade="BF"/>
          <w:sz w:val="22"/>
          <w:szCs w:val="22"/>
        </w:rPr>
        <w:tab/>
        <w:t>C6-220715</w:t>
      </w:r>
      <w:r w:rsidR="004E3939" w:rsidRPr="00F348F6">
        <w:rPr>
          <w:rFonts w:cs="Arial"/>
          <w:bCs/>
          <w:color w:val="AEAAAA" w:themeColor="background2" w:themeShade="BF"/>
          <w:sz w:val="22"/>
          <w:szCs w:val="22"/>
        </w:rPr>
        <w:t xml:space="preserve"> </w:t>
      </w:r>
    </w:p>
    <w:p w14:paraId="4727D74D" w14:textId="0B6A4B94" w:rsidR="004E3939" w:rsidRPr="00F348F6" w:rsidRDefault="003F28EF" w:rsidP="004E3939">
      <w:pPr>
        <w:pStyle w:val="Header"/>
        <w:rPr>
          <w:color w:val="AEAAAA" w:themeColor="background2" w:themeShade="BF"/>
          <w:sz w:val="22"/>
          <w:szCs w:val="22"/>
        </w:rPr>
      </w:pPr>
      <w:r w:rsidRPr="00F348F6">
        <w:rPr>
          <w:color w:val="AEAAAA" w:themeColor="background2" w:themeShade="BF"/>
          <w:sz w:val="22"/>
          <w:szCs w:val="22"/>
        </w:rPr>
        <w:t>Toulouse, France, 15</w:t>
      </w:r>
      <w:r w:rsidRPr="00F348F6">
        <w:rPr>
          <w:color w:val="AEAAAA" w:themeColor="background2" w:themeShade="BF"/>
          <w:sz w:val="22"/>
          <w:szCs w:val="22"/>
          <w:vertAlign w:val="superscript"/>
        </w:rPr>
        <w:t>th</w:t>
      </w:r>
      <w:r w:rsidRPr="00F348F6">
        <w:rPr>
          <w:color w:val="AEAAAA" w:themeColor="background2" w:themeShade="BF"/>
          <w:sz w:val="22"/>
          <w:szCs w:val="22"/>
        </w:rPr>
        <w:t xml:space="preserve"> – 18</w:t>
      </w:r>
      <w:r w:rsidRPr="00F348F6">
        <w:rPr>
          <w:color w:val="AEAAAA" w:themeColor="background2" w:themeShade="BF"/>
          <w:sz w:val="22"/>
          <w:szCs w:val="22"/>
          <w:vertAlign w:val="superscript"/>
        </w:rPr>
        <w:t>th</w:t>
      </w:r>
      <w:r w:rsidRPr="00F348F6">
        <w:rPr>
          <w:color w:val="AEAAAA" w:themeColor="background2" w:themeShade="BF"/>
          <w:sz w:val="22"/>
          <w:szCs w:val="22"/>
        </w:rPr>
        <w:t xml:space="preserve"> November</w:t>
      </w:r>
    </w:p>
    <w:p w14:paraId="5E7B7A04" w14:textId="77777777" w:rsidR="00B97703" w:rsidRDefault="00B97703">
      <w:pPr>
        <w:rPr>
          <w:rFonts w:ascii="Arial" w:hAnsi="Arial" w:cs="Arial"/>
        </w:rPr>
      </w:pPr>
    </w:p>
    <w:p w14:paraId="73D1CE86" w14:textId="65429D8F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3A7524F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CT WG6</w:t>
      </w:r>
    </w:p>
    <w:p w14:paraId="3B18C372" w14:textId="28162D4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3GPP CT WG1</w:t>
      </w:r>
      <w:r w:rsidR="007970B5">
        <w:rPr>
          <w:rFonts w:ascii="Arial" w:hAnsi="Arial" w:cs="Arial"/>
          <w:b/>
          <w:sz w:val="22"/>
          <w:szCs w:val="22"/>
        </w:rPr>
        <w:t>, 3GPP CT WG4</w:t>
      </w:r>
    </w:p>
    <w:p w14:paraId="4782588C" w14:textId="20714688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>3GPP SA WG3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62F7D0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F28EF">
        <w:rPr>
          <w:rFonts w:ascii="Arial" w:hAnsi="Arial" w:cs="Arial"/>
          <w:b/>
          <w:bCs/>
          <w:sz w:val="22"/>
          <w:szCs w:val="22"/>
        </w:rPr>
        <w:t>Sergi</w:t>
      </w:r>
      <w:proofErr w:type="spellEnd"/>
      <w:r w:rsidR="003F28E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F28EF">
        <w:rPr>
          <w:rFonts w:ascii="Arial" w:hAnsi="Arial" w:cs="Arial"/>
          <w:b/>
          <w:bCs/>
          <w:sz w:val="22"/>
          <w:szCs w:val="22"/>
        </w:rPr>
        <w:t>Espi</w:t>
      </w:r>
      <w:proofErr w:type="spellEnd"/>
    </w:p>
    <w:p w14:paraId="75AD1AA0" w14:textId="11ED38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0F5A">
        <w:rPr>
          <w:rFonts w:ascii="Arial" w:hAnsi="Arial" w:cs="Arial"/>
          <w:b/>
          <w:bCs/>
          <w:sz w:val="22"/>
          <w:szCs w:val="22"/>
        </w:rPr>
        <w:t>s</w:t>
      </w:r>
      <w:r w:rsidR="003F28EF">
        <w:rPr>
          <w:rFonts w:ascii="Arial" w:hAnsi="Arial" w:cs="Arial"/>
          <w:b/>
          <w:bCs/>
          <w:sz w:val="22"/>
          <w:szCs w:val="22"/>
        </w:rPr>
        <w:t>ergi.espi@gi-de.com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9C016" w14:textId="3749CF73" w:rsidR="000757CA" w:rsidRDefault="000757CA" w:rsidP="000F6242">
      <w:r>
        <w:t>During 3GPP CT WG6#113 meeting, the introduction of test cases to cover the SUCI calculation when non-IMSI SUPI type (NSI or GCI or GLI) is configured in the USIM raised some issues that were discussed.</w:t>
      </w:r>
    </w:p>
    <w:p w14:paraId="46EB40B9" w14:textId="77777777" w:rsidR="00233A5D" w:rsidRDefault="00233A5D" w:rsidP="000F6242">
      <w:r>
        <w:t>When the USIM is configured as follows:</w:t>
      </w:r>
    </w:p>
    <w:p w14:paraId="5229F930" w14:textId="6072007D" w:rsidR="00233A5D" w:rsidRPr="00233A5D" w:rsidRDefault="00233A5D" w:rsidP="00233A5D">
      <w:pPr>
        <w:pStyle w:val="ListParagraph"/>
        <w:numPr>
          <w:ilvl w:val="0"/>
          <w:numId w:val="5"/>
        </w:numPr>
        <w:rPr>
          <w:lang w:val="en-US"/>
        </w:rPr>
      </w:pPr>
      <w:r w:rsidRPr="00233A5D">
        <w:rPr>
          <w:lang w:val="en-US"/>
        </w:rPr>
        <w:t>non-IMSI SUPI type. We use NSI in this example.</w:t>
      </w:r>
    </w:p>
    <w:p w14:paraId="6F3E3E85" w14:textId="6EF0FE2B" w:rsidR="000757CA" w:rsidRPr="004808C8" w:rsidRDefault="00233A5D" w:rsidP="0035044E">
      <w:pPr>
        <w:pStyle w:val="ListParagraph"/>
        <w:numPr>
          <w:ilvl w:val="0"/>
          <w:numId w:val="5"/>
        </w:numPr>
        <w:rPr>
          <w:lang w:val="en-US"/>
        </w:rPr>
      </w:pPr>
      <w:r>
        <w:t xml:space="preserve">Protection </w:t>
      </w:r>
      <w:r w:rsidR="00D200EB">
        <w:t>scheme</w:t>
      </w:r>
      <w:r>
        <w:t xml:space="preserve"> different than </w:t>
      </w:r>
      <w:proofErr w:type="gramStart"/>
      <w:r>
        <w:t>null-scheme</w:t>
      </w:r>
      <w:proofErr w:type="gramEnd"/>
      <w:r w:rsidR="004808C8">
        <w:t>.</w:t>
      </w:r>
      <w:r>
        <w:t xml:space="preserve"> </w:t>
      </w:r>
      <w:r w:rsidR="004808C8">
        <w:t>We use either Profile A or B in this example</w:t>
      </w:r>
      <w:r w:rsidRPr="004808C8">
        <w:rPr>
          <w:lang w:val="en-US"/>
        </w:rPr>
        <w:t xml:space="preserve">. </w:t>
      </w:r>
    </w:p>
    <w:p w14:paraId="79A0FBC1" w14:textId="02590DC5" w:rsidR="00233A5D" w:rsidRDefault="00773A5B" w:rsidP="00233A5D">
      <w:r>
        <w:t>Based on these conditions, t</w:t>
      </w:r>
      <w:r w:rsidR="00233A5D">
        <w:t xml:space="preserve">he 3GPP CT WG6 understanding </w:t>
      </w:r>
      <w:r w:rsidR="004D675C">
        <w:t>of</w:t>
      </w:r>
      <w:r>
        <w:t xml:space="preserve"> the coding of SUCI </w:t>
      </w:r>
      <w:r w:rsidR="00233A5D">
        <w:t>is the following:</w:t>
      </w:r>
    </w:p>
    <w:p w14:paraId="22606D78" w14:textId="591640BF" w:rsidR="00233A5D" w:rsidRDefault="00233A5D" w:rsidP="00233A5D">
      <w:pPr>
        <w:pStyle w:val="ListParagraph"/>
        <w:numPr>
          <w:ilvl w:val="0"/>
          <w:numId w:val="5"/>
        </w:numPr>
      </w:pPr>
      <w:r>
        <w:t>As described in TS 24.501, SUCI is provided as part of the 5GS mobile identity information element in the REGISTRATION REQUEST message.</w:t>
      </w:r>
    </w:p>
    <w:p w14:paraId="45BEBB53" w14:textId="77777777" w:rsidR="00FC0A5A" w:rsidRDefault="00FC0A5A" w:rsidP="00FC0A5A">
      <w:pPr>
        <w:pStyle w:val="ListParagraph"/>
      </w:pPr>
    </w:p>
    <w:p w14:paraId="3310C3C7" w14:textId="49E35773" w:rsidR="00233A5D" w:rsidRDefault="00233A5D" w:rsidP="00233A5D">
      <w:pPr>
        <w:pStyle w:val="ListParagraph"/>
        <w:numPr>
          <w:ilvl w:val="0"/>
          <w:numId w:val="5"/>
        </w:numPr>
      </w:pPr>
      <w:r>
        <w:t xml:space="preserve">As described in Table 9.11.3.4.1 of TS 25.401: </w:t>
      </w:r>
      <w:r w:rsidRPr="00233A5D">
        <w:t>For SUCI with SUPI format set to "Network specific identifier", the SUCI NAI field contains an NAI constructed as specified in subclause 28.7.3 of TS 23.003</w:t>
      </w:r>
      <w:r w:rsidR="004808C8">
        <w:t>:</w:t>
      </w:r>
    </w:p>
    <w:p w14:paraId="1986D7D9" w14:textId="4FA52A1B" w:rsidR="00233A5D" w:rsidRDefault="004808C8" w:rsidP="00233A5D">
      <w:pPr>
        <w:pStyle w:val="ListParagraph"/>
        <w:numPr>
          <w:ilvl w:val="1"/>
          <w:numId w:val="5"/>
        </w:numPr>
      </w:pPr>
      <w:r>
        <w:t xml:space="preserve">Since the protection </w:t>
      </w:r>
      <w:r w:rsidR="00D200EB">
        <w:t>sche</w:t>
      </w:r>
      <w:r w:rsidR="000E29DE">
        <w:t>me</w:t>
      </w:r>
      <w:r>
        <w:t xml:space="preserve"> is Profile A or B, the </w:t>
      </w:r>
      <w:r w:rsidR="00FC0A5A">
        <w:t xml:space="preserve">Scheme Output shall </w:t>
      </w:r>
      <w:r>
        <w:t>contain an ECC ephemeral public key, a ciphertext</w:t>
      </w:r>
      <w:r w:rsidR="00FC0A5A">
        <w:t xml:space="preserve"> value</w:t>
      </w:r>
      <w:r>
        <w:t xml:space="preserve"> and a MAC tag</w:t>
      </w:r>
      <w:r w:rsidR="00FC0A5A">
        <w:t xml:space="preserve"> value</w:t>
      </w:r>
      <w:r>
        <w:t xml:space="preserve">. </w:t>
      </w:r>
      <w:r w:rsidR="00FC0A5A">
        <w:t>Each one of these fields are formatted as hexadecimal digits as described in Section 2.2B of TS </w:t>
      </w:r>
      <w:r w:rsidR="00FC0A5A">
        <w:softHyphen/>
        <w:t>23.003.</w:t>
      </w:r>
    </w:p>
    <w:p w14:paraId="253384A2" w14:textId="77777777" w:rsidR="00233A5D" w:rsidRDefault="00233A5D" w:rsidP="00233A5D">
      <w:pPr>
        <w:pStyle w:val="ListParagraph"/>
      </w:pPr>
    </w:p>
    <w:p w14:paraId="7C8A34DB" w14:textId="29F108F8" w:rsidR="00233A5D" w:rsidRDefault="004808C8" w:rsidP="00233A5D">
      <w:pPr>
        <w:pStyle w:val="ListParagraph"/>
        <w:numPr>
          <w:ilvl w:val="0"/>
          <w:numId w:val="5"/>
        </w:numPr>
      </w:pPr>
      <w:r>
        <w:t>As described in Table 9.11.3.4.1</w:t>
      </w:r>
      <w:r w:rsidR="000E29DE" w:rsidRPr="000E29DE">
        <w:t xml:space="preserve"> </w:t>
      </w:r>
      <w:r w:rsidR="000E29DE">
        <w:t>of TS 25.401</w:t>
      </w:r>
      <w:r>
        <w:t xml:space="preserve">, the SUCI NAI field is </w:t>
      </w:r>
      <w:r w:rsidR="00233A5D" w:rsidRPr="00233A5D">
        <w:t xml:space="preserve">encoded as UTF-8 string. </w:t>
      </w:r>
      <w:r w:rsidR="00FC0A5A">
        <w:t xml:space="preserve">3GPP CT WG6 understands that for the Profile A/B Scheme Output, each hexadecimal digit </w:t>
      </w:r>
      <w:r w:rsidR="00773A5B">
        <w:t>is encoded separately as UTF-8 character.</w:t>
      </w:r>
    </w:p>
    <w:p w14:paraId="4B71B9F6" w14:textId="0BFDA7F8" w:rsidR="00A905C3" w:rsidRPr="00A905C3" w:rsidRDefault="00A905C3" w:rsidP="00A905C3">
      <w:pPr>
        <w:pStyle w:val="ListParagraph"/>
        <w:numPr>
          <w:ilvl w:val="1"/>
          <w:numId w:val="5"/>
        </w:numPr>
        <w:rPr>
          <w:lang w:val="en-US"/>
        </w:rPr>
      </w:pPr>
      <w:r w:rsidRPr="00A905C3">
        <w:rPr>
          <w:lang w:val="en-US"/>
        </w:rPr>
        <w:t>Note: In IMSI SUPI Types</w:t>
      </w:r>
      <w:r>
        <w:rPr>
          <w:lang w:val="en-US"/>
        </w:rPr>
        <w:t>, the Scheme Output is just coded as hexadecimal digits.</w:t>
      </w:r>
      <w:r w:rsidR="00CC0D76">
        <w:rPr>
          <w:lang w:val="en-US"/>
        </w:rPr>
        <w:t xml:space="preserve"> It is interesting to see</w:t>
      </w:r>
      <w:r w:rsidR="000E29DE">
        <w:rPr>
          <w:lang w:val="en-US"/>
        </w:rPr>
        <w:t xml:space="preserve"> in TS 33.501 </w:t>
      </w:r>
      <w:r w:rsidR="00CC0D76">
        <w:rPr>
          <w:lang w:val="en-US"/>
        </w:rPr>
        <w:t>that examples used in Annex C.4.3.1 use lowercase and in Annex C.4.4.1 use uppercase.</w:t>
      </w:r>
    </w:p>
    <w:p w14:paraId="430508F1" w14:textId="77777777" w:rsidR="00FC0A5A" w:rsidRPr="00A905C3" w:rsidRDefault="00FC0A5A" w:rsidP="00773A5B">
      <w:pPr>
        <w:pStyle w:val="ListParagraph"/>
        <w:rPr>
          <w:lang w:val="en-US"/>
        </w:rPr>
      </w:pPr>
    </w:p>
    <w:p w14:paraId="31D375B6" w14:textId="581C015A" w:rsidR="00233A5D" w:rsidRDefault="000E29DE" w:rsidP="00233A5D">
      <w:pPr>
        <w:pStyle w:val="ListParagraph"/>
        <w:numPr>
          <w:ilvl w:val="0"/>
          <w:numId w:val="5"/>
        </w:numPr>
      </w:pPr>
      <w:r>
        <w:t>As described in TS 31.102, b</w:t>
      </w:r>
      <w:r w:rsidR="00233A5D">
        <w:t>ased on Service nº125 of the EF</w:t>
      </w:r>
      <w:r w:rsidR="00233A5D" w:rsidRPr="00233A5D">
        <w:rPr>
          <w:vertAlign w:val="subscript"/>
        </w:rPr>
        <w:t>UST</w:t>
      </w:r>
      <w:r w:rsidR="00233A5D">
        <w:t xml:space="preserve"> of the USIM, the ME</w:t>
      </w:r>
      <w:r w:rsidR="0091003D">
        <w:t xml:space="preserve"> </w:t>
      </w:r>
      <w:r w:rsidR="00233A5D">
        <w:t xml:space="preserve">or the USIM constructs the SUCI </w:t>
      </w:r>
      <w:r w:rsidR="00FC0A5A">
        <w:t>and encodes it as UTF-8 string.</w:t>
      </w:r>
    </w:p>
    <w:p w14:paraId="2EE6EEBA" w14:textId="77777777" w:rsidR="00773A5B" w:rsidRDefault="00773A5B" w:rsidP="00773A5B">
      <w:pPr>
        <w:pStyle w:val="ListParagraph"/>
      </w:pPr>
    </w:p>
    <w:p w14:paraId="46F00B42" w14:textId="30113534" w:rsidR="00A905C3" w:rsidRDefault="003C6568" w:rsidP="00233A5D">
      <w:pPr>
        <w:pStyle w:val="ListParagraph"/>
        <w:numPr>
          <w:ilvl w:val="0"/>
          <w:numId w:val="5"/>
        </w:numPr>
      </w:pPr>
      <w:r>
        <w:t xml:space="preserve">It is assumed that a hexadecimal digit is a value that takes any of these value ranges: </w:t>
      </w:r>
      <w:r w:rsidR="00773A5B">
        <w:t>[0-</w:t>
      </w:r>
      <w:proofErr w:type="gramStart"/>
      <w:r w:rsidR="00773A5B">
        <w:t>9][</w:t>
      </w:r>
      <w:proofErr w:type="gramEnd"/>
      <w:r w:rsidR="00773A5B">
        <w:t>A-F][a-f]</w:t>
      </w:r>
      <w:r>
        <w:t>. T</w:t>
      </w:r>
      <w:r w:rsidR="00773A5B">
        <w:t xml:space="preserve">he fact that a given hexadecimal digit is in uppercase </w:t>
      </w:r>
      <w:r>
        <w:t xml:space="preserve">[A-F] </w:t>
      </w:r>
      <w:r w:rsidR="00773A5B">
        <w:t xml:space="preserve">or lowercase </w:t>
      </w:r>
      <w:r>
        <w:t xml:space="preserve">[a-f] </w:t>
      </w:r>
      <w:r w:rsidR="00773A5B">
        <w:t xml:space="preserve">is irrelevant when it comes to mathematical operations. However, it </w:t>
      </w:r>
      <w:r w:rsidR="000E29DE">
        <w:t xml:space="preserve">is </w:t>
      </w:r>
      <w:r w:rsidR="00773A5B">
        <w:t xml:space="preserve">relevant </w:t>
      </w:r>
      <w:r>
        <w:t>in UTF-8 coding as the UTF-8 coding of a hexadecimal digit in uppercase</w:t>
      </w:r>
      <w:proofErr w:type="gramStart"/>
      <w:r>
        <w:t xml:space="preserve"> </w:t>
      </w:r>
      <w:r w:rsidR="000E29DE">
        <w:t xml:space="preserve">  </w:t>
      </w:r>
      <w:r>
        <w:t>[</w:t>
      </w:r>
      <w:proofErr w:type="gramEnd"/>
      <w:r>
        <w:t>A-F] is different than in lowercase [a-f]</w:t>
      </w:r>
      <w:r w:rsidR="004D675C">
        <w:t>. This means th</w:t>
      </w:r>
      <w:r w:rsidR="00D200EB">
        <w:t>at</w:t>
      </w:r>
      <w:r w:rsidR="004D675C">
        <w:t xml:space="preserve"> a hexadecimal digit may have 2 different UTF-8 coding</w:t>
      </w:r>
      <w:r w:rsidR="00A905C3">
        <w:t>.</w:t>
      </w:r>
    </w:p>
    <w:p w14:paraId="0E38AA38" w14:textId="04EA1EB3" w:rsidR="00773A5B" w:rsidRDefault="00A905C3" w:rsidP="00A905C3">
      <w:pPr>
        <w:pStyle w:val="ListParagraph"/>
        <w:numPr>
          <w:ilvl w:val="1"/>
          <w:numId w:val="5"/>
        </w:numPr>
      </w:pPr>
      <w:r>
        <w:t xml:space="preserve">Note: </w:t>
      </w:r>
      <w:r w:rsidR="00CC0D76">
        <w:t>The examples used i</w:t>
      </w:r>
      <w:r>
        <w:t xml:space="preserve">n Annex C.4.3.2 </w:t>
      </w:r>
      <w:r w:rsidR="00CC0D76">
        <w:t xml:space="preserve">and C.4.4.2 </w:t>
      </w:r>
      <w:r>
        <w:t>of TS 33.501</w:t>
      </w:r>
      <w:r w:rsidR="00CC0D76">
        <w:t xml:space="preserve"> use </w:t>
      </w:r>
      <w:r>
        <w:t xml:space="preserve">uppercase. </w:t>
      </w:r>
    </w:p>
    <w:p w14:paraId="6D8DF22C" w14:textId="7ED20688" w:rsidR="003C6568" w:rsidRDefault="00773A5B" w:rsidP="000F6242">
      <w:r>
        <w:lastRenderedPageBreak/>
        <w:t xml:space="preserve">3GPP CT WG6 would like to have confirmation </w:t>
      </w:r>
      <w:r w:rsidR="003C6568">
        <w:t>that the understanding</w:t>
      </w:r>
      <w:r>
        <w:t xml:space="preserve"> </w:t>
      </w:r>
      <w:r w:rsidR="003C6568">
        <w:t xml:space="preserve">described above is </w:t>
      </w:r>
      <w:proofErr w:type="gramStart"/>
      <w:r w:rsidR="003C6568">
        <w:t>correct, and</w:t>
      </w:r>
      <w:proofErr w:type="gramEnd"/>
      <w:r w:rsidR="003C6568">
        <w:t xml:space="preserve"> would also like to seek guidance on what is the “right” UTF-8 coding convention of a hexadecimal digit.</w:t>
      </w:r>
    </w:p>
    <w:p w14:paraId="5DF70C8D" w14:textId="79907E4A" w:rsidR="000757CA" w:rsidRDefault="000757CA" w:rsidP="000F6242">
      <w:r>
        <w:t xml:space="preserve"> </w:t>
      </w:r>
    </w:p>
    <w:p w14:paraId="211BEB60" w14:textId="77777777" w:rsidR="000757CA" w:rsidRDefault="000757CA" w:rsidP="000F6242"/>
    <w:p w14:paraId="6A15AA10" w14:textId="77777777" w:rsidR="000757CA" w:rsidRDefault="000757CA" w:rsidP="000F6242"/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77BAF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3GPP CT WG1</w:t>
      </w:r>
      <w:r>
        <w:rPr>
          <w:rFonts w:ascii="Arial" w:hAnsi="Arial" w:cs="Arial"/>
          <w:b/>
        </w:rPr>
        <w:t xml:space="preserve"> </w:t>
      </w:r>
    </w:p>
    <w:p w14:paraId="05FAD590" w14:textId="15BB636F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 xml:space="preserve">3GPP CT WG6 </w:t>
      </w:r>
      <w:r w:rsidR="00691616">
        <w:t xml:space="preserve">kindly </w:t>
      </w:r>
      <w:r w:rsidR="004D675C">
        <w:t>asks 3GPP CT WG1 to confirm 3GPP CT WG6 understanding of the coding of the SUCI as described above.</w:t>
      </w:r>
    </w:p>
    <w:p w14:paraId="067DB72E" w14:textId="13250502" w:rsidR="004D675C" w:rsidRDefault="004D675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D675C">
        <w:t xml:space="preserve">3GPP CT WG6 </w:t>
      </w:r>
      <w:r w:rsidR="00691616">
        <w:t xml:space="preserve">kindly </w:t>
      </w:r>
      <w:r>
        <w:t>asks 3GPP CT WG1 to provide guidance with regards to the UTF-8 coding of hexadecimal digits</w:t>
      </w:r>
      <w:r w:rsidR="00CC0D76">
        <w:t xml:space="preserve"> in SUCI NAI</w:t>
      </w:r>
      <w:r>
        <w:t xml:space="preserve">. </w:t>
      </w:r>
      <w:proofErr w:type="gramStart"/>
      <w:r>
        <w:t>Specifically</w:t>
      </w:r>
      <w:proofErr w:type="gramEnd"/>
      <w:r>
        <w:t xml:space="preserve"> whether </w:t>
      </w:r>
      <w:r w:rsidR="007970B5">
        <w:t>it should be uppercase or lowercase</w:t>
      </w:r>
      <w:r>
        <w:t>.</w:t>
      </w:r>
    </w:p>
    <w:p w14:paraId="4B9D6997" w14:textId="77777777" w:rsidR="004D675C" w:rsidRDefault="004D675C">
      <w:pPr>
        <w:spacing w:after="120"/>
        <w:ind w:left="993" w:hanging="993"/>
      </w:pPr>
    </w:p>
    <w:p w14:paraId="112671B0" w14:textId="15D06612" w:rsidR="00691616" w:rsidRDefault="00691616" w:rsidP="0069161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3C6568">
        <w:rPr>
          <w:rFonts w:ascii="Arial" w:hAnsi="Arial" w:cs="Arial"/>
          <w:b/>
        </w:rPr>
        <w:t>3GPP CT WG</w:t>
      </w:r>
      <w:r>
        <w:rPr>
          <w:rFonts w:ascii="Arial" w:hAnsi="Arial" w:cs="Arial"/>
          <w:b/>
        </w:rPr>
        <w:t xml:space="preserve">4 </w:t>
      </w:r>
    </w:p>
    <w:p w14:paraId="47F83D0F" w14:textId="3AAB42AB" w:rsidR="00B97703" w:rsidRDefault="00691616" w:rsidP="006916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Based on the feedback provided by 3GPP CT WG1, 3</w:t>
      </w:r>
      <w:r w:rsidRPr="004D675C">
        <w:t xml:space="preserve">GPP CT WG6 </w:t>
      </w:r>
      <w:r>
        <w:t>kindly asks 3GPP CT WG4 to take such feedback into consideration and take proper action.</w:t>
      </w:r>
    </w:p>
    <w:p w14:paraId="194B4D88" w14:textId="05C6FA7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CA6346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4D1F644E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CT6#114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28 February – 3 March 2023 Athens, Greece</w:t>
      </w:r>
    </w:p>
    <w:p w14:paraId="3D84A032" w14:textId="240271A3" w:rsidR="00CA6346" w:rsidRDefault="00CA6346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CF76" w14:textId="77777777" w:rsidR="003F1157" w:rsidRDefault="003F1157">
      <w:pPr>
        <w:spacing w:after="0"/>
      </w:pPr>
      <w:r>
        <w:separator/>
      </w:r>
    </w:p>
  </w:endnote>
  <w:endnote w:type="continuationSeparator" w:id="0">
    <w:p w14:paraId="7D7DA259" w14:textId="77777777" w:rsidR="003F1157" w:rsidRDefault="003F1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599D0" w14:textId="77777777" w:rsidR="003F1157" w:rsidRDefault="003F1157">
      <w:pPr>
        <w:spacing w:after="0"/>
      </w:pPr>
      <w:r>
        <w:separator/>
      </w:r>
    </w:p>
  </w:footnote>
  <w:footnote w:type="continuationSeparator" w:id="0">
    <w:p w14:paraId="579EA52E" w14:textId="77777777" w:rsidR="003F1157" w:rsidRDefault="003F11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808C8"/>
    <w:rsid w:val="004D675C"/>
    <w:rsid w:val="004E3939"/>
    <w:rsid w:val="0057276A"/>
    <w:rsid w:val="00691616"/>
    <w:rsid w:val="00750F5A"/>
    <w:rsid w:val="00773A5B"/>
    <w:rsid w:val="007970B5"/>
    <w:rsid w:val="007F4F92"/>
    <w:rsid w:val="008D772F"/>
    <w:rsid w:val="0091003D"/>
    <w:rsid w:val="00980C80"/>
    <w:rsid w:val="0099764C"/>
    <w:rsid w:val="00A905C3"/>
    <w:rsid w:val="00B97703"/>
    <w:rsid w:val="00CA6346"/>
    <w:rsid w:val="00CC0D76"/>
    <w:rsid w:val="00CF6087"/>
    <w:rsid w:val="00D200EB"/>
    <w:rsid w:val="00E13F78"/>
    <w:rsid w:val="00F348F6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601</Words>
  <Characters>2928</Characters>
  <Application>Microsoft Office Word</Application>
  <DocSecurity>4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2023-01-23T09:05:00Z</dcterms:created>
  <dcterms:modified xsi:type="dcterms:W3CDTF">2023-01-23T09:05:00Z</dcterms:modified>
</cp:coreProperties>
</file>