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EB744D" w14:textId="28A91BE8" w:rsidR="000F3EA3" w:rsidRDefault="000F3EA3" w:rsidP="00D578D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</w:t>
      </w:r>
      <w:r w:rsidR="00D578DE" w:rsidRPr="00D578DE">
        <w:rPr>
          <w:b/>
          <w:noProof/>
          <w:sz w:val="24"/>
        </w:rPr>
        <w:t>226824</w:t>
      </w:r>
    </w:p>
    <w:p w14:paraId="79D967AA" w14:textId="77777777" w:rsidR="000F3EA3" w:rsidRDefault="5C9A765F" w:rsidP="69434511">
      <w:pPr>
        <w:pStyle w:val="CRCoverPage"/>
        <w:outlineLvl w:val="0"/>
        <w:rPr>
          <w:b/>
          <w:bCs/>
          <w:noProof/>
          <w:sz w:val="24"/>
          <w:szCs w:val="24"/>
        </w:rPr>
      </w:pPr>
      <w:r w:rsidRPr="69434511">
        <w:rPr>
          <w:b/>
          <w:bCs/>
          <w:noProof/>
          <w:sz w:val="24"/>
          <w:szCs w:val="24"/>
        </w:rPr>
        <w:t>Toulouse, France, 14</w:t>
      </w:r>
      <w:r w:rsidRPr="69434511">
        <w:rPr>
          <w:b/>
          <w:bCs/>
          <w:noProof/>
          <w:sz w:val="24"/>
          <w:szCs w:val="24"/>
          <w:vertAlign w:val="superscript"/>
        </w:rPr>
        <w:t>th</w:t>
      </w:r>
      <w:r w:rsidRPr="69434511">
        <w:rPr>
          <w:b/>
          <w:bCs/>
          <w:noProof/>
          <w:sz w:val="24"/>
          <w:szCs w:val="24"/>
        </w:rPr>
        <w:t xml:space="preserve"> – 18</w:t>
      </w:r>
      <w:r w:rsidRPr="69434511">
        <w:rPr>
          <w:b/>
          <w:bCs/>
          <w:noProof/>
          <w:sz w:val="24"/>
          <w:szCs w:val="24"/>
          <w:vertAlign w:val="superscript"/>
        </w:rPr>
        <w:t>th</w:t>
      </w:r>
      <w:r w:rsidRPr="69434511">
        <w:rPr>
          <w:b/>
          <w:bCs/>
          <w:noProof/>
          <w:sz w:val="24"/>
          <w:szCs w:val="24"/>
        </w:rPr>
        <w:t xml:space="preserve"> November 2022</w:t>
      </w:r>
    </w:p>
    <w:p w14:paraId="0672646E" w14:textId="7AA051FE" w:rsidR="004A382C" w:rsidRPr="004A382C" w:rsidRDefault="004A382C" w:rsidP="00496C1C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noProof/>
          <w:color w:val="auto"/>
          <w:sz w:val="24"/>
          <w:lang w:eastAsia="en-US"/>
        </w:rPr>
      </w:pPr>
      <w:r w:rsidRPr="004A382C">
        <w:rPr>
          <w:rFonts w:ascii="Arial" w:hAnsi="Arial"/>
          <w:b/>
          <w:noProof/>
          <w:color w:val="auto"/>
          <w:sz w:val="24"/>
          <w:lang w:eastAsia="en-US"/>
        </w:rPr>
        <w:t>3GPP TSG-</w:t>
      </w:r>
      <w:r w:rsidRPr="004A382C">
        <w:rPr>
          <w:rFonts w:ascii="Arial" w:hAnsi="Arial"/>
          <w:color w:val="auto"/>
          <w:lang w:eastAsia="en-US"/>
        </w:rPr>
        <w:fldChar w:fldCharType="begin"/>
      </w:r>
      <w:r w:rsidRPr="004A382C">
        <w:rPr>
          <w:rFonts w:ascii="Arial" w:hAnsi="Arial"/>
          <w:color w:val="auto"/>
          <w:lang w:eastAsia="en-US"/>
        </w:rPr>
        <w:instrText xml:space="preserve"> DOCPROPERTY  TSG/WGRef  \* MERGEFORMAT </w:instrText>
      </w:r>
      <w:r w:rsidRPr="004A382C">
        <w:rPr>
          <w:rFonts w:ascii="Arial" w:hAnsi="Arial"/>
          <w:color w:val="auto"/>
          <w:lang w:eastAsia="en-US"/>
        </w:rPr>
        <w:fldChar w:fldCharType="separate"/>
      </w:r>
      <w:r w:rsidRPr="004A382C">
        <w:rPr>
          <w:rFonts w:ascii="Arial" w:hAnsi="Arial"/>
          <w:b/>
          <w:noProof/>
          <w:color w:val="auto"/>
          <w:sz w:val="24"/>
          <w:lang w:eastAsia="en-US"/>
        </w:rPr>
        <w:t>CT</w:t>
      </w:r>
      <w:r w:rsidRPr="004A382C">
        <w:rPr>
          <w:rFonts w:ascii="Arial" w:hAnsi="Arial"/>
          <w:b/>
          <w:noProof/>
          <w:color w:val="auto"/>
          <w:sz w:val="24"/>
          <w:lang w:eastAsia="en-US"/>
        </w:rPr>
        <w:fldChar w:fldCharType="end"/>
      </w:r>
      <w:r w:rsidRPr="004A382C">
        <w:rPr>
          <w:rFonts w:ascii="Arial" w:hAnsi="Arial"/>
          <w:b/>
          <w:noProof/>
          <w:color w:val="auto"/>
          <w:sz w:val="24"/>
          <w:lang w:eastAsia="en-US"/>
        </w:rPr>
        <w:t xml:space="preserve"> WG3 Meeting #</w:t>
      </w:r>
      <w:r w:rsidRPr="004A382C">
        <w:rPr>
          <w:rFonts w:ascii="Arial" w:hAnsi="Arial"/>
          <w:color w:val="auto"/>
          <w:lang w:eastAsia="en-US"/>
        </w:rPr>
        <w:fldChar w:fldCharType="begin"/>
      </w:r>
      <w:r w:rsidRPr="004A382C">
        <w:rPr>
          <w:rFonts w:ascii="Arial" w:hAnsi="Arial"/>
          <w:color w:val="auto"/>
          <w:lang w:eastAsia="en-US"/>
        </w:rPr>
        <w:instrText xml:space="preserve"> DOCPROPERTY  MtgSeq  \* MERGEFORMAT </w:instrText>
      </w:r>
      <w:r w:rsidRPr="004A382C">
        <w:rPr>
          <w:rFonts w:ascii="Arial" w:hAnsi="Arial"/>
          <w:color w:val="auto"/>
          <w:lang w:eastAsia="en-US"/>
        </w:rPr>
        <w:fldChar w:fldCharType="separate"/>
      </w:r>
      <w:r w:rsidRPr="004A382C">
        <w:rPr>
          <w:rFonts w:ascii="Arial" w:hAnsi="Arial"/>
          <w:b/>
          <w:noProof/>
          <w:color w:val="auto"/>
          <w:sz w:val="24"/>
          <w:lang w:eastAsia="en-US"/>
        </w:rPr>
        <w:t>125</w:t>
      </w:r>
      <w:r w:rsidRPr="004A382C">
        <w:rPr>
          <w:rFonts w:ascii="Arial" w:hAnsi="Arial"/>
          <w:b/>
          <w:noProof/>
          <w:color w:val="auto"/>
          <w:sz w:val="24"/>
          <w:lang w:eastAsia="en-US"/>
        </w:rPr>
        <w:fldChar w:fldCharType="end"/>
      </w:r>
      <w:r w:rsidRPr="004A382C">
        <w:rPr>
          <w:rFonts w:ascii="Arial" w:hAnsi="Arial"/>
          <w:b/>
          <w:i/>
          <w:noProof/>
          <w:color w:val="auto"/>
          <w:sz w:val="28"/>
          <w:lang w:eastAsia="en-US"/>
        </w:rPr>
        <w:tab/>
      </w:r>
      <w:r w:rsidR="00496C1C" w:rsidRPr="00496C1C">
        <w:rPr>
          <w:rFonts w:ascii="Arial" w:hAnsi="Arial"/>
          <w:b/>
          <w:noProof/>
          <w:color w:val="auto"/>
          <w:sz w:val="24"/>
          <w:lang w:val="en-US" w:eastAsia="en-US"/>
        </w:rPr>
        <w:t>C3-225617</w:t>
      </w:r>
    </w:p>
    <w:p w14:paraId="5FC0458E" w14:textId="43B507DF" w:rsidR="004A382C" w:rsidRPr="004A382C" w:rsidRDefault="004A382C" w:rsidP="004A382C">
      <w:pPr>
        <w:overflowPunct/>
        <w:autoSpaceDE/>
        <w:autoSpaceDN/>
        <w:adjustRightInd/>
        <w:spacing w:after="120"/>
        <w:textAlignment w:val="auto"/>
        <w:outlineLvl w:val="0"/>
        <w:rPr>
          <w:rFonts w:ascii="Arial" w:hAnsi="Arial"/>
          <w:b/>
          <w:noProof/>
          <w:color w:val="auto"/>
          <w:sz w:val="24"/>
          <w:lang w:eastAsia="en-US"/>
        </w:rPr>
      </w:pPr>
      <w:r w:rsidRPr="004A382C">
        <w:rPr>
          <w:rFonts w:ascii="Arial" w:hAnsi="Arial"/>
          <w:b/>
          <w:noProof/>
          <w:color w:val="auto"/>
          <w:sz w:val="24"/>
          <w:lang w:eastAsia="en-US"/>
        </w:rPr>
        <w:t xml:space="preserve">Toulouse, France, </w:t>
      </w:r>
      <w:r w:rsidRPr="004A382C">
        <w:rPr>
          <w:rFonts w:ascii="Arial" w:hAnsi="Arial"/>
          <w:color w:val="auto"/>
          <w:lang w:eastAsia="en-US"/>
        </w:rPr>
        <w:fldChar w:fldCharType="begin"/>
      </w:r>
      <w:r w:rsidRPr="004A382C">
        <w:rPr>
          <w:rFonts w:ascii="Arial" w:hAnsi="Arial"/>
          <w:color w:val="auto"/>
          <w:lang w:eastAsia="en-US"/>
        </w:rPr>
        <w:instrText xml:space="preserve"> DOCPROPERTY  StartDate  \* MERGEFORMAT </w:instrText>
      </w:r>
      <w:r w:rsidRPr="004A382C">
        <w:rPr>
          <w:rFonts w:ascii="Arial" w:hAnsi="Arial"/>
          <w:color w:val="auto"/>
          <w:lang w:eastAsia="en-US"/>
        </w:rPr>
        <w:fldChar w:fldCharType="separate"/>
      </w:r>
      <w:r w:rsidRPr="004A382C">
        <w:rPr>
          <w:rFonts w:ascii="Arial" w:hAnsi="Arial"/>
          <w:b/>
          <w:noProof/>
          <w:color w:val="auto"/>
          <w:sz w:val="24"/>
          <w:lang w:eastAsia="en-US"/>
        </w:rPr>
        <w:t>14</w:t>
      </w:r>
      <w:r w:rsidR="009921C5" w:rsidRPr="009921C5">
        <w:rPr>
          <w:rFonts w:ascii="Arial" w:hAnsi="Arial"/>
          <w:b/>
          <w:noProof/>
          <w:color w:val="auto"/>
          <w:sz w:val="24"/>
          <w:vertAlign w:val="superscript"/>
          <w:lang w:eastAsia="en-US"/>
        </w:rPr>
        <w:t>th</w:t>
      </w:r>
      <w:r w:rsidRPr="004A382C">
        <w:rPr>
          <w:rFonts w:ascii="Arial" w:hAnsi="Arial"/>
          <w:b/>
          <w:noProof/>
          <w:color w:val="auto"/>
          <w:sz w:val="24"/>
          <w:lang w:eastAsia="en-US"/>
        </w:rPr>
        <w:fldChar w:fldCharType="end"/>
      </w:r>
      <w:r w:rsidRPr="004A382C">
        <w:rPr>
          <w:rFonts w:ascii="Arial" w:hAnsi="Arial"/>
          <w:b/>
          <w:noProof/>
          <w:color w:val="auto"/>
          <w:sz w:val="24"/>
          <w:lang w:eastAsia="en-US"/>
        </w:rPr>
        <w:t xml:space="preserve"> </w:t>
      </w:r>
      <w:r w:rsidR="009921C5">
        <w:rPr>
          <w:rFonts w:ascii="Arial" w:hAnsi="Arial"/>
          <w:b/>
          <w:noProof/>
          <w:color w:val="auto"/>
          <w:sz w:val="24"/>
          <w:lang w:eastAsia="en-US"/>
        </w:rPr>
        <w:t>–</w:t>
      </w:r>
      <w:r w:rsidRPr="004A382C">
        <w:rPr>
          <w:rFonts w:ascii="Arial" w:hAnsi="Arial"/>
          <w:b/>
          <w:noProof/>
          <w:color w:val="auto"/>
          <w:sz w:val="24"/>
          <w:lang w:eastAsia="en-US"/>
        </w:rPr>
        <w:t xml:space="preserve"> </w:t>
      </w:r>
      <w:r w:rsidRPr="004A382C">
        <w:rPr>
          <w:rFonts w:ascii="Arial" w:hAnsi="Arial"/>
          <w:color w:val="auto"/>
          <w:lang w:eastAsia="en-US"/>
        </w:rPr>
        <w:fldChar w:fldCharType="begin"/>
      </w:r>
      <w:r w:rsidRPr="004A382C">
        <w:rPr>
          <w:rFonts w:ascii="Arial" w:hAnsi="Arial"/>
          <w:color w:val="auto"/>
          <w:lang w:eastAsia="en-US"/>
        </w:rPr>
        <w:instrText xml:space="preserve"> DOCPROPERTY  EndDate  \* MERGEFORMAT </w:instrText>
      </w:r>
      <w:r w:rsidRPr="004A382C">
        <w:rPr>
          <w:rFonts w:ascii="Arial" w:hAnsi="Arial"/>
          <w:color w:val="auto"/>
          <w:lang w:eastAsia="en-US"/>
        </w:rPr>
        <w:fldChar w:fldCharType="separate"/>
      </w:r>
      <w:r w:rsidRPr="004A382C">
        <w:rPr>
          <w:rFonts w:ascii="Arial" w:hAnsi="Arial"/>
          <w:b/>
          <w:noProof/>
          <w:color w:val="auto"/>
          <w:sz w:val="24"/>
          <w:lang w:eastAsia="en-US"/>
        </w:rPr>
        <w:t>18</w:t>
      </w:r>
      <w:r w:rsidR="009921C5" w:rsidRPr="009921C5">
        <w:rPr>
          <w:rFonts w:ascii="Arial" w:hAnsi="Arial"/>
          <w:b/>
          <w:noProof/>
          <w:color w:val="auto"/>
          <w:sz w:val="24"/>
          <w:vertAlign w:val="superscript"/>
          <w:lang w:eastAsia="en-US"/>
        </w:rPr>
        <w:t>th</w:t>
      </w:r>
      <w:r w:rsidRPr="004A382C">
        <w:rPr>
          <w:rFonts w:ascii="Arial" w:hAnsi="Arial"/>
          <w:b/>
          <w:noProof/>
          <w:color w:val="auto"/>
          <w:sz w:val="24"/>
          <w:lang w:eastAsia="en-US"/>
        </w:rPr>
        <w:fldChar w:fldCharType="end"/>
      </w:r>
      <w:r w:rsidRPr="004A382C">
        <w:rPr>
          <w:rFonts w:ascii="Arial" w:hAnsi="Arial"/>
          <w:b/>
          <w:noProof/>
          <w:color w:val="auto"/>
          <w:sz w:val="24"/>
          <w:lang w:eastAsia="en-US"/>
        </w:rPr>
        <w:t>, November, 2022</w:t>
      </w:r>
    </w:p>
    <w:p w14:paraId="0D5E7629" w14:textId="1045892C" w:rsidR="3721458E" w:rsidRPr="004A382C" w:rsidRDefault="3721458E" w:rsidP="004A382C">
      <w:pPr>
        <w:tabs>
          <w:tab w:val="right" w:pos="9638"/>
        </w:tabs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noProof/>
          <w:color w:val="auto"/>
          <w:sz w:val="24"/>
          <w:lang w:eastAsia="en-US"/>
        </w:rPr>
      </w:pPr>
      <w:r w:rsidRPr="004A382C">
        <w:rPr>
          <w:rFonts w:ascii="Arial" w:hAnsi="Arial"/>
          <w:b/>
          <w:noProof/>
          <w:color w:val="auto"/>
          <w:sz w:val="24"/>
          <w:lang w:eastAsia="en-US"/>
        </w:rPr>
        <w:t>3GPP TSG-CT WG4 Meeting #113</w:t>
      </w:r>
      <w:r w:rsidRPr="004A382C">
        <w:rPr>
          <w:rFonts w:ascii="Arial" w:hAnsi="Arial"/>
          <w:b/>
          <w:noProof/>
          <w:color w:val="auto"/>
          <w:sz w:val="24"/>
          <w:lang w:eastAsia="en-US"/>
        </w:rPr>
        <w:tab/>
        <w:t>C4-</w:t>
      </w:r>
      <w:r w:rsidR="00146C33" w:rsidRPr="00146C33">
        <w:rPr>
          <w:rFonts w:ascii="Arial" w:hAnsi="Arial"/>
          <w:b/>
          <w:noProof/>
          <w:color w:val="auto"/>
          <w:sz w:val="24"/>
          <w:lang w:eastAsia="en-US"/>
        </w:rPr>
        <w:t>225132</w:t>
      </w:r>
    </w:p>
    <w:p w14:paraId="6C945E4F" w14:textId="555A5FB4" w:rsidR="3721458E" w:rsidRPr="004A382C" w:rsidRDefault="3721458E" w:rsidP="004A382C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noProof/>
          <w:color w:val="auto"/>
          <w:sz w:val="24"/>
          <w:lang w:eastAsia="en-US"/>
        </w:rPr>
      </w:pPr>
      <w:r w:rsidRPr="004A382C">
        <w:rPr>
          <w:rFonts w:ascii="Arial" w:hAnsi="Arial"/>
          <w:b/>
          <w:noProof/>
          <w:color w:val="auto"/>
          <w:sz w:val="24"/>
          <w:lang w:eastAsia="en-US"/>
        </w:rPr>
        <w:t>Toulouse, France, 14</w:t>
      </w:r>
      <w:r w:rsidR="009921C5" w:rsidRPr="009921C5">
        <w:rPr>
          <w:rFonts w:ascii="Arial" w:hAnsi="Arial"/>
          <w:b/>
          <w:noProof/>
          <w:color w:val="auto"/>
          <w:sz w:val="24"/>
          <w:vertAlign w:val="superscript"/>
          <w:lang w:eastAsia="en-US"/>
        </w:rPr>
        <w:t>th</w:t>
      </w:r>
      <w:r w:rsidRPr="004A382C">
        <w:rPr>
          <w:rFonts w:ascii="Arial" w:hAnsi="Arial"/>
          <w:b/>
          <w:noProof/>
          <w:color w:val="auto"/>
          <w:sz w:val="24"/>
          <w:lang w:eastAsia="en-US"/>
        </w:rPr>
        <w:t xml:space="preserve"> – 18</w:t>
      </w:r>
      <w:r w:rsidR="009921C5" w:rsidRPr="009921C5">
        <w:rPr>
          <w:rFonts w:ascii="Arial" w:hAnsi="Arial"/>
          <w:b/>
          <w:noProof/>
          <w:color w:val="auto"/>
          <w:sz w:val="24"/>
          <w:vertAlign w:val="superscript"/>
          <w:lang w:eastAsia="en-US"/>
        </w:rPr>
        <w:t>th</w:t>
      </w:r>
      <w:r w:rsidR="009921C5">
        <w:rPr>
          <w:rFonts w:ascii="Arial" w:hAnsi="Arial"/>
          <w:b/>
          <w:noProof/>
          <w:color w:val="auto"/>
          <w:sz w:val="24"/>
          <w:lang w:eastAsia="en-US"/>
        </w:rPr>
        <w:t xml:space="preserve"> </w:t>
      </w:r>
      <w:r w:rsidRPr="004A382C">
        <w:rPr>
          <w:rFonts w:ascii="Arial" w:hAnsi="Arial"/>
          <w:b/>
          <w:noProof/>
          <w:color w:val="auto"/>
          <w:sz w:val="24"/>
          <w:lang w:eastAsia="en-US"/>
        </w:rPr>
        <w:t>November 2022</w:t>
      </w:r>
    </w:p>
    <w:p w14:paraId="3A282FB7" w14:textId="7D4F96A2" w:rsidR="69434511" w:rsidRDefault="69434511" w:rsidP="69434511">
      <w:pPr>
        <w:pStyle w:val="CRCoverPage"/>
        <w:outlineLvl w:val="0"/>
        <w:rPr>
          <w:b/>
          <w:bCs/>
          <w:noProof/>
          <w:sz w:val="24"/>
          <w:szCs w:val="24"/>
        </w:rPr>
      </w:pPr>
    </w:p>
    <w:p w14:paraId="316844BC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0821AFA6" w14:textId="4AF95044" w:rsidR="00AE25BF" w:rsidRPr="006C2E80" w:rsidRDefault="00AE25BF" w:rsidP="003F3853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3F3853" w:rsidRPr="003F3853">
        <w:rPr>
          <w:rFonts w:ascii="Arial" w:eastAsia="Batang" w:hAnsi="Arial"/>
          <w:b/>
          <w:sz w:val="24"/>
          <w:szCs w:val="24"/>
          <w:lang w:eastAsia="zh-CN"/>
        </w:rPr>
        <w:t>Nokia, Nokia Shanghai Bell</w:t>
      </w:r>
    </w:p>
    <w:p w14:paraId="77734250" w14:textId="7398A9C0" w:rsidR="006C2E80" w:rsidRPr="006C2E80" w:rsidRDefault="25D5CA91" w:rsidP="69434511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bCs/>
          <w:sz w:val="24"/>
          <w:szCs w:val="24"/>
          <w:lang w:eastAsia="zh-CN"/>
        </w:rPr>
      </w:pPr>
      <w:r w:rsidRPr="69434511">
        <w:rPr>
          <w:rFonts w:ascii="Arial" w:eastAsia="Batang" w:hAnsi="Arial" w:cs="Arial"/>
          <w:b/>
          <w:bCs/>
          <w:sz w:val="24"/>
          <w:szCs w:val="24"/>
          <w:lang w:eastAsia="zh-CN"/>
        </w:rPr>
        <w:t>Title:</w:t>
      </w:r>
      <w:r w:rsidR="00AE25BF">
        <w:tab/>
      </w:r>
      <w:r w:rsidRPr="69434511">
        <w:rPr>
          <w:rFonts w:ascii="Arial" w:eastAsia="Batang" w:hAnsi="Arial" w:cs="Arial"/>
          <w:b/>
          <w:bCs/>
          <w:sz w:val="24"/>
          <w:szCs w:val="24"/>
          <w:lang w:eastAsia="zh-CN"/>
        </w:rPr>
        <w:t>New</w:t>
      </w:r>
      <w:r w:rsidR="1AC9D39D" w:rsidRPr="69434511">
        <w:rPr>
          <w:rFonts w:ascii="Arial" w:eastAsia="Batang" w:hAnsi="Arial" w:cs="Arial"/>
          <w:b/>
          <w:bCs/>
          <w:sz w:val="24"/>
          <w:szCs w:val="24"/>
          <w:lang w:eastAsia="zh-CN"/>
        </w:rPr>
        <w:t xml:space="preserve"> </w:t>
      </w:r>
      <w:r w:rsidR="5324E14D" w:rsidRPr="69434511">
        <w:rPr>
          <w:rFonts w:ascii="Arial" w:eastAsia="Batang" w:hAnsi="Arial" w:cs="Arial"/>
          <w:b/>
          <w:bCs/>
          <w:sz w:val="24"/>
          <w:szCs w:val="24"/>
          <w:lang w:eastAsia="zh-CN"/>
        </w:rPr>
        <w:t>WID on</w:t>
      </w:r>
      <w:r w:rsidRPr="69434511">
        <w:rPr>
          <w:rFonts w:ascii="Arial" w:eastAsia="Batang" w:hAnsi="Arial" w:cs="Arial"/>
          <w:b/>
          <w:bCs/>
          <w:sz w:val="24"/>
          <w:szCs w:val="24"/>
          <w:lang w:eastAsia="zh-CN"/>
        </w:rPr>
        <w:t xml:space="preserve"> </w:t>
      </w:r>
      <w:bookmarkStart w:id="0" w:name="_Hlk117173399"/>
      <w:r w:rsidR="2B2692AD" w:rsidRPr="69434511">
        <w:rPr>
          <w:rFonts w:ascii="Arial" w:eastAsia="Batang" w:hAnsi="Arial" w:cs="Arial"/>
          <w:b/>
          <w:bCs/>
          <w:sz w:val="24"/>
          <w:szCs w:val="24"/>
          <w:lang w:eastAsia="zh-CN"/>
        </w:rPr>
        <w:t>S</w:t>
      </w:r>
      <w:r w:rsidR="1AC9D39D" w:rsidRPr="69434511">
        <w:rPr>
          <w:rFonts w:ascii="Arial" w:eastAsia="Batang" w:hAnsi="Arial" w:cs="Arial"/>
          <w:b/>
          <w:bCs/>
          <w:sz w:val="24"/>
          <w:szCs w:val="24"/>
          <w:lang w:eastAsia="zh-CN"/>
        </w:rPr>
        <w:t xml:space="preserve">econdary DN </w:t>
      </w:r>
      <w:r w:rsidR="00062BE4">
        <w:rPr>
          <w:rFonts w:ascii="Arial" w:eastAsia="Batang" w:hAnsi="Arial" w:cs="Arial"/>
          <w:b/>
          <w:bCs/>
          <w:sz w:val="24"/>
          <w:szCs w:val="24"/>
          <w:lang w:eastAsia="zh-CN"/>
        </w:rPr>
        <w:t>a</w:t>
      </w:r>
      <w:r w:rsidR="1AC9D39D" w:rsidRPr="69434511">
        <w:rPr>
          <w:rFonts w:ascii="Arial" w:eastAsia="Batang" w:hAnsi="Arial" w:cs="Arial"/>
          <w:b/>
          <w:bCs/>
          <w:sz w:val="24"/>
          <w:szCs w:val="24"/>
          <w:lang w:eastAsia="zh-CN"/>
        </w:rPr>
        <w:t>uthentication and authorization in EPC IWK cases</w:t>
      </w:r>
      <w:bookmarkEnd w:id="0"/>
    </w:p>
    <w:p w14:paraId="5F56A0A9" w14:textId="77777777" w:rsidR="00AE25BF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95E59E6" w14:textId="5153DC09" w:rsidR="00AE25BF" w:rsidRDefault="00AE25BF" w:rsidP="00E9703A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E9703A" w:rsidRPr="00E9703A">
        <w:rPr>
          <w:rFonts w:ascii="Arial" w:eastAsia="Batang" w:hAnsi="Arial"/>
          <w:b/>
          <w:bCs/>
          <w:iCs/>
          <w:sz w:val="24"/>
          <w:szCs w:val="24"/>
          <w:lang w:val="en-US" w:eastAsia="zh-CN"/>
        </w:rPr>
        <w:t>18.1.1</w:t>
      </w:r>
      <w:r w:rsidR="0038320B">
        <w:rPr>
          <w:rFonts w:ascii="Arial" w:eastAsia="Batang" w:hAnsi="Arial"/>
          <w:b/>
          <w:bCs/>
          <w:iCs/>
          <w:sz w:val="24"/>
          <w:szCs w:val="24"/>
          <w:lang w:val="en-US" w:eastAsia="zh-CN"/>
        </w:rPr>
        <w:t xml:space="preserve"> (CT1) </w:t>
      </w:r>
      <w:r w:rsidR="009E5BA7">
        <w:rPr>
          <w:rFonts w:ascii="Arial" w:eastAsia="Batang" w:hAnsi="Arial"/>
          <w:b/>
          <w:bCs/>
          <w:iCs/>
          <w:sz w:val="24"/>
          <w:szCs w:val="24"/>
          <w:lang w:val="en-US" w:eastAsia="zh-CN"/>
        </w:rPr>
        <w:t>/</w:t>
      </w:r>
      <w:r w:rsidR="0038320B">
        <w:rPr>
          <w:rFonts w:ascii="Arial" w:eastAsia="Batang" w:hAnsi="Arial"/>
          <w:b/>
          <w:bCs/>
          <w:iCs/>
          <w:sz w:val="24"/>
          <w:szCs w:val="24"/>
          <w:lang w:val="en-US" w:eastAsia="zh-CN"/>
        </w:rPr>
        <w:t xml:space="preserve"> </w:t>
      </w:r>
      <w:r w:rsidR="009E5BA7" w:rsidRPr="009E5BA7">
        <w:rPr>
          <w:rFonts w:ascii="Arial" w:eastAsia="Batang" w:hAnsi="Arial"/>
          <w:b/>
          <w:bCs/>
          <w:iCs/>
          <w:sz w:val="24"/>
          <w:szCs w:val="24"/>
          <w:lang w:val="en-US" w:eastAsia="zh-CN"/>
        </w:rPr>
        <w:t>18.1.1</w:t>
      </w:r>
      <w:r w:rsidR="0038320B">
        <w:rPr>
          <w:rFonts w:ascii="Arial" w:eastAsia="Batang" w:hAnsi="Arial"/>
          <w:b/>
          <w:bCs/>
          <w:iCs/>
          <w:sz w:val="24"/>
          <w:szCs w:val="24"/>
          <w:lang w:val="en-US" w:eastAsia="zh-CN"/>
        </w:rPr>
        <w:t xml:space="preserve"> (CT3) </w:t>
      </w:r>
      <w:r w:rsidR="009E5BA7" w:rsidRPr="009E5BA7">
        <w:rPr>
          <w:rFonts w:ascii="Arial" w:eastAsia="Batang" w:hAnsi="Arial"/>
          <w:b/>
          <w:bCs/>
          <w:iCs/>
          <w:sz w:val="24"/>
          <w:szCs w:val="24"/>
          <w:lang w:val="en-US" w:eastAsia="zh-CN"/>
        </w:rPr>
        <w:t>/</w:t>
      </w:r>
      <w:r w:rsidR="0038320B">
        <w:rPr>
          <w:rFonts w:ascii="Arial" w:eastAsia="Batang" w:hAnsi="Arial"/>
          <w:b/>
          <w:bCs/>
          <w:iCs/>
          <w:sz w:val="24"/>
          <w:szCs w:val="24"/>
          <w:lang w:val="en-US" w:eastAsia="zh-CN"/>
        </w:rPr>
        <w:t xml:space="preserve"> </w:t>
      </w:r>
      <w:r w:rsidR="009E5BA7" w:rsidRPr="009E5BA7">
        <w:rPr>
          <w:rFonts w:ascii="Arial" w:eastAsia="Batang" w:hAnsi="Arial"/>
          <w:b/>
          <w:bCs/>
          <w:iCs/>
          <w:sz w:val="24"/>
          <w:szCs w:val="24"/>
          <w:lang w:val="en-US" w:eastAsia="zh-CN"/>
        </w:rPr>
        <w:t>5</w:t>
      </w:r>
      <w:r w:rsidR="0038320B">
        <w:rPr>
          <w:rFonts w:ascii="Arial" w:eastAsia="Batang" w:hAnsi="Arial"/>
          <w:b/>
          <w:bCs/>
          <w:iCs/>
          <w:sz w:val="24"/>
          <w:szCs w:val="24"/>
          <w:lang w:val="en-US" w:eastAsia="zh-CN"/>
        </w:rPr>
        <w:t xml:space="preserve"> (CT4)</w:t>
      </w:r>
    </w:p>
    <w:p w14:paraId="028C079C" w14:textId="77777777" w:rsidR="006C2E80" w:rsidRPr="006C2E80" w:rsidRDefault="006C2E80" w:rsidP="006C2E80">
      <w:pPr>
        <w:rPr>
          <w:rFonts w:eastAsia="Batang"/>
          <w:lang w:val="en-US" w:eastAsia="zh-CN"/>
        </w:rPr>
      </w:pP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13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4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5" w:history="1">
        <w:r w:rsidR="003D2781" w:rsidRPr="00BC642A">
          <w:t>3GPP TR 21.900</w:t>
        </w:r>
      </w:hyperlink>
    </w:p>
    <w:p w14:paraId="4961C3CA" w14:textId="7163AE00" w:rsidR="006C2E80" w:rsidRPr="006C2E80" w:rsidRDefault="008A76FD" w:rsidP="006C2E80">
      <w:pPr>
        <w:pStyle w:val="Heading8"/>
      </w:pPr>
      <w:r w:rsidRPr="006C2E80">
        <w:t>Title</w:t>
      </w:r>
      <w:r w:rsidR="00985B73" w:rsidRPr="006C2E80">
        <w:t>:</w:t>
      </w:r>
      <w:r w:rsidR="003F3961">
        <w:t xml:space="preserve"> </w:t>
      </w:r>
      <w:r w:rsidR="00F41A27" w:rsidRPr="006C2E80">
        <w:tab/>
      </w:r>
      <w:r w:rsidR="007D314A">
        <w:t>S</w:t>
      </w:r>
      <w:r w:rsidR="003F3961" w:rsidRPr="003F3961">
        <w:t xml:space="preserve">econdary DN </w:t>
      </w:r>
      <w:r w:rsidR="00062BE4">
        <w:t>a</w:t>
      </w:r>
      <w:r w:rsidR="003F3961" w:rsidRPr="003F3961">
        <w:t>uthentication and authorization in EPC IWK cases</w:t>
      </w:r>
    </w:p>
    <w:p w14:paraId="2730900B" w14:textId="1228EAFD" w:rsidR="003F268E" w:rsidRPr="00BA3A53" w:rsidRDefault="003F268E" w:rsidP="006C2E80">
      <w:pPr>
        <w:pStyle w:val="Guidance"/>
      </w:pPr>
    </w:p>
    <w:p w14:paraId="289CB42C" w14:textId="41FF165A" w:rsidR="006C2E80" w:rsidRDefault="00E13CB2" w:rsidP="008671B1">
      <w:pPr>
        <w:pStyle w:val="Heading8"/>
      </w:pPr>
      <w:r>
        <w:t>A</w:t>
      </w:r>
      <w:r w:rsidR="00B078D6">
        <w:t>cronym:</w:t>
      </w:r>
      <w:r w:rsidR="006C2E80">
        <w:tab/>
      </w:r>
      <w:r w:rsidR="008671B1" w:rsidRPr="008671B1">
        <w:t>TEI18_SDNAEPC</w:t>
      </w:r>
    </w:p>
    <w:p w14:paraId="0D12AE1F" w14:textId="6FA7D0CC" w:rsidR="00B078D6" w:rsidRDefault="00B078D6" w:rsidP="006C2E80">
      <w:pPr>
        <w:pStyle w:val="Guidance"/>
      </w:pPr>
    </w:p>
    <w:p w14:paraId="679E2B2D" w14:textId="46EE8CA0" w:rsidR="006C2E80" w:rsidRDefault="00B078D6" w:rsidP="009F1588">
      <w:pPr>
        <w:pStyle w:val="Heading8"/>
      </w:pPr>
      <w:r>
        <w:t>Unique identifier</w:t>
      </w:r>
      <w:r w:rsidR="00F41A27">
        <w:t>:</w:t>
      </w:r>
      <w:r w:rsidR="006C2E80">
        <w:tab/>
      </w:r>
      <w:r w:rsidR="009F1588" w:rsidRPr="009F1588">
        <w:rPr>
          <w:iCs/>
        </w:rPr>
        <w:t>XXXXX</w:t>
      </w:r>
    </w:p>
    <w:p w14:paraId="20AE909D" w14:textId="7844FFF1" w:rsidR="00B078D6" w:rsidRDefault="00D31CC8" w:rsidP="006C2E80">
      <w:pPr>
        <w:pStyle w:val="Guidance"/>
      </w:pPr>
      <w:r>
        <w:t xml:space="preserve"> </w:t>
      </w:r>
    </w:p>
    <w:p w14:paraId="63EE9719" w14:textId="0BB4A67A" w:rsidR="003F7142" w:rsidRDefault="003F7142" w:rsidP="00C90A84">
      <w:pPr>
        <w:pStyle w:val="Heading8"/>
      </w:pPr>
      <w:r w:rsidRPr="003F7142">
        <w:t>Potential target Release:</w:t>
      </w:r>
      <w:r w:rsidR="006C2E80">
        <w:tab/>
      </w:r>
      <w:r w:rsidR="00C90A84" w:rsidRPr="00C90A84">
        <w:t>Rel-18</w:t>
      </w:r>
    </w:p>
    <w:p w14:paraId="53277F89" w14:textId="1C2FC602" w:rsidR="003F7142" w:rsidRPr="006C2E80" w:rsidRDefault="003F7142" w:rsidP="006C2E80">
      <w:pPr>
        <w:pStyle w:val="Guidance"/>
      </w:pPr>
    </w:p>
    <w:p w14:paraId="4473B22A" w14:textId="535B28CC" w:rsidR="006C2E80" w:rsidRDefault="004260A5" w:rsidP="006C2E80">
      <w:pPr>
        <w:pStyle w:val="Heading1"/>
      </w:pPr>
      <w:r>
        <w:t>1</w:t>
      </w:r>
      <w:r>
        <w:tab/>
        <w:t>Impacts</w:t>
      </w:r>
    </w:p>
    <w:p w14:paraId="2D54825D" w14:textId="3D681EEA" w:rsidR="004260A5" w:rsidRDefault="00455DE4" w:rsidP="006C2E80">
      <w:pPr>
        <w:pStyle w:val="Guidance"/>
      </w:pPr>
      <w:r w:rsidRPr="006C2E80">
        <w:t>{</w:t>
      </w:r>
      <w:r w:rsidR="00495840" w:rsidRPr="006C2E80">
        <w:t xml:space="preserve">For Normative work, identify the anticipated impacts. </w:t>
      </w:r>
      <w:r w:rsidR="00B96481" w:rsidRPr="006C2E80">
        <w:t xml:space="preserve">For a Study, </w:t>
      </w:r>
      <w:r w:rsidR="00F21E3F" w:rsidRPr="006C2E80">
        <w:t xml:space="preserve">identify the scope of </w:t>
      </w:r>
      <w:r w:rsidR="00935CB0" w:rsidRPr="006C2E80">
        <w:t>the study</w:t>
      </w:r>
      <w:r w:rsidRPr="006C2E80"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6C2E8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6C2E8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6C2E8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6C2E8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6C2E8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6C2E80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6C2E8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6A923FC7" w:rsidR="004260A5" w:rsidRDefault="00F8787E" w:rsidP="006C2E80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07A59E59" w:rsidR="004260A5" w:rsidRDefault="00F8787E" w:rsidP="006C2E80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6C2E80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6C2E8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55D02658" w:rsidR="004260A5" w:rsidRDefault="00F8787E" w:rsidP="006C2E80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77F02DA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</w:tcPr>
          <w:p w14:paraId="6E9D500A" w14:textId="62FFAB29" w:rsidR="004260A5" w:rsidRDefault="00F8787E" w:rsidP="006C2E80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4149096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43FB9532" w14:textId="05562F0C" w:rsidR="004260A5" w:rsidRDefault="00F8787E" w:rsidP="006C2E80">
            <w:pPr>
              <w:pStyle w:val="TAC"/>
            </w:pPr>
            <w:r>
              <w:t>X</w:t>
            </w: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6C2E8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226C70EA" w14:textId="77777777" w:rsidR="004260A5" w:rsidRDefault="004260A5" w:rsidP="006C2E80">
            <w:pPr>
              <w:pStyle w:val="TAC"/>
            </w:pPr>
          </w:p>
        </w:tc>
      </w:tr>
    </w:tbl>
    <w:p w14:paraId="3A87B226" w14:textId="77777777" w:rsidR="008A76FD" w:rsidRPr="006C2E80" w:rsidRDefault="008A76FD" w:rsidP="006C2E80"/>
    <w:p w14:paraId="02CA2577" w14:textId="77777777" w:rsidR="00F921F1" w:rsidRDefault="00DA74F3" w:rsidP="006C2E80">
      <w:pPr>
        <w:pStyle w:val="Heading1"/>
      </w:pPr>
      <w:r>
        <w:lastRenderedPageBreak/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41C8DE96" w14:textId="77777777" w:rsidR="006C2E80" w:rsidRDefault="00A36378" w:rsidP="006C2E80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77777777" w:rsidR="004876B9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6C2E80" w:rsidRDefault="004876B9" w:rsidP="004260A5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05120DB0" w:rsidR="004876B9" w:rsidRPr="00662741" w:rsidRDefault="004B0F9D" w:rsidP="00A10539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662741">
            <w:pPr>
              <w:pStyle w:val="TAH"/>
              <w:ind w:right="-99"/>
              <w:jc w:val="left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62741">
              <w:rPr>
                <w:b w:val="0"/>
                <w:i/>
                <w:sz w:val="16"/>
              </w:rPr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77777777" w:rsidR="00BF7C9D" w:rsidRPr="00662741" w:rsidRDefault="00BF7C9D" w:rsidP="001759A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1759A7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Study Item</w:t>
            </w:r>
          </w:p>
        </w:tc>
      </w:tr>
    </w:tbl>
    <w:p w14:paraId="169DD7E0" w14:textId="77777777" w:rsidR="004876B9" w:rsidRDefault="004876B9" w:rsidP="001C5C86">
      <w:pPr>
        <w:ind w:right="-99"/>
        <w:rPr>
          <w:b/>
        </w:rPr>
      </w:pPr>
    </w:p>
    <w:p w14:paraId="406F61A6" w14:textId="1480902C" w:rsidR="004876B9" w:rsidRDefault="004876B9" w:rsidP="006C2E80">
      <w:pPr>
        <w:pStyle w:val="Heading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2311EFBA" w14:textId="77777777" w:rsidR="002944FD" w:rsidRPr="009A6092" w:rsidRDefault="002944FD" w:rsidP="006C2E80">
      <w:r>
        <w:t xml:space="preserve">For a </w:t>
      </w:r>
      <w:r w:rsidR="0080428C">
        <w:t>brand-new</w:t>
      </w:r>
      <w:r>
        <w:t xml:space="preserve">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693"/>
        <w:gridCol w:w="851"/>
        <w:gridCol w:w="1134"/>
        <w:gridCol w:w="5635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065367">
        <w:trPr>
          <w:cantSplit/>
          <w:jc w:val="center"/>
        </w:trPr>
        <w:tc>
          <w:tcPr>
            <w:tcW w:w="1693" w:type="dxa"/>
            <w:shd w:val="clear" w:color="auto" w:fill="E0E0E0"/>
          </w:tcPr>
          <w:p w14:paraId="621F9D72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851" w:type="dxa"/>
            <w:shd w:val="clear" w:color="auto" w:fill="E0E0E0"/>
          </w:tcPr>
          <w:p w14:paraId="71E7FFF8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34" w:type="dxa"/>
            <w:shd w:val="clear" w:color="auto" w:fill="E0E0E0"/>
          </w:tcPr>
          <w:p w14:paraId="6C53D0F7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5635" w:type="dxa"/>
            <w:shd w:val="clear" w:color="auto" w:fill="E0E0E0"/>
          </w:tcPr>
          <w:p w14:paraId="668487F1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1190D4C8" w14:textId="77777777" w:rsidTr="00065367">
        <w:trPr>
          <w:cantSplit/>
          <w:jc w:val="center"/>
        </w:trPr>
        <w:tc>
          <w:tcPr>
            <w:tcW w:w="1693" w:type="dxa"/>
          </w:tcPr>
          <w:p w14:paraId="5375D7E4" w14:textId="6B5D207A" w:rsidR="008835FC" w:rsidRDefault="00065367" w:rsidP="00065367">
            <w:pPr>
              <w:pStyle w:val="TAL"/>
            </w:pPr>
            <w:r w:rsidRPr="00065367">
              <w:t>TEI18_SDNAEPC</w:t>
            </w:r>
          </w:p>
        </w:tc>
        <w:tc>
          <w:tcPr>
            <w:tcW w:w="851" w:type="dxa"/>
          </w:tcPr>
          <w:p w14:paraId="6AE820B7" w14:textId="2A02819D" w:rsidR="008835FC" w:rsidRDefault="00065367" w:rsidP="006C2E80">
            <w:pPr>
              <w:pStyle w:val="TAL"/>
            </w:pPr>
            <w:r>
              <w:t>SA2</w:t>
            </w:r>
          </w:p>
        </w:tc>
        <w:tc>
          <w:tcPr>
            <w:tcW w:w="1134" w:type="dxa"/>
          </w:tcPr>
          <w:p w14:paraId="663BF2FB" w14:textId="5F7ACFFF" w:rsidR="008835FC" w:rsidRDefault="00065367" w:rsidP="00065367">
            <w:pPr>
              <w:pStyle w:val="TAL"/>
            </w:pPr>
            <w:r w:rsidRPr="00065367">
              <w:t>970008</w:t>
            </w:r>
          </w:p>
        </w:tc>
        <w:tc>
          <w:tcPr>
            <w:tcW w:w="5635" w:type="dxa"/>
          </w:tcPr>
          <w:p w14:paraId="24E5739B" w14:textId="5582333B" w:rsidR="008835FC" w:rsidRPr="00251D80" w:rsidRDefault="00065367" w:rsidP="00065367">
            <w:pPr>
              <w:pStyle w:val="TAL"/>
            </w:pPr>
            <w:r w:rsidRPr="00065367">
              <w:rPr>
                <w:lang w:val="en-US"/>
              </w:rPr>
              <w:t>Secondary DN Authentication and authorization in EPC IWK cases</w:t>
            </w:r>
          </w:p>
        </w:tc>
      </w:tr>
    </w:tbl>
    <w:p w14:paraId="7C3FBD77" w14:textId="77777777" w:rsidR="004876B9" w:rsidRDefault="004876B9" w:rsidP="006C2E80"/>
    <w:p w14:paraId="3454830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6C2E80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6C2E80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6C2E80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6C2E80">
            <w:pPr>
              <w:pStyle w:val="TAH"/>
            </w:pPr>
            <w:r>
              <w:t>Nature of relationship</w:t>
            </w:r>
          </w:p>
        </w:tc>
      </w:tr>
      <w:tr w:rsidR="008835FC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5391C434" w:rsidR="008835FC" w:rsidRDefault="0093668C" w:rsidP="006C2E80">
            <w:pPr>
              <w:pStyle w:val="TAL"/>
            </w:pPr>
            <w:r>
              <w:t>N/A</w:t>
            </w:r>
          </w:p>
        </w:tc>
        <w:tc>
          <w:tcPr>
            <w:tcW w:w="3326" w:type="dxa"/>
          </w:tcPr>
          <w:p w14:paraId="6AD6B1DF" w14:textId="77777777" w:rsidR="008835FC" w:rsidRDefault="008835FC" w:rsidP="006C2E80">
            <w:pPr>
              <w:pStyle w:val="TAL"/>
            </w:pPr>
          </w:p>
        </w:tc>
        <w:tc>
          <w:tcPr>
            <w:tcW w:w="5099" w:type="dxa"/>
          </w:tcPr>
          <w:p w14:paraId="4972B8BD" w14:textId="6EAEA101" w:rsidR="008835FC" w:rsidRPr="00251D80" w:rsidRDefault="008835FC" w:rsidP="006C2E80">
            <w:pPr>
              <w:pStyle w:val="Guidance"/>
            </w:pPr>
          </w:p>
        </w:tc>
      </w:tr>
    </w:tbl>
    <w:p w14:paraId="6BC7072F" w14:textId="77777777" w:rsidR="006C2E80" w:rsidRDefault="006C2E80" w:rsidP="006C2E80">
      <w:pPr>
        <w:pStyle w:val="FP"/>
      </w:pP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6786010F" w14:textId="650805E3" w:rsidR="00C34333" w:rsidRPr="00C34333" w:rsidRDefault="727EA6B4" w:rsidP="69434511">
      <w:pPr>
        <w:pStyle w:val="Guidance"/>
        <w:rPr>
          <w:i w:val="0"/>
        </w:rPr>
      </w:pPr>
      <w:r w:rsidRPr="69434511">
        <w:rPr>
          <w:i w:val="0"/>
        </w:rPr>
        <w:t>The 5GS procedure for secondary authentication</w:t>
      </w:r>
      <w:r w:rsidR="009921C5">
        <w:rPr>
          <w:i w:val="0"/>
        </w:rPr>
        <w:t xml:space="preserve"> and </w:t>
      </w:r>
      <w:r w:rsidRPr="69434511">
        <w:rPr>
          <w:i w:val="0"/>
        </w:rPr>
        <w:t>authorization by a DN-AAA server during the establishment of a PDU</w:t>
      </w:r>
      <w:r w:rsidR="42652DE1" w:rsidRPr="69434511">
        <w:rPr>
          <w:i w:val="0"/>
        </w:rPr>
        <w:t xml:space="preserve"> s</w:t>
      </w:r>
      <w:r w:rsidRPr="69434511">
        <w:rPr>
          <w:i w:val="0"/>
        </w:rPr>
        <w:t>ession is described</w:t>
      </w:r>
      <w:r w:rsidR="42652DE1" w:rsidRPr="69434511">
        <w:rPr>
          <w:i w:val="0"/>
        </w:rPr>
        <w:t xml:space="preserve"> in stage-2 specifications</w:t>
      </w:r>
      <w:r w:rsidRPr="69434511">
        <w:rPr>
          <w:i w:val="0"/>
        </w:rPr>
        <w:t xml:space="preserve"> TS 23.501</w:t>
      </w:r>
      <w:r w:rsidR="42652DE1" w:rsidRPr="69434511">
        <w:rPr>
          <w:i w:val="0"/>
        </w:rPr>
        <w:t xml:space="preserve"> (clause 4.6.6)</w:t>
      </w:r>
      <w:r w:rsidRPr="69434511">
        <w:rPr>
          <w:i w:val="0"/>
        </w:rPr>
        <w:t xml:space="preserve"> and TS 23.502</w:t>
      </w:r>
      <w:r w:rsidR="42652DE1" w:rsidRPr="69434511">
        <w:rPr>
          <w:i w:val="0"/>
        </w:rPr>
        <w:t xml:space="preserve"> (clause 4.3.2.3)</w:t>
      </w:r>
      <w:r w:rsidRPr="69434511">
        <w:rPr>
          <w:i w:val="0"/>
        </w:rPr>
        <w:t>.</w:t>
      </w:r>
      <w:r w:rsidR="5A1DB0FE" w:rsidRPr="69434511">
        <w:rPr>
          <w:i w:val="0"/>
        </w:rPr>
        <w:t xml:space="preserve"> </w:t>
      </w:r>
      <w:r w:rsidR="00040881" w:rsidRPr="69434511">
        <w:rPr>
          <w:i w:val="0"/>
        </w:rPr>
        <w:t>However</w:t>
      </w:r>
      <w:r w:rsidR="5A1DB0FE" w:rsidRPr="69434511">
        <w:rPr>
          <w:i w:val="0"/>
        </w:rPr>
        <w:t>, the secondary authentication with a DN-AAA server is not supported when the UE is in EPS, i.e. t</w:t>
      </w:r>
      <w:r w:rsidR="4EFBE731" w:rsidRPr="69434511">
        <w:rPr>
          <w:i w:val="0"/>
        </w:rPr>
        <w:t xml:space="preserve">he EAP based secondary authentication mechanism in EPC interworking is </w:t>
      </w:r>
      <w:r w:rsidR="083947E1" w:rsidRPr="69434511">
        <w:rPr>
          <w:i w:val="0"/>
        </w:rPr>
        <w:t xml:space="preserve">not supported </w:t>
      </w:r>
      <w:r w:rsidR="543291F4" w:rsidRPr="69434511">
        <w:rPr>
          <w:i w:val="0"/>
        </w:rPr>
        <w:t>in</w:t>
      </w:r>
      <w:r w:rsidR="083947E1" w:rsidRPr="69434511">
        <w:rPr>
          <w:i w:val="0"/>
        </w:rPr>
        <w:t xml:space="preserve"> </w:t>
      </w:r>
      <w:r w:rsidR="4EFBE731" w:rsidRPr="69434511">
        <w:rPr>
          <w:i w:val="0"/>
        </w:rPr>
        <w:t xml:space="preserve">pre </w:t>
      </w:r>
      <w:r w:rsidR="083947E1" w:rsidRPr="69434511">
        <w:rPr>
          <w:i w:val="0"/>
        </w:rPr>
        <w:t>Rel</w:t>
      </w:r>
      <w:r w:rsidR="4EFBE731" w:rsidRPr="69434511">
        <w:rPr>
          <w:i w:val="0"/>
        </w:rPr>
        <w:t>-18 3GPP</w:t>
      </w:r>
      <w:r w:rsidR="52E3C164" w:rsidRPr="69434511">
        <w:rPr>
          <w:i w:val="0"/>
        </w:rPr>
        <w:t xml:space="preserve"> releases</w:t>
      </w:r>
      <w:r w:rsidR="4EFBE731" w:rsidRPr="69434511">
        <w:rPr>
          <w:i w:val="0"/>
        </w:rPr>
        <w:t>.</w:t>
      </w:r>
      <w:r w:rsidR="318141F8" w:rsidRPr="69434511">
        <w:rPr>
          <w:i w:val="0"/>
        </w:rPr>
        <w:t xml:space="preserve"> </w:t>
      </w:r>
      <w:r w:rsidR="51BE4AF3" w:rsidRPr="69434511">
        <w:rPr>
          <w:i w:val="0"/>
        </w:rPr>
        <w:t xml:space="preserve">In order to close this gap, </w:t>
      </w:r>
      <w:r w:rsidR="00040881" w:rsidRPr="69434511">
        <w:rPr>
          <w:i w:val="0"/>
        </w:rPr>
        <w:t>SA2 has initiated the normative work</w:t>
      </w:r>
      <w:r w:rsidR="51BE4AF3" w:rsidRPr="69434511">
        <w:rPr>
          <w:i w:val="0"/>
        </w:rPr>
        <w:t xml:space="preserve"> to specify </w:t>
      </w:r>
      <w:r w:rsidR="033D8CE8" w:rsidRPr="69434511">
        <w:rPr>
          <w:i w:val="0"/>
        </w:rPr>
        <w:t>the requirements for</w:t>
      </w:r>
      <w:r w:rsidR="51BE4AF3" w:rsidRPr="69434511">
        <w:rPr>
          <w:i w:val="0"/>
        </w:rPr>
        <w:t xml:space="preserve"> support</w:t>
      </w:r>
      <w:r w:rsidR="033D8CE8" w:rsidRPr="69434511">
        <w:rPr>
          <w:i w:val="0"/>
        </w:rPr>
        <w:t>ing</w:t>
      </w:r>
      <w:r w:rsidR="00040881" w:rsidRPr="69434511">
        <w:rPr>
          <w:i w:val="0"/>
        </w:rPr>
        <w:t xml:space="preserve"> </w:t>
      </w:r>
      <w:r w:rsidR="51BE4AF3" w:rsidRPr="69434511">
        <w:rPr>
          <w:i w:val="0"/>
        </w:rPr>
        <w:t xml:space="preserve">the </w:t>
      </w:r>
      <w:r w:rsidR="00040881" w:rsidRPr="69434511">
        <w:rPr>
          <w:i w:val="0"/>
        </w:rPr>
        <w:t xml:space="preserve">secondary </w:t>
      </w:r>
      <w:r w:rsidR="033D8CE8" w:rsidRPr="69434511">
        <w:rPr>
          <w:i w:val="0"/>
        </w:rPr>
        <w:t>a</w:t>
      </w:r>
      <w:r w:rsidR="00040881" w:rsidRPr="69434511">
        <w:rPr>
          <w:i w:val="0"/>
        </w:rPr>
        <w:t>uthentication and authorization</w:t>
      </w:r>
      <w:r w:rsidR="51BE4AF3" w:rsidRPr="69434511">
        <w:rPr>
          <w:i w:val="0"/>
        </w:rPr>
        <w:t xml:space="preserve"> by a DN-AAA server</w:t>
      </w:r>
      <w:r w:rsidR="00040881" w:rsidRPr="69434511">
        <w:rPr>
          <w:i w:val="0"/>
        </w:rPr>
        <w:t xml:space="preserve"> in </w:t>
      </w:r>
      <w:r w:rsidR="51BE4AF3" w:rsidRPr="69434511">
        <w:rPr>
          <w:i w:val="0"/>
        </w:rPr>
        <w:t>EPS</w:t>
      </w:r>
      <w:r w:rsidR="00040881" w:rsidRPr="69434511">
        <w:rPr>
          <w:i w:val="0"/>
        </w:rPr>
        <w:t xml:space="preserve"> </w:t>
      </w:r>
      <w:r w:rsidR="51BE4AF3" w:rsidRPr="69434511">
        <w:rPr>
          <w:i w:val="0"/>
        </w:rPr>
        <w:t xml:space="preserve">under the work item </w:t>
      </w:r>
      <w:r w:rsidR="00040881" w:rsidRPr="69434511">
        <w:rPr>
          <w:i w:val="0"/>
        </w:rPr>
        <w:t>TEI18_SDNAEPC</w:t>
      </w:r>
      <w:r w:rsidR="51BE4AF3" w:rsidRPr="69434511">
        <w:rPr>
          <w:i w:val="0"/>
        </w:rPr>
        <w:t>.</w:t>
      </w:r>
    </w:p>
    <w:p w14:paraId="0CA69E13" w14:textId="60796311" w:rsidR="006C2E80" w:rsidRPr="00E45D9E" w:rsidRDefault="00E45D9E" w:rsidP="00E45D9E">
      <w:pPr>
        <w:rPr>
          <w:iCs/>
        </w:rPr>
      </w:pPr>
      <w:r w:rsidRPr="00E45D9E">
        <w:rPr>
          <w:bCs/>
          <w:iCs/>
        </w:rPr>
        <w:t>This CT work item intends to address the stage-3 normative work for TEI18_SDNAEPC</w:t>
      </w:r>
      <w:r>
        <w:rPr>
          <w:bCs/>
          <w:iCs/>
        </w:rPr>
        <w:t>.</w:t>
      </w:r>
    </w:p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517EF52A" w14:textId="7645B08F" w:rsidR="00FA7A90" w:rsidRPr="00FA7A90" w:rsidRDefault="00FA7A90" w:rsidP="00597512">
      <w:pPr>
        <w:rPr>
          <w:iCs/>
        </w:rPr>
      </w:pPr>
      <w:r w:rsidRPr="00FA7A90">
        <w:t xml:space="preserve">The objective of this work item is to specify the CT aspects of the </w:t>
      </w:r>
      <w:r w:rsidR="00597512">
        <w:rPr>
          <w:iCs/>
        </w:rPr>
        <w:t>s</w:t>
      </w:r>
      <w:r w:rsidR="00597512" w:rsidRPr="00597512">
        <w:rPr>
          <w:iCs/>
        </w:rPr>
        <w:t xml:space="preserve">econdary DN </w:t>
      </w:r>
      <w:r w:rsidR="007C4380">
        <w:rPr>
          <w:iCs/>
        </w:rPr>
        <w:t>a</w:t>
      </w:r>
      <w:r w:rsidR="00597512" w:rsidRPr="00597512">
        <w:rPr>
          <w:iCs/>
        </w:rPr>
        <w:t>uthentication and authorization in EPC IWK cases</w:t>
      </w:r>
      <w:r w:rsidRPr="00FA7A90">
        <w:rPr>
          <w:iCs/>
        </w:rPr>
        <w:t xml:space="preserve">, </w:t>
      </w:r>
      <w:r w:rsidR="001D6179">
        <w:rPr>
          <w:iCs/>
        </w:rPr>
        <w:t>to support</w:t>
      </w:r>
      <w:r w:rsidRPr="00FA7A90">
        <w:rPr>
          <w:iCs/>
        </w:rPr>
        <w:t xml:space="preserve"> the stage 2 requirements developed by the SA WGs for </w:t>
      </w:r>
      <w:r w:rsidR="00597512" w:rsidRPr="00597512">
        <w:rPr>
          <w:iCs/>
        </w:rPr>
        <w:t>TEI18_SDNAEPC</w:t>
      </w:r>
      <w:r w:rsidR="00597512">
        <w:rPr>
          <w:iCs/>
        </w:rPr>
        <w:t xml:space="preserve"> </w:t>
      </w:r>
      <w:r w:rsidRPr="00FA7A90">
        <w:rPr>
          <w:iCs/>
          <w:lang w:val="en-US"/>
        </w:rPr>
        <w:t>work item</w:t>
      </w:r>
      <w:r w:rsidRPr="00FA7A90">
        <w:rPr>
          <w:iCs/>
        </w:rPr>
        <w:t>.</w:t>
      </w:r>
    </w:p>
    <w:p w14:paraId="0E903456" w14:textId="77777777" w:rsidR="00FA7A90" w:rsidRPr="00FA7A90" w:rsidRDefault="00FA7A90" w:rsidP="00FA7A90">
      <w:r w:rsidRPr="00FA7A90">
        <w:t>The CT work shall be started only after the applicable normative SA2 requirements are available.</w:t>
      </w:r>
    </w:p>
    <w:p w14:paraId="4D34862E" w14:textId="77777777" w:rsidR="00FA7A90" w:rsidRPr="00FA7A90" w:rsidRDefault="00FA7A90" w:rsidP="00FA7A90">
      <w:r w:rsidRPr="00FA7A90">
        <w:t>The expected work per the TSG CT working group includes:</w:t>
      </w:r>
    </w:p>
    <w:p w14:paraId="730C82BA" w14:textId="77777777" w:rsidR="00FA7A90" w:rsidRPr="00FA7A90" w:rsidRDefault="00FA7A90" w:rsidP="00FA7A90">
      <w:r w:rsidRPr="00FA7A90">
        <w:t>For CT1:</w:t>
      </w:r>
    </w:p>
    <w:p w14:paraId="2EB2FE1E" w14:textId="56AC11E2" w:rsidR="00FA7A90" w:rsidRDefault="00FA7A90" w:rsidP="00B12E4B">
      <w:pPr>
        <w:ind w:left="567" w:hanging="283"/>
      </w:pPr>
      <w:r w:rsidRPr="00FA7A90">
        <w:rPr>
          <w:lang w:val="en-US"/>
        </w:rPr>
        <w:t>-</w:t>
      </w:r>
      <w:r w:rsidRPr="00FA7A90">
        <w:rPr>
          <w:lang w:val="en-US"/>
        </w:rPr>
        <w:tab/>
      </w:r>
      <w:r w:rsidR="00C002DF">
        <w:rPr>
          <w:lang w:val="en-US"/>
        </w:rPr>
        <w:t>Updating the</w:t>
      </w:r>
      <w:r w:rsidR="00B542B5">
        <w:rPr>
          <w:lang w:val="en-US"/>
        </w:rPr>
        <w:t xml:space="preserve"> handling of the</w:t>
      </w:r>
      <w:r w:rsidR="00D53FD5">
        <w:rPr>
          <w:lang w:val="en-US"/>
        </w:rPr>
        <w:t xml:space="preserve"> Protocol </w:t>
      </w:r>
      <w:r w:rsidR="00881641">
        <w:rPr>
          <w:lang w:val="en-US"/>
        </w:rPr>
        <w:t>c</w:t>
      </w:r>
      <w:r w:rsidR="00D53FD5">
        <w:rPr>
          <w:lang w:val="en-US"/>
        </w:rPr>
        <w:t xml:space="preserve">onfiguration </w:t>
      </w:r>
      <w:r w:rsidR="00881641">
        <w:rPr>
          <w:lang w:val="en-US"/>
        </w:rPr>
        <w:t>o</w:t>
      </w:r>
      <w:r w:rsidR="00D53FD5">
        <w:rPr>
          <w:lang w:val="en-US"/>
        </w:rPr>
        <w:t>ption</w:t>
      </w:r>
      <w:r w:rsidR="00881641">
        <w:rPr>
          <w:lang w:val="en-US"/>
        </w:rPr>
        <w:t>s</w:t>
      </w:r>
      <w:r w:rsidR="00C002DF">
        <w:rPr>
          <w:lang w:val="en-US"/>
        </w:rPr>
        <w:t xml:space="preserve"> </w:t>
      </w:r>
      <w:r w:rsidR="00D53FD5">
        <w:rPr>
          <w:lang w:val="en-US"/>
        </w:rPr>
        <w:t>(</w:t>
      </w:r>
      <w:r w:rsidR="00C002DF">
        <w:rPr>
          <w:lang w:val="en-US"/>
        </w:rPr>
        <w:t>PCO</w:t>
      </w:r>
      <w:r w:rsidR="00D53FD5">
        <w:rPr>
          <w:lang w:val="en-US"/>
        </w:rPr>
        <w:t>)</w:t>
      </w:r>
      <w:r w:rsidR="006627B2">
        <w:rPr>
          <w:lang w:val="en-US"/>
        </w:rPr>
        <w:t xml:space="preserve"> </w:t>
      </w:r>
      <w:r w:rsidR="00C002DF">
        <w:rPr>
          <w:lang w:val="en-US"/>
        </w:rPr>
        <w:t>to</w:t>
      </w:r>
      <w:r w:rsidR="00C8061E">
        <w:rPr>
          <w:lang w:val="en-US"/>
        </w:rPr>
        <w:t xml:space="preserve"> </w:t>
      </w:r>
      <w:r w:rsidR="00CE16A0">
        <w:rPr>
          <w:lang w:val="en-US"/>
        </w:rPr>
        <w:t>indicate</w:t>
      </w:r>
      <w:r w:rsidR="00C8061E">
        <w:rPr>
          <w:lang w:val="en-US"/>
        </w:rPr>
        <w:t xml:space="preserve"> </w:t>
      </w:r>
      <w:r w:rsidR="00C8061E" w:rsidRPr="00C8061E">
        <w:rPr>
          <w:lang w:val="en-US"/>
        </w:rPr>
        <w:t>on EPS and 5GS</w:t>
      </w:r>
      <w:r w:rsidR="00A8007B">
        <w:rPr>
          <w:lang w:val="en-US"/>
        </w:rPr>
        <w:t xml:space="preserve"> the </w:t>
      </w:r>
      <w:r w:rsidR="00A8007B" w:rsidRPr="00A8007B">
        <w:t xml:space="preserve">capability </w:t>
      </w:r>
      <w:r w:rsidR="00A2356F">
        <w:t>of</w:t>
      </w:r>
      <w:r w:rsidR="00A8007B" w:rsidRPr="00A8007B">
        <w:t xml:space="preserve"> support</w:t>
      </w:r>
      <w:r w:rsidR="00A2356F">
        <w:t>ing</w:t>
      </w:r>
      <w:r w:rsidR="00A8007B" w:rsidRPr="00A8007B">
        <w:t xml:space="preserve"> </w:t>
      </w:r>
      <w:r w:rsidR="00A2356F" w:rsidRPr="00A2356F">
        <w:t>secondary DN authentication and authorization over EPC</w:t>
      </w:r>
      <w:r w:rsidR="002B640A">
        <w:t xml:space="preserve">, </w:t>
      </w:r>
      <w:r w:rsidR="002B640A" w:rsidRPr="002B640A">
        <w:t xml:space="preserve">and </w:t>
      </w:r>
      <w:r w:rsidR="00A072CF">
        <w:t>defining</w:t>
      </w:r>
      <w:r w:rsidR="002B640A" w:rsidRPr="002B640A">
        <w:t xml:space="preserve"> </w:t>
      </w:r>
      <w:r w:rsidR="00114B63">
        <w:t xml:space="preserve">a </w:t>
      </w:r>
      <w:r w:rsidR="002B640A" w:rsidRPr="002B640A">
        <w:t xml:space="preserve">new parameter in the PCO </w:t>
      </w:r>
      <w:r w:rsidR="004F6178">
        <w:t>to achieve</w:t>
      </w:r>
      <w:r w:rsidR="002B640A" w:rsidRPr="002B640A">
        <w:t xml:space="preserve"> that purpose</w:t>
      </w:r>
      <w:r w:rsidR="00E6157E">
        <w:t>.</w:t>
      </w:r>
    </w:p>
    <w:p w14:paraId="462BF417" w14:textId="2C809C15" w:rsidR="00F82DFD" w:rsidRDefault="00E6157E" w:rsidP="00B12E4B">
      <w:pPr>
        <w:ind w:left="567" w:hanging="283"/>
        <w:rPr>
          <w:iCs/>
        </w:rPr>
      </w:pPr>
      <w:r>
        <w:t>-</w:t>
      </w:r>
      <w:r>
        <w:tab/>
      </w:r>
      <w:r w:rsidR="0036728D">
        <w:t xml:space="preserve">Potential </w:t>
      </w:r>
      <w:r w:rsidR="0096773D">
        <w:rPr>
          <w:lang w:val="en-US"/>
        </w:rPr>
        <w:t xml:space="preserve">updates </w:t>
      </w:r>
      <w:r w:rsidR="00F82DFD">
        <w:rPr>
          <w:lang w:val="en-US"/>
        </w:rPr>
        <w:t>due to the possible reuse of</w:t>
      </w:r>
      <w:r w:rsidR="002B4D15">
        <w:rPr>
          <w:lang w:val="en-US"/>
        </w:rPr>
        <w:t xml:space="preserve"> </w:t>
      </w:r>
      <w:r w:rsidR="009C6F24">
        <w:rPr>
          <w:lang w:val="en-US"/>
        </w:rPr>
        <w:t>the</w:t>
      </w:r>
      <w:r w:rsidR="00881641">
        <w:rPr>
          <w:lang w:val="en-US"/>
        </w:rPr>
        <w:t xml:space="preserve"> </w:t>
      </w:r>
      <w:r w:rsidR="002B05EF">
        <w:rPr>
          <w:lang w:val="en-US"/>
        </w:rPr>
        <w:t>"</w:t>
      </w:r>
      <w:r w:rsidR="00881641">
        <w:rPr>
          <w:lang w:val="en-US"/>
        </w:rPr>
        <w:t xml:space="preserve">uplink traffic </w:t>
      </w:r>
      <w:r w:rsidR="002B4D15">
        <w:rPr>
          <w:lang w:val="en-US"/>
        </w:rPr>
        <w:t>i</w:t>
      </w:r>
      <w:r w:rsidR="00881641">
        <w:rPr>
          <w:lang w:val="en-US"/>
        </w:rPr>
        <w:t>s allowed/not allowed</w:t>
      </w:r>
      <w:r w:rsidR="002B05EF">
        <w:rPr>
          <w:lang w:val="en-US"/>
        </w:rPr>
        <w:t>"</w:t>
      </w:r>
      <w:r w:rsidR="00F82DFD">
        <w:rPr>
          <w:lang w:val="en-US"/>
        </w:rPr>
        <w:t xml:space="preserve"> indication in the PCO</w:t>
      </w:r>
      <w:r w:rsidR="00C8061E">
        <w:rPr>
          <w:lang w:val="en-US"/>
        </w:rPr>
        <w:t xml:space="preserve">, due to a pending </w:t>
      </w:r>
      <w:r w:rsidR="00C8061E" w:rsidRPr="00C8061E">
        <w:rPr>
          <w:iCs/>
        </w:rPr>
        <w:t xml:space="preserve">secondary DN </w:t>
      </w:r>
      <w:r w:rsidR="00D35106">
        <w:rPr>
          <w:iCs/>
        </w:rPr>
        <w:t>a</w:t>
      </w:r>
      <w:r w:rsidR="00C8061E" w:rsidRPr="00C8061E">
        <w:rPr>
          <w:iCs/>
        </w:rPr>
        <w:t>uthentication and authorization</w:t>
      </w:r>
      <w:r w:rsidR="00F82DFD">
        <w:rPr>
          <w:iCs/>
        </w:rPr>
        <w:t>.</w:t>
      </w:r>
    </w:p>
    <w:p w14:paraId="2270A0B6" w14:textId="5CF08A0C" w:rsidR="00E6157E" w:rsidRDefault="00F82DFD" w:rsidP="00F82DFD">
      <w:pPr>
        <w:ind w:left="567" w:hanging="283"/>
        <w:rPr>
          <w:lang w:val="en-US"/>
        </w:rPr>
      </w:pPr>
      <w:r>
        <w:rPr>
          <w:iCs/>
        </w:rPr>
        <w:t>-</w:t>
      </w:r>
      <w:r>
        <w:rPr>
          <w:iCs/>
        </w:rPr>
        <w:tab/>
      </w:r>
      <w:r>
        <w:rPr>
          <w:iCs/>
          <w:lang w:val="en-US"/>
        </w:rPr>
        <w:t>U</w:t>
      </w:r>
      <w:r w:rsidRPr="00F82DFD">
        <w:rPr>
          <w:iCs/>
          <w:lang w:val="en-US"/>
        </w:rPr>
        <w:t>pdat</w:t>
      </w:r>
      <w:r>
        <w:rPr>
          <w:iCs/>
          <w:lang w:val="en-US"/>
        </w:rPr>
        <w:t>ing</w:t>
      </w:r>
      <w:r w:rsidRPr="00F82DFD">
        <w:rPr>
          <w:iCs/>
          <w:lang w:val="en-US"/>
        </w:rPr>
        <w:t xml:space="preserve"> the handling of the PCO </w:t>
      </w:r>
      <w:r w:rsidR="00DA45F1">
        <w:rPr>
          <w:iCs/>
        </w:rPr>
        <w:t xml:space="preserve">to deliver </w:t>
      </w:r>
      <w:r w:rsidR="00DA45F1" w:rsidRPr="00DA45F1">
        <w:rPr>
          <w:iCs/>
          <w:lang w:val="en-US"/>
        </w:rPr>
        <w:t>the authentication message</w:t>
      </w:r>
      <w:r w:rsidR="006130F4">
        <w:rPr>
          <w:iCs/>
          <w:lang w:val="en-US"/>
        </w:rPr>
        <w:t>s</w:t>
      </w:r>
      <w:r w:rsidR="00DA45F1" w:rsidRPr="00DA45F1">
        <w:rPr>
          <w:iCs/>
          <w:lang w:val="en-US"/>
        </w:rPr>
        <w:t xml:space="preserve"> from UE to network and network to UE on EPS</w:t>
      </w:r>
      <w:r w:rsidR="00D055E2">
        <w:rPr>
          <w:iCs/>
          <w:lang w:val="en-US"/>
        </w:rPr>
        <w:t xml:space="preserve">, and </w:t>
      </w:r>
      <w:r w:rsidR="00535247" w:rsidRPr="00535247">
        <w:rPr>
          <w:iCs/>
        </w:rPr>
        <w:t xml:space="preserve">potentially </w:t>
      </w:r>
      <w:r w:rsidR="00A072CF" w:rsidRPr="00A072CF">
        <w:rPr>
          <w:iCs/>
        </w:rPr>
        <w:t xml:space="preserve">defining </w:t>
      </w:r>
      <w:r w:rsidR="00D055E2" w:rsidRPr="00D055E2">
        <w:rPr>
          <w:iCs/>
        </w:rPr>
        <w:t>new parameter</w:t>
      </w:r>
      <w:r w:rsidR="00910AD7">
        <w:rPr>
          <w:iCs/>
        </w:rPr>
        <w:t>(</w:t>
      </w:r>
      <w:r w:rsidR="00D055E2">
        <w:rPr>
          <w:iCs/>
        </w:rPr>
        <w:t>s</w:t>
      </w:r>
      <w:r w:rsidR="00910AD7">
        <w:rPr>
          <w:iCs/>
        </w:rPr>
        <w:t>)</w:t>
      </w:r>
      <w:r w:rsidR="00D055E2" w:rsidRPr="00D055E2">
        <w:rPr>
          <w:iCs/>
        </w:rPr>
        <w:t xml:space="preserve"> in the PCO </w:t>
      </w:r>
      <w:r w:rsidR="008805BB">
        <w:rPr>
          <w:iCs/>
        </w:rPr>
        <w:t>to achieve</w:t>
      </w:r>
      <w:r w:rsidR="00D055E2" w:rsidRPr="00D055E2">
        <w:rPr>
          <w:iCs/>
        </w:rPr>
        <w:t xml:space="preserve"> th</w:t>
      </w:r>
      <w:r w:rsidR="00D055E2">
        <w:rPr>
          <w:iCs/>
        </w:rPr>
        <w:t>ese</w:t>
      </w:r>
      <w:r w:rsidR="00D055E2" w:rsidRPr="00D055E2">
        <w:rPr>
          <w:iCs/>
        </w:rPr>
        <w:t xml:space="preserve"> purpose</w:t>
      </w:r>
      <w:r w:rsidR="00D055E2">
        <w:rPr>
          <w:iCs/>
        </w:rPr>
        <w:t>s</w:t>
      </w:r>
      <w:r w:rsidR="00881641">
        <w:rPr>
          <w:lang w:val="en-US"/>
        </w:rPr>
        <w:t>.</w:t>
      </w:r>
    </w:p>
    <w:p w14:paraId="265ACBBA" w14:textId="318B6CF9" w:rsidR="006C36B1" w:rsidRPr="00FA7A90" w:rsidRDefault="006C36B1" w:rsidP="00B12E4B">
      <w:pPr>
        <w:ind w:left="567" w:hanging="283"/>
      </w:pPr>
      <w:r>
        <w:rPr>
          <w:lang w:val="en-US"/>
        </w:rPr>
        <w:t>-</w:t>
      </w:r>
      <w:r>
        <w:rPr>
          <w:lang w:val="en-US"/>
        </w:rPr>
        <w:tab/>
        <w:t xml:space="preserve">Updating NAS </w:t>
      </w:r>
      <w:r w:rsidR="00036C6F">
        <w:rPr>
          <w:lang w:val="en-US"/>
        </w:rPr>
        <w:t>E</w:t>
      </w:r>
      <w:r>
        <w:rPr>
          <w:lang w:val="en-US"/>
        </w:rPr>
        <w:t xml:space="preserve">SM procedures and signalling on EPS for the impact of the </w:t>
      </w:r>
      <w:r w:rsidRPr="006C36B1">
        <w:rPr>
          <w:iCs/>
        </w:rPr>
        <w:t xml:space="preserve">secondary DN </w:t>
      </w:r>
      <w:r w:rsidR="00D35106">
        <w:rPr>
          <w:iCs/>
        </w:rPr>
        <w:t>a</w:t>
      </w:r>
      <w:r w:rsidRPr="006C36B1">
        <w:rPr>
          <w:iCs/>
        </w:rPr>
        <w:t>uthentication and authorization in EPC</w:t>
      </w:r>
      <w:r>
        <w:rPr>
          <w:iCs/>
        </w:rPr>
        <w:t>, e.g. to allow</w:t>
      </w:r>
      <w:r w:rsidR="00681519">
        <w:rPr>
          <w:iCs/>
        </w:rPr>
        <w:t xml:space="preserve"> the network to</w:t>
      </w:r>
      <w:r>
        <w:rPr>
          <w:iCs/>
        </w:rPr>
        <w:t xml:space="preserve"> reject the PDN connection </w:t>
      </w:r>
      <w:r w:rsidR="00E53737">
        <w:rPr>
          <w:iCs/>
        </w:rPr>
        <w:t xml:space="preserve">request if the UE doesn't support the </w:t>
      </w:r>
      <w:r w:rsidR="00E53737" w:rsidRPr="00E53737">
        <w:rPr>
          <w:iCs/>
        </w:rPr>
        <w:t xml:space="preserve">secondary DN </w:t>
      </w:r>
      <w:r w:rsidR="00D35106">
        <w:rPr>
          <w:iCs/>
        </w:rPr>
        <w:t>a</w:t>
      </w:r>
      <w:r w:rsidR="00E53737" w:rsidRPr="00E53737">
        <w:rPr>
          <w:iCs/>
        </w:rPr>
        <w:t>uthentication and authorization in EPC</w:t>
      </w:r>
      <w:r w:rsidR="007F4B48">
        <w:rPr>
          <w:iCs/>
        </w:rPr>
        <w:t xml:space="preserve"> when the procedure is mandatory</w:t>
      </w:r>
      <w:r w:rsidR="00E53737">
        <w:rPr>
          <w:iCs/>
        </w:rPr>
        <w:t>.</w:t>
      </w:r>
    </w:p>
    <w:p w14:paraId="23CB81D1" w14:textId="77777777" w:rsidR="00FA7A90" w:rsidRPr="00FA7A90" w:rsidRDefault="00FA7A90" w:rsidP="00FA7A90">
      <w:r w:rsidRPr="00FA7A90">
        <w:lastRenderedPageBreak/>
        <w:t>For CT3:</w:t>
      </w:r>
    </w:p>
    <w:p w14:paraId="513FFC40" w14:textId="2A90B0DE" w:rsidR="00FA7A90" w:rsidRDefault="00FA7A90" w:rsidP="00EA1CDD">
      <w:pPr>
        <w:ind w:left="567" w:hanging="283"/>
      </w:pPr>
      <w:r w:rsidRPr="73FEA1CC">
        <w:rPr>
          <w:lang w:val="en-US"/>
        </w:rPr>
        <w:t>-</w:t>
      </w:r>
      <w:r>
        <w:tab/>
      </w:r>
      <w:r w:rsidR="00B70311">
        <w:rPr>
          <w:lang w:val="en-US"/>
        </w:rPr>
        <w:t xml:space="preserve">Updating </w:t>
      </w:r>
      <w:r w:rsidR="00B70311">
        <w:t xml:space="preserve">EAP based secondary authentication and re-authentication support for PDN connection when UE is in EPS in the </w:t>
      </w:r>
      <w:r w:rsidR="009F5A45">
        <w:t>i</w:t>
      </w:r>
      <w:r w:rsidR="00B70311" w:rsidRPr="00B70311">
        <w:t>nterworking between 5G Network and external Data Networks</w:t>
      </w:r>
      <w:r w:rsidR="00B70311">
        <w:t xml:space="preserve"> for below procedures.</w:t>
      </w:r>
    </w:p>
    <w:p w14:paraId="52296084" w14:textId="5EE2C8F7" w:rsidR="000E2C48" w:rsidRPr="000E2C48" w:rsidRDefault="000E2C48" w:rsidP="000E2C48">
      <w:pPr>
        <w:pStyle w:val="ListParagraph"/>
        <w:numPr>
          <w:ilvl w:val="0"/>
          <w:numId w:val="13"/>
        </w:numPr>
        <w:rPr>
          <w:lang w:val="en-US"/>
        </w:rPr>
      </w:pPr>
      <w:r w:rsidRPr="000E2C48">
        <w:rPr>
          <w:lang w:val="en-US"/>
        </w:rPr>
        <w:t>Cl 6, Reference architecture - to update the architecture with support between SMF+PGW-C and DN-AAA.</w:t>
      </w:r>
    </w:p>
    <w:p w14:paraId="600E6ED6" w14:textId="34C9E3BA" w:rsidR="00B70311" w:rsidRDefault="00842237" w:rsidP="00842237">
      <w:pPr>
        <w:pStyle w:val="ListParagraph"/>
        <w:numPr>
          <w:ilvl w:val="0"/>
          <w:numId w:val="13"/>
        </w:numPr>
        <w:rPr>
          <w:lang w:val="en-US"/>
        </w:rPr>
      </w:pPr>
      <w:r w:rsidRPr="00842237">
        <w:rPr>
          <w:lang w:val="en-US"/>
        </w:rPr>
        <w:t xml:space="preserve">Cl 11.1.1, </w:t>
      </w:r>
      <w:r w:rsidR="00B70311" w:rsidRPr="00B70311">
        <w:rPr>
          <w:lang w:val="en-US"/>
        </w:rPr>
        <w:t>RADIUS Authentication and Authorization</w:t>
      </w:r>
      <w:r w:rsidRPr="00842237">
        <w:rPr>
          <w:lang w:val="en-US"/>
        </w:rPr>
        <w:t xml:space="preserve"> - to update support for the 5GS interworking with EPS scenario.</w:t>
      </w:r>
    </w:p>
    <w:p w14:paraId="403223E6" w14:textId="30896FC9" w:rsidR="00842237" w:rsidRDefault="00842237" w:rsidP="00842237">
      <w:pPr>
        <w:pStyle w:val="ListParagraph"/>
        <w:numPr>
          <w:ilvl w:val="0"/>
          <w:numId w:val="13"/>
        </w:numPr>
        <w:rPr>
          <w:lang w:val="en-US"/>
        </w:rPr>
      </w:pPr>
      <w:r w:rsidRPr="00842237">
        <w:rPr>
          <w:lang w:val="en-US"/>
        </w:rPr>
        <w:t>Cl 11.2.1, Authentication, Authorization and Accounting procedures - to update the procedure with support between SMF+PGW-C and DN-AAA for authentication.</w:t>
      </w:r>
    </w:p>
    <w:p w14:paraId="587970B0" w14:textId="73FA16BB" w:rsidR="00B70311" w:rsidRDefault="004F252A" w:rsidP="004F252A">
      <w:pPr>
        <w:pStyle w:val="ListParagraph"/>
        <w:numPr>
          <w:ilvl w:val="0"/>
          <w:numId w:val="13"/>
        </w:numPr>
        <w:rPr>
          <w:lang w:val="en-US"/>
        </w:rPr>
      </w:pPr>
      <w:r w:rsidRPr="004F252A">
        <w:rPr>
          <w:lang w:val="en-US"/>
        </w:rPr>
        <w:t xml:space="preserve">Cl 12.1.1, </w:t>
      </w:r>
      <w:r w:rsidR="00B70311" w:rsidRPr="00B70311">
        <w:rPr>
          <w:lang w:val="en-US"/>
        </w:rPr>
        <w:t>Diameter Authentication and Authorization</w:t>
      </w:r>
      <w:r w:rsidRPr="004F252A">
        <w:rPr>
          <w:lang w:val="en-US"/>
        </w:rPr>
        <w:t xml:space="preserve"> - to update support for the 5GS interworking with EPS scenario.</w:t>
      </w:r>
    </w:p>
    <w:p w14:paraId="3226198A" w14:textId="77777777" w:rsidR="008F5433" w:rsidRPr="008F5433" w:rsidRDefault="008F5433" w:rsidP="008F5433">
      <w:pPr>
        <w:pStyle w:val="ListParagraph"/>
        <w:numPr>
          <w:ilvl w:val="0"/>
          <w:numId w:val="13"/>
        </w:numPr>
        <w:rPr>
          <w:lang w:val="en-US"/>
        </w:rPr>
      </w:pPr>
      <w:r w:rsidRPr="008F5433">
        <w:rPr>
          <w:lang w:val="en-US"/>
        </w:rPr>
        <w:t>Cl 12.2.1, Authentication, Authorization and Accounting procedures - to update the procedure with support between SMF+PGW-C and DN-AAA support for authentication.</w:t>
      </w:r>
    </w:p>
    <w:p w14:paraId="5C4700B0" w14:textId="0D39C819" w:rsidR="008F5433" w:rsidRDefault="008F5433" w:rsidP="008F5433">
      <w:pPr>
        <w:pStyle w:val="ListParagraph"/>
        <w:numPr>
          <w:ilvl w:val="0"/>
          <w:numId w:val="13"/>
        </w:numPr>
        <w:rPr>
          <w:lang w:val="en-US"/>
        </w:rPr>
      </w:pPr>
      <w:r w:rsidRPr="008F5433">
        <w:rPr>
          <w:lang w:val="en-US"/>
        </w:rPr>
        <w:t>Cl 12.2.5, DN-AAA initiated re-authentication and re-authorization - to update the procedure with support between SMF+PGW-C and DNN-AAA support for re-authentication.</w:t>
      </w:r>
    </w:p>
    <w:p w14:paraId="7CBE1DA0" w14:textId="0F18A835" w:rsidR="0048243D" w:rsidRPr="0048243D" w:rsidRDefault="0048243D" w:rsidP="0048243D">
      <w:pPr>
        <w:pStyle w:val="NO"/>
      </w:pPr>
      <w:r w:rsidRPr="00FB03BC">
        <w:t>NOTE:</w:t>
      </w:r>
      <w:r w:rsidRPr="00FB03BC">
        <w:tab/>
      </w:r>
      <w:r>
        <w:t>Further CT3 impact will be updated based on SA2 progress</w:t>
      </w:r>
      <w:r w:rsidRPr="00FB03BC">
        <w:t>.</w:t>
      </w:r>
    </w:p>
    <w:p w14:paraId="1EBD0E7A" w14:textId="77777777" w:rsidR="00FA7A90" w:rsidRPr="00FA7A90" w:rsidRDefault="00FA7A90" w:rsidP="00FA7A90">
      <w:r w:rsidRPr="00FA7A90">
        <w:t>For CT4:</w:t>
      </w:r>
    </w:p>
    <w:p w14:paraId="55E10F06" w14:textId="4C51B1C2" w:rsidR="00FA7A90" w:rsidRPr="00FA7A90" w:rsidRDefault="57CCB96B" w:rsidP="0084179A">
      <w:pPr>
        <w:ind w:left="567" w:hanging="283"/>
        <w:rPr>
          <w:lang w:val="en-US"/>
        </w:rPr>
      </w:pPr>
      <w:r w:rsidRPr="0084179A">
        <w:rPr>
          <w:lang w:val="en-US"/>
        </w:rPr>
        <w:t>-</w:t>
      </w:r>
      <w:r w:rsidR="00FA7A90" w:rsidRPr="0084179A">
        <w:tab/>
      </w:r>
      <w:r w:rsidR="00FA7A90" w:rsidRPr="0084179A">
        <w:rPr>
          <w:rFonts w:asciiTheme="majorBidi" w:hAnsiTheme="majorBidi" w:cstheme="majorBidi"/>
        </w:rPr>
        <w:t>Adding the EAP-based secondary authentication and authorization by DN-AAA over EPC procedure to the list of stage 2 procedures using the GTP-C Update Bearer Request procedure</w:t>
      </w:r>
      <w:r w:rsidR="0084179A">
        <w:rPr>
          <w:rFonts w:asciiTheme="majorBidi" w:hAnsiTheme="majorBidi" w:cstheme="majorBidi"/>
        </w:rPr>
        <w:t>.</w:t>
      </w:r>
    </w:p>
    <w:p w14:paraId="5F67A972" w14:textId="77777777" w:rsidR="008A76FD" w:rsidRDefault="00174617" w:rsidP="006C2E80">
      <w:pPr>
        <w:pStyle w:val="Heading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6C2E80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6C2E80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6C2E80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6C2E80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6C2E80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6C2E80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6C2E80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FF3F0C" w:rsidRPr="006C2E80" w14:paraId="561E366B" w14:textId="77777777" w:rsidTr="006C2E80">
        <w:trPr>
          <w:cantSplit/>
          <w:jc w:val="center"/>
        </w:trPr>
        <w:tc>
          <w:tcPr>
            <w:tcW w:w="1617" w:type="dxa"/>
          </w:tcPr>
          <w:p w14:paraId="76E52879" w14:textId="2526FC97" w:rsidR="00FF3F0C" w:rsidRPr="001B3DD9" w:rsidRDefault="001B3DD9" w:rsidP="006C2E80">
            <w:pPr>
              <w:pStyle w:val="Guidance"/>
              <w:spacing w:after="0"/>
              <w:rPr>
                <w:i w:val="0"/>
                <w:iCs/>
              </w:rPr>
            </w:pPr>
            <w:r w:rsidRPr="001B3DD9">
              <w:rPr>
                <w:i w:val="0"/>
                <w:iCs/>
              </w:rPr>
              <w:t>N/A</w:t>
            </w:r>
          </w:p>
        </w:tc>
        <w:tc>
          <w:tcPr>
            <w:tcW w:w="1134" w:type="dxa"/>
          </w:tcPr>
          <w:p w14:paraId="73DD2455" w14:textId="7DDA12C6" w:rsidR="00BB5EBF" w:rsidRPr="006C2E80" w:rsidRDefault="00BB5EBF" w:rsidP="006C2E80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05C7C805" w14:textId="6251F969" w:rsidR="00FF3F0C" w:rsidRPr="006C2E80" w:rsidRDefault="00FF3F0C" w:rsidP="006C2E80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2D7CEA56" w14:textId="724BD5B2" w:rsidR="00FF3F0C" w:rsidRPr="006C2E80" w:rsidRDefault="00FF3F0C" w:rsidP="006C2E80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47484899" w14:textId="08319C74" w:rsidR="00FF3F0C" w:rsidRPr="006C2E80" w:rsidRDefault="00FF3F0C" w:rsidP="006C2E80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3B160081" w14:textId="74E4CA4B" w:rsidR="00FF3F0C" w:rsidRPr="006C2E80" w:rsidRDefault="00FF3F0C" w:rsidP="006C2E80">
            <w:pPr>
              <w:pStyle w:val="Guidance"/>
              <w:spacing w:after="0"/>
            </w:pPr>
          </w:p>
        </w:tc>
      </w:tr>
    </w:tbl>
    <w:p w14:paraId="3D972A4A" w14:textId="77777777" w:rsidR="006C2E80" w:rsidRDefault="006C2E80" w:rsidP="006C2E80">
      <w:pPr>
        <w:pStyle w:val="FP"/>
      </w:pPr>
    </w:p>
    <w:p w14:paraId="5B510A00" w14:textId="77777777" w:rsidR="00102222" w:rsidRDefault="00102222" w:rsidP="006C2E80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7C7238EC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6C2E80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7C7238E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6C2E80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6C2E80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6C2E80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6C2E80">
            <w:pPr>
              <w:pStyle w:val="TAH"/>
            </w:pPr>
            <w:r>
              <w:t>Remarks</w:t>
            </w:r>
          </w:p>
        </w:tc>
      </w:tr>
      <w:tr w:rsidR="00D265A8" w:rsidRPr="006C2E80" w14:paraId="2CF93975" w14:textId="77777777" w:rsidTr="7C7238E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693C9" w14:textId="0CA5BBA2" w:rsidR="00D265A8" w:rsidRPr="00D265A8" w:rsidRDefault="00D265A8" w:rsidP="00D265A8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  <w:r w:rsidRPr="00D265A8"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  <w:t>TS 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3DA90" w14:textId="45C6ADBB" w:rsidR="00D265A8" w:rsidRPr="00D265A8" w:rsidRDefault="002833F5" w:rsidP="002833F5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  <w:r w:rsidRPr="00DB3356"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  <w:t xml:space="preserve">Updating the handling of the Protocol configuration options (PCO) to allow indicating on 5GS the </w:t>
            </w:r>
            <w:r w:rsidRPr="002833F5"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  <w:t>capability of supporting secondary DN authentication and authorization over EPC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4906A" w14:textId="43E14108" w:rsidR="00D265A8" w:rsidRPr="00D265A8" w:rsidRDefault="00D265A8" w:rsidP="00D265A8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  <w:r w:rsidRPr="00D265A8"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  <w:t>TSG CT#102 (Dec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52500" w14:textId="3388A58D" w:rsidR="00D265A8" w:rsidRPr="00D265A8" w:rsidRDefault="00D265A8" w:rsidP="00D265A8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  <w:r w:rsidRPr="00D265A8"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  <w:t>CT1 responsibility</w:t>
            </w:r>
          </w:p>
        </w:tc>
      </w:tr>
      <w:tr w:rsidR="00D265A8" w:rsidRPr="006C2E80" w14:paraId="412F2EA0" w14:textId="77777777" w:rsidTr="7C7238E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A01BE" w14:textId="0FBC4CFD" w:rsidR="00D265A8" w:rsidRPr="00D265A8" w:rsidRDefault="00D265A8" w:rsidP="00D265A8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  <w:r w:rsidRPr="00D265A8"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  <w:t>TS 24.</w:t>
            </w:r>
            <w:r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  <w:t>3</w:t>
            </w:r>
            <w:r w:rsidRPr="00D265A8"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  <w:t>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1B422" w14:textId="36709335" w:rsidR="00D265A8" w:rsidRPr="00D265A8" w:rsidRDefault="00D265A8" w:rsidP="00827EBF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  <w:r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  <w:t xml:space="preserve">Updating NAS procedures </w:t>
            </w:r>
            <w:r w:rsidR="00827EBF" w:rsidRPr="00DB3356"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  <w:t xml:space="preserve">to support the </w:t>
            </w:r>
            <w:r w:rsidR="00827EBF" w:rsidRPr="00827EBF"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  <w:t>Objectives specified in section 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85B95" w14:textId="0E534A00" w:rsidR="00D265A8" w:rsidRPr="00D265A8" w:rsidRDefault="00D265A8" w:rsidP="00D265A8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  <w:r w:rsidRPr="00D265A8"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  <w:t>TSG CT#102 (Dec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E5E2A" w14:textId="2C4A9DDF" w:rsidR="00D265A8" w:rsidRPr="00D265A8" w:rsidRDefault="00D265A8" w:rsidP="00D265A8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  <w:r w:rsidRPr="00D265A8"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  <w:t>CT1 responsibility</w:t>
            </w:r>
          </w:p>
        </w:tc>
      </w:tr>
      <w:tr w:rsidR="00BA3133" w:rsidRPr="006C2E80" w14:paraId="1EAEF1D8" w14:textId="77777777" w:rsidTr="7C7238E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D3810" w14:textId="2EA60D5C" w:rsidR="00BA3133" w:rsidRPr="00D265A8" w:rsidRDefault="00BA3133" w:rsidP="00BA3133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  <w:r w:rsidRPr="00827EBF"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  <w:t>TS 24.008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C7138" w14:textId="424EA692" w:rsidR="00BA3133" w:rsidRPr="00D265A8" w:rsidRDefault="0091655A" w:rsidP="00BA3133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  <w:r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  <w:t>Introducing new parameter</w:t>
            </w:r>
            <w:r w:rsidR="00AB093A"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  <w:t>(</w:t>
            </w:r>
            <w:r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  <w:t>s</w:t>
            </w:r>
            <w:r w:rsidR="00AB093A"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  <w:t>)</w:t>
            </w:r>
            <w:r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  <w:t xml:space="preserve"> in</w:t>
            </w:r>
            <w:r w:rsidR="00BA3133" w:rsidRPr="00DB3356"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  <w:t xml:space="preserve"> the Protocol configuration options (PCO) to support the </w:t>
            </w:r>
            <w:r w:rsidR="00BA3133" w:rsidRPr="00827EBF"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  <w:t>Objectives</w:t>
            </w:r>
            <w:r w:rsidR="00BA3133"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  <w:t xml:space="preserve"> specified</w:t>
            </w:r>
            <w:r w:rsidR="00BA3133" w:rsidRPr="00827EBF"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  <w:t xml:space="preserve"> in section 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015B0" w14:textId="66D6951C" w:rsidR="00BA3133" w:rsidRPr="00D265A8" w:rsidRDefault="00BA3133" w:rsidP="00BA3133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  <w:r w:rsidRPr="00D265A8"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  <w:t>TSG CT#102 (Dec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CB815" w14:textId="512336D3" w:rsidR="00BA3133" w:rsidRPr="00D265A8" w:rsidRDefault="00BA3133" w:rsidP="00BA3133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  <w:r w:rsidRPr="00D265A8"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  <w:t>CT1 responsibility</w:t>
            </w:r>
          </w:p>
        </w:tc>
      </w:tr>
      <w:tr w:rsidR="008525CC" w:rsidRPr="006C2E80" w14:paraId="7F197DB6" w14:textId="77777777" w:rsidTr="7C7238E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B176D" w14:textId="5BA6D514" w:rsidR="008525CC" w:rsidRPr="008525CC" w:rsidRDefault="008525CC" w:rsidP="008525CC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  <w:r w:rsidRPr="008525CC">
              <w:rPr>
                <w:i w:val="0"/>
                <w:iCs/>
              </w:rPr>
              <w:t>TS 29.561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EAF73" w14:textId="7F9D5484" w:rsidR="008525CC" w:rsidRPr="00DB3356" w:rsidRDefault="008525CC" w:rsidP="00D7427F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  <w:r w:rsidRPr="00DB3356"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  <w:t>Updat</w:t>
            </w:r>
            <w:r w:rsidR="00625FAF"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  <w:t>es</w:t>
            </w:r>
            <w:r w:rsidRPr="00DB3356"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  <w:t xml:space="preserve"> to support EAP based secondary authentication and re-authentication applicable to the PDN connection when the UE is in EPS </w:t>
            </w:r>
            <w:r w:rsidR="00D7427F" w:rsidRPr="00D7427F"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  <w:t>with support between SMF+PGW-C and DN-AAA interface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DBC8D" w14:textId="5AFE502A" w:rsidR="008525CC" w:rsidRPr="008525CC" w:rsidRDefault="008525CC" w:rsidP="008525CC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  <w:r w:rsidRPr="00E67DF0"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  <w:t>TSG CT#102 (Dec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724BE" w14:textId="69564D72" w:rsidR="008525CC" w:rsidRPr="008525CC" w:rsidRDefault="008525CC" w:rsidP="008525CC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  <w:r w:rsidRPr="00E67DF0"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  <w:t>CT3 responsibility</w:t>
            </w:r>
          </w:p>
        </w:tc>
      </w:tr>
      <w:tr w:rsidR="001B3DD9" w:rsidRPr="006C2E80" w14:paraId="622135DB" w14:textId="77777777" w:rsidTr="7C7238E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E13F0" w14:textId="55AD2DE7" w:rsidR="001B3DD9" w:rsidRPr="00D265A8" w:rsidRDefault="2018C090" w:rsidP="69434511">
            <w:pPr>
              <w:pStyle w:val="Guidance"/>
              <w:spacing w:after="0"/>
              <w:rPr>
                <w:rFonts w:asciiTheme="minorBidi" w:hAnsiTheme="minorBidi" w:cstheme="minorBidi"/>
                <w:i w:val="0"/>
                <w:sz w:val="18"/>
                <w:szCs w:val="18"/>
              </w:rPr>
            </w:pPr>
            <w:r w:rsidRPr="69434511">
              <w:rPr>
                <w:rFonts w:asciiTheme="minorBidi" w:hAnsiTheme="minorBidi" w:cstheme="minorBidi"/>
                <w:i w:val="0"/>
                <w:sz w:val="18"/>
                <w:szCs w:val="18"/>
              </w:rPr>
              <w:t>TS 29.274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FB5DB" w14:textId="4DD25C62" w:rsidR="001B3DD9" w:rsidRPr="00DB3356" w:rsidRDefault="2018C090" w:rsidP="00A06337">
            <w:pPr>
              <w:pStyle w:val="Guidance"/>
              <w:spacing w:after="0" w:line="259" w:lineRule="auto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  <w:r w:rsidRPr="00DB3356"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  <w:t>Add</w:t>
            </w:r>
            <w:r w:rsidR="65D8E324" w:rsidRPr="00DB3356"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  <w:t>ing</w:t>
            </w:r>
            <w:r w:rsidRPr="00DB3356"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  <w:t xml:space="preserve"> the EAP-based secondary authentication and authorization by DN-AAA over EPC procedure to the list of stage 2 procedures using the Update Bearer Request procedure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213BD" w14:textId="66D6951C" w:rsidR="001B3DD9" w:rsidRPr="00E67DF0" w:rsidRDefault="2018C090" w:rsidP="69434511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  <w:r w:rsidRPr="00E67DF0"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  <w:t>TSG CT#102 (Dec 2023)</w:t>
            </w:r>
          </w:p>
          <w:p w14:paraId="698059F7" w14:textId="18B130ED" w:rsidR="001B3DD9" w:rsidRPr="00E67DF0" w:rsidRDefault="001B3DD9" w:rsidP="69434511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8368A" w14:textId="5E59068E" w:rsidR="001B3DD9" w:rsidRPr="00E67DF0" w:rsidRDefault="2018C090" w:rsidP="0089249F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  <w:r w:rsidRPr="00E67DF0"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  <w:t>CT4 responsibility</w:t>
            </w:r>
          </w:p>
        </w:tc>
      </w:tr>
      <w:tr w:rsidR="001B3DD9" w:rsidRPr="006C2E80" w14:paraId="3A732594" w14:textId="77777777" w:rsidTr="7C7238E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3A139" w14:textId="551D3F81" w:rsidR="7C7238EC" w:rsidRDefault="7C7238EC"/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1D527" w14:textId="1104F31D" w:rsidR="6AF60832" w:rsidRDefault="6AF60832" w:rsidP="7C7238EC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0EE38" w14:textId="05EF6320" w:rsidR="00B70311" w:rsidRDefault="00B70311"/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8B3B0" w14:textId="4A65DFB9" w:rsidR="7C7238EC" w:rsidRDefault="7C7238EC"/>
        </w:tc>
      </w:tr>
      <w:tr w:rsidR="001B3DD9" w:rsidRPr="006C2E80" w14:paraId="1A6AD332" w14:textId="77777777" w:rsidTr="7C7238E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935EF" w14:textId="77777777" w:rsidR="001B3DD9" w:rsidRPr="00D265A8" w:rsidRDefault="001B3DD9" w:rsidP="006C2E80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6CD18" w14:textId="77777777" w:rsidR="001B3DD9" w:rsidRPr="00D265A8" w:rsidRDefault="001B3DD9" w:rsidP="006C2E80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6DF33" w14:textId="77777777" w:rsidR="001B3DD9" w:rsidRPr="00D265A8" w:rsidRDefault="001B3DD9" w:rsidP="006C2E80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D53F5" w14:textId="77777777" w:rsidR="001B3DD9" w:rsidRPr="00D265A8" w:rsidRDefault="001B3DD9" w:rsidP="006C2E80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</w:p>
        </w:tc>
      </w:tr>
      <w:tr w:rsidR="001B3DD9" w:rsidRPr="006C2E80" w14:paraId="00B2315C" w14:textId="77777777" w:rsidTr="7C7238E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F933C" w14:textId="77777777" w:rsidR="001B3DD9" w:rsidRPr="00D265A8" w:rsidRDefault="001B3DD9" w:rsidP="006C2E80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063CD" w14:textId="77777777" w:rsidR="001B3DD9" w:rsidRPr="00D265A8" w:rsidRDefault="001B3DD9" w:rsidP="006C2E80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184BE" w14:textId="77777777" w:rsidR="001B3DD9" w:rsidRPr="00D265A8" w:rsidRDefault="001B3DD9" w:rsidP="006C2E80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E3B9F" w14:textId="77777777" w:rsidR="001B3DD9" w:rsidRPr="00D265A8" w:rsidRDefault="001B3DD9" w:rsidP="006C2E80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</w:p>
        </w:tc>
      </w:tr>
      <w:tr w:rsidR="001B3DD9" w:rsidRPr="006C2E80" w14:paraId="291C2799" w14:textId="77777777" w:rsidTr="7C7238E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BD813" w14:textId="77777777" w:rsidR="001B3DD9" w:rsidRPr="00D265A8" w:rsidRDefault="001B3DD9" w:rsidP="006C2E80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D0701" w14:textId="77777777" w:rsidR="001B3DD9" w:rsidRPr="00D265A8" w:rsidRDefault="001B3DD9" w:rsidP="006C2E80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26A63" w14:textId="77777777" w:rsidR="001B3DD9" w:rsidRPr="00D265A8" w:rsidRDefault="001B3DD9" w:rsidP="006C2E80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81435" w14:textId="77777777" w:rsidR="001B3DD9" w:rsidRPr="00D265A8" w:rsidRDefault="001B3DD9" w:rsidP="006C2E80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</w:p>
        </w:tc>
      </w:tr>
      <w:tr w:rsidR="001B3DD9" w:rsidRPr="006C2E80" w14:paraId="6123529A" w14:textId="77777777" w:rsidTr="7C7238E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5DB67" w14:textId="77777777" w:rsidR="001B3DD9" w:rsidRPr="00D265A8" w:rsidRDefault="001B3DD9" w:rsidP="006C2E80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EC5AC" w14:textId="77777777" w:rsidR="001B3DD9" w:rsidRPr="00D265A8" w:rsidRDefault="001B3DD9" w:rsidP="006C2E80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24DB8" w14:textId="77777777" w:rsidR="001B3DD9" w:rsidRPr="00D265A8" w:rsidRDefault="001B3DD9" w:rsidP="006C2E80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C7DCF" w14:textId="77777777" w:rsidR="001B3DD9" w:rsidRPr="00D265A8" w:rsidRDefault="001B3DD9" w:rsidP="006C2E80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</w:p>
        </w:tc>
      </w:tr>
      <w:tr w:rsidR="001B3DD9" w:rsidRPr="006C2E80" w14:paraId="685451A4" w14:textId="77777777" w:rsidTr="7C7238E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4BE3A" w14:textId="77777777" w:rsidR="001B3DD9" w:rsidRPr="00D265A8" w:rsidRDefault="001B3DD9" w:rsidP="006C2E80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28898" w14:textId="77777777" w:rsidR="001B3DD9" w:rsidRPr="00D265A8" w:rsidRDefault="001B3DD9" w:rsidP="006C2E80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EFAAC" w14:textId="77777777" w:rsidR="001B3DD9" w:rsidRPr="00D265A8" w:rsidRDefault="001B3DD9" w:rsidP="006C2E80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36EF4" w14:textId="77777777" w:rsidR="001B3DD9" w:rsidRPr="00D265A8" w:rsidRDefault="001B3DD9" w:rsidP="006C2E80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</w:p>
        </w:tc>
      </w:tr>
      <w:tr w:rsidR="001B3DD9" w:rsidRPr="006C2E80" w14:paraId="36F4F721" w14:textId="77777777" w:rsidTr="7C7238E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8835C" w14:textId="77777777" w:rsidR="001B3DD9" w:rsidRPr="00D265A8" w:rsidRDefault="001B3DD9" w:rsidP="006C2E80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428A6" w14:textId="77777777" w:rsidR="001B3DD9" w:rsidRPr="00D265A8" w:rsidRDefault="001B3DD9" w:rsidP="006C2E80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86C68" w14:textId="77777777" w:rsidR="001B3DD9" w:rsidRPr="00D265A8" w:rsidRDefault="001B3DD9" w:rsidP="006C2E80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38E40" w14:textId="77777777" w:rsidR="001B3DD9" w:rsidRPr="00D265A8" w:rsidRDefault="001B3DD9" w:rsidP="006C2E80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</w:p>
        </w:tc>
      </w:tr>
      <w:tr w:rsidR="001B3DD9" w:rsidRPr="006C2E80" w14:paraId="3D61B854" w14:textId="77777777" w:rsidTr="7C7238E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FA728" w14:textId="77777777" w:rsidR="001B3DD9" w:rsidRPr="00D265A8" w:rsidRDefault="001B3DD9" w:rsidP="006C2E80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C8AB6" w14:textId="77777777" w:rsidR="001B3DD9" w:rsidRPr="00D265A8" w:rsidRDefault="001B3DD9" w:rsidP="006C2E80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25883" w14:textId="77777777" w:rsidR="001B3DD9" w:rsidRPr="00D265A8" w:rsidRDefault="001B3DD9" w:rsidP="006C2E80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A5EC0" w14:textId="77777777" w:rsidR="001B3DD9" w:rsidRPr="00D265A8" w:rsidRDefault="001B3DD9" w:rsidP="006C2E80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</w:p>
        </w:tc>
      </w:tr>
      <w:tr w:rsidR="001B3DD9" w:rsidRPr="006C2E80" w14:paraId="0307621B" w14:textId="77777777" w:rsidTr="7C7238E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F86FF" w14:textId="77777777" w:rsidR="001B3DD9" w:rsidRPr="00D265A8" w:rsidRDefault="001B3DD9" w:rsidP="006C2E80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A9470" w14:textId="77777777" w:rsidR="001B3DD9" w:rsidRPr="00D265A8" w:rsidRDefault="001B3DD9" w:rsidP="006C2E80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D888B" w14:textId="77777777" w:rsidR="001B3DD9" w:rsidRPr="00D265A8" w:rsidRDefault="001B3DD9" w:rsidP="006C2E80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C2013" w14:textId="77777777" w:rsidR="001B3DD9" w:rsidRPr="00D265A8" w:rsidRDefault="001B3DD9" w:rsidP="006C2E80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</w:p>
        </w:tc>
      </w:tr>
      <w:tr w:rsidR="006C2E80" w:rsidRPr="006C2E80" w14:paraId="7A3F27C3" w14:textId="77777777" w:rsidTr="7C7238E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B911" w14:textId="77777777" w:rsidR="006C2E80" w:rsidRPr="00D265A8" w:rsidRDefault="006C2E80" w:rsidP="006C2E80">
            <w:pPr>
              <w:pStyle w:val="TAL"/>
              <w:rPr>
                <w:rFonts w:asciiTheme="minorBidi" w:hAnsiTheme="minorBidi" w:cstheme="minorBidi"/>
                <w:iCs/>
                <w:szCs w:val="18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8B34" w14:textId="77777777" w:rsidR="006C2E80" w:rsidRPr="00D265A8" w:rsidRDefault="006C2E80" w:rsidP="006C2E80">
            <w:pPr>
              <w:pStyle w:val="TAL"/>
              <w:rPr>
                <w:rFonts w:asciiTheme="minorBidi" w:hAnsiTheme="minorBidi" w:cstheme="minorBidi"/>
                <w:iCs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356A" w14:textId="77777777" w:rsidR="006C2E80" w:rsidRPr="00D265A8" w:rsidRDefault="006C2E80" w:rsidP="006C2E80">
            <w:pPr>
              <w:pStyle w:val="TAL"/>
              <w:rPr>
                <w:rFonts w:asciiTheme="minorBidi" w:hAnsiTheme="minorBidi" w:cstheme="minorBidi"/>
                <w:iCs/>
                <w:szCs w:val="18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028" w14:textId="77777777" w:rsidR="006C2E80" w:rsidRPr="00D265A8" w:rsidRDefault="006C2E80" w:rsidP="006C2E80">
            <w:pPr>
              <w:pStyle w:val="TAL"/>
              <w:rPr>
                <w:rFonts w:asciiTheme="minorBidi" w:hAnsiTheme="minorBidi" w:cstheme="minorBidi"/>
                <w:iCs/>
                <w:szCs w:val="18"/>
              </w:rPr>
            </w:pPr>
          </w:p>
        </w:tc>
      </w:tr>
    </w:tbl>
    <w:p w14:paraId="701E09C7" w14:textId="77777777" w:rsidR="00C4305E" w:rsidRDefault="00C4305E" w:rsidP="006C2E80"/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03DE0A84" w14:textId="77777777" w:rsidR="00981378" w:rsidRPr="00981378" w:rsidRDefault="00981378" w:rsidP="00981378">
      <w:pPr>
        <w:rPr>
          <w:iCs/>
        </w:rPr>
      </w:pPr>
      <w:r w:rsidRPr="00981378">
        <w:rPr>
          <w:iCs/>
        </w:rPr>
        <w:t>Nassar, Mohamed A.</w:t>
      </w:r>
      <w:r w:rsidRPr="00981378">
        <w:rPr>
          <w:iCs/>
        </w:rPr>
        <w:tab/>
        <w:t xml:space="preserve">(Nokia) </w:t>
      </w:r>
    </w:p>
    <w:p w14:paraId="784621FF" w14:textId="77777777" w:rsidR="00981378" w:rsidRPr="00981378" w:rsidRDefault="007E11D6" w:rsidP="00981378">
      <w:pPr>
        <w:rPr>
          <w:iCs/>
        </w:rPr>
      </w:pPr>
      <w:hyperlink r:id="rId16" w:history="1">
        <w:r w:rsidR="00981378" w:rsidRPr="00981378">
          <w:rPr>
            <w:rStyle w:val="Hyperlink"/>
            <w:iCs/>
          </w:rPr>
          <w:t>mohamed.a.nassar@nokia.com</w:t>
        </w:r>
      </w:hyperlink>
      <w:r w:rsidR="00981378" w:rsidRPr="00981378">
        <w:rPr>
          <w:iCs/>
        </w:rPr>
        <w:t xml:space="preserve"> </w:t>
      </w:r>
    </w:p>
    <w:p w14:paraId="651B77F9" w14:textId="77777777" w:rsidR="006C2E80" w:rsidRPr="006C2E80" w:rsidRDefault="006C2E80" w:rsidP="006C2E80"/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4FED3F73" w14:textId="779000B0" w:rsidR="006E1FDA" w:rsidRPr="00981378" w:rsidRDefault="00981378" w:rsidP="006C2E80">
      <w:pPr>
        <w:pStyle w:val="Guidance"/>
        <w:rPr>
          <w:i w:val="0"/>
          <w:iCs/>
        </w:rPr>
      </w:pPr>
      <w:r w:rsidRPr="00981378">
        <w:rPr>
          <w:i w:val="0"/>
          <w:iCs/>
        </w:rPr>
        <w:t>CT1</w:t>
      </w:r>
    </w:p>
    <w:p w14:paraId="5BA7F984" w14:textId="77777777" w:rsidR="00557B2E" w:rsidRPr="00557B2E" w:rsidRDefault="00557B2E" w:rsidP="006C2E80"/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5162F6CC" w14:textId="553FD185" w:rsidR="00535E5D" w:rsidRDefault="00535E5D" w:rsidP="006C2E80">
      <w:pPr>
        <w:pStyle w:val="Guidance"/>
        <w:rPr>
          <w:i w:val="0"/>
          <w:iCs/>
          <w:lang w:val="en-US"/>
        </w:rPr>
      </w:pPr>
      <w:r w:rsidRPr="00535E5D">
        <w:rPr>
          <w:i w:val="0"/>
          <w:iCs/>
          <w:lang w:val="en-US"/>
        </w:rPr>
        <w:t>SA3 for security aspects.</w:t>
      </w:r>
    </w:p>
    <w:p w14:paraId="547E491E" w14:textId="55565176" w:rsidR="00174617" w:rsidRPr="00535E5D" w:rsidRDefault="00535E5D" w:rsidP="006C2E80">
      <w:pPr>
        <w:pStyle w:val="Guidance"/>
        <w:rPr>
          <w:i w:val="0"/>
          <w:iCs/>
        </w:rPr>
      </w:pPr>
      <w:r w:rsidRPr="00535E5D">
        <w:rPr>
          <w:i w:val="0"/>
          <w:iCs/>
          <w:lang w:val="en-US"/>
        </w:rPr>
        <w:t>SA5 for management and charging aspects</w:t>
      </w:r>
      <w:r>
        <w:rPr>
          <w:i w:val="0"/>
          <w:iCs/>
          <w:lang w:val="en-US"/>
        </w:rPr>
        <w:t>.</w:t>
      </w:r>
    </w:p>
    <w:p w14:paraId="4CDD53C1" w14:textId="77777777" w:rsidR="006C2E80" w:rsidRPr="00557B2E" w:rsidRDefault="006C2E80" w:rsidP="006C2E80"/>
    <w:p w14:paraId="0BC7F21F" w14:textId="77777777" w:rsidR="008A76FD" w:rsidRDefault="00872B3B" w:rsidP="006C2E80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10A04A29" w14:textId="0DDD28AC" w:rsidR="0033027D" w:rsidRPr="006C2E80" w:rsidRDefault="0033027D" w:rsidP="006C2E80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672047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1533A901" w:rsidR="00672047" w:rsidRDefault="00672047" w:rsidP="00672047">
            <w:pPr>
              <w:pStyle w:val="TAL"/>
            </w:pPr>
            <w:r w:rsidRPr="00C524D9">
              <w:t>Nokia</w:t>
            </w:r>
          </w:p>
        </w:tc>
      </w:tr>
      <w:tr w:rsidR="00672047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79E75577" w:rsidR="00672047" w:rsidRDefault="00672047" w:rsidP="00672047">
            <w:pPr>
              <w:pStyle w:val="TAL"/>
            </w:pPr>
            <w:r w:rsidRPr="00C524D9">
              <w:t>Nokia Shanghai Bell</w:t>
            </w:r>
          </w:p>
        </w:tc>
      </w:tr>
      <w:tr w:rsidR="0048267C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2D518B40" w:rsidR="0048267C" w:rsidRDefault="00CC33C3" w:rsidP="00CC33C3">
            <w:pPr>
              <w:pStyle w:val="TAL"/>
            </w:pPr>
            <w:r w:rsidRPr="00CC33C3">
              <w:t>Verizon</w:t>
            </w:r>
          </w:p>
        </w:tc>
      </w:tr>
      <w:tr w:rsidR="0048267C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40B34DA3" w:rsidR="0048267C" w:rsidRDefault="00CC33C3" w:rsidP="001C5C86">
            <w:pPr>
              <w:pStyle w:val="TAL"/>
            </w:pPr>
            <w:r w:rsidRPr="00CC33C3">
              <w:t xml:space="preserve">NTT DOCOMO </w:t>
            </w:r>
          </w:p>
        </w:tc>
      </w:tr>
      <w:tr w:rsidR="00025316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76097F02" w:rsidR="00025316" w:rsidRDefault="00FE6760" w:rsidP="001C5C86">
            <w:pPr>
              <w:pStyle w:val="TAL"/>
            </w:pPr>
            <w:r w:rsidRPr="00FE6760">
              <w:t>Vodafone</w:t>
            </w:r>
          </w:p>
        </w:tc>
      </w:tr>
      <w:tr w:rsidR="00025316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0BC7DB55" w:rsidR="00025316" w:rsidRDefault="00934180" w:rsidP="001C5C86">
            <w:pPr>
              <w:pStyle w:val="TAL"/>
            </w:pPr>
            <w:r w:rsidRPr="00934180">
              <w:t>Deutsche Telekom</w:t>
            </w:r>
          </w:p>
        </w:tc>
      </w:tr>
      <w:tr w:rsidR="00934180" w14:paraId="0FBCA226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40E9D7E" w14:textId="58A9822D" w:rsidR="00934180" w:rsidRDefault="002A4301" w:rsidP="001C5C86">
            <w:pPr>
              <w:pStyle w:val="TAL"/>
            </w:pPr>
            <w:r w:rsidRPr="002A4301">
              <w:t>Orange</w:t>
            </w:r>
          </w:p>
        </w:tc>
      </w:tr>
      <w:tr w:rsidR="00934180" w14:paraId="6433F8C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7251217" w14:textId="1F5A4EF4" w:rsidR="00934180" w:rsidRDefault="002F3A56" w:rsidP="001C5C86">
            <w:pPr>
              <w:pStyle w:val="TAL"/>
            </w:pPr>
            <w:r>
              <w:t>ZTE</w:t>
            </w:r>
          </w:p>
        </w:tc>
      </w:tr>
      <w:tr w:rsidR="00934180" w14:paraId="0A639CF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0AF4F1" w14:textId="01D8600F" w:rsidR="00934180" w:rsidRDefault="00B337D6" w:rsidP="001C5C86">
            <w:pPr>
              <w:pStyle w:val="TAL"/>
            </w:pPr>
            <w:r w:rsidRPr="00B337D6">
              <w:t>Samsung</w:t>
            </w:r>
          </w:p>
        </w:tc>
      </w:tr>
      <w:tr w:rsidR="00934180" w14:paraId="37D21D53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5F3DF80" w14:textId="77777777" w:rsidR="00934180" w:rsidRDefault="00934180" w:rsidP="001C5C86">
            <w:pPr>
              <w:pStyle w:val="TAL"/>
            </w:pPr>
          </w:p>
        </w:tc>
      </w:tr>
      <w:tr w:rsidR="00934180" w14:paraId="44D4D30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71251B1" w14:textId="77777777" w:rsidR="00934180" w:rsidRDefault="00934180" w:rsidP="001C5C86">
            <w:pPr>
              <w:pStyle w:val="TAL"/>
            </w:pPr>
          </w:p>
        </w:tc>
      </w:tr>
    </w:tbl>
    <w:p w14:paraId="2CBA0369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F94215" w14:textId="77777777" w:rsidR="007E11D6" w:rsidRDefault="007E11D6">
      <w:r>
        <w:separator/>
      </w:r>
    </w:p>
  </w:endnote>
  <w:endnote w:type="continuationSeparator" w:id="0">
    <w:p w14:paraId="6E39CB43" w14:textId="77777777" w:rsidR="007E11D6" w:rsidRDefault="007E11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49028B" w14:textId="77777777" w:rsidR="007E11D6" w:rsidRDefault="007E11D6">
      <w:r>
        <w:separator/>
      </w:r>
    </w:p>
  </w:footnote>
  <w:footnote w:type="continuationSeparator" w:id="0">
    <w:p w14:paraId="2CAB1250" w14:textId="77777777" w:rsidR="007E11D6" w:rsidRDefault="007E11D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AC90501"/>
    <w:multiLevelType w:val="hybridMultilevel"/>
    <w:tmpl w:val="2A4CF190"/>
    <w:lvl w:ilvl="0" w:tplc="7C5091A2">
      <w:start w:val="4"/>
      <w:numFmt w:val="bullet"/>
      <w:lvlText w:val="-"/>
      <w:lvlJc w:val="left"/>
      <w:pPr>
        <w:ind w:left="1080" w:hanging="360"/>
      </w:pPr>
      <w:rPr>
        <w:rFonts w:ascii="Times New Roman" w:eastAsia="Malgun Gothic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BE4DBD"/>
    <w:multiLevelType w:val="hybridMultilevel"/>
    <w:tmpl w:val="040E0CF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8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9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0" w15:restartNumberingAfterBreak="0">
    <w:nsid w:val="624CA41D"/>
    <w:multiLevelType w:val="hybridMultilevel"/>
    <w:tmpl w:val="8F90F962"/>
    <w:lvl w:ilvl="0" w:tplc="C5F4DAE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4E05C8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EE2C7F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30E6CE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78650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9C8531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6A950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4F696A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83A7F9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10"/>
  </w:num>
  <w:num w:numId="2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9"/>
  </w:num>
  <w:num w:numId="4">
    <w:abstractNumId w:val="8"/>
  </w:num>
  <w:num w:numId="5">
    <w:abstractNumId w:val="7"/>
  </w:num>
  <w:num w:numId="6">
    <w:abstractNumId w:val="12"/>
  </w:num>
  <w:num w:numId="7">
    <w:abstractNumId w:val="11"/>
  </w:num>
  <w:num w:numId="8">
    <w:abstractNumId w:val="5"/>
  </w:num>
  <w:num w:numId="9">
    <w:abstractNumId w:val="2"/>
  </w:num>
  <w:num w:numId="10">
    <w:abstractNumId w:val="1"/>
  </w:num>
  <w:num w:numId="11">
    <w:abstractNumId w:val="0"/>
  </w:num>
  <w:num w:numId="12">
    <w:abstractNumId w:val="6"/>
  </w:num>
  <w:num w:numId="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1074"/>
    <w:rsid w:val="0001220A"/>
    <w:rsid w:val="000132D1"/>
    <w:rsid w:val="00016E0A"/>
    <w:rsid w:val="000205C5"/>
    <w:rsid w:val="00025316"/>
    <w:rsid w:val="000341EC"/>
    <w:rsid w:val="00036C6F"/>
    <w:rsid w:val="00037C06"/>
    <w:rsid w:val="00040881"/>
    <w:rsid w:val="00044DAE"/>
    <w:rsid w:val="00052BF8"/>
    <w:rsid w:val="00057116"/>
    <w:rsid w:val="000578F9"/>
    <w:rsid w:val="000613CF"/>
    <w:rsid w:val="00062BE4"/>
    <w:rsid w:val="00064CB2"/>
    <w:rsid w:val="00065262"/>
    <w:rsid w:val="00065367"/>
    <w:rsid w:val="00066954"/>
    <w:rsid w:val="00067741"/>
    <w:rsid w:val="00072A56"/>
    <w:rsid w:val="0007498D"/>
    <w:rsid w:val="00074BA9"/>
    <w:rsid w:val="00082CCB"/>
    <w:rsid w:val="000832D8"/>
    <w:rsid w:val="00087027"/>
    <w:rsid w:val="000A3125"/>
    <w:rsid w:val="000A5A3B"/>
    <w:rsid w:val="000A7F76"/>
    <w:rsid w:val="000B0519"/>
    <w:rsid w:val="000B1ABD"/>
    <w:rsid w:val="000B61FD"/>
    <w:rsid w:val="000C0BF7"/>
    <w:rsid w:val="000C5FE3"/>
    <w:rsid w:val="000D122A"/>
    <w:rsid w:val="000E2C48"/>
    <w:rsid w:val="000E55AD"/>
    <w:rsid w:val="000E630D"/>
    <w:rsid w:val="000F3EA3"/>
    <w:rsid w:val="001001BD"/>
    <w:rsid w:val="00102222"/>
    <w:rsid w:val="00114B63"/>
    <w:rsid w:val="00115BF5"/>
    <w:rsid w:val="00120541"/>
    <w:rsid w:val="001211F3"/>
    <w:rsid w:val="00127B5D"/>
    <w:rsid w:val="00133B51"/>
    <w:rsid w:val="00146C33"/>
    <w:rsid w:val="00146C5C"/>
    <w:rsid w:val="00171925"/>
    <w:rsid w:val="00173998"/>
    <w:rsid w:val="00174617"/>
    <w:rsid w:val="001759A7"/>
    <w:rsid w:val="001A4192"/>
    <w:rsid w:val="001A7910"/>
    <w:rsid w:val="001B25F7"/>
    <w:rsid w:val="001B3DD9"/>
    <w:rsid w:val="001C5C86"/>
    <w:rsid w:val="001C718D"/>
    <w:rsid w:val="001D6179"/>
    <w:rsid w:val="001E14C4"/>
    <w:rsid w:val="001F7D5F"/>
    <w:rsid w:val="001F7EB4"/>
    <w:rsid w:val="002000C2"/>
    <w:rsid w:val="00205F25"/>
    <w:rsid w:val="00221B1E"/>
    <w:rsid w:val="002232AF"/>
    <w:rsid w:val="00240DCD"/>
    <w:rsid w:val="0024786B"/>
    <w:rsid w:val="00251D80"/>
    <w:rsid w:val="00254FB5"/>
    <w:rsid w:val="00256373"/>
    <w:rsid w:val="002625CA"/>
    <w:rsid w:val="002640E5"/>
    <w:rsid w:val="0026436F"/>
    <w:rsid w:val="0026606E"/>
    <w:rsid w:val="00272046"/>
    <w:rsid w:val="00276403"/>
    <w:rsid w:val="002833F5"/>
    <w:rsid w:val="00283472"/>
    <w:rsid w:val="002944FD"/>
    <w:rsid w:val="002A4301"/>
    <w:rsid w:val="002B05EF"/>
    <w:rsid w:val="002B3F6D"/>
    <w:rsid w:val="002B4D15"/>
    <w:rsid w:val="002B640A"/>
    <w:rsid w:val="002C1C50"/>
    <w:rsid w:val="002D0580"/>
    <w:rsid w:val="002E6A7D"/>
    <w:rsid w:val="002E7A9E"/>
    <w:rsid w:val="002F3A56"/>
    <w:rsid w:val="002F3C41"/>
    <w:rsid w:val="002F6C5C"/>
    <w:rsid w:val="0030045C"/>
    <w:rsid w:val="003205AD"/>
    <w:rsid w:val="00321FF1"/>
    <w:rsid w:val="0033027D"/>
    <w:rsid w:val="00335107"/>
    <w:rsid w:val="00335FB2"/>
    <w:rsid w:val="00344158"/>
    <w:rsid w:val="00347B74"/>
    <w:rsid w:val="00355CB6"/>
    <w:rsid w:val="00366257"/>
    <w:rsid w:val="0036728D"/>
    <w:rsid w:val="003810F7"/>
    <w:rsid w:val="0038320B"/>
    <w:rsid w:val="0038516D"/>
    <w:rsid w:val="003869D7"/>
    <w:rsid w:val="003A08AA"/>
    <w:rsid w:val="003A1EB0"/>
    <w:rsid w:val="003C0F14"/>
    <w:rsid w:val="003C2DA6"/>
    <w:rsid w:val="003C6DA6"/>
    <w:rsid w:val="003D2781"/>
    <w:rsid w:val="003D62A9"/>
    <w:rsid w:val="003D7E29"/>
    <w:rsid w:val="003F04C7"/>
    <w:rsid w:val="003F268E"/>
    <w:rsid w:val="003F3853"/>
    <w:rsid w:val="003F3961"/>
    <w:rsid w:val="003F7142"/>
    <w:rsid w:val="003F7B3D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54609"/>
    <w:rsid w:val="00455DE4"/>
    <w:rsid w:val="0048243D"/>
    <w:rsid w:val="0048267C"/>
    <w:rsid w:val="004876B9"/>
    <w:rsid w:val="00493A79"/>
    <w:rsid w:val="00495840"/>
    <w:rsid w:val="00496C1C"/>
    <w:rsid w:val="004A382C"/>
    <w:rsid w:val="004A40BE"/>
    <w:rsid w:val="004A6A60"/>
    <w:rsid w:val="004B0F9D"/>
    <w:rsid w:val="004B52D3"/>
    <w:rsid w:val="004C3F8F"/>
    <w:rsid w:val="004C634D"/>
    <w:rsid w:val="004D24B9"/>
    <w:rsid w:val="004E2CE2"/>
    <w:rsid w:val="004E313F"/>
    <w:rsid w:val="004E5172"/>
    <w:rsid w:val="004E58DA"/>
    <w:rsid w:val="004E6F8A"/>
    <w:rsid w:val="004F252A"/>
    <w:rsid w:val="004F6178"/>
    <w:rsid w:val="00502CD2"/>
    <w:rsid w:val="00502E0F"/>
    <w:rsid w:val="00504E33"/>
    <w:rsid w:val="005304C5"/>
    <w:rsid w:val="00535247"/>
    <w:rsid w:val="00535E5D"/>
    <w:rsid w:val="0054287C"/>
    <w:rsid w:val="00542C94"/>
    <w:rsid w:val="0055216E"/>
    <w:rsid w:val="00552C2C"/>
    <w:rsid w:val="005555B7"/>
    <w:rsid w:val="005562A8"/>
    <w:rsid w:val="005573BB"/>
    <w:rsid w:val="00557B2E"/>
    <w:rsid w:val="00561267"/>
    <w:rsid w:val="005658FA"/>
    <w:rsid w:val="00571E3F"/>
    <w:rsid w:val="00574059"/>
    <w:rsid w:val="00586951"/>
    <w:rsid w:val="00590087"/>
    <w:rsid w:val="00593652"/>
    <w:rsid w:val="00597512"/>
    <w:rsid w:val="005A032D"/>
    <w:rsid w:val="005A3D4D"/>
    <w:rsid w:val="005A43E0"/>
    <w:rsid w:val="005A7577"/>
    <w:rsid w:val="005B5CB8"/>
    <w:rsid w:val="005C29F7"/>
    <w:rsid w:val="005C4F58"/>
    <w:rsid w:val="005C5E8D"/>
    <w:rsid w:val="005C78F2"/>
    <w:rsid w:val="005D057C"/>
    <w:rsid w:val="005D3FEC"/>
    <w:rsid w:val="005D44BE"/>
    <w:rsid w:val="005E088B"/>
    <w:rsid w:val="00611EC4"/>
    <w:rsid w:val="00612542"/>
    <w:rsid w:val="006130F4"/>
    <w:rsid w:val="006146D2"/>
    <w:rsid w:val="00620B3F"/>
    <w:rsid w:val="006239E7"/>
    <w:rsid w:val="006254C4"/>
    <w:rsid w:val="00625FAF"/>
    <w:rsid w:val="006323BE"/>
    <w:rsid w:val="006418C6"/>
    <w:rsid w:val="00641ED8"/>
    <w:rsid w:val="00654893"/>
    <w:rsid w:val="0065737C"/>
    <w:rsid w:val="00662741"/>
    <w:rsid w:val="006627B2"/>
    <w:rsid w:val="006633A4"/>
    <w:rsid w:val="00667DD2"/>
    <w:rsid w:val="00671BBB"/>
    <w:rsid w:val="00672047"/>
    <w:rsid w:val="00681519"/>
    <w:rsid w:val="00682237"/>
    <w:rsid w:val="006A0EF8"/>
    <w:rsid w:val="006A43E0"/>
    <w:rsid w:val="006A45BA"/>
    <w:rsid w:val="006B4280"/>
    <w:rsid w:val="006B4B1C"/>
    <w:rsid w:val="006C2E80"/>
    <w:rsid w:val="006C36B1"/>
    <w:rsid w:val="006C4991"/>
    <w:rsid w:val="006D4BA8"/>
    <w:rsid w:val="006E0F19"/>
    <w:rsid w:val="006E1FDA"/>
    <w:rsid w:val="006E5E87"/>
    <w:rsid w:val="006F1A44"/>
    <w:rsid w:val="006F3AC0"/>
    <w:rsid w:val="00706A1A"/>
    <w:rsid w:val="00707673"/>
    <w:rsid w:val="007162BE"/>
    <w:rsid w:val="00721122"/>
    <w:rsid w:val="00722267"/>
    <w:rsid w:val="0072579E"/>
    <w:rsid w:val="00746F46"/>
    <w:rsid w:val="0075252A"/>
    <w:rsid w:val="00764B84"/>
    <w:rsid w:val="00765028"/>
    <w:rsid w:val="0078034D"/>
    <w:rsid w:val="00790BCC"/>
    <w:rsid w:val="00795CEE"/>
    <w:rsid w:val="00796F94"/>
    <w:rsid w:val="007974F5"/>
    <w:rsid w:val="007A5AA5"/>
    <w:rsid w:val="007A6136"/>
    <w:rsid w:val="007B0F49"/>
    <w:rsid w:val="007B4AE1"/>
    <w:rsid w:val="007C4380"/>
    <w:rsid w:val="007C7E14"/>
    <w:rsid w:val="007D03D2"/>
    <w:rsid w:val="007D1AB2"/>
    <w:rsid w:val="007D314A"/>
    <w:rsid w:val="007D36CF"/>
    <w:rsid w:val="007E11D6"/>
    <w:rsid w:val="007E5C30"/>
    <w:rsid w:val="007F4B48"/>
    <w:rsid w:val="007F522E"/>
    <w:rsid w:val="007F7421"/>
    <w:rsid w:val="00801F7F"/>
    <w:rsid w:val="0080428C"/>
    <w:rsid w:val="00813C1F"/>
    <w:rsid w:val="008146A2"/>
    <w:rsid w:val="00820FC0"/>
    <w:rsid w:val="00827EBF"/>
    <w:rsid w:val="00830184"/>
    <w:rsid w:val="0083077F"/>
    <w:rsid w:val="00834A60"/>
    <w:rsid w:val="00837BCD"/>
    <w:rsid w:val="0084179A"/>
    <w:rsid w:val="00842237"/>
    <w:rsid w:val="00850175"/>
    <w:rsid w:val="008525CC"/>
    <w:rsid w:val="0085530D"/>
    <w:rsid w:val="00863E89"/>
    <w:rsid w:val="008671B1"/>
    <w:rsid w:val="00872B3B"/>
    <w:rsid w:val="008805BB"/>
    <w:rsid w:val="00881641"/>
    <w:rsid w:val="0088222A"/>
    <w:rsid w:val="008835FC"/>
    <w:rsid w:val="0088545D"/>
    <w:rsid w:val="00885711"/>
    <w:rsid w:val="008901F6"/>
    <w:rsid w:val="0089249F"/>
    <w:rsid w:val="00896C03"/>
    <w:rsid w:val="008A1186"/>
    <w:rsid w:val="008A495D"/>
    <w:rsid w:val="008A76FD"/>
    <w:rsid w:val="008B114B"/>
    <w:rsid w:val="008B2D09"/>
    <w:rsid w:val="008B519F"/>
    <w:rsid w:val="008C0E78"/>
    <w:rsid w:val="008C537F"/>
    <w:rsid w:val="008D658B"/>
    <w:rsid w:val="008E6C07"/>
    <w:rsid w:val="008F5433"/>
    <w:rsid w:val="00910AD7"/>
    <w:rsid w:val="0091655A"/>
    <w:rsid w:val="00922FCB"/>
    <w:rsid w:val="00934180"/>
    <w:rsid w:val="00935CB0"/>
    <w:rsid w:val="0093668C"/>
    <w:rsid w:val="00937C6F"/>
    <w:rsid w:val="00941B51"/>
    <w:rsid w:val="009428A9"/>
    <w:rsid w:val="009437A2"/>
    <w:rsid w:val="00944B28"/>
    <w:rsid w:val="00947086"/>
    <w:rsid w:val="00947F8B"/>
    <w:rsid w:val="00957471"/>
    <w:rsid w:val="00962F17"/>
    <w:rsid w:val="0096773D"/>
    <w:rsid w:val="00967838"/>
    <w:rsid w:val="00974467"/>
    <w:rsid w:val="00981378"/>
    <w:rsid w:val="009822EC"/>
    <w:rsid w:val="00982CD6"/>
    <w:rsid w:val="00985B73"/>
    <w:rsid w:val="009870A7"/>
    <w:rsid w:val="009921C5"/>
    <w:rsid w:val="00992266"/>
    <w:rsid w:val="00994A54"/>
    <w:rsid w:val="009A0B51"/>
    <w:rsid w:val="009A3BC4"/>
    <w:rsid w:val="009A527F"/>
    <w:rsid w:val="009A6092"/>
    <w:rsid w:val="009A668A"/>
    <w:rsid w:val="009B1936"/>
    <w:rsid w:val="009B493F"/>
    <w:rsid w:val="009C2977"/>
    <w:rsid w:val="009C2DCC"/>
    <w:rsid w:val="009C6F24"/>
    <w:rsid w:val="009E45A3"/>
    <w:rsid w:val="009E5BA7"/>
    <w:rsid w:val="009E66BB"/>
    <w:rsid w:val="009E6C21"/>
    <w:rsid w:val="009F1588"/>
    <w:rsid w:val="009F5A45"/>
    <w:rsid w:val="009F7959"/>
    <w:rsid w:val="00A01CFF"/>
    <w:rsid w:val="00A06337"/>
    <w:rsid w:val="00A072CF"/>
    <w:rsid w:val="00A10539"/>
    <w:rsid w:val="00A12D30"/>
    <w:rsid w:val="00A15763"/>
    <w:rsid w:val="00A226C6"/>
    <w:rsid w:val="00A2356F"/>
    <w:rsid w:val="00A27912"/>
    <w:rsid w:val="00A338A3"/>
    <w:rsid w:val="00A339CF"/>
    <w:rsid w:val="00A35110"/>
    <w:rsid w:val="00A36378"/>
    <w:rsid w:val="00A40015"/>
    <w:rsid w:val="00A44186"/>
    <w:rsid w:val="00A47445"/>
    <w:rsid w:val="00A6656B"/>
    <w:rsid w:val="00A70E1E"/>
    <w:rsid w:val="00A73257"/>
    <w:rsid w:val="00A8007B"/>
    <w:rsid w:val="00A82F7A"/>
    <w:rsid w:val="00A9081F"/>
    <w:rsid w:val="00A90F56"/>
    <w:rsid w:val="00A9188C"/>
    <w:rsid w:val="00A97002"/>
    <w:rsid w:val="00A97A52"/>
    <w:rsid w:val="00AA0D6A"/>
    <w:rsid w:val="00AB093A"/>
    <w:rsid w:val="00AB58BF"/>
    <w:rsid w:val="00AB607A"/>
    <w:rsid w:val="00AC66B2"/>
    <w:rsid w:val="00AC6AE6"/>
    <w:rsid w:val="00AD0751"/>
    <w:rsid w:val="00AD7702"/>
    <w:rsid w:val="00AD77C4"/>
    <w:rsid w:val="00AE25BF"/>
    <w:rsid w:val="00AE4D82"/>
    <w:rsid w:val="00AF0C13"/>
    <w:rsid w:val="00B03AF5"/>
    <w:rsid w:val="00B03C01"/>
    <w:rsid w:val="00B078D6"/>
    <w:rsid w:val="00B1248D"/>
    <w:rsid w:val="00B12E4B"/>
    <w:rsid w:val="00B14709"/>
    <w:rsid w:val="00B2743D"/>
    <w:rsid w:val="00B3015C"/>
    <w:rsid w:val="00B337D6"/>
    <w:rsid w:val="00B34262"/>
    <w:rsid w:val="00B344D8"/>
    <w:rsid w:val="00B542B5"/>
    <w:rsid w:val="00B567D1"/>
    <w:rsid w:val="00B70311"/>
    <w:rsid w:val="00B73B4C"/>
    <w:rsid w:val="00B73F75"/>
    <w:rsid w:val="00B8483E"/>
    <w:rsid w:val="00B87397"/>
    <w:rsid w:val="00B946CD"/>
    <w:rsid w:val="00B96481"/>
    <w:rsid w:val="00BA3133"/>
    <w:rsid w:val="00BA3A53"/>
    <w:rsid w:val="00BA3C54"/>
    <w:rsid w:val="00BA4095"/>
    <w:rsid w:val="00BA5B43"/>
    <w:rsid w:val="00BB5EBF"/>
    <w:rsid w:val="00BC642A"/>
    <w:rsid w:val="00BF6447"/>
    <w:rsid w:val="00BF7C9D"/>
    <w:rsid w:val="00C002DF"/>
    <w:rsid w:val="00C01E8C"/>
    <w:rsid w:val="00C02DF6"/>
    <w:rsid w:val="00C03E01"/>
    <w:rsid w:val="00C1261D"/>
    <w:rsid w:val="00C23582"/>
    <w:rsid w:val="00C2724D"/>
    <w:rsid w:val="00C27CA9"/>
    <w:rsid w:val="00C317E7"/>
    <w:rsid w:val="00C34333"/>
    <w:rsid w:val="00C351E5"/>
    <w:rsid w:val="00C3799C"/>
    <w:rsid w:val="00C40902"/>
    <w:rsid w:val="00C4120A"/>
    <w:rsid w:val="00C4305E"/>
    <w:rsid w:val="00C43D1E"/>
    <w:rsid w:val="00C44336"/>
    <w:rsid w:val="00C50F7C"/>
    <w:rsid w:val="00C51704"/>
    <w:rsid w:val="00C5591F"/>
    <w:rsid w:val="00C57C50"/>
    <w:rsid w:val="00C715CA"/>
    <w:rsid w:val="00C7495D"/>
    <w:rsid w:val="00C77CE9"/>
    <w:rsid w:val="00C8061E"/>
    <w:rsid w:val="00C90A84"/>
    <w:rsid w:val="00CA0968"/>
    <w:rsid w:val="00CA168E"/>
    <w:rsid w:val="00CB0647"/>
    <w:rsid w:val="00CB4236"/>
    <w:rsid w:val="00CC33C3"/>
    <w:rsid w:val="00CC72A4"/>
    <w:rsid w:val="00CD3153"/>
    <w:rsid w:val="00CE16A0"/>
    <w:rsid w:val="00CE6BB0"/>
    <w:rsid w:val="00CF6810"/>
    <w:rsid w:val="00D0396E"/>
    <w:rsid w:val="00D055E2"/>
    <w:rsid w:val="00D06117"/>
    <w:rsid w:val="00D21FAC"/>
    <w:rsid w:val="00D265A8"/>
    <w:rsid w:val="00D30172"/>
    <w:rsid w:val="00D31CC8"/>
    <w:rsid w:val="00D32678"/>
    <w:rsid w:val="00D35106"/>
    <w:rsid w:val="00D42C79"/>
    <w:rsid w:val="00D521C1"/>
    <w:rsid w:val="00D53FD5"/>
    <w:rsid w:val="00D5773E"/>
    <w:rsid w:val="00D578DE"/>
    <w:rsid w:val="00D716AD"/>
    <w:rsid w:val="00D71E4A"/>
    <w:rsid w:val="00D71F40"/>
    <w:rsid w:val="00D7427F"/>
    <w:rsid w:val="00D77416"/>
    <w:rsid w:val="00D80FC6"/>
    <w:rsid w:val="00D94917"/>
    <w:rsid w:val="00DA45F1"/>
    <w:rsid w:val="00DA74F3"/>
    <w:rsid w:val="00DB3356"/>
    <w:rsid w:val="00DB51B1"/>
    <w:rsid w:val="00DB69F3"/>
    <w:rsid w:val="00DC4907"/>
    <w:rsid w:val="00DC668F"/>
    <w:rsid w:val="00DC7019"/>
    <w:rsid w:val="00DD017C"/>
    <w:rsid w:val="00DD397A"/>
    <w:rsid w:val="00DD58B7"/>
    <w:rsid w:val="00DD6699"/>
    <w:rsid w:val="00DE3168"/>
    <w:rsid w:val="00E007C5"/>
    <w:rsid w:val="00E00DBF"/>
    <w:rsid w:val="00E0213F"/>
    <w:rsid w:val="00E033E0"/>
    <w:rsid w:val="00E047AE"/>
    <w:rsid w:val="00E1026B"/>
    <w:rsid w:val="00E13CB2"/>
    <w:rsid w:val="00E20C37"/>
    <w:rsid w:val="00E300AA"/>
    <w:rsid w:val="00E332E4"/>
    <w:rsid w:val="00E418DE"/>
    <w:rsid w:val="00E4510C"/>
    <w:rsid w:val="00E45D9E"/>
    <w:rsid w:val="00E52C57"/>
    <w:rsid w:val="00E53737"/>
    <w:rsid w:val="00E57E7D"/>
    <w:rsid w:val="00E6157E"/>
    <w:rsid w:val="00E67DF0"/>
    <w:rsid w:val="00E84CD8"/>
    <w:rsid w:val="00E877FA"/>
    <w:rsid w:val="00E90B85"/>
    <w:rsid w:val="00E91679"/>
    <w:rsid w:val="00E92452"/>
    <w:rsid w:val="00E94CC1"/>
    <w:rsid w:val="00E96431"/>
    <w:rsid w:val="00E9703A"/>
    <w:rsid w:val="00EA1CDD"/>
    <w:rsid w:val="00EC3039"/>
    <w:rsid w:val="00EC5235"/>
    <w:rsid w:val="00ED6B03"/>
    <w:rsid w:val="00ED7A5B"/>
    <w:rsid w:val="00EE1552"/>
    <w:rsid w:val="00F07C92"/>
    <w:rsid w:val="00F138AB"/>
    <w:rsid w:val="00F14B43"/>
    <w:rsid w:val="00F203C7"/>
    <w:rsid w:val="00F215E2"/>
    <w:rsid w:val="00F21E3F"/>
    <w:rsid w:val="00F41A27"/>
    <w:rsid w:val="00F4338D"/>
    <w:rsid w:val="00F436EF"/>
    <w:rsid w:val="00F440D3"/>
    <w:rsid w:val="00F446AC"/>
    <w:rsid w:val="00F46EAF"/>
    <w:rsid w:val="00F5774F"/>
    <w:rsid w:val="00F62688"/>
    <w:rsid w:val="00F76BE5"/>
    <w:rsid w:val="00F82DFD"/>
    <w:rsid w:val="00F83D11"/>
    <w:rsid w:val="00F86579"/>
    <w:rsid w:val="00F8787E"/>
    <w:rsid w:val="00F921F1"/>
    <w:rsid w:val="00FA7A90"/>
    <w:rsid w:val="00FB127E"/>
    <w:rsid w:val="00FC0804"/>
    <w:rsid w:val="00FC3B6D"/>
    <w:rsid w:val="00FD3A4E"/>
    <w:rsid w:val="00FD5A4B"/>
    <w:rsid w:val="00FD6800"/>
    <w:rsid w:val="00FD7C08"/>
    <w:rsid w:val="00FE32E0"/>
    <w:rsid w:val="00FE6760"/>
    <w:rsid w:val="00FE6882"/>
    <w:rsid w:val="00FF3F0C"/>
    <w:rsid w:val="014AEEB8"/>
    <w:rsid w:val="033D8CE8"/>
    <w:rsid w:val="04543037"/>
    <w:rsid w:val="083947E1"/>
    <w:rsid w:val="10EF1E11"/>
    <w:rsid w:val="140450D9"/>
    <w:rsid w:val="19E407B3"/>
    <w:rsid w:val="1AC9D39D"/>
    <w:rsid w:val="1E5CEBCC"/>
    <w:rsid w:val="2018C090"/>
    <w:rsid w:val="232984B0"/>
    <w:rsid w:val="25D5CA91"/>
    <w:rsid w:val="2B2692AD"/>
    <w:rsid w:val="318141F8"/>
    <w:rsid w:val="3721458E"/>
    <w:rsid w:val="3F489878"/>
    <w:rsid w:val="42652DE1"/>
    <w:rsid w:val="44A6D5AA"/>
    <w:rsid w:val="4EFBE731"/>
    <w:rsid w:val="518AF8E1"/>
    <w:rsid w:val="51BE4AF3"/>
    <w:rsid w:val="52E3C164"/>
    <w:rsid w:val="5324E14D"/>
    <w:rsid w:val="543291F4"/>
    <w:rsid w:val="57CCB96B"/>
    <w:rsid w:val="5A13BA87"/>
    <w:rsid w:val="5A1DB0FE"/>
    <w:rsid w:val="5C9A765F"/>
    <w:rsid w:val="5D7E5F41"/>
    <w:rsid w:val="5DCDAEE3"/>
    <w:rsid w:val="63765DC7"/>
    <w:rsid w:val="65390752"/>
    <w:rsid w:val="65D8E324"/>
    <w:rsid w:val="676BFEDE"/>
    <w:rsid w:val="67D222C2"/>
    <w:rsid w:val="687B431C"/>
    <w:rsid w:val="69434511"/>
    <w:rsid w:val="6AF60832"/>
    <w:rsid w:val="727EA6B4"/>
    <w:rsid w:val="7350740B"/>
    <w:rsid w:val="73A27478"/>
    <w:rsid w:val="73FEA1CC"/>
    <w:rsid w:val="75F3052A"/>
    <w:rsid w:val="76F654B9"/>
    <w:rsid w:val="7C7238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6C2E8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link w:val="HeaderCha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customStyle="1" w:styleId="HeaderChar">
    <w:name w:val="Header Char"/>
    <w:basedOn w:val="DefaultParagraphFont"/>
    <w:link w:val="Header"/>
    <w:rsid w:val="0065737C"/>
    <w:rPr>
      <w:rFonts w:ascii="Arial" w:hAnsi="Arial"/>
      <w:b/>
      <w:noProof/>
      <w:sz w:val="18"/>
      <w:lang w:eastAsia="ja-JP"/>
    </w:rPr>
  </w:style>
  <w:style w:type="character" w:styleId="CommentReference">
    <w:name w:val="annotation reference"/>
    <w:basedOn w:val="DefaultParagraphFont"/>
    <w:rsid w:val="00FA7A90"/>
    <w:rPr>
      <w:sz w:val="16"/>
      <w:szCs w:val="16"/>
    </w:rPr>
  </w:style>
  <w:style w:type="paragraph" w:styleId="CommentText">
    <w:name w:val="annotation text"/>
    <w:basedOn w:val="Normal"/>
    <w:link w:val="CommentTextChar"/>
    <w:rsid w:val="00FA7A90"/>
    <w:rPr>
      <w:iCs/>
    </w:rPr>
  </w:style>
  <w:style w:type="character" w:customStyle="1" w:styleId="CommentTextChar">
    <w:name w:val="Comment Text Char"/>
    <w:basedOn w:val="DefaultParagraphFont"/>
    <w:link w:val="CommentText"/>
    <w:rsid w:val="00FA7A90"/>
    <w:rPr>
      <w:iCs/>
      <w:color w:val="000000"/>
      <w:lang w:eastAsia="ja-JP"/>
    </w:rPr>
  </w:style>
  <w:style w:type="character" w:styleId="Hyperlink">
    <w:name w:val="Hyperlink"/>
    <w:basedOn w:val="DefaultParagraphFont"/>
    <w:rsid w:val="00981378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81378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B70311"/>
    <w:pPr>
      <w:ind w:left="720"/>
      <w:contextualSpacing/>
    </w:pPr>
  </w:style>
  <w:style w:type="character" w:customStyle="1" w:styleId="NOZchn">
    <w:name w:val="NO Zchn"/>
    <w:link w:val="NO"/>
    <w:rsid w:val="0048243D"/>
    <w:rPr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0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4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8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7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Work-Item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mailto:mohamed.a.nassar@nokia.com" TargetMode="Externa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5AIRPNAIUNRU-529706453-3312</_dlc_DocId>
    <_dlc_DocIdUrl xmlns="71c5aaf6-e6ce-465b-b873-5148d2a4c105">
      <Url>https://nokia.sharepoint.com/sites/c5g/epc/_layouts/15/DocIdRedir.aspx?ID=5AIRPNAIUNRU-529706453-3312</Url>
      <Description>5AIRPNAIUNRU-529706453-3312</Description>
    </_dlc_DocIdUrl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3" ma:contentTypeDescription="Create a new document." ma:contentTypeScope="" ma:versionID="c30d01048554de2c9ec24a8e9ac3008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0b298fe5b137053710c4257588eb12a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F8307C27-31E7-4F64-99A6-4DC91EC5079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7446587-929B-48CD-9716-2B1CB55F3096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ABF54929-B442-4BA3-A97A-5C11568D788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E15604D-F491-4382-84B4-80E268D9F241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CA292E34-B6A1-4632-8497-1B634A7A2F0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2CFDFA28-4809-44CA-AE1F-28E501F93528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76</TotalTime>
  <Pages>3</Pages>
  <Words>1062</Words>
  <Characters>6056</Characters>
  <Application>Microsoft Office Word</Application>
  <DocSecurity>0</DocSecurity>
  <Lines>50</Lines>
  <Paragraphs>14</Paragraphs>
  <ScaleCrop>false</ScaleCrop>
  <Company>ETSI</Company>
  <LinksUpToDate>false</LinksUpToDate>
  <CharactersWithSpaces>7104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Nassar, Mohamed A. (Nokia - DE/Munich)</cp:lastModifiedBy>
  <cp:revision>51</cp:revision>
  <cp:lastPrinted>2000-02-29T11:31:00Z</cp:lastPrinted>
  <dcterms:created xsi:type="dcterms:W3CDTF">2022-10-26T07:25:00Z</dcterms:created>
  <dcterms:modified xsi:type="dcterms:W3CDTF">2022-11-17T09:21:00Z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  <property fmtid="{D5CDD505-2E9C-101B-9397-08002B2CF9AE}" pid="16" name="ContentTypeId">
    <vt:lpwstr>0x01010093150D4A7E762F49A7E97B6181566AD6</vt:lpwstr>
  </property>
  <property fmtid="{D5CDD505-2E9C-101B-9397-08002B2CF9AE}" pid="17" name="_dlc_DocIdItemGuid">
    <vt:lpwstr>2584d57f-3220-4550-8138-b8a8b9976a66</vt:lpwstr>
  </property>
</Properties>
</file>