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CF8AE" w14:textId="53EB5320" w:rsidR="0022398B" w:rsidRDefault="0022398B" w:rsidP="0022398B">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BA4FD0" w:rsidRPr="00BA4FD0">
        <w:rPr>
          <w:b/>
          <w:noProof/>
          <w:sz w:val="24"/>
        </w:rPr>
        <w:t>C1-226419</w:t>
      </w:r>
    </w:p>
    <w:p w14:paraId="117CF911" w14:textId="77777777" w:rsidR="0022398B" w:rsidRDefault="0022398B" w:rsidP="0022398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98B" w14:paraId="7768EE92" w14:textId="77777777" w:rsidTr="001F247E">
        <w:tc>
          <w:tcPr>
            <w:tcW w:w="9641" w:type="dxa"/>
            <w:gridSpan w:val="9"/>
            <w:tcBorders>
              <w:top w:val="single" w:sz="4" w:space="0" w:color="auto"/>
              <w:left w:val="single" w:sz="4" w:space="0" w:color="auto"/>
              <w:right w:val="single" w:sz="4" w:space="0" w:color="auto"/>
            </w:tcBorders>
          </w:tcPr>
          <w:p w14:paraId="026BAA17" w14:textId="77777777" w:rsidR="0022398B" w:rsidRDefault="0022398B" w:rsidP="001F247E">
            <w:pPr>
              <w:pStyle w:val="CRCoverPage"/>
              <w:spacing w:after="0"/>
              <w:jc w:val="right"/>
              <w:rPr>
                <w:i/>
                <w:noProof/>
              </w:rPr>
            </w:pPr>
            <w:r>
              <w:rPr>
                <w:i/>
                <w:noProof/>
                <w:sz w:val="14"/>
              </w:rPr>
              <w:t>CR-Form-v12.2</w:t>
            </w:r>
          </w:p>
        </w:tc>
      </w:tr>
      <w:tr w:rsidR="0022398B" w14:paraId="70072559" w14:textId="77777777" w:rsidTr="001F247E">
        <w:tc>
          <w:tcPr>
            <w:tcW w:w="9641" w:type="dxa"/>
            <w:gridSpan w:val="9"/>
            <w:tcBorders>
              <w:left w:val="single" w:sz="4" w:space="0" w:color="auto"/>
              <w:right w:val="single" w:sz="4" w:space="0" w:color="auto"/>
            </w:tcBorders>
          </w:tcPr>
          <w:p w14:paraId="0F955C6B" w14:textId="77777777" w:rsidR="0022398B" w:rsidRDefault="0022398B" w:rsidP="001F247E">
            <w:pPr>
              <w:pStyle w:val="CRCoverPage"/>
              <w:spacing w:after="0"/>
              <w:jc w:val="center"/>
              <w:rPr>
                <w:noProof/>
              </w:rPr>
            </w:pPr>
            <w:r>
              <w:rPr>
                <w:b/>
                <w:noProof/>
                <w:sz w:val="32"/>
              </w:rPr>
              <w:t>CHANGE REQUEST</w:t>
            </w:r>
          </w:p>
        </w:tc>
      </w:tr>
      <w:tr w:rsidR="0022398B" w14:paraId="30A36447" w14:textId="77777777" w:rsidTr="001F247E">
        <w:tc>
          <w:tcPr>
            <w:tcW w:w="9641" w:type="dxa"/>
            <w:gridSpan w:val="9"/>
            <w:tcBorders>
              <w:left w:val="single" w:sz="4" w:space="0" w:color="auto"/>
              <w:right w:val="single" w:sz="4" w:space="0" w:color="auto"/>
            </w:tcBorders>
          </w:tcPr>
          <w:p w14:paraId="5D30B52D" w14:textId="77777777" w:rsidR="0022398B" w:rsidRDefault="0022398B" w:rsidP="001F247E">
            <w:pPr>
              <w:pStyle w:val="CRCoverPage"/>
              <w:spacing w:after="0"/>
              <w:rPr>
                <w:noProof/>
                <w:sz w:val="8"/>
                <w:szCs w:val="8"/>
              </w:rPr>
            </w:pPr>
          </w:p>
        </w:tc>
      </w:tr>
      <w:tr w:rsidR="0022398B" w14:paraId="4B7DC44E" w14:textId="77777777" w:rsidTr="001F247E">
        <w:tc>
          <w:tcPr>
            <w:tcW w:w="142" w:type="dxa"/>
            <w:tcBorders>
              <w:left w:val="single" w:sz="4" w:space="0" w:color="auto"/>
            </w:tcBorders>
          </w:tcPr>
          <w:p w14:paraId="074AC4F9" w14:textId="77777777" w:rsidR="0022398B" w:rsidRDefault="0022398B" w:rsidP="001F247E">
            <w:pPr>
              <w:pStyle w:val="CRCoverPage"/>
              <w:spacing w:after="0"/>
              <w:jc w:val="right"/>
              <w:rPr>
                <w:noProof/>
              </w:rPr>
            </w:pPr>
          </w:p>
        </w:tc>
        <w:tc>
          <w:tcPr>
            <w:tcW w:w="1559" w:type="dxa"/>
            <w:shd w:val="pct30" w:color="FFFF00" w:fill="auto"/>
          </w:tcPr>
          <w:p w14:paraId="5A733B61" w14:textId="77777777" w:rsidR="0022398B" w:rsidRPr="00410371" w:rsidRDefault="0022398B" w:rsidP="001F247E">
            <w:pPr>
              <w:pStyle w:val="CRCoverPage"/>
              <w:spacing w:after="0"/>
              <w:jc w:val="right"/>
              <w:rPr>
                <w:b/>
                <w:noProof/>
                <w:sz w:val="28"/>
              </w:rPr>
            </w:pPr>
            <w:r w:rsidRPr="003469AD">
              <w:rPr>
                <w:b/>
                <w:noProof/>
                <w:sz w:val="28"/>
              </w:rPr>
              <w:t>24.501</w:t>
            </w:r>
          </w:p>
        </w:tc>
        <w:tc>
          <w:tcPr>
            <w:tcW w:w="709" w:type="dxa"/>
          </w:tcPr>
          <w:p w14:paraId="11B9D78D" w14:textId="77777777" w:rsidR="0022398B" w:rsidRDefault="0022398B" w:rsidP="001F247E">
            <w:pPr>
              <w:pStyle w:val="CRCoverPage"/>
              <w:spacing w:after="0"/>
              <w:jc w:val="center"/>
              <w:rPr>
                <w:noProof/>
              </w:rPr>
            </w:pPr>
            <w:r>
              <w:rPr>
                <w:b/>
                <w:noProof/>
                <w:sz w:val="28"/>
              </w:rPr>
              <w:t>CR</w:t>
            </w:r>
          </w:p>
        </w:tc>
        <w:tc>
          <w:tcPr>
            <w:tcW w:w="1276" w:type="dxa"/>
            <w:shd w:val="pct30" w:color="FFFF00" w:fill="auto"/>
          </w:tcPr>
          <w:p w14:paraId="218EF180" w14:textId="119FF2A8" w:rsidR="0022398B" w:rsidRPr="00410371" w:rsidRDefault="00153C3E" w:rsidP="001F247E">
            <w:pPr>
              <w:pStyle w:val="CRCoverPage"/>
              <w:spacing w:after="0"/>
              <w:rPr>
                <w:noProof/>
              </w:rPr>
            </w:pPr>
            <w:r w:rsidRPr="00153C3E">
              <w:rPr>
                <w:b/>
                <w:noProof/>
                <w:sz w:val="28"/>
              </w:rPr>
              <w:t>4837</w:t>
            </w:r>
          </w:p>
        </w:tc>
        <w:tc>
          <w:tcPr>
            <w:tcW w:w="709" w:type="dxa"/>
          </w:tcPr>
          <w:p w14:paraId="03D37499" w14:textId="77777777" w:rsidR="0022398B" w:rsidRDefault="0022398B"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622CD4CA" w14:textId="77777777" w:rsidR="0022398B" w:rsidRPr="00410371" w:rsidRDefault="0022398B" w:rsidP="001F247E">
            <w:pPr>
              <w:pStyle w:val="CRCoverPage"/>
              <w:spacing w:after="0"/>
              <w:jc w:val="center"/>
              <w:rPr>
                <w:b/>
                <w:noProof/>
              </w:rPr>
            </w:pPr>
            <w:r>
              <w:rPr>
                <w:b/>
                <w:noProof/>
                <w:sz w:val="28"/>
              </w:rPr>
              <w:t>-</w:t>
            </w:r>
          </w:p>
        </w:tc>
        <w:tc>
          <w:tcPr>
            <w:tcW w:w="2410" w:type="dxa"/>
          </w:tcPr>
          <w:p w14:paraId="6CEC46F6" w14:textId="77777777" w:rsidR="0022398B" w:rsidRDefault="0022398B"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B35B1" w14:textId="77777777" w:rsidR="0022398B" w:rsidRPr="00410371" w:rsidRDefault="0022398B" w:rsidP="001F247E">
            <w:pPr>
              <w:pStyle w:val="CRCoverPage"/>
              <w:spacing w:after="0"/>
              <w:jc w:val="center"/>
              <w:rPr>
                <w:noProof/>
                <w:sz w:val="28"/>
              </w:rPr>
            </w:pPr>
            <w:r>
              <w:rPr>
                <w:b/>
                <w:noProof/>
                <w:sz w:val="28"/>
              </w:rPr>
              <w:t>18.0.1</w:t>
            </w:r>
          </w:p>
        </w:tc>
        <w:tc>
          <w:tcPr>
            <w:tcW w:w="143" w:type="dxa"/>
            <w:tcBorders>
              <w:right w:val="single" w:sz="4" w:space="0" w:color="auto"/>
            </w:tcBorders>
          </w:tcPr>
          <w:p w14:paraId="0EF7978D" w14:textId="77777777" w:rsidR="0022398B" w:rsidRDefault="0022398B" w:rsidP="001F247E">
            <w:pPr>
              <w:pStyle w:val="CRCoverPage"/>
              <w:spacing w:after="0"/>
              <w:rPr>
                <w:noProof/>
              </w:rPr>
            </w:pPr>
          </w:p>
        </w:tc>
      </w:tr>
      <w:tr w:rsidR="0022398B" w14:paraId="716B6759" w14:textId="77777777" w:rsidTr="001F247E">
        <w:tc>
          <w:tcPr>
            <w:tcW w:w="9641" w:type="dxa"/>
            <w:gridSpan w:val="9"/>
            <w:tcBorders>
              <w:left w:val="single" w:sz="4" w:space="0" w:color="auto"/>
              <w:right w:val="single" w:sz="4" w:space="0" w:color="auto"/>
            </w:tcBorders>
          </w:tcPr>
          <w:p w14:paraId="32E0B423" w14:textId="77777777" w:rsidR="0022398B" w:rsidRDefault="0022398B" w:rsidP="001F247E">
            <w:pPr>
              <w:pStyle w:val="CRCoverPage"/>
              <w:spacing w:after="0"/>
              <w:rPr>
                <w:noProof/>
              </w:rPr>
            </w:pPr>
          </w:p>
        </w:tc>
      </w:tr>
      <w:tr w:rsidR="0022398B" w14:paraId="0A491F63" w14:textId="77777777" w:rsidTr="001F247E">
        <w:tc>
          <w:tcPr>
            <w:tcW w:w="9641" w:type="dxa"/>
            <w:gridSpan w:val="9"/>
            <w:tcBorders>
              <w:top w:val="single" w:sz="4" w:space="0" w:color="auto"/>
            </w:tcBorders>
          </w:tcPr>
          <w:p w14:paraId="4068A9DB" w14:textId="77777777" w:rsidR="0022398B" w:rsidRPr="00F25D98" w:rsidRDefault="0022398B"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98B" w14:paraId="3B6A7518" w14:textId="77777777" w:rsidTr="001F247E">
        <w:tc>
          <w:tcPr>
            <w:tcW w:w="9641" w:type="dxa"/>
            <w:gridSpan w:val="9"/>
          </w:tcPr>
          <w:p w14:paraId="3245D0DD" w14:textId="77777777" w:rsidR="0022398B" w:rsidRDefault="0022398B" w:rsidP="001F247E">
            <w:pPr>
              <w:pStyle w:val="CRCoverPage"/>
              <w:spacing w:after="0"/>
              <w:rPr>
                <w:noProof/>
                <w:sz w:val="8"/>
                <w:szCs w:val="8"/>
              </w:rPr>
            </w:pPr>
          </w:p>
        </w:tc>
      </w:tr>
    </w:tbl>
    <w:p w14:paraId="7E1AE624" w14:textId="77777777" w:rsidR="0022398B" w:rsidRDefault="0022398B" w:rsidP="00223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98B" w14:paraId="78AB99E8" w14:textId="77777777" w:rsidTr="001F247E">
        <w:tc>
          <w:tcPr>
            <w:tcW w:w="2835" w:type="dxa"/>
          </w:tcPr>
          <w:p w14:paraId="68FBFDC5" w14:textId="77777777" w:rsidR="0022398B" w:rsidRDefault="0022398B" w:rsidP="001F247E">
            <w:pPr>
              <w:pStyle w:val="CRCoverPage"/>
              <w:tabs>
                <w:tab w:val="right" w:pos="2751"/>
              </w:tabs>
              <w:spacing w:after="0"/>
              <w:rPr>
                <w:b/>
                <w:i/>
                <w:noProof/>
              </w:rPr>
            </w:pPr>
            <w:r>
              <w:rPr>
                <w:b/>
                <w:i/>
                <w:noProof/>
              </w:rPr>
              <w:t>Proposed change affects:</w:t>
            </w:r>
          </w:p>
        </w:tc>
        <w:tc>
          <w:tcPr>
            <w:tcW w:w="1418" w:type="dxa"/>
          </w:tcPr>
          <w:p w14:paraId="264350CD" w14:textId="77777777" w:rsidR="0022398B" w:rsidRDefault="0022398B"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F80F7" w14:textId="77777777" w:rsidR="0022398B" w:rsidRDefault="0022398B" w:rsidP="001F247E">
            <w:pPr>
              <w:pStyle w:val="CRCoverPage"/>
              <w:spacing w:after="0"/>
              <w:jc w:val="center"/>
              <w:rPr>
                <w:b/>
                <w:caps/>
                <w:noProof/>
              </w:rPr>
            </w:pPr>
          </w:p>
        </w:tc>
        <w:tc>
          <w:tcPr>
            <w:tcW w:w="709" w:type="dxa"/>
            <w:tcBorders>
              <w:left w:val="single" w:sz="4" w:space="0" w:color="auto"/>
            </w:tcBorders>
          </w:tcPr>
          <w:p w14:paraId="59838248" w14:textId="77777777" w:rsidR="0022398B" w:rsidRDefault="0022398B"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9FC6B" w14:textId="77777777" w:rsidR="0022398B" w:rsidRDefault="0022398B" w:rsidP="001F247E">
            <w:pPr>
              <w:pStyle w:val="CRCoverPage"/>
              <w:spacing w:after="0"/>
              <w:jc w:val="center"/>
              <w:rPr>
                <w:b/>
                <w:caps/>
                <w:noProof/>
              </w:rPr>
            </w:pPr>
            <w:r w:rsidRPr="001B088E">
              <w:rPr>
                <w:b/>
                <w:caps/>
                <w:noProof/>
              </w:rPr>
              <w:t>X</w:t>
            </w:r>
          </w:p>
        </w:tc>
        <w:tc>
          <w:tcPr>
            <w:tcW w:w="2126" w:type="dxa"/>
          </w:tcPr>
          <w:p w14:paraId="56C55CCD" w14:textId="77777777" w:rsidR="0022398B" w:rsidRDefault="0022398B"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0CB2" w14:textId="77777777" w:rsidR="0022398B" w:rsidRDefault="0022398B" w:rsidP="001F247E">
            <w:pPr>
              <w:pStyle w:val="CRCoverPage"/>
              <w:spacing w:after="0"/>
              <w:jc w:val="center"/>
              <w:rPr>
                <w:b/>
                <w:caps/>
                <w:noProof/>
              </w:rPr>
            </w:pPr>
          </w:p>
        </w:tc>
        <w:tc>
          <w:tcPr>
            <w:tcW w:w="1418" w:type="dxa"/>
            <w:tcBorders>
              <w:left w:val="nil"/>
            </w:tcBorders>
          </w:tcPr>
          <w:p w14:paraId="6DA1FBE7" w14:textId="77777777" w:rsidR="0022398B" w:rsidRDefault="0022398B"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9B4D7" w14:textId="14704271" w:rsidR="0022398B" w:rsidRDefault="0022398B" w:rsidP="001F247E">
            <w:pPr>
              <w:pStyle w:val="CRCoverPage"/>
              <w:spacing w:after="0"/>
              <w:rPr>
                <w:b/>
                <w:bCs/>
                <w:caps/>
                <w:noProof/>
              </w:rPr>
            </w:pPr>
          </w:p>
        </w:tc>
      </w:tr>
    </w:tbl>
    <w:p w14:paraId="6A3C5895" w14:textId="77777777" w:rsidR="0022398B" w:rsidRDefault="0022398B" w:rsidP="00223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98B" w14:paraId="5181446A" w14:textId="77777777" w:rsidTr="001F247E">
        <w:tc>
          <w:tcPr>
            <w:tcW w:w="9640" w:type="dxa"/>
            <w:gridSpan w:val="11"/>
          </w:tcPr>
          <w:p w14:paraId="281F3D59" w14:textId="77777777" w:rsidR="0022398B" w:rsidRDefault="0022398B" w:rsidP="001F247E">
            <w:pPr>
              <w:pStyle w:val="CRCoverPage"/>
              <w:spacing w:after="0"/>
              <w:rPr>
                <w:noProof/>
                <w:sz w:val="8"/>
                <w:szCs w:val="8"/>
              </w:rPr>
            </w:pPr>
          </w:p>
        </w:tc>
      </w:tr>
      <w:tr w:rsidR="0022398B" w14:paraId="790F914A" w14:textId="77777777" w:rsidTr="001F247E">
        <w:tc>
          <w:tcPr>
            <w:tcW w:w="1843" w:type="dxa"/>
            <w:tcBorders>
              <w:top w:val="single" w:sz="4" w:space="0" w:color="auto"/>
              <w:left w:val="single" w:sz="4" w:space="0" w:color="auto"/>
            </w:tcBorders>
          </w:tcPr>
          <w:p w14:paraId="672A827A" w14:textId="77777777" w:rsidR="0022398B" w:rsidRDefault="0022398B"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DC78B5" w14:textId="55093E9F" w:rsidR="0022398B" w:rsidRDefault="0022398B" w:rsidP="001F247E">
            <w:pPr>
              <w:pStyle w:val="CRCoverPage"/>
              <w:spacing w:after="0"/>
              <w:ind w:left="100"/>
              <w:rPr>
                <w:noProof/>
              </w:rPr>
            </w:pPr>
            <w:r>
              <w:rPr>
                <w:noProof/>
              </w:rPr>
              <w:t xml:space="preserve">Equivalent SNPNs usage </w:t>
            </w:r>
            <w:r w:rsidR="00EF0B83">
              <w:rPr>
                <w:noProof/>
              </w:rPr>
              <w:t xml:space="preserve">for </w:t>
            </w:r>
            <w:r w:rsidR="00EF0B83">
              <w:t>NSAG information</w:t>
            </w:r>
            <w:r w:rsidR="00EF0B83" w:rsidRPr="00437171">
              <w:t xml:space="preserve"> </w:t>
            </w:r>
            <w:r w:rsidR="00EF0B83">
              <w:t>storage</w:t>
            </w:r>
          </w:p>
        </w:tc>
      </w:tr>
      <w:tr w:rsidR="0022398B" w14:paraId="7056527F" w14:textId="77777777" w:rsidTr="001F247E">
        <w:tc>
          <w:tcPr>
            <w:tcW w:w="1843" w:type="dxa"/>
            <w:tcBorders>
              <w:left w:val="single" w:sz="4" w:space="0" w:color="auto"/>
            </w:tcBorders>
          </w:tcPr>
          <w:p w14:paraId="6545C668" w14:textId="77777777" w:rsidR="0022398B" w:rsidRDefault="0022398B" w:rsidP="001F247E">
            <w:pPr>
              <w:pStyle w:val="CRCoverPage"/>
              <w:spacing w:after="0"/>
              <w:rPr>
                <w:b/>
                <w:i/>
                <w:noProof/>
                <w:sz w:val="8"/>
                <w:szCs w:val="8"/>
              </w:rPr>
            </w:pPr>
          </w:p>
        </w:tc>
        <w:tc>
          <w:tcPr>
            <w:tcW w:w="7797" w:type="dxa"/>
            <w:gridSpan w:val="10"/>
            <w:tcBorders>
              <w:right w:val="single" w:sz="4" w:space="0" w:color="auto"/>
            </w:tcBorders>
          </w:tcPr>
          <w:p w14:paraId="40D96DCE" w14:textId="77777777" w:rsidR="0022398B" w:rsidRDefault="0022398B" w:rsidP="001F247E">
            <w:pPr>
              <w:pStyle w:val="CRCoverPage"/>
              <w:spacing w:after="0"/>
              <w:rPr>
                <w:noProof/>
                <w:sz w:val="8"/>
                <w:szCs w:val="8"/>
              </w:rPr>
            </w:pPr>
          </w:p>
        </w:tc>
      </w:tr>
      <w:tr w:rsidR="0022398B" w14:paraId="098D4E15" w14:textId="77777777" w:rsidTr="001F247E">
        <w:tc>
          <w:tcPr>
            <w:tcW w:w="1843" w:type="dxa"/>
            <w:tcBorders>
              <w:left w:val="single" w:sz="4" w:space="0" w:color="auto"/>
            </w:tcBorders>
          </w:tcPr>
          <w:p w14:paraId="3AA7CA19" w14:textId="77777777" w:rsidR="0022398B" w:rsidRDefault="0022398B"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0F394" w14:textId="70C481BD" w:rsidR="0022398B" w:rsidRDefault="0022398B" w:rsidP="001F247E">
            <w:pPr>
              <w:pStyle w:val="CRCoverPage"/>
              <w:spacing w:after="0"/>
              <w:ind w:left="100"/>
              <w:rPr>
                <w:noProof/>
              </w:rPr>
            </w:pPr>
            <w:r>
              <w:rPr>
                <w:noProof/>
              </w:rPr>
              <w:t>Ericsson</w:t>
            </w:r>
            <w:r w:rsidR="00735FC3">
              <w:rPr>
                <w:noProof/>
              </w:rPr>
              <w:t xml:space="preserve">, </w:t>
            </w:r>
            <w:r w:rsidR="00735FC3" w:rsidRPr="00735FC3">
              <w:rPr>
                <w:noProof/>
              </w:rPr>
              <w:t>Nokia, Nokia Shanghai Bell</w:t>
            </w:r>
          </w:p>
        </w:tc>
      </w:tr>
      <w:tr w:rsidR="0022398B" w14:paraId="6203AB35" w14:textId="77777777" w:rsidTr="001F247E">
        <w:tc>
          <w:tcPr>
            <w:tcW w:w="1843" w:type="dxa"/>
            <w:tcBorders>
              <w:left w:val="single" w:sz="4" w:space="0" w:color="auto"/>
            </w:tcBorders>
          </w:tcPr>
          <w:p w14:paraId="0CF942E4" w14:textId="77777777" w:rsidR="0022398B" w:rsidRDefault="0022398B"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7CE56" w14:textId="77777777" w:rsidR="0022398B" w:rsidRDefault="0022398B" w:rsidP="001F247E">
            <w:pPr>
              <w:pStyle w:val="CRCoverPage"/>
              <w:spacing w:after="0"/>
              <w:ind w:left="100"/>
              <w:rPr>
                <w:noProof/>
              </w:rPr>
            </w:pPr>
            <w:r>
              <w:rPr>
                <w:noProof/>
              </w:rPr>
              <w:t>C1</w:t>
            </w:r>
          </w:p>
        </w:tc>
      </w:tr>
      <w:tr w:rsidR="0022398B" w14:paraId="6773644D" w14:textId="77777777" w:rsidTr="001F247E">
        <w:tc>
          <w:tcPr>
            <w:tcW w:w="1843" w:type="dxa"/>
            <w:tcBorders>
              <w:left w:val="single" w:sz="4" w:space="0" w:color="auto"/>
            </w:tcBorders>
          </w:tcPr>
          <w:p w14:paraId="41CBF4A8" w14:textId="77777777" w:rsidR="0022398B" w:rsidRDefault="0022398B" w:rsidP="001F247E">
            <w:pPr>
              <w:pStyle w:val="CRCoverPage"/>
              <w:spacing w:after="0"/>
              <w:rPr>
                <w:b/>
                <w:i/>
                <w:noProof/>
                <w:sz w:val="8"/>
                <w:szCs w:val="8"/>
              </w:rPr>
            </w:pPr>
          </w:p>
        </w:tc>
        <w:tc>
          <w:tcPr>
            <w:tcW w:w="7797" w:type="dxa"/>
            <w:gridSpan w:val="10"/>
            <w:tcBorders>
              <w:right w:val="single" w:sz="4" w:space="0" w:color="auto"/>
            </w:tcBorders>
          </w:tcPr>
          <w:p w14:paraId="4875BA28" w14:textId="77777777" w:rsidR="0022398B" w:rsidRDefault="0022398B" w:rsidP="001F247E">
            <w:pPr>
              <w:pStyle w:val="CRCoverPage"/>
              <w:spacing w:after="0"/>
              <w:rPr>
                <w:noProof/>
                <w:sz w:val="8"/>
                <w:szCs w:val="8"/>
              </w:rPr>
            </w:pPr>
          </w:p>
        </w:tc>
      </w:tr>
      <w:tr w:rsidR="0022398B" w14:paraId="124FCF04" w14:textId="77777777" w:rsidTr="001F247E">
        <w:tc>
          <w:tcPr>
            <w:tcW w:w="1843" w:type="dxa"/>
            <w:tcBorders>
              <w:left w:val="single" w:sz="4" w:space="0" w:color="auto"/>
            </w:tcBorders>
          </w:tcPr>
          <w:p w14:paraId="50DBBAA9" w14:textId="77777777" w:rsidR="0022398B" w:rsidRDefault="0022398B"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1894B353" w14:textId="77777777" w:rsidR="0022398B" w:rsidRDefault="0022398B" w:rsidP="001F247E">
            <w:pPr>
              <w:pStyle w:val="CRCoverPage"/>
              <w:spacing w:after="0"/>
              <w:ind w:left="100"/>
              <w:rPr>
                <w:noProof/>
              </w:rPr>
            </w:pPr>
            <w:r>
              <w:rPr>
                <w:noProof/>
              </w:rPr>
              <w:t>eNPN_Ph2</w:t>
            </w:r>
          </w:p>
        </w:tc>
        <w:tc>
          <w:tcPr>
            <w:tcW w:w="567" w:type="dxa"/>
            <w:tcBorders>
              <w:left w:val="nil"/>
            </w:tcBorders>
          </w:tcPr>
          <w:p w14:paraId="1BB02709" w14:textId="77777777" w:rsidR="0022398B" w:rsidRDefault="0022398B" w:rsidP="001F247E">
            <w:pPr>
              <w:pStyle w:val="CRCoverPage"/>
              <w:spacing w:after="0"/>
              <w:ind w:right="100"/>
              <w:rPr>
                <w:noProof/>
              </w:rPr>
            </w:pPr>
          </w:p>
        </w:tc>
        <w:tc>
          <w:tcPr>
            <w:tcW w:w="1417" w:type="dxa"/>
            <w:gridSpan w:val="3"/>
            <w:tcBorders>
              <w:left w:val="nil"/>
            </w:tcBorders>
          </w:tcPr>
          <w:p w14:paraId="4FD63A5E" w14:textId="77777777" w:rsidR="0022398B" w:rsidRDefault="0022398B"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A0788" w14:textId="77777777" w:rsidR="0022398B" w:rsidRDefault="0022398B" w:rsidP="001F247E">
            <w:pPr>
              <w:pStyle w:val="CRCoverPage"/>
              <w:spacing w:after="0"/>
              <w:ind w:left="100"/>
              <w:rPr>
                <w:noProof/>
              </w:rPr>
            </w:pPr>
            <w:r>
              <w:rPr>
                <w:noProof/>
              </w:rPr>
              <w:t>2022-11-07</w:t>
            </w:r>
          </w:p>
        </w:tc>
      </w:tr>
      <w:tr w:rsidR="0022398B" w14:paraId="39E76679" w14:textId="77777777" w:rsidTr="001F247E">
        <w:tc>
          <w:tcPr>
            <w:tcW w:w="1843" w:type="dxa"/>
            <w:tcBorders>
              <w:left w:val="single" w:sz="4" w:space="0" w:color="auto"/>
            </w:tcBorders>
          </w:tcPr>
          <w:p w14:paraId="1AC5816E" w14:textId="77777777" w:rsidR="0022398B" w:rsidRDefault="0022398B" w:rsidP="001F247E">
            <w:pPr>
              <w:pStyle w:val="CRCoverPage"/>
              <w:spacing w:after="0"/>
              <w:rPr>
                <w:b/>
                <w:i/>
                <w:noProof/>
                <w:sz w:val="8"/>
                <w:szCs w:val="8"/>
              </w:rPr>
            </w:pPr>
          </w:p>
        </w:tc>
        <w:tc>
          <w:tcPr>
            <w:tcW w:w="1986" w:type="dxa"/>
            <w:gridSpan w:val="4"/>
          </w:tcPr>
          <w:p w14:paraId="26031C8C" w14:textId="77777777" w:rsidR="0022398B" w:rsidRDefault="0022398B" w:rsidP="001F247E">
            <w:pPr>
              <w:pStyle w:val="CRCoverPage"/>
              <w:spacing w:after="0"/>
              <w:rPr>
                <w:noProof/>
                <w:sz w:val="8"/>
                <w:szCs w:val="8"/>
              </w:rPr>
            </w:pPr>
          </w:p>
        </w:tc>
        <w:tc>
          <w:tcPr>
            <w:tcW w:w="2267" w:type="dxa"/>
            <w:gridSpan w:val="2"/>
          </w:tcPr>
          <w:p w14:paraId="606AFA8D" w14:textId="77777777" w:rsidR="0022398B" w:rsidRDefault="0022398B" w:rsidP="001F247E">
            <w:pPr>
              <w:pStyle w:val="CRCoverPage"/>
              <w:spacing w:after="0"/>
              <w:rPr>
                <w:noProof/>
                <w:sz w:val="8"/>
                <w:szCs w:val="8"/>
              </w:rPr>
            </w:pPr>
          </w:p>
        </w:tc>
        <w:tc>
          <w:tcPr>
            <w:tcW w:w="1417" w:type="dxa"/>
            <w:gridSpan w:val="3"/>
          </w:tcPr>
          <w:p w14:paraId="031AEF4F" w14:textId="77777777" w:rsidR="0022398B" w:rsidRDefault="0022398B" w:rsidP="001F247E">
            <w:pPr>
              <w:pStyle w:val="CRCoverPage"/>
              <w:spacing w:after="0"/>
              <w:rPr>
                <w:noProof/>
                <w:sz w:val="8"/>
                <w:szCs w:val="8"/>
              </w:rPr>
            </w:pPr>
          </w:p>
        </w:tc>
        <w:tc>
          <w:tcPr>
            <w:tcW w:w="2127" w:type="dxa"/>
            <w:tcBorders>
              <w:right w:val="single" w:sz="4" w:space="0" w:color="auto"/>
            </w:tcBorders>
          </w:tcPr>
          <w:p w14:paraId="3B5B5562" w14:textId="77777777" w:rsidR="0022398B" w:rsidRDefault="0022398B" w:rsidP="001F247E">
            <w:pPr>
              <w:pStyle w:val="CRCoverPage"/>
              <w:spacing w:after="0"/>
              <w:rPr>
                <w:noProof/>
                <w:sz w:val="8"/>
                <w:szCs w:val="8"/>
              </w:rPr>
            </w:pPr>
          </w:p>
        </w:tc>
      </w:tr>
      <w:tr w:rsidR="0022398B" w14:paraId="7B866B76" w14:textId="77777777" w:rsidTr="001F247E">
        <w:trPr>
          <w:cantSplit/>
        </w:trPr>
        <w:tc>
          <w:tcPr>
            <w:tcW w:w="1843" w:type="dxa"/>
            <w:tcBorders>
              <w:left w:val="single" w:sz="4" w:space="0" w:color="auto"/>
            </w:tcBorders>
          </w:tcPr>
          <w:p w14:paraId="7D530094" w14:textId="77777777" w:rsidR="0022398B" w:rsidRDefault="0022398B" w:rsidP="001F247E">
            <w:pPr>
              <w:pStyle w:val="CRCoverPage"/>
              <w:tabs>
                <w:tab w:val="right" w:pos="1759"/>
              </w:tabs>
              <w:spacing w:after="0"/>
              <w:rPr>
                <w:b/>
                <w:i/>
                <w:noProof/>
              </w:rPr>
            </w:pPr>
            <w:r>
              <w:rPr>
                <w:b/>
                <w:i/>
                <w:noProof/>
              </w:rPr>
              <w:t>Category:</w:t>
            </w:r>
          </w:p>
        </w:tc>
        <w:tc>
          <w:tcPr>
            <w:tcW w:w="851" w:type="dxa"/>
            <w:shd w:val="pct30" w:color="FFFF00" w:fill="auto"/>
          </w:tcPr>
          <w:p w14:paraId="744A18AF" w14:textId="77777777" w:rsidR="0022398B" w:rsidRDefault="0022398B" w:rsidP="001F247E">
            <w:pPr>
              <w:pStyle w:val="CRCoverPage"/>
              <w:spacing w:after="0"/>
              <w:ind w:left="100" w:right="-609"/>
              <w:rPr>
                <w:b/>
                <w:noProof/>
              </w:rPr>
            </w:pPr>
            <w:r>
              <w:rPr>
                <w:b/>
                <w:noProof/>
              </w:rPr>
              <w:t>B</w:t>
            </w:r>
          </w:p>
        </w:tc>
        <w:tc>
          <w:tcPr>
            <w:tcW w:w="3402" w:type="dxa"/>
            <w:gridSpan w:val="5"/>
            <w:tcBorders>
              <w:left w:val="nil"/>
            </w:tcBorders>
          </w:tcPr>
          <w:p w14:paraId="59A1F991" w14:textId="77777777" w:rsidR="0022398B" w:rsidRDefault="0022398B" w:rsidP="001F247E">
            <w:pPr>
              <w:pStyle w:val="CRCoverPage"/>
              <w:spacing w:after="0"/>
              <w:rPr>
                <w:noProof/>
              </w:rPr>
            </w:pPr>
          </w:p>
        </w:tc>
        <w:tc>
          <w:tcPr>
            <w:tcW w:w="1417" w:type="dxa"/>
            <w:gridSpan w:val="3"/>
            <w:tcBorders>
              <w:left w:val="nil"/>
            </w:tcBorders>
          </w:tcPr>
          <w:p w14:paraId="35F02397" w14:textId="77777777" w:rsidR="0022398B" w:rsidRDefault="0022398B"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2319E" w14:textId="77777777" w:rsidR="0022398B" w:rsidRDefault="0022398B" w:rsidP="001F247E">
            <w:pPr>
              <w:pStyle w:val="CRCoverPage"/>
              <w:spacing w:after="0"/>
              <w:ind w:left="100"/>
              <w:rPr>
                <w:noProof/>
              </w:rPr>
            </w:pPr>
            <w:r w:rsidRPr="001B088E">
              <w:rPr>
                <w:noProof/>
              </w:rPr>
              <w:t>Rel-18</w:t>
            </w:r>
          </w:p>
        </w:tc>
      </w:tr>
      <w:tr w:rsidR="0022398B" w14:paraId="37262C84" w14:textId="77777777" w:rsidTr="001F247E">
        <w:tc>
          <w:tcPr>
            <w:tcW w:w="1843" w:type="dxa"/>
            <w:tcBorders>
              <w:left w:val="single" w:sz="4" w:space="0" w:color="auto"/>
              <w:bottom w:val="single" w:sz="4" w:space="0" w:color="auto"/>
            </w:tcBorders>
          </w:tcPr>
          <w:p w14:paraId="6ED591BD" w14:textId="77777777" w:rsidR="0022398B" w:rsidRDefault="0022398B" w:rsidP="001F247E">
            <w:pPr>
              <w:pStyle w:val="CRCoverPage"/>
              <w:spacing w:after="0"/>
              <w:rPr>
                <w:b/>
                <w:i/>
                <w:noProof/>
              </w:rPr>
            </w:pPr>
          </w:p>
        </w:tc>
        <w:tc>
          <w:tcPr>
            <w:tcW w:w="4677" w:type="dxa"/>
            <w:gridSpan w:val="8"/>
            <w:tcBorders>
              <w:bottom w:val="single" w:sz="4" w:space="0" w:color="auto"/>
            </w:tcBorders>
          </w:tcPr>
          <w:p w14:paraId="1244F3E1" w14:textId="77777777" w:rsidR="0022398B" w:rsidRDefault="0022398B"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CA7B9" w14:textId="77777777" w:rsidR="0022398B" w:rsidRDefault="0022398B"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CB4BC1" w14:textId="77777777" w:rsidR="0022398B" w:rsidRPr="007C2097" w:rsidRDefault="0022398B"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98B" w14:paraId="704B5F6C" w14:textId="77777777" w:rsidTr="001F247E">
        <w:tc>
          <w:tcPr>
            <w:tcW w:w="1843" w:type="dxa"/>
          </w:tcPr>
          <w:p w14:paraId="4E869207" w14:textId="77777777" w:rsidR="0022398B" w:rsidRDefault="0022398B" w:rsidP="001F247E">
            <w:pPr>
              <w:pStyle w:val="CRCoverPage"/>
              <w:spacing w:after="0"/>
              <w:rPr>
                <w:b/>
                <w:i/>
                <w:noProof/>
                <w:sz w:val="8"/>
                <w:szCs w:val="8"/>
              </w:rPr>
            </w:pPr>
          </w:p>
        </w:tc>
        <w:tc>
          <w:tcPr>
            <w:tcW w:w="7797" w:type="dxa"/>
            <w:gridSpan w:val="10"/>
          </w:tcPr>
          <w:p w14:paraId="1B9CFABA" w14:textId="77777777" w:rsidR="0022398B" w:rsidRDefault="0022398B" w:rsidP="001F247E">
            <w:pPr>
              <w:pStyle w:val="CRCoverPage"/>
              <w:spacing w:after="0"/>
              <w:rPr>
                <w:noProof/>
                <w:sz w:val="8"/>
                <w:szCs w:val="8"/>
              </w:rPr>
            </w:pPr>
          </w:p>
        </w:tc>
      </w:tr>
      <w:tr w:rsidR="0022398B" w14:paraId="25028D07" w14:textId="77777777" w:rsidTr="001F247E">
        <w:tc>
          <w:tcPr>
            <w:tcW w:w="2694" w:type="dxa"/>
            <w:gridSpan w:val="2"/>
            <w:tcBorders>
              <w:top w:val="single" w:sz="4" w:space="0" w:color="auto"/>
              <w:left w:val="single" w:sz="4" w:space="0" w:color="auto"/>
            </w:tcBorders>
          </w:tcPr>
          <w:p w14:paraId="1698B8BC" w14:textId="77777777" w:rsidR="0022398B" w:rsidRDefault="0022398B"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3B991" w14:textId="77777777" w:rsidR="0022398B" w:rsidRDefault="0022398B" w:rsidP="001F247E">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5022F57F" w14:textId="77777777" w:rsidR="0022398B" w:rsidRDefault="0022398B" w:rsidP="001F247E">
            <w:pPr>
              <w:pStyle w:val="CRCoverPage"/>
              <w:spacing w:after="0"/>
              <w:ind w:left="100"/>
              <w:rPr>
                <w:noProof/>
              </w:rPr>
            </w:pPr>
            <w:r>
              <w:rPr>
                <w:noProof/>
              </w:rPr>
              <w:t>------------------</w:t>
            </w:r>
          </w:p>
          <w:p w14:paraId="38E1C713" w14:textId="5025AD81" w:rsidR="0022398B" w:rsidRDefault="004F5BB0" w:rsidP="001F247E">
            <w:pPr>
              <w:pStyle w:val="CRCoverPage"/>
              <w:spacing w:after="0"/>
              <w:ind w:left="100"/>
              <w:rPr>
                <w:noProof/>
              </w:rPr>
            </w:pPr>
            <w:r>
              <w:object w:dxaOrig="12195" w:dyaOrig="2130" w14:anchorId="2DFB1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60pt" o:ole="">
                  <v:imagedata r:id="rId15" o:title=""/>
                </v:shape>
                <o:OLEObject Type="Embed" ProgID="PBrush" ShapeID="_x0000_i1025" DrawAspect="Content" ObjectID="_1728973816" r:id="rId16"/>
              </w:object>
            </w:r>
            <w:r w:rsidR="0022398B">
              <w:rPr>
                <w:noProof/>
              </w:rPr>
              <w:t>------------------</w:t>
            </w:r>
          </w:p>
          <w:p w14:paraId="489F05FC" w14:textId="77777777" w:rsidR="0022398B" w:rsidRDefault="0022398B" w:rsidP="001F247E">
            <w:pPr>
              <w:pStyle w:val="CRCoverPage"/>
              <w:spacing w:after="0"/>
              <w:ind w:left="100"/>
              <w:rPr>
                <w:noProof/>
              </w:rPr>
            </w:pPr>
          </w:p>
          <w:p w14:paraId="17B56579" w14:textId="77777777" w:rsidR="0022398B" w:rsidRDefault="0022398B" w:rsidP="001F247E">
            <w:pPr>
              <w:pStyle w:val="CRCoverPage"/>
              <w:spacing w:after="0"/>
              <w:ind w:left="100"/>
              <w:rPr>
                <w:noProof/>
              </w:rPr>
            </w:pPr>
            <w:r>
              <w:rPr>
                <w:noProof/>
              </w:rPr>
              <w:t>This requirement is not addressed in 24.501 yet.</w:t>
            </w:r>
          </w:p>
        </w:tc>
      </w:tr>
      <w:tr w:rsidR="0022398B" w14:paraId="2BF925B0" w14:textId="77777777" w:rsidTr="001F247E">
        <w:tc>
          <w:tcPr>
            <w:tcW w:w="2694" w:type="dxa"/>
            <w:gridSpan w:val="2"/>
            <w:tcBorders>
              <w:left w:val="single" w:sz="4" w:space="0" w:color="auto"/>
            </w:tcBorders>
          </w:tcPr>
          <w:p w14:paraId="6DE9169D" w14:textId="77777777" w:rsidR="0022398B" w:rsidRDefault="0022398B" w:rsidP="001F247E">
            <w:pPr>
              <w:pStyle w:val="CRCoverPage"/>
              <w:spacing w:after="0"/>
              <w:rPr>
                <w:b/>
                <w:i/>
                <w:noProof/>
                <w:sz w:val="8"/>
                <w:szCs w:val="8"/>
              </w:rPr>
            </w:pPr>
          </w:p>
        </w:tc>
        <w:tc>
          <w:tcPr>
            <w:tcW w:w="6946" w:type="dxa"/>
            <w:gridSpan w:val="9"/>
            <w:tcBorders>
              <w:right w:val="single" w:sz="4" w:space="0" w:color="auto"/>
            </w:tcBorders>
          </w:tcPr>
          <w:p w14:paraId="22157368" w14:textId="77777777" w:rsidR="0022398B" w:rsidRDefault="0022398B" w:rsidP="001F247E">
            <w:pPr>
              <w:pStyle w:val="CRCoverPage"/>
              <w:spacing w:after="0"/>
              <w:rPr>
                <w:noProof/>
                <w:sz w:val="8"/>
                <w:szCs w:val="8"/>
              </w:rPr>
            </w:pPr>
          </w:p>
        </w:tc>
      </w:tr>
      <w:tr w:rsidR="0022398B" w14:paraId="7465B6E1" w14:textId="77777777" w:rsidTr="001F247E">
        <w:tc>
          <w:tcPr>
            <w:tcW w:w="2694" w:type="dxa"/>
            <w:gridSpan w:val="2"/>
            <w:tcBorders>
              <w:left w:val="single" w:sz="4" w:space="0" w:color="auto"/>
            </w:tcBorders>
          </w:tcPr>
          <w:p w14:paraId="1027A0AA" w14:textId="77777777" w:rsidR="0022398B" w:rsidRDefault="0022398B"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B576C" w14:textId="2AEE77C0" w:rsidR="0022398B" w:rsidRDefault="004F5BB0" w:rsidP="001F247E">
            <w:pPr>
              <w:pStyle w:val="CRCoverPage"/>
              <w:spacing w:after="0"/>
              <w:ind w:left="100"/>
              <w:rPr>
                <w:noProof/>
              </w:rPr>
            </w:pPr>
            <w:r>
              <w:rPr>
                <w:noProof/>
              </w:rPr>
              <w:t xml:space="preserve">Usage of </w:t>
            </w:r>
            <w:r w:rsidR="0022398B" w:rsidRPr="001B088E">
              <w:rPr>
                <w:noProof/>
              </w:rPr>
              <w:t>equivalent SNPNs</w:t>
            </w:r>
            <w:r w:rsidR="0022398B">
              <w:rPr>
                <w:noProof/>
              </w:rPr>
              <w:t xml:space="preserve"> </w:t>
            </w:r>
            <w:r w:rsidR="000C436A">
              <w:rPr>
                <w:noProof/>
              </w:rPr>
              <w:t xml:space="preserve">for </w:t>
            </w:r>
            <w:r w:rsidR="000C436A">
              <w:t>NSAG information</w:t>
            </w:r>
            <w:r w:rsidR="000C436A" w:rsidRPr="00437171">
              <w:t xml:space="preserve"> </w:t>
            </w:r>
            <w:r w:rsidR="000C436A">
              <w:t>storage</w:t>
            </w:r>
            <w:r>
              <w:rPr>
                <w:noProof/>
              </w:rPr>
              <w:t xml:space="preserve"> is </w:t>
            </w:r>
            <w:r w:rsidR="0022398B">
              <w:rPr>
                <w:noProof/>
              </w:rPr>
              <w:t>introduced.</w:t>
            </w:r>
          </w:p>
        </w:tc>
      </w:tr>
      <w:tr w:rsidR="0022398B" w14:paraId="5FD6CACF" w14:textId="77777777" w:rsidTr="001F247E">
        <w:tc>
          <w:tcPr>
            <w:tcW w:w="2694" w:type="dxa"/>
            <w:gridSpan w:val="2"/>
            <w:tcBorders>
              <w:left w:val="single" w:sz="4" w:space="0" w:color="auto"/>
            </w:tcBorders>
          </w:tcPr>
          <w:p w14:paraId="7D25BE1C" w14:textId="77777777" w:rsidR="0022398B" w:rsidRDefault="0022398B" w:rsidP="001F247E">
            <w:pPr>
              <w:pStyle w:val="CRCoverPage"/>
              <w:spacing w:after="0"/>
              <w:rPr>
                <w:b/>
                <w:i/>
                <w:noProof/>
                <w:sz w:val="8"/>
                <w:szCs w:val="8"/>
              </w:rPr>
            </w:pPr>
          </w:p>
        </w:tc>
        <w:tc>
          <w:tcPr>
            <w:tcW w:w="6946" w:type="dxa"/>
            <w:gridSpan w:val="9"/>
            <w:tcBorders>
              <w:right w:val="single" w:sz="4" w:space="0" w:color="auto"/>
            </w:tcBorders>
          </w:tcPr>
          <w:p w14:paraId="2BFB396D" w14:textId="77777777" w:rsidR="0022398B" w:rsidRDefault="0022398B" w:rsidP="001F247E">
            <w:pPr>
              <w:pStyle w:val="CRCoverPage"/>
              <w:spacing w:after="0"/>
              <w:rPr>
                <w:noProof/>
                <w:sz w:val="8"/>
                <w:szCs w:val="8"/>
              </w:rPr>
            </w:pPr>
          </w:p>
        </w:tc>
      </w:tr>
      <w:tr w:rsidR="0022398B" w14:paraId="38340C71" w14:textId="77777777" w:rsidTr="001F247E">
        <w:tc>
          <w:tcPr>
            <w:tcW w:w="2694" w:type="dxa"/>
            <w:gridSpan w:val="2"/>
            <w:tcBorders>
              <w:left w:val="single" w:sz="4" w:space="0" w:color="auto"/>
              <w:bottom w:val="single" w:sz="4" w:space="0" w:color="auto"/>
            </w:tcBorders>
          </w:tcPr>
          <w:p w14:paraId="4E2F5A97" w14:textId="77777777" w:rsidR="0022398B" w:rsidRDefault="0022398B"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32235" w14:textId="77777777" w:rsidR="0022398B" w:rsidRDefault="0022398B" w:rsidP="001F247E">
            <w:pPr>
              <w:pStyle w:val="CRCoverPage"/>
              <w:spacing w:after="0"/>
              <w:ind w:left="100"/>
              <w:rPr>
                <w:noProof/>
              </w:rPr>
            </w:pPr>
            <w:r>
              <w:rPr>
                <w:noProof/>
              </w:rPr>
              <w:t>Stage-2 requirement not addressed in stage-3.</w:t>
            </w:r>
          </w:p>
        </w:tc>
      </w:tr>
      <w:tr w:rsidR="0022398B" w14:paraId="21E1A25C" w14:textId="77777777" w:rsidTr="001F247E">
        <w:tc>
          <w:tcPr>
            <w:tcW w:w="2694" w:type="dxa"/>
            <w:gridSpan w:val="2"/>
          </w:tcPr>
          <w:p w14:paraId="3FCE25F0" w14:textId="77777777" w:rsidR="0022398B" w:rsidRDefault="0022398B" w:rsidP="001F247E">
            <w:pPr>
              <w:pStyle w:val="CRCoverPage"/>
              <w:spacing w:after="0"/>
              <w:rPr>
                <w:b/>
                <w:i/>
                <w:noProof/>
                <w:sz w:val="8"/>
                <w:szCs w:val="8"/>
              </w:rPr>
            </w:pPr>
          </w:p>
        </w:tc>
        <w:tc>
          <w:tcPr>
            <w:tcW w:w="6946" w:type="dxa"/>
            <w:gridSpan w:val="9"/>
          </w:tcPr>
          <w:p w14:paraId="62924EB0" w14:textId="77777777" w:rsidR="0022398B" w:rsidRDefault="0022398B" w:rsidP="001F247E">
            <w:pPr>
              <w:pStyle w:val="CRCoverPage"/>
              <w:spacing w:after="0"/>
              <w:rPr>
                <w:noProof/>
                <w:sz w:val="8"/>
                <w:szCs w:val="8"/>
              </w:rPr>
            </w:pPr>
          </w:p>
        </w:tc>
      </w:tr>
      <w:tr w:rsidR="0022398B" w14:paraId="3EDB34C6" w14:textId="77777777" w:rsidTr="001F247E">
        <w:tc>
          <w:tcPr>
            <w:tcW w:w="2694" w:type="dxa"/>
            <w:gridSpan w:val="2"/>
            <w:tcBorders>
              <w:top w:val="single" w:sz="4" w:space="0" w:color="auto"/>
              <w:left w:val="single" w:sz="4" w:space="0" w:color="auto"/>
            </w:tcBorders>
          </w:tcPr>
          <w:p w14:paraId="681E76E4" w14:textId="77777777" w:rsidR="0022398B" w:rsidRDefault="0022398B"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3F000" w14:textId="4B1315C3" w:rsidR="0022398B" w:rsidRDefault="000F2806" w:rsidP="001F247E">
            <w:pPr>
              <w:pStyle w:val="CRCoverPage"/>
              <w:spacing w:after="0"/>
              <w:ind w:left="100"/>
              <w:rPr>
                <w:noProof/>
              </w:rPr>
            </w:pPr>
            <w:r>
              <w:t>4.6</w:t>
            </w:r>
            <w:r w:rsidRPr="006D3938">
              <w:t>.</w:t>
            </w:r>
            <w:r>
              <w:t>2</w:t>
            </w:r>
            <w:r w:rsidRPr="006D3938">
              <w:t>.2</w:t>
            </w:r>
          </w:p>
        </w:tc>
      </w:tr>
      <w:tr w:rsidR="0022398B" w14:paraId="4228E922" w14:textId="77777777" w:rsidTr="001F247E">
        <w:tc>
          <w:tcPr>
            <w:tcW w:w="2694" w:type="dxa"/>
            <w:gridSpan w:val="2"/>
            <w:tcBorders>
              <w:left w:val="single" w:sz="4" w:space="0" w:color="auto"/>
            </w:tcBorders>
          </w:tcPr>
          <w:p w14:paraId="7A8464AC" w14:textId="77777777" w:rsidR="0022398B" w:rsidRDefault="0022398B" w:rsidP="001F247E">
            <w:pPr>
              <w:pStyle w:val="CRCoverPage"/>
              <w:spacing w:after="0"/>
              <w:rPr>
                <w:b/>
                <w:i/>
                <w:noProof/>
                <w:sz w:val="8"/>
                <w:szCs w:val="8"/>
              </w:rPr>
            </w:pPr>
          </w:p>
        </w:tc>
        <w:tc>
          <w:tcPr>
            <w:tcW w:w="6946" w:type="dxa"/>
            <w:gridSpan w:val="9"/>
            <w:tcBorders>
              <w:right w:val="single" w:sz="4" w:space="0" w:color="auto"/>
            </w:tcBorders>
          </w:tcPr>
          <w:p w14:paraId="44170508" w14:textId="77777777" w:rsidR="0022398B" w:rsidRDefault="0022398B" w:rsidP="001F247E">
            <w:pPr>
              <w:pStyle w:val="CRCoverPage"/>
              <w:spacing w:after="0"/>
              <w:rPr>
                <w:noProof/>
                <w:sz w:val="8"/>
                <w:szCs w:val="8"/>
              </w:rPr>
            </w:pPr>
          </w:p>
        </w:tc>
      </w:tr>
      <w:tr w:rsidR="0022398B" w14:paraId="5288F760" w14:textId="77777777" w:rsidTr="001F247E">
        <w:tc>
          <w:tcPr>
            <w:tcW w:w="2694" w:type="dxa"/>
            <w:gridSpan w:val="2"/>
            <w:tcBorders>
              <w:left w:val="single" w:sz="4" w:space="0" w:color="auto"/>
            </w:tcBorders>
          </w:tcPr>
          <w:p w14:paraId="3684A667" w14:textId="77777777" w:rsidR="0022398B" w:rsidRDefault="0022398B"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08A39" w14:textId="77777777" w:rsidR="0022398B" w:rsidRDefault="0022398B"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36727" w14:textId="77777777" w:rsidR="0022398B" w:rsidRDefault="0022398B" w:rsidP="001F247E">
            <w:pPr>
              <w:pStyle w:val="CRCoverPage"/>
              <w:spacing w:after="0"/>
              <w:jc w:val="center"/>
              <w:rPr>
                <w:b/>
                <w:caps/>
                <w:noProof/>
              </w:rPr>
            </w:pPr>
            <w:r>
              <w:rPr>
                <w:b/>
                <w:caps/>
                <w:noProof/>
              </w:rPr>
              <w:t>N</w:t>
            </w:r>
          </w:p>
        </w:tc>
        <w:tc>
          <w:tcPr>
            <w:tcW w:w="2977" w:type="dxa"/>
            <w:gridSpan w:val="4"/>
          </w:tcPr>
          <w:p w14:paraId="03C910B9" w14:textId="77777777" w:rsidR="0022398B" w:rsidRDefault="0022398B"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33C9B" w14:textId="77777777" w:rsidR="0022398B" w:rsidRDefault="0022398B" w:rsidP="001F247E">
            <w:pPr>
              <w:pStyle w:val="CRCoverPage"/>
              <w:spacing w:after="0"/>
              <w:ind w:left="99"/>
              <w:rPr>
                <w:noProof/>
              </w:rPr>
            </w:pPr>
          </w:p>
        </w:tc>
      </w:tr>
      <w:tr w:rsidR="0022398B" w14:paraId="3B7ACC0B" w14:textId="77777777" w:rsidTr="001F247E">
        <w:tc>
          <w:tcPr>
            <w:tcW w:w="2694" w:type="dxa"/>
            <w:gridSpan w:val="2"/>
            <w:tcBorders>
              <w:left w:val="single" w:sz="4" w:space="0" w:color="auto"/>
            </w:tcBorders>
          </w:tcPr>
          <w:p w14:paraId="6B86FB62" w14:textId="77777777" w:rsidR="0022398B" w:rsidRDefault="0022398B"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6D2D1" w14:textId="77777777" w:rsidR="0022398B" w:rsidRDefault="0022398B"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26B46" w14:textId="77777777" w:rsidR="0022398B" w:rsidRDefault="0022398B" w:rsidP="001F247E">
            <w:pPr>
              <w:pStyle w:val="CRCoverPage"/>
              <w:spacing w:after="0"/>
              <w:jc w:val="center"/>
              <w:rPr>
                <w:b/>
                <w:caps/>
                <w:noProof/>
              </w:rPr>
            </w:pPr>
          </w:p>
        </w:tc>
        <w:tc>
          <w:tcPr>
            <w:tcW w:w="2977" w:type="dxa"/>
            <w:gridSpan w:val="4"/>
          </w:tcPr>
          <w:p w14:paraId="42CA43FB" w14:textId="77777777" w:rsidR="0022398B" w:rsidRDefault="0022398B"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ECF12" w14:textId="77777777" w:rsidR="0022398B" w:rsidRDefault="0022398B" w:rsidP="001F247E">
            <w:pPr>
              <w:pStyle w:val="CRCoverPage"/>
              <w:spacing w:after="0"/>
              <w:ind w:left="99"/>
              <w:rPr>
                <w:noProof/>
              </w:rPr>
            </w:pPr>
            <w:r w:rsidRPr="001B088E">
              <w:rPr>
                <w:noProof/>
              </w:rPr>
              <w:t>TS 23.501 CR 3730</w:t>
            </w:r>
          </w:p>
        </w:tc>
      </w:tr>
      <w:tr w:rsidR="0022398B" w14:paraId="36FF033A" w14:textId="77777777" w:rsidTr="001F247E">
        <w:tc>
          <w:tcPr>
            <w:tcW w:w="2694" w:type="dxa"/>
            <w:gridSpan w:val="2"/>
            <w:tcBorders>
              <w:left w:val="single" w:sz="4" w:space="0" w:color="auto"/>
            </w:tcBorders>
          </w:tcPr>
          <w:p w14:paraId="70F2880D" w14:textId="77777777" w:rsidR="0022398B" w:rsidRDefault="0022398B"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A548F" w14:textId="77777777" w:rsidR="0022398B" w:rsidRDefault="0022398B"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AB2E9" w14:textId="77777777" w:rsidR="0022398B" w:rsidRDefault="0022398B" w:rsidP="001F247E">
            <w:pPr>
              <w:pStyle w:val="CRCoverPage"/>
              <w:spacing w:after="0"/>
              <w:jc w:val="center"/>
              <w:rPr>
                <w:b/>
                <w:caps/>
                <w:noProof/>
              </w:rPr>
            </w:pPr>
            <w:r>
              <w:rPr>
                <w:b/>
                <w:caps/>
                <w:noProof/>
              </w:rPr>
              <w:t>X</w:t>
            </w:r>
          </w:p>
        </w:tc>
        <w:tc>
          <w:tcPr>
            <w:tcW w:w="2977" w:type="dxa"/>
            <w:gridSpan w:val="4"/>
          </w:tcPr>
          <w:p w14:paraId="275E80FE" w14:textId="77777777" w:rsidR="0022398B" w:rsidRDefault="0022398B"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875CC6" w14:textId="77777777" w:rsidR="0022398B" w:rsidRDefault="0022398B" w:rsidP="001F247E">
            <w:pPr>
              <w:pStyle w:val="CRCoverPage"/>
              <w:spacing w:after="0"/>
              <w:ind w:left="99"/>
              <w:rPr>
                <w:noProof/>
              </w:rPr>
            </w:pPr>
            <w:r>
              <w:rPr>
                <w:noProof/>
              </w:rPr>
              <w:t xml:space="preserve">TS/TR ... CR ... </w:t>
            </w:r>
          </w:p>
        </w:tc>
      </w:tr>
      <w:tr w:rsidR="0022398B" w14:paraId="52FD38E1" w14:textId="77777777" w:rsidTr="001F247E">
        <w:tc>
          <w:tcPr>
            <w:tcW w:w="2694" w:type="dxa"/>
            <w:gridSpan w:val="2"/>
            <w:tcBorders>
              <w:left w:val="single" w:sz="4" w:space="0" w:color="auto"/>
            </w:tcBorders>
          </w:tcPr>
          <w:p w14:paraId="702BA61A" w14:textId="77777777" w:rsidR="0022398B" w:rsidRDefault="0022398B"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03213" w14:textId="77777777" w:rsidR="0022398B" w:rsidRDefault="0022398B"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DDBD8" w14:textId="77777777" w:rsidR="0022398B" w:rsidRDefault="0022398B" w:rsidP="001F247E">
            <w:pPr>
              <w:pStyle w:val="CRCoverPage"/>
              <w:spacing w:after="0"/>
              <w:jc w:val="center"/>
              <w:rPr>
                <w:b/>
                <w:caps/>
                <w:noProof/>
              </w:rPr>
            </w:pPr>
            <w:r>
              <w:rPr>
                <w:b/>
                <w:caps/>
                <w:noProof/>
              </w:rPr>
              <w:t>X</w:t>
            </w:r>
          </w:p>
        </w:tc>
        <w:tc>
          <w:tcPr>
            <w:tcW w:w="2977" w:type="dxa"/>
            <w:gridSpan w:val="4"/>
          </w:tcPr>
          <w:p w14:paraId="3547B840" w14:textId="77777777" w:rsidR="0022398B" w:rsidRDefault="0022398B"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42D5E" w14:textId="77777777" w:rsidR="0022398B" w:rsidRDefault="0022398B" w:rsidP="001F247E">
            <w:pPr>
              <w:pStyle w:val="CRCoverPage"/>
              <w:spacing w:after="0"/>
              <w:ind w:left="99"/>
              <w:rPr>
                <w:noProof/>
              </w:rPr>
            </w:pPr>
            <w:r>
              <w:rPr>
                <w:noProof/>
              </w:rPr>
              <w:t xml:space="preserve">TS/TR ... CR ... </w:t>
            </w:r>
          </w:p>
        </w:tc>
      </w:tr>
      <w:tr w:rsidR="0022398B" w14:paraId="1594F4F3" w14:textId="77777777" w:rsidTr="001F247E">
        <w:tc>
          <w:tcPr>
            <w:tcW w:w="2694" w:type="dxa"/>
            <w:gridSpan w:val="2"/>
            <w:tcBorders>
              <w:left w:val="single" w:sz="4" w:space="0" w:color="auto"/>
            </w:tcBorders>
          </w:tcPr>
          <w:p w14:paraId="577BDF63" w14:textId="77777777" w:rsidR="0022398B" w:rsidRDefault="0022398B" w:rsidP="001F247E">
            <w:pPr>
              <w:pStyle w:val="CRCoverPage"/>
              <w:spacing w:after="0"/>
              <w:rPr>
                <w:b/>
                <w:i/>
                <w:noProof/>
              </w:rPr>
            </w:pPr>
          </w:p>
        </w:tc>
        <w:tc>
          <w:tcPr>
            <w:tcW w:w="6946" w:type="dxa"/>
            <w:gridSpan w:val="9"/>
            <w:tcBorders>
              <w:right w:val="single" w:sz="4" w:space="0" w:color="auto"/>
            </w:tcBorders>
          </w:tcPr>
          <w:p w14:paraId="4635B607" w14:textId="77777777" w:rsidR="0022398B" w:rsidRDefault="0022398B" w:rsidP="001F247E">
            <w:pPr>
              <w:pStyle w:val="CRCoverPage"/>
              <w:spacing w:after="0"/>
              <w:rPr>
                <w:noProof/>
              </w:rPr>
            </w:pPr>
          </w:p>
        </w:tc>
      </w:tr>
      <w:tr w:rsidR="0022398B" w14:paraId="3AE057BF" w14:textId="77777777" w:rsidTr="001F247E">
        <w:tc>
          <w:tcPr>
            <w:tcW w:w="2694" w:type="dxa"/>
            <w:gridSpan w:val="2"/>
            <w:tcBorders>
              <w:left w:val="single" w:sz="4" w:space="0" w:color="auto"/>
              <w:bottom w:val="single" w:sz="4" w:space="0" w:color="auto"/>
            </w:tcBorders>
          </w:tcPr>
          <w:p w14:paraId="0E85CFEB" w14:textId="77777777" w:rsidR="0022398B" w:rsidRDefault="0022398B"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62258" w14:textId="77777777" w:rsidR="0022398B" w:rsidRDefault="0022398B" w:rsidP="001F247E">
            <w:pPr>
              <w:pStyle w:val="CRCoverPage"/>
              <w:spacing w:after="0"/>
              <w:ind w:left="100"/>
              <w:rPr>
                <w:noProof/>
              </w:rPr>
            </w:pPr>
          </w:p>
        </w:tc>
      </w:tr>
      <w:tr w:rsidR="0022398B" w:rsidRPr="008863B9" w14:paraId="2F277600" w14:textId="77777777" w:rsidTr="001F247E">
        <w:tc>
          <w:tcPr>
            <w:tcW w:w="2694" w:type="dxa"/>
            <w:gridSpan w:val="2"/>
            <w:tcBorders>
              <w:top w:val="single" w:sz="4" w:space="0" w:color="auto"/>
              <w:bottom w:val="single" w:sz="4" w:space="0" w:color="auto"/>
            </w:tcBorders>
          </w:tcPr>
          <w:p w14:paraId="4B9302B1" w14:textId="77777777" w:rsidR="0022398B" w:rsidRPr="008863B9" w:rsidRDefault="0022398B"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B2501" w14:textId="77777777" w:rsidR="0022398B" w:rsidRPr="008863B9" w:rsidRDefault="0022398B" w:rsidP="001F247E">
            <w:pPr>
              <w:pStyle w:val="CRCoverPage"/>
              <w:spacing w:after="0"/>
              <w:ind w:left="100"/>
              <w:rPr>
                <w:noProof/>
                <w:sz w:val="8"/>
                <w:szCs w:val="8"/>
              </w:rPr>
            </w:pPr>
          </w:p>
        </w:tc>
      </w:tr>
      <w:tr w:rsidR="0022398B" w14:paraId="23531E98" w14:textId="77777777" w:rsidTr="001F247E">
        <w:tc>
          <w:tcPr>
            <w:tcW w:w="2694" w:type="dxa"/>
            <w:gridSpan w:val="2"/>
            <w:tcBorders>
              <w:top w:val="single" w:sz="4" w:space="0" w:color="auto"/>
              <w:left w:val="single" w:sz="4" w:space="0" w:color="auto"/>
              <w:bottom w:val="single" w:sz="4" w:space="0" w:color="auto"/>
            </w:tcBorders>
          </w:tcPr>
          <w:p w14:paraId="17E6A14A" w14:textId="77777777" w:rsidR="0022398B" w:rsidRDefault="0022398B"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64BB5" w14:textId="77777777" w:rsidR="0022398B" w:rsidRDefault="0022398B" w:rsidP="001F247E">
            <w:pPr>
              <w:pStyle w:val="CRCoverPage"/>
              <w:spacing w:after="0"/>
              <w:ind w:left="100"/>
              <w:rPr>
                <w:noProof/>
              </w:rPr>
            </w:pPr>
          </w:p>
        </w:tc>
      </w:tr>
    </w:tbl>
    <w:p w14:paraId="46C97DC4" w14:textId="77777777" w:rsidR="0022398B" w:rsidRDefault="0022398B" w:rsidP="0022398B">
      <w:pPr>
        <w:pStyle w:val="CRCoverPage"/>
        <w:spacing w:after="0"/>
        <w:rPr>
          <w:noProof/>
          <w:sz w:val="8"/>
          <w:szCs w:val="8"/>
        </w:rPr>
      </w:pPr>
    </w:p>
    <w:p w14:paraId="3AEAAC28" w14:textId="77777777" w:rsidR="0022398B" w:rsidRDefault="0022398B" w:rsidP="0022398B">
      <w:pPr>
        <w:rPr>
          <w:noProof/>
        </w:rPr>
        <w:sectPr w:rsidR="0022398B">
          <w:headerReference w:type="even" r:id="rId17"/>
          <w:footnotePr>
            <w:numRestart w:val="eachSect"/>
          </w:footnotePr>
          <w:pgSz w:w="11907" w:h="16840" w:code="9"/>
          <w:pgMar w:top="1418" w:right="1134" w:bottom="1134" w:left="1134" w:header="680" w:footer="567" w:gutter="0"/>
          <w:cols w:space="720"/>
        </w:sectPr>
      </w:pPr>
    </w:p>
    <w:p w14:paraId="57DB6035" w14:textId="77777777" w:rsidR="0022398B" w:rsidRDefault="0022398B" w:rsidP="0022398B">
      <w:pPr>
        <w:jc w:val="center"/>
        <w:rPr>
          <w:noProof/>
          <w:highlight w:val="green"/>
        </w:rPr>
      </w:pPr>
      <w:r w:rsidRPr="00DB12B9">
        <w:rPr>
          <w:noProof/>
          <w:highlight w:val="green"/>
        </w:rPr>
        <w:lastRenderedPageBreak/>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0"/>
      <w:bookmarkEnd w:id="1"/>
      <w:bookmarkEnd w:id="2"/>
      <w:bookmarkEnd w:id="3"/>
      <w:bookmarkEnd w:id="4"/>
      <w:bookmarkEnd w:id="5"/>
      <w:bookmarkEnd w:id="6"/>
      <w:bookmarkEnd w:id="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9"/>
    <w:p w14:paraId="68BF59C7" w14:textId="77777777" w:rsidR="00DB2E6E" w:rsidRDefault="00F90B28" w:rsidP="00F90B28">
      <w:r>
        <w:t>The allowed NSSAI(s) should be stored in a non-volatile memory in the ME as specified in annex </w:t>
      </w:r>
      <w:r w:rsidRPr="002426CF">
        <w:t>C</w:t>
      </w:r>
      <w:r>
        <w:t>.</w:t>
      </w:r>
    </w:p>
    <w:p w14:paraId="0FE41358" w14:textId="5199DC26" w:rsidR="005D6ED2" w:rsidRPr="006D3938" w:rsidRDefault="00E85C62" w:rsidP="005D6ED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6E79C4AE"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236BBB4B" w14:textId="22285AFE" w:rsidR="008D5B8F" w:rsidRDefault="008D5B8F" w:rsidP="008D5B8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29522C">
        <w:t xml:space="preserve"> and</w:t>
      </w:r>
      <w:r w:rsidR="00EB2902" w:rsidRPr="00D23586">
        <w:t xml:space="preserve"> </w:t>
      </w:r>
      <w:r w:rsidR="00EB2902">
        <w:t xml:space="preserve">the stored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w:t>
      </w:r>
      <w:r w:rsidR="00EB2902">
        <w:t>configured</w:t>
      </w:r>
      <w:r w:rsidRPr="0029522C">
        <w:t xml:space="preserve"> NSSAI for the current PLMN or SNPN</w:t>
      </w:r>
      <w:r>
        <w:t xml:space="preserve"> </w:t>
      </w:r>
      <w:r w:rsidRPr="006F7C71">
        <w:t>(if the UE is roaming)</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xml:space="preserve"> and</w:t>
      </w:r>
    </w:p>
    <w:p w14:paraId="76FCEC28" w14:textId="7A278493" w:rsidR="00826BB9" w:rsidRPr="00CC5372" w:rsidRDefault="00826BB9" w:rsidP="00826BB9">
      <w:pPr>
        <w:pStyle w:val="B2"/>
      </w:pPr>
      <w:r w:rsidRPr="00CC5372">
        <w:lastRenderedPageBreak/>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r w:rsidRPr="00CC5372">
        <w:t>;</w:t>
      </w:r>
    </w:p>
    <w:p w14:paraId="5FFCB869" w14:textId="28742675"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77777777" w:rsidR="00F04AF7" w:rsidRDefault="00F04AF7" w:rsidP="00F04AF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5CC82CB" w14:textId="77777777" w:rsidR="00F04AF7" w:rsidRDefault="00F04AF7" w:rsidP="00F04AF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1C24778" w14:textId="3CFCF4A4"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ins w:id="10" w:author="Ericsson User, R04" w:date="2022-10-24T12:07:00Z">
        <w:r w:rsidR="004758B6">
          <w:t xml:space="preserve"> </w:t>
        </w:r>
        <w:r w:rsidR="004758B6" w:rsidRPr="00405ED5">
          <w:t xml:space="preserve">and its equivalent </w:t>
        </w:r>
        <w:r w:rsidR="004758B6">
          <w:t>SNPN</w:t>
        </w:r>
        <w:r w:rsidR="004758B6" w:rsidRPr="00405ED5">
          <w:t>(s)</w:t>
        </w:r>
      </w:ins>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3382CE24" w:rsidR="00F04AF7" w:rsidRDefault="00F04AF7" w:rsidP="00F04AF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ins w:id="11" w:author="Ericsson User, R04" w:date="2022-10-24T12:07:00Z">
        <w:r w:rsidR="004758B6">
          <w:t xml:space="preserve"> </w:t>
        </w:r>
        <w:r w:rsidR="004758B6" w:rsidRPr="00405ED5">
          <w:t xml:space="preserve">and its equivalent </w:t>
        </w:r>
        <w:r w:rsidR="004758B6">
          <w:t>SNPN</w:t>
        </w:r>
        <w:r w:rsidR="004758B6" w:rsidRPr="00405ED5">
          <w:t>(s)</w:t>
        </w:r>
      </w:ins>
      <w:r w:rsidRPr="00A44853">
        <w:t>.</w:t>
      </w:r>
    </w:p>
    <w:p w14:paraId="5AA2A78A" w14:textId="77777777" w:rsidR="00F04AF7" w:rsidRPr="00CB1B4A" w:rsidRDefault="00F04AF7" w:rsidP="00F04AF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B60B22" w14:textId="7124049F" w:rsidR="0071219C" w:rsidRDefault="008F3C1C" w:rsidP="00DC4127">
      <w:pPr>
        <w:pStyle w:val="B1"/>
      </w:pPr>
      <w:bookmarkStart w:id="12" w:name="_Hlk117600278"/>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bookmarkEnd w:id="12"/>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6060AE4F" w14:textId="3CBE7E44" w:rsidR="00DC4127" w:rsidRDefault="00DC4127" w:rsidP="00DC4127">
      <w:pPr>
        <w:pStyle w:val="B2"/>
      </w:pPr>
      <w:r>
        <w:t>1)</w:t>
      </w:r>
      <w:r>
        <w:tab/>
      </w:r>
      <w:r w:rsidR="005D6ED2" w:rsidRPr="00437171">
        <w:t xml:space="preserve">replace any stored allowed NSSAI for </w:t>
      </w:r>
      <w:r>
        <w:t>this</w:t>
      </w:r>
      <w:r w:rsidR="005D6ED2" w:rsidRPr="00437171">
        <w:t xml:space="preserve"> PLMN</w:t>
      </w:r>
      <w:r w:rsidR="000F75B1" w:rsidRPr="00DD22EC">
        <w:t xml:space="preserve"> or SNPN</w:t>
      </w:r>
      <w:r w:rsidR="005D6ED2" w:rsidRPr="00437171">
        <w:t xml:space="preserve"> </w:t>
      </w:r>
      <w:r w:rsidR="00B444F2">
        <w:t xml:space="preserve">and its equivalent PLMN(s) </w:t>
      </w:r>
      <w:r w:rsidR="00ED3D77">
        <w:rPr>
          <w:rFonts w:hint="eastAsia"/>
          <w:lang w:eastAsia="zh-CN"/>
        </w:rPr>
        <w:t>for the same access type</w:t>
      </w:r>
      <w:r w:rsidR="00ED3D77">
        <w:t xml:space="preserve"> </w:t>
      </w:r>
      <w:r w:rsidR="005D6ED2" w:rsidRPr="00437171">
        <w:t>with th</w:t>
      </w:r>
      <w:r>
        <w:t>e</w:t>
      </w:r>
      <w:r w:rsidR="005D6ED2" w:rsidRPr="00437171">
        <w:t xml:space="preserve"> new allowed NSSAI</w:t>
      </w:r>
      <w:r>
        <w:t xml:space="preserve"> for this PLMN</w:t>
      </w:r>
      <w:r w:rsidR="000F75B1" w:rsidRPr="00DD22EC">
        <w:t xml:space="preserve"> or SNPN</w:t>
      </w:r>
      <w:r>
        <w:t>;</w:t>
      </w:r>
    </w:p>
    <w:p w14:paraId="18DCBA23" w14:textId="4144CE97" w:rsidR="00425B15" w:rsidRPr="00EC66BC" w:rsidRDefault="00425B15" w:rsidP="00425B15">
      <w:pPr>
        <w:pStyle w:val="B2"/>
      </w:pPr>
      <w:r w:rsidRPr="00EC66BC">
        <w:t>2)</w:t>
      </w:r>
      <w:r w:rsidRPr="00EC66BC">
        <w:tab/>
        <w:t>delete any stored mapped S-NSSAI(s) for the allowed NSSAI for this PL</w:t>
      </w:r>
      <w:r>
        <w:t>M</w:t>
      </w:r>
      <w:r w:rsidRPr="00EC66BC">
        <w:t xml:space="preserve">N or SNPN and its equivalent PLMN(s) </w:t>
      </w:r>
      <w:r w:rsidR="00ED3D77">
        <w:rPr>
          <w:rFonts w:hint="eastAsia"/>
          <w:lang w:eastAsia="zh-CN"/>
        </w:rPr>
        <w:t>for the same access type</w:t>
      </w:r>
      <w:r w:rsidR="00ED3D77" w:rsidRPr="00EC66BC">
        <w:t xml:space="preserve"> </w:t>
      </w:r>
      <w:r w:rsidRPr="00EC66BC">
        <w:t>and, if available, store the mapped S-NSSAI(s) for the new allowed NSSAI;</w:t>
      </w:r>
    </w:p>
    <w:p w14:paraId="176BF965" w14:textId="33EFF5DC" w:rsidR="00404F3E" w:rsidRDefault="00404F3E" w:rsidP="00404F3E">
      <w:pPr>
        <w:pStyle w:val="B2"/>
        <w:rPr>
          <w:lang w:eastAsia="en-US"/>
        </w:rPr>
      </w:pPr>
      <w:r>
        <w:lastRenderedPageBreak/>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71196271" w14:textId="16C90C4D" w:rsidR="00AC59A4" w:rsidRDefault="00AC59A4" w:rsidP="00AC59A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5CFB01A4" w14:textId="1608F71B" w:rsidR="001464E2" w:rsidRDefault="001464E2" w:rsidP="001464E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rsidR="00EB2902">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486128">
        <w:t xml:space="preserve"> </w:t>
      </w:r>
      <w:r w:rsidR="00EB2902">
        <w:t xml:space="preserve">and rejected NSSAI for the </w:t>
      </w:r>
      <w:r w:rsidR="00EB2902">
        <w:rPr>
          <w:lang w:val="en-US"/>
        </w:rPr>
        <w:t>maximum number of UEs</w:t>
      </w:r>
      <w:r w:rsidR="00EB2902" w:rsidRPr="00C133BF">
        <w:t xml:space="preserve"> </w:t>
      </w:r>
      <w:r w:rsidR="00EB2902">
        <w:t>reached</w:t>
      </w:r>
      <w:r w:rsidRPr="0029522C">
        <w:t>, the S-NSSAI(s), if any, included in the mapped S-NSSAI(s) for the new allowed NSSAI for the current PLMN or SNPN</w:t>
      </w:r>
      <w:r>
        <w:t xml:space="preserve"> </w:t>
      </w:r>
      <w:r w:rsidRPr="006F7C71">
        <w:t>(if the UE is roaming)</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and</w:t>
      </w:r>
    </w:p>
    <w:p w14:paraId="17EB842D" w14:textId="31BFD219" w:rsidR="00425B15" w:rsidRPr="00EC66BC" w:rsidRDefault="00425B15" w:rsidP="00425B1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 xml:space="preserve">N or SNPN and its equivalent PLMN(s), one or more S-NSSAIs, if any, included in the new allowed NSSAI for the current </w:t>
      </w:r>
      <w:r w:rsidRPr="001F2B25">
        <w:t>PLMN or SNPN and its equivalent PLMN(s) (if the UE is not roaming) or the</w:t>
      </w:r>
      <w:r w:rsidRPr="00EC66BC">
        <w:t xml:space="preserve"> mapped S-NSSAI(s) for the new allowed NSSAI for the current PLMN or SNPN and its equivalent PLMN(s) (if the UE is roaming).</w:t>
      </w:r>
    </w:p>
    <w:p w14:paraId="4BF2D370" w14:textId="013775E7" w:rsidR="00061D56" w:rsidRPr="009D3C9B" w:rsidRDefault="00061D56" w:rsidP="00061D56">
      <w:pPr>
        <w:pStyle w:val="NO"/>
      </w:pPr>
      <w:r w:rsidRPr="009D3C9B">
        <w:rPr>
          <w:lang w:val="en-US"/>
        </w:rPr>
        <w:t>NOTE</w:t>
      </w:r>
      <w:r w:rsidR="00BF0815">
        <w:rPr>
          <w:lang w:val="en-US"/>
        </w:rPr>
        <w:t> </w:t>
      </w:r>
      <w:r w:rsidR="008866E5">
        <w:rPr>
          <w:lang w:val="en-US"/>
        </w:rPr>
        <w:t>3</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3168AF42"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 </w:t>
      </w:r>
      <w:r>
        <w:t>remove from the stored allowed NSSAI for the current PLMN</w:t>
      </w:r>
      <w:r w:rsidR="000F75B1" w:rsidRPr="00DD22EC">
        <w:t xml:space="preserve"> or SNPN</w:t>
      </w:r>
      <w:r w:rsidR="00B444F2" w:rsidRPr="00FB7ADD">
        <w:t xml:space="preserve"> </w:t>
      </w:r>
      <w:r w:rsidR="00B444F2" w:rsidRPr="00C63379">
        <w:t>and its equivalent PLMN(s)</w:t>
      </w:r>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1818492D"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00B444F2" w:rsidRPr="00FB7ADD">
        <w:t xml:space="preserve"> </w:t>
      </w:r>
      <w:r w:rsidR="00B444F2" w:rsidRPr="00C63379">
        <w:t>and its equivalent PLMN(s)</w:t>
      </w:r>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32362A64"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or SNPN </w:t>
      </w:r>
      <w:r w:rsidR="00B444F2" w:rsidRPr="00C63379">
        <w:t>and its equivalent PLMN(s)</w:t>
      </w:r>
      <w:r w:rsidR="00B444F2">
        <w:t xml:space="preserve"> </w:t>
      </w:r>
      <w:r w:rsidR="00303826">
        <w:t>(if the UE is not roaming) or</w:t>
      </w:r>
      <w:r w:rsidR="00D8352D">
        <w:t xml:space="preserve"> the stored mapped</w:t>
      </w:r>
      <w:r w:rsidR="00D8352D" w:rsidRPr="00355BBE">
        <w:t xml:space="preserve"> </w:t>
      </w:r>
      <w:r w:rsidR="00D8352D">
        <w:t>S-</w:t>
      </w:r>
      <w:r w:rsidR="00D8352D" w:rsidRPr="00355BBE">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39A975B6"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 </w:t>
      </w:r>
      <w:r w:rsidR="00096C57">
        <w:t>remove from the stored p</w:t>
      </w:r>
      <w:r w:rsidR="00096C57">
        <w:rPr>
          <w:noProof/>
          <w:lang w:eastAsia="ja-JP"/>
        </w:rPr>
        <w:t>ending</w:t>
      </w:r>
      <w:r w:rsidR="00096C57" w:rsidRPr="00E71CDD">
        <w:rPr>
          <w:noProof/>
          <w:lang w:eastAsia="ja-JP"/>
        </w:rPr>
        <w:t xml:space="preserve"> </w:t>
      </w:r>
      <w:r w:rsidR="00096C57">
        <w:t>NSSAI for the current PLMN or SNPN</w:t>
      </w:r>
      <w:r w:rsidR="00CD51E6" w:rsidRPr="00C63379">
        <w:t xml:space="preserve"> and its equivalent PLMN(s)</w:t>
      </w:r>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06EAB9D4"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324776B2" w:rsidR="006D77C7" w:rsidRDefault="006D77C7" w:rsidP="006D77C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77777777" w:rsidR="006D77C7" w:rsidRPr="00BC1109" w:rsidRDefault="006D77C7" w:rsidP="006D77C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5C1504C2"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CE30F4" w:rsidRPr="003729E7">
        <w:t>"</w:t>
      </w:r>
      <w:r w:rsidR="00CE30F4" w:rsidRPr="006C539E">
        <w:t>No network slices available</w:t>
      </w:r>
      <w:r w:rsidR="00CE30F4" w:rsidRPr="003729E7">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w:t>
      </w:r>
      <w:r w:rsidR="002B1DEF">
        <w:lastRenderedPageBreak/>
        <w:t xml:space="preserve">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7C19CA4A"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the UE shall delete the stored pending NSSAI, if any, for this PLMN or SNPN and its equivalent PLMN(s).</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3D1518B3" w:rsidR="00193BB8" w:rsidRDefault="00C36043" w:rsidP="00215B69">
      <w:pPr>
        <w:pStyle w:val="B2"/>
      </w:pPr>
      <w:r>
        <w:t>2</w:t>
      </w:r>
      <w:r w:rsidR="00096C57">
        <w:t>)</w:t>
      </w:r>
      <w:r w:rsidR="00096C57">
        <w:tab/>
        <w:t>successfully registers with a new PLMN</w:t>
      </w:r>
      <w:r w:rsidR="00471728" w:rsidRPr="00471728">
        <w:t xml:space="preserve"> </w:t>
      </w:r>
      <w:r w:rsidR="00471728">
        <w:t>or SNPN</w:t>
      </w:r>
      <w:r w:rsidR="00803395">
        <w:t xml:space="preserve"> </w:t>
      </w:r>
      <w:r w:rsidR="00803395" w:rsidRPr="007870B2">
        <w:t>not in the list of equivalent PLMNs</w:t>
      </w:r>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3721AD27"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t xml:space="preserve"> </w:t>
      </w:r>
      <w:r w:rsidR="00DE3536">
        <w:t xml:space="preserve">or SNPN </w:t>
      </w:r>
      <w:r w:rsidR="00CD51E6">
        <w:t xml:space="preserve">and its equivalent PLMN(s) </w:t>
      </w:r>
      <w:r>
        <w:t>shall be deleted</w:t>
      </w:r>
      <w:r>
        <w:rPr>
          <w:rFonts w:hint="eastAsia"/>
          <w:lang w:eastAsia="zh-CN"/>
        </w:rPr>
        <w:t>;</w:t>
      </w:r>
    </w:p>
    <w:p w14:paraId="00039F45" w14:textId="1D781F0B" w:rsidR="00C34E26" w:rsidRDefault="00C34E26" w:rsidP="00C34E26">
      <w:pPr>
        <w:pStyle w:val="B1"/>
      </w:pPr>
      <w:bookmarkStart w:id="13" w:name="_Toc20232437"/>
      <w:bookmarkStart w:id="14" w:name="_Toc27746523"/>
      <w:bookmarkStart w:id="15" w:name="_Toc36212703"/>
      <w:bookmarkStart w:id="16" w:name="_Toc36656880"/>
      <w:bookmarkStart w:id="17" w:name="_Toc45286541"/>
      <w:bookmarkStart w:id="18" w:name="_Toc51947808"/>
      <w:bookmarkStart w:id="19"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5AFE3D15"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13"/>
    <w:bookmarkEnd w:id="14"/>
    <w:bookmarkEnd w:id="15"/>
    <w:bookmarkEnd w:id="16"/>
    <w:bookmarkEnd w:id="17"/>
    <w:bookmarkEnd w:id="18"/>
    <w:bookmarkEnd w:id="19"/>
    <w:p w14:paraId="667A26F8" w14:textId="77777777" w:rsidR="00501CCC" w:rsidRPr="00501CCC" w:rsidRDefault="00501CCC" w:rsidP="00501CCC"/>
    <w:sectPr w:rsidR="00501CCC" w:rsidRPr="00501CCC"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00CD" w14:textId="77777777" w:rsidR="00AC16E9" w:rsidRDefault="00AC16E9">
      <w:r>
        <w:separator/>
      </w:r>
    </w:p>
    <w:p w14:paraId="725283EC" w14:textId="77777777" w:rsidR="00AC16E9" w:rsidRDefault="00AC16E9"/>
  </w:endnote>
  <w:endnote w:type="continuationSeparator" w:id="0">
    <w:p w14:paraId="138F12D5" w14:textId="77777777" w:rsidR="00AC16E9" w:rsidRDefault="00AC16E9">
      <w:r>
        <w:continuationSeparator/>
      </w:r>
    </w:p>
    <w:p w14:paraId="72D22FF8" w14:textId="77777777" w:rsidR="00AC16E9" w:rsidRDefault="00AC1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18B2" w14:textId="77777777" w:rsidR="00AC16E9" w:rsidRDefault="00AC16E9">
      <w:r>
        <w:separator/>
      </w:r>
    </w:p>
    <w:p w14:paraId="700A301D" w14:textId="77777777" w:rsidR="00AC16E9" w:rsidRDefault="00AC16E9"/>
  </w:footnote>
  <w:footnote w:type="continuationSeparator" w:id="0">
    <w:p w14:paraId="5074724D" w14:textId="77777777" w:rsidR="00AC16E9" w:rsidRDefault="00AC16E9">
      <w:r>
        <w:continuationSeparator/>
      </w:r>
    </w:p>
    <w:p w14:paraId="1E51D4EF" w14:textId="77777777" w:rsidR="00AC16E9" w:rsidRDefault="00AC1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BDC1" w14:textId="77777777" w:rsidR="0022398B" w:rsidRDefault="00223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FF67B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F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9DAAA9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F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36A"/>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028"/>
    <w:rsid w:val="000E44B8"/>
    <w:rsid w:val="000E4603"/>
    <w:rsid w:val="000E4ED2"/>
    <w:rsid w:val="000E56E4"/>
    <w:rsid w:val="000E6529"/>
    <w:rsid w:val="000E6F5C"/>
    <w:rsid w:val="000E7115"/>
    <w:rsid w:val="000E76BC"/>
    <w:rsid w:val="000F04DA"/>
    <w:rsid w:val="000F0A31"/>
    <w:rsid w:val="000F2709"/>
    <w:rsid w:val="000F2806"/>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3E"/>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98B"/>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BB0"/>
    <w:rsid w:val="004F62E7"/>
    <w:rsid w:val="004F6433"/>
    <w:rsid w:val="004F6D0C"/>
    <w:rsid w:val="004F7A32"/>
    <w:rsid w:val="005001DD"/>
    <w:rsid w:val="00500947"/>
    <w:rsid w:val="00500C1C"/>
    <w:rsid w:val="00500E2C"/>
    <w:rsid w:val="005017FB"/>
    <w:rsid w:val="00501988"/>
    <w:rsid w:val="00501CCC"/>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E7DEA"/>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5CD5"/>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FC3"/>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6E9"/>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FD0"/>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0B83"/>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D57"/>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C68EA"/>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3167</Words>
  <Characters>18055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12</cp:revision>
  <dcterms:created xsi:type="dcterms:W3CDTF">2022-10-24T13:17:00Z</dcterms:created>
  <dcterms:modified xsi:type="dcterms:W3CDTF">2022-11-03T08:43:00Z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