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4C0D" w14:textId="61DD0C4D" w:rsidR="003768AD" w:rsidRDefault="003768AD" w:rsidP="003768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3768AD">
        <w:rPr>
          <w:b/>
          <w:noProof/>
          <w:sz w:val="24"/>
        </w:rPr>
        <w:t>C1-226316</w:t>
      </w:r>
    </w:p>
    <w:p w14:paraId="0AE580D8" w14:textId="77777777" w:rsidR="003768AD" w:rsidRDefault="003768AD" w:rsidP="003768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51BF6C10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37A1798E" w14:textId="77777777" w:rsidR="00F57BF1" w:rsidRPr="009D736B" w:rsidRDefault="00F57BF1" w:rsidP="009D736B">
      <w:pPr>
        <w:rPr>
          <w:rFonts w:eastAsia="Batang"/>
        </w:rPr>
      </w:pPr>
    </w:p>
    <w:p w14:paraId="26E63C09" w14:textId="77777777" w:rsidR="009D736B" w:rsidRPr="009D736B" w:rsidRDefault="009D736B" w:rsidP="009D736B"/>
    <w:p w14:paraId="36D51CA4" w14:textId="2438822A" w:rsidR="00F57BF1" w:rsidRPr="006B5418" w:rsidRDefault="00F57BF1" w:rsidP="00F57BF1">
      <w:pPr>
        <w:pStyle w:val="CRCoverPage"/>
        <w:rPr>
          <w:b/>
          <w:lang w:val="en-US"/>
        </w:rPr>
      </w:pPr>
      <w:r w:rsidRPr="00F57BF1">
        <w:rPr>
          <w:b/>
          <w:lang w:val="en-US"/>
        </w:rPr>
        <w:t xml:space="preserve">This </w:t>
      </w:r>
      <w:r>
        <w:rPr>
          <w:b/>
          <w:lang w:val="en-US"/>
        </w:rPr>
        <w:t>WID</w:t>
      </w:r>
      <w:r w:rsidRPr="00F57BF1">
        <w:rPr>
          <w:b/>
          <w:lang w:val="en-US"/>
        </w:rPr>
        <w:t xml:space="preserve"> revision history</w:t>
      </w:r>
      <w:r w:rsidR="009D736B">
        <w:rPr>
          <w:b/>
          <w:lang w:val="en-US"/>
        </w:rPr>
        <w:t>:</w:t>
      </w:r>
    </w:p>
    <w:p w14:paraId="3EA50C41" w14:textId="5317ADE6" w:rsidR="00F57BF1" w:rsidRPr="00064D1F" w:rsidRDefault="0028216C" w:rsidP="00E912E7">
      <w:pPr>
        <w:rPr>
          <w:lang w:val="en-US"/>
        </w:rPr>
      </w:pPr>
      <w:r>
        <w:rPr>
          <w:lang w:val="en-US"/>
        </w:rPr>
        <w:t xml:space="preserve">- </w:t>
      </w:r>
      <w:r w:rsidR="00F57BF1" w:rsidRPr="00F57BF1">
        <w:rPr>
          <w:lang w:val="en-US"/>
        </w:rPr>
        <w:t>C1-226316</w:t>
      </w:r>
      <w:r w:rsidR="00F57BF1">
        <w:rPr>
          <w:lang w:val="en-US"/>
        </w:rPr>
        <w:t xml:space="preserve">: </w:t>
      </w:r>
      <w:r w:rsidR="00D427FD">
        <w:rPr>
          <w:lang w:val="en-US"/>
        </w:rPr>
        <w:t xml:space="preserve">no changes in comparison to </w:t>
      </w:r>
      <w:r w:rsidR="00064D1F" w:rsidRPr="00064D1F">
        <w:rPr>
          <w:lang w:val="en-US"/>
        </w:rPr>
        <w:t>C1-226195</w:t>
      </w:r>
    </w:p>
    <w:p w14:paraId="028C079C" w14:textId="61E3B605" w:rsidR="006C2E80" w:rsidRPr="00E912E7" w:rsidRDefault="006C2E80" w:rsidP="00E912E7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lastRenderedPageBreak/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BA2EBDA" w14:textId="77777777" w:rsidR="005153CF" w:rsidRDefault="005153CF" w:rsidP="005153CF">
      <w:r>
        <w:t>CT3:</w:t>
      </w:r>
    </w:p>
    <w:p w14:paraId="243EC444" w14:textId="77777777" w:rsidR="005153CF" w:rsidRDefault="005153CF" w:rsidP="005153CF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5153CF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5153CF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5153CF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D31AD" w14:textId="77777777" w:rsidR="0085359F" w:rsidRDefault="0085359F" w:rsidP="00814D39">
      <w:r>
        <w:separator/>
      </w:r>
    </w:p>
  </w:endnote>
  <w:endnote w:type="continuationSeparator" w:id="0">
    <w:p w14:paraId="1E183221" w14:textId="77777777" w:rsidR="0085359F" w:rsidRDefault="0085359F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469C" w14:textId="77777777" w:rsidR="0085359F" w:rsidRDefault="0085359F" w:rsidP="00814D39">
      <w:r>
        <w:separator/>
      </w:r>
    </w:p>
  </w:footnote>
  <w:footnote w:type="continuationSeparator" w:id="0">
    <w:p w14:paraId="438BB032" w14:textId="77777777" w:rsidR="0085359F" w:rsidRDefault="0085359F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4D1F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216C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6CBA"/>
    <w:rsid w:val="00347B74"/>
    <w:rsid w:val="00355CB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3153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359F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427FD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48</cp:revision>
  <cp:lastPrinted>2000-02-29T11:31:00Z</cp:lastPrinted>
  <dcterms:created xsi:type="dcterms:W3CDTF">2022-09-23T07:09:00Z</dcterms:created>
  <dcterms:modified xsi:type="dcterms:W3CDTF">2022-10-31T09:10:00Z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