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92AE4" w14:textId="77777777" w:rsidR="00182401" w:rsidRDefault="00182401" w:rsidP="001824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596F34D5" w14:textId="77777777" w:rsidR="00182401" w:rsidRDefault="00182401" w:rsidP="001824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D4437" w14:textId="77777777" w:rsidR="00CC30BB" w:rsidRDefault="00CC30BB">
      <w:r>
        <w:separator/>
      </w:r>
    </w:p>
  </w:endnote>
  <w:endnote w:type="continuationSeparator" w:id="0">
    <w:p w14:paraId="1B8455A3" w14:textId="77777777" w:rsidR="00CC30BB" w:rsidRDefault="00CC3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A451A" w14:textId="77777777" w:rsidR="00CC30BB" w:rsidRDefault="00CC30BB">
      <w:r>
        <w:separator/>
      </w:r>
    </w:p>
  </w:footnote>
  <w:footnote w:type="continuationSeparator" w:id="0">
    <w:p w14:paraId="17935B73" w14:textId="77777777" w:rsidR="00CC30BB" w:rsidRDefault="00CC3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24.555_CR0020R2_(Rel-17)_5G_ProSe</cp:lastModifiedBy>
  <cp:revision>55</cp:revision>
  <cp:lastPrinted>1900-01-01T00:00:00Z</cp:lastPrinted>
  <dcterms:created xsi:type="dcterms:W3CDTF">2019-01-14T04:28:00Z</dcterms:created>
  <dcterms:modified xsi:type="dcterms:W3CDTF">2022-09-23T12:13:00Z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