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A6437A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61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616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616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616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61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61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6165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61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61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616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61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EDD4F" w14:textId="77777777" w:rsidR="00520CA3" w:rsidRDefault="00520CA3">
      <w:r>
        <w:separator/>
      </w:r>
    </w:p>
  </w:endnote>
  <w:endnote w:type="continuationSeparator" w:id="0">
    <w:p w14:paraId="5A98AB4A" w14:textId="77777777" w:rsidR="00520CA3" w:rsidRDefault="0052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8EF18" w14:textId="77777777" w:rsidR="00520CA3" w:rsidRDefault="00520CA3">
      <w:r>
        <w:separator/>
      </w:r>
    </w:p>
  </w:footnote>
  <w:footnote w:type="continuationSeparator" w:id="0">
    <w:p w14:paraId="24076050" w14:textId="77777777" w:rsidR="00520CA3" w:rsidRDefault="00520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24.555_CR0020R2_(Rel-17)_5G_ProSe</cp:lastModifiedBy>
  <cp:revision>10</cp:revision>
  <cp:lastPrinted>1900-01-01T00:00:00Z</cp:lastPrinted>
  <dcterms:created xsi:type="dcterms:W3CDTF">2020-02-03T08:32:00Z</dcterms:created>
  <dcterms:modified xsi:type="dcterms:W3CDTF">2022-09-23T12:13:00Z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