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78E0F" w14:textId="77777777" w:rsidR="00814EEC" w:rsidRDefault="00814EEC" w:rsidP="00814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6F51BBE0" w14:textId="77777777" w:rsidR="00814EEC" w:rsidRDefault="00814EEC" w:rsidP="00814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7F0625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79B74" w14:textId="77777777" w:rsidR="007F0625" w:rsidRDefault="007F0625">
      <w:r>
        <w:separator/>
      </w:r>
    </w:p>
  </w:endnote>
  <w:endnote w:type="continuationSeparator" w:id="0">
    <w:p w14:paraId="38E21BD5" w14:textId="77777777" w:rsidR="007F0625" w:rsidRDefault="007F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D9E65" w14:textId="77777777" w:rsidR="007F0625" w:rsidRDefault="007F0625">
      <w:r>
        <w:separator/>
      </w:r>
    </w:p>
  </w:footnote>
  <w:footnote w:type="continuationSeparator" w:id="0">
    <w:p w14:paraId="254189E8" w14:textId="77777777" w:rsidR="007F0625" w:rsidRDefault="007F0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24.379_CR0805R2_(Rel-17)_enhMCPTT-CT</cp:lastModifiedBy>
  <cp:revision>54</cp:revision>
  <cp:lastPrinted>1900-01-01T00:00:00Z</cp:lastPrinted>
  <dcterms:created xsi:type="dcterms:W3CDTF">2019-01-14T04:28:00Z</dcterms:created>
  <dcterms:modified xsi:type="dcterms:W3CDTF">2022-06-29T08:10:00Z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