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A4F5E" w14:textId="3FB52134" w:rsidR="001F5ED1" w:rsidRDefault="001F5ED1" w:rsidP="001F5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41651" w:rsidRPr="0009530D">
        <w:rPr>
          <w:b/>
          <w:noProof/>
          <w:sz w:val="24"/>
          <w:highlight w:val="yellow"/>
        </w:rPr>
        <w:t>C1-224856</w:t>
      </w:r>
    </w:p>
    <w:p w14:paraId="4D13155D" w14:textId="4A00653F" w:rsidR="00AC27D3" w:rsidRDefault="001F5ED1" w:rsidP="00AC27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0C67AE75" w:rsidR="00D061CC" w:rsidRPr="00410371" w:rsidRDefault="00B24F71" w:rsidP="00253A5A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60049365" w:rsidR="00D061CC" w:rsidRPr="00410371" w:rsidRDefault="0009530D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77023098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4F71">
              <w:rPr>
                <w:b/>
                <w:noProof/>
                <w:sz w:val="28"/>
              </w:rPr>
              <w:t>17.</w:t>
            </w:r>
            <w:r w:rsidR="001F5ED1">
              <w:rPr>
                <w:b/>
                <w:noProof/>
                <w:sz w:val="28"/>
              </w:rPr>
              <w:t>6</w:t>
            </w:r>
            <w:r w:rsidRPr="00B24F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39E6A81D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38F53CFC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74D3">
              <w:rPr>
                <w:noProof/>
              </w:rPr>
              <w:t xml:space="preserve">, </w:t>
            </w:r>
            <w:r w:rsidR="008974D3" w:rsidRPr="008974D3">
              <w:rPr>
                <w:noProof/>
              </w:rPr>
              <w:t>Nokia, Nokia Shanghai Bell</w:t>
            </w:r>
            <w:r w:rsidR="00F91FF5">
              <w:rPr>
                <w:noProof/>
              </w:rPr>
              <w:t>, ZTE</w:t>
            </w:r>
            <w:r w:rsidR="00C52000">
              <w:rPr>
                <w:noProof/>
              </w:rPr>
              <w:t>, Qualcomm Incorporated</w:t>
            </w:r>
            <w:r w:rsidR="008B1ECB">
              <w:rPr>
                <w:noProof/>
              </w:rPr>
              <w:t>, CATT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76B82B30" w:rsidR="00D061CC" w:rsidRDefault="006E6429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230916">
              <w:rPr>
                <w:noProof/>
              </w:rPr>
              <w:t>eV2XARC_Ph2</w:t>
            </w:r>
            <w:r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7BFD834F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5548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9530D">
              <w:rPr>
                <w:noProof/>
              </w:rPr>
              <w:t>25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742DD66C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  <w:r>
              <w:rPr>
                <w:noProof/>
                <w:lang w:val="en-US"/>
              </w:rPr>
              <w:t xml:space="preserve">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68E80EA4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41CDB34" w14:textId="77777777" w:rsidR="001B384B" w:rsidRDefault="001B384B" w:rsidP="001B384B">
      <w:pPr>
        <w:pStyle w:val="Heading4"/>
        <w:rPr>
          <w:noProof/>
          <w:lang w:val="en-US"/>
        </w:rPr>
      </w:pPr>
      <w:bookmarkStart w:id="13" w:name="_Toc99178846"/>
      <w:bookmarkStart w:id="14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</w:p>
    <w:p w14:paraId="12124351" w14:textId="77777777" w:rsidR="001B384B" w:rsidRPr="00913BB3" w:rsidRDefault="001B384B" w:rsidP="001B384B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61AD43C7" w14:textId="77777777" w:rsidR="001B384B" w:rsidRPr="00913BB3" w:rsidRDefault="001B384B" w:rsidP="001B384B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42DCC3E1" w14:textId="29C0DC4B" w:rsidR="001B384B" w:rsidRDefault="001B384B" w:rsidP="00360C39">
      <w:pPr>
        <w:pStyle w:val="B1"/>
      </w:pPr>
      <w:r>
        <w:t>b)</w:t>
      </w:r>
      <w:r>
        <w:tab/>
        <w:t xml:space="preserve">shall include the Requested UE </w:t>
      </w:r>
      <w:r>
        <w:t xml:space="preserve">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6C5AEA51" w14:textId="29F192CD" w:rsidR="001B384B" w:rsidRPr="00913BB3" w:rsidRDefault="001B384B" w:rsidP="001B384B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15" w:author="Author" w:date="2022-04-08T19:36:00Z">
        <w:r>
          <w:t xml:space="preserve">or in </w:t>
        </w:r>
        <w:r>
          <w:rPr>
            <w:lang w:eastAsia="ko-KR"/>
          </w:rPr>
          <w:t xml:space="preserve">a REGISTRATION REQUEST message,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16" w:author="Author" w:date="2022-07-26T09:41:00Z">
        <w:r w:rsidR="002D416F">
          <w:t xml:space="preserve"> and clause 5.5.1</w:t>
        </w:r>
      </w:ins>
      <w:r>
        <w:rPr>
          <w:rFonts w:eastAsia="Malgun Gothic"/>
          <w:lang w:val="en-US" w:eastAsia="ko-KR"/>
        </w:rPr>
        <w:t>; and</w:t>
      </w:r>
    </w:p>
    <w:p w14:paraId="76DC1451" w14:textId="77777777" w:rsidR="001B384B" w:rsidRDefault="001B384B" w:rsidP="001B384B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74046108" w14:textId="77777777" w:rsidR="001B384B" w:rsidRDefault="001B384B" w:rsidP="001B384B">
      <w:pPr>
        <w:pStyle w:val="TH"/>
      </w:pPr>
      <w:r>
        <w:object w:dxaOrig="9465" w:dyaOrig="5805" w14:anchorId="722AEE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pt;height:235.2pt" o:ole="">
            <v:imagedata r:id="rId13" o:title=""/>
          </v:shape>
          <o:OLEObject Type="Embed" ProgID="Visio.Drawing.15" ShapeID="_x0000_i1025" DrawAspect="Content" ObjectID="_1722772141" r:id="rId14"/>
        </w:object>
      </w:r>
    </w:p>
    <w:p w14:paraId="670B689D" w14:textId="77777777" w:rsidR="001B384B" w:rsidRPr="00F23091" w:rsidRDefault="001B384B" w:rsidP="001B384B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</w:p>
    <w:sectPr w:rsidR="001B384B" w:rsidRPr="00F2309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D1F44" w14:textId="77777777" w:rsidR="001A4FCB" w:rsidRDefault="001A4FCB">
      <w:r>
        <w:separator/>
      </w:r>
    </w:p>
  </w:endnote>
  <w:endnote w:type="continuationSeparator" w:id="0">
    <w:p w14:paraId="0AB71B7E" w14:textId="77777777" w:rsidR="001A4FCB" w:rsidRDefault="001A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F945C" w14:textId="77777777" w:rsidR="001A4FCB" w:rsidRDefault="001A4FCB">
      <w:r>
        <w:separator/>
      </w:r>
    </w:p>
  </w:footnote>
  <w:footnote w:type="continuationSeparator" w:id="0">
    <w:p w14:paraId="30F603B5" w14:textId="77777777" w:rsidR="001A4FCB" w:rsidRDefault="001A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E0EF3B6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C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DA446E8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C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120EA8"/>
    <w:rsid w:val="001276CB"/>
    <w:rsid w:val="00133525"/>
    <w:rsid w:val="001374BF"/>
    <w:rsid w:val="001447EA"/>
    <w:rsid w:val="00152011"/>
    <w:rsid w:val="001539EC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47A2"/>
    <w:rsid w:val="002675F0"/>
    <w:rsid w:val="002701F9"/>
    <w:rsid w:val="002760EE"/>
    <w:rsid w:val="00280BF8"/>
    <w:rsid w:val="002A2643"/>
    <w:rsid w:val="002B6339"/>
    <w:rsid w:val="002B79F7"/>
    <w:rsid w:val="002C38B7"/>
    <w:rsid w:val="002D416F"/>
    <w:rsid w:val="002E00EE"/>
    <w:rsid w:val="00300CF5"/>
    <w:rsid w:val="003172DC"/>
    <w:rsid w:val="00317CB2"/>
    <w:rsid w:val="0035462D"/>
    <w:rsid w:val="00356555"/>
    <w:rsid w:val="00360C39"/>
    <w:rsid w:val="00373309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C30AC"/>
    <w:rsid w:val="004D3578"/>
    <w:rsid w:val="004D365D"/>
    <w:rsid w:val="004E213A"/>
    <w:rsid w:val="004F0988"/>
    <w:rsid w:val="004F3340"/>
    <w:rsid w:val="0053388B"/>
    <w:rsid w:val="00534112"/>
    <w:rsid w:val="00535773"/>
    <w:rsid w:val="00543E6C"/>
    <w:rsid w:val="00553863"/>
    <w:rsid w:val="00565087"/>
    <w:rsid w:val="00575B74"/>
    <w:rsid w:val="00576914"/>
    <w:rsid w:val="00592B5E"/>
    <w:rsid w:val="00597B11"/>
    <w:rsid w:val="005A1A40"/>
    <w:rsid w:val="005A6CA9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E6429"/>
    <w:rsid w:val="006F70DA"/>
    <w:rsid w:val="00701116"/>
    <w:rsid w:val="00707AA9"/>
    <w:rsid w:val="0071174C"/>
    <w:rsid w:val="00713C44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82AD0"/>
    <w:rsid w:val="00792602"/>
    <w:rsid w:val="007962F2"/>
    <w:rsid w:val="007B0581"/>
    <w:rsid w:val="007B600E"/>
    <w:rsid w:val="007F0F4A"/>
    <w:rsid w:val="007F372E"/>
    <w:rsid w:val="008028A4"/>
    <w:rsid w:val="00805869"/>
    <w:rsid w:val="0080675F"/>
    <w:rsid w:val="00830747"/>
    <w:rsid w:val="00833410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5480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6066"/>
    <w:rsid w:val="00A73129"/>
    <w:rsid w:val="00A82346"/>
    <w:rsid w:val="00A8245F"/>
    <w:rsid w:val="00A92BA1"/>
    <w:rsid w:val="00A95A32"/>
    <w:rsid w:val="00AA058C"/>
    <w:rsid w:val="00AB4A5D"/>
    <w:rsid w:val="00AC27D3"/>
    <w:rsid w:val="00AC3BC7"/>
    <w:rsid w:val="00AC6BC6"/>
    <w:rsid w:val="00AE65E2"/>
    <w:rsid w:val="00AF1460"/>
    <w:rsid w:val="00B15449"/>
    <w:rsid w:val="00B23A65"/>
    <w:rsid w:val="00B24F71"/>
    <w:rsid w:val="00B275A4"/>
    <w:rsid w:val="00B85581"/>
    <w:rsid w:val="00B918F5"/>
    <w:rsid w:val="00B93086"/>
    <w:rsid w:val="00BA19ED"/>
    <w:rsid w:val="00BA4B8D"/>
    <w:rsid w:val="00BB1C39"/>
    <w:rsid w:val="00BC0F7D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4A59"/>
    <w:rsid w:val="00C33079"/>
    <w:rsid w:val="00C37386"/>
    <w:rsid w:val="00C45231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36700"/>
    <w:rsid w:val="00D51AD6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F2B1F"/>
    <w:rsid w:val="00DF62CD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A15B0"/>
    <w:rsid w:val="00EA5EA7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653B8"/>
    <w:rsid w:val="00F9008D"/>
    <w:rsid w:val="00F90FD0"/>
    <w:rsid w:val="00F91FF5"/>
    <w:rsid w:val="00F9260C"/>
    <w:rsid w:val="00FA000B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2924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R02</cp:lastModifiedBy>
  <cp:revision>52</cp:revision>
  <cp:lastPrinted>2019-02-25T14:05:00Z</cp:lastPrinted>
  <dcterms:created xsi:type="dcterms:W3CDTF">2022-04-07T20:08:00Z</dcterms:created>
  <dcterms:modified xsi:type="dcterms:W3CDTF">2022-08-23T13:03:00Z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