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E20286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551055">
        <w:rPr>
          <w:b/>
          <w:noProof/>
          <w:sz w:val="24"/>
        </w:rPr>
        <w:t>7</w:t>
      </w:r>
      <w:r w:rsidR="00532A46">
        <w:rPr>
          <w:b/>
          <w:noProof/>
          <w:sz w:val="24"/>
          <w:lang w:val="hr-HR"/>
        </w:rPr>
        <w:t>-</w:t>
      </w:r>
      <w:r>
        <w:rPr>
          <w:b/>
          <w:noProof/>
          <w:sz w:val="24"/>
        </w:rPr>
        <w:t>e</w:t>
      </w:r>
      <w:r>
        <w:rPr>
          <w:b/>
          <w:i/>
          <w:noProof/>
          <w:sz w:val="28"/>
        </w:rPr>
        <w:tab/>
      </w:r>
      <w:bookmarkStart w:id="0" w:name="_Hlk111799027"/>
      <w:r>
        <w:rPr>
          <w:b/>
          <w:noProof/>
          <w:sz w:val="24"/>
        </w:rPr>
        <w:t>C</w:t>
      </w:r>
      <w:r w:rsidR="00532A46">
        <w:rPr>
          <w:b/>
          <w:noProof/>
          <w:sz w:val="24"/>
        </w:rPr>
        <w:t>1</w:t>
      </w:r>
      <w:r>
        <w:rPr>
          <w:b/>
          <w:noProof/>
          <w:sz w:val="24"/>
        </w:rPr>
        <w:t>-22</w:t>
      </w:r>
      <w:bookmarkEnd w:id="0"/>
      <w:r w:rsidR="00526767">
        <w:rPr>
          <w:b/>
          <w:noProof/>
          <w:sz w:val="24"/>
        </w:rPr>
        <w:t>5226</w:t>
      </w:r>
    </w:p>
    <w:p w14:paraId="2A86800F" w14:textId="096D92FC" w:rsidR="002D0268" w:rsidRDefault="002D0268" w:rsidP="002D0268">
      <w:pPr>
        <w:pStyle w:val="CRCoverPage"/>
        <w:outlineLvl w:val="0"/>
        <w:rPr>
          <w:b/>
          <w:noProof/>
          <w:sz w:val="24"/>
        </w:rPr>
      </w:pPr>
      <w:r>
        <w:rPr>
          <w:b/>
          <w:noProof/>
          <w:sz w:val="24"/>
        </w:rPr>
        <w:t xml:space="preserve">E-Meeting, </w:t>
      </w:r>
      <w:r w:rsidR="00DC47C4">
        <w:rPr>
          <w:b/>
          <w:noProof/>
          <w:sz w:val="24"/>
        </w:rPr>
        <w:t>1</w:t>
      </w:r>
      <w:r w:rsidR="00551055">
        <w:rPr>
          <w:b/>
          <w:noProof/>
          <w:sz w:val="24"/>
        </w:rPr>
        <w:t>8</w:t>
      </w:r>
      <w:r>
        <w:rPr>
          <w:b/>
          <w:noProof/>
          <w:sz w:val="24"/>
          <w:vertAlign w:val="superscript"/>
        </w:rPr>
        <w:t>th</w:t>
      </w:r>
      <w:r>
        <w:rPr>
          <w:b/>
          <w:noProof/>
          <w:sz w:val="24"/>
        </w:rPr>
        <w:t xml:space="preserve"> – </w:t>
      </w:r>
      <w:r w:rsidR="00DC47C4">
        <w:rPr>
          <w:b/>
          <w:noProof/>
          <w:sz w:val="24"/>
        </w:rPr>
        <w:t>2</w:t>
      </w:r>
      <w:r w:rsidR="00551055">
        <w:rPr>
          <w:b/>
          <w:noProof/>
          <w:sz w:val="24"/>
        </w:rPr>
        <w:t>6</w:t>
      </w:r>
      <w:r>
        <w:rPr>
          <w:b/>
          <w:noProof/>
          <w:sz w:val="24"/>
          <w:vertAlign w:val="superscript"/>
        </w:rPr>
        <w:t>th</w:t>
      </w:r>
      <w:r>
        <w:rPr>
          <w:b/>
          <w:noProof/>
          <w:sz w:val="24"/>
        </w:rPr>
        <w:t xml:space="preserve"> </w:t>
      </w:r>
      <w:r w:rsidR="00551055">
        <w:rPr>
          <w:b/>
          <w:noProof/>
          <w:sz w:val="24"/>
        </w:rPr>
        <w:t>August</w:t>
      </w:r>
      <w:r>
        <w:rPr>
          <w:b/>
          <w:noProof/>
          <w:sz w:val="24"/>
        </w:rPr>
        <w:t xml:space="preserve"> 2022</w:t>
      </w:r>
      <w:r w:rsidR="00886145">
        <w:rPr>
          <w:b/>
          <w:noProof/>
          <w:sz w:val="24"/>
        </w:rPr>
        <w:tab/>
      </w:r>
      <w:r w:rsidR="00886145">
        <w:rPr>
          <w:b/>
          <w:noProof/>
          <w:sz w:val="24"/>
        </w:rPr>
        <w:tab/>
      </w:r>
      <w:r w:rsidR="00886145">
        <w:rPr>
          <w:b/>
          <w:noProof/>
          <w:sz w:val="24"/>
        </w:rPr>
        <w:tab/>
      </w:r>
      <w:r w:rsidR="00886145">
        <w:rPr>
          <w:b/>
          <w:noProof/>
          <w:sz w:val="24"/>
        </w:rPr>
        <w:tab/>
      </w:r>
      <w:r w:rsidR="00886145">
        <w:rPr>
          <w:b/>
          <w:noProof/>
          <w:sz w:val="24"/>
        </w:rPr>
        <w:tab/>
      </w:r>
      <w:r w:rsidR="00886145">
        <w:rPr>
          <w:b/>
          <w:noProof/>
          <w:sz w:val="24"/>
        </w:rPr>
        <w:tab/>
      </w:r>
      <w:r w:rsidR="00886145">
        <w:rPr>
          <w:b/>
          <w:noProof/>
          <w:sz w:val="24"/>
        </w:rPr>
        <w:tab/>
      </w:r>
      <w:r w:rsidR="00886145">
        <w:rPr>
          <w:b/>
          <w:noProof/>
          <w:sz w:val="24"/>
        </w:rPr>
        <w:tab/>
      </w:r>
      <w:r w:rsidR="00886145">
        <w:rPr>
          <w:b/>
          <w:noProof/>
          <w:sz w:val="24"/>
        </w:rPr>
        <w:tab/>
      </w:r>
      <w:r w:rsidR="00886145">
        <w:rPr>
          <w:b/>
          <w:noProof/>
          <w:sz w:val="24"/>
        </w:rPr>
        <w:tab/>
      </w:r>
      <w:r w:rsidR="00886145">
        <w:rPr>
          <w:b/>
          <w:noProof/>
          <w:sz w:val="24"/>
        </w:rPr>
        <w:tab/>
      </w:r>
      <w:r w:rsidR="00886145">
        <w:rPr>
          <w:b/>
          <w:noProof/>
          <w:sz w:val="24"/>
        </w:rPr>
        <w:tab/>
      </w:r>
      <w:r w:rsidR="00886145">
        <w:rPr>
          <w:b/>
          <w:noProof/>
          <w:sz w:val="24"/>
        </w:rPr>
        <w:tab/>
      </w:r>
      <w:r w:rsidR="00886145">
        <w:rPr>
          <w:b/>
          <w:noProof/>
          <w:sz w:val="24"/>
        </w:rPr>
        <w:tab/>
        <w:t xml:space="preserve">rev of </w:t>
      </w:r>
      <w:r w:rsidR="00886145" w:rsidRPr="00886145">
        <w:rPr>
          <w:b/>
          <w:noProof/>
          <w:sz w:val="24"/>
        </w:rPr>
        <w:t>C1-224722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9A6CC1" w:rsidR="001E41F3" w:rsidRDefault="00305409" w:rsidP="00E34898">
            <w:pPr>
              <w:pStyle w:val="CRCoverPage"/>
              <w:spacing w:after="0"/>
              <w:jc w:val="right"/>
              <w:rPr>
                <w:i/>
                <w:noProof/>
              </w:rPr>
            </w:pPr>
            <w:r>
              <w:rPr>
                <w:i/>
                <w:noProof/>
                <w:sz w:val="14"/>
              </w:rPr>
              <w:t>CR-Form-v</w:t>
            </w:r>
            <w:r w:rsidR="008863B9">
              <w:rPr>
                <w:i/>
                <w:noProof/>
                <w:sz w:val="14"/>
              </w:rPr>
              <w:t>12.</w:t>
            </w:r>
            <w:r w:rsidR="008508EE">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CA8FA" w:rsidR="001E41F3" w:rsidRPr="00410371" w:rsidRDefault="00551055"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544D2" w:rsidR="001E41F3" w:rsidRPr="00410371" w:rsidRDefault="00233B9F" w:rsidP="00547111">
            <w:pPr>
              <w:pStyle w:val="CRCoverPage"/>
              <w:spacing w:after="0"/>
              <w:rPr>
                <w:noProof/>
              </w:rPr>
            </w:pPr>
            <w:r w:rsidRPr="00233B9F">
              <w:rPr>
                <w:b/>
                <w:noProof/>
                <w:sz w:val="28"/>
              </w:rPr>
              <w:t>4497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8EB10C" w:rsidR="001E41F3" w:rsidRPr="00410371" w:rsidRDefault="0088614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27675" w:rsidR="001E41F3" w:rsidRPr="00410371" w:rsidRDefault="00551055">
            <w:pPr>
              <w:pStyle w:val="CRCoverPage"/>
              <w:spacing w:after="0"/>
              <w:jc w:val="center"/>
              <w:rPr>
                <w:noProof/>
                <w:sz w:val="28"/>
              </w:rPr>
            </w:pPr>
            <w:r>
              <w:rPr>
                <w:b/>
                <w:noProof/>
                <w:sz w:val="28"/>
              </w:rPr>
              <w:t>17.</w:t>
            </w:r>
            <w:r w:rsidR="00FA2FB7">
              <w:rPr>
                <w:b/>
                <w:noProof/>
                <w:sz w:val="28"/>
              </w:rPr>
              <w:t>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33EDB" w:rsidR="00F25D98" w:rsidRDefault="00FA2F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025F36" w:rsidR="00F25D98" w:rsidRDefault="00FA2F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646E87" w:rsidR="001E41F3" w:rsidRDefault="007F5740">
            <w:pPr>
              <w:pStyle w:val="CRCoverPage"/>
              <w:spacing w:after="0"/>
              <w:ind w:left="100"/>
              <w:rPr>
                <w:noProof/>
              </w:rPr>
            </w:pPr>
            <w:r>
              <w:t xml:space="preserve">Service gap </w:t>
            </w:r>
            <w:r w:rsidR="00FA2FB7">
              <w:t xml:space="preserve">control </w:t>
            </w:r>
            <w:r>
              <w:t>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BE1C1" w:rsidR="001E41F3" w:rsidRDefault="00551055">
            <w:pPr>
              <w:pStyle w:val="CRCoverPage"/>
              <w:spacing w:after="0"/>
              <w:ind w:left="100"/>
              <w:rPr>
                <w:noProof/>
              </w:rPr>
            </w:pPr>
            <w:r>
              <w:rPr>
                <w:noProof/>
              </w:rPr>
              <w:t>Ericsson</w:t>
            </w:r>
            <w:r w:rsidR="00886145">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8C6349" w:rsidR="001E41F3" w:rsidRDefault="0075298E">
            <w:pPr>
              <w:pStyle w:val="CRCoverPage"/>
              <w:spacing w:after="0"/>
              <w:ind w:left="100"/>
              <w:rPr>
                <w:noProof/>
              </w:rPr>
            </w:pPr>
            <w:r>
              <w:t>5GProtoc1</w:t>
            </w:r>
            <w:r w:rsidR="00672A53">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825364" w:rsidR="001E41F3" w:rsidRDefault="00551055">
            <w:pPr>
              <w:pStyle w:val="CRCoverPage"/>
              <w:spacing w:after="0"/>
              <w:ind w:left="100"/>
              <w:rPr>
                <w:noProof/>
              </w:rPr>
            </w:pPr>
            <w:r>
              <w:rPr>
                <w:noProof/>
              </w:rP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88168" w:rsidR="001E41F3" w:rsidRDefault="00551055" w:rsidP="00D24991">
            <w:pPr>
              <w:pStyle w:val="CRCoverPage"/>
              <w:spacing w:after="0"/>
              <w:ind w:left="100" w:right="-609"/>
              <w:rPr>
                <w:b/>
                <w:noProof/>
              </w:rPr>
            </w:pPr>
            <w:r w:rsidRPr="00FA2FB7">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89033A" w:rsidR="001E41F3" w:rsidRDefault="00FA2FB7">
            <w:pPr>
              <w:pStyle w:val="CRCoverPage"/>
              <w:spacing w:after="0"/>
              <w:ind w:left="100"/>
              <w:rPr>
                <w:noProof/>
              </w:rPr>
            </w:pPr>
            <w:r>
              <w:t>Rel-1</w:t>
            </w:r>
            <w:r w:rsidR="0023687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837C12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8508EE">
              <w:rPr>
                <w:i/>
                <w:noProof/>
                <w:sz w:val="18"/>
              </w:rPr>
              <w:t>6</w:t>
            </w:r>
            <w:r w:rsidR="00E34898">
              <w:rPr>
                <w:i/>
                <w:noProof/>
                <w:sz w:val="18"/>
              </w:rPr>
              <w:tab/>
              <w:t>(Release 1</w:t>
            </w:r>
            <w:r w:rsidR="008508EE">
              <w:rPr>
                <w:i/>
                <w:noProof/>
                <w:sz w:val="18"/>
              </w:rPr>
              <w:t>6</w:t>
            </w:r>
            <w:r w:rsidR="00E34898">
              <w:rPr>
                <w:i/>
                <w:noProof/>
                <w:sz w:val="18"/>
              </w:rPr>
              <w:t>)</w:t>
            </w:r>
            <w:r w:rsidR="00E34898">
              <w:rPr>
                <w:i/>
                <w:noProof/>
                <w:sz w:val="18"/>
              </w:rPr>
              <w:br/>
              <w:t>Rel-1</w:t>
            </w:r>
            <w:r w:rsidR="008508EE">
              <w:rPr>
                <w:i/>
                <w:noProof/>
                <w:sz w:val="18"/>
              </w:rPr>
              <w:t>7</w:t>
            </w:r>
            <w:r w:rsidR="00E34898">
              <w:rPr>
                <w:i/>
                <w:noProof/>
                <w:sz w:val="18"/>
              </w:rPr>
              <w:tab/>
              <w:t>(Release 1</w:t>
            </w:r>
            <w:r w:rsidR="008508EE">
              <w:rPr>
                <w:i/>
                <w:noProof/>
                <w:sz w:val="18"/>
              </w:rPr>
              <w:t>7</w:t>
            </w:r>
            <w:r w:rsidR="00E34898">
              <w:rPr>
                <w:i/>
                <w:noProof/>
                <w:sz w:val="18"/>
              </w:rPr>
              <w:t>)</w:t>
            </w:r>
            <w:r w:rsidR="002E472E">
              <w:rPr>
                <w:i/>
                <w:noProof/>
                <w:sz w:val="18"/>
              </w:rPr>
              <w:br/>
              <w:t>Rel-1</w:t>
            </w:r>
            <w:r w:rsidR="008508EE">
              <w:rPr>
                <w:i/>
                <w:noProof/>
                <w:sz w:val="18"/>
              </w:rPr>
              <w:t>8</w:t>
            </w:r>
            <w:r w:rsidR="002E472E">
              <w:rPr>
                <w:i/>
                <w:noProof/>
                <w:sz w:val="18"/>
              </w:rPr>
              <w:tab/>
              <w:t>(Release 1</w:t>
            </w:r>
            <w:r w:rsidR="008508EE">
              <w:rPr>
                <w:i/>
                <w:noProof/>
                <w:sz w:val="18"/>
              </w:rPr>
              <w:t>8</w:t>
            </w:r>
            <w:r w:rsidR="002E472E">
              <w:rPr>
                <w:i/>
                <w:noProof/>
                <w:sz w:val="18"/>
              </w:rPr>
              <w:t>)</w:t>
            </w:r>
            <w:r w:rsidR="002E472E">
              <w:rPr>
                <w:i/>
                <w:noProof/>
                <w:sz w:val="18"/>
              </w:rPr>
              <w:br/>
              <w:t>Rel-1</w:t>
            </w:r>
            <w:r w:rsidR="008508EE">
              <w:rPr>
                <w:i/>
                <w:noProof/>
                <w:sz w:val="18"/>
              </w:rPr>
              <w:t>9</w:t>
            </w:r>
            <w:r w:rsidR="002E472E">
              <w:rPr>
                <w:i/>
                <w:noProof/>
                <w:sz w:val="18"/>
              </w:rPr>
              <w:tab/>
              <w:t>(Release 1</w:t>
            </w:r>
            <w:r w:rsidR="008508EE">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26399A" w14:textId="0AB45848" w:rsidR="001E41F3" w:rsidRDefault="007F5740">
            <w:pPr>
              <w:pStyle w:val="CRCoverPage"/>
              <w:spacing w:after="0"/>
              <w:ind w:left="100"/>
              <w:rPr>
                <w:noProof/>
              </w:rPr>
            </w:pPr>
            <w:r>
              <w:rPr>
                <w:noProof/>
              </w:rPr>
              <w:t>In subclause 5.4.4.2 ‘service gap time value’ and ‘T3447 value’ are listed:</w:t>
            </w:r>
          </w:p>
          <w:p w14:paraId="11D51CE6" w14:textId="77777777" w:rsidR="007F5740" w:rsidRPr="007F5740" w:rsidRDefault="007F5740" w:rsidP="007F5740">
            <w:pPr>
              <w:ind w:left="284"/>
              <w:rPr>
                <w:i/>
                <w:iCs/>
              </w:rPr>
            </w:pPr>
            <w:r w:rsidRPr="007F5740">
              <w:rPr>
                <w:i/>
                <w:iCs/>
              </w:rPr>
              <w:t>The AMF shall in the CONFIGURATION UPDATE COMMAND message either:</w:t>
            </w:r>
          </w:p>
          <w:p w14:paraId="37C265B8" w14:textId="77777777" w:rsidR="007F5740" w:rsidRPr="007F5740" w:rsidRDefault="007F5740" w:rsidP="007F5740">
            <w:pPr>
              <w:pStyle w:val="B1"/>
              <w:ind w:left="852"/>
              <w:rPr>
                <w:i/>
                <w:iCs/>
              </w:rPr>
            </w:pPr>
            <w:r w:rsidRPr="007F5740">
              <w:rPr>
                <w:i/>
                <w:iCs/>
              </w:rPr>
              <w:t>a)</w:t>
            </w:r>
            <w:r w:rsidRPr="007F5740">
              <w:rPr>
                <w:i/>
                <w:iCs/>
              </w:rPr>
              <w:tab/>
              <w:t>include one or more of the following parameters: 5G-GUTI, TAI list, allowed NSSAI that may include the mapped S-NSSAI(s), LADN information, service area list, MICO indication</w:t>
            </w:r>
            <w:r w:rsidRPr="007F5740">
              <w:rPr>
                <w:rFonts w:hint="eastAsia"/>
                <w:i/>
                <w:iCs/>
                <w:lang w:eastAsia="zh-CN"/>
              </w:rPr>
              <w:t>,</w:t>
            </w:r>
            <w:r w:rsidRPr="007F5740">
              <w:rPr>
                <w:i/>
                <w:iCs/>
              </w:rPr>
              <w:t xml:space="preserve"> NITZ information, configured NSSAI that may include the mapped</w:t>
            </w:r>
            <w:r w:rsidRPr="007F5740">
              <w:rPr>
                <w:i/>
                <w:iCs/>
                <w:lang w:val="en-US"/>
              </w:rPr>
              <w:t xml:space="preserve"> </w:t>
            </w:r>
            <w:r w:rsidRPr="007F5740">
              <w:rPr>
                <w:i/>
                <w:iCs/>
              </w:rPr>
              <w:t xml:space="preserve">S-NSSAI(s), rejected S-NSSAI(s) in the </w:t>
            </w:r>
            <w:r w:rsidRPr="007F5740">
              <w:rPr>
                <w:i/>
                <w:iCs/>
                <w:lang w:val="en-US"/>
              </w:rPr>
              <w:t>Rejected NSSAI IE</w:t>
            </w:r>
            <w:r w:rsidRPr="007F5740">
              <w:rPr>
                <w:rFonts w:hint="eastAsia"/>
                <w:i/>
                <w:iCs/>
              </w:rPr>
              <w:t xml:space="preserve"> </w:t>
            </w:r>
            <w:r w:rsidRPr="007F5740">
              <w:rPr>
                <w:i/>
                <w:iCs/>
              </w:rPr>
              <w:t xml:space="preserve">or </w:t>
            </w:r>
            <w:r w:rsidRPr="007F5740">
              <w:rPr>
                <w:rFonts w:eastAsia="Malgun Gothic"/>
                <w:i/>
                <w:iCs/>
              </w:rPr>
              <w:t>in the Extended r</w:t>
            </w:r>
            <w:r w:rsidRPr="007F5740">
              <w:rPr>
                <w:i/>
                <w:iCs/>
                <w:lang w:val="en-US"/>
              </w:rPr>
              <w:t>ejected NSSAI IE</w:t>
            </w:r>
            <w:r w:rsidRPr="007F5740">
              <w:rPr>
                <w:i/>
                <w:iCs/>
              </w:rPr>
              <w:t xml:space="preserve">, network slicing subscription change indication, </w:t>
            </w:r>
            <w:r w:rsidRPr="007F5740">
              <w:rPr>
                <w:i/>
                <w:iCs/>
                <w:lang w:val="en-US"/>
              </w:rPr>
              <w:t>operator-defined access category definitions, SMS indication</w:t>
            </w:r>
            <w:r w:rsidRPr="007F5740">
              <w:rPr>
                <w:i/>
                <w:iCs/>
              </w:rPr>
              <w:t>,</w:t>
            </w:r>
            <w:r w:rsidRPr="007F5740">
              <w:rPr>
                <w:i/>
                <w:iCs/>
                <w:lang w:val="en-US"/>
              </w:rPr>
              <w:t xml:space="preserve"> </w:t>
            </w:r>
            <w:r w:rsidRPr="007F5740">
              <w:rPr>
                <w:i/>
                <w:iCs/>
                <w:highlight w:val="cyan"/>
                <w:lang w:val="en-US"/>
              </w:rPr>
              <w:t>service gap time value</w:t>
            </w:r>
            <w:r w:rsidRPr="007F5740">
              <w:rPr>
                <w:i/>
                <w:iCs/>
              </w:rPr>
              <w:t>, "CAG information list"</w:t>
            </w:r>
            <w:r w:rsidRPr="007F5740">
              <w:rPr>
                <w:i/>
                <w:iCs/>
                <w:lang w:val="en-US"/>
              </w:rPr>
              <w:t xml:space="preserve">, UE radio capability ID, </w:t>
            </w:r>
            <w:r w:rsidRPr="007F5740">
              <w:rPr>
                <w:i/>
                <w:iCs/>
                <w:lang w:eastAsia="ja-JP"/>
              </w:rPr>
              <w:t>5GS registration result,</w:t>
            </w:r>
            <w:r w:rsidRPr="007F5740">
              <w:rPr>
                <w:i/>
                <w:iCs/>
                <w:lang w:val="en-US"/>
              </w:rPr>
              <w:t xml:space="preserve"> UE radio capability ID deletion indication, truncated 5G-S-TMSI configuration, </w:t>
            </w:r>
            <w:r w:rsidRPr="007F5740">
              <w:rPr>
                <w:i/>
                <w:iCs/>
                <w:highlight w:val="cyan"/>
                <w:lang w:val="en-US"/>
              </w:rPr>
              <w:t>T3447 value</w:t>
            </w:r>
            <w:r w:rsidRPr="007F5740">
              <w:rPr>
                <w:i/>
                <w:iCs/>
                <w:lang w:val="en-US"/>
              </w:rPr>
              <w:t xml:space="preserve">, </w:t>
            </w:r>
            <w:r w:rsidRPr="007F5740">
              <w:rPr>
                <w:i/>
                <w:iCs/>
              </w:rPr>
              <w:t>"list of PLMN(s) to be used in disaster condition", disaster roaming wait range, disaster return wait range, PEIPS assistance information or the priority indicator;</w:t>
            </w:r>
          </w:p>
          <w:p w14:paraId="2250A650" w14:textId="00B099FF" w:rsidR="007F5740" w:rsidRDefault="007F5740">
            <w:pPr>
              <w:pStyle w:val="CRCoverPage"/>
              <w:spacing w:after="0"/>
              <w:ind w:left="100"/>
              <w:rPr>
                <w:noProof/>
              </w:rPr>
            </w:pPr>
            <w:r>
              <w:rPr>
                <w:noProof/>
              </w:rPr>
              <w:t xml:space="preserve">However, service gap time value is actually the T3447 value, and the later is </w:t>
            </w:r>
            <w:r w:rsidR="00FA2FB7">
              <w:rPr>
                <w:noProof/>
              </w:rPr>
              <w:t>more</w:t>
            </w:r>
            <w:r>
              <w:rPr>
                <w:noProof/>
              </w:rPr>
              <w:t xml:space="preserve"> correct</w:t>
            </w:r>
            <w:r w:rsidR="00FA2FB7">
              <w:rPr>
                <w:noProof/>
              </w:rPr>
              <w:t xml:space="preserve"> in this context</w:t>
            </w:r>
            <w:r>
              <w:rPr>
                <w:noProof/>
              </w:rPr>
              <w:t>. This should be corrected.</w:t>
            </w:r>
          </w:p>
          <w:p w14:paraId="708AA7DE" w14:textId="1AD6A895" w:rsidR="007F5740" w:rsidRDefault="007F574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61954E" w:rsidR="001E41F3" w:rsidRDefault="007F5740">
            <w:pPr>
              <w:pStyle w:val="CRCoverPage"/>
              <w:spacing w:after="0"/>
              <w:ind w:left="100"/>
              <w:rPr>
                <w:noProof/>
              </w:rPr>
            </w:pPr>
            <w:r>
              <w:rPr>
                <w:noProof/>
              </w:rPr>
              <w:t>Remove ‘service gap time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8CAD6" w:rsidR="001E41F3" w:rsidRDefault="007F5740">
            <w:pPr>
              <w:pStyle w:val="CRCoverPage"/>
              <w:spacing w:after="0"/>
              <w:ind w:left="10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0F3AC" w:rsidR="001E41F3" w:rsidRDefault="007F5740">
            <w:pPr>
              <w:pStyle w:val="CRCoverPage"/>
              <w:spacing w:after="0"/>
              <w:ind w:left="100"/>
              <w:rPr>
                <w:noProof/>
              </w:rPr>
            </w:pPr>
            <w:r>
              <w:rPr>
                <w:noProof/>
              </w:rPr>
              <w:t>5.4.4.2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D77318" w:rsidR="008863B9" w:rsidRDefault="00886145">
            <w:pPr>
              <w:pStyle w:val="CRCoverPage"/>
              <w:spacing w:after="0"/>
              <w:ind w:left="100"/>
              <w:rPr>
                <w:noProof/>
              </w:rPr>
            </w:pPr>
            <w:r>
              <w:rPr>
                <w:noProof/>
              </w:rPr>
              <w:t>Rev1: Additional 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6B8A8DFA" w:rsidR="00F15DE3" w:rsidRDefault="00F15DE3" w:rsidP="00F15DE3">
      <w:pPr>
        <w:rPr>
          <w:lang w:val="en-US"/>
        </w:rPr>
      </w:pPr>
    </w:p>
    <w:p w14:paraId="2C9492D1" w14:textId="77777777" w:rsidR="00FA2FB7" w:rsidRDefault="00FA2FB7" w:rsidP="00FA2FB7">
      <w:pPr>
        <w:pStyle w:val="Heading4"/>
      </w:pPr>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p>
    <w:p w14:paraId="5AD113AC" w14:textId="77777777" w:rsidR="00FA2FB7" w:rsidRDefault="00FA2FB7" w:rsidP="00FA2FB7">
      <w:r>
        <w:t>The AMF shall initiate the generic UE configuration update procedure by sending the CONFIGURATION UPDATE COMMAND message to the UE.</w:t>
      </w:r>
    </w:p>
    <w:p w14:paraId="21EC8CB8" w14:textId="77777777" w:rsidR="00FA2FB7" w:rsidRDefault="00FA2FB7" w:rsidP="00FA2FB7">
      <w:r w:rsidRPr="0001172A">
        <w:t xml:space="preserve">The AMF shall </w:t>
      </w:r>
      <w:r>
        <w:t>in the CONFIGURATION UPDATE COMMAND message either:</w:t>
      </w:r>
    </w:p>
    <w:p w14:paraId="0ADF4384" w14:textId="0CB778C5" w:rsidR="00FA2FB7" w:rsidRPr="00107FD0" w:rsidRDefault="00FA2FB7" w:rsidP="00FA2FB7">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del w:id="2" w:author="Ericsson One" w:date="2022-07-04T09:55:00Z">
        <w:r w:rsidDel="00FA2FB7">
          <w:rPr>
            <w:lang w:val="en-US"/>
          </w:rPr>
          <w:delText>service gap time value</w:delText>
        </w:r>
        <w:r w:rsidRPr="008E342A" w:rsidDel="00FA2FB7">
          <w:delText xml:space="preserve">, </w:delText>
        </w:r>
      </w:del>
      <w:r w:rsidRPr="008E342A">
        <w:t>"CAG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disaster return wait range, PEIPS assistance information or the priority indicator;</w:t>
      </w:r>
    </w:p>
    <w:p w14:paraId="322DDC2C" w14:textId="77777777" w:rsidR="00FA2FB7" w:rsidRPr="008E0562" w:rsidRDefault="00FA2FB7" w:rsidP="00FA2FB7">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246446D3" w14:textId="77777777" w:rsidR="00FA2FB7" w:rsidRDefault="00FA2FB7" w:rsidP="00FA2FB7">
      <w:pPr>
        <w:pStyle w:val="B1"/>
      </w:pPr>
      <w:r>
        <w:t>c)</w:t>
      </w:r>
      <w:r>
        <w:tab/>
        <w:t xml:space="preserve">include </w:t>
      </w:r>
      <w:r w:rsidRPr="0001172A">
        <w:t xml:space="preserve">a </w:t>
      </w:r>
      <w:r w:rsidRPr="00B65368">
        <w:t>combination</w:t>
      </w:r>
      <w:r w:rsidRPr="0001172A">
        <w:t xml:space="preserve"> </w:t>
      </w:r>
      <w:r>
        <w:t>of both a) and b).</w:t>
      </w:r>
    </w:p>
    <w:p w14:paraId="35FDC107" w14:textId="77777777" w:rsidR="00FA2FB7" w:rsidRDefault="00FA2FB7" w:rsidP="00FA2FB7">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62E3021B" w14:textId="77777777" w:rsidR="00FA2FB7" w:rsidRPr="0072671A" w:rsidRDefault="00FA2FB7" w:rsidP="00FA2FB7">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xml:space="preserv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39D4BA79" w14:textId="77777777" w:rsidR="00FA2FB7" w:rsidRDefault="00FA2FB7" w:rsidP="00FA2FB7">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310286AE" w14:textId="77777777" w:rsidR="00FA2FB7" w:rsidRDefault="00FA2FB7" w:rsidP="00FA2FB7">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48F58911" w14:textId="77777777" w:rsidR="00FA2FB7" w:rsidRPr="00894DFE" w:rsidRDefault="00FA2FB7" w:rsidP="00FA2FB7">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0E983270" w14:textId="77777777" w:rsidR="00FA2FB7" w:rsidRDefault="00FA2FB7" w:rsidP="00FA2FB7">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7FD39D51" w14:textId="77777777" w:rsidR="00FA2FB7" w:rsidRDefault="00FA2FB7" w:rsidP="00FA2FB7">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74473A30" w14:textId="77777777" w:rsidR="00FA2FB7" w:rsidRDefault="00FA2FB7" w:rsidP="00FA2FB7">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6B9036C0" w14:textId="77777777" w:rsidR="00FA2FB7" w:rsidRPr="00EC66BC" w:rsidRDefault="00FA2FB7" w:rsidP="00FA2FB7">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16915292" w14:textId="77777777" w:rsidR="00FA2FB7" w:rsidRPr="00EC66BC" w:rsidRDefault="00FA2FB7" w:rsidP="00FA2FB7">
      <w:pPr>
        <w:pStyle w:val="B1"/>
      </w:pPr>
      <w:r w:rsidRPr="00EC66BC">
        <w:lastRenderedPageBreak/>
        <w:t>a)</w:t>
      </w:r>
      <w:r w:rsidRPr="00EC66BC">
        <w:tab/>
        <w:t>"NSSRG supported", then the AMF shall include the NSSRG information in the CONFIGURATION UPDATE COMMAND message; or</w:t>
      </w:r>
    </w:p>
    <w:p w14:paraId="60197764" w14:textId="77777777" w:rsidR="00FA2FB7" w:rsidRPr="00EC66BC" w:rsidRDefault="00FA2FB7" w:rsidP="00FA2FB7">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C0614B0" w14:textId="77777777" w:rsidR="00FA2FB7" w:rsidRDefault="00FA2FB7" w:rsidP="00FA2FB7">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20548A38" w14:textId="77777777" w:rsidR="00FA2FB7" w:rsidRDefault="00FA2FB7" w:rsidP="00FA2FB7">
      <w:r w:rsidRPr="00EC63B8">
        <w:t>If</w:t>
      </w:r>
      <w:r>
        <w:t>:</w:t>
      </w:r>
    </w:p>
    <w:p w14:paraId="6647377F" w14:textId="77777777" w:rsidR="00FA2FB7" w:rsidRDefault="00FA2FB7" w:rsidP="00FA2FB7">
      <w:pPr>
        <w:pStyle w:val="B1"/>
      </w:pPr>
      <w:r>
        <w:t>-</w:t>
      </w:r>
      <w:r>
        <w:tab/>
      </w:r>
      <w:r w:rsidRPr="00EC63B8">
        <w:t>the AMF needs to enforce a change in the restriction on the use of enhanced coverage or use of CE mode B as described in subclause</w:t>
      </w:r>
      <w:r>
        <w:t> </w:t>
      </w:r>
      <w:r w:rsidRPr="00EC63B8">
        <w:t>5.3.18</w:t>
      </w:r>
      <w:r>
        <w:t>; or</w:t>
      </w:r>
    </w:p>
    <w:p w14:paraId="5528E2F8" w14:textId="77777777" w:rsidR="00FA2FB7" w:rsidRDefault="00FA2FB7" w:rsidP="00FA2FB7">
      <w:pPr>
        <w:pStyle w:val="B1"/>
      </w:pPr>
      <w:r>
        <w:t>-</w:t>
      </w:r>
      <w:r>
        <w:tab/>
      </w:r>
      <w:r w:rsidRPr="00254DB2">
        <w:t xml:space="preserve">the AMF decides to inform a UE in 5GMM-CONNECTED mode </w:t>
      </w:r>
      <w:r>
        <w:t>and</w:t>
      </w:r>
      <w:r w:rsidRPr="00254DB2">
        <w:t xml:space="preserve"> registered for disaster roaming services, that </w:t>
      </w:r>
      <w:r>
        <w:t xml:space="preserve">a disaster condition is no longer </w:t>
      </w:r>
      <w:proofErr w:type="gramStart"/>
      <w:r>
        <w:t>applicable;</w:t>
      </w:r>
      <w:proofErr w:type="gramEnd"/>
    </w:p>
    <w:p w14:paraId="1C982A26" w14:textId="77777777" w:rsidR="00FA2FB7" w:rsidRPr="005D2FE0" w:rsidRDefault="00FA2FB7" w:rsidP="00FA2FB7">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1495B66B" w14:textId="77777777" w:rsidR="00FA2FB7" w:rsidRDefault="00FA2FB7" w:rsidP="00FA2FB7">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E83ECB4" w14:textId="77777777" w:rsidR="00FA2FB7" w:rsidRDefault="00FA2FB7" w:rsidP="00FA2FB7">
      <w:r>
        <w:t>If a n</w:t>
      </w:r>
      <w:r w:rsidRPr="007423B1">
        <w:t>etwork slice</w:t>
      </w:r>
      <w:r>
        <w:t>-</w:t>
      </w:r>
      <w:r w:rsidRPr="007423B1">
        <w:t>specific authentication and authorization</w:t>
      </w:r>
      <w:r>
        <w:t xml:space="preserve"> procedure </w:t>
      </w:r>
      <w:r w:rsidRPr="00F325D5">
        <w:t>for an S-NSSAI</w:t>
      </w:r>
      <w:r>
        <w:t xml:space="preserve"> is completed as a:</w:t>
      </w:r>
    </w:p>
    <w:p w14:paraId="361C9A52" w14:textId="77777777" w:rsidR="00FA2FB7" w:rsidRPr="00C33F48" w:rsidRDefault="00FA2FB7" w:rsidP="00FA2FB7">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025908F8" w14:textId="77777777" w:rsidR="00FA2FB7" w:rsidRPr="0083064D" w:rsidRDefault="00FA2FB7" w:rsidP="00FA2FB7">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2CB9C905" w14:textId="77777777" w:rsidR="00FA2FB7" w:rsidRPr="00EC66BC" w:rsidRDefault="00FA2FB7" w:rsidP="00FA2FB7">
      <w:r w:rsidRPr="00EC66BC">
        <w:t>If authorization is revoked for an S-NSSAI that is in the current allowed NS</w:t>
      </w:r>
      <w:r>
        <w:t>S</w:t>
      </w:r>
      <w:r w:rsidRPr="00EC66BC">
        <w:t>AI for an access type, the AMF shall:</w:t>
      </w:r>
    </w:p>
    <w:p w14:paraId="6E617DC3" w14:textId="77777777" w:rsidR="00FA2FB7" w:rsidRDefault="00FA2FB7" w:rsidP="00FA2FB7">
      <w:pPr>
        <w:pStyle w:val="B1"/>
      </w:pPr>
      <w:r>
        <w:t>a)</w:t>
      </w:r>
      <w:r>
        <w:tab/>
        <w:t>provide a new allowed NSSAI to the UE, excluding the S-NSSAI for which authorization is revoked; and</w:t>
      </w:r>
    </w:p>
    <w:p w14:paraId="2D22947B" w14:textId="77777777" w:rsidR="00FA2FB7" w:rsidRDefault="00FA2FB7" w:rsidP="00FA2FB7">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22A7093A" w14:textId="77777777" w:rsidR="00FA2FB7" w:rsidRDefault="00FA2FB7" w:rsidP="00FA2FB7">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7D19C80A" w14:textId="77777777" w:rsidR="00FA2FB7" w:rsidRDefault="00FA2FB7" w:rsidP="00FA2FB7">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611C1CE5" w14:textId="77777777" w:rsidR="00FA2FB7" w:rsidRDefault="00FA2FB7" w:rsidP="00FA2FB7">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0E8D6160" w14:textId="77777777" w:rsidR="00FA2FB7" w:rsidRDefault="00FA2FB7" w:rsidP="00FA2FB7">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60DD4DBB" w14:textId="77777777" w:rsidR="00FA2FB7" w:rsidRDefault="00FA2FB7" w:rsidP="00FA2FB7">
      <w:pPr>
        <w:rPr>
          <w:lang w:eastAsia="zh-CN"/>
        </w:rPr>
      </w:pPr>
      <w:r w:rsidRPr="0072671A">
        <w:rPr>
          <w:lang w:val="en-US"/>
        </w:rPr>
        <w:lastRenderedPageBreak/>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4FBDF12" w14:textId="77777777" w:rsidR="00FA2FB7" w:rsidRPr="00591DDA" w:rsidRDefault="00FA2FB7" w:rsidP="00FA2FB7">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In addition, the AMF may </w:t>
      </w:r>
      <w:proofErr w:type="spellStart"/>
      <w:proofErr w:type="gramStart"/>
      <w:r>
        <w:rPr>
          <w:lang w:val="en-US"/>
        </w:rPr>
        <w:t>based</w:t>
      </w:r>
      <w:proofErr w:type="spellEnd"/>
      <w:proofErr w:type="gramEnd"/>
      <w:r>
        <w:rPr>
          <w:lang w:val="en-US"/>
        </w:rPr>
        <w:t xml:space="preserve"> on the network policies start </w:t>
      </w:r>
      <w:r>
        <w:t>a local implementation specific timer for the UE per rejected S-NSSAI and upon expiration of the local implementation specific timer, the AMF may remove the rejected S-NSSAI from the rejected NSSAI and update to the UE by initiating the generic UE configuration update procedure.</w:t>
      </w:r>
    </w:p>
    <w:p w14:paraId="6DA96ABC" w14:textId="77777777" w:rsidR="00FA2FB7" w:rsidRPr="001F6EBE" w:rsidRDefault="00FA2FB7" w:rsidP="00FA2FB7">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r w:rsidRPr="00354559">
        <w:t>"</w:t>
      </w:r>
      <w:r>
        <w:t>S</w:t>
      </w:r>
      <w:r w:rsidRPr="00354559">
        <w:t>-NSSAI not available in the current registration area"</w:t>
      </w:r>
      <w:r w:rsidRPr="00DD1F68">
        <w:t>.</w:t>
      </w:r>
    </w:p>
    <w:p w14:paraId="1770AD27" w14:textId="77777777" w:rsidR="00FA2FB7" w:rsidRDefault="00FA2FB7" w:rsidP="00FA2FB7">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58AF7893" w14:textId="77777777" w:rsidR="00FA2FB7" w:rsidRDefault="00FA2FB7" w:rsidP="00FA2FB7">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EB17D36" w14:textId="77777777" w:rsidR="00FA2FB7" w:rsidRDefault="00FA2FB7" w:rsidP="00FA2FB7">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5A1D6A57" w14:textId="77777777" w:rsidR="00FA2FB7" w:rsidRDefault="00FA2FB7" w:rsidP="00FA2FB7">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58570C2" w14:textId="77777777" w:rsidR="00FA2FB7" w:rsidRDefault="00FA2FB7" w:rsidP="00FA2FB7">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B43A48E" w14:textId="77777777" w:rsidR="00FA2FB7" w:rsidRDefault="00FA2FB7" w:rsidP="00FA2FB7">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4D0CD2DF" w14:textId="77777777" w:rsidR="00FA2FB7" w:rsidRDefault="00FA2FB7" w:rsidP="00FA2FB7">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00029573" w14:textId="77777777" w:rsidR="00FA2FB7" w:rsidRDefault="00FA2FB7" w:rsidP="00FA2FB7">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proofErr w:type="gramStart"/>
      <w:r w:rsidRPr="008E342A">
        <w:t>"</w:t>
      </w:r>
      <w:r>
        <w:t>;</w:t>
      </w:r>
      <w:proofErr w:type="gramEnd"/>
    </w:p>
    <w:p w14:paraId="7E2C077C" w14:textId="77777777" w:rsidR="00FA2FB7" w:rsidRDefault="00FA2FB7" w:rsidP="00FA2FB7">
      <w:r>
        <w:t>the AMF may indicate to the SMF to perform a local release of:</w:t>
      </w:r>
    </w:p>
    <w:p w14:paraId="7A280E6A" w14:textId="77777777" w:rsidR="00FA2FB7" w:rsidRDefault="00FA2FB7" w:rsidP="00FA2FB7">
      <w:pPr>
        <w:pStyle w:val="B1"/>
      </w:pPr>
      <w:r>
        <w:t>a)</w:t>
      </w:r>
      <w:r>
        <w:tab/>
      </w:r>
      <w:r w:rsidRPr="004E4401">
        <w:t xml:space="preserve">all non-emergency </w:t>
      </w:r>
      <w:r>
        <w:t xml:space="preserve">single access PDU sessions associated with 3GPP </w:t>
      </w:r>
      <w:proofErr w:type="gramStart"/>
      <w:r>
        <w:t>access;</w:t>
      </w:r>
      <w:proofErr w:type="gramEnd"/>
    </w:p>
    <w:p w14:paraId="6DBDF590" w14:textId="77777777" w:rsidR="00FA2FB7" w:rsidRDefault="00FA2FB7" w:rsidP="00FA2FB7">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2B82754C" w14:textId="77777777" w:rsidR="00FA2FB7" w:rsidRDefault="00FA2FB7" w:rsidP="00FA2FB7">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46DAB24F" w14:textId="77777777" w:rsidR="00FA2FB7" w:rsidRDefault="00FA2FB7" w:rsidP="00FA2FB7">
      <w:r w:rsidRPr="003D190D">
        <w:t xml:space="preserve">The AMF shall not indicate to the SMF to release the emergency PDU session. </w:t>
      </w:r>
      <w:r>
        <w:t>If the AMF indicated to the SMF to perform a local release of:</w:t>
      </w:r>
    </w:p>
    <w:p w14:paraId="4EF76866" w14:textId="77777777" w:rsidR="00FA2FB7" w:rsidRDefault="00FA2FB7" w:rsidP="00FA2FB7">
      <w:pPr>
        <w:pStyle w:val="B1"/>
      </w:pPr>
      <w:r>
        <w:t>a)</w:t>
      </w:r>
      <w:r>
        <w:tab/>
      </w:r>
      <w:r w:rsidRPr="004E4401">
        <w:t xml:space="preserve">all </w:t>
      </w:r>
      <w:r>
        <w:t xml:space="preserve">single access </w:t>
      </w:r>
      <w:r w:rsidRPr="004E4401">
        <w:t xml:space="preserve">non-emergency </w:t>
      </w:r>
      <w:r>
        <w:t xml:space="preserve">PDU sessions associated with 3GPP </w:t>
      </w:r>
      <w:proofErr w:type="gramStart"/>
      <w:r>
        <w:t>access;</w:t>
      </w:r>
      <w:proofErr w:type="gramEnd"/>
    </w:p>
    <w:p w14:paraId="046CF9E2" w14:textId="77777777" w:rsidR="00FA2FB7" w:rsidRDefault="00FA2FB7" w:rsidP="00FA2FB7">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63BB0AFF" w14:textId="77777777" w:rsidR="00FA2FB7" w:rsidRDefault="00FA2FB7" w:rsidP="00FA2FB7">
      <w:pPr>
        <w:pStyle w:val="B1"/>
      </w:pPr>
      <w:r>
        <w:t>c)</w:t>
      </w:r>
      <w:r>
        <w:tab/>
        <w:t xml:space="preserve">the 3GPP access </w:t>
      </w:r>
      <w:r w:rsidRPr="00EC785D">
        <w:t>user plane resources</w:t>
      </w:r>
      <w:r>
        <w:t xml:space="preserve"> of all those </w:t>
      </w:r>
      <w:r w:rsidRPr="00EC785D">
        <w:t>MA PDU sessions</w:t>
      </w:r>
      <w:r>
        <w:t xml:space="preserve"> with </w:t>
      </w:r>
      <w:r w:rsidRPr="0061011E">
        <w:t xml:space="preserve">user plane resources established on both </w:t>
      </w:r>
      <w:proofErr w:type="gramStart"/>
      <w:r w:rsidRPr="0061011E">
        <w:t>accesses</w:t>
      </w:r>
      <w:r>
        <w:t>;</w:t>
      </w:r>
      <w:proofErr w:type="gramEnd"/>
    </w:p>
    <w:p w14:paraId="19A1C5CF" w14:textId="77777777" w:rsidR="00FA2FB7" w:rsidRPr="008E342A" w:rsidRDefault="00FA2FB7" w:rsidP="00FA2FB7">
      <w:r>
        <w:lastRenderedPageBreak/>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6E2E62A0" w14:textId="77777777" w:rsidR="00FA2FB7" w:rsidRDefault="00FA2FB7" w:rsidP="00FA2FB7">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048A7875" w14:textId="77777777" w:rsidR="00FA2FB7" w:rsidRPr="008C0E61" w:rsidRDefault="00FA2FB7" w:rsidP="00FA2FB7">
      <w:pPr>
        <w:rPr>
          <w:lang w:val="en-US"/>
        </w:rPr>
      </w:pPr>
      <w:r w:rsidRPr="008C0E61">
        <w:rPr>
          <w:lang w:val="en-US"/>
        </w:rPr>
        <w:t>If</w:t>
      </w:r>
      <w:r>
        <w:rPr>
          <w:lang w:val="en-US"/>
        </w:rPr>
        <w:t xml:space="preserve"> the AMF</w:t>
      </w:r>
      <w:r w:rsidRPr="008C0E61">
        <w:rPr>
          <w:lang w:val="en-US"/>
        </w:rPr>
        <w:t>:</w:t>
      </w:r>
    </w:p>
    <w:p w14:paraId="4F3BDC5F" w14:textId="77777777" w:rsidR="00FA2FB7" w:rsidRPr="008C0E61" w:rsidRDefault="00FA2FB7" w:rsidP="00FA2FB7">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4682075F" w14:textId="77777777" w:rsidR="00FA2FB7" w:rsidRPr="008C0E61" w:rsidRDefault="00FA2FB7" w:rsidP="00FA2FB7">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05619FB5" w14:textId="77777777" w:rsidR="00FA2FB7" w:rsidRPr="008C0E61" w:rsidRDefault="00FA2FB7" w:rsidP="00FA2FB7">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0D388E37" w14:textId="77777777" w:rsidR="00FA2FB7" w:rsidRPr="008E342A" w:rsidRDefault="00FA2FB7" w:rsidP="00FA2FB7">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4DB494F1" w14:textId="77777777" w:rsidR="00FA2FB7" w:rsidRPr="008E342A" w:rsidRDefault="00FA2FB7" w:rsidP="00FA2FB7">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3C2CDE6" w14:textId="77777777" w:rsidR="00FA2FB7" w:rsidRPr="008E342A" w:rsidRDefault="00FA2FB7" w:rsidP="00FA2FB7">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0361BD0F" w14:textId="77777777" w:rsidR="00FA2FB7" w:rsidRDefault="00FA2FB7" w:rsidP="00FA2FB7">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579EAD62" w14:textId="77777777" w:rsidR="00FA2FB7" w:rsidRDefault="00FA2FB7" w:rsidP="00FA2FB7">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7D6E66A2" w14:textId="77777777" w:rsidR="00FA2FB7" w:rsidRDefault="00FA2FB7" w:rsidP="00FA2FB7">
      <w:r>
        <w:t>Upon receipt of the result of the UUAA-MM procedure from the UAS-NF, the AMF shall include:</w:t>
      </w:r>
    </w:p>
    <w:p w14:paraId="0F64537C" w14:textId="77777777" w:rsidR="00FA2FB7" w:rsidRDefault="00FA2FB7" w:rsidP="00FA2FB7">
      <w:pPr>
        <w:pStyle w:val="B1"/>
      </w:pPr>
      <w:r>
        <w:t>a)</w:t>
      </w:r>
      <w:r>
        <w:tab/>
        <w:t xml:space="preserve">the </w:t>
      </w:r>
      <w:r>
        <w:rPr>
          <w:lang w:val="en-US"/>
        </w:rPr>
        <w:t>s</w:t>
      </w:r>
      <w:r w:rsidRPr="0048639D">
        <w:rPr>
          <w:lang w:val="en-US"/>
        </w:rPr>
        <w:t xml:space="preserve">ervice-level-AA </w:t>
      </w:r>
      <w:r>
        <w:t>response with the SLAR field set to:</w:t>
      </w:r>
    </w:p>
    <w:p w14:paraId="16E36EA0" w14:textId="77777777" w:rsidR="00FA2FB7" w:rsidRDefault="00FA2FB7" w:rsidP="00FA2FB7">
      <w:pPr>
        <w:pStyle w:val="B2"/>
      </w:pPr>
      <w:r>
        <w:t>1)</w:t>
      </w:r>
      <w:r>
        <w:tab/>
        <w:t xml:space="preserve">"Service level authentication and authorization </w:t>
      </w:r>
      <w:proofErr w:type="gramStart"/>
      <w:r>
        <w:t>was</w:t>
      </w:r>
      <w:proofErr w:type="gramEnd"/>
      <w:r>
        <w:t xml:space="preserve">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2E17BAE8" w14:textId="77777777" w:rsidR="00FA2FB7" w:rsidRDefault="00FA2FB7" w:rsidP="00FA2FB7">
      <w:pPr>
        <w:pStyle w:val="B2"/>
      </w:pPr>
      <w:r>
        <w:t>2)</w:t>
      </w:r>
      <w:r>
        <w:tab/>
        <w:t xml:space="preserve">"Service level authentication and authorization </w:t>
      </w:r>
      <w:proofErr w:type="gramStart"/>
      <w:r>
        <w:t>was</w:t>
      </w:r>
      <w:proofErr w:type="gramEnd"/>
      <w:r>
        <w:t xml:space="preserve">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5F6A1465" w14:textId="77777777" w:rsidR="00FA2FB7" w:rsidRDefault="00FA2FB7" w:rsidP="00FA2FB7">
      <w:pPr>
        <w:pStyle w:val="B1"/>
      </w:pPr>
      <w:r>
        <w:t>b)</w:t>
      </w:r>
      <w:r>
        <w:tab/>
        <w:t xml:space="preserve">if the CAA-Level UAV ID is provided by the UAS-NF, the service-level device ID with the value set to the CAA-Level UAV ID; </w:t>
      </w:r>
      <w:proofErr w:type="gramStart"/>
      <w:r>
        <w:t>and;</w:t>
      </w:r>
      <w:proofErr w:type="gramEnd"/>
    </w:p>
    <w:p w14:paraId="039D56CA" w14:textId="77777777" w:rsidR="00FA2FB7" w:rsidRDefault="00FA2FB7" w:rsidP="00FA2FB7">
      <w:pPr>
        <w:pStyle w:val="B1"/>
      </w:pPr>
      <w:r>
        <w:t>c)</w:t>
      </w:r>
      <w:r>
        <w:tab/>
        <w:t>if the UUAA authorization payload is received from the UAS-NF:</w:t>
      </w:r>
    </w:p>
    <w:p w14:paraId="46172CAB" w14:textId="77777777" w:rsidR="00FA2FB7" w:rsidRDefault="00FA2FB7" w:rsidP="00FA2FB7">
      <w:pPr>
        <w:pStyle w:val="B2"/>
      </w:pPr>
      <w:r>
        <w:t>1)</w:t>
      </w:r>
      <w:r>
        <w:tab/>
        <w:t>the service-level-AA payload type, with the values set to "UUAA payload"; and</w:t>
      </w:r>
    </w:p>
    <w:p w14:paraId="02197930" w14:textId="77777777" w:rsidR="00FA2FB7" w:rsidRDefault="00FA2FB7" w:rsidP="00FA2FB7">
      <w:pPr>
        <w:pStyle w:val="B2"/>
      </w:pPr>
      <w:r>
        <w:t>2)</w:t>
      </w:r>
      <w:r>
        <w:tab/>
        <w:t xml:space="preserve">the service-level-AA payload, with the value set to the </w:t>
      </w:r>
      <w:r w:rsidRPr="00FF027D">
        <w:t xml:space="preserve">UUAA </w:t>
      </w:r>
      <w:proofErr w:type="gramStart"/>
      <w:r w:rsidRPr="00FF027D">
        <w:t>payload</w:t>
      </w:r>
      <w:r>
        <w:t>;</w:t>
      </w:r>
      <w:proofErr w:type="gramEnd"/>
    </w:p>
    <w:p w14:paraId="264ACA7B" w14:textId="77777777" w:rsidR="00FA2FB7" w:rsidRDefault="00FA2FB7" w:rsidP="00FA2FB7">
      <w:r>
        <w:t>in the Service-level-AA container IE of the CONFIGURATION UPDATE COMMAND message.</w:t>
      </w:r>
    </w:p>
    <w:p w14:paraId="1E469253" w14:textId="77777777" w:rsidR="00FA2FB7" w:rsidRDefault="00FA2FB7" w:rsidP="00FA2FB7">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14684921" w14:textId="77777777" w:rsidR="00FA2FB7" w:rsidRDefault="00FA2FB7" w:rsidP="00FA2FB7">
      <w:pPr>
        <w:pStyle w:val="NO"/>
      </w:pPr>
      <w:r w:rsidRPr="00D35D40">
        <w:lastRenderedPageBreak/>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7FCA3BB2" w14:textId="77777777" w:rsidR="00FA2FB7" w:rsidRDefault="00FA2FB7" w:rsidP="00FA2FB7">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0C610B29" w14:textId="77777777" w:rsidR="00FA2FB7" w:rsidRDefault="00FA2FB7" w:rsidP="00FA2FB7">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01F5E22A" w14:textId="77777777" w:rsidR="00FA2FB7" w:rsidRPr="008E342A" w:rsidRDefault="00FA2FB7" w:rsidP="00FA2FB7">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50F2168F" w14:textId="77777777" w:rsidR="00FA2FB7" w:rsidRDefault="00FA2FB7" w:rsidP="00FA2FB7">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725859B8" w14:textId="77777777" w:rsidR="00FA2FB7" w:rsidRDefault="00FA2FB7" w:rsidP="00FA2FB7">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4276DCA8" w14:textId="77777777" w:rsidR="00FA2FB7" w:rsidRDefault="00FA2FB7" w:rsidP="00FA2FB7">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64FBF9C3" w14:textId="77777777" w:rsidR="00FA2FB7" w:rsidRPr="003A6E69" w:rsidRDefault="00FA2FB7" w:rsidP="00FA2FB7">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3D759666" w14:textId="63179427" w:rsidR="00FA2FB7" w:rsidRDefault="00FA2FB7" w:rsidP="00F15DE3">
      <w:pPr>
        <w:rPr>
          <w:lang w:val="en-US"/>
        </w:rPr>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23C7E" w14:textId="77777777" w:rsidR="001C3BBC" w:rsidRDefault="001C3BBC">
      <w:r>
        <w:separator/>
      </w:r>
    </w:p>
  </w:endnote>
  <w:endnote w:type="continuationSeparator" w:id="0">
    <w:p w14:paraId="2CDEF087" w14:textId="77777777" w:rsidR="001C3BBC" w:rsidRDefault="001C3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9987F" w14:textId="77777777" w:rsidR="001C3BBC" w:rsidRDefault="001C3BBC">
      <w:r>
        <w:separator/>
      </w:r>
    </w:p>
  </w:footnote>
  <w:footnote w:type="continuationSeparator" w:id="0">
    <w:p w14:paraId="51E213EC" w14:textId="77777777" w:rsidR="001C3BBC" w:rsidRDefault="001C3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C3B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C3BB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ne">
    <w15:presenceInfo w15:providerId="None" w15:userId="Ericsson 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C3BBC"/>
    <w:rsid w:val="001E41F3"/>
    <w:rsid w:val="001F43A4"/>
    <w:rsid w:val="00233B9F"/>
    <w:rsid w:val="00236876"/>
    <w:rsid w:val="002428D9"/>
    <w:rsid w:val="0026004D"/>
    <w:rsid w:val="002640DD"/>
    <w:rsid w:val="00275D12"/>
    <w:rsid w:val="00284FEB"/>
    <w:rsid w:val="002860C4"/>
    <w:rsid w:val="002912A5"/>
    <w:rsid w:val="002B5741"/>
    <w:rsid w:val="002D0268"/>
    <w:rsid w:val="002D0579"/>
    <w:rsid w:val="002E472E"/>
    <w:rsid w:val="002E64DC"/>
    <w:rsid w:val="00302B6D"/>
    <w:rsid w:val="00305409"/>
    <w:rsid w:val="00325AF4"/>
    <w:rsid w:val="003539AE"/>
    <w:rsid w:val="003609EF"/>
    <w:rsid w:val="0036231A"/>
    <w:rsid w:val="00374DD4"/>
    <w:rsid w:val="003A0E63"/>
    <w:rsid w:val="003D454E"/>
    <w:rsid w:val="003E1A36"/>
    <w:rsid w:val="003F08F5"/>
    <w:rsid w:val="00404C8B"/>
    <w:rsid w:val="00410371"/>
    <w:rsid w:val="004242F1"/>
    <w:rsid w:val="004825FB"/>
    <w:rsid w:val="004B75B7"/>
    <w:rsid w:val="0051580D"/>
    <w:rsid w:val="00526767"/>
    <w:rsid w:val="00532A46"/>
    <w:rsid w:val="00547111"/>
    <w:rsid w:val="00551055"/>
    <w:rsid w:val="0056036E"/>
    <w:rsid w:val="00575C65"/>
    <w:rsid w:val="00592D74"/>
    <w:rsid w:val="005E2C44"/>
    <w:rsid w:val="00614132"/>
    <w:rsid w:val="00621188"/>
    <w:rsid w:val="006257ED"/>
    <w:rsid w:val="006466F2"/>
    <w:rsid w:val="00665C47"/>
    <w:rsid w:val="00671C4F"/>
    <w:rsid w:val="00672A53"/>
    <w:rsid w:val="00695808"/>
    <w:rsid w:val="006A61E8"/>
    <w:rsid w:val="006B402A"/>
    <w:rsid w:val="006B46FB"/>
    <w:rsid w:val="006E21FB"/>
    <w:rsid w:val="0075298E"/>
    <w:rsid w:val="00792342"/>
    <w:rsid w:val="007977A8"/>
    <w:rsid w:val="007B512A"/>
    <w:rsid w:val="007C2097"/>
    <w:rsid w:val="007D6A07"/>
    <w:rsid w:val="007F5740"/>
    <w:rsid w:val="007F7259"/>
    <w:rsid w:val="008040A8"/>
    <w:rsid w:val="00811A13"/>
    <w:rsid w:val="008279FA"/>
    <w:rsid w:val="008508EE"/>
    <w:rsid w:val="008626E7"/>
    <w:rsid w:val="00870EE7"/>
    <w:rsid w:val="00886145"/>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B18A2"/>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13453"/>
    <w:rsid w:val="00D2430B"/>
    <w:rsid w:val="00D24991"/>
    <w:rsid w:val="00D460D9"/>
    <w:rsid w:val="00D47C99"/>
    <w:rsid w:val="00D50255"/>
    <w:rsid w:val="00D60EC8"/>
    <w:rsid w:val="00D66520"/>
    <w:rsid w:val="00D77E7A"/>
    <w:rsid w:val="00DB1DAD"/>
    <w:rsid w:val="00DC47C4"/>
    <w:rsid w:val="00DC66D1"/>
    <w:rsid w:val="00DE34CF"/>
    <w:rsid w:val="00E13F3D"/>
    <w:rsid w:val="00E22AF6"/>
    <w:rsid w:val="00E34898"/>
    <w:rsid w:val="00E53B23"/>
    <w:rsid w:val="00E550D4"/>
    <w:rsid w:val="00E660F0"/>
    <w:rsid w:val="00EA6D6D"/>
    <w:rsid w:val="00EB09B7"/>
    <w:rsid w:val="00EC5544"/>
    <w:rsid w:val="00EC7C3A"/>
    <w:rsid w:val="00EE7D7C"/>
    <w:rsid w:val="00F02185"/>
    <w:rsid w:val="00F15DE3"/>
    <w:rsid w:val="00F25D98"/>
    <w:rsid w:val="00F300FB"/>
    <w:rsid w:val="00F57D1B"/>
    <w:rsid w:val="00FA2FB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7F5740"/>
    <w:rPr>
      <w:rFonts w:ascii="Times New Roman" w:hAnsi="Times New Roman"/>
      <w:lang w:val="en-GB" w:eastAsia="en-US"/>
    </w:rPr>
  </w:style>
  <w:style w:type="character" w:customStyle="1" w:styleId="B1Char">
    <w:name w:val="B1 Char"/>
    <w:link w:val="B1"/>
    <w:qFormat/>
    <w:locked/>
    <w:rsid w:val="007F5740"/>
    <w:rPr>
      <w:rFonts w:ascii="Times New Roman" w:hAnsi="Times New Roman"/>
      <w:lang w:val="en-GB" w:eastAsia="en-US"/>
    </w:rPr>
  </w:style>
  <w:style w:type="character" w:customStyle="1" w:styleId="B2Char">
    <w:name w:val="B2 Char"/>
    <w:link w:val="B2"/>
    <w:qFormat/>
    <w:rsid w:val="007F57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3052</Words>
  <Characters>17401</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Five</cp:lastModifiedBy>
  <cp:revision>3</cp:revision>
  <cp:lastPrinted>1900-01-01T00:00:00Z</cp:lastPrinted>
  <dcterms:created xsi:type="dcterms:W3CDTF">2022-08-24T14:23:00Z</dcterms:created>
  <dcterms:modified xsi:type="dcterms:W3CDTF">2022-08-24T14:23:00Z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