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DCABF3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33B9F">
        <w:rPr>
          <w:b/>
          <w:noProof/>
          <w:sz w:val="24"/>
        </w:rPr>
        <w:t>4722</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9A6CC1" w:rsidR="001E41F3" w:rsidRDefault="00305409" w:rsidP="00E34898">
            <w:pPr>
              <w:pStyle w:val="CRCoverPage"/>
              <w:spacing w:after="0"/>
              <w:jc w:val="right"/>
              <w:rPr>
                <w:i/>
                <w:noProof/>
              </w:rPr>
            </w:pPr>
            <w:r>
              <w:rPr>
                <w:i/>
                <w:noProof/>
                <w:sz w:val="14"/>
              </w:rPr>
              <w:t>CR-Form-v</w:t>
            </w:r>
            <w:r w:rsidR="008863B9">
              <w:rPr>
                <w:i/>
                <w:noProof/>
                <w:sz w:val="14"/>
              </w:rPr>
              <w:t>12.</w:t>
            </w:r>
            <w:r w:rsidR="008508E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544D2" w:rsidR="001E41F3" w:rsidRPr="00410371" w:rsidRDefault="00233B9F" w:rsidP="00547111">
            <w:pPr>
              <w:pStyle w:val="CRCoverPage"/>
              <w:spacing w:after="0"/>
              <w:rPr>
                <w:noProof/>
              </w:rPr>
            </w:pPr>
            <w:r w:rsidRPr="00233B9F">
              <w:rPr>
                <w:b/>
                <w:noProof/>
                <w:sz w:val="28"/>
              </w:rPr>
              <w:t>4497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27675" w:rsidR="001E41F3" w:rsidRPr="00410371" w:rsidRDefault="00551055">
            <w:pPr>
              <w:pStyle w:val="CRCoverPage"/>
              <w:spacing w:after="0"/>
              <w:jc w:val="center"/>
              <w:rPr>
                <w:noProof/>
                <w:sz w:val="28"/>
              </w:rPr>
            </w:pPr>
            <w:r>
              <w:rPr>
                <w:b/>
                <w:noProof/>
                <w:sz w:val="28"/>
              </w:rPr>
              <w:t>17.</w:t>
            </w:r>
            <w:r w:rsidR="00FA2FB7">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33EDB" w:rsidR="00F25D98" w:rsidRDefault="00FA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25F36" w:rsidR="00F25D98" w:rsidRDefault="00FA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46E87" w:rsidR="001E41F3" w:rsidRDefault="007F5740">
            <w:pPr>
              <w:pStyle w:val="CRCoverPage"/>
              <w:spacing w:after="0"/>
              <w:ind w:left="100"/>
              <w:rPr>
                <w:noProof/>
              </w:rPr>
            </w:pPr>
            <w:r>
              <w:t xml:space="preserve">Service gap </w:t>
            </w:r>
            <w:r w:rsidR="00FA2FB7">
              <w:t xml:space="preserve">control </w:t>
            </w:r>
            <w: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C6349" w:rsidR="001E41F3" w:rsidRDefault="0075298E">
            <w:pPr>
              <w:pStyle w:val="CRCoverPage"/>
              <w:spacing w:after="0"/>
              <w:ind w:left="100"/>
              <w:rPr>
                <w:noProof/>
              </w:rPr>
            </w:pPr>
            <w:r>
              <w:t>5GProtoc1</w:t>
            </w:r>
            <w:r w:rsidR="00672A5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FA2FB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9033A" w:rsidR="001E41F3" w:rsidRDefault="00FA2FB7">
            <w:pPr>
              <w:pStyle w:val="CRCoverPage"/>
              <w:spacing w:after="0"/>
              <w:ind w:left="100"/>
              <w:rPr>
                <w:noProof/>
              </w:rPr>
            </w:pPr>
            <w:r>
              <w:t>Rel-1</w:t>
            </w:r>
            <w:r w:rsidR="002368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37C1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508EE">
              <w:rPr>
                <w:i/>
                <w:noProof/>
                <w:sz w:val="18"/>
              </w:rPr>
              <w:t>6</w:t>
            </w:r>
            <w:r w:rsidR="00E34898">
              <w:rPr>
                <w:i/>
                <w:noProof/>
                <w:sz w:val="18"/>
              </w:rPr>
              <w:tab/>
              <w:t>(Release 1</w:t>
            </w:r>
            <w:r w:rsidR="008508EE">
              <w:rPr>
                <w:i/>
                <w:noProof/>
                <w:sz w:val="18"/>
              </w:rPr>
              <w:t>6</w:t>
            </w:r>
            <w:r w:rsidR="00E34898">
              <w:rPr>
                <w:i/>
                <w:noProof/>
                <w:sz w:val="18"/>
              </w:rPr>
              <w:t>)</w:t>
            </w:r>
            <w:r w:rsidR="00E34898">
              <w:rPr>
                <w:i/>
                <w:noProof/>
                <w:sz w:val="18"/>
              </w:rPr>
              <w:br/>
              <w:t>Rel-1</w:t>
            </w:r>
            <w:r w:rsidR="008508EE">
              <w:rPr>
                <w:i/>
                <w:noProof/>
                <w:sz w:val="18"/>
              </w:rPr>
              <w:t>7</w:t>
            </w:r>
            <w:r w:rsidR="00E34898">
              <w:rPr>
                <w:i/>
                <w:noProof/>
                <w:sz w:val="18"/>
              </w:rPr>
              <w:tab/>
              <w:t>(Release 1</w:t>
            </w:r>
            <w:r w:rsidR="008508EE">
              <w:rPr>
                <w:i/>
                <w:noProof/>
                <w:sz w:val="18"/>
              </w:rPr>
              <w:t>7</w:t>
            </w:r>
            <w:r w:rsidR="00E34898">
              <w:rPr>
                <w:i/>
                <w:noProof/>
                <w:sz w:val="18"/>
              </w:rPr>
              <w:t>)</w:t>
            </w:r>
            <w:r w:rsidR="002E472E">
              <w:rPr>
                <w:i/>
                <w:noProof/>
                <w:sz w:val="18"/>
              </w:rPr>
              <w:br/>
              <w:t>Rel-1</w:t>
            </w:r>
            <w:r w:rsidR="008508EE">
              <w:rPr>
                <w:i/>
                <w:noProof/>
                <w:sz w:val="18"/>
              </w:rPr>
              <w:t>8</w:t>
            </w:r>
            <w:r w:rsidR="002E472E">
              <w:rPr>
                <w:i/>
                <w:noProof/>
                <w:sz w:val="18"/>
              </w:rPr>
              <w:tab/>
              <w:t>(Release 1</w:t>
            </w:r>
            <w:r w:rsidR="008508EE">
              <w:rPr>
                <w:i/>
                <w:noProof/>
                <w:sz w:val="18"/>
              </w:rPr>
              <w:t>8</w:t>
            </w:r>
            <w:r w:rsidR="002E472E">
              <w:rPr>
                <w:i/>
                <w:noProof/>
                <w:sz w:val="18"/>
              </w:rPr>
              <w:t>)</w:t>
            </w:r>
            <w:r w:rsidR="002E472E">
              <w:rPr>
                <w:i/>
                <w:noProof/>
                <w:sz w:val="18"/>
              </w:rPr>
              <w:br/>
              <w:t>Rel-1</w:t>
            </w:r>
            <w:r w:rsidR="008508EE">
              <w:rPr>
                <w:i/>
                <w:noProof/>
                <w:sz w:val="18"/>
              </w:rPr>
              <w:t>9</w:t>
            </w:r>
            <w:r w:rsidR="002E472E">
              <w:rPr>
                <w:i/>
                <w:noProof/>
                <w:sz w:val="18"/>
              </w:rPr>
              <w:tab/>
              <w:t>(Release 1</w:t>
            </w:r>
            <w:r w:rsidR="008508E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6399A" w14:textId="0AB45848" w:rsidR="001E41F3" w:rsidRDefault="007F5740">
            <w:pPr>
              <w:pStyle w:val="CRCoverPage"/>
              <w:spacing w:after="0"/>
              <w:ind w:left="100"/>
              <w:rPr>
                <w:noProof/>
              </w:rPr>
            </w:pPr>
            <w:r>
              <w:rPr>
                <w:noProof/>
              </w:rPr>
              <w:t>In subclause 5.4.4.2 ‘service gap time value’ and ‘T3447 value’ are listed:</w:t>
            </w:r>
          </w:p>
          <w:p w14:paraId="11D51CE6" w14:textId="77777777" w:rsidR="007F5740" w:rsidRPr="007F5740" w:rsidRDefault="007F5740" w:rsidP="007F5740">
            <w:pPr>
              <w:ind w:left="284"/>
              <w:rPr>
                <w:i/>
                <w:iCs/>
              </w:rPr>
            </w:pPr>
            <w:r w:rsidRPr="007F5740">
              <w:rPr>
                <w:i/>
                <w:iCs/>
              </w:rPr>
              <w:t>The AMF shall in the CONFIGURATION UPDATE COMMAND message either:</w:t>
            </w:r>
          </w:p>
          <w:p w14:paraId="37C265B8" w14:textId="77777777" w:rsidR="007F5740" w:rsidRPr="007F5740" w:rsidRDefault="007F5740" w:rsidP="007F5740">
            <w:pPr>
              <w:pStyle w:val="B1"/>
              <w:ind w:left="852"/>
              <w:rPr>
                <w:i/>
                <w:iCs/>
              </w:rPr>
            </w:pPr>
            <w:r w:rsidRPr="007F5740">
              <w:rPr>
                <w:i/>
                <w:iCs/>
              </w:rPr>
              <w:t>a)</w:t>
            </w:r>
            <w:r w:rsidRPr="007F5740">
              <w:rPr>
                <w:i/>
                <w:iCs/>
              </w:rPr>
              <w:tab/>
              <w:t>include one or more of the following parameters: 5G-GUTI, TAI list, allowed NSSAI that may include the mapped S-NSSAI(s), LADN information, service area list, MICO indication</w:t>
            </w:r>
            <w:r w:rsidRPr="007F5740">
              <w:rPr>
                <w:rFonts w:hint="eastAsia"/>
                <w:i/>
                <w:iCs/>
                <w:lang w:eastAsia="zh-CN"/>
              </w:rPr>
              <w:t>,</w:t>
            </w:r>
            <w:r w:rsidRPr="007F5740">
              <w:rPr>
                <w:i/>
                <w:iCs/>
              </w:rPr>
              <w:t xml:space="preserve"> NITZ information, configured NSSAI that may include the mapped</w:t>
            </w:r>
            <w:r w:rsidRPr="007F5740">
              <w:rPr>
                <w:i/>
                <w:iCs/>
                <w:lang w:val="en-US"/>
              </w:rPr>
              <w:t xml:space="preserve"> </w:t>
            </w:r>
            <w:r w:rsidRPr="007F5740">
              <w:rPr>
                <w:i/>
                <w:iCs/>
              </w:rPr>
              <w:t xml:space="preserve">S-NSSAI(s), rejected S-NSSAI(s) in the </w:t>
            </w:r>
            <w:r w:rsidRPr="007F5740">
              <w:rPr>
                <w:i/>
                <w:iCs/>
                <w:lang w:val="en-US"/>
              </w:rPr>
              <w:t>Rejected NSSAI IE</w:t>
            </w:r>
            <w:r w:rsidRPr="007F5740">
              <w:rPr>
                <w:rFonts w:hint="eastAsia"/>
                <w:i/>
                <w:iCs/>
              </w:rPr>
              <w:t xml:space="preserve"> </w:t>
            </w:r>
            <w:r w:rsidRPr="007F5740">
              <w:rPr>
                <w:i/>
                <w:iCs/>
              </w:rPr>
              <w:t xml:space="preserve">or </w:t>
            </w:r>
            <w:r w:rsidRPr="007F5740">
              <w:rPr>
                <w:rFonts w:eastAsia="Malgun Gothic"/>
                <w:i/>
                <w:iCs/>
              </w:rPr>
              <w:t>in the Extended r</w:t>
            </w:r>
            <w:r w:rsidRPr="007F5740">
              <w:rPr>
                <w:i/>
                <w:iCs/>
                <w:lang w:val="en-US"/>
              </w:rPr>
              <w:t>ejected NSSAI IE</w:t>
            </w:r>
            <w:r w:rsidRPr="007F5740">
              <w:rPr>
                <w:i/>
                <w:iCs/>
              </w:rPr>
              <w:t xml:space="preserve">, network slicing subscription change indication, </w:t>
            </w:r>
            <w:r w:rsidRPr="007F5740">
              <w:rPr>
                <w:i/>
                <w:iCs/>
                <w:lang w:val="en-US"/>
              </w:rPr>
              <w:t>operator-defined access category definitions, SMS indication</w:t>
            </w:r>
            <w:r w:rsidRPr="007F5740">
              <w:rPr>
                <w:i/>
                <w:iCs/>
              </w:rPr>
              <w:t>,</w:t>
            </w:r>
            <w:r w:rsidRPr="007F5740">
              <w:rPr>
                <w:i/>
                <w:iCs/>
                <w:lang w:val="en-US"/>
              </w:rPr>
              <w:t xml:space="preserve"> </w:t>
            </w:r>
            <w:r w:rsidRPr="007F5740">
              <w:rPr>
                <w:i/>
                <w:iCs/>
                <w:highlight w:val="cyan"/>
                <w:lang w:val="en-US"/>
              </w:rPr>
              <w:t>service gap time value</w:t>
            </w:r>
            <w:r w:rsidRPr="007F5740">
              <w:rPr>
                <w:i/>
                <w:iCs/>
              </w:rPr>
              <w:t>, "CAG information list"</w:t>
            </w:r>
            <w:r w:rsidRPr="007F5740">
              <w:rPr>
                <w:i/>
                <w:iCs/>
                <w:lang w:val="en-US"/>
              </w:rPr>
              <w:t xml:space="preserve">, UE radio capability ID, </w:t>
            </w:r>
            <w:r w:rsidRPr="007F5740">
              <w:rPr>
                <w:i/>
                <w:iCs/>
                <w:lang w:eastAsia="ja-JP"/>
              </w:rPr>
              <w:t>5GS registration result,</w:t>
            </w:r>
            <w:r w:rsidRPr="007F5740">
              <w:rPr>
                <w:i/>
                <w:iCs/>
                <w:lang w:val="en-US"/>
              </w:rPr>
              <w:t xml:space="preserve"> UE radio capability ID deletion indication, truncated 5G-S-TMSI configuration, </w:t>
            </w:r>
            <w:r w:rsidRPr="007F5740">
              <w:rPr>
                <w:i/>
                <w:iCs/>
                <w:highlight w:val="cyan"/>
                <w:lang w:val="en-US"/>
              </w:rPr>
              <w:t>T3447 value</w:t>
            </w:r>
            <w:r w:rsidRPr="007F5740">
              <w:rPr>
                <w:i/>
                <w:iCs/>
                <w:lang w:val="en-US"/>
              </w:rPr>
              <w:t xml:space="preserve">, </w:t>
            </w:r>
            <w:r w:rsidRPr="007F5740">
              <w:rPr>
                <w:i/>
                <w:iCs/>
              </w:rPr>
              <w:t>"list of PLMN(s) to be used in disaster condition", disaster roaming wait range, disaster return wait range, PEIPS assistance information or the priority indicator;</w:t>
            </w:r>
          </w:p>
          <w:p w14:paraId="2250A650" w14:textId="00B099FF" w:rsidR="007F5740" w:rsidRDefault="007F5740">
            <w:pPr>
              <w:pStyle w:val="CRCoverPage"/>
              <w:spacing w:after="0"/>
              <w:ind w:left="100"/>
              <w:rPr>
                <w:noProof/>
              </w:rPr>
            </w:pPr>
            <w:r>
              <w:rPr>
                <w:noProof/>
              </w:rPr>
              <w:t xml:space="preserve">However, service gap time value is actually the T3447 value, and the later is </w:t>
            </w:r>
            <w:r w:rsidR="00FA2FB7">
              <w:rPr>
                <w:noProof/>
              </w:rPr>
              <w:t>more</w:t>
            </w:r>
            <w:r>
              <w:rPr>
                <w:noProof/>
              </w:rPr>
              <w:t xml:space="preserve"> correct</w:t>
            </w:r>
            <w:r w:rsidR="00FA2FB7">
              <w:rPr>
                <w:noProof/>
              </w:rPr>
              <w:t xml:space="preserve"> in this context</w:t>
            </w:r>
            <w:r>
              <w:rPr>
                <w:noProof/>
              </w:rPr>
              <w:t>. This should be corrected.</w:t>
            </w:r>
          </w:p>
          <w:p w14:paraId="708AA7DE" w14:textId="1AD6A895" w:rsidR="007F5740" w:rsidRDefault="007F57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1954E" w:rsidR="001E41F3" w:rsidRDefault="007F5740">
            <w:pPr>
              <w:pStyle w:val="CRCoverPage"/>
              <w:spacing w:after="0"/>
              <w:ind w:left="100"/>
              <w:rPr>
                <w:noProof/>
              </w:rPr>
            </w:pPr>
            <w:r>
              <w:rPr>
                <w:noProof/>
              </w:rPr>
              <w:t>Remove ‘service gap time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CAD6" w:rsidR="001E41F3" w:rsidRDefault="007F5740">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0F3AC" w:rsidR="001E41F3" w:rsidRDefault="007F5740">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6B8A8DFA" w:rsidR="00F15DE3" w:rsidRDefault="00F15DE3" w:rsidP="00F15DE3">
      <w:pPr>
        <w:rPr>
          <w:lang w:val="en-US"/>
        </w:rPr>
      </w:pPr>
    </w:p>
    <w:p w14:paraId="2C9492D1" w14:textId="77777777" w:rsidR="00FA2FB7" w:rsidRDefault="00FA2FB7" w:rsidP="00FA2FB7">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5AD113AC" w14:textId="77777777" w:rsidR="00FA2FB7" w:rsidRDefault="00FA2FB7" w:rsidP="00FA2FB7">
      <w:r>
        <w:t>The AMF shall initiate the generic UE configuration update procedure by sending the CONFIGURATION UPDATE COMMAND message to the UE.</w:t>
      </w:r>
    </w:p>
    <w:p w14:paraId="21EC8CB8" w14:textId="77777777" w:rsidR="00FA2FB7" w:rsidRDefault="00FA2FB7" w:rsidP="00FA2FB7">
      <w:r w:rsidRPr="0001172A">
        <w:t xml:space="preserve">The AMF shall </w:t>
      </w:r>
      <w:r>
        <w:t>in the CONFIGURATION UPDATE COMMAND message either:</w:t>
      </w:r>
    </w:p>
    <w:p w14:paraId="0ADF4384" w14:textId="0CB778C5" w:rsidR="00FA2FB7" w:rsidRPr="00107FD0" w:rsidRDefault="00FA2FB7" w:rsidP="00FA2FB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del w:id="1" w:author="Ericsson One" w:date="2022-07-04T09:55:00Z">
        <w:r w:rsidDel="00FA2FB7">
          <w:rPr>
            <w:lang w:val="en-US"/>
          </w:rPr>
          <w:delText>service gap time value</w:delText>
        </w:r>
        <w:r w:rsidRPr="008E342A" w:rsidDel="00FA2FB7">
          <w:delText xml:space="preserve">, </w:delText>
        </w:r>
      </w:del>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322DDC2C" w14:textId="77777777" w:rsidR="00FA2FB7" w:rsidRPr="008E0562" w:rsidRDefault="00FA2FB7" w:rsidP="00FA2FB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46446D3" w14:textId="77777777" w:rsidR="00FA2FB7" w:rsidRDefault="00FA2FB7" w:rsidP="00FA2FB7">
      <w:pPr>
        <w:pStyle w:val="B1"/>
      </w:pPr>
      <w:r>
        <w:t>c)</w:t>
      </w:r>
      <w:r>
        <w:tab/>
        <w:t xml:space="preserve">include </w:t>
      </w:r>
      <w:r w:rsidRPr="0001172A">
        <w:t xml:space="preserve">a </w:t>
      </w:r>
      <w:r w:rsidRPr="00B65368">
        <w:t>combination</w:t>
      </w:r>
      <w:r w:rsidRPr="0001172A">
        <w:t xml:space="preserve"> </w:t>
      </w:r>
      <w:r>
        <w:t>of both a) and b).</w:t>
      </w:r>
    </w:p>
    <w:p w14:paraId="35FDC107" w14:textId="77777777" w:rsidR="00FA2FB7" w:rsidRDefault="00FA2FB7" w:rsidP="00FA2FB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62E3021B" w14:textId="77777777" w:rsidR="00FA2FB7" w:rsidRPr="0072671A" w:rsidRDefault="00FA2FB7" w:rsidP="00FA2FB7">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9D4BA79" w14:textId="77777777" w:rsidR="00FA2FB7" w:rsidRDefault="00FA2FB7" w:rsidP="00FA2FB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10286AE" w14:textId="77777777" w:rsidR="00FA2FB7" w:rsidRDefault="00FA2FB7" w:rsidP="00FA2FB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8F58911" w14:textId="77777777" w:rsidR="00FA2FB7" w:rsidRPr="00894DFE" w:rsidRDefault="00FA2FB7" w:rsidP="00FA2FB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E983270" w14:textId="77777777" w:rsidR="00FA2FB7" w:rsidRDefault="00FA2FB7" w:rsidP="00FA2FB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D39D51" w14:textId="77777777" w:rsidR="00FA2FB7" w:rsidRDefault="00FA2FB7" w:rsidP="00FA2FB7">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4473A30" w14:textId="77777777" w:rsidR="00FA2FB7" w:rsidRDefault="00FA2FB7" w:rsidP="00FA2FB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B9036C0" w14:textId="77777777" w:rsidR="00FA2FB7" w:rsidRPr="00EC66BC" w:rsidRDefault="00FA2FB7" w:rsidP="00FA2FB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6915292" w14:textId="77777777" w:rsidR="00FA2FB7" w:rsidRPr="00EC66BC" w:rsidRDefault="00FA2FB7" w:rsidP="00FA2FB7">
      <w:pPr>
        <w:pStyle w:val="B1"/>
      </w:pPr>
      <w:r w:rsidRPr="00EC66BC">
        <w:lastRenderedPageBreak/>
        <w:t>a)</w:t>
      </w:r>
      <w:r w:rsidRPr="00EC66BC">
        <w:tab/>
        <w:t>"NSSRG supported", then the AMF shall include the NSSRG information in the CONFIGURATION UPDATE COMMAND message; or</w:t>
      </w:r>
    </w:p>
    <w:p w14:paraId="60197764" w14:textId="77777777" w:rsidR="00FA2FB7" w:rsidRPr="00EC66BC" w:rsidRDefault="00FA2FB7" w:rsidP="00FA2FB7">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0614B0" w14:textId="77777777" w:rsidR="00FA2FB7" w:rsidRDefault="00FA2FB7" w:rsidP="00FA2FB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548A38" w14:textId="77777777" w:rsidR="00FA2FB7" w:rsidRDefault="00FA2FB7" w:rsidP="00FA2FB7">
      <w:r w:rsidRPr="00EC63B8">
        <w:t>If</w:t>
      </w:r>
      <w:r>
        <w:t>:</w:t>
      </w:r>
    </w:p>
    <w:p w14:paraId="6647377F" w14:textId="77777777" w:rsidR="00FA2FB7" w:rsidRDefault="00FA2FB7" w:rsidP="00FA2FB7">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528E2F8" w14:textId="77777777" w:rsidR="00FA2FB7" w:rsidRDefault="00FA2FB7" w:rsidP="00FA2FB7">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C982A26" w14:textId="77777777" w:rsidR="00FA2FB7" w:rsidRPr="005D2FE0" w:rsidRDefault="00FA2FB7" w:rsidP="00FA2FB7">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495B66B" w14:textId="77777777" w:rsidR="00FA2FB7" w:rsidRDefault="00FA2FB7" w:rsidP="00FA2FB7">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E83ECB4" w14:textId="77777777" w:rsidR="00FA2FB7" w:rsidRDefault="00FA2FB7" w:rsidP="00FA2FB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61C9A52" w14:textId="77777777" w:rsidR="00FA2FB7" w:rsidRPr="00C33F48" w:rsidRDefault="00FA2FB7" w:rsidP="00FA2FB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25908F8" w14:textId="77777777" w:rsidR="00FA2FB7" w:rsidRPr="0083064D" w:rsidRDefault="00FA2FB7" w:rsidP="00FA2FB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CB9C905" w14:textId="77777777" w:rsidR="00FA2FB7" w:rsidRPr="00EC66BC" w:rsidRDefault="00FA2FB7" w:rsidP="00FA2FB7">
      <w:r w:rsidRPr="00EC66BC">
        <w:t>If authorization is revoked for an S-NSSAI that is in the current allowed NS</w:t>
      </w:r>
      <w:r>
        <w:t>S</w:t>
      </w:r>
      <w:r w:rsidRPr="00EC66BC">
        <w:t>AI for an access type, the AMF shall:</w:t>
      </w:r>
    </w:p>
    <w:p w14:paraId="6E617DC3" w14:textId="77777777" w:rsidR="00FA2FB7" w:rsidRDefault="00FA2FB7" w:rsidP="00FA2FB7">
      <w:pPr>
        <w:pStyle w:val="B1"/>
      </w:pPr>
      <w:r>
        <w:t>a)</w:t>
      </w:r>
      <w:r>
        <w:tab/>
        <w:t>provide a new allowed NSSAI to the UE, excluding the S-NSSAI for which authorization is revoked; and</w:t>
      </w:r>
    </w:p>
    <w:p w14:paraId="2D22947B" w14:textId="77777777" w:rsidR="00FA2FB7" w:rsidRDefault="00FA2FB7" w:rsidP="00FA2FB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2A7093A" w14:textId="77777777" w:rsidR="00FA2FB7" w:rsidRDefault="00FA2FB7" w:rsidP="00FA2FB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D19C80A" w14:textId="77777777" w:rsidR="00FA2FB7" w:rsidRDefault="00FA2FB7" w:rsidP="00FA2FB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11C1CE5" w14:textId="77777777" w:rsidR="00FA2FB7" w:rsidRDefault="00FA2FB7" w:rsidP="00FA2FB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E8D6160" w14:textId="77777777" w:rsidR="00FA2FB7" w:rsidRDefault="00FA2FB7" w:rsidP="00FA2FB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0DD4DBB" w14:textId="77777777" w:rsidR="00FA2FB7" w:rsidRDefault="00FA2FB7" w:rsidP="00FA2FB7">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FBDF12" w14:textId="77777777" w:rsidR="00FA2FB7" w:rsidRPr="00591DDA" w:rsidRDefault="00FA2FB7" w:rsidP="00FA2FB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r>
        <w:rPr>
          <w:lang w:val="en-US"/>
        </w:rPr>
        <w:t>based</w:t>
      </w:r>
      <w:proofErr w:type="spell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DA96ABC" w14:textId="77777777" w:rsidR="00FA2FB7" w:rsidRPr="001F6EBE" w:rsidRDefault="00FA2FB7" w:rsidP="00FA2FB7">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1770AD27" w14:textId="77777777" w:rsidR="00FA2FB7" w:rsidRDefault="00FA2FB7" w:rsidP="00FA2FB7">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8AF7893" w14:textId="77777777" w:rsidR="00FA2FB7" w:rsidRDefault="00FA2FB7" w:rsidP="00FA2FB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EB17D36" w14:textId="77777777" w:rsidR="00FA2FB7" w:rsidRDefault="00FA2FB7" w:rsidP="00FA2FB7">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A1D6A57" w14:textId="77777777" w:rsidR="00FA2FB7" w:rsidRDefault="00FA2FB7" w:rsidP="00FA2FB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8570C2" w14:textId="77777777" w:rsidR="00FA2FB7" w:rsidRDefault="00FA2FB7" w:rsidP="00FA2FB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43A48E" w14:textId="77777777" w:rsidR="00FA2FB7" w:rsidRDefault="00FA2FB7" w:rsidP="00FA2FB7">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D0CD2DF" w14:textId="77777777" w:rsidR="00FA2FB7" w:rsidRDefault="00FA2FB7" w:rsidP="00FA2FB7">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0029573" w14:textId="77777777" w:rsidR="00FA2FB7" w:rsidRDefault="00FA2FB7" w:rsidP="00FA2FB7">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E2C077C" w14:textId="77777777" w:rsidR="00FA2FB7" w:rsidRDefault="00FA2FB7" w:rsidP="00FA2FB7">
      <w:r>
        <w:t>the AMF may indicate to the SMF to perform a local release of:</w:t>
      </w:r>
    </w:p>
    <w:p w14:paraId="7A280E6A" w14:textId="77777777" w:rsidR="00FA2FB7" w:rsidRDefault="00FA2FB7" w:rsidP="00FA2FB7">
      <w:pPr>
        <w:pStyle w:val="B1"/>
      </w:pPr>
      <w:r>
        <w:t>a)</w:t>
      </w:r>
      <w:r>
        <w:tab/>
      </w:r>
      <w:r w:rsidRPr="004E4401">
        <w:t xml:space="preserve">all non-emergency </w:t>
      </w:r>
      <w:r>
        <w:t>single access PDU sessions associated with 3GPP access;</w:t>
      </w:r>
    </w:p>
    <w:p w14:paraId="6DBDF590" w14:textId="77777777" w:rsidR="00FA2FB7" w:rsidRDefault="00FA2FB7" w:rsidP="00FA2FB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B82754C" w14:textId="77777777" w:rsidR="00FA2FB7" w:rsidRDefault="00FA2FB7" w:rsidP="00FA2FB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6DAB24F" w14:textId="77777777" w:rsidR="00FA2FB7" w:rsidRDefault="00FA2FB7" w:rsidP="00FA2FB7">
      <w:r w:rsidRPr="003D190D">
        <w:t xml:space="preserve">The AMF shall not indicate to the SMF to release the emergency PDU session. </w:t>
      </w:r>
      <w:r>
        <w:t>If the AMF indicated to the SMF to perform a local release of:</w:t>
      </w:r>
    </w:p>
    <w:p w14:paraId="4EF76866" w14:textId="77777777" w:rsidR="00FA2FB7" w:rsidRDefault="00FA2FB7" w:rsidP="00FA2FB7">
      <w:pPr>
        <w:pStyle w:val="B1"/>
      </w:pPr>
      <w:r>
        <w:t>a)</w:t>
      </w:r>
      <w:r>
        <w:tab/>
      </w:r>
      <w:r w:rsidRPr="004E4401">
        <w:t xml:space="preserve">all </w:t>
      </w:r>
      <w:r>
        <w:t xml:space="preserve">single access </w:t>
      </w:r>
      <w:r w:rsidRPr="004E4401">
        <w:t xml:space="preserve">non-emergency </w:t>
      </w:r>
      <w:r>
        <w:t>PDU sessions associated with 3GPP access;</w:t>
      </w:r>
    </w:p>
    <w:p w14:paraId="046CF9E2" w14:textId="77777777" w:rsidR="00FA2FB7" w:rsidRDefault="00FA2FB7" w:rsidP="00FA2FB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3BB0AFF" w14:textId="77777777" w:rsidR="00FA2FB7" w:rsidRDefault="00FA2FB7" w:rsidP="00FA2FB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A1C5CF" w14:textId="77777777" w:rsidR="00FA2FB7" w:rsidRPr="008E342A" w:rsidRDefault="00FA2FB7" w:rsidP="00FA2FB7">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E2E62A0" w14:textId="77777777" w:rsidR="00FA2FB7" w:rsidRDefault="00FA2FB7" w:rsidP="00FA2FB7">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48A7875" w14:textId="77777777" w:rsidR="00FA2FB7" w:rsidRPr="008C0E61" w:rsidRDefault="00FA2FB7" w:rsidP="00FA2FB7">
      <w:pPr>
        <w:rPr>
          <w:lang w:val="en-US"/>
        </w:rPr>
      </w:pPr>
      <w:r w:rsidRPr="008C0E61">
        <w:rPr>
          <w:lang w:val="en-US"/>
        </w:rPr>
        <w:t>If</w:t>
      </w:r>
      <w:r>
        <w:rPr>
          <w:lang w:val="en-US"/>
        </w:rPr>
        <w:t xml:space="preserve"> the AMF</w:t>
      </w:r>
      <w:r w:rsidRPr="008C0E61">
        <w:rPr>
          <w:lang w:val="en-US"/>
        </w:rPr>
        <w:t>:</w:t>
      </w:r>
    </w:p>
    <w:p w14:paraId="4F3BDC5F" w14:textId="77777777" w:rsidR="00FA2FB7" w:rsidRPr="008C0E61" w:rsidRDefault="00FA2FB7" w:rsidP="00FA2FB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682075F" w14:textId="77777777" w:rsidR="00FA2FB7" w:rsidRPr="008C0E61" w:rsidRDefault="00FA2FB7" w:rsidP="00FA2FB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5619FB5" w14:textId="77777777" w:rsidR="00FA2FB7" w:rsidRPr="008C0E61" w:rsidRDefault="00FA2FB7" w:rsidP="00FA2FB7">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D388E37" w14:textId="77777777" w:rsidR="00FA2FB7" w:rsidRPr="008E342A" w:rsidRDefault="00FA2FB7" w:rsidP="00FA2FB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DB494F1" w14:textId="77777777" w:rsidR="00FA2FB7" w:rsidRPr="008E342A" w:rsidRDefault="00FA2FB7" w:rsidP="00FA2FB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3C2CDE6" w14:textId="77777777" w:rsidR="00FA2FB7" w:rsidRPr="008E342A" w:rsidRDefault="00FA2FB7" w:rsidP="00FA2FB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361BD0F" w14:textId="77777777" w:rsidR="00FA2FB7" w:rsidRDefault="00FA2FB7" w:rsidP="00FA2FB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79EAD62" w14:textId="77777777" w:rsidR="00FA2FB7" w:rsidRDefault="00FA2FB7" w:rsidP="00FA2FB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D6E66A2" w14:textId="77777777" w:rsidR="00FA2FB7" w:rsidRDefault="00FA2FB7" w:rsidP="00FA2FB7">
      <w:r>
        <w:t>Upon receipt of the result of the UUAA-MM procedure from the UAS-NF, the AMF shall include:</w:t>
      </w:r>
    </w:p>
    <w:p w14:paraId="0F64537C" w14:textId="77777777" w:rsidR="00FA2FB7" w:rsidRDefault="00FA2FB7" w:rsidP="00FA2FB7">
      <w:pPr>
        <w:pStyle w:val="B1"/>
      </w:pPr>
      <w:r>
        <w:t>a)</w:t>
      </w:r>
      <w:r>
        <w:tab/>
        <w:t xml:space="preserve">the </w:t>
      </w:r>
      <w:r>
        <w:rPr>
          <w:lang w:val="en-US"/>
        </w:rPr>
        <w:t>s</w:t>
      </w:r>
      <w:r w:rsidRPr="0048639D">
        <w:rPr>
          <w:lang w:val="en-US"/>
        </w:rPr>
        <w:t xml:space="preserve">ervice-level-AA </w:t>
      </w:r>
      <w:r>
        <w:t>response with the SLAR field set to:</w:t>
      </w:r>
    </w:p>
    <w:p w14:paraId="16E36EA0" w14:textId="77777777" w:rsidR="00FA2FB7" w:rsidRDefault="00FA2FB7" w:rsidP="00FA2FB7">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E17BAE8" w14:textId="77777777" w:rsidR="00FA2FB7" w:rsidRDefault="00FA2FB7" w:rsidP="00FA2FB7">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F6A1465" w14:textId="77777777" w:rsidR="00FA2FB7" w:rsidRDefault="00FA2FB7" w:rsidP="00FA2FB7">
      <w:pPr>
        <w:pStyle w:val="B1"/>
      </w:pPr>
      <w:r>
        <w:t>b)</w:t>
      </w:r>
      <w:r>
        <w:tab/>
        <w:t>if the CAA-Level UAV ID is provided by the UAS-NF, the service-level device ID with the value set to the CAA-Level UAV ID; and;</w:t>
      </w:r>
    </w:p>
    <w:p w14:paraId="039D56CA" w14:textId="77777777" w:rsidR="00FA2FB7" w:rsidRDefault="00FA2FB7" w:rsidP="00FA2FB7">
      <w:pPr>
        <w:pStyle w:val="B1"/>
      </w:pPr>
      <w:r>
        <w:t>c)</w:t>
      </w:r>
      <w:r>
        <w:tab/>
        <w:t>if the UUAA authorization payload is received from the UAS-NF:</w:t>
      </w:r>
    </w:p>
    <w:p w14:paraId="46172CAB" w14:textId="77777777" w:rsidR="00FA2FB7" w:rsidRDefault="00FA2FB7" w:rsidP="00FA2FB7">
      <w:pPr>
        <w:pStyle w:val="B2"/>
      </w:pPr>
      <w:r>
        <w:t>1)</w:t>
      </w:r>
      <w:r>
        <w:tab/>
        <w:t>the service-level-AA payload type, with the values set to "UUAA payload"; and</w:t>
      </w:r>
    </w:p>
    <w:p w14:paraId="02197930" w14:textId="77777777" w:rsidR="00FA2FB7" w:rsidRDefault="00FA2FB7" w:rsidP="00FA2FB7">
      <w:pPr>
        <w:pStyle w:val="B2"/>
      </w:pPr>
      <w:r>
        <w:t>2)</w:t>
      </w:r>
      <w:r>
        <w:tab/>
        <w:t xml:space="preserve">the service-level-AA payload, with the value set to the </w:t>
      </w:r>
      <w:r w:rsidRPr="00FF027D">
        <w:t>UUAA payload</w:t>
      </w:r>
      <w:r>
        <w:t>;</w:t>
      </w:r>
    </w:p>
    <w:p w14:paraId="264ACA7B" w14:textId="77777777" w:rsidR="00FA2FB7" w:rsidRDefault="00FA2FB7" w:rsidP="00FA2FB7">
      <w:r>
        <w:t>in the Service-level-AA container IE of the CONFIGURATION UPDATE COMMAND message.</w:t>
      </w:r>
    </w:p>
    <w:p w14:paraId="1E469253" w14:textId="77777777" w:rsidR="00FA2FB7" w:rsidRDefault="00FA2FB7" w:rsidP="00FA2FB7">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4684921" w14:textId="77777777" w:rsidR="00FA2FB7" w:rsidRDefault="00FA2FB7" w:rsidP="00FA2FB7">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FCA3BB2" w14:textId="77777777" w:rsidR="00FA2FB7" w:rsidRDefault="00FA2FB7" w:rsidP="00FA2FB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C610B29" w14:textId="77777777" w:rsidR="00FA2FB7" w:rsidRDefault="00FA2FB7" w:rsidP="00FA2FB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1F5E22A" w14:textId="77777777" w:rsidR="00FA2FB7" w:rsidRPr="008E342A" w:rsidRDefault="00FA2FB7" w:rsidP="00FA2FB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0F2168F" w14:textId="77777777" w:rsidR="00FA2FB7" w:rsidRDefault="00FA2FB7" w:rsidP="00FA2FB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25859B8" w14:textId="77777777" w:rsidR="00FA2FB7" w:rsidRDefault="00FA2FB7" w:rsidP="00FA2FB7">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276DCA8" w14:textId="77777777" w:rsidR="00FA2FB7" w:rsidRDefault="00FA2FB7" w:rsidP="00FA2FB7">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4FBF9C3" w14:textId="77777777" w:rsidR="00FA2FB7" w:rsidRPr="003A6E69" w:rsidRDefault="00FA2FB7" w:rsidP="00FA2FB7">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D759666" w14:textId="63179427" w:rsidR="00FA2FB7" w:rsidRDefault="00FA2FB7"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69A1F" w14:textId="77777777" w:rsidR="00AB18A2" w:rsidRDefault="00AB18A2">
      <w:r>
        <w:separator/>
      </w:r>
    </w:p>
  </w:endnote>
  <w:endnote w:type="continuationSeparator" w:id="0">
    <w:p w14:paraId="10429479" w14:textId="77777777" w:rsidR="00AB18A2" w:rsidRDefault="00AB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9733" w14:textId="77777777" w:rsidR="00AB18A2" w:rsidRDefault="00AB18A2">
      <w:r>
        <w:separator/>
      </w:r>
    </w:p>
  </w:footnote>
  <w:footnote w:type="continuationSeparator" w:id="0">
    <w:p w14:paraId="3158DA40" w14:textId="77777777" w:rsidR="00AB18A2" w:rsidRDefault="00AB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18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3B9F"/>
    <w:rsid w:val="00236876"/>
    <w:rsid w:val="002428D9"/>
    <w:rsid w:val="0026004D"/>
    <w:rsid w:val="002640DD"/>
    <w:rsid w:val="00275D12"/>
    <w:rsid w:val="00284FEB"/>
    <w:rsid w:val="002860C4"/>
    <w:rsid w:val="002912A5"/>
    <w:rsid w:val="002B5741"/>
    <w:rsid w:val="002D0268"/>
    <w:rsid w:val="002D0579"/>
    <w:rsid w:val="002E472E"/>
    <w:rsid w:val="002E64DC"/>
    <w:rsid w:val="00302B6D"/>
    <w:rsid w:val="00305409"/>
    <w:rsid w:val="00325AF4"/>
    <w:rsid w:val="003609EF"/>
    <w:rsid w:val="0036231A"/>
    <w:rsid w:val="00374DD4"/>
    <w:rsid w:val="003A0E63"/>
    <w:rsid w:val="003D454E"/>
    <w:rsid w:val="003E1A36"/>
    <w:rsid w:val="003F08F5"/>
    <w:rsid w:val="00404C8B"/>
    <w:rsid w:val="00410371"/>
    <w:rsid w:val="004242F1"/>
    <w:rsid w:val="004825FB"/>
    <w:rsid w:val="004B75B7"/>
    <w:rsid w:val="0051580D"/>
    <w:rsid w:val="00532A46"/>
    <w:rsid w:val="00547111"/>
    <w:rsid w:val="00551055"/>
    <w:rsid w:val="0056036E"/>
    <w:rsid w:val="00575C65"/>
    <w:rsid w:val="00592D74"/>
    <w:rsid w:val="005E2C44"/>
    <w:rsid w:val="00614132"/>
    <w:rsid w:val="00621188"/>
    <w:rsid w:val="006257ED"/>
    <w:rsid w:val="006466F2"/>
    <w:rsid w:val="00665C47"/>
    <w:rsid w:val="00671C4F"/>
    <w:rsid w:val="00672A53"/>
    <w:rsid w:val="00695808"/>
    <w:rsid w:val="006A61E8"/>
    <w:rsid w:val="006B402A"/>
    <w:rsid w:val="006B46FB"/>
    <w:rsid w:val="006E21FB"/>
    <w:rsid w:val="0075298E"/>
    <w:rsid w:val="00792342"/>
    <w:rsid w:val="007977A8"/>
    <w:rsid w:val="007B512A"/>
    <w:rsid w:val="007C2097"/>
    <w:rsid w:val="007D6A07"/>
    <w:rsid w:val="007F5740"/>
    <w:rsid w:val="007F7259"/>
    <w:rsid w:val="008040A8"/>
    <w:rsid w:val="00811A13"/>
    <w:rsid w:val="008279FA"/>
    <w:rsid w:val="008508EE"/>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B18A2"/>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3453"/>
    <w:rsid w:val="00D2430B"/>
    <w:rsid w:val="00D24991"/>
    <w:rsid w:val="00D47C99"/>
    <w:rsid w:val="00D50255"/>
    <w:rsid w:val="00D60EC8"/>
    <w:rsid w:val="00D66520"/>
    <w:rsid w:val="00D77E7A"/>
    <w:rsid w:val="00DB1DAD"/>
    <w:rsid w:val="00DC47C4"/>
    <w:rsid w:val="00DC66D1"/>
    <w:rsid w:val="00DE34CF"/>
    <w:rsid w:val="00E13F3D"/>
    <w:rsid w:val="00E22AF6"/>
    <w:rsid w:val="00E34898"/>
    <w:rsid w:val="00E53B23"/>
    <w:rsid w:val="00E660F0"/>
    <w:rsid w:val="00EA6D6D"/>
    <w:rsid w:val="00EB09B7"/>
    <w:rsid w:val="00EC5544"/>
    <w:rsid w:val="00EC7C3A"/>
    <w:rsid w:val="00EE7D7C"/>
    <w:rsid w:val="00F02185"/>
    <w:rsid w:val="00F15DE3"/>
    <w:rsid w:val="00F25D98"/>
    <w:rsid w:val="00F300FB"/>
    <w:rsid w:val="00F57D1B"/>
    <w:rsid w:val="00FA2F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F5740"/>
    <w:rPr>
      <w:rFonts w:ascii="Times New Roman" w:hAnsi="Times New Roman"/>
      <w:lang w:val="en-GB" w:eastAsia="en-US"/>
    </w:rPr>
  </w:style>
  <w:style w:type="character" w:customStyle="1" w:styleId="B1Char">
    <w:name w:val="B1 Char"/>
    <w:link w:val="B1"/>
    <w:qFormat/>
    <w:locked/>
    <w:rsid w:val="007F5740"/>
    <w:rPr>
      <w:rFonts w:ascii="Times New Roman" w:hAnsi="Times New Roman"/>
      <w:lang w:val="en-GB" w:eastAsia="en-US"/>
    </w:rPr>
  </w:style>
  <w:style w:type="character" w:customStyle="1" w:styleId="B2Char">
    <w:name w:val="B2 Char"/>
    <w:link w:val="B2"/>
    <w:qFormat/>
    <w:rsid w:val="007F5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3042</Words>
  <Characters>17343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5</cp:revision>
  <cp:lastPrinted>1900-01-01T00:00:00Z</cp:lastPrinted>
  <dcterms:created xsi:type="dcterms:W3CDTF">2022-08-10T14:26:00Z</dcterms:created>
  <dcterms:modified xsi:type="dcterms:W3CDTF">2022-08-11T09:55:00Z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