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8C70271"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26162E">
        <w:rPr>
          <w:b/>
          <w:noProof/>
          <w:sz w:val="24"/>
        </w:rPr>
        <w:t>4634</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6771" w:rsidR="001E41F3" w:rsidRPr="00410371" w:rsidRDefault="00000000" w:rsidP="00E13F3D">
            <w:pPr>
              <w:pStyle w:val="CRCoverPage"/>
              <w:spacing w:after="0"/>
              <w:jc w:val="right"/>
              <w:rPr>
                <w:b/>
                <w:noProof/>
                <w:sz w:val="28"/>
              </w:rPr>
            </w:pPr>
            <w:fldSimple w:instr=" DOCPROPERTY  Spec#  \* MERGEFORMAT ">
              <w:r w:rsidR="0009073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5F7FA" w:rsidR="001E41F3" w:rsidRPr="00410371" w:rsidRDefault="00000000" w:rsidP="00547111">
            <w:pPr>
              <w:pStyle w:val="CRCoverPage"/>
              <w:spacing w:after="0"/>
              <w:rPr>
                <w:noProof/>
              </w:rPr>
            </w:pPr>
            <w:fldSimple w:instr=" DOCPROPERTY  Cr#  \* MERGEFORMAT ">
              <w:r w:rsidR="0026162E">
                <w:rPr>
                  <w:b/>
                  <w:noProof/>
                  <w:sz w:val="28"/>
                </w:rPr>
                <w:t>4465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D540B" w:rsidR="001E41F3" w:rsidRPr="00410371" w:rsidRDefault="00000000" w:rsidP="00E13F3D">
            <w:pPr>
              <w:pStyle w:val="CRCoverPage"/>
              <w:spacing w:after="0"/>
              <w:jc w:val="center"/>
              <w:rPr>
                <w:b/>
                <w:noProof/>
              </w:rPr>
            </w:pPr>
            <w:fldSimple w:instr=" DOCPROPERTY  Revision  \* MERGEFORMAT ">
              <w:r w:rsidR="000907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47E18" w:rsidR="001E41F3" w:rsidRPr="00410371" w:rsidRDefault="00000000">
            <w:pPr>
              <w:pStyle w:val="CRCoverPage"/>
              <w:spacing w:after="0"/>
              <w:jc w:val="center"/>
              <w:rPr>
                <w:noProof/>
                <w:sz w:val="28"/>
              </w:rPr>
            </w:pPr>
            <w:fldSimple w:instr=" DOCPROPERTY  Version  \* MERGEFORMAT ">
              <w:r w:rsidR="00090738">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2E79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B8C745" w:rsidR="00F25D98" w:rsidRDefault="000907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9A807" w:rsidR="001E41F3" w:rsidRDefault="00090738">
            <w:pPr>
              <w:pStyle w:val="CRCoverPage"/>
              <w:spacing w:after="0"/>
              <w:ind w:left="100"/>
              <w:rPr>
                <w:noProof/>
              </w:rPr>
            </w:pPr>
            <w:r>
              <w:t xml:space="preserve">Correction of duplicated info in the Generic UE Configuration 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FE215" w:rsidR="001E41F3" w:rsidRDefault="007E6C6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0F5D35" w:rsidR="001E41F3" w:rsidRDefault="007E6C6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BB47C" w:rsidR="001E41F3" w:rsidRDefault="007E6C66">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83E6B" w:rsidR="001E41F3" w:rsidRDefault="007E6C66">
            <w:pPr>
              <w:pStyle w:val="CRCoverPage"/>
              <w:spacing w:after="0"/>
              <w:ind w:left="100"/>
              <w:rPr>
                <w:noProof/>
              </w:rPr>
            </w:pPr>
            <w:r>
              <w:t>2022-08-09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AE2FDB" w:rsidR="001E41F3" w:rsidRDefault="00000000" w:rsidP="00D24991">
            <w:pPr>
              <w:pStyle w:val="CRCoverPage"/>
              <w:spacing w:after="0"/>
              <w:ind w:left="100" w:right="-609"/>
              <w:rPr>
                <w:b/>
                <w:noProof/>
              </w:rPr>
            </w:pPr>
            <w:fldSimple w:instr=" DOCPROPERTY  Cat  \* MERGEFORMAT ">
              <w:r w:rsidR="007E6C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78C5A" w:rsidR="001E41F3" w:rsidRDefault="007E6C6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A58CC" w14:textId="77777777" w:rsidR="001E41F3" w:rsidRDefault="009B5F35">
            <w:pPr>
              <w:pStyle w:val="CRCoverPage"/>
              <w:spacing w:after="0"/>
              <w:ind w:left="100"/>
              <w:rPr>
                <w:noProof/>
                <w:lang w:val="en-US"/>
              </w:rPr>
            </w:pPr>
            <w:r>
              <w:rPr>
                <w:noProof/>
                <w:lang w:val="en-US"/>
              </w:rPr>
              <w:t>Section 5.4.4.2 of TS 24.501 mandates that the AMF shall, in the Cofiguration Update Command message, either</w:t>
            </w:r>
          </w:p>
          <w:p w14:paraId="0B640B82" w14:textId="77777777" w:rsidR="009B5F35" w:rsidRDefault="004A1C1F" w:rsidP="009B5F35">
            <w:pPr>
              <w:pStyle w:val="CRCoverPage"/>
              <w:numPr>
                <w:ilvl w:val="0"/>
                <w:numId w:val="2"/>
              </w:numPr>
              <w:spacing w:after="0"/>
              <w:rPr>
                <w:noProof/>
                <w:lang w:val="en-US"/>
              </w:rPr>
            </w:pPr>
            <w:r>
              <w:rPr>
                <w:noProof/>
                <w:lang w:val="en-US"/>
              </w:rPr>
              <w:t>Send a range of several parameters</w:t>
            </w:r>
          </w:p>
          <w:p w14:paraId="51806FB1" w14:textId="77777777" w:rsidR="004A1C1F" w:rsidRDefault="004A1C1F" w:rsidP="009B5F35">
            <w:pPr>
              <w:pStyle w:val="CRCoverPage"/>
              <w:numPr>
                <w:ilvl w:val="0"/>
                <w:numId w:val="2"/>
              </w:numPr>
              <w:spacing w:after="0"/>
              <w:rPr>
                <w:noProof/>
                <w:lang w:val="en-US"/>
              </w:rPr>
            </w:pPr>
            <w:r>
              <w:rPr>
                <w:noProof/>
                <w:lang w:val="en-US"/>
              </w:rPr>
              <w:t>Include the Configuration update indication IE with the registration requested bit set to “rgistration requested” or</w:t>
            </w:r>
          </w:p>
          <w:p w14:paraId="03636E16" w14:textId="0A18D2F3" w:rsidR="004A1C1F" w:rsidRDefault="004A1C1F" w:rsidP="009B5F35">
            <w:pPr>
              <w:pStyle w:val="CRCoverPage"/>
              <w:numPr>
                <w:ilvl w:val="0"/>
                <w:numId w:val="2"/>
              </w:numPr>
              <w:spacing w:after="0"/>
              <w:rPr>
                <w:noProof/>
                <w:lang w:val="en-US"/>
              </w:rPr>
            </w:pPr>
            <w:r>
              <w:rPr>
                <w:noProof/>
                <w:lang w:val="en-US"/>
              </w:rPr>
              <w:t xml:space="preserve">Include a combination of both a) &amp; b) </w:t>
            </w:r>
          </w:p>
          <w:p w14:paraId="708AA7DE" w14:textId="165EF091" w:rsidR="004A1C1F" w:rsidRPr="009B5F35" w:rsidRDefault="004A1C1F" w:rsidP="004A1C1F">
            <w:pPr>
              <w:pStyle w:val="CRCoverPage"/>
              <w:spacing w:after="0"/>
              <w:rPr>
                <w:noProof/>
                <w:lang w:val="en-US"/>
              </w:rPr>
            </w:pPr>
            <w:r>
              <w:rPr>
                <w:noProof/>
                <w:lang w:val="en-US"/>
              </w:rPr>
              <w:t>However, there is an unnecesary duplication of “service gap time value” and “T3447</w:t>
            </w:r>
            <w:r w:rsidR="00AA52F7">
              <w:rPr>
                <w:noProof/>
                <w:lang w:val="en-US"/>
              </w:rPr>
              <w:t xml:space="preserve"> value</w:t>
            </w:r>
            <w:r>
              <w:rPr>
                <w:noProof/>
                <w:lang w:val="en-US"/>
              </w:rPr>
              <w:t>”</w:t>
            </w:r>
            <w:r w:rsidR="00AA52F7">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BB724" w:rsidR="001E41F3" w:rsidRDefault="004A1C1F">
            <w:pPr>
              <w:pStyle w:val="CRCoverPage"/>
              <w:spacing w:after="0"/>
              <w:ind w:left="100"/>
              <w:rPr>
                <w:noProof/>
              </w:rPr>
            </w:pPr>
            <w:r>
              <w:rPr>
                <w:noProof/>
              </w:rPr>
              <w:t xml:space="preserve">Remove </w:t>
            </w:r>
            <w:r w:rsidR="00833A35">
              <w:rPr>
                <w:noProof/>
              </w:rPr>
              <w:t>“service gap time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74D7F" w:rsidR="001E41F3" w:rsidRDefault="004A1C1F">
            <w:pPr>
              <w:pStyle w:val="CRCoverPage"/>
              <w:spacing w:after="0"/>
              <w:ind w:left="100"/>
              <w:rPr>
                <w:noProof/>
              </w:rPr>
            </w:pPr>
            <w:r>
              <w:rPr>
                <w:noProof/>
              </w:rPr>
              <w:t>Unnecessary duplication of info remains in the spec which could lead to ambiguity</w:t>
            </w:r>
            <w:r w:rsidR="002B29F4">
              <w:rPr>
                <w:noProof/>
              </w:rPr>
              <w:t xml:space="preserve"> by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086AF" w:rsidR="001E41F3" w:rsidRDefault="002B29F4">
            <w:pPr>
              <w:pStyle w:val="CRCoverPage"/>
              <w:spacing w:after="0"/>
              <w:ind w:left="100"/>
              <w:rPr>
                <w:noProof/>
              </w:rPr>
            </w:pPr>
            <w:r>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D13E1E" w14:textId="77777777" w:rsidR="001E41F3" w:rsidRDefault="001E41F3">
      <w:pPr>
        <w:rPr>
          <w:noProof/>
        </w:rPr>
      </w:pPr>
    </w:p>
    <w:p w14:paraId="7CE7AF1F" w14:textId="77777777" w:rsidR="002B29F4" w:rsidRDefault="002B29F4">
      <w:pPr>
        <w:rPr>
          <w:noProof/>
        </w:rPr>
      </w:pPr>
    </w:p>
    <w:p w14:paraId="3F7CCF41" w14:textId="77777777" w:rsidR="002B29F4" w:rsidRDefault="002B29F4">
      <w:pPr>
        <w:rPr>
          <w:noProof/>
        </w:rPr>
      </w:pPr>
    </w:p>
    <w:p w14:paraId="129B056D" w14:textId="77777777" w:rsidR="002B29F4" w:rsidRPr="00700710" w:rsidRDefault="002B29F4" w:rsidP="00700710">
      <w:pPr>
        <w:jc w:val="center"/>
        <w:rPr>
          <w:noProof/>
          <w:sz w:val="36"/>
          <w:szCs w:val="36"/>
        </w:rPr>
      </w:pPr>
      <w:r w:rsidRPr="00700710">
        <w:rPr>
          <w:noProof/>
          <w:sz w:val="36"/>
          <w:szCs w:val="36"/>
          <w:highlight w:val="green"/>
        </w:rPr>
        <w:t>First Change</w:t>
      </w:r>
    </w:p>
    <w:p w14:paraId="0D769B49" w14:textId="77777777" w:rsidR="002B29F4" w:rsidRDefault="002B29F4">
      <w:pPr>
        <w:rPr>
          <w:noProof/>
        </w:rPr>
      </w:pPr>
    </w:p>
    <w:p w14:paraId="4D82A90A" w14:textId="77777777" w:rsidR="00700710" w:rsidRDefault="00700710" w:rsidP="00700710">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06796125"/>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289BB09D" w14:textId="77777777" w:rsidR="00700710" w:rsidRDefault="00700710" w:rsidP="00700710">
      <w:r>
        <w:t>The AMF shall initiate the generic UE configuration update procedure by sending the CONFIGURATION UPDATE COMMAND message to the UE.</w:t>
      </w:r>
    </w:p>
    <w:p w14:paraId="77D3318D" w14:textId="77777777" w:rsidR="00700710" w:rsidRDefault="00700710" w:rsidP="00700710">
      <w:r w:rsidRPr="0001172A">
        <w:t xml:space="preserve">The AMF shall </w:t>
      </w:r>
      <w:r>
        <w:t>in the CONFIGURATION UPDATE COMMAND message either:</w:t>
      </w:r>
    </w:p>
    <w:p w14:paraId="7C20E91A" w14:textId="1A9BE550" w:rsidR="00700710" w:rsidRPr="00107FD0" w:rsidRDefault="00700710" w:rsidP="0070071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del w:id="9" w:author="Behrouz Aghili" w:date="2022-08-09T10:49:00Z">
        <w:r w:rsidDel="00AA52F7">
          <w:rPr>
            <w:lang w:val="en-US"/>
          </w:rPr>
          <w:delText>service gap time value</w:delText>
        </w:r>
        <w:r w:rsidRPr="008E342A" w:rsidDel="00AA52F7">
          <w:delText xml:space="preserve">, </w:delText>
        </w:r>
      </w:del>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p>
    <w:p w14:paraId="159B8674" w14:textId="77777777" w:rsidR="00700710" w:rsidRPr="008E0562" w:rsidRDefault="00700710" w:rsidP="0070071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A81DB4C" w14:textId="77777777" w:rsidR="00700710" w:rsidRDefault="00700710" w:rsidP="00700710">
      <w:pPr>
        <w:pStyle w:val="B1"/>
      </w:pPr>
      <w:r>
        <w:t>c)</w:t>
      </w:r>
      <w:r>
        <w:tab/>
        <w:t xml:space="preserve">include </w:t>
      </w:r>
      <w:r w:rsidRPr="0001172A">
        <w:t xml:space="preserve">a </w:t>
      </w:r>
      <w:r w:rsidRPr="00B65368">
        <w:t>combination</w:t>
      </w:r>
      <w:r w:rsidRPr="0001172A">
        <w:t xml:space="preserve"> </w:t>
      </w:r>
      <w:r>
        <w:t>of both a) and b).</w:t>
      </w:r>
    </w:p>
    <w:p w14:paraId="32C6AD34" w14:textId="77777777" w:rsidR="00700710" w:rsidRDefault="00700710" w:rsidP="0070071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AEF7F62" w14:textId="77777777" w:rsidR="00700710" w:rsidRPr="0072671A" w:rsidRDefault="00700710" w:rsidP="0070071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0F67DC3" w14:textId="77777777" w:rsidR="00700710" w:rsidRDefault="00700710" w:rsidP="0070071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B436D4B" w14:textId="77777777" w:rsidR="00700710" w:rsidRDefault="00700710" w:rsidP="0070071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4C4ACB6" w14:textId="77777777" w:rsidR="00700710" w:rsidRPr="00894DFE" w:rsidRDefault="00700710" w:rsidP="0070071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1822B37D" w14:textId="77777777" w:rsidR="00700710" w:rsidRDefault="00700710" w:rsidP="0070071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64C6F12" w14:textId="77777777" w:rsidR="00700710" w:rsidRDefault="00700710" w:rsidP="0070071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3D4DC2E8" w14:textId="77777777" w:rsidR="00700710" w:rsidRDefault="00700710" w:rsidP="0070071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B3B0F0D" w14:textId="77777777" w:rsidR="00700710" w:rsidRPr="00EC66BC" w:rsidRDefault="00700710" w:rsidP="0070071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3BD5E95" w14:textId="77777777" w:rsidR="00700710" w:rsidRPr="00EC66BC" w:rsidRDefault="00700710" w:rsidP="00700710">
      <w:pPr>
        <w:pStyle w:val="B1"/>
      </w:pPr>
      <w:r w:rsidRPr="00EC66BC">
        <w:t>a)</w:t>
      </w:r>
      <w:r w:rsidRPr="00EC66BC">
        <w:tab/>
        <w:t>"NSSRG supported", then the AMF shall include the NSSRG information in the CONFIGURATION UPDATE COMMAND message; or</w:t>
      </w:r>
    </w:p>
    <w:p w14:paraId="22E25385" w14:textId="77777777" w:rsidR="00700710" w:rsidRPr="00EC66BC" w:rsidRDefault="00700710" w:rsidP="0070071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FAAE38A" w14:textId="77777777" w:rsidR="00700710" w:rsidRDefault="00700710" w:rsidP="00700710">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9E81740" w14:textId="77777777" w:rsidR="00700710" w:rsidRDefault="00700710" w:rsidP="00700710">
      <w:r w:rsidRPr="00EC63B8">
        <w:t>If</w:t>
      </w:r>
      <w:r>
        <w:t>:</w:t>
      </w:r>
    </w:p>
    <w:p w14:paraId="17D0BE3B" w14:textId="77777777" w:rsidR="00700710" w:rsidRDefault="00700710" w:rsidP="00700710">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E1E97F4" w14:textId="77777777" w:rsidR="00700710" w:rsidRDefault="00700710" w:rsidP="00700710">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6B84029" w14:textId="77777777" w:rsidR="00700710" w:rsidRPr="005D2FE0" w:rsidRDefault="00700710" w:rsidP="0070071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55823A89" w14:textId="77777777" w:rsidR="00700710" w:rsidRDefault="00700710" w:rsidP="00700710">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00C8B37" w14:textId="77777777" w:rsidR="00700710" w:rsidRDefault="00700710" w:rsidP="0070071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C45709A" w14:textId="77777777" w:rsidR="00700710" w:rsidRPr="00C33F48" w:rsidRDefault="00700710" w:rsidP="00700710">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EFDC9EC" w14:textId="77777777" w:rsidR="00700710" w:rsidRPr="0083064D" w:rsidRDefault="00700710" w:rsidP="00700710">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9381B4E" w14:textId="77777777" w:rsidR="00700710" w:rsidRPr="00EC66BC" w:rsidRDefault="00700710" w:rsidP="00700710">
      <w:r w:rsidRPr="00EC66BC">
        <w:t>If authorization is revoked for an S-NSSAI that is in the current allowed NS</w:t>
      </w:r>
      <w:r>
        <w:t>S</w:t>
      </w:r>
      <w:r w:rsidRPr="00EC66BC">
        <w:t>AI for an access type, the AMF shall:</w:t>
      </w:r>
    </w:p>
    <w:p w14:paraId="387C5E7F" w14:textId="77777777" w:rsidR="00700710" w:rsidRDefault="00700710" w:rsidP="00700710">
      <w:pPr>
        <w:pStyle w:val="B1"/>
      </w:pPr>
      <w:r>
        <w:t>a)</w:t>
      </w:r>
      <w:r>
        <w:tab/>
        <w:t>provide a new allowed NSSAI to the UE, excluding the S-NSSAI for which authorization is revoked; and</w:t>
      </w:r>
    </w:p>
    <w:p w14:paraId="1641FBD7" w14:textId="77777777" w:rsidR="00700710" w:rsidRDefault="00700710" w:rsidP="00700710">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C672871" w14:textId="77777777" w:rsidR="00700710" w:rsidRDefault="00700710" w:rsidP="0070071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C875FE1" w14:textId="77777777" w:rsidR="00700710" w:rsidRDefault="00700710" w:rsidP="0070071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075F2B7" w14:textId="77777777" w:rsidR="00700710" w:rsidRDefault="00700710" w:rsidP="0070071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7ECFDE5" w14:textId="77777777" w:rsidR="00700710" w:rsidRDefault="00700710" w:rsidP="00700710">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9D5027E" w14:textId="77777777" w:rsidR="00700710" w:rsidRDefault="00700710" w:rsidP="0070071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lastRenderedPageBreak/>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BCDA6D6" w14:textId="77777777" w:rsidR="00700710" w:rsidRPr="00591DDA" w:rsidRDefault="00700710" w:rsidP="0070071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0" w:name="_Hlk87872752"/>
      <w:r>
        <w:rPr>
          <w:lang w:val="en-US"/>
        </w:rPr>
        <w:t>In addition</w:t>
      </w:r>
      <w:bookmarkEnd w:id="10"/>
      <w:r>
        <w:rPr>
          <w:lang w:val="en-US"/>
        </w:rPr>
        <w:t xml:space="preserve">, the AMF may based on the network policies start </w:t>
      </w:r>
      <w:r>
        <w:t xml:space="preserve">a local implementation specific timer </w:t>
      </w:r>
      <w:bookmarkStart w:id="11" w:name="_Hlk87903110"/>
      <w:r>
        <w:t xml:space="preserve">for the UE per rejected S-NSSAI </w:t>
      </w:r>
      <w:bookmarkStart w:id="12" w:name="_Hlk87903135"/>
      <w:bookmarkEnd w:id="11"/>
      <w:r>
        <w:t xml:space="preserve">and upon expiration of the local implementation specific timer, the AMF may remove the rejected S-NSSAI from the rejected NSSAI </w:t>
      </w:r>
      <w:bookmarkStart w:id="13" w:name="_Hlk87903168"/>
      <w:bookmarkEnd w:id="12"/>
      <w:r>
        <w:t>and update to the UE by initiating the generic UE configuration update procedure</w:t>
      </w:r>
      <w:bookmarkEnd w:id="13"/>
      <w:r>
        <w:t>.</w:t>
      </w:r>
    </w:p>
    <w:p w14:paraId="1B8664BE" w14:textId="77777777" w:rsidR="00700710" w:rsidRPr="001F6EBE" w:rsidRDefault="00700710" w:rsidP="00700710">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4" w:name="_Hlk91519792"/>
      <w:r w:rsidRPr="00354559">
        <w:t>"</w:t>
      </w:r>
      <w:r>
        <w:t>S</w:t>
      </w:r>
      <w:r w:rsidRPr="00354559">
        <w:t>-NSSAI not available in the current registration area</w:t>
      </w:r>
      <w:bookmarkEnd w:id="14"/>
      <w:r w:rsidRPr="00354559">
        <w:t>"</w:t>
      </w:r>
      <w:r w:rsidRPr="00DD1F68">
        <w:t>.</w:t>
      </w:r>
    </w:p>
    <w:p w14:paraId="0DD39063" w14:textId="77777777" w:rsidR="00700710" w:rsidRDefault="00700710" w:rsidP="00700710">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856E4C2" w14:textId="77777777" w:rsidR="00700710" w:rsidRDefault="00700710" w:rsidP="0070071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892A233" w14:textId="77777777" w:rsidR="00700710" w:rsidRDefault="00700710" w:rsidP="0070071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C652915" w14:textId="77777777" w:rsidR="00700710" w:rsidRDefault="00700710" w:rsidP="0070071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FE6116D" w14:textId="77777777" w:rsidR="00700710" w:rsidRDefault="00700710" w:rsidP="0070071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83753BF" w14:textId="77777777" w:rsidR="00700710" w:rsidRDefault="00700710" w:rsidP="0070071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0D94955D" w14:textId="77777777" w:rsidR="00700710" w:rsidRDefault="00700710" w:rsidP="00700710">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832D57F" w14:textId="77777777" w:rsidR="00700710" w:rsidRDefault="00700710" w:rsidP="00700710">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1353244" w14:textId="77777777" w:rsidR="00700710" w:rsidRDefault="00700710" w:rsidP="00700710">
      <w:r>
        <w:t>the AMF may indicate to the SMF to perform a local release of:</w:t>
      </w:r>
    </w:p>
    <w:p w14:paraId="20D63F56" w14:textId="77777777" w:rsidR="00700710" w:rsidRDefault="00700710" w:rsidP="00700710">
      <w:pPr>
        <w:pStyle w:val="B1"/>
      </w:pPr>
      <w:r>
        <w:t>a)</w:t>
      </w:r>
      <w:r>
        <w:tab/>
      </w:r>
      <w:r w:rsidRPr="004E4401">
        <w:t xml:space="preserve">all non-emergency </w:t>
      </w:r>
      <w:r>
        <w:t>single access PDU sessions associated with 3GPP access;</w:t>
      </w:r>
    </w:p>
    <w:p w14:paraId="5648779E" w14:textId="77777777" w:rsidR="00700710" w:rsidRDefault="00700710" w:rsidP="0070071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3521DD23" w14:textId="77777777" w:rsidR="00700710" w:rsidRDefault="00700710" w:rsidP="0070071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F2D6167" w14:textId="77777777" w:rsidR="00700710" w:rsidRDefault="00700710" w:rsidP="00700710">
      <w:r w:rsidRPr="003D190D">
        <w:t xml:space="preserve">The AMF shall not indicate to the SMF to release the emergency PDU session. </w:t>
      </w:r>
      <w:r>
        <w:t>If the AMF indicated to the SMF to perform a local release of:</w:t>
      </w:r>
    </w:p>
    <w:p w14:paraId="3AFE9684" w14:textId="77777777" w:rsidR="00700710" w:rsidRDefault="00700710" w:rsidP="00700710">
      <w:pPr>
        <w:pStyle w:val="B1"/>
      </w:pPr>
      <w:r>
        <w:t>a)</w:t>
      </w:r>
      <w:r>
        <w:tab/>
      </w:r>
      <w:r w:rsidRPr="004E4401">
        <w:t xml:space="preserve">all </w:t>
      </w:r>
      <w:r>
        <w:t xml:space="preserve">single access </w:t>
      </w:r>
      <w:r w:rsidRPr="004E4401">
        <w:t xml:space="preserve">non-emergency </w:t>
      </w:r>
      <w:r>
        <w:t>PDU sessions associated with 3GPP access;</w:t>
      </w:r>
    </w:p>
    <w:p w14:paraId="53E12795" w14:textId="77777777" w:rsidR="00700710" w:rsidRDefault="00700710" w:rsidP="0070071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FB872F7" w14:textId="77777777" w:rsidR="00700710" w:rsidRDefault="00700710" w:rsidP="0070071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21F66E3" w14:textId="77777777" w:rsidR="00700710" w:rsidRPr="008E342A" w:rsidRDefault="00700710" w:rsidP="00700710">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9BB07BA" w14:textId="77777777" w:rsidR="00700710" w:rsidRDefault="00700710" w:rsidP="0070071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w:t>
      </w:r>
      <w:r>
        <w:lastRenderedPageBreak/>
        <w:t xml:space="preserve">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47244EAD" w14:textId="77777777" w:rsidR="00700710" w:rsidRPr="008C0E61" w:rsidRDefault="00700710" w:rsidP="00700710">
      <w:pPr>
        <w:rPr>
          <w:lang w:val="en-US"/>
        </w:rPr>
      </w:pPr>
      <w:r w:rsidRPr="008C0E61">
        <w:rPr>
          <w:lang w:val="en-US"/>
        </w:rPr>
        <w:t>If</w:t>
      </w:r>
      <w:r>
        <w:rPr>
          <w:lang w:val="en-US"/>
        </w:rPr>
        <w:t xml:space="preserve"> the AMF</w:t>
      </w:r>
      <w:r w:rsidRPr="008C0E61">
        <w:rPr>
          <w:lang w:val="en-US"/>
        </w:rPr>
        <w:t>:</w:t>
      </w:r>
    </w:p>
    <w:p w14:paraId="56EB1019" w14:textId="77777777" w:rsidR="00700710" w:rsidRPr="008C0E61" w:rsidRDefault="00700710" w:rsidP="0070071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2D57357" w14:textId="77777777" w:rsidR="00700710" w:rsidRPr="008C0E61" w:rsidRDefault="00700710" w:rsidP="0070071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1B6856F" w14:textId="77777777" w:rsidR="00700710" w:rsidRPr="008C0E61" w:rsidRDefault="00700710" w:rsidP="00700710">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7229A8F8" w14:textId="77777777" w:rsidR="00700710" w:rsidRPr="008E342A" w:rsidRDefault="00700710" w:rsidP="0070071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3443465" w14:textId="77777777" w:rsidR="00700710" w:rsidRPr="008E342A" w:rsidRDefault="00700710" w:rsidP="0070071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A9ADBBD" w14:textId="77777777" w:rsidR="00700710" w:rsidRPr="008E342A" w:rsidRDefault="00700710" w:rsidP="0070071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1EC9B5C" w14:textId="77777777" w:rsidR="00700710" w:rsidRDefault="00700710" w:rsidP="0070071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D10C6A7" w14:textId="77777777" w:rsidR="00700710" w:rsidRDefault="00700710" w:rsidP="0070071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7A1D147" w14:textId="77777777" w:rsidR="00700710" w:rsidRDefault="00700710" w:rsidP="00700710">
      <w:r>
        <w:t>Upon receipt of the result of the UUAA-MM procedure from the UAS-NF, the AMF shall include:</w:t>
      </w:r>
    </w:p>
    <w:p w14:paraId="25E67E1E" w14:textId="77777777" w:rsidR="00700710" w:rsidRDefault="00700710" w:rsidP="00700710">
      <w:pPr>
        <w:pStyle w:val="B1"/>
      </w:pPr>
      <w:r>
        <w:t>a)</w:t>
      </w:r>
      <w:r>
        <w:tab/>
        <w:t xml:space="preserve">the </w:t>
      </w:r>
      <w:r>
        <w:rPr>
          <w:lang w:val="en-US"/>
        </w:rPr>
        <w:t>s</w:t>
      </w:r>
      <w:r w:rsidRPr="0048639D">
        <w:rPr>
          <w:lang w:val="en-US"/>
        </w:rPr>
        <w:t xml:space="preserve">ervice-level-AA </w:t>
      </w:r>
      <w:r>
        <w:t>response with the SLAR field set to:</w:t>
      </w:r>
    </w:p>
    <w:p w14:paraId="1680F8E7" w14:textId="77777777" w:rsidR="00700710" w:rsidRDefault="00700710" w:rsidP="00700710">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CD96BA4" w14:textId="77777777" w:rsidR="00700710" w:rsidRDefault="00700710" w:rsidP="00700710">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6C03557B" w14:textId="77777777" w:rsidR="00700710" w:rsidRDefault="00700710" w:rsidP="00700710">
      <w:pPr>
        <w:pStyle w:val="B1"/>
      </w:pPr>
      <w:r>
        <w:t>b)</w:t>
      </w:r>
      <w:r>
        <w:tab/>
        <w:t>if the CAA-Level UAV ID is provided by the UAS-NF, the service-level device ID with the value set to the CAA-Level UAV ID; and;</w:t>
      </w:r>
    </w:p>
    <w:p w14:paraId="56F346E5" w14:textId="77777777" w:rsidR="00700710" w:rsidRDefault="00700710" w:rsidP="00700710">
      <w:pPr>
        <w:pStyle w:val="B1"/>
      </w:pPr>
      <w:r>
        <w:t>c)</w:t>
      </w:r>
      <w:r>
        <w:tab/>
        <w:t>if the UUAA authorization payload is received from the UAS-NF:</w:t>
      </w:r>
    </w:p>
    <w:p w14:paraId="4DF398BB" w14:textId="77777777" w:rsidR="00700710" w:rsidRDefault="00700710" w:rsidP="00700710">
      <w:pPr>
        <w:pStyle w:val="B2"/>
      </w:pPr>
      <w:r>
        <w:t>1)</w:t>
      </w:r>
      <w:r>
        <w:tab/>
        <w:t>the service-level-AA payload type, with the values set to "UUAA payload"; and</w:t>
      </w:r>
    </w:p>
    <w:p w14:paraId="15371A19" w14:textId="77777777" w:rsidR="00700710" w:rsidRDefault="00700710" w:rsidP="00700710">
      <w:pPr>
        <w:pStyle w:val="B2"/>
      </w:pPr>
      <w:r>
        <w:t>2)</w:t>
      </w:r>
      <w:r>
        <w:tab/>
        <w:t xml:space="preserve">the service-level-AA payload, with the value set to the </w:t>
      </w:r>
      <w:r w:rsidRPr="00FF027D">
        <w:t>UUAA payload</w:t>
      </w:r>
      <w:r>
        <w:t>;</w:t>
      </w:r>
    </w:p>
    <w:p w14:paraId="7DF0F497" w14:textId="77777777" w:rsidR="00700710" w:rsidRDefault="00700710" w:rsidP="00700710">
      <w:r>
        <w:t>in the Service-level-AA container IE of the CONFIGURATION UPDATE COMMAND message.</w:t>
      </w:r>
    </w:p>
    <w:p w14:paraId="1FE437F3" w14:textId="77777777" w:rsidR="00700710" w:rsidRDefault="00700710" w:rsidP="0070071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14318C2" w14:textId="77777777" w:rsidR="00700710" w:rsidRDefault="00700710" w:rsidP="0070071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61975C9" w14:textId="77777777" w:rsidR="00700710" w:rsidRDefault="00700710" w:rsidP="0070071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29C87969" w14:textId="77777777" w:rsidR="00700710" w:rsidRDefault="00700710" w:rsidP="00700710">
      <w:r w:rsidRPr="008E342A">
        <w:lastRenderedPageBreak/>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AE67F60" w14:textId="77777777" w:rsidR="00700710" w:rsidRPr="008E342A" w:rsidRDefault="00700710" w:rsidP="0070071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7B12B44" w14:textId="77777777" w:rsidR="00700710" w:rsidRDefault="00700710" w:rsidP="0070071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2D59BAD" w14:textId="77777777" w:rsidR="00700710" w:rsidRDefault="00700710" w:rsidP="0070071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7C24319" w14:textId="77777777" w:rsidR="00700710" w:rsidRDefault="00700710" w:rsidP="00700710">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294C450" w14:textId="77777777" w:rsidR="00700710" w:rsidRPr="003A6E69" w:rsidRDefault="00700710" w:rsidP="00700710">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557EA72" w14:textId="602BDAD2" w:rsidR="002B29F4" w:rsidRPr="00700710" w:rsidRDefault="002B29F4">
      <w:pPr>
        <w:rPr>
          <w:noProof/>
          <w:lang w:val="en-US"/>
        </w:rPr>
        <w:sectPr w:rsidR="002B29F4" w:rsidRPr="0070071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167B" w14:textId="77777777" w:rsidR="003F53CA" w:rsidRDefault="003F53CA">
      <w:r>
        <w:separator/>
      </w:r>
    </w:p>
  </w:endnote>
  <w:endnote w:type="continuationSeparator" w:id="0">
    <w:p w14:paraId="39C4FA3A" w14:textId="77777777" w:rsidR="003F53CA" w:rsidRDefault="003F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E057E" w14:textId="77777777" w:rsidR="003F53CA" w:rsidRDefault="003F53CA">
      <w:r>
        <w:separator/>
      </w:r>
    </w:p>
  </w:footnote>
  <w:footnote w:type="continuationSeparator" w:id="0">
    <w:p w14:paraId="1930A6B0" w14:textId="77777777" w:rsidR="003F53CA" w:rsidRDefault="003F5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D7D1319"/>
    <w:multiLevelType w:val="hybridMultilevel"/>
    <w:tmpl w:val="E6E4410C"/>
    <w:lvl w:ilvl="0" w:tplc="BEC0525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73791855">
    <w:abstractNumId w:val="0"/>
  </w:num>
  <w:num w:numId="2" w16cid:durableId="18650545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738"/>
    <w:rsid w:val="000A6394"/>
    <w:rsid w:val="000B7FED"/>
    <w:rsid w:val="000C038A"/>
    <w:rsid w:val="000C6598"/>
    <w:rsid w:val="000D44B3"/>
    <w:rsid w:val="00145D43"/>
    <w:rsid w:val="00192C46"/>
    <w:rsid w:val="001A08B3"/>
    <w:rsid w:val="001A7B60"/>
    <w:rsid w:val="001B52F0"/>
    <w:rsid w:val="001B7A65"/>
    <w:rsid w:val="001E41F3"/>
    <w:rsid w:val="0026004D"/>
    <w:rsid w:val="0026162E"/>
    <w:rsid w:val="002640DD"/>
    <w:rsid w:val="00275D12"/>
    <w:rsid w:val="00284FEB"/>
    <w:rsid w:val="002860C4"/>
    <w:rsid w:val="002B29F4"/>
    <w:rsid w:val="002B5741"/>
    <w:rsid w:val="002E472E"/>
    <w:rsid w:val="00305409"/>
    <w:rsid w:val="003609EF"/>
    <w:rsid w:val="0036231A"/>
    <w:rsid w:val="00374DD4"/>
    <w:rsid w:val="003E1A36"/>
    <w:rsid w:val="003F53CA"/>
    <w:rsid w:val="00410371"/>
    <w:rsid w:val="004242F1"/>
    <w:rsid w:val="004A1C1F"/>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00710"/>
    <w:rsid w:val="00792342"/>
    <w:rsid w:val="007977A8"/>
    <w:rsid w:val="007B512A"/>
    <w:rsid w:val="007C2097"/>
    <w:rsid w:val="007D6A07"/>
    <w:rsid w:val="007E6C66"/>
    <w:rsid w:val="007F588D"/>
    <w:rsid w:val="007F7259"/>
    <w:rsid w:val="008040A8"/>
    <w:rsid w:val="008279FA"/>
    <w:rsid w:val="00833A35"/>
    <w:rsid w:val="008626E7"/>
    <w:rsid w:val="00870EE7"/>
    <w:rsid w:val="008863B9"/>
    <w:rsid w:val="008A45A6"/>
    <w:rsid w:val="008D3CCC"/>
    <w:rsid w:val="008F3789"/>
    <w:rsid w:val="008F686C"/>
    <w:rsid w:val="009148DE"/>
    <w:rsid w:val="00941E30"/>
    <w:rsid w:val="0095746A"/>
    <w:rsid w:val="009777D9"/>
    <w:rsid w:val="00991B88"/>
    <w:rsid w:val="009A5753"/>
    <w:rsid w:val="009A579D"/>
    <w:rsid w:val="009B5F35"/>
    <w:rsid w:val="009E3297"/>
    <w:rsid w:val="009F734F"/>
    <w:rsid w:val="00A246B6"/>
    <w:rsid w:val="00A47E70"/>
    <w:rsid w:val="00A50CF0"/>
    <w:rsid w:val="00A7671C"/>
    <w:rsid w:val="00AA2CBC"/>
    <w:rsid w:val="00AA52F7"/>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00710"/>
    <w:rPr>
      <w:rFonts w:ascii="Times New Roman" w:hAnsi="Times New Roman"/>
      <w:lang w:val="en-GB" w:eastAsia="en-US"/>
    </w:rPr>
  </w:style>
  <w:style w:type="character" w:customStyle="1" w:styleId="B1Char">
    <w:name w:val="B1 Char"/>
    <w:link w:val="B1"/>
    <w:qFormat/>
    <w:locked/>
    <w:rsid w:val="00700710"/>
    <w:rPr>
      <w:rFonts w:ascii="Times New Roman" w:hAnsi="Times New Roman"/>
      <w:lang w:val="en-GB" w:eastAsia="en-US"/>
    </w:rPr>
  </w:style>
  <w:style w:type="character" w:customStyle="1" w:styleId="B2Char">
    <w:name w:val="B2 Char"/>
    <w:link w:val="B2"/>
    <w:qFormat/>
    <w:rsid w:val="00700710"/>
    <w:rPr>
      <w:rFonts w:ascii="Times New Roman" w:hAnsi="Times New Roman"/>
      <w:lang w:val="en-GB" w:eastAsia="en-US"/>
    </w:rPr>
  </w:style>
  <w:style w:type="paragraph" w:styleId="Revision">
    <w:name w:val="Revision"/>
    <w:hidden/>
    <w:uiPriority w:val="99"/>
    <w:semiHidden/>
    <w:rsid w:val="00AA52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7</Pages>
  <Words>2977</Words>
  <Characters>16972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3</cp:revision>
  <cp:lastPrinted>1900-01-01T08:00:00Z</cp:lastPrinted>
  <dcterms:created xsi:type="dcterms:W3CDTF">2022-08-09T18:30:00Z</dcterms:created>
  <dcterms:modified xsi:type="dcterms:W3CDTF">2022-08-10T21:45:00Z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