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3AA2" w14:textId="0F8009E2" w:rsidR="00440C07" w:rsidRDefault="00440C07" w:rsidP="00440C07">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99194986"/>
      <w:r>
        <w:rPr>
          <w:b/>
          <w:noProof/>
          <w:sz w:val="24"/>
        </w:rPr>
        <w:t>3GPP TSG-CT WG1 Meeting #136</w:t>
      </w:r>
      <w:r>
        <w:rPr>
          <w:b/>
          <w:noProof/>
          <w:sz w:val="24"/>
          <w:lang w:val="hr-HR"/>
        </w:rPr>
        <w:t>-</w:t>
      </w:r>
      <w:r>
        <w:rPr>
          <w:b/>
          <w:noProof/>
          <w:sz w:val="24"/>
        </w:rPr>
        <w:t>e</w:t>
      </w:r>
      <w:r>
        <w:rPr>
          <w:b/>
          <w:i/>
          <w:noProof/>
          <w:sz w:val="28"/>
        </w:rPr>
        <w:tab/>
      </w:r>
      <w:r w:rsidR="00C016EB" w:rsidRPr="00C016EB">
        <w:rPr>
          <w:b/>
          <w:noProof/>
          <w:sz w:val="24"/>
        </w:rPr>
        <w:t>C1-223418</w:t>
      </w:r>
    </w:p>
    <w:p w14:paraId="0EDA3FBB" w14:textId="77777777" w:rsidR="00440C07" w:rsidRDefault="00440C07" w:rsidP="00440C0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C07" w14:paraId="517DFFD2" w14:textId="77777777" w:rsidTr="005B5E8F">
        <w:tc>
          <w:tcPr>
            <w:tcW w:w="9641" w:type="dxa"/>
            <w:gridSpan w:val="9"/>
            <w:tcBorders>
              <w:top w:val="single" w:sz="4" w:space="0" w:color="auto"/>
              <w:left w:val="single" w:sz="4" w:space="0" w:color="auto"/>
              <w:right w:val="single" w:sz="4" w:space="0" w:color="auto"/>
            </w:tcBorders>
          </w:tcPr>
          <w:p w14:paraId="65CBAB78" w14:textId="77777777" w:rsidR="00440C07" w:rsidRDefault="00440C07" w:rsidP="005B5E8F">
            <w:pPr>
              <w:pStyle w:val="CRCoverPage"/>
              <w:spacing w:after="0"/>
              <w:jc w:val="right"/>
              <w:rPr>
                <w:i/>
                <w:noProof/>
              </w:rPr>
            </w:pPr>
            <w:r>
              <w:rPr>
                <w:i/>
                <w:noProof/>
                <w:sz w:val="14"/>
              </w:rPr>
              <w:t>CR-Form-v12.1</w:t>
            </w:r>
          </w:p>
        </w:tc>
      </w:tr>
      <w:tr w:rsidR="00440C07" w14:paraId="52CF4A68" w14:textId="77777777" w:rsidTr="005B5E8F">
        <w:tc>
          <w:tcPr>
            <w:tcW w:w="9641" w:type="dxa"/>
            <w:gridSpan w:val="9"/>
            <w:tcBorders>
              <w:left w:val="single" w:sz="4" w:space="0" w:color="auto"/>
              <w:right w:val="single" w:sz="4" w:space="0" w:color="auto"/>
            </w:tcBorders>
          </w:tcPr>
          <w:p w14:paraId="69CC0456" w14:textId="77777777" w:rsidR="00440C07" w:rsidRDefault="00440C07" w:rsidP="005B5E8F">
            <w:pPr>
              <w:pStyle w:val="CRCoverPage"/>
              <w:spacing w:after="0"/>
              <w:jc w:val="center"/>
              <w:rPr>
                <w:noProof/>
              </w:rPr>
            </w:pPr>
            <w:r>
              <w:rPr>
                <w:b/>
                <w:noProof/>
                <w:sz w:val="32"/>
              </w:rPr>
              <w:t>CHANGE REQUEST</w:t>
            </w:r>
          </w:p>
        </w:tc>
      </w:tr>
      <w:tr w:rsidR="00440C07" w14:paraId="72616667" w14:textId="77777777" w:rsidTr="005B5E8F">
        <w:tc>
          <w:tcPr>
            <w:tcW w:w="9641" w:type="dxa"/>
            <w:gridSpan w:val="9"/>
            <w:tcBorders>
              <w:left w:val="single" w:sz="4" w:space="0" w:color="auto"/>
              <w:right w:val="single" w:sz="4" w:space="0" w:color="auto"/>
            </w:tcBorders>
          </w:tcPr>
          <w:p w14:paraId="75665896" w14:textId="77777777" w:rsidR="00440C07" w:rsidRDefault="00440C07" w:rsidP="005B5E8F">
            <w:pPr>
              <w:pStyle w:val="CRCoverPage"/>
              <w:spacing w:after="0"/>
              <w:rPr>
                <w:noProof/>
                <w:sz w:val="8"/>
                <w:szCs w:val="8"/>
              </w:rPr>
            </w:pPr>
          </w:p>
        </w:tc>
      </w:tr>
      <w:tr w:rsidR="00440C07" w14:paraId="33A7796C" w14:textId="77777777" w:rsidTr="005B5E8F">
        <w:tc>
          <w:tcPr>
            <w:tcW w:w="142" w:type="dxa"/>
            <w:tcBorders>
              <w:left w:val="single" w:sz="4" w:space="0" w:color="auto"/>
            </w:tcBorders>
          </w:tcPr>
          <w:p w14:paraId="1DA27D9F" w14:textId="77777777" w:rsidR="00440C07" w:rsidRDefault="00440C07" w:rsidP="005B5E8F">
            <w:pPr>
              <w:pStyle w:val="CRCoverPage"/>
              <w:spacing w:after="0"/>
              <w:jc w:val="right"/>
              <w:rPr>
                <w:noProof/>
              </w:rPr>
            </w:pPr>
          </w:p>
        </w:tc>
        <w:tc>
          <w:tcPr>
            <w:tcW w:w="1559" w:type="dxa"/>
            <w:shd w:val="pct30" w:color="FFFF00" w:fill="auto"/>
          </w:tcPr>
          <w:p w14:paraId="7DBA0E81" w14:textId="21888F7C" w:rsidR="00440C07" w:rsidRPr="00440C07" w:rsidRDefault="00440C07" w:rsidP="005B5E8F">
            <w:pPr>
              <w:pStyle w:val="CRCoverPage"/>
              <w:spacing w:after="0"/>
              <w:jc w:val="right"/>
              <w:rPr>
                <w:b/>
                <w:noProof/>
                <w:sz w:val="28"/>
              </w:rPr>
            </w:pPr>
            <w:r w:rsidRPr="00440C07">
              <w:rPr>
                <w:b/>
                <w:noProof/>
                <w:sz w:val="28"/>
              </w:rPr>
              <w:t>24.526</w:t>
            </w:r>
          </w:p>
        </w:tc>
        <w:tc>
          <w:tcPr>
            <w:tcW w:w="709" w:type="dxa"/>
          </w:tcPr>
          <w:p w14:paraId="65CB7195" w14:textId="77777777" w:rsidR="00440C07" w:rsidRDefault="00440C07" w:rsidP="005B5E8F">
            <w:pPr>
              <w:pStyle w:val="CRCoverPage"/>
              <w:spacing w:after="0"/>
              <w:jc w:val="center"/>
              <w:rPr>
                <w:noProof/>
              </w:rPr>
            </w:pPr>
            <w:r>
              <w:rPr>
                <w:b/>
                <w:noProof/>
                <w:sz w:val="28"/>
              </w:rPr>
              <w:t>CR</w:t>
            </w:r>
          </w:p>
        </w:tc>
        <w:tc>
          <w:tcPr>
            <w:tcW w:w="1276" w:type="dxa"/>
            <w:shd w:val="pct30" w:color="FFFF00" w:fill="auto"/>
          </w:tcPr>
          <w:p w14:paraId="48D151BF" w14:textId="71FBA3FE" w:rsidR="00440C07" w:rsidRPr="00410371" w:rsidRDefault="00C016EB" w:rsidP="005B5E8F">
            <w:pPr>
              <w:pStyle w:val="CRCoverPage"/>
              <w:spacing w:after="0"/>
              <w:rPr>
                <w:noProof/>
              </w:rPr>
            </w:pPr>
            <w:r w:rsidRPr="00C016EB">
              <w:rPr>
                <w:b/>
                <w:noProof/>
                <w:sz w:val="28"/>
              </w:rPr>
              <w:t>0142</w:t>
            </w:r>
          </w:p>
        </w:tc>
        <w:tc>
          <w:tcPr>
            <w:tcW w:w="709" w:type="dxa"/>
          </w:tcPr>
          <w:p w14:paraId="2139E674" w14:textId="77777777" w:rsidR="00440C07" w:rsidRDefault="00440C07"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454AB05B" w14:textId="77777777" w:rsidR="00440C07" w:rsidRPr="00410371" w:rsidRDefault="00440C07" w:rsidP="005B5E8F">
            <w:pPr>
              <w:pStyle w:val="CRCoverPage"/>
              <w:spacing w:after="0"/>
              <w:jc w:val="center"/>
              <w:rPr>
                <w:b/>
                <w:noProof/>
              </w:rPr>
            </w:pPr>
            <w:r>
              <w:rPr>
                <w:b/>
                <w:noProof/>
                <w:sz w:val="28"/>
              </w:rPr>
              <w:t>-</w:t>
            </w:r>
          </w:p>
        </w:tc>
        <w:tc>
          <w:tcPr>
            <w:tcW w:w="2410" w:type="dxa"/>
          </w:tcPr>
          <w:p w14:paraId="5D5C6015" w14:textId="77777777" w:rsidR="00440C07" w:rsidRDefault="00440C07"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EFB58" w14:textId="59CCB008" w:rsidR="00440C07" w:rsidRPr="00410371" w:rsidRDefault="00440C07" w:rsidP="005B5E8F">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45D2027" w14:textId="77777777" w:rsidR="00440C07" w:rsidRDefault="00440C07" w:rsidP="005B5E8F">
            <w:pPr>
              <w:pStyle w:val="CRCoverPage"/>
              <w:spacing w:after="0"/>
              <w:rPr>
                <w:noProof/>
              </w:rPr>
            </w:pPr>
          </w:p>
        </w:tc>
      </w:tr>
      <w:tr w:rsidR="00440C07" w14:paraId="39EDDCCE" w14:textId="77777777" w:rsidTr="005B5E8F">
        <w:tc>
          <w:tcPr>
            <w:tcW w:w="9641" w:type="dxa"/>
            <w:gridSpan w:val="9"/>
            <w:tcBorders>
              <w:left w:val="single" w:sz="4" w:space="0" w:color="auto"/>
              <w:right w:val="single" w:sz="4" w:space="0" w:color="auto"/>
            </w:tcBorders>
          </w:tcPr>
          <w:p w14:paraId="3AE9E473" w14:textId="77777777" w:rsidR="00440C07" w:rsidRDefault="00440C07" w:rsidP="005B5E8F">
            <w:pPr>
              <w:pStyle w:val="CRCoverPage"/>
              <w:spacing w:after="0"/>
              <w:rPr>
                <w:noProof/>
              </w:rPr>
            </w:pPr>
          </w:p>
        </w:tc>
      </w:tr>
      <w:tr w:rsidR="00440C07" w14:paraId="30F3E4A0" w14:textId="77777777" w:rsidTr="005B5E8F">
        <w:tc>
          <w:tcPr>
            <w:tcW w:w="9641" w:type="dxa"/>
            <w:gridSpan w:val="9"/>
            <w:tcBorders>
              <w:top w:val="single" w:sz="4" w:space="0" w:color="auto"/>
            </w:tcBorders>
          </w:tcPr>
          <w:p w14:paraId="753C9A2F" w14:textId="77777777" w:rsidR="00440C07" w:rsidRPr="00F25D98" w:rsidRDefault="00440C07"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0C07" w14:paraId="09E47E56" w14:textId="77777777" w:rsidTr="005B5E8F">
        <w:tc>
          <w:tcPr>
            <w:tcW w:w="9641" w:type="dxa"/>
            <w:gridSpan w:val="9"/>
          </w:tcPr>
          <w:p w14:paraId="1796A92A" w14:textId="77777777" w:rsidR="00440C07" w:rsidRDefault="00440C07" w:rsidP="005B5E8F">
            <w:pPr>
              <w:pStyle w:val="CRCoverPage"/>
              <w:spacing w:after="0"/>
              <w:rPr>
                <w:noProof/>
                <w:sz w:val="8"/>
                <w:szCs w:val="8"/>
              </w:rPr>
            </w:pPr>
          </w:p>
        </w:tc>
      </w:tr>
    </w:tbl>
    <w:p w14:paraId="1DCF670F" w14:textId="77777777" w:rsidR="00440C07" w:rsidRDefault="00440C07" w:rsidP="00440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C07" w14:paraId="6111F196" w14:textId="77777777" w:rsidTr="005B5E8F">
        <w:tc>
          <w:tcPr>
            <w:tcW w:w="2835" w:type="dxa"/>
          </w:tcPr>
          <w:p w14:paraId="38B17EAB" w14:textId="77777777" w:rsidR="00440C07" w:rsidRDefault="00440C07" w:rsidP="005B5E8F">
            <w:pPr>
              <w:pStyle w:val="CRCoverPage"/>
              <w:tabs>
                <w:tab w:val="right" w:pos="2751"/>
              </w:tabs>
              <w:spacing w:after="0"/>
              <w:rPr>
                <w:b/>
                <w:i/>
                <w:noProof/>
              </w:rPr>
            </w:pPr>
            <w:r>
              <w:rPr>
                <w:b/>
                <w:i/>
                <w:noProof/>
              </w:rPr>
              <w:t>Proposed change affects:</w:t>
            </w:r>
          </w:p>
        </w:tc>
        <w:tc>
          <w:tcPr>
            <w:tcW w:w="1418" w:type="dxa"/>
          </w:tcPr>
          <w:p w14:paraId="0C554642" w14:textId="77777777" w:rsidR="00440C07" w:rsidRDefault="00440C07"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072D" w14:textId="77777777" w:rsidR="00440C07" w:rsidRDefault="00440C07" w:rsidP="005B5E8F">
            <w:pPr>
              <w:pStyle w:val="CRCoverPage"/>
              <w:spacing w:after="0"/>
              <w:jc w:val="center"/>
              <w:rPr>
                <w:b/>
                <w:caps/>
                <w:noProof/>
              </w:rPr>
            </w:pPr>
          </w:p>
        </w:tc>
        <w:tc>
          <w:tcPr>
            <w:tcW w:w="709" w:type="dxa"/>
            <w:tcBorders>
              <w:left w:val="single" w:sz="4" w:space="0" w:color="auto"/>
            </w:tcBorders>
          </w:tcPr>
          <w:p w14:paraId="2AA121D7" w14:textId="77777777" w:rsidR="00440C07" w:rsidRDefault="00440C07"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BFC71" w14:textId="77777777" w:rsidR="00440C07" w:rsidRDefault="00440C07" w:rsidP="005B5E8F">
            <w:pPr>
              <w:pStyle w:val="CRCoverPage"/>
              <w:spacing w:after="0"/>
              <w:jc w:val="center"/>
              <w:rPr>
                <w:b/>
                <w:caps/>
                <w:noProof/>
              </w:rPr>
            </w:pPr>
            <w:r>
              <w:rPr>
                <w:b/>
                <w:caps/>
                <w:noProof/>
              </w:rPr>
              <w:t>X</w:t>
            </w:r>
          </w:p>
        </w:tc>
        <w:tc>
          <w:tcPr>
            <w:tcW w:w="2126" w:type="dxa"/>
          </w:tcPr>
          <w:p w14:paraId="35302B88" w14:textId="77777777" w:rsidR="00440C07" w:rsidRDefault="00440C07"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C7E5" w14:textId="77777777" w:rsidR="00440C07" w:rsidRDefault="00440C07" w:rsidP="005B5E8F">
            <w:pPr>
              <w:pStyle w:val="CRCoverPage"/>
              <w:spacing w:after="0"/>
              <w:jc w:val="center"/>
              <w:rPr>
                <w:b/>
                <w:caps/>
                <w:noProof/>
              </w:rPr>
            </w:pPr>
          </w:p>
        </w:tc>
        <w:tc>
          <w:tcPr>
            <w:tcW w:w="1418" w:type="dxa"/>
            <w:tcBorders>
              <w:left w:val="nil"/>
            </w:tcBorders>
          </w:tcPr>
          <w:p w14:paraId="49BB4B3F" w14:textId="77777777" w:rsidR="00440C07" w:rsidRDefault="00440C07"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28C6D" w14:textId="1C8A05E4" w:rsidR="00440C07" w:rsidRDefault="00440C07" w:rsidP="005B5E8F">
            <w:pPr>
              <w:pStyle w:val="CRCoverPage"/>
              <w:spacing w:after="0"/>
              <w:rPr>
                <w:b/>
                <w:bCs/>
                <w:caps/>
                <w:noProof/>
              </w:rPr>
            </w:pPr>
          </w:p>
        </w:tc>
      </w:tr>
    </w:tbl>
    <w:p w14:paraId="086DE5FB" w14:textId="77777777" w:rsidR="00440C07" w:rsidRDefault="00440C07" w:rsidP="00440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C07" w14:paraId="0FEEDED6" w14:textId="77777777" w:rsidTr="005B5E8F">
        <w:tc>
          <w:tcPr>
            <w:tcW w:w="9640" w:type="dxa"/>
            <w:gridSpan w:val="11"/>
          </w:tcPr>
          <w:p w14:paraId="7B1C8387" w14:textId="77777777" w:rsidR="00440C07" w:rsidRDefault="00440C07" w:rsidP="005B5E8F">
            <w:pPr>
              <w:pStyle w:val="CRCoverPage"/>
              <w:spacing w:after="0"/>
              <w:rPr>
                <w:noProof/>
                <w:sz w:val="8"/>
                <w:szCs w:val="8"/>
              </w:rPr>
            </w:pPr>
          </w:p>
        </w:tc>
      </w:tr>
      <w:tr w:rsidR="00440C07" w14:paraId="10609ACA" w14:textId="77777777" w:rsidTr="005B5E8F">
        <w:tc>
          <w:tcPr>
            <w:tcW w:w="1843" w:type="dxa"/>
            <w:tcBorders>
              <w:top w:val="single" w:sz="4" w:space="0" w:color="auto"/>
              <w:left w:val="single" w:sz="4" w:space="0" w:color="auto"/>
            </w:tcBorders>
          </w:tcPr>
          <w:p w14:paraId="59E776E8" w14:textId="77777777" w:rsidR="00440C07" w:rsidRDefault="00440C07"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980D8" w14:textId="3DBC81A3" w:rsidR="00440C07" w:rsidRDefault="00440C07" w:rsidP="005B5E8F">
            <w:pPr>
              <w:pStyle w:val="CRCoverPage"/>
              <w:spacing w:after="0"/>
              <w:ind w:left="100"/>
              <w:rPr>
                <w:noProof/>
              </w:rPr>
            </w:pPr>
            <w:r>
              <w:rPr>
                <w:noProof/>
              </w:rPr>
              <w:t>S-NSSAI when URSP rule matches against existing PDU sessions</w:t>
            </w:r>
          </w:p>
        </w:tc>
      </w:tr>
      <w:tr w:rsidR="00440C07" w14:paraId="41B81D41" w14:textId="77777777" w:rsidTr="005B5E8F">
        <w:tc>
          <w:tcPr>
            <w:tcW w:w="1843" w:type="dxa"/>
            <w:tcBorders>
              <w:left w:val="single" w:sz="4" w:space="0" w:color="auto"/>
            </w:tcBorders>
          </w:tcPr>
          <w:p w14:paraId="651EF353"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6F699CFA" w14:textId="77777777" w:rsidR="00440C07" w:rsidRDefault="00440C07" w:rsidP="005B5E8F">
            <w:pPr>
              <w:pStyle w:val="CRCoverPage"/>
              <w:spacing w:after="0"/>
              <w:rPr>
                <w:noProof/>
                <w:sz w:val="8"/>
                <w:szCs w:val="8"/>
              </w:rPr>
            </w:pPr>
          </w:p>
        </w:tc>
      </w:tr>
      <w:tr w:rsidR="00440C07" w14:paraId="7EAD4EE2" w14:textId="77777777" w:rsidTr="005B5E8F">
        <w:tc>
          <w:tcPr>
            <w:tcW w:w="1843" w:type="dxa"/>
            <w:tcBorders>
              <w:left w:val="single" w:sz="4" w:space="0" w:color="auto"/>
            </w:tcBorders>
          </w:tcPr>
          <w:p w14:paraId="4F4718F5" w14:textId="77777777" w:rsidR="00440C07" w:rsidRDefault="00440C07"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560BE" w14:textId="77777777" w:rsidR="00440C07" w:rsidRDefault="00440C07" w:rsidP="005B5E8F">
            <w:pPr>
              <w:pStyle w:val="CRCoverPage"/>
              <w:spacing w:after="0"/>
              <w:ind w:left="100"/>
              <w:rPr>
                <w:noProof/>
              </w:rPr>
            </w:pPr>
            <w:r>
              <w:rPr>
                <w:noProof/>
              </w:rPr>
              <w:t>Ericsson</w:t>
            </w:r>
          </w:p>
        </w:tc>
      </w:tr>
      <w:tr w:rsidR="00440C07" w14:paraId="27395784" w14:textId="77777777" w:rsidTr="005B5E8F">
        <w:tc>
          <w:tcPr>
            <w:tcW w:w="1843" w:type="dxa"/>
            <w:tcBorders>
              <w:left w:val="single" w:sz="4" w:space="0" w:color="auto"/>
            </w:tcBorders>
          </w:tcPr>
          <w:p w14:paraId="59B829AA" w14:textId="77777777" w:rsidR="00440C07" w:rsidRDefault="00440C07"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33873" w14:textId="77777777" w:rsidR="00440C07" w:rsidRDefault="00440C07" w:rsidP="005B5E8F">
            <w:pPr>
              <w:pStyle w:val="CRCoverPage"/>
              <w:spacing w:after="0"/>
              <w:ind w:left="100"/>
              <w:rPr>
                <w:noProof/>
              </w:rPr>
            </w:pPr>
            <w:r>
              <w:rPr>
                <w:noProof/>
              </w:rPr>
              <w:t>C1</w:t>
            </w:r>
          </w:p>
        </w:tc>
      </w:tr>
      <w:tr w:rsidR="00440C07" w14:paraId="6C3963DE" w14:textId="77777777" w:rsidTr="005B5E8F">
        <w:tc>
          <w:tcPr>
            <w:tcW w:w="1843" w:type="dxa"/>
            <w:tcBorders>
              <w:left w:val="single" w:sz="4" w:space="0" w:color="auto"/>
            </w:tcBorders>
          </w:tcPr>
          <w:p w14:paraId="5DDF1E38"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53973E2F" w14:textId="77777777" w:rsidR="00440C07" w:rsidRDefault="00440C07" w:rsidP="005B5E8F">
            <w:pPr>
              <w:pStyle w:val="CRCoverPage"/>
              <w:spacing w:after="0"/>
              <w:rPr>
                <w:noProof/>
                <w:sz w:val="8"/>
                <w:szCs w:val="8"/>
              </w:rPr>
            </w:pPr>
          </w:p>
        </w:tc>
      </w:tr>
      <w:tr w:rsidR="00440C07" w14:paraId="398C5AC8" w14:textId="77777777" w:rsidTr="005B5E8F">
        <w:tc>
          <w:tcPr>
            <w:tcW w:w="1843" w:type="dxa"/>
            <w:tcBorders>
              <w:left w:val="single" w:sz="4" w:space="0" w:color="auto"/>
            </w:tcBorders>
          </w:tcPr>
          <w:p w14:paraId="70B930D5" w14:textId="77777777" w:rsidR="00440C07" w:rsidRDefault="00440C07"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B935EE2" w14:textId="4DEA496B" w:rsidR="00440C07" w:rsidRDefault="00751266" w:rsidP="005B5E8F">
            <w:pPr>
              <w:pStyle w:val="CRCoverPage"/>
              <w:spacing w:after="0"/>
              <w:ind w:left="100"/>
              <w:rPr>
                <w:noProof/>
              </w:rPr>
            </w:pPr>
            <w:r>
              <w:rPr>
                <w:noProof/>
              </w:rPr>
              <w:t xml:space="preserve">eNPN, </w:t>
            </w:r>
            <w:r w:rsidR="00A947AF">
              <w:rPr>
                <w:noProof/>
              </w:rPr>
              <w:t>5GProtoc17</w:t>
            </w:r>
            <w:r w:rsidR="007D322E">
              <w:rPr>
                <w:noProof/>
              </w:rPr>
              <w:t>, 5WWC</w:t>
            </w:r>
          </w:p>
        </w:tc>
        <w:tc>
          <w:tcPr>
            <w:tcW w:w="567" w:type="dxa"/>
            <w:tcBorders>
              <w:left w:val="nil"/>
            </w:tcBorders>
          </w:tcPr>
          <w:p w14:paraId="2FABAF30" w14:textId="77777777" w:rsidR="00440C07" w:rsidRDefault="00440C07" w:rsidP="005B5E8F">
            <w:pPr>
              <w:pStyle w:val="CRCoverPage"/>
              <w:spacing w:after="0"/>
              <w:ind w:right="100"/>
              <w:rPr>
                <w:noProof/>
              </w:rPr>
            </w:pPr>
          </w:p>
        </w:tc>
        <w:tc>
          <w:tcPr>
            <w:tcW w:w="1417" w:type="dxa"/>
            <w:gridSpan w:val="3"/>
            <w:tcBorders>
              <w:left w:val="nil"/>
            </w:tcBorders>
          </w:tcPr>
          <w:p w14:paraId="686C88EB" w14:textId="77777777" w:rsidR="00440C07" w:rsidRDefault="00440C07"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DA053" w14:textId="77777777" w:rsidR="00440C07" w:rsidRDefault="00440C07" w:rsidP="005B5E8F">
            <w:pPr>
              <w:pStyle w:val="CRCoverPage"/>
              <w:spacing w:after="0"/>
              <w:ind w:left="100"/>
              <w:rPr>
                <w:noProof/>
              </w:rPr>
            </w:pPr>
            <w:r>
              <w:rPr>
                <w:noProof/>
              </w:rPr>
              <w:t>2022-05-05</w:t>
            </w:r>
          </w:p>
        </w:tc>
      </w:tr>
      <w:tr w:rsidR="00440C07" w14:paraId="402962B2" w14:textId="77777777" w:rsidTr="005B5E8F">
        <w:tc>
          <w:tcPr>
            <w:tcW w:w="1843" w:type="dxa"/>
            <w:tcBorders>
              <w:left w:val="single" w:sz="4" w:space="0" w:color="auto"/>
            </w:tcBorders>
          </w:tcPr>
          <w:p w14:paraId="58838132" w14:textId="77777777" w:rsidR="00440C07" w:rsidRDefault="00440C07" w:rsidP="005B5E8F">
            <w:pPr>
              <w:pStyle w:val="CRCoverPage"/>
              <w:spacing w:after="0"/>
              <w:rPr>
                <w:b/>
                <w:i/>
                <w:noProof/>
                <w:sz w:val="8"/>
                <w:szCs w:val="8"/>
              </w:rPr>
            </w:pPr>
          </w:p>
        </w:tc>
        <w:tc>
          <w:tcPr>
            <w:tcW w:w="1986" w:type="dxa"/>
            <w:gridSpan w:val="4"/>
          </w:tcPr>
          <w:p w14:paraId="48005380" w14:textId="77777777" w:rsidR="00440C07" w:rsidRDefault="00440C07" w:rsidP="005B5E8F">
            <w:pPr>
              <w:pStyle w:val="CRCoverPage"/>
              <w:spacing w:after="0"/>
              <w:rPr>
                <w:noProof/>
                <w:sz w:val="8"/>
                <w:szCs w:val="8"/>
              </w:rPr>
            </w:pPr>
          </w:p>
        </w:tc>
        <w:tc>
          <w:tcPr>
            <w:tcW w:w="2267" w:type="dxa"/>
            <w:gridSpan w:val="2"/>
          </w:tcPr>
          <w:p w14:paraId="4F902466" w14:textId="77777777" w:rsidR="00440C07" w:rsidRDefault="00440C07" w:rsidP="005B5E8F">
            <w:pPr>
              <w:pStyle w:val="CRCoverPage"/>
              <w:spacing w:after="0"/>
              <w:rPr>
                <w:noProof/>
                <w:sz w:val="8"/>
                <w:szCs w:val="8"/>
              </w:rPr>
            </w:pPr>
          </w:p>
        </w:tc>
        <w:tc>
          <w:tcPr>
            <w:tcW w:w="1417" w:type="dxa"/>
            <w:gridSpan w:val="3"/>
          </w:tcPr>
          <w:p w14:paraId="67D14128" w14:textId="77777777" w:rsidR="00440C07" w:rsidRDefault="00440C07" w:rsidP="005B5E8F">
            <w:pPr>
              <w:pStyle w:val="CRCoverPage"/>
              <w:spacing w:after="0"/>
              <w:rPr>
                <w:noProof/>
                <w:sz w:val="8"/>
                <w:szCs w:val="8"/>
              </w:rPr>
            </w:pPr>
          </w:p>
        </w:tc>
        <w:tc>
          <w:tcPr>
            <w:tcW w:w="2127" w:type="dxa"/>
            <w:tcBorders>
              <w:right w:val="single" w:sz="4" w:space="0" w:color="auto"/>
            </w:tcBorders>
          </w:tcPr>
          <w:p w14:paraId="61BD8F25" w14:textId="77777777" w:rsidR="00440C07" w:rsidRDefault="00440C07" w:rsidP="005B5E8F">
            <w:pPr>
              <w:pStyle w:val="CRCoverPage"/>
              <w:spacing w:after="0"/>
              <w:rPr>
                <w:noProof/>
                <w:sz w:val="8"/>
                <w:szCs w:val="8"/>
              </w:rPr>
            </w:pPr>
          </w:p>
        </w:tc>
      </w:tr>
      <w:tr w:rsidR="00440C07" w14:paraId="19437CC0" w14:textId="77777777" w:rsidTr="005B5E8F">
        <w:trPr>
          <w:cantSplit/>
        </w:trPr>
        <w:tc>
          <w:tcPr>
            <w:tcW w:w="1843" w:type="dxa"/>
            <w:tcBorders>
              <w:left w:val="single" w:sz="4" w:space="0" w:color="auto"/>
            </w:tcBorders>
          </w:tcPr>
          <w:p w14:paraId="0EBC21DB" w14:textId="77777777" w:rsidR="00440C07" w:rsidRDefault="00440C07" w:rsidP="005B5E8F">
            <w:pPr>
              <w:pStyle w:val="CRCoverPage"/>
              <w:tabs>
                <w:tab w:val="right" w:pos="1759"/>
              </w:tabs>
              <w:spacing w:after="0"/>
              <w:rPr>
                <w:b/>
                <w:i/>
                <w:noProof/>
              </w:rPr>
            </w:pPr>
            <w:r>
              <w:rPr>
                <w:b/>
                <w:i/>
                <w:noProof/>
              </w:rPr>
              <w:t>Category:</w:t>
            </w:r>
          </w:p>
        </w:tc>
        <w:tc>
          <w:tcPr>
            <w:tcW w:w="851" w:type="dxa"/>
            <w:shd w:val="pct30" w:color="FFFF00" w:fill="auto"/>
          </w:tcPr>
          <w:p w14:paraId="626B8435" w14:textId="77777777" w:rsidR="00440C07" w:rsidRDefault="00440C07" w:rsidP="005B5E8F">
            <w:pPr>
              <w:pStyle w:val="CRCoverPage"/>
              <w:spacing w:after="0"/>
              <w:ind w:left="100" w:right="-609"/>
              <w:rPr>
                <w:b/>
                <w:noProof/>
              </w:rPr>
            </w:pPr>
            <w:r w:rsidRPr="00440C07">
              <w:rPr>
                <w:b/>
                <w:noProof/>
              </w:rPr>
              <w:t>F</w:t>
            </w:r>
          </w:p>
        </w:tc>
        <w:tc>
          <w:tcPr>
            <w:tcW w:w="3402" w:type="dxa"/>
            <w:gridSpan w:val="5"/>
            <w:tcBorders>
              <w:left w:val="nil"/>
            </w:tcBorders>
          </w:tcPr>
          <w:p w14:paraId="51BBC131" w14:textId="77777777" w:rsidR="00440C07" w:rsidRDefault="00440C07" w:rsidP="005B5E8F">
            <w:pPr>
              <w:pStyle w:val="CRCoverPage"/>
              <w:spacing w:after="0"/>
              <w:rPr>
                <w:noProof/>
              </w:rPr>
            </w:pPr>
          </w:p>
        </w:tc>
        <w:tc>
          <w:tcPr>
            <w:tcW w:w="1417" w:type="dxa"/>
            <w:gridSpan w:val="3"/>
            <w:tcBorders>
              <w:left w:val="nil"/>
            </w:tcBorders>
          </w:tcPr>
          <w:p w14:paraId="2AEF49C5" w14:textId="77777777" w:rsidR="00440C07" w:rsidRDefault="00440C07"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DE3A8" w14:textId="77777777" w:rsidR="00440C07" w:rsidRDefault="00440C07" w:rsidP="005B5E8F">
            <w:pPr>
              <w:pStyle w:val="CRCoverPage"/>
              <w:spacing w:after="0"/>
              <w:ind w:left="100"/>
              <w:rPr>
                <w:noProof/>
              </w:rPr>
            </w:pPr>
            <w:r>
              <w:rPr>
                <w:noProof/>
              </w:rPr>
              <w:t>Rel-17</w:t>
            </w:r>
          </w:p>
        </w:tc>
      </w:tr>
      <w:tr w:rsidR="00440C07" w14:paraId="3FDB54DC" w14:textId="77777777" w:rsidTr="005B5E8F">
        <w:tc>
          <w:tcPr>
            <w:tcW w:w="1843" w:type="dxa"/>
            <w:tcBorders>
              <w:left w:val="single" w:sz="4" w:space="0" w:color="auto"/>
              <w:bottom w:val="single" w:sz="4" w:space="0" w:color="auto"/>
            </w:tcBorders>
          </w:tcPr>
          <w:p w14:paraId="4D15879F" w14:textId="77777777" w:rsidR="00440C07" w:rsidRDefault="00440C07" w:rsidP="005B5E8F">
            <w:pPr>
              <w:pStyle w:val="CRCoverPage"/>
              <w:spacing w:after="0"/>
              <w:rPr>
                <w:b/>
                <w:i/>
                <w:noProof/>
              </w:rPr>
            </w:pPr>
          </w:p>
        </w:tc>
        <w:tc>
          <w:tcPr>
            <w:tcW w:w="4677" w:type="dxa"/>
            <w:gridSpan w:val="8"/>
            <w:tcBorders>
              <w:bottom w:val="single" w:sz="4" w:space="0" w:color="auto"/>
            </w:tcBorders>
          </w:tcPr>
          <w:p w14:paraId="4E00CF9A" w14:textId="77777777" w:rsidR="00440C07" w:rsidRDefault="00440C07"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35EB" w14:textId="77777777" w:rsidR="00440C07" w:rsidRDefault="00440C07"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62C39" w14:textId="77777777" w:rsidR="00440C07" w:rsidRPr="007C2097" w:rsidRDefault="00440C07"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C07" w14:paraId="19C69EB5" w14:textId="77777777" w:rsidTr="005B5E8F">
        <w:tc>
          <w:tcPr>
            <w:tcW w:w="1843" w:type="dxa"/>
          </w:tcPr>
          <w:p w14:paraId="5C5340B4" w14:textId="77777777" w:rsidR="00440C07" w:rsidRDefault="00440C07" w:rsidP="005B5E8F">
            <w:pPr>
              <w:pStyle w:val="CRCoverPage"/>
              <w:spacing w:after="0"/>
              <w:rPr>
                <w:b/>
                <w:i/>
                <w:noProof/>
                <w:sz w:val="8"/>
                <w:szCs w:val="8"/>
              </w:rPr>
            </w:pPr>
          </w:p>
        </w:tc>
        <w:tc>
          <w:tcPr>
            <w:tcW w:w="7797" w:type="dxa"/>
            <w:gridSpan w:val="10"/>
          </w:tcPr>
          <w:p w14:paraId="00E62FDB" w14:textId="77777777" w:rsidR="00440C07" w:rsidRDefault="00440C07" w:rsidP="005B5E8F">
            <w:pPr>
              <w:pStyle w:val="CRCoverPage"/>
              <w:spacing w:after="0"/>
              <w:rPr>
                <w:noProof/>
                <w:sz w:val="8"/>
                <w:szCs w:val="8"/>
              </w:rPr>
            </w:pPr>
          </w:p>
        </w:tc>
      </w:tr>
      <w:tr w:rsidR="00440C07" w14:paraId="60815A02" w14:textId="77777777" w:rsidTr="005B5E8F">
        <w:tc>
          <w:tcPr>
            <w:tcW w:w="2694" w:type="dxa"/>
            <w:gridSpan w:val="2"/>
            <w:tcBorders>
              <w:top w:val="single" w:sz="4" w:space="0" w:color="auto"/>
              <w:left w:val="single" w:sz="4" w:space="0" w:color="auto"/>
            </w:tcBorders>
          </w:tcPr>
          <w:p w14:paraId="73C3376E" w14:textId="77777777" w:rsidR="00440C07" w:rsidRDefault="00440C07"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6485" w14:textId="36A1D9AB" w:rsidR="00714529" w:rsidRDefault="00714529" w:rsidP="005B5E8F">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w:t>
            </w:r>
            <w:r w:rsidR="008D1AD9">
              <w:rPr>
                <w:noProof/>
              </w:rPr>
              <w:t xml:space="preserve">a </w:t>
            </w:r>
            <w:r>
              <w:rPr>
                <w:noProof/>
              </w:rPr>
              <w:t xml:space="preserve">URSP rule with </w:t>
            </w:r>
            <w:r w:rsidRPr="00714529">
              <w:rPr>
                <w:noProof/>
              </w:rPr>
              <w:t>the S-NSSAI</w:t>
            </w:r>
            <w:r>
              <w:rPr>
                <w:noProof/>
              </w:rPr>
              <w:t xml:space="preserve"> of the existing PDU session</w:t>
            </w:r>
            <w:r w:rsidR="008D1AD9">
              <w:rPr>
                <w:noProof/>
              </w:rPr>
              <w:t>.</w:t>
            </w:r>
          </w:p>
          <w:p w14:paraId="64ED3E5C" w14:textId="77777777" w:rsidR="00714529" w:rsidRDefault="00714529" w:rsidP="005B5E8F">
            <w:pPr>
              <w:pStyle w:val="CRCoverPage"/>
              <w:spacing w:after="0"/>
              <w:ind w:left="100"/>
              <w:rPr>
                <w:noProof/>
              </w:rPr>
            </w:pPr>
          </w:p>
          <w:p w14:paraId="5D7DC0F2" w14:textId="7CB5867A" w:rsidR="00014206" w:rsidRDefault="00714529" w:rsidP="005B5E8F">
            <w:pPr>
              <w:pStyle w:val="CRCoverPage"/>
              <w:spacing w:after="0"/>
              <w:ind w:left="100"/>
              <w:rPr>
                <w:noProof/>
              </w:rPr>
            </w:pPr>
            <w:r>
              <w:rPr>
                <w:noProof/>
              </w:rPr>
              <w:t>However, w</w:t>
            </w:r>
            <w:r w:rsidR="00751266">
              <w:rPr>
                <w:noProof/>
              </w:rPr>
              <w:t>hen the UE is in a VPLMN or a non-subscribed SNPN</w:t>
            </w:r>
            <w:r w:rsidR="00440C07">
              <w:rPr>
                <w:noProof/>
              </w:rPr>
              <w:t xml:space="preserve">, </w:t>
            </w:r>
            <w:r w:rsidR="00751266">
              <w:rPr>
                <w:noProof/>
              </w:rPr>
              <w:t xml:space="preserve">and </w:t>
            </w:r>
            <w:r w:rsidR="00014206">
              <w:rPr>
                <w:noProof/>
              </w:rPr>
              <w:t xml:space="preserve">a </w:t>
            </w:r>
            <w:r w:rsidR="00440C07" w:rsidRPr="00440C07">
              <w:rPr>
                <w:noProof/>
              </w:rPr>
              <w:t xml:space="preserve">route selection descriptor of </w:t>
            </w:r>
            <w:r w:rsidR="00440C07">
              <w:rPr>
                <w:noProof/>
              </w:rPr>
              <w:t xml:space="preserve">a </w:t>
            </w:r>
            <w:r w:rsidR="00440C07" w:rsidRPr="00440C07">
              <w:rPr>
                <w:noProof/>
              </w:rPr>
              <w:t>URSP rule</w:t>
            </w:r>
            <w:r w:rsidR="00440C07">
              <w:rPr>
                <w:noProof/>
              </w:rPr>
              <w:t xml:space="preserve"> is matched against </w:t>
            </w:r>
            <w:r w:rsidR="00014206">
              <w:rPr>
                <w:noProof/>
              </w:rPr>
              <w:t xml:space="preserve">an </w:t>
            </w:r>
            <w:r w:rsidR="00440C07" w:rsidRPr="00440C07">
              <w:rPr>
                <w:noProof/>
              </w:rPr>
              <w:t xml:space="preserve">existing PDU session, it is not described </w:t>
            </w:r>
            <w:r w:rsidR="00014206">
              <w:rPr>
                <w:noProof/>
              </w:rPr>
              <w:t xml:space="preserve">whether the S-NSSAI of the </w:t>
            </w:r>
            <w:r w:rsidR="00014206" w:rsidRPr="00440C07">
              <w:rPr>
                <w:noProof/>
              </w:rPr>
              <w:t>route selection descriptor</w:t>
            </w:r>
            <w:r w:rsidR="00014206">
              <w:rPr>
                <w:noProof/>
              </w:rPr>
              <w:t xml:space="preserve"> is to match:</w:t>
            </w:r>
          </w:p>
          <w:p w14:paraId="6F90124E" w14:textId="20903B37" w:rsidR="00014206" w:rsidRDefault="00014206" w:rsidP="005B5E8F">
            <w:pPr>
              <w:pStyle w:val="CRCoverPage"/>
              <w:spacing w:after="0"/>
              <w:ind w:left="100"/>
              <w:rPr>
                <w:noProof/>
              </w:rPr>
            </w:pPr>
            <w:r>
              <w:rPr>
                <w:noProof/>
              </w:rPr>
              <w:t>- against the S-NSSAI of the existing PDU session; or</w:t>
            </w:r>
          </w:p>
          <w:p w14:paraId="0BB8D490" w14:textId="64682EAD" w:rsidR="00014206" w:rsidRDefault="00014206" w:rsidP="005B5E8F">
            <w:pPr>
              <w:pStyle w:val="CRCoverPage"/>
              <w:spacing w:after="0"/>
              <w:ind w:left="100"/>
              <w:rPr>
                <w:noProof/>
              </w:rPr>
            </w:pPr>
            <w:r>
              <w:rPr>
                <w:noProof/>
              </w:rPr>
              <w:t>- against the mapped S-NSSAI of the existing PDU session.</w:t>
            </w:r>
          </w:p>
          <w:p w14:paraId="0BD3847C" w14:textId="4C8E3029" w:rsidR="003A375B" w:rsidRDefault="003A375B" w:rsidP="005B5E8F">
            <w:pPr>
              <w:pStyle w:val="CRCoverPage"/>
              <w:spacing w:after="0"/>
              <w:ind w:left="100"/>
              <w:rPr>
                <w:noProof/>
              </w:rPr>
            </w:pPr>
          </w:p>
          <w:p w14:paraId="1E7DBF48" w14:textId="51299349" w:rsidR="008A0C7A" w:rsidRDefault="008A0C7A" w:rsidP="005B5E8F">
            <w:pPr>
              <w:pStyle w:val="CRCoverPage"/>
              <w:spacing w:after="0"/>
              <w:ind w:left="100"/>
              <w:rPr>
                <w:noProof/>
              </w:rPr>
            </w:pPr>
            <w:r>
              <w:rPr>
                <w:noProof/>
              </w:rPr>
              <w:t>When the UE is in a VPLMN, URSP rules are pre-configured or signalled by the HPLMN. The HPLMN is not aware of S-NSSAIs used in VPLMN</w:t>
            </w:r>
            <w:r w:rsidR="0020710D">
              <w:rPr>
                <w:noProof/>
              </w:rPr>
              <w:t>s</w:t>
            </w:r>
            <w:r>
              <w:rPr>
                <w:noProof/>
              </w:rPr>
              <w:t xml:space="preserve">. Thus, the UE needs to match the S-NSSAI of the </w:t>
            </w:r>
            <w:r w:rsidRPr="00440C07">
              <w:rPr>
                <w:noProof/>
              </w:rPr>
              <w:t>route selection descriptor</w:t>
            </w:r>
            <w:r>
              <w:rPr>
                <w:noProof/>
              </w:rPr>
              <w:t xml:space="preserve"> </w:t>
            </w:r>
            <w:r w:rsidR="008F2C19">
              <w:rPr>
                <w:noProof/>
              </w:rPr>
              <w:t xml:space="preserve">of any URSP rule </w:t>
            </w:r>
            <w:r>
              <w:rPr>
                <w:noProof/>
              </w:rPr>
              <w:t xml:space="preserve">with </w:t>
            </w:r>
            <w:r w:rsidRPr="0074627B">
              <w:rPr>
                <w:noProof/>
                <w:u w:val="single"/>
              </w:rPr>
              <w:t>the mapped S-NSSAI</w:t>
            </w:r>
            <w:r>
              <w:rPr>
                <w:noProof/>
              </w:rPr>
              <w:t xml:space="preserve"> of the existing PDU session.</w:t>
            </w:r>
          </w:p>
          <w:p w14:paraId="39DC374A" w14:textId="77777777" w:rsidR="008A0C7A" w:rsidRDefault="008A0C7A" w:rsidP="005B5E8F">
            <w:pPr>
              <w:pStyle w:val="CRCoverPage"/>
              <w:spacing w:after="0"/>
              <w:ind w:left="100"/>
              <w:rPr>
                <w:noProof/>
              </w:rPr>
            </w:pPr>
          </w:p>
          <w:p w14:paraId="3F3AB867" w14:textId="3F6FBFC6" w:rsidR="008A0C7A" w:rsidRDefault="008A0C7A" w:rsidP="008A0C7A">
            <w:pPr>
              <w:pStyle w:val="CRCoverPage"/>
              <w:spacing w:after="0"/>
              <w:ind w:left="100"/>
              <w:rPr>
                <w:noProof/>
              </w:rPr>
            </w:pPr>
            <w:r>
              <w:rPr>
                <w:noProof/>
              </w:rPr>
              <w:t>When the UE is in a non-subscribed SNPN</w:t>
            </w:r>
            <w:r w:rsidR="00CD229D">
              <w:rPr>
                <w:noProof/>
              </w:rPr>
              <w:t>, there are different cases:</w:t>
            </w:r>
          </w:p>
          <w:p w14:paraId="7FD0A9AA" w14:textId="77777777" w:rsidR="0052002A" w:rsidRDefault="0052002A" w:rsidP="008A0C7A">
            <w:pPr>
              <w:pStyle w:val="CRCoverPage"/>
              <w:spacing w:after="0"/>
              <w:ind w:left="100"/>
              <w:rPr>
                <w:noProof/>
              </w:rPr>
            </w:pPr>
          </w:p>
          <w:p w14:paraId="5090B28E" w14:textId="215B5EBE" w:rsidR="00CD229D" w:rsidRDefault="008D1AD9" w:rsidP="008F2C19">
            <w:pPr>
              <w:pStyle w:val="CRCoverPage"/>
              <w:spacing w:after="0"/>
              <w:ind w:left="100"/>
              <w:rPr>
                <w:noProof/>
              </w:rPr>
            </w:pPr>
            <w:r>
              <w:rPr>
                <w:noProof/>
              </w:rPr>
              <w:t>Case-</w:t>
            </w:r>
            <w:r w:rsidR="008F2C19">
              <w:rPr>
                <w:noProof/>
              </w:rPr>
              <w:t>1)</w:t>
            </w:r>
            <w:r w:rsidR="008A0C7A">
              <w:rPr>
                <w:noProof/>
              </w:rPr>
              <w:t xml:space="preserve"> </w:t>
            </w:r>
            <w:r w:rsidR="008F2C19">
              <w:rPr>
                <w:noProof/>
              </w:rPr>
              <w:t xml:space="preserve">URSP rules </w:t>
            </w:r>
            <w:r w:rsidR="008A0C7A">
              <w:rPr>
                <w:noProof/>
              </w:rPr>
              <w:t xml:space="preserve">pre-configured </w:t>
            </w:r>
            <w:r w:rsidR="0020710D">
              <w:rPr>
                <w:noProof/>
              </w:rPr>
              <w:t xml:space="preserve">(for any network, or for the non-subscribed SNPN only) </w:t>
            </w:r>
            <w:r w:rsidR="008A0C7A">
              <w:rPr>
                <w:noProof/>
              </w:rPr>
              <w:t>or (previously) signalled by the HPLMN or the subscribed SNPN.</w:t>
            </w:r>
          </w:p>
          <w:p w14:paraId="6A2149C2" w14:textId="77777777" w:rsidR="00CD229D" w:rsidRDefault="00CD229D" w:rsidP="008F2C19">
            <w:pPr>
              <w:pStyle w:val="CRCoverPage"/>
              <w:spacing w:after="0"/>
              <w:ind w:left="100"/>
              <w:rPr>
                <w:noProof/>
              </w:rPr>
            </w:pPr>
          </w:p>
          <w:p w14:paraId="41707CCD" w14:textId="77B83DAE" w:rsidR="00CD229D" w:rsidRDefault="008A0C7A" w:rsidP="008F2C19">
            <w:pPr>
              <w:pStyle w:val="CRCoverPage"/>
              <w:spacing w:after="0"/>
              <w:ind w:left="100"/>
              <w:rPr>
                <w:noProof/>
              </w:rPr>
            </w:pPr>
            <w:r>
              <w:rPr>
                <w:noProof/>
              </w:rPr>
              <w:t>The HPLMN or the subscribed SNPN are not aware of S-NSSAIs used in non-subscribed SNPN</w:t>
            </w:r>
            <w:r w:rsidR="0020710D">
              <w:rPr>
                <w:noProof/>
              </w:rPr>
              <w:t>s</w:t>
            </w:r>
            <w:r w:rsidR="00CD229D">
              <w:rPr>
                <w:noProof/>
              </w:rPr>
              <w:t xml:space="preserve"> and include the HPLMN's or the subscribed SNPN's S-NSSAIs in their URSP rules.</w:t>
            </w:r>
          </w:p>
          <w:p w14:paraId="602EAEFC" w14:textId="77777777" w:rsidR="00CD229D" w:rsidRDefault="00CD229D" w:rsidP="008F2C19">
            <w:pPr>
              <w:pStyle w:val="CRCoverPage"/>
              <w:spacing w:after="0"/>
              <w:ind w:left="100"/>
              <w:rPr>
                <w:noProof/>
              </w:rPr>
            </w:pPr>
          </w:p>
          <w:p w14:paraId="63570C0F" w14:textId="13708F1B"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pre-configured </w:t>
            </w:r>
            <w:r w:rsidR="0074627B">
              <w:rPr>
                <w:noProof/>
              </w:rPr>
              <w:t xml:space="preserve">(for any network, or for the non-subscribed SNPN only) </w:t>
            </w:r>
            <w:r>
              <w:rPr>
                <w:noProof/>
              </w:rPr>
              <w:t xml:space="preserve">or (previously) signalled by the HPLMN or the subscribed SNPN, with </w:t>
            </w:r>
            <w:r w:rsidRPr="0074627B">
              <w:rPr>
                <w:noProof/>
                <w:u w:val="single"/>
              </w:rPr>
              <w:t>the mapped S-NSSAI</w:t>
            </w:r>
            <w:r>
              <w:rPr>
                <w:noProof/>
              </w:rPr>
              <w:t xml:space="preserve"> of the existing PDU session.</w:t>
            </w:r>
          </w:p>
          <w:p w14:paraId="1256B3A5" w14:textId="6359AC03" w:rsidR="008A0C7A" w:rsidRDefault="008A0C7A" w:rsidP="008A0C7A">
            <w:pPr>
              <w:pStyle w:val="CRCoverPage"/>
              <w:spacing w:after="0"/>
              <w:ind w:left="100"/>
              <w:rPr>
                <w:noProof/>
              </w:rPr>
            </w:pPr>
          </w:p>
          <w:p w14:paraId="517B3A00" w14:textId="3B9A166E" w:rsidR="00CD229D" w:rsidRDefault="008D1AD9" w:rsidP="008F2C19">
            <w:pPr>
              <w:pStyle w:val="CRCoverPage"/>
              <w:spacing w:after="0"/>
              <w:ind w:left="100"/>
              <w:rPr>
                <w:noProof/>
              </w:rPr>
            </w:pPr>
            <w:r>
              <w:rPr>
                <w:noProof/>
              </w:rPr>
              <w:lastRenderedPageBreak/>
              <w:t>Case-</w:t>
            </w:r>
            <w:r w:rsidR="008F2C19">
              <w:rPr>
                <w:noProof/>
              </w:rPr>
              <w:t xml:space="preserve">2) URSP rules for </w:t>
            </w:r>
            <w:r w:rsidR="00A45BF2">
              <w:rPr>
                <w:noProof/>
              </w:rPr>
              <w:t xml:space="preserve">the </w:t>
            </w:r>
            <w:r w:rsidR="008F2C19">
              <w:rPr>
                <w:noProof/>
              </w:rPr>
              <w:t>non-subscribed SNPN signalled by the non-subscribed SNPN.</w:t>
            </w:r>
          </w:p>
          <w:p w14:paraId="122D16EF" w14:textId="77777777" w:rsidR="00CD229D" w:rsidRDefault="00CD229D" w:rsidP="008F2C19">
            <w:pPr>
              <w:pStyle w:val="CRCoverPage"/>
              <w:spacing w:after="0"/>
              <w:ind w:left="100"/>
              <w:rPr>
                <w:noProof/>
              </w:rPr>
            </w:pPr>
          </w:p>
          <w:p w14:paraId="1EB67B6D" w14:textId="722329AE" w:rsidR="00CD229D" w:rsidRDefault="00CD229D" w:rsidP="00CD229D">
            <w:pPr>
              <w:pStyle w:val="CRCoverPage"/>
              <w:spacing w:after="0"/>
              <w:ind w:left="100"/>
              <w:rPr>
                <w:noProof/>
              </w:rPr>
            </w:pPr>
            <w:r>
              <w:rPr>
                <w:noProof/>
              </w:rPr>
              <w:t>The non-subscribed SNPN is not aware of S-NSSAIs used in the HPLMN or the subscribed SNPN and includes non-subscribed SNPN's S-NSSAIs in its URSP rules.</w:t>
            </w:r>
          </w:p>
          <w:p w14:paraId="59A9D645" w14:textId="77777777" w:rsidR="00CD229D" w:rsidRDefault="00CD229D" w:rsidP="00CD229D">
            <w:pPr>
              <w:pStyle w:val="CRCoverPage"/>
              <w:spacing w:after="0"/>
              <w:ind w:left="100"/>
              <w:rPr>
                <w:noProof/>
              </w:rPr>
            </w:pPr>
          </w:p>
          <w:p w14:paraId="43BD9410" w14:textId="36C8238D" w:rsidR="008F2C19" w:rsidRDefault="008F2C19" w:rsidP="008F2C19">
            <w:pPr>
              <w:pStyle w:val="CRCoverPage"/>
              <w:spacing w:after="0"/>
              <w:ind w:left="100"/>
              <w:rPr>
                <w:noProof/>
              </w:rPr>
            </w:pPr>
            <w:r>
              <w:rPr>
                <w:noProof/>
              </w:rPr>
              <w:t xml:space="preserve">Thus, the UE needs to match the S-NSSAI of the </w:t>
            </w:r>
            <w:r w:rsidRPr="00440C07">
              <w:rPr>
                <w:noProof/>
              </w:rPr>
              <w:t>route selection descriptor</w:t>
            </w:r>
            <w:r>
              <w:rPr>
                <w:noProof/>
              </w:rPr>
              <w:t xml:space="preserve"> of a URSP rule </w:t>
            </w:r>
            <w:r w:rsidR="00A45BF2">
              <w:rPr>
                <w:noProof/>
              </w:rPr>
              <w:t xml:space="preserve">signalled </w:t>
            </w:r>
            <w:r w:rsidR="001A1F78">
              <w:rPr>
                <w:noProof/>
              </w:rPr>
              <w:t xml:space="preserve">by </w:t>
            </w:r>
            <w:r w:rsidR="0074627B">
              <w:rPr>
                <w:noProof/>
              </w:rPr>
              <w:t xml:space="preserve">the </w:t>
            </w:r>
            <w:r>
              <w:rPr>
                <w:noProof/>
              </w:rPr>
              <w:t xml:space="preserve">non-subscribed SNPN, with </w:t>
            </w:r>
            <w:r w:rsidRPr="0074627B">
              <w:rPr>
                <w:noProof/>
                <w:u w:val="single"/>
              </w:rPr>
              <w:t>the S-NSSAI</w:t>
            </w:r>
            <w:r>
              <w:rPr>
                <w:noProof/>
              </w:rPr>
              <w:t xml:space="preserve"> of the existing PDU session.</w:t>
            </w:r>
          </w:p>
          <w:p w14:paraId="3FC17FA1" w14:textId="77777777" w:rsidR="008B0BA6" w:rsidRDefault="008B0BA6" w:rsidP="00014206">
            <w:pPr>
              <w:pStyle w:val="CRCoverPage"/>
              <w:spacing w:after="0"/>
              <w:ind w:left="100"/>
              <w:rPr>
                <w:noProof/>
              </w:rPr>
            </w:pPr>
          </w:p>
          <w:p w14:paraId="42E3BBE6" w14:textId="5B610D00" w:rsidR="00104817" w:rsidRDefault="00104817" w:rsidP="00014206">
            <w:pPr>
              <w:pStyle w:val="CRCoverPage"/>
              <w:spacing w:after="0"/>
              <w:ind w:left="100"/>
              <w:rPr>
                <w:noProof/>
              </w:rPr>
            </w:pPr>
            <w:r>
              <w:rPr>
                <w:noProof/>
              </w:rPr>
              <w:t xml:space="preserve">Subset of the above applies for the 5G-RG, with restriction that the 5G-RG can only be in the HPLMN or a VPLMN. </w:t>
            </w:r>
          </w:p>
          <w:p w14:paraId="23326CB6" w14:textId="0F81C7D7" w:rsidR="00104817" w:rsidRDefault="00104817" w:rsidP="00014206">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tc>
      </w:tr>
      <w:tr w:rsidR="00440C07" w14:paraId="39BA4A1D" w14:textId="77777777" w:rsidTr="005B5E8F">
        <w:tc>
          <w:tcPr>
            <w:tcW w:w="2694" w:type="dxa"/>
            <w:gridSpan w:val="2"/>
            <w:tcBorders>
              <w:left w:val="single" w:sz="4" w:space="0" w:color="auto"/>
            </w:tcBorders>
          </w:tcPr>
          <w:p w14:paraId="5D66DB09"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4DEDE014" w14:textId="77777777" w:rsidR="00440C07" w:rsidRDefault="00440C07" w:rsidP="005B5E8F">
            <w:pPr>
              <w:pStyle w:val="CRCoverPage"/>
              <w:spacing w:after="0"/>
              <w:rPr>
                <w:noProof/>
                <w:sz w:val="8"/>
                <w:szCs w:val="8"/>
              </w:rPr>
            </w:pPr>
          </w:p>
        </w:tc>
      </w:tr>
      <w:tr w:rsidR="00440C07" w14:paraId="35598F28" w14:textId="77777777" w:rsidTr="005B5E8F">
        <w:tc>
          <w:tcPr>
            <w:tcW w:w="2694" w:type="dxa"/>
            <w:gridSpan w:val="2"/>
            <w:tcBorders>
              <w:left w:val="single" w:sz="4" w:space="0" w:color="auto"/>
            </w:tcBorders>
          </w:tcPr>
          <w:p w14:paraId="3ABA1520" w14:textId="77777777" w:rsidR="00440C07" w:rsidRDefault="00440C07"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9BC23" w14:textId="6531B79F" w:rsidR="008D1AD9" w:rsidRDefault="008D1AD9" w:rsidP="008D1AD9">
            <w:pPr>
              <w:pStyle w:val="CRCoverPage"/>
              <w:spacing w:after="0"/>
              <w:ind w:left="100"/>
              <w:rPr>
                <w:noProof/>
              </w:rPr>
            </w:pPr>
            <w:r>
              <w:rPr>
                <w:noProof/>
              </w:rPr>
              <w:t xml:space="preserve">When the UE is in the HPLMN or the subscribed SNPN, the UE matches the S-NSSAI of the </w:t>
            </w:r>
            <w:r w:rsidRPr="00440C07">
              <w:rPr>
                <w:noProof/>
              </w:rPr>
              <w:t>route selection descriptor</w:t>
            </w:r>
            <w:r>
              <w:rPr>
                <w:noProof/>
              </w:rPr>
              <w:t xml:space="preserve"> of a URSP rule with </w:t>
            </w:r>
            <w:r w:rsidRPr="0074627B">
              <w:rPr>
                <w:noProof/>
                <w:u w:val="single"/>
              </w:rPr>
              <w:t>the S-NSSAI</w:t>
            </w:r>
            <w:r>
              <w:rPr>
                <w:noProof/>
              </w:rPr>
              <w:t xml:space="preserve"> of the existing PDU session.</w:t>
            </w:r>
          </w:p>
          <w:p w14:paraId="2D0884F1" w14:textId="77777777" w:rsidR="008D1AD9" w:rsidRDefault="008D1AD9" w:rsidP="008F2C19">
            <w:pPr>
              <w:pStyle w:val="CRCoverPage"/>
              <w:spacing w:after="0"/>
              <w:ind w:left="100"/>
              <w:rPr>
                <w:noProof/>
              </w:rPr>
            </w:pPr>
          </w:p>
          <w:p w14:paraId="4EEBE6E7" w14:textId="1E3331C1" w:rsidR="008F2C19" w:rsidRDefault="008F2C19" w:rsidP="008F2C19">
            <w:pPr>
              <w:pStyle w:val="CRCoverPage"/>
              <w:spacing w:after="0"/>
              <w:ind w:left="100"/>
              <w:rPr>
                <w:noProof/>
              </w:rPr>
            </w:pPr>
            <w:r>
              <w:rPr>
                <w:noProof/>
              </w:rPr>
              <w:t xml:space="preserve">When the UE is in a VPLMN, the UE matches </w:t>
            </w:r>
            <w:r w:rsidR="00407DE4">
              <w:rPr>
                <w:noProof/>
              </w:rPr>
              <w:t xml:space="preserve">the S-NSSAI of the </w:t>
            </w:r>
            <w:r w:rsidR="00407DE4" w:rsidRPr="00440C07">
              <w:rPr>
                <w:noProof/>
              </w:rPr>
              <w:t>route selection descriptor</w:t>
            </w:r>
            <w:r w:rsidR="00407DE4">
              <w:rPr>
                <w:noProof/>
              </w:rPr>
              <w:t xml:space="preserve"> of </w:t>
            </w:r>
            <w:r w:rsidR="008D1AD9">
              <w:rPr>
                <w:noProof/>
              </w:rPr>
              <w:t>a</w:t>
            </w:r>
            <w:r w:rsidR="00407DE4">
              <w:rPr>
                <w:noProof/>
              </w:rPr>
              <w:t xml:space="preserve"> URSP rule with </w:t>
            </w:r>
            <w:r w:rsidR="00407DE4" w:rsidRPr="0074627B">
              <w:rPr>
                <w:noProof/>
                <w:u w:val="single"/>
              </w:rPr>
              <w:t>the mapped S-NSSAI</w:t>
            </w:r>
            <w:r w:rsidR="00407DE4">
              <w:rPr>
                <w:noProof/>
              </w:rPr>
              <w:t xml:space="preserve"> of the existing PDU session</w:t>
            </w:r>
            <w:r>
              <w:rPr>
                <w:noProof/>
              </w:rPr>
              <w:t>.</w:t>
            </w:r>
          </w:p>
          <w:p w14:paraId="4B05FFEA" w14:textId="77777777" w:rsidR="008F2C19" w:rsidRDefault="008F2C19" w:rsidP="008F2C19">
            <w:pPr>
              <w:pStyle w:val="CRCoverPage"/>
              <w:spacing w:after="0"/>
              <w:ind w:left="100"/>
              <w:rPr>
                <w:noProof/>
              </w:rPr>
            </w:pPr>
          </w:p>
          <w:p w14:paraId="40377F3C" w14:textId="2B834853" w:rsidR="008F2C19" w:rsidRDefault="008F2C19" w:rsidP="008F2C19">
            <w:pPr>
              <w:pStyle w:val="CRCoverPage"/>
              <w:spacing w:after="0"/>
              <w:ind w:left="100"/>
              <w:rPr>
                <w:noProof/>
              </w:rPr>
            </w:pPr>
            <w:r>
              <w:rPr>
                <w:noProof/>
              </w:rPr>
              <w:t>When the UE is in a non-subscribed SNPN:</w:t>
            </w:r>
          </w:p>
          <w:p w14:paraId="667A6327" w14:textId="77777777" w:rsidR="008F2C19" w:rsidRDefault="008F2C19" w:rsidP="008F2C19">
            <w:pPr>
              <w:pStyle w:val="CRCoverPage"/>
              <w:spacing w:after="0"/>
              <w:ind w:left="100"/>
              <w:rPr>
                <w:noProof/>
              </w:rPr>
            </w:pPr>
          </w:p>
          <w:p w14:paraId="2C1908B9" w14:textId="300372DE" w:rsidR="008F2C19" w:rsidRDefault="008D1AD9" w:rsidP="008F2C19">
            <w:pPr>
              <w:pStyle w:val="CRCoverPage"/>
              <w:spacing w:after="0"/>
              <w:ind w:left="100"/>
              <w:rPr>
                <w:noProof/>
              </w:rPr>
            </w:pPr>
            <w:r>
              <w:rPr>
                <w:noProof/>
              </w:rPr>
              <w:t>Case-</w:t>
            </w:r>
            <w:r w:rsidR="008F2C19">
              <w:rPr>
                <w:noProof/>
              </w:rPr>
              <w:t xml:space="preserve">1) the UE matches </w:t>
            </w:r>
            <w:r w:rsidR="00407DE4">
              <w:rPr>
                <w:noProof/>
              </w:rPr>
              <w:t xml:space="preserve">the S-NSSAI of the </w:t>
            </w:r>
            <w:r w:rsidR="00407DE4" w:rsidRPr="00440C07">
              <w:rPr>
                <w:noProof/>
              </w:rPr>
              <w:t>route selection descriptor</w:t>
            </w:r>
            <w:r w:rsidR="00407DE4">
              <w:rPr>
                <w:noProof/>
              </w:rPr>
              <w:t xml:space="preserve"> of a URSP rule pre-configured (for any network, or for the non-subscribed SNPN only) or (previously) signalled by the HPLMN or the subscribed SNPN, with </w:t>
            </w:r>
            <w:r w:rsidR="00407DE4" w:rsidRPr="0074627B">
              <w:rPr>
                <w:noProof/>
                <w:u w:val="single"/>
              </w:rPr>
              <w:t>the mapped S-NSSAI</w:t>
            </w:r>
            <w:r w:rsidR="00407DE4">
              <w:rPr>
                <w:noProof/>
              </w:rPr>
              <w:t xml:space="preserve"> of the existing PDU session</w:t>
            </w:r>
            <w:r w:rsidR="008F2C19">
              <w:rPr>
                <w:noProof/>
              </w:rPr>
              <w:t>.</w:t>
            </w:r>
          </w:p>
          <w:p w14:paraId="57707893" w14:textId="77777777" w:rsidR="008F2C19" w:rsidRDefault="008F2C19" w:rsidP="008F2C19">
            <w:pPr>
              <w:pStyle w:val="CRCoverPage"/>
              <w:spacing w:after="0"/>
              <w:ind w:left="100"/>
              <w:rPr>
                <w:noProof/>
              </w:rPr>
            </w:pPr>
          </w:p>
          <w:p w14:paraId="3C715392" w14:textId="49B2C5FA" w:rsidR="008B0BA6" w:rsidRDefault="008D1AD9" w:rsidP="005B5E8F">
            <w:pPr>
              <w:pStyle w:val="CRCoverPage"/>
              <w:spacing w:after="0"/>
              <w:ind w:left="100"/>
              <w:rPr>
                <w:noProof/>
              </w:rPr>
            </w:pPr>
            <w:r>
              <w:rPr>
                <w:noProof/>
              </w:rPr>
              <w:t>Case-</w:t>
            </w:r>
            <w:r w:rsidR="008F2C19">
              <w:rPr>
                <w:noProof/>
              </w:rPr>
              <w:t xml:space="preserve">2) the UE matches </w:t>
            </w:r>
            <w:r w:rsidR="00A45BF2">
              <w:rPr>
                <w:noProof/>
              </w:rPr>
              <w:t xml:space="preserve">the S-NSSAI of the </w:t>
            </w:r>
            <w:r w:rsidR="00A45BF2" w:rsidRPr="00440C07">
              <w:rPr>
                <w:noProof/>
              </w:rPr>
              <w:t>route selection descriptor</w:t>
            </w:r>
            <w:r w:rsidR="00A45BF2">
              <w:rPr>
                <w:noProof/>
              </w:rPr>
              <w:t xml:space="preserve"> of a URSP rule signalled </w:t>
            </w:r>
            <w:r w:rsidR="001A1F78">
              <w:rPr>
                <w:noProof/>
              </w:rPr>
              <w:t xml:space="preserve">by </w:t>
            </w:r>
            <w:r w:rsidR="00A45BF2">
              <w:rPr>
                <w:noProof/>
              </w:rPr>
              <w:t xml:space="preserve">the non-subscribed SNPN, with </w:t>
            </w:r>
            <w:r w:rsidR="00A45BF2" w:rsidRPr="0074627B">
              <w:rPr>
                <w:noProof/>
                <w:u w:val="single"/>
              </w:rPr>
              <w:t>the S-NSSAI</w:t>
            </w:r>
            <w:r w:rsidR="00A45BF2">
              <w:rPr>
                <w:noProof/>
              </w:rPr>
              <w:t xml:space="preserve"> of the existing PDU session</w:t>
            </w:r>
            <w:r w:rsidR="008F2C19">
              <w:rPr>
                <w:noProof/>
              </w:rPr>
              <w:t>.</w:t>
            </w:r>
          </w:p>
          <w:p w14:paraId="2930B75B" w14:textId="77777777" w:rsidR="00C936D2" w:rsidRDefault="00C936D2" w:rsidP="005B5E8F">
            <w:pPr>
              <w:pStyle w:val="CRCoverPage"/>
              <w:spacing w:after="0"/>
              <w:ind w:left="100"/>
              <w:rPr>
                <w:noProof/>
              </w:rPr>
            </w:pPr>
          </w:p>
          <w:p w14:paraId="4CF6D3DB" w14:textId="77777777" w:rsidR="00C936D2" w:rsidRDefault="00C936D2" w:rsidP="00C936D2">
            <w:pPr>
              <w:pStyle w:val="CRCoverPage"/>
              <w:spacing w:after="0"/>
              <w:ind w:left="100"/>
              <w:rPr>
                <w:noProof/>
              </w:rPr>
            </w:pPr>
            <w:r>
              <w:rPr>
                <w:noProof/>
              </w:rPr>
              <w:t xml:space="preserve">Subset of the above applies for the 5G-RG, with restriction that the 5G-RG can only be in the HPLMN or a VPLMN. </w:t>
            </w:r>
          </w:p>
          <w:p w14:paraId="0FC93742" w14:textId="342A626F" w:rsidR="00C936D2" w:rsidRDefault="00C936D2" w:rsidP="00C936D2">
            <w:pPr>
              <w:pStyle w:val="CRCoverPage"/>
              <w:spacing w:after="0"/>
              <w:ind w:left="100"/>
              <w:rPr>
                <w:noProof/>
              </w:rPr>
            </w:pPr>
            <w:r>
              <w:rPr>
                <w:noProof/>
              </w:rPr>
              <w:t xml:space="preserve">Subset of the above applies for </w:t>
            </w:r>
            <w:r w:rsidRPr="00104817">
              <w:rPr>
                <w:noProof/>
              </w:rPr>
              <w:t>the W-AGF act</w:t>
            </w:r>
            <w:r>
              <w:rPr>
                <w:noProof/>
              </w:rPr>
              <w:t>ing</w:t>
            </w:r>
            <w:r w:rsidRPr="00104817">
              <w:rPr>
                <w:noProof/>
              </w:rPr>
              <w:t xml:space="preserve"> on behalf of the FN-RG</w:t>
            </w:r>
            <w:r>
              <w:rPr>
                <w:noProof/>
              </w:rPr>
              <w:t xml:space="preserve">, with restriction that the </w:t>
            </w:r>
            <w:r w:rsidRPr="00104817">
              <w:rPr>
                <w:noProof/>
              </w:rPr>
              <w:t>W-AGF act</w:t>
            </w:r>
            <w:r>
              <w:rPr>
                <w:noProof/>
              </w:rPr>
              <w:t>ing</w:t>
            </w:r>
            <w:r w:rsidRPr="00104817">
              <w:rPr>
                <w:noProof/>
              </w:rPr>
              <w:t xml:space="preserve"> on behalf of the FN-RG</w:t>
            </w:r>
            <w:r>
              <w:rPr>
                <w:noProof/>
              </w:rPr>
              <w:t xml:space="preserve"> can only be in the HPLMN.</w:t>
            </w:r>
          </w:p>
        </w:tc>
      </w:tr>
      <w:tr w:rsidR="00440C07" w14:paraId="6FD5EEF1" w14:textId="77777777" w:rsidTr="005B5E8F">
        <w:tc>
          <w:tcPr>
            <w:tcW w:w="2694" w:type="dxa"/>
            <w:gridSpan w:val="2"/>
            <w:tcBorders>
              <w:left w:val="single" w:sz="4" w:space="0" w:color="auto"/>
            </w:tcBorders>
          </w:tcPr>
          <w:p w14:paraId="47D5C381"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B9FAC3" w14:textId="77777777" w:rsidR="00440C07" w:rsidRDefault="00440C07" w:rsidP="005B5E8F">
            <w:pPr>
              <w:pStyle w:val="CRCoverPage"/>
              <w:spacing w:after="0"/>
              <w:rPr>
                <w:noProof/>
                <w:sz w:val="8"/>
                <w:szCs w:val="8"/>
              </w:rPr>
            </w:pPr>
          </w:p>
        </w:tc>
      </w:tr>
      <w:tr w:rsidR="00440C07" w14:paraId="07466EBA" w14:textId="77777777" w:rsidTr="005B5E8F">
        <w:tc>
          <w:tcPr>
            <w:tcW w:w="2694" w:type="dxa"/>
            <w:gridSpan w:val="2"/>
            <w:tcBorders>
              <w:left w:val="single" w:sz="4" w:space="0" w:color="auto"/>
              <w:bottom w:val="single" w:sz="4" w:space="0" w:color="auto"/>
            </w:tcBorders>
          </w:tcPr>
          <w:p w14:paraId="7D3C8729" w14:textId="77777777" w:rsidR="00440C07" w:rsidRDefault="00440C07"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A3A97" w14:textId="43626524" w:rsidR="00440C07" w:rsidRDefault="00014206" w:rsidP="005B5E8F">
            <w:pPr>
              <w:pStyle w:val="CRCoverPage"/>
              <w:spacing w:after="0"/>
              <w:ind w:left="100"/>
              <w:rPr>
                <w:noProof/>
              </w:rPr>
            </w:pPr>
            <w:r>
              <w:rPr>
                <w:noProof/>
              </w:rPr>
              <w:t>Upper layer provided with information for incorrect PDU session.</w:t>
            </w:r>
          </w:p>
        </w:tc>
      </w:tr>
      <w:tr w:rsidR="00440C07" w14:paraId="3FF1B9F8" w14:textId="77777777" w:rsidTr="005B5E8F">
        <w:tc>
          <w:tcPr>
            <w:tcW w:w="2694" w:type="dxa"/>
            <w:gridSpan w:val="2"/>
          </w:tcPr>
          <w:p w14:paraId="34128E11" w14:textId="77777777" w:rsidR="00440C07" w:rsidRDefault="00440C07" w:rsidP="005B5E8F">
            <w:pPr>
              <w:pStyle w:val="CRCoverPage"/>
              <w:spacing w:after="0"/>
              <w:rPr>
                <w:b/>
                <w:i/>
                <w:noProof/>
                <w:sz w:val="8"/>
                <w:szCs w:val="8"/>
              </w:rPr>
            </w:pPr>
          </w:p>
        </w:tc>
        <w:tc>
          <w:tcPr>
            <w:tcW w:w="6946" w:type="dxa"/>
            <w:gridSpan w:val="9"/>
          </w:tcPr>
          <w:p w14:paraId="46E0FA5E" w14:textId="77777777" w:rsidR="00440C07" w:rsidRDefault="00440C07" w:rsidP="005B5E8F">
            <w:pPr>
              <w:pStyle w:val="CRCoverPage"/>
              <w:spacing w:after="0"/>
              <w:rPr>
                <w:noProof/>
                <w:sz w:val="8"/>
                <w:szCs w:val="8"/>
              </w:rPr>
            </w:pPr>
          </w:p>
        </w:tc>
      </w:tr>
      <w:tr w:rsidR="00440C07" w14:paraId="541527D8" w14:textId="77777777" w:rsidTr="005B5E8F">
        <w:tc>
          <w:tcPr>
            <w:tcW w:w="2694" w:type="dxa"/>
            <w:gridSpan w:val="2"/>
            <w:tcBorders>
              <w:top w:val="single" w:sz="4" w:space="0" w:color="auto"/>
              <w:left w:val="single" w:sz="4" w:space="0" w:color="auto"/>
            </w:tcBorders>
          </w:tcPr>
          <w:p w14:paraId="3778466C" w14:textId="77777777" w:rsidR="00440C07" w:rsidRDefault="00440C07"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26338" w14:textId="3E1423BE" w:rsidR="00440C07" w:rsidRDefault="003D2003" w:rsidP="005B5E8F">
            <w:pPr>
              <w:pStyle w:val="CRCoverPage"/>
              <w:spacing w:after="0"/>
              <w:ind w:left="100"/>
              <w:rPr>
                <w:noProof/>
              </w:rPr>
            </w:pPr>
            <w:r>
              <w:t xml:space="preserve">3.1, </w:t>
            </w:r>
            <w:r w:rsidR="00803FA9">
              <w:t xml:space="preserve">4.2.1, </w:t>
            </w:r>
            <w:r w:rsidR="00440C07">
              <w:t>4.2.2.2</w:t>
            </w:r>
            <w:r w:rsidR="00A002E3">
              <w:t>, 4.2.2.3</w:t>
            </w:r>
          </w:p>
        </w:tc>
      </w:tr>
      <w:tr w:rsidR="00440C07" w14:paraId="4AD1396D" w14:textId="77777777" w:rsidTr="005B5E8F">
        <w:tc>
          <w:tcPr>
            <w:tcW w:w="2694" w:type="dxa"/>
            <w:gridSpan w:val="2"/>
            <w:tcBorders>
              <w:left w:val="single" w:sz="4" w:space="0" w:color="auto"/>
            </w:tcBorders>
          </w:tcPr>
          <w:p w14:paraId="4AA674C4"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DA613C" w14:textId="77777777" w:rsidR="00440C07" w:rsidRDefault="00440C07" w:rsidP="005B5E8F">
            <w:pPr>
              <w:pStyle w:val="CRCoverPage"/>
              <w:spacing w:after="0"/>
              <w:rPr>
                <w:noProof/>
                <w:sz w:val="8"/>
                <w:szCs w:val="8"/>
              </w:rPr>
            </w:pPr>
          </w:p>
        </w:tc>
      </w:tr>
      <w:tr w:rsidR="00440C07" w14:paraId="194A8DD1" w14:textId="77777777" w:rsidTr="005B5E8F">
        <w:tc>
          <w:tcPr>
            <w:tcW w:w="2694" w:type="dxa"/>
            <w:gridSpan w:val="2"/>
            <w:tcBorders>
              <w:left w:val="single" w:sz="4" w:space="0" w:color="auto"/>
            </w:tcBorders>
          </w:tcPr>
          <w:p w14:paraId="5794E389" w14:textId="77777777" w:rsidR="00440C07" w:rsidRDefault="00440C07"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9EFEA" w14:textId="77777777" w:rsidR="00440C07" w:rsidRDefault="00440C07"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5A21F" w14:textId="77777777" w:rsidR="00440C07" w:rsidRDefault="00440C07" w:rsidP="005B5E8F">
            <w:pPr>
              <w:pStyle w:val="CRCoverPage"/>
              <w:spacing w:after="0"/>
              <w:jc w:val="center"/>
              <w:rPr>
                <w:b/>
                <w:caps/>
                <w:noProof/>
              </w:rPr>
            </w:pPr>
            <w:r>
              <w:rPr>
                <w:b/>
                <w:caps/>
                <w:noProof/>
              </w:rPr>
              <w:t>N</w:t>
            </w:r>
          </w:p>
        </w:tc>
        <w:tc>
          <w:tcPr>
            <w:tcW w:w="2977" w:type="dxa"/>
            <w:gridSpan w:val="4"/>
          </w:tcPr>
          <w:p w14:paraId="3F496F5B" w14:textId="77777777" w:rsidR="00440C07" w:rsidRDefault="00440C07"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1C5B4" w14:textId="77777777" w:rsidR="00440C07" w:rsidRDefault="00440C07" w:rsidP="005B5E8F">
            <w:pPr>
              <w:pStyle w:val="CRCoverPage"/>
              <w:spacing w:after="0"/>
              <w:ind w:left="99"/>
              <w:rPr>
                <w:noProof/>
              </w:rPr>
            </w:pPr>
          </w:p>
        </w:tc>
      </w:tr>
      <w:tr w:rsidR="00440C07" w14:paraId="12F6DD8C" w14:textId="77777777" w:rsidTr="005B5E8F">
        <w:tc>
          <w:tcPr>
            <w:tcW w:w="2694" w:type="dxa"/>
            <w:gridSpan w:val="2"/>
            <w:tcBorders>
              <w:left w:val="single" w:sz="4" w:space="0" w:color="auto"/>
            </w:tcBorders>
          </w:tcPr>
          <w:p w14:paraId="5C2F557A" w14:textId="77777777" w:rsidR="00440C07" w:rsidRDefault="00440C07"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F1F43"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FD11" w14:textId="77777777" w:rsidR="00440C07" w:rsidRDefault="00440C07" w:rsidP="005B5E8F">
            <w:pPr>
              <w:pStyle w:val="CRCoverPage"/>
              <w:spacing w:after="0"/>
              <w:jc w:val="center"/>
              <w:rPr>
                <w:b/>
                <w:caps/>
                <w:noProof/>
              </w:rPr>
            </w:pPr>
            <w:r>
              <w:rPr>
                <w:b/>
                <w:caps/>
                <w:noProof/>
              </w:rPr>
              <w:t>X</w:t>
            </w:r>
          </w:p>
        </w:tc>
        <w:tc>
          <w:tcPr>
            <w:tcW w:w="2977" w:type="dxa"/>
            <w:gridSpan w:val="4"/>
          </w:tcPr>
          <w:p w14:paraId="468F6A10" w14:textId="77777777" w:rsidR="00440C07" w:rsidRDefault="00440C07"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4CF71" w14:textId="77777777" w:rsidR="00440C07" w:rsidRDefault="00440C07" w:rsidP="005B5E8F">
            <w:pPr>
              <w:pStyle w:val="CRCoverPage"/>
              <w:spacing w:after="0"/>
              <w:ind w:left="99"/>
              <w:rPr>
                <w:noProof/>
              </w:rPr>
            </w:pPr>
            <w:r>
              <w:rPr>
                <w:noProof/>
              </w:rPr>
              <w:t xml:space="preserve">TS/TR ... CR ... </w:t>
            </w:r>
          </w:p>
        </w:tc>
      </w:tr>
      <w:tr w:rsidR="00440C07" w14:paraId="76814CD8" w14:textId="77777777" w:rsidTr="005B5E8F">
        <w:tc>
          <w:tcPr>
            <w:tcW w:w="2694" w:type="dxa"/>
            <w:gridSpan w:val="2"/>
            <w:tcBorders>
              <w:left w:val="single" w:sz="4" w:space="0" w:color="auto"/>
            </w:tcBorders>
          </w:tcPr>
          <w:p w14:paraId="239DFFE1" w14:textId="77777777" w:rsidR="00440C07" w:rsidRDefault="00440C07"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E212B"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64EF" w14:textId="77777777" w:rsidR="00440C07" w:rsidRDefault="00440C07" w:rsidP="005B5E8F">
            <w:pPr>
              <w:pStyle w:val="CRCoverPage"/>
              <w:spacing w:after="0"/>
              <w:jc w:val="center"/>
              <w:rPr>
                <w:b/>
                <w:caps/>
                <w:noProof/>
              </w:rPr>
            </w:pPr>
            <w:r>
              <w:rPr>
                <w:b/>
                <w:caps/>
                <w:noProof/>
              </w:rPr>
              <w:t>X</w:t>
            </w:r>
          </w:p>
        </w:tc>
        <w:tc>
          <w:tcPr>
            <w:tcW w:w="2977" w:type="dxa"/>
            <w:gridSpan w:val="4"/>
          </w:tcPr>
          <w:p w14:paraId="4D5BF778" w14:textId="77777777" w:rsidR="00440C07" w:rsidRDefault="00440C07"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19DD8" w14:textId="77777777" w:rsidR="00440C07" w:rsidRDefault="00440C07" w:rsidP="005B5E8F">
            <w:pPr>
              <w:pStyle w:val="CRCoverPage"/>
              <w:spacing w:after="0"/>
              <w:ind w:left="99"/>
              <w:rPr>
                <w:noProof/>
              </w:rPr>
            </w:pPr>
            <w:r>
              <w:rPr>
                <w:noProof/>
              </w:rPr>
              <w:t xml:space="preserve">TS/TR ... CR ... </w:t>
            </w:r>
          </w:p>
        </w:tc>
      </w:tr>
      <w:tr w:rsidR="00440C07" w14:paraId="300930C0" w14:textId="77777777" w:rsidTr="005B5E8F">
        <w:tc>
          <w:tcPr>
            <w:tcW w:w="2694" w:type="dxa"/>
            <w:gridSpan w:val="2"/>
            <w:tcBorders>
              <w:left w:val="single" w:sz="4" w:space="0" w:color="auto"/>
            </w:tcBorders>
          </w:tcPr>
          <w:p w14:paraId="596DF174" w14:textId="77777777" w:rsidR="00440C07" w:rsidRDefault="00440C07"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DA10"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795F" w14:textId="77777777" w:rsidR="00440C07" w:rsidRDefault="00440C07" w:rsidP="005B5E8F">
            <w:pPr>
              <w:pStyle w:val="CRCoverPage"/>
              <w:spacing w:after="0"/>
              <w:jc w:val="center"/>
              <w:rPr>
                <w:b/>
                <w:caps/>
                <w:noProof/>
              </w:rPr>
            </w:pPr>
            <w:r>
              <w:rPr>
                <w:b/>
                <w:caps/>
                <w:noProof/>
              </w:rPr>
              <w:t>X</w:t>
            </w:r>
          </w:p>
        </w:tc>
        <w:tc>
          <w:tcPr>
            <w:tcW w:w="2977" w:type="dxa"/>
            <w:gridSpan w:val="4"/>
          </w:tcPr>
          <w:p w14:paraId="1742F806" w14:textId="77777777" w:rsidR="00440C07" w:rsidRDefault="00440C07"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EBB" w14:textId="77777777" w:rsidR="00440C07" w:rsidRDefault="00440C07" w:rsidP="005B5E8F">
            <w:pPr>
              <w:pStyle w:val="CRCoverPage"/>
              <w:spacing w:after="0"/>
              <w:ind w:left="99"/>
              <w:rPr>
                <w:noProof/>
              </w:rPr>
            </w:pPr>
            <w:r>
              <w:rPr>
                <w:noProof/>
              </w:rPr>
              <w:t xml:space="preserve">TS/TR ... CR ... </w:t>
            </w:r>
          </w:p>
        </w:tc>
      </w:tr>
      <w:tr w:rsidR="00440C07" w14:paraId="2B268B81" w14:textId="77777777" w:rsidTr="005B5E8F">
        <w:tc>
          <w:tcPr>
            <w:tcW w:w="2694" w:type="dxa"/>
            <w:gridSpan w:val="2"/>
            <w:tcBorders>
              <w:left w:val="single" w:sz="4" w:space="0" w:color="auto"/>
            </w:tcBorders>
          </w:tcPr>
          <w:p w14:paraId="6B9FF01E" w14:textId="77777777" w:rsidR="00440C07" w:rsidRDefault="00440C07" w:rsidP="005B5E8F">
            <w:pPr>
              <w:pStyle w:val="CRCoverPage"/>
              <w:spacing w:after="0"/>
              <w:rPr>
                <w:b/>
                <w:i/>
                <w:noProof/>
              </w:rPr>
            </w:pPr>
          </w:p>
        </w:tc>
        <w:tc>
          <w:tcPr>
            <w:tcW w:w="6946" w:type="dxa"/>
            <w:gridSpan w:val="9"/>
            <w:tcBorders>
              <w:right w:val="single" w:sz="4" w:space="0" w:color="auto"/>
            </w:tcBorders>
          </w:tcPr>
          <w:p w14:paraId="71CB9BD7" w14:textId="77777777" w:rsidR="00440C07" w:rsidRDefault="00440C07" w:rsidP="005B5E8F">
            <w:pPr>
              <w:pStyle w:val="CRCoverPage"/>
              <w:spacing w:after="0"/>
              <w:rPr>
                <w:noProof/>
              </w:rPr>
            </w:pPr>
          </w:p>
        </w:tc>
      </w:tr>
      <w:tr w:rsidR="00440C07" w14:paraId="28B88D64" w14:textId="77777777" w:rsidTr="005B5E8F">
        <w:tc>
          <w:tcPr>
            <w:tcW w:w="2694" w:type="dxa"/>
            <w:gridSpan w:val="2"/>
            <w:tcBorders>
              <w:left w:val="single" w:sz="4" w:space="0" w:color="auto"/>
              <w:bottom w:val="single" w:sz="4" w:space="0" w:color="auto"/>
            </w:tcBorders>
          </w:tcPr>
          <w:p w14:paraId="00C2AC35" w14:textId="77777777" w:rsidR="00440C07" w:rsidRDefault="00440C07"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26A6" w14:textId="77777777" w:rsidR="00440C07" w:rsidRDefault="00440C07" w:rsidP="005B5E8F">
            <w:pPr>
              <w:pStyle w:val="CRCoverPage"/>
              <w:spacing w:after="0"/>
              <w:ind w:left="100"/>
              <w:rPr>
                <w:noProof/>
              </w:rPr>
            </w:pPr>
          </w:p>
        </w:tc>
      </w:tr>
      <w:tr w:rsidR="00440C07" w:rsidRPr="008863B9" w14:paraId="0D9703CB" w14:textId="77777777" w:rsidTr="00440C07">
        <w:tc>
          <w:tcPr>
            <w:tcW w:w="2694" w:type="dxa"/>
            <w:gridSpan w:val="2"/>
            <w:tcBorders>
              <w:top w:val="single" w:sz="4" w:space="0" w:color="auto"/>
              <w:bottom w:val="single" w:sz="4" w:space="0" w:color="auto"/>
            </w:tcBorders>
          </w:tcPr>
          <w:p w14:paraId="4B150786" w14:textId="77777777" w:rsidR="00440C07" w:rsidRPr="008863B9" w:rsidRDefault="00440C07"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CE837D" w14:textId="77777777" w:rsidR="00440C07" w:rsidRPr="008863B9" w:rsidRDefault="00440C07" w:rsidP="005B5E8F">
            <w:pPr>
              <w:pStyle w:val="CRCoverPage"/>
              <w:spacing w:after="0"/>
              <w:ind w:left="100"/>
              <w:rPr>
                <w:noProof/>
                <w:sz w:val="8"/>
                <w:szCs w:val="8"/>
              </w:rPr>
            </w:pPr>
          </w:p>
        </w:tc>
      </w:tr>
      <w:tr w:rsidR="00440C07" w14:paraId="3A33279E" w14:textId="77777777" w:rsidTr="005B5E8F">
        <w:tc>
          <w:tcPr>
            <w:tcW w:w="2694" w:type="dxa"/>
            <w:gridSpan w:val="2"/>
            <w:tcBorders>
              <w:top w:val="single" w:sz="4" w:space="0" w:color="auto"/>
              <w:left w:val="single" w:sz="4" w:space="0" w:color="auto"/>
              <w:bottom w:val="single" w:sz="4" w:space="0" w:color="auto"/>
            </w:tcBorders>
          </w:tcPr>
          <w:p w14:paraId="75792AC2" w14:textId="77777777" w:rsidR="00440C07" w:rsidRDefault="00440C07"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A39AB" w14:textId="77777777" w:rsidR="00440C07" w:rsidRDefault="00440C07" w:rsidP="005B5E8F">
            <w:pPr>
              <w:pStyle w:val="CRCoverPage"/>
              <w:spacing w:after="0"/>
              <w:ind w:left="100"/>
              <w:rPr>
                <w:noProof/>
              </w:rPr>
            </w:pPr>
          </w:p>
        </w:tc>
      </w:tr>
    </w:tbl>
    <w:p w14:paraId="5783B1B6" w14:textId="77777777" w:rsidR="00440C07" w:rsidRDefault="00440C07" w:rsidP="00440C07">
      <w:pPr>
        <w:pStyle w:val="CRCoverPage"/>
        <w:spacing w:after="0"/>
        <w:rPr>
          <w:noProof/>
          <w:sz w:val="8"/>
          <w:szCs w:val="8"/>
        </w:rPr>
      </w:pPr>
    </w:p>
    <w:p w14:paraId="724580BC" w14:textId="77777777" w:rsidR="00440C07" w:rsidRDefault="00440C07" w:rsidP="00440C07">
      <w:pPr>
        <w:rPr>
          <w:noProof/>
        </w:rPr>
        <w:sectPr w:rsidR="00440C07">
          <w:headerReference w:type="even" r:id="rId15"/>
          <w:footnotePr>
            <w:numRestart w:val="eachSect"/>
          </w:footnotePr>
          <w:pgSz w:w="11907" w:h="16840" w:code="9"/>
          <w:pgMar w:top="1418" w:right="1134" w:bottom="1134" w:left="1134" w:header="680" w:footer="567" w:gutter="0"/>
          <w:cols w:space="720"/>
        </w:sectPr>
      </w:pPr>
    </w:p>
    <w:p w14:paraId="6F68A288" w14:textId="77777777" w:rsidR="00440C07" w:rsidRDefault="00440C07" w:rsidP="00440C07">
      <w:pPr>
        <w:jc w:val="center"/>
        <w:rPr>
          <w:noProof/>
          <w:highlight w:val="green"/>
        </w:rPr>
      </w:pPr>
      <w:r w:rsidRPr="00DB12B9">
        <w:rPr>
          <w:noProof/>
          <w:highlight w:val="green"/>
        </w:rPr>
        <w:lastRenderedPageBreak/>
        <w:t>***** change *****</w:t>
      </w:r>
    </w:p>
    <w:p w14:paraId="7ADAA128" w14:textId="77777777" w:rsidR="003D2003" w:rsidRPr="004D3578" w:rsidRDefault="003D2003" w:rsidP="003D2003">
      <w:pPr>
        <w:pStyle w:val="Heading2"/>
      </w:pPr>
      <w:bookmarkStart w:id="6" w:name="_Toc20209057"/>
      <w:bookmarkStart w:id="7" w:name="_Toc27581302"/>
      <w:bookmarkStart w:id="8" w:name="_Toc36113453"/>
      <w:bookmarkStart w:id="9" w:name="_Toc45212711"/>
      <w:bookmarkStart w:id="10" w:name="_Toc51932224"/>
      <w:bookmarkStart w:id="11" w:name="_Toc99194978"/>
      <w:bookmarkStart w:id="12" w:name="_Toc20209062"/>
      <w:bookmarkStart w:id="13" w:name="_Toc27581307"/>
      <w:bookmarkStart w:id="14" w:name="_Toc36113458"/>
      <w:bookmarkStart w:id="15" w:name="_Toc45212716"/>
      <w:bookmarkStart w:id="16" w:name="_Toc51932229"/>
      <w:bookmarkStart w:id="17" w:name="_Toc99194983"/>
      <w:r w:rsidRPr="004D3578">
        <w:t>3.1</w:t>
      </w:r>
      <w:r w:rsidRPr="004D3578">
        <w:tab/>
        <w:t>Definitions</w:t>
      </w:r>
      <w:bookmarkEnd w:id="6"/>
      <w:bookmarkEnd w:id="7"/>
      <w:bookmarkEnd w:id="8"/>
      <w:bookmarkEnd w:id="9"/>
      <w:bookmarkEnd w:id="10"/>
      <w:bookmarkEnd w:id="11"/>
    </w:p>
    <w:p w14:paraId="30657DC2" w14:textId="77777777" w:rsidR="003D2003" w:rsidRPr="004D3578" w:rsidRDefault="003D2003" w:rsidP="003D2003">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DDFCA61" w14:textId="06D0F91F" w:rsidR="003D2003" w:rsidRPr="00C70F69" w:rsidRDefault="00B64CCA" w:rsidP="003D2003">
      <w:pPr>
        <w:rPr>
          <w:ins w:id="18" w:author="Ivo Sedlacek" w:date="2022-05-04T09:31:00Z"/>
          <w:b/>
        </w:rPr>
      </w:pPr>
      <w:ins w:id="19" w:author="Ivo Sedlacek" w:date="2022-05-04T09:39:00Z">
        <w:r>
          <w:rPr>
            <w:b/>
          </w:rPr>
          <w:t>N</w:t>
        </w:r>
      </w:ins>
      <w:ins w:id="20" w:author="Ivo Sedlacek" w:date="2022-05-04T09:32:00Z">
        <w:r w:rsidR="003D2003" w:rsidRPr="003D2003">
          <w:rPr>
            <w:b/>
          </w:rPr>
          <w:t>on-subscribed SNPN signalled URSP</w:t>
        </w:r>
      </w:ins>
      <w:ins w:id="21" w:author="Ivo Sedlacek" w:date="2022-05-04T09:31:00Z">
        <w:r w:rsidR="003D2003" w:rsidRPr="003168A2">
          <w:rPr>
            <w:b/>
          </w:rPr>
          <w:t>:</w:t>
        </w:r>
        <w:r w:rsidR="003D2003">
          <w:t xml:space="preserve"> </w:t>
        </w:r>
      </w:ins>
      <w:ins w:id="22" w:author="Ivo Sedlacek" w:date="2022-05-04T09:32:00Z">
        <w:r w:rsidR="003D2003" w:rsidRPr="003D2003">
          <w:t>URSP rules signalled by a non-subscribed SNPN</w:t>
        </w:r>
        <w:r w:rsidR="003D2003">
          <w:t xml:space="preserve"> according to </w:t>
        </w:r>
        <w:r w:rsidR="003D2003" w:rsidRPr="00A16911">
          <w:t>annex D of 3GPP TS 24.501 [</w:t>
        </w:r>
        <w:r w:rsidR="003D2003">
          <w:t>11</w:t>
        </w:r>
        <w:r w:rsidR="003D2003" w:rsidRPr="00A16911">
          <w:t>]</w:t>
        </w:r>
      </w:ins>
      <w:ins w:id="23" w:author="Ivo Sedlacek" w:date="2022-05-04T09:31:00Z">
        <w:r w:rsidR="003D2003" w:rsidRPr="003168A2">
          <w:t>.</w:t>
        </w:r>
      </w:ins>
    </w:p>
    <w:p w14:paraId="409649A1" w14:textId="77777777" w:rsidR="003D2003" w:rsidRPr="00963C66" w:rsidRDefault="003D2003" w:rsidP="003D2003">
      <w:r w:rsidRPr="00963C66">
        <w:t>For the purposes of the present document, the following terms and definitions given in 3GPP TS 23.501 [</w:t>
      </w:r>
      <w:r>
        <w:t>15</w:t>
      </w:r>
      <w:r w:rsidRPr="00963C66">
        <w:t>] apply:</w:t>
      </w:r>
    </w:p>
    <w:p w14:paraId="60936A45" w14:textId="77777777" w:rsidR="003D2003" w:rsidRPr="002A7CF9" w:rsidRDefault="003D2003" w:rsidP="003D2003">
      <w:pPr>
        <w:pStyle w:val="EX"/>
        <w:rPr>
          <w:b/>
        </w:rPr>
      </w:pPr>
      <w:r w:rsidRPr="00EF6286">
        <w:rPr>
          <w:b/>
        </w:rPr>
        <w:t>non-seamless non-3GPP offload</w:t>
      </w:r>
    </w:p>
    <w:p w14:paraId="1260CF88" w14:textId="77777777" w:rsidR="003D2003" w:rsidRPr="00963C66" w:rsidRDefault="003D2003" w:rsidP="003D2003">
      <w:r w:rsidRPr="00963C66">
        <w:t>For the purposes of the present document, the following terms and definitions given in 3GPP TS 23.503 [2] apply:</w:t>
      </w:r>
    </w:p>
    <w:p w14:paraId="27064E8D" w14:textId="77777777" w:rsidR="003D2003" w:rsidRPr="00EF6286" w:rsidRDefault="003D2003" w:rsidP="003D2003">
      <w:pPr>
        <w:pStyle w:val="EW"/>
        <w:rPr>
          <w:b/>
        </w:rPr>
      </w:pPr>
      <w:r w:rsidRPr="00EF6286">
        <w:rPr>
          <w:b/>
        </w:rPr>
        <w:t>UE local configuration</w:t>
      </w:r>
    </w:p>
    <w:p w14:paraId="38004F44" w14:textId="77777777" w:rsidR="003D2003" w:rsidRPr="00EF6286" w:rsidRDefault="003D2003" w:rsidP="003D2003">
      <w:pPr>
        <w:pStyle w:val="EX"/>
        <w:rPr>
          <w:b/>
        </w:rPr>
      </w:pPr>
      <w:r w:rsidRPr="00EF6286">
        <w:rPr>
          <w:b/>
        </w:rPr>
        <w:t>User preferences on non-3GPP access selection</w:t>
      </w:r>
    </w:p>
    <w:p w14:paraId="7EEDA796" w14:textId="77777777" w:rsidR="003D2003" w:rsidRPr="00963C66" w:rsidRDefault="003D2003" w:rsidP="003D2003">
      <w:r w:rsidRPr="00963C66">
        <w:t>For the purposes of the present document, the following terms and definitions given in 3GPP TS 2</w:t>
      </w:r>
      <w:r>
        <w:t>4</w:t>
      </w:r>
      <w:r w:rsidRPr="00963C66">
        <w:t>.50</w:t>
      </w:r>
      <w:r>
        <w:t>1</w:t>
      </w:r>
      <w:r w:rsidRPr="00963C66">
        <w:t> [</w:t>
      </w:r>
      <w:r>
        <w:t>11</w:t>
      </w:r>
      <w:r w:rsidRPr="00963C66">
        <w:t>] apply:</w:t>
      </w:r>
    </w:p>
    <w:p w14:paraId="7E43150F" w14:textId="77777777" w:rsidR="003D2003" w:rsidRPr="00016A00" w:rsidRDefault="003D2003" w:rsidP="003D2003">
      <w:pPr>
        <w:pStyle w:val="EX"/>
        <w:rPr>
          <w:bCs/>
        </w:rPr>
      </w:pPr>
      <w:r w:rsidRPr="00DD7F45">
        <w:rPr>
          <w:rFonts w:hint="eastAsia"/>
          <w:b/>
        </w:rPr>
        <w:t>5G</w:t>
      </w:r>
      <w:r w:rsidRPr="00DD7F45">
        <w:rPr>
          <w:b/>
        </w:rPr>
        <w:t>MM-IDLE mode</w:t>
      </w:r>
    </w:p>
    <w:p w14:paraId="27F3CF80" w14:textId="77777777" w:rsidR="003D2003" w:rsidRDefault="003D2003" w:rsidP="003D2003">
      <w:pPr>
        <w:jc w:val="center"/>
        <w:rPr>
          <w:noProof/>
          <w:highlight w:val="green"/>
        </w:rPr>
      </w:pPr>
      <w:r w:rsidRPr="00DB12B9">
        <w:rPr>
          <w:noProof/>
          <w:highlight w:val="green"/>
        </w:rPr>
        <w:t>***** change *****</w:t>
      </w:r>
    </w:p>
    <w:p w14:paraId="7F19A718" w14:textId="77777777" w:rsidR="00A1172A" w:rsidRDefault="00A1172A" w:rsidP="00A1172A">
      <w:pPr>
        <w:pStyle w:val="Heading3"/>
      </w:pPr>
      <w:r>
        <w:t>4.2.1</w:t>
      </w:r>
      <w:r>
        <w:tab/>
        <w:t>General</w:t>
      </w:r>
      <w:bookmarkEnd w:id="12"/>
      <w:bookmarkEnd w:id="13"/>
      <w:bookmarkEnd w:id="14"/>
      <w:bookmarkEnd w:id="15"/>
      <w:bookmarkEnd w:id="16"/>
      <w:bookmarkEnd w:id="17"/>
    </w:p>
    <w:p w14:paraId="162C52C2" w14:textId="77777777" w:rsidR="00A1172A" w:rsidRPr="006D45B3" w:rsidRDefault="00A1172A" w:rsidP="00A1172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D6FACE0" w14:textId="77777777" w:rsidR="00A1172A" w:rsidRPr="00A16911" w:rsidRDefault="00A1172A" w:rsidP="00A1172A">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047E366" w14:textId="77777777" w:rsidR="00A1172A" w:rsidRPr="00A16911" w:rsidRDefault="00A1172A" w:rsidP="00A1172A">
      <w:pPr>
        <w:pStyle w:val="B1"/>
      </w:pPr>
      <w:r w:rsidRPr="00A16911">
        <w:t>b)</w:t>
      </w:r>
      <w:r w:rsidRPr="00A16911">
        <w:tab/>
        <w:t>a traffic descriptor, including either:</w:t>
      </w:r>
    </w:p>
    <w:p w14:paraId="60EB613F" w14:textId="77777777" w:rsidR="00A1172A" w:rsidRPr="00A16911" w:rsidRDefault="00A1172A" w:rsidP="00A1172A">
      <w:pPr>
        <w:pStyle w:val="B2"/>
      </w:pPr>
      <w:r w:rsidRPr="00A16911">
        <w:t>1)</w:t>
      </w:r>
      <w:r w:rsidRPr="00A16911">
        <w:tab/>
        <w:t>match</w:t>
      </w:r>
      <w:r>
        <w:t>-</w:t>
      </w:r>
      <w:r w:rsidRPr="00A16911">
        <w:t>all traffic descriptor; or</w:t>
      </w:r>
    </w:p>
    <w:p w14:paraId="40FE99A3" w14:textId="77777777" w:rsidR="00A1172A" w:rsidRPr="00A16911" w:rsidRDefault="00A1172A" w:rsidP="00A1172A">
      <w:pPr>
        <w:pStyle w:val="B2"/>
      </w:pPr>
      <w:r w:rsidRPr="00A16911">
        <w:t>2)</w:t>
      </w:r>
      <w:r>
        <w:tab/>
      </w:r>
      <w:r w:rsidRPr="00A16911">
        <w:t>at least one of the following</w:t>
      </w:r>
      <w:r>
        <w:t xml:space="preserve"> component</w:t>
      </w:r>
      <w:r w:rsidRPr="00A16911">
        <w:t>s:</w:t>
      </w:r>
    </w:p>
    <w:p w14:paraId="0258CBB9" w14:textId="77777777" w:rsidR="00A1172A" w:rsidRPr="00A16911" w:rsidRDefault="00A1172A" w:rsidP="00A1172A">
      <w:pPr>
        <w:pStyle w:val="B3"/>
      </w:pPr>
      <w:r w:rsidRPr="00A16911">
        <w:t>A)</w:t>
      </w:r>
      <w:r w:rsidRPr="00A16911">
        <w:tab/>
      </w:r>
      <w:r>
        <w:t xml:space="preserve">one or more </w:t>
      </w:r>
      <w:r w:rsidRPr="00A16911">
        <w:t>application identifiers;</w:t>
      </w:r>
    </w:p>
    <w:p w14:paraId="238C32F4" w14:textId="77777777" w:rsidR="00A1172A" w:rsidRPr="00A16911" w:rsidRDefault="00A1172A" w:rsidP="00A1172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548B7DB4" w14:textId="77777777" w:rsidR="00A1172A" w:rsidRPr="00A16911" w:rsidRDefault="00A1172A" w:rsidP="00A1172A">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66242AD" w14:textId="77777777" w:rsidR="00A1172A" w:rsidRPr="00A16911" w:rsidRDefault="00A1172A" w:rsidP="00A1172A">
      <w:pPr>
        <w:pStyle w:val="B3"/>
      </w:pPr>
      <w:r w:rsidRPr="00A16911">
        <w:t>D)</w:t>
      </w:r>
      <w:r w:rsidRPr="00A16911">
        <w:tab/>
      </w:r>
      <w:r>
        <w:t xml:space="preserve">one or more </w:t>
      </w:r>
      <w:r w:rsidRPr="00A16911">
        <w:t>DNNs;</w:t>
      </w:r>
    </w:p>
    <w:p w14:paraId="02A4A9FD" w14:textId="77777777" w:rsidR="00A1172A" w:rsidRPr="00A16911" w:rsidRDefault="00A1172A" w:rsidP="00A1172A">
      <w:pPr>
        <w:pStyle w:val="B3"/>
      </w:pPr>
      <w:r>
        <w:t>E)</w:t>
      </w:r>
      <w:r>
        <w:tab/>
        <w:t>one or more connection capabilities; and</w:t>
      </w:r>
    </w:p>
    <w:p w14:paraId="0219F8CD" w14:textId="77777777" w:rsidR="00A1172A" w:rsidRPr="00A16911" w:rsidRDefault="00A1172A" w:rsidP="00A1172A">
      <w:pPr>
        <w:pStyle w:val="B3"/>
      </w:pPr>
      <w:r>
        <w:t>F)</w:t>
      </w:r>
      <w:r>
        <w:tab/>
        <w:t>one or more domain descriptors, i.e. destination FQDN(s)</w:t>
      </w:r>
      <w:r w:rsidRPr="008474DC">
        <w:t xml:space="preserve"> or a regular expression as a domain name matching criteria</w:t>
      </w:r>
      <w:r>
        <w:t>; and</w:t>
      </w:r>
    </w:p>
    <w:p w14:paraId="396A7232" w14:textId="77777777" w:rsidR="00A1172A" w:rsidRPr="00A16911" w:rsidRDefault="00A1172A" w:rsidP="00A1172A">
      <w:pPr>
        <w:pStyle w:val="B1"/>
      </w:pPr>
      <w:r w:rsidRPr="00A16911">
        <w:t>c)</w:t>
      </w:r>
      <w:r w:rsidRPr="00A16911">
        <w:tab/>
        <w:t>one or more route selection descriptors each consisting of a precedence value of the route selection descriptor and either</w:t>
      </w:r>
    </w:p>
    <w:p w14:paraId="43ABA899" w14:textId="77777777" w:rsidR="00A1172A" w:rsidRPr="00A16911" w:rsidRDefault="00A1172A" w:rsidP="00A1172A">
      <w:pPr>
        <w:pStyle w:val="B2"/>
      </w:pPr>
      <w:r w:rsidRPr="00A16911">
        <w:t>1)</w:t>
      </w:r>
      <w:r w:rsidRPr="00A16911">
        <w:tab/>
      </w:r>
      <w:r>
        <w:t>one PDU session type and, optionally, one or more</w:t>
      </w:r>
      <w:r w:rsidRPr="00A16911">
        <w:t xml:space="preserve"> of the followings:</w:t>
      </w:r>
    </w:p>
    <w:p w14:paraId="2B6FCFDF" w14:textId="77777777" w:rsidR="00A1172A" w:rsidRPr="00A16911" w:rsidRDefault="00A1172A" w:rsidP="00A1172A">
      <w:pPr>
        <w:pStyle w:val="B3"/>
      </w:pPr>
      <w:r w:rsidRPr="00A16911">
        <w:t>A)</w:t>
      </w:r>
      <w:r w:rsidRPr="00A16911">
        <w:tab/>
        <w:t>SSC mode;</w:t>
      </w:r>
    </w:p>
    <w:p w14:paraId="7B867320" w14:textId="29E8FDFA" w:rsidR="00A1172A" w:rsidRPr="00A16911" w:rsidRDefault="00A1172A" w:rsidP="00A1172A">
      <w:pPr>
        <w:pStyle w:val="B3"/>
      </w:pPr>
      <w:r w:rsidRPr="00A16911">
        <w:t>B)</w:t>
      </w:r>
      <w:r w:rsidRPr="00A16911">
        <w:tab/>
      </w:r>
      <w:r>
        <w:t xml:space="preserve">one or more </w:t>
      </w:r>
      <w:r w:rsidRPr="00A16911">
        <w:t>S-NSSAIs</w:t>
      </w:r>
      <w:ins w:id="24" w:author="Ericsson User" w:date="2022-04-29T14:46:00Z">
        <w:r w:rsidR="00873256">
          <w:t xml:space="preserve">. If the URSP rule </w:t>
        </w:r>
      </w:ins>
      <w:ins w:id="25" w:author="Ivo Sedlacek" w:date="2022-05-04T09:22:00Z">
        <w:r w:rsidR="00A51499">
          <w:t xml:space="preserve">is </w:t>
        </w:r>
      </w:ins>
      <w:ins w:id="26" w:author="Ivo Sedlacek" w:date="2022-05-04T09:24:00Z">
        <w:r w:rsidR="00BA42ED">
          <w:t xml:space="preserve">a </w:t>
        </w:r>
      </w:ins>
      <w:ins w:id="27" w:author="Ivo Sedlacek" w:date="2022-05-04T09:22:00Z">
        <w:r w:rsidR="00A51499">
          <w:t>part of</w:t>
        </w:r>
      </w:ins>
      <w:ins w:id="28" w:author="Ivo Sedlacek" w:date="2022-05-04T09:23:00Z">
        <w:r w:rsidR="00A51499">
          <w:t xml:space="preserve"> </w:t>
        </w:r>
      </w:ins>
      <w:ins w:id="29" w:author="Ivo Sedlacek" w:date="2022-05-04T09:25:00Z">
        <w:r w:rsidR="006765A1">
          <w:t xml:space="preserve">a </w:t>
        </w:r>
      </w:ins>
      <w:ins w:id="30" w:author="Ivo Sedlacek" w:date="2022-05-04T09:23:00Z">
        <w:r w:rsidR="00A51499" w:rsidRPr="00A51499">
          <w:t>non-subscribed SNPN signalled URSP</w:t>
        </w:r>
      </w:ins>
      <w:ins w:id="31" w:author="Ericsson User" w:date="2022-04-29T14:46:00Z">
        <w:r w:rsidR="00873256">
          <w:t xml:space="preserve">, the S-NSSAI </w:t>
        </w:r>
      </w:ins>
      <w:ins w:id="32" w:author="Ericsson User" w:date="2022-04-29T14:49:00Z">
        <w:r w:rsidR="00B2625D">
          <w:t xml:space="preserve">is </w:t>
        </w:r>
      </w:ins>
      <w:ins w:id="33" w:author="Ericsson User" w:date="2022-04-29T14:47:00Z">
        <w:r w:rsidR="00BB67B2">
          <w:t>f</w:t>
        </w:r>
      </w:ins>
      <w:ins w:id="34" w:author="Ericsson User" w:date="2022-04-29T14:48:00Z">
        <w:r w:rsidR="00BB67B2">
          <w:t>or</w:t>
        </w:r>
      </w:ins>
      <w:ins w:id="35" w:author="Ericsson User" w:date="2022-04-29T14:46:00Z">
        <w:r w:rsidR="00873256">
          <w:t xml:space="preserve"> the non-subscribed SNPN otherwise the S-NSSAI </w:t>
        </w:r>
      </w:ins>
      <w:ins w:id="36" w:author="Ericsson User" w:date="2022-04-29T14:49:00Z">
        <w:r w:rsidR="00B2625D">
          <w:t xml:space="preserve">is for </w:t>
        </w:r>
      </w:ins>
      <w:ins w:id="37" w:author="Ericsson User" w:date="2022-04-29T14:46:00Z">
        <w:r w:rsidR="00873256">
          <w:t>the HPLMN or the subscribed SNPN</w:t>
        </w:r>
      </w:ins>
      <w:r w:rsidRPr="00A16911">
        <w:t>;</w:t>
      </w:r>
    </w:p>
    <w:p w14:paraId="6FFBA003" w14:textId="516CCA01" w:rsidR="00A1172A" w:rsidRPr="00A16911" w:rsidRDefault="00A1172A" w:rsidP="00A1172A">
      <w:pPr>
        <w:pStyle w:val="B3"/>
      </w:pPr>
      <w:r w:rsidRPr="00A16911">
        <w:t>C)</w:t>
      </w:r>
      <w:r w:rsidRPr="00A16911">
        <w:tab/>
      </w:r>
      <w:r>
        <w:t xml:space="preserve">one or more </w:t>
      </w:r>
      <w:r w:rsidRPr="00A16911">
        <w:t>DNNs;</w:t>
      </w:r>
    </w:p>
    <w:p w14:paraId="23368A01" w14:textId="77777777" w:rsidR="00A1172A" w:rsidRPr="00A16911" w:rsidRDefault="00A1172A" w:rsidP="00A1172A">
      <w:pPr>
        <w:pStyle w:val="B3"/>
      </w:pPr>
      <w:r w:rsidRPr="00A16911">
        <w:lastRenderedPageBreak/>
        <w:t>D)</w:t>
      </w:r>
      <w:r w:rsidRPr="00A16911">
        <w:tab/>
      </w:r>
      <w:r>
        <w:t>Void</w:t>
      </w:r>
      <w:r w:rsidRPr="00A16911">
        <w:t>;</w:t>
      </w:r>
    </w:p>
    <w:p w14:paraId="7E590607" w14:textId="77777777" w:rsidR="00A1172A" w:rsidRDefault="00A1172A" w:rsidP="00A1172A">
      <w:pPr>
        <w:pStyle w:val="B3"/>
      </w:pPr>
      <w:r w:rsidRPr="00A16911">
        <w:t>E)</w:t>
      </w:r>
      <w:r w:rsidRPr="00A16911">
        <w:tab/>
        <w:t>preferred access type;</w:t>
      </w:r>
      <w:r>
        <w:t xml:space="preserve"> </w:t>
      </w:r>
    </w:p>
    <w:p w14:paraId="38492731" w14:textId="77777777" w:rsidR="00A1172A" w:rsidRDefault="00A1172A" w:rsidP="00A1172A">
      <w:pPr>
        <w:pStyle w:val="B3"/>
      </w:pPr>
      <w:r>
        <w:t>F)</w:t>
      </w:r>
      <w:r>
        <w:tab/>
      </w:r>
      <w:r>
        <w:rPr>
          <w:lang w:eastAsia="ko-KR"/>
        </w:rPr>
        <w:t>m</w:t>
      </w:r>
      <w:r w:rsidRPr="00124EE1">
        <w:rPr>
          <w:lang w:eastAsia="ko-KR"/>
        </w:rPr>
        <w:t xml:space="preserve">ulti-access </w:t>
      </w:r>
      <w:r>
        <w:rPr>
          <w:lang w:eastAsia="ko-KR"/>
        </w:rPr>
        <w:t>preference;</w:t>
      </w:r>
    </w:p>
    <w:p w14:paraId="697144F6" w14:textId="77777777" w:rsidR="00A1172A" w:rsidRDefault="00A1172A" w:rsidP="00A1172A">
      <w:pPr>
        <w:pStyle w:val="B3"/>
      </w:pPr>
      <w:r>
        <w:t>G)</w:t>
      </w:r>
      <w:r>
        <w:tab/>
        <w:t xml:space="preserve">a time window; </w:t>
      </w:r>
    </w:p>
    <w:p w14:paraId="396F7A1E" w14:textId="77777777" w:rsidR="00A1172A" w:rsidRDefault="00A1172A" w:rsidP="00A1172A">
      <w:pPr>
        <w:pStyle w:val="B3"/>
      </w:pPr>
      <w:r>
        <w:t>H)</w:t>
      </w:r>
      <w:r>
        <w:tab/>
        <w:t>location criteria;</w:t>
      </w:r>
    </w:p>
    <w:p w14:paraId="04ACA832" w14:textId="77777777" w:rsidR="00A1172A" w:rsidRDefault="00A1172A" w:rsidP="00A1172A">
      <w:pPr>
        <w:pStyle w:val="B3"/>
      </w:pPr>
      <w:r>
        <w:t>I)</w:t>
      </w:r>
      <w:r>
        <w:tab/>
        <w:t>PDU session pair ID; and</w:t>
      </w:r>
    </w:p>
    <w:p w14:paraId="6EBD2ABA" w14:textId="77777777" w:rsidR="00A1172A" w:rsidRPr="00A16911" w:rsidRDefault="00A1172A" w:rsidP="00A1172A">
      <w:pPr>
        <w:pStyle w:val="B3"/>
      </w:pPr>
      <w:r>
        <w:t>J)</w:t>
      </w:r>
      <w:r>
        <w:tab/>
        <w:t>RSN;</w:t>
      </w:r>
    </w:p>
    <w:p w14:paraId="6A1D13FC" w14:textId="77777777" w:rsidR="00A1172A" w:rsidRDefault="00A1172A" w:rsidP="00A1172A">
      <w:pPr>
        <w:pStyle w:val="B2"/>
      </w:pPr>
      <w:r w:rsidRPr="00A16911">
        <w:t>2)</w:t>
      </w:r>
      <w:r w:rsidRPr="00A16911">
        <w:tab/>
        <w:t>non-seamless non-3GPP offload indication</w:t>
      </w:r>
      <w:r>
        <w:t>; or</w:t>
      </w:r>
    </w:p>
    <w:p w14:paraId="78949278" w14:textId="77777777" w:rsidR="00A1172A" w:rsidRPr="00A16911" w:rsidRDefault="00A1172A" w:rsidP="00A1172A">
      <w:pPr>
        <w:pStyle w:val="B2"/>
      </w:pPr>
      <w:r>
        <w:t>3)</w:t>
      </w:r>
      <w:r>
        <w:tab/>
        <w:t xml:space="preserve">5G ProSe </w:t>
      </w:r>
      <w:r w:rsidRPr="000A3EF9">
        <w:t>layer-3</w:t>
      </w:r>
      <w:r>
        <w:t xml:space="preserve"> UE-to-network relay offload indication.</w:t>
      </w:r>
    </w:p>
    <w:p w14:paraId="76C40352" w14:textId="77777777" w:rsidR="00A1172A" w:rsidRDefault="00A1172A" w:rsidP="00A1172A">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8C05933" w14:textId="77777777" w:rsidR="00A1172A" w:rsidRDefault="00A1172A" w:rsidP="00A1172A">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62ACF78" w14:textId="77777777" w:rsidR="00A1172A" w:rsidRPr="00A16911" w:rsidRDefault="00A1172A" w:rsidP="00A1172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1366158C" w14:textId="77777777" w:rsidR="00A1172A" w:rsidRDefault="00A1172A" w:rsidP="00A1172A">
      <w:pPr>
        <w:pStyle w:val="NO"/>
      </w:pPr>
      <w:r>
        <w:t>NOTE 2:</w:t>
      </w:r>
      <w:r>
        <w:tab/>
        <w:t>If the UE has multiple concurrently active OS, the traffic descriptor can list as many multiple OS Ids.</w:t>
      </w:r>
    </w:p>
    <w:p w14:paraId="4E55655D" w14:textId="77777777" w:rsidR="00A1172A" w:rsidRPr="00A16911" w:rsidRDefault="00A1172A" w:rsidP="00A1172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65E47A6" w14:textId="77777777" w:rsidR="00A1172A" w:rsidRDefault="00A1172A" w:rsidP="00A1172A">
      <w:pPr>
        <w:jc w:val="center"/>
        <w:rPr>
          <w:noProof/>
          <w:highlight w:val="green"/>
        </w:rPr>
      </w:pPr>
      <w:r w:rsidRPr="00DB12B9">
        <w:rPr>
          <w:noProof/>
          <w:highlight w:val="green"/>
        </w:rPr>
        <w:t>***** change *****</w:t>
      </w: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lastRenderedPageBreak/>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Pr="00941ACC" w:rsidRDefault="00C140E5" w:rsidP="00727DEA">
      <w:pPr>
        <w:pStyle w:val="B3"/>
      </w:pPr>
      <w:r w:rsidRPr="00941ACC">
        <w:t>2)</w:t>
      </w:r>
      <w:r w:rsidRPr="00941ACC">
        <w:tab/>
      </w:r>
      <w:r w:rsidR="007C1756" w:rsidRPr="00941ACC">
        <w:t>there is one or more PDU sessions</w:t>
      </w:r>
      <w:r w:rsidR="009A6729" w:rsidRPr="00941ACC">
        <w:t>:</w:t>
      </w:r>
    </w:p>
    <w:p w14:paraId="789EBFF5" w14:textId="77777777" w:rsidR="00E4477A" w:rsidRDefault="00C140E5" w:rsidP="00727DEA">
      <w:pPr>
        <w:pStyle w:val="B4"/>
        <w:rPr>
          <w:ins w:id="38" w:author="Ericsson User" w:date="2022-04-28T15:09:00Z"/>
          <w:lang w:eastAsia="ko-KR"/>
        </w:rPr>
      </w:pPr>
      <w:r w:rsidRPr="00941ACC">
        <w:t>i</w:t>
      </w:r>
      <w:r w:rsidR="009A6729" w:rsidRPr="00941ACC">
        <w:t>)</w:t>
      </w:r>
      <w:r w:rsidR="009A6729" w:rsidRPr="00941ACC">
        <w:tab/>
      </w:r>
      <w:r w:rsidR="007C1756" w:rsidRPr="00941ACC">
        <w:t>matching at least one of the route selection descriptors of the URSP rule</w:t>
      </w:r>
      <w:r w:rsidR="003E5ADD" w:rsidRPr="00941ACC">
        <w:t xml:space="preserve"> except the preferred access type and the </w:t>
      </w:r>
      <w:r w:rsidR="003E5ADD" w:rsidRPr="00941ACC">
        <w:rPr>
          <w:lang w:eastAsia="ko-KR"/>
        </w:rPr>
        <w:t>multi-access preference, if any</w:t>
      </w:r>
      <w:r w:rsidR="00D87999" w:rsidRPr="00941ACC">
        <w:rPr>
          <w:lang w:eastAsia="ko-KR"/>
        </w:rPr>
        <w:t>, wherein</w:t>
      </w:r>
      <w:ins w:id="39" w:author="Ericsson User" w:date="2022-04-28T15:09:00Z">
        <w:r w:rsidR="00E4477A">
          <w:rPr>
            <w:lang w:eastAsia="ko-KR"/>
          </w:rPr>
          <w:t>:</w:t>
        </w:r>
      </w:ins>
    </w:p>
    <w:p w14:paraId="4373DBE4" w14:textId="77777777" w:rsidR="00E4477A" w:rsidRDefault="00E4477A">
      <w:pPr>
        <w:pStyle w:val="B5"/>
        <w:rPr>
          <w:ins w:id="40" w:author="Ericsson User" w:date="2022-04-28T15:09:00Z"/>
        </w:rPr>
        <w:pPrChange w:id="41" w:author="Ericsson User" w:date="2022-04-28T15:52:00Z">
          <w:pPr>
            <w:pStyle w:val="B4"/>
          </w:pPr>
        </w:pPrChange>
      </w:pPr>
      <w:ins w:id="42" w:author="Ericsson User" w:date="2022-04-28T15:09:00Z">
        <w:r>
          <w:rPr>
            <w:lang w:eastAsia="ko-KR"/>
          </w:rPr>
          <w:t>-</w:t>
        </w:r>
        <w:r>
          <w:rPr>
            <w:lang w:eastAsia="ko-KR"/>
          </w:rPr>
          <w:tab/>
        </w:r>
      </w:ins>
      <w:del w:id="43" w:author="Ericsson User" w:date="2022-04-28T15:09:00Z">
        <w:r w:rsidR="00F6155C" w:rsidRPr="00941ACC" w:rsidDel="00E4477A">
          <w:delText xml:space="preserve"> </w:delText>
        </w:r>
      </w:del>
      <w:r w:rsidR="00F6155C" w:rsidRPr="00941ACC">
        <w:t>a route selection descriptor with PDU session type IPv4v6 matches also with PDU session type IPv4 if the network has sent 5GSM cause value #50 "PDU session type IPv4 only allowed</w:t>
      </w:r>
      <w:r w:rsidR="00F6155C" w:rsidRPr="00555990">
        <w:t>" in the PDU SESSION ESTABLISHMENT ACCEPT message</w:t>
      </w:r>
      <w:ins w:id="44" w:author="Ericsson User" w:date="2022-04-28T15:09:00Z">
        <w:r>
          <w:t>;</w:t>
        </w:r>
      </w:ins>
    </w:p>
    <w:p w14:paraId="25E8A4E7" w14:textId="77777777" w:rsidR="00E4477A" w:rsidRDefault="00E4477A">
      <w:pPr>
        <w:pStyle w:val="B5"/>
        <w:rPr>
          <w:ins w:id="45" w:author="Ericsson User" w:date="2022-04-28T15:09:00Z"/>
        </w:rPr>
        <w:pPrChange w:id="46" w:author="Ericsson User" w:date="2022-04-28T15:52:00Z">
          <w:pPr>
            <w:pStyle w:val="B4"/>
          </w:pPr>
        </w:pPrChange>
      </w:pPr>
      <w:ins w:id="47" w:author="Ericsson User" w:date="2022-04-28T15:09:00Z">
        <w:r>
          <w:t>-</w:t>
        </w:r>
        <w:r>
          <w:tab/>
        </w:r>
      </w:ins>
      <w:del w:id="48" w:author="Ericsson User" w:date="2022-04-28T15:09:00Z">
        <w:r w:rsidR="00D87999" w:rsidDel="00E4477A">
          <w:delText xml:space="preserve">, </w:delText>
        </w:r>
      </w:del>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ins w:id="49" w:author="Ericsson User" w:date="2022-04-28T15:09:00Z">
        <w:r>
          <w:t>;</w:t>
        </w:r>
      </w:ins>
      <w:r w:rsidR="00010303">
        <w:t xml:space="preserve"> </w:t>
      </w:r>
      <w:del w:id="50" w:author="Ericsson User" w:date="2022-04-28T15:09:00Z">
        <w:r w:rsidR="00010303" w:rsidDel="00E4477A">
          <w:delText xml:space="preserve">and </w:delText>
        </w:r>
      </w:del>
    </w:p>
    <w:p w14:paraId="2C04C8C8" w14:textId="38C1D025" w:rsidR="00E4477A" w:rsidRDefault="00E4477A">
      <w:pPr>
        <w:pStyle w:val="B5"/>
        <w:rPr>
          <w:ins w:id="51" w:author="Ericsson User" w:date="2022-04-28T15:09:00Z"/>
        </w:rPr>
        <w:pPrChange w:id="52" w:author="Ericsson User" w:date="2022-04-28T15:52:00Z">
          <w:pPr>
            <w:pStyle w:val="B4"/>
          </w:pPr>
        </w:pPrChange>
      </w:pPr>
      <w:ins w:id="53" w:author="Ericsson User" w:date="2022-04-28T15:09:00Z">
        <w:r>
          <w:t>-</w:t>
        </w:r>
        <w:r>
          <w:tab/>
        </w:r>
      </w:ins>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w:t>
      </w:r>
      <w:ins w:id="54" w:author="Ericsson User" w:date="2022-04-29T11:00:00Z">
        <w:r w:rsidR="00104817">
          <w:t xml:space="preserve"> and</w:t>
        </w:r>
      </w:ins>
    </w:p>
    <w:p w14:paraId="5F66DEA3" w14:textId="1AD20E71" w:rsidR="009A6729" w:rsidRDefault="00E4477A">
      <w:pPr>
        <w:pStyle w:val="B5"/>
        <w:pPrChange w:id="55" w:author="Ericsson User" w:date="2022-04-29T10:44:00Z">
          <w:pPr>
            <w:pStyle w:val="B4"/>
          </w:pPr>
        </w:pPrChange>
      </w:pPr>
      <w:ins w:id="56" w:author="Ericsson User" w:date="2022-04-28T15:09:00Z">
        <w:r>
          <w:t>-</w:t>
        </w:r>
        <w:r>
          <w:tab/>
        </w:r>
      </w:ins>
      <w:ins w:id="57" w:author="Ericsson User" w:date="2022-04-28T15:17:00Z">
        <w:r>
          <w:t xml:space="preserve">if </w:t>
        </w:r>
      </w:ins>
      <w:ins w:id="58" w:author="Ericsson User" w:date="2022-04-29T11:05:00Z">
        <w:r w:rsidR="006018EE">
          <w:t xml:space="preserve">the UE is in a non-subscribed SNPN and the URSP rule </w:t>
        </w:r>
      </w:ins>
      <w:ins w:id="59" w:author="Ivo Sedlacek" w:date="2022-05-04T09:25:00Z">
        <w:r w:rsidR="006765A1">
          <w:t xml:space="preserve">is a part of </w:t>
        </w:r>
      </w:ins>
      <w:ins w:id="60" w:author="Ivo Sedlacek" w:date="2022-05-04T09:26:00Z">
        <w:r w:rsidR="006765A1">
          <w:t xml:space="preserve">the </w:t>
        </w:r>
      </w:ins>
      <w:ins w:id="61" w:author="Ivo Sedlacek" w:date="2022-05-04T09:25:00Z">
        <w:r w:rsidR="006765A1" w:rsidRPr="00A51499">
          <w:t>non-subscribed SNPN signalled URSP</w:t>
        </w:r>
      </w:ins>
      <w:ins w:id="62" w:author="Ericsson User" w:date="2022-04-29T11:05:00Z">
        <w:r w:rsidR="006018EE">
          <w:t xml:space="preserve">, or </w:t>
        </w:r>
      </w:ins>
      <w:ins w:id="63" w:author="Ericsson User" w:date="2022-04-28T15:17:00Z">
        <w:r>
          <w:t xml:space="preserve">is in the HPLMN or the subscribed SNPN, then </w:t>
        </w:r>
      </w:ins>
      <w:ins w:id="64" w:author="Ericsson User" w:date="2022-04-28T15:09:00Z">
        <w:r w:rsidRPr="00555990">
          <w:t xml:space="preserve">a route selection descriptor with </w:t>
        </w:r>
      </w:ins>
      <w:ins w:id="65" w:author="Ericsson User" w:date="2022-04-28T15:10:00Z">
        <w:r>
          <w:t xml:space="preserve">an </w:t>
        </w:r>
      </w:ins>
      <w:ins w:id="66" w:author="Ericsson User" w:date="2022-04-28T15:09:00Z">
        <w:r>
          <w:t>S-NSSAI</w:t>
        </w:r>
        <w:r w:rsidRPr="00555990">
          <w:t xml:space="preserve"> matches </w:t>
        </w:r>
      </w:ins>
      <w:ins w:id="67" w:author="Ericsson User" w:date="2022-04-28T15:11:00Z">
        <w:r>
          <w:t xml:space="preserve">the </w:t>
        </w:r>
      </w:ins>
      <w:ins w:id="68" w:author="Ericsson User" w:date="2022-04-28T15:10:00Z">
        <w:r>
          <w:t>S-NS</w:t>
        </w:r>
      </w:ins>
      <w:ins w:id="69" w:author="Ericsson User" w:date="2022-04-28T15:11:00Z">
        <w:r>
          <w:t xml:space="preserve">SAI of the </w:t>
        </w:r>
      </w:ins>
      <w:ins w:id="70" w:author="Ericsson User" w:date="2022-04-28T15:09:00Z">
        <w:r w:rsidRPr="00555990">
          <w:t>PDU session</w:t>
        </w:r>
      </w:ins>
      <w:ins w:id="71" w:author="Ericsson User" w:date="2022-04-29T11:00:00Z">
        <w:r w:rsidR="00104817">
          <w:t xml:space="preserve">, otherwise </w:t>
        </w:r>
      </w:ins>
      <w:ins w:id="72" w:author="Ericsson User" w:date="2022-04-29T10:37:00Z">
        <w:r w:rsidR="00407DE4" w:rsidRPr="00555990">
          <w:t xml:space="preserve">a route selection descriptor with </w:t>
        </w:r>
        <w:r w:rsidR="00407DE4">
          <w:t>an S-NSSAI</w:t>
        </w:r>
        <w:r w:rsidR="00407DE4" w:rsidRPr="00555990">
          <w:t xml:space="preserve"> matches </w:t>
        </w:r>
        <w:r w:rsidR="00407DE4">
          <w:t xml:space="preserve">the mapped S-NSSAI of the </w:t>
        </w:r>
        <w:r w:rsidR="00407DE4" w:rsidRPr="00555990">
          <w:t>PDU session</w:t>
        </w:r>
        <w:r w:rsidR="00407DE4">
          <w:t>;</w:t>
        </w:r>
      </w:ins>
      <w:r w:rsidR="009A6729">
        <w:t xml:space="preserve">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lastRenderedPageBreak/>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080D22D5"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E4F721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lastRenderedPageBreak/>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3"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3"/>
    <w:p w14:paraId="3FA15C29" w14:textId="2AB6385C"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lastRenderedPageBreak/>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33E4A791"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DB4F9DA" w14:textId="77777777" w:rsidR="00404570" w:rsidRDefault="00404570" w:rsidP="00404570">
      <w:pPr>
        <w:jc w:val="center"/>
        <w:rPr>
          <w:noProof/>
          <w:highlight w:val="green"/>
        </w:rPr>
      </w:pPr>
      <w:bookmarkStart w:id="74" w:name="_Toc27581311"/>
      <w:bookmarkStart w:id="75" w:name="_Toc36113462"/>
      <w:bookmarkStart w:id="76" w:name="_Toc45212720"/>
      <w:bookmarkStart w:id="77" w:name="_Toc51932233"/>
      <w:bookmarkStart w:id="78" w:name="_Toc99194987"/>
      <w:r w:rsidRPr="00DB12B9">
        <w:rPr>
          <w:noProof/>
          <w:highlight w:val="green"/>
        </w:rPr>
        <w:t>***** change *****</w:t>
      </w:r>
    </w:p>
    <w:p w14:paraId="5FE48CA2" w14:textId="77777777" w:rsidR="00404570" w:rsidRPr="00BD4BFE" w:rsidRDefault="00404570" w:rsidP="00404570">
      <w:pPr>
        <w:pStyle w:val="Heading4"/>
      </w:pPr>
      <w:r>
        <w:t>4.2.2.3</w:t>
      </w:r>
      <w:r>
        <w:tab/>
      </w:r>
      <w:r w:rsidRPr="00A16911">
        <w:t>Association between an application and a PDU session</w:t>
      </w:r>
      <w:r w:rsidRPr="007A55F1">
        <w:t xml:space="preserve"> </w:t>
      </w:r>
      <w:r>
        <w:t>by a 5G-RG or a W-AGF acting on behalf of FN-RG</w:t>
      </w:r>
      <w:bookmarkEnd w:id="74"/>
      <w:bookmarkEnd w:id="75"/>
      <w:bookmarkEnd w:id="76"/>
      <w:bookmarkEnd w:id="77"/>
      <w:bookmarkEnd w:id="78"/>
    </w:p>
    <w:p w14:paraId="5DF41E42" w14:textId="77777777" w:rsidR="00404570" w:rsidRDefault="00404570" w:rsidP="00404570">
      <w:r>
        <w:t xml:space="preserve">In order to send a PDU of an application, the upper layers require information on the PDU session </w:t>
      </w:r>
      <w:r w:rsidRPr="00503973">
        <w:t>(e.g. PDU address)</w:t>
      </w:r>
      <w:r>
        <w:t xml:space="preserve"> via which to send a PDU of an application.</w:t>
      </w:r>
    </w:p>
    <w:p w14:paraId="7939AA08" w14:textId="77777777" w:rsidR="00404570" w:rsidRDefault="00404570" w:rsidP="00404570">
      <w:pPr>
        <w:pStyle w:val="NO"/>
      </w:pPr>
      <w:r>
        <w:lastRenderedPageBreak/>
        <w:t>NOTE 1:</w:t>
      </w:r>
      <w:r>
        <w:tab/>
        <w:t>If PAP/CHAP is used, it is recommended that t</w:t>
      </w:r>
      <w:r w:rsidRPr="005C4E5D">
        <w:t xml:space="preserve">he request from the upper layers </w:t>
      </w:r>
      <w:r>
        <w:t>includes</w:t>
      </w:r>
      <w:r w:rsidRPr="005C4E5D">
        <w:t xml:space="preserve"> a DNN.</w:t>
      </w:r>
    </w:p>
    <w:p w14:paraId="343CEFDD" w14:textId="77777777" w:rsidR="00404570" w:rsidRPr="00A16911" w:rsidRDefault="00404570" w:rsidP="00404570">
      <w:r>
        <w:t>The 5G-RG or the W-AGF acting on behalf of the FN-RG</w:t>
      </w:r>
      <w:r w:rsidRPr="00A16911">
        <w:t xml:space="preserve"> shall </w:t>
      </w:r>
      <w:r w:rsidRPr="00963C66">
        <w:t xml:space="preserve">proceed </w:t>
      </w:r>
      <w:r>
        <w:t>in the following order</w:t>
      </w:r>
      <w:r w:rsidRPr="00A16911">
        <w:t>:</w:t>
      </w:r>
    </w:p>
    <w:p w14:paraId="20CACDF9" w14:textId="77777777" w:rsidR="00404570" w:rsidRPr="00E903B6" w:rsidRDefault="00404570" w:rsidP="0040457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F4C9763" w14:textId="77777777" w:rsidR="00404570" w:rsidRPr="00E903B6" w:rsidRDefault="00404570" w:rsidP="0040457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85860D8" w14:textId="77777777" w:rsidR="00404570" w:rsidRDefault="00404570" w:rsidP="0040457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7C570BA" w14:textId="77777777" w:rsidR="00A002E3" w:rsidRDefault="00404570" w:rsidP="00404570">
      <w:pPr>
        <w:pStyle w:val="B3"/>
        <w:rPr>
          <w:ins w:id="79" w:author="Ericsson User" w:date="2022-04-28T16:02:00Z"/>
          <w:lang w:eastAsia="ko-KR"/>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80" w:author="Ericsson User" w:date="2022-04-28T16:02:00Z">
        <w:r w:rsidR="00A002E3">
          <w:rPr>
            <w:lang w:eastAsia="ko-KR"/>
          </w:rPr>
          <w:t>:</w:t>
        </w:r>
      </w:ins>
    </w:p>
    <w:p w14:paraId="3C43E953" w14:textId="77777777" w:rsidR="00A002E3" w:rsidRDefault="00A002E3">
      <w:pPr>
        <w:pStyle w:val="B4"/>
        <w:rPr>
          <w:ins w:id="81" w:author="Ericsson User" w:date="2022-04-28T16:02:00Z"/>
        </w:rPr>
        <w:pPrChange w:id="82" w:author="Ericsson User" w:date="2022-04-28T16:04:00Z">
          <w:pPr>
            <w:pStyle w:val="B3"/>
          </w:pPr>
        </w:pPrChange>
      </w:pPr>
      <w:ins w:id="83" w:author="Ericsson User" w:date="2022-04-28T16:02:00Z">
        <w:r>
          <w:rPr>
            <w:lang w:eastAsia="ko-KR"/>
          </w:rPr>
          <w:t>A)</w:t>
        </w:r>
        <w:r>
          <w:rPr>
            <w:lang w:eastAsia="ko-KR"/>
          </w:rPr>
          <w:tab/>
        </w:r>
      </w:ins>
      <w:del w:id="84" w:author="Ericsson User" w:date="2022-04-28T16:02:00Z">
        <w:r w:rsidR="00404570" w:rsidDel="00A002E3">
          <w:delText xml:space="preserve"> </w:delText>
        </w:r>
      </w:del>
      <w:r w:rsidR="00404570">
        <w:t xml:space="preserve">a </w:t>
      </w:r>
      <w:r w:rsidR="00404570" w:rsidRPr="00A16911">
        <w:t>route selection descriptor</w:t>
      </w:r>
      <w:r w:rsidR="00404570">
        <w:t xml:space="preserve"> with PDU </w:t>
      </w:r>
      <w:r w:rsidR="00404570" w:rsidRPr="00B46ECF">
        <w:t>session type IPv4v6</w:t>
      </w:r>
      <w:r w:rsidR="00404570">
        <w:t xml:space="preserve"> matches also with PDU </w:t>
      </w:r>
      <w:r w:rsidR="00404570" w:rsidRPr="00B46ECF">
        <w:t xml:space="preserve">session type </w:t>
      </w:r>
      <w:r w:rsidR="00404570">
        <w:t xml:space="preserve">IPv4 if the network has sent </w:t>
      </w:r>
      <w:r w:rsidR="00404570" w:rsidRPr="00555990">
        <w:t>5GSM cause value #50 "PDU session type IPv4 only allowed" in the PDU SESSION ESTABLISHMENT ACCEPT message</w:t>
      </w:r>
      <w:ins w:id="85" w:author="Ericsson User" w:date="2022-04-28T16:02:00Z">
        <w:r>
          <w:t>;</w:t>
        </w:r>
      </w:ins>
      <w:del w:id="86" w:author="Ericsson User" w:date="2022-04-28T16:02:00Z">
        <w:r w:rsidR="00404570" w:rsidDel="00A002E3">
          <w:delText xml:space="preserve">, </w:delText>
        </w:r>
      </w:del>
    </w:p>
    <w:p w14:paraId="70E9CBB9" w14:textId="77777777" w:rsidR="00A002E3" w:rsidRDefault="00A002E3">
      <w:pPr>
        <w:pStyle w:val="B4"/>
        <w:rPr>
          <w:ins w:id="87" w:author="Ericsson User" w:date="2022-04-28T16:02:00Z"/>
        </w:rPr>
        <w:pPrChange w:id="88" w:author="Ericsson User" w:date="2022-04-28T16:04:00Z">
          <w:pPr>
            <w:pStyle w:val="B3"/>
          </w:pPr>
        </w:pPrChange>
      </w:pPr>
      <w:ins w:id="89" w:author="Ericsson User" w:date="2022-04-28T16:02:00Z">
        <w:r>
          <w:t>B)</w:t>
        </w:r>
        <w:r>
          <w:tab/>
        </w:r>
      </w:ins>
      <w:r w:rsidR="00404570" w:rsidRPr="00555990">
        <w:t>a route selection descriptor with PDU session type IPv4v6 matches also with PDU session type IPv</w:t>
      </w:r>
      <w:r w:rsidR="00404570">
        <w:t>6</w:t>
      </w:r>
      <w:r w:rsidR="00404570" w:rsidRPr="00555990">
        <w:t xml:space="preserve"> if the network has sen</w:t>
      </w:r>
      <w:r w:rsidR="00404570">
        <w:t>t</w:t>
      </w:r>
      <w:r w:rsidR="00404570" w:rsidRPr="00555990">
        <w:t xml:space="preserve"> 5GSM cause value #5</w:t>
      </w:r>
      <w:r w:rsidR="00404570">
        <w:t>1</w:t>
      </w:r>
      <w:r w:rsidR="00404570" w:rsidRPr="00555990">
        <w:t xml:space="preserve"> "PDU session type IPv</w:t>
      </w:r>
      <w:r w:rsidR="00404570">
        <w:t>6</w:t>
      </w:r>
      <w:r w:rsidR="00404570" w:rsidRPr="00555990">
        <w:t xml:space="preserve"> only allowed" in the PDU SESSION ESTABLISHMENT ACCEPT message</w:t>
      </w:r>
      <w:ins w:id="90" w:author="Ericsson User" w:date="2022-04-28T16:02:00Z">
        <w:r>
          <w:t>;</w:t>
        </w:r>
      </w:ins>
      <w:del w:id="91" w:author="Ericsson User" w:date="2022-04-28T16:02:00Z">
        <w:r w:rsidR="00404570" w:rsidDel="00A002E3">
          <w:delText xml:space="preserve">, and </w:delText>
        </w:r>
      </w:del>
    </w:p>
    <w:p w14:paraId="1A0D3F0C" w14:textId="77777777" w:rsidR="00A002E3" w:rsidRDefault="00A002E3">
      <w:pPr>
        <w:pStyle w:val="B4"/>
        <w:rPr>
          <w:ins w:id="92" w:author="Ericsson User" w:date="2022-04-28T16:03:00Z"/>
        </w:rPr>
        <w:pPrChange w:id="93" w:author="Ericsson User" w:date="2022-04-28T16:04:00Z">
          <w:pPr>
            <w:pStyle w:val="B3"/>
          </w:pPr>
        </w:pPrChange>
      </w:pPr>
      <w:ins w:id="94" w:author="Ericsson User" w:date="2022-04-28T16:02:00Z">
        <w:r>
          <w:t>C)</w:t>
        </w:r>
        <w:r>
          <w:tab/>
        </w:r>
      </w:ins>
      <w:r w:rsidR="00404570" w:rsidRPr="00555990">
        <w:t>a route selection descriptor with PDU session type IPv4v6 matches also with PDU session type IPv</w:t>
      </w:r>
      <w:r w:rsidR="00404570">
        <w:t xml:space="preserve">6 or IPv4 if the UE requested the PDU session type IPv4v6 but the selected PDU session type is set to IPv4 or IPv6 </w:t>
      </w:r>
      <w:r w:rsidR="00404570" w:rsidRPr="00555990">
        <w:t>in the PDU SESSION ESTABLISHMENT ACCEPT message</w:t>
      </w:r>
      <w:r w:rsidR="00404570">
        <w:t>;</w:t>
      </w:r>
    </w:p>
    <w:p w14:paraId="51881AEE" w14:textId="14178B0E" w:rsidR="00404570" w:rsidRDefault="00A002E3">
      <w:pPr>
        <w:pStyle w:val="B4"/>
        <w:pPrChange w:id="95" w:author="Ericsson User" w:date="2022-04-28T16:04:00Z">
          <w:pPr>
            <w:pStyle w:val="B3"/>
          </w:pPr>
        </w:pPrChange>
      </w:pPr>
      <w:ins w:id="96" w:author="Ericsson User" w:date="2022-04-28T16:03:00Z">
        <w:r>
          <w:t>D)</w:t>
        </w:r>
        <w:r>
          <w:tab/>
          <w:t xml:space="preserve">if the 5G-RG </w:t>
        </w:r>
        <w:r w:rsidRPr="00A002E3">
          <w:t>is</w:t>
        </w:r>
        <w:r>
          <w:t xml:space="preserve"> in the HPLMN or the W-AGF act</w:t>
        </w:r>
      </w:ins>
      <w:ins w:id="97" w:author="Ericsson User" w:date="2022-04-28T16:04:00Z">
        <w:r>
          <w:t>s</w:t>
        </w:r>
      </w:ins>
      <w:ins w:id="98" w:author="Ericsson User" w:date="2022-04-28T16:03:00Z">
        <w:r>
          <w:t xml:space="preserve">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ins>
      <w:r w:rsidR="00404570">
        <w:t xml:space="preserve"> and</w:t>
      </w:r>
    </w:p>
    <w:p w14:paraId="6D7DFBD8" w14:textId="77777777" w:rsidR="00404570" w:rsidRDefault="00404570" w:rsidP="0040457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5337014" w14:textId="77777777" w:rsidR="00404570" w:rsidRPr="000C5CFA" w:rsidRDefault="00404570" w:rsidP="0040457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15F643D" w14:textId="77777777" w:rsidR="00404570" w:rsidRPr="00FB5E2B" w:rsidRDefault="00404570" w:rsidP="0040457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395621B" w14:textId="77777777" w:rsidR="00404570" w:rsidRPr="00A16911" w:rsidRDefault="00404570" w:rsidP="00404570">
      <w:pPr>
        <w:pStyle w:val="B2"/>
      </w:pPr>
      <w:r>
        <w:t>II</w:t>
      </w:r>
      <w:r w:rsidRPr="000C5CFA">
        <w:t>)</w:t>
      </w:r>
      <w:r w:rsidRPr="000C5CFA">
        <w:tab/>
        <w:t>otherwise</w:t>
      </w:r>
      <w:r>
        <w:t>:</w:t>
      </w:r>
    </w:p>
    <w:p w14:paraId="44E1A004" w14:textId="77777777" w:rsidR="00404570" w:rsidRPr="00A16911" w:rsidRDefault="00404570" w:rsidP="0040457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C49D2F" w14:textId="77777777" w:rsidR="00404570" w:rsidRPr="00A16911" w:rsidRDefault="00404570" w:rsidP="00404570">
      <w:pPr>
        <w:pStyle w:val="B3"/>
      </w:pPr>
      <w:r w:rsidRPr="00A16911">
        <w:t>2)</w:t>
      </w:r>
      <w:r w:rsidRPr="00A16911">
        <w:tab/>
        <w:t>if:</w:t>
      </w:r>
    </w:p>
    <w:p w14:paraId="77CEE4D8" w14:textId="77777777" w:rsidR="00404570" w:rsidRPr="00A16911" w:rsidRDefault="00404570" w:rsidP="0040457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572E2B54" w14:textId="77777777" w:rsidR="00404570" w:rsidRDefault="00404570" w:rsidP="0040457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1410EE8" w14:textId="77777777" w:rsidR="00404570" w:rsidRDefault="00404570" w:rsidP="00404570">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7E5A881" w14:textId="77777777" w:rsidR="00404570" w:rsidRPr="00A16911" w:rsidRDefault="00404570" w:rsidP="00404570">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07E4EFB" w14:textId="77777777" w:rsidR="00404570" w:rsidRPr="00A16911" w:rsidRDefault="00404570" w:rsidP="0040457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8A8BF2A" w14:textId="72620A00" w:rsidR="00404570" w:rsidRPr="00A16911" w:rsidRDefault="00404570" w:rsidP="00404570">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CBA68C6" w14:textId="77777777" w:rsidR="00404570" w:rsidRPr="00A16911" w:rsidRDefault="00404570" w:rsidP="0040457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6526ED0" w14:textId="77777777" w:rsidR="00404570" w:rsidRPr="00A16911" w:rsidRDefault="00404570" w:rsidP="00404570">
      <w:pPr>
        <w:pStyle w:val="B5"/>
      </w:pPr>
      <w:r w:rsidRPr="00A16911">
        <w:t>A)</w:t>
      </w:r>
      <w:r w:rsidRPr="00A16911">
        <w:tab/>
        <w:t>SSC mode</w:t>
      </w:r>
      <w:r>
        <w:t xml:space="preserve"> if there is a SSC mode </w:t>
      </w:r>
      <w:r w:rsidRPr="00A16911">
        <w:t>in the route selection descriptor</w:t>
      </w:r>
      <w:r>
        <w:t>;</w:t>
      </w:r>
    </w:p>
    <w:p w14:paraId="6371F734" w14:textId="77777777" w:rsidR="00404570" w:rsidRPr="00F3025B" w:rsidRDefault="00404570" w:rsidP="0040457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257755" w14:textId="77777777" w:rsidR="00404570" w:rsidRDefault="00404570" w:rsidP="0040457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065FD1DF" w14:textId="77777777" w:rsidR="00404570" w:rsidRPr="00A16911" w:rsidRDefault="00404570" w:rsidP="00404570">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031142" w14:textId="77777777" w:rsidR="00404570" w:rsidRPr="00A16911" w:rsidRDefault="00404570" w:rsidP="0040457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1B9E221" w14:textId="77777777" w:rsidR="00404570" w:rsidRPr="00A16911" w:rsidRDefault="00404570" w:rsidP="00404570">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324B499" w14:textId="77777777" w:rsidR="00404570" w:rsidRPr="00A16911" w:rsidRDefault="00404570" w:rsidP="0040457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2313CA8" w14:textId="77777777" w:rsidR="00404570" w:rsidRPr="00A16911" w:rsidRDefault="00404570" w:rsidP="0040457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5F0D929" w14:textId="77777777" w:rsidR="00404570" w:rsidRPr="00A16911" w:rsidRDefault="00404570" w:rsidP="0040457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3C7FBD2" w14:textId="77777777" w:rsidR="00404570" w:rsidRPr="00A16911" w:rsidRDefault="00404570" w:rsidP="0040457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A147FEF" w14:textId="77777777" w:rsidR="00404570" w:rsidRDefault="00404570" w:rsidP="0040457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1F7CA2BB" w14:textId="77777777" w:rsidR="00404570" w:rsidRDefault="00404570" w:rsidP="00404570">
      <w:pPr>
        <w:pStyle w:val="B5"/>
      </w:pPr>
      <w:r>
        <w:t>F)</w:t>
      </w:r>
      <w:r>
        <w:tab/>
        <w:t>PDU session pair ID if there is a PDU session pair ID in the route selection descriptor; and</w:t>
      </w:r>
    </w:p>
    <w:p w14:paraId="0B7BAE89" w14:textId="77777777" w:rsidR="00404570" w:rsidRPr="00A16911" w:rsidRDefault="00404570" w:rsidP="00404570">
      <w:pPr>
        <w:pStyle w:val="B5"/>
      </w:pPr>
      <w:r>
        <w:t>G)</w:t>
      </w:r>
      <w:r>
        <w:tab/>
        <w:t>RSN if there is an RSN in the route selection descriptor;</w:t>
      </w:r>
    </w:p>
    <w:p w14:paraId="22E38601" w14:textId="77777777" w:rsidR="00404570" w:rsidRPr="00A16911" w:rsidRDefault="00404570" w:rsidP="0040457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w:t>
      </w:r>
      <w:r w:rsidRPr="006D45B3">
        <w:lastRenderedPageBreak/>
        <w:t xml:space="preserve">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D988BBD" w14:textId="77777777" w:rsidR="00404570" w:rsidRPr="00F85EBB" w:rsidRDefault="00404570" w:rsidP="0040457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0358E0E" w14:textId="77777777" w:rsidR="00404570" w:rsidRPr="00A16911" w:rsidRDefault="00404570" w:rsidP="0040457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1977200" w14:textId="77777777" w:rsidR="00404570" w:rsidRDefault="00404570" w:rsidP="0040457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9FD2557" w14:textId="77777777" w:rsidR="00404570" w:rsidRPr="000C5CFA" w:rsidRDefault="00404570" w:rsidP="0040457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F8E7569" w14:textId="77777777" w:rsidR="00404570" w:rsidRPr="00EA5F29" w:rsidRDefault="00404570" w:rsidP="0040457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3B3243" w14:textId="77777777" w:rsidR="00404570" w:rsidRDefault="00404570" w:rsidP="0040457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503E438" w14:textId="77777777" w:rsidR="00404570" w:rsidRDefault="00404570" w:rsidP="0040457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115714CF" w14:textId="77777777" w:rsidR="00404570" w:rsidRDefault="00404570" w:rsidP="0040457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4C60238" w14:textId="77777777" w:rsidR="00404570" w:rsidRPr="007A55F1" w:rsidRDefault="00404570" w:rsidP="0040457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5000F3" w14:textId="77777777" w:rsidR="00404570" w:rsidRDefault="00404570" w:rsidP="00404570">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741459D" w14:textId="77777777" w:rsidR="00404570" w:rsidRPr="00A16911" w:rsidRDefault="00404570" w:rsidP="0040457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 xml:space="preserve">he URSP can only be used if the SUPI from the USIM </w:t>
      </w:r>
      <w:r w:rsidRPr="00A16911">
        <w:lastRenderedPageBreak/>
        <w:t>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1881FB" w14:textId="77777777" w:rsidR="00404570" w:rsidRPr="00A16911" w:rsidRDefault="00404570" w:rsidP="0040457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D3F743F" w14:textId="77777777" w:rsidR="00404570" w:rsidRPr="00A16911" w:rsidRDefault="00404570" w:rsidP="0040457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65B4451" w14:textId="77777777" w:rsidR="00404570" w:rsidRPr="00A16911" w:rsidRDefault="00404570" w:rsidP="0040457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658B072" w14:textId="77777777" w:rsidR="00404570" w:rsidRPr="006D45B3" w:rsidRDefault="00404570" w:rsidP="0040457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75B0CD" w14:textId="77777777" w:rsidR="00404570" w:rsidRPr="006D45B3" w:rsidRDefault="00404570" w:rsidP="00404570">
      <w:pPr>
        <w:pStyle w:val="B1"/>
      </w:pPr>
      <w:r w:rsidRPr="006D45B3">
        <w:t>c)</w:t>
      </w:r>
      <w:r w:rsidRPr="006D45B3">
        <w:tab/>
        <w:t>the URSP is updated by the PCF;</w:t>
      </w:r>
    </w:p>
    <w:p w14:paraId="250C6278" w14:textId="77777777" w:rsidR="00404570" w:rsidRPr="006D45B3" w:rsidRDefault="00404570" w:rsidP="0040457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72A5FB2" w14:textId="77777777" w:rsidR="00404570" w:rsidRDefault="00404570" w:rsidP="0040457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A62227" w14:textId="77777777" w:rsidR="00404570" w:rsidRDefault="00404570" w:rsidP="00404570">
      <w:pPr>
        <w:pStyle w:val="B1"/>
      </w:pPr>
      <w:r>
        <w:t>f)</w:t>
      </w:r>
      <w:r>
        <w:tab/>
        <w:t xml:space="preserve">the allowed NSSAI or the </w:t>
      </w:r>
      <w:r w:rsidRPr="005F74A9">
        <w:t>configured NSSAI</w:t>
      </w:r>
      <w:r>
        <w:t xml:space="preserve"> is changed; or</w:t>
      </w:r>
    </w:p>
    <w:p w14:paraId="037920FE" w14:textId="77777777" w:rsidR="00404570" w:rsidRPr="006D45B3" w:rsidRDefault="00404570" w:rsidP="00404570">
      <w:pPr>
        <w:pStyle w:val="B1"/>
      </w:pPr>
      <w:r>
        <w:t>g)</w:t>
      </w:r>
      <w:r>
        <w:tab/>
        <w:t>the LADN information is changed for the 5G-RG</w:t>
      </w:r>
      <w:r w:rsidRPr="006D45B3">
        <w:t>.</w:t>
      </w:r>
    </w:p>
    <w:p w14:paraId="58F35630" w14:textId="77777777" w:rsidR="00404570" w:rsidRDefault="00404570" w:rsidP="0040457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A3E45D5" w14:textId="77777777" w:rsidR="00404570" w:rsidRPr="00A16911" w:rsidRDefault="00404570" w:rsidP="0040457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209C06B" w14:textId="77777777" w:rsidR="00404570" w:rsidRDefault="00404570" w:rsidP="00404570">
      <w:r w:rsidRPr="006D45B3">
        <w:t xml:space="preserve">The URSP handling layer may request </w:t>
      </w:r>
      <w:r>
        <w:t>the NAS layer of the 5G-RG or the W-AGF acting on behalf of the FN-RG</w:t>
      </w:r>
      <w:r w:rsidRPr="006D45B3">
        <w:t xml:space="preserve"> to release an existing PDU session after the re-evaluation.</w:t>
      </w:r>
    </w:p>
    <w:p w14:paraId="65FD237D" w14:textId="77777777" w:rsidR="000B0B08" w:rsidRPr="000B0B08" w:rsidRDefault="000B0B08" w:rsidP="000B0B08"/>
    <w:sectPr w:rsidR="000B0B08" w:rsidRPr="000B0B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1673" w14:textId="77777777" w:rsidR="008E41EF" w:rsidRDefault="008E41EF">
      <w:r>
        <w:separator/>
      </w:r>
    </w:p>
  </w:endnote>
  <w:endnote w:type="continuationSeparator" w:id="0">
    <w:p w14:paraId="00CCC330" w14:textId="77777777" w:rsidR="008E41EF" w:rsidRDefault="008E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046A" w14:textId="77777777" w:rsidR="008E41EF" w:rsidRDefault="008E41EF">
      <w:r>
        <w:separator/>
      </w:r>
    </w:p>
  </w:footnote>
  <w:footnote w:type="continuationSeparator" w:id="0">
    <w:p w14:paraId="63915487" w14:textId="77777777" w:rsidR="008E41EF" w:rsidRDefault="008E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39BA" w14:textId="77777777" w:rsidR="00440C07" w:rsidRDefault="00440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9A60FCA"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BB42AEC"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206"/>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96A4C"/>
    <w:rsid w:val="000A134C"/>
    <w:rsid w:val="000A3EF9"/>
    <w:rsid w:val="000A51E3"/>
    <w:rsid w:val="000A5D3B"/>
    <w:rsid w:val="000B0A64"/>
    <w:rsid w:val="000B0B08"/>
    <w:rsid w:val="000B35D7"/>
    <w:rsid w:val="000B5885"/>
    <w:rsid w:val="000C2410"/>
    <w:rsid w:val="000C4C9F"/>
    <w:rsid w:val="000C5393"/>
    <w:rsid w:val="000C6D50"/>
    <w:rsid w:val="000D37E5"/>
    <w:rsid w:val="000D58AB"/>
    <w:rsid w:val="000D68D4"/>
    <w:rsid w:val="000E2EB6"/>
    <w:rsid w:val="000F08EF"/>
    <w:rsid w:val="00104721"/>
    <w:rsid w:val="00104817"/>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1F78"/>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10D"/>
    <w:rsid w:val="0020750A"/>
    <w:rsid w:val="00207E62"/>
    <w:rsid w:val="002200AF"/>
    <w:rsid w:val="00223428"/>
    <w:rsid w:val="00226D1C"/>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9D2"/>
    <w:rsid w:val="002A7CF9"/>
    <w:rsid w:val="002B19BA"/>
    <w:rsid w:val="002B2E73"/>
    <w:rsid w:val="002C715E"/>
    <w:rsid w:val="002D098C"/>
    <w:rsid w:val="002E1073"/>
    <w:rsid w:val="002E13EC"/>
    <w:rsid w:val="002E7F62"/>
    <w:rsid w:val="002F2EBC"/>
    <w:rsid w:val="002F5E8A"/>
    <w:rsid w:val="00304A83"/>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D74"/>
    <w:rsid w:val="00371FCA"/>
    <w:rsid w:val="003734FB"/>
    <w:rsid w:val="00375008"/>
    <w:rsid w:val="003757FA"/>
    <w:rsid w:val="00377582"/>
    <w:rsid w:val="00383177"/>
    <w:rsid w:val="00385E68"/>
    <w:rsid w:val="0038606A"/>
    <w:rsid w:val="00392684"/>
    <w:rsid w:val="00394174"/>
    <w:rsid w:val="00396F41"/>
    <w:rsid w:val="003A375B"/>
    <w:rsid w:val="003A45AC"/>
    <w:rsid w:val="003A5528"/>
    <w:rsid w:val="003B16B0"/>
    <w:rsid w:val="003B24C4"/>
    <w:rsid w:val="003B409A"/>
    <w:rsid w:val="003C26D2"/>
    <w:rsid w:val="003C3971"/>
    <w:rsid w:val="003D2003"/>
    <w:rsid w:val="003E1FD6"/>
    <w:rsid w:val="003E3BCF"/>
    <w:rsid w:val="003E5ADD"/>
    <w:rsid w:val="003F4039"/>
    <w:rsid w:val="003F66D4"/>
    <w:rsid w:val="00400EB0"/>
    <w:rsid w:val="00402795"/>
    <w:rsid w:val="004042CC"/>
    <w:rsid w:val="00404570"/>
    <w:rsid w:val="004057A9"/>
    <w:rsid w:val="00407DE4"/>
    <w:rsid w:val="004212FC"/>
    <w:rsid w:val="00423BA9"/>
    <w:rsid w:val="004251AD"/>
    <w:rsid w:val="00431FFB"/>
    <w:rsid w:val="004321F6"/>
    <w:rsid w:val="00440C07"/>
    <w:rsid w:val="00443EA2"/>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CE0"/>
    <w:rsid w:val="00491D43"/>
    <w:rsid w:val="00491F97"/>
    <w:rsid w:val="00494B9B"/>
    <w:rsid w:val="00495B5E"/>
    <w:rsid w:val="004A0B17"/>
    <w:rsid w:val="004A2676"/>
    <w:rsid w:val="004A6257"/>
    <w:rsid w:val="004C0CE7"/>
    <w:rsid w:val="004C6666"/>
    <w:rsid w:val="004C69E5"/>
    <w:rsid w:val="004C7426"/>
    <w:rsid w:val="004C7F87"/>
    <w:rsid w:val="004D3578"/>
    <w:rsid w:val="004D3A29"/>
    <w:rsid w:val="004D7A8D"/>
    <w:rsid w:val="004E213A"/>
    <w:rsid w:val="004E3B74"/>
    <w:rsid w:val="004E481B"/>
    <w:rsid w:val="004F341D"/>
    <w:rsid w:val="004F3E91"/>
    <w:rsid w:val="004F6ED3"/>
    <w:rsid w:val="005018D7"/>
    <w:rsid w:val="00506E8D"/>
    <w:rsid w:val="00511578"/>
    <w:rsid w:val="00514AD2"/>
    <w:rsid w:val="00515D18"/>
    <w:rsid w:val="0052002A"/>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D334E"/>
    <w:rsid w:val="005E3E76"/>
    <w:rsid w:val="005F154A"/>
    <w:rsid w:val="005F43E9"/>
    <w:rsid w:val="006018EE"/>
    <w:rsid w:val="00601D8D"/>
    <w:rsid w:val="00603009"/>
    <w:rsid w:val="00606227"/>
    <w:rsid w:val="00606A88"/>
    <w:rsid w:val="00607F3F"/>
    <w:rsid w:val="00614FDF"/>
    <w:rsid w:val="00617CF6"/>
    <w:rsid w:val="0062022E"/>
    <w:rsid w:val="006257C8"/>
    <w:rsid w:val="006264F1"/>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765A1"/>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07DE7"/>
    <w:rsid w:val="00714529"/>
    <w:rsid w:val="00715C38"/>
    <w:rsid w:val="00723F85"/>
    <w:rsid w:val="007242EB"/>
    <w:rsid w:val="00727DEA"/>
    <w:rsid w:val="00731AAC"/>
    <w:rsid w:val="00734A5B"/>
    <w:rsid w:val="0074245E"/>
    <w:rsid w:val="007427D1"/>
    <w:rsid w:val="00744E76"/>
    <w:rsid w:val="0074627B"/>
    <w:rsid w:val="00746A2E"/>
    <w:rsid w:val="00751266"/>
    <w:rsid w:val="00755A8C"/>
    <w:rsid w:val="00755DBC"/>
    <w:rsid w:val="00757C7A"/>
    <w:rsid w:val="00757DC8"/>
    <w:rsid w:val="00760663"/>
    <w:rsid w:val="00764A2C"/>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322E"/>
    <w:rsid w:val="007D6280"/>
    <w:rsid w:val="007D6F80"/>
    <w:rsid w:val="007F022F"/>
    <w:rsid w:val="008028A4"/>
    <w:rsid w:val="00802A22"/>
    <w:rsid w:val="00803FA9"/>
    <w:rsid w:val="00805709"/>
    <w:rsid w:val="00806917"/>
    <w:rsid w:val="0080746B"/>
    <w:rsid w:val="008108E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3256"/>
    <w:rsid w:val="008768CA"/>
    <w:rsid w:val="00881B3D"/>
    <w:rsid w:val="0088397B"/>
    <w:rsid w:val="008866EC"/>
    <w:rsid w:val="00886A62"/>
    <w:rsid w:val="00891B97"/>
    <w:rsid w:val="00895D41"/>
    <w:rsid w:val="008A0C7A"/>
    <w:rsid w:val="008A1DB8"/>
    <w:rsid w:val="008A550A"/>
    <w:rsid w:val="008A5AF1"/>
    <w:rsid w:val="008B0BA6"/>
    <w:rsid w:val="008B29CA"/>
    <w:rsid w:val="008B2A85"/>
    <w:rsid w:val="008B4B89"/>
    <w:rsid w:val="008C2244"/>
    <w:rsid w:val="008C5A29"/>
    <w:rsid w:val="008D1AD9"/>
    <w:rsid w:val="008D5EFF"/>
    <w:rsid w:val="008D71E3"/>
    <w:rsid w:val="008E41EF"/>
    <w:rsid w:val="008E5509"/>
    <w:rsid w:val="008F2C19"/>
    <w:rsid w:val="0090271F"/>
    <w:rsid w:val="00902E23"/>
    <w:rsid w:val="0091348E"/>
    <w:rsid w:val="009146AF"/>
    <w:rsid w:val="009156DD"/>
    <w:rsid w:val="00917CCB"/>
    <w:rsid w:val="0092229D"/>
    <w:rsid w:val="00925312"/>
    <w:rsid w:val="0093204D"/>
    <w:rsid w:val="00934831"/>
    <w:rsid w:val="00941ACC"/>
    <w:rsid w:val="00942EC2"/>
    <w:rsid w:val="009441E4"/>
    <w:rsid w:val="0094480A"/>
    <w:rsid w:val="00946271"/>
    <w:rsid w:val="0094749C"/>
    <w:rsid w:val="00950D18"/>
    <w:rsid w:val="00967655"/>
    <w:rsid w:val="00975731"/>
    <w:rsid w:val="009812CC"/>
    <w:rsid w:val="0098341F"/>
    <w:rsid w:val="00990608"/>
    <w:rsid w:val="0099292B"/>
    <w:rsid w:val="00993D51"/>
    <w:rsid w:val="00996082"/>
    <w:rsid w:val="00996296"/>
    <w:rsid w:val="009A1B27"/>
    <w:rsid w:val="009A4A76"/>
    <w:rsid w:val="009A6566"/>
    <w:rsid w:val="009A6729"/>
    <w:rsid w:val="009B31E2"/>
    <w:rsid w:val="009B41FF"/>
    <w:rsid w:val="009B4A63"/>
    <w:rsid w:val="009B4E1D"/>
    <w:rsid w:val="009B5E63"/>
    <w:rsid w:val="009C01EB"/>
    <w:rsid w:val="009C10D6"/>
    <w:rsid w:val="009C2A84"/>
    <w:rsid w:val="009C77FC"/>
    <w:rsid w:val="009D2D2A"/>
    <w:rsid w:val="009E0815"/>
    <w:rsid w:val="009F1C3E"/>
    <w:rsid w:val="009F37B7"/>
    <w:rsid w:val="009F5131"/>
    <w:rsid w:val="009F5629"/>
    <w:rsid w:val="00A002E3"/>
    <w:rsid w:val="00A01BC7"/>
    <w:rsid w:val="00A03270"/>
    <w:rsid w:val="00A05C1C"/>
    <w:rsid w:val="00A10F02"/>
    <w:rsid w:val="00A1172A"/>
    <w:rsid w:val="00A16131"/>
    <w:rsid w:val="00A164B4"/>
    <w:rsid w:val="00A2047F"/>
    <w:rsid w:val="00A210D4"/>
    <w:rsid w:val="00A32603"/>
    <w:rsid w:val="00A3374F"/>
    <w:rsid w:val="00A3676C"/>
    <w:rsid w:val="00A3746C"/>
    <w:rsid w:val="00A45BF2"/>
    <w:rsid w:val="00A4625F"/>
    <w:rsid w:val="00A464FA"/>
    <w:rsid w:val="00A503B7"/>
    <w:rsid w:val="00A51499"/>
    <w:rsid w:val="00A53724"/>
    <w:rsid w:val="00A72388"/>
    <w:rsid w:val="00A82346"/>
    <w:rsid w:val="00A9183A"/>
    <w:rsid w:val="00A93E3E"/>
    <w:rsid w:val="00A947AF"/>
    <w:rsid w:val="00A9788A"/>
    <w:rsid w:val="00AA04E5"/>
    <w:rsid w:val="00AA3B6C"/>
    <w:rsid w:val="00AB2024"/>
    <w:rsid w:val="00AB204F"/>
    <w:rsid w:val="00AB3EE8"/>
    <w:rsid w:val="00AC22FE"/>
    <w:rsid w:val="00AC2C41"/>
    <w:rsid w:val="00AC77A1"/>
    <w:rsid w:val="00AD5861"/>
    <w:rsid w:val="00B02A11"/>
    <w:rsid w:val="00B02FC6"/>
    <w:rsid w:val="00B06A33"/>
    <w:rsid w:val="00B10093"/>
    <w:rsid w:val="00B15449"/>
    <w:rsid w:val="00B22198"/>
    <w:rsid w:val="00B221E0"/>
    <w:rsid w:val="00B2625D"/>
    <w:rsid w:val="00B35D4C"/>
    <w:rsid w:val="00B373D0"/>
    <w:rsid w:val="00B40ACD"/>
    <w:rsid w:val="00B4755B"/>
    <w:rsid w:val="00B53278"/>
    <w:rsid w:val="00B64CCA"/>
    <w:rsid w:val="00B779AB"/>
    <w:rsid w:val="00B838A5"/>
    <w:rsid w:val="00B860F0"/>
    <w:rsid w:val="00B91380"/>
    <w:rsid w:val="00B94FC2"/>
    <w:rsid w:val="00B95EE2"/>
    <w:rsid w:val="00BA42ED"/>
    <w:rsid w:val="00BB2C90"/>
    <w:rsid w:val="00BB3AFE"/>
    <w:rsid w:val="00BB5CD4"/>
    <w:rsid w:val="00BB67B2"/>
    <w:rsid w:val="00BB727E"/>
    <w:rsid w:val="00BC0F7D"/>
    <w:rsid w:val="00BC6094"/>
    <w:rsid w:val="00BD0DC8"/>
    <w:rsid w:val="00BD16FD"/>
    <w:rsid w:val="00BD2FDE"/>
    <w:rsid w:val="00BD3E7C"/>
    <w:rsid w:val="00BD4B6C"/>
    <w:rsid w:val="00BE5FA9"/>
    <w:rsid w:val="00BF0B7F"/>
    <w:rsid w:val="00BF550B"/>
    <w:rsid w:val="00BF711A"/>
    <w:rsid w:val="00BF7668"/>
    <w:rsid w:val="00BF7C55"/>
    <w:rsid w:val="00C016EB"/>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6D2"/>
    <w:rsid w:val="00C93F40"/>
    <w:rsid w:val="00C9623E"/>
    <w:rsid w:val="00CA0B32"/>
    <w:rsid w:val="00CA0D03"/>
    <w:rsid w:val="00CA3D0C"/>
    <w:rsid w:val="00CA67E2"/>
    <w:rsid w:val="00CA6908"/>
    <w:rsid w:val="00CB6B33"/>
    <w:rsid w:val="00CB7850"/>
    <w:rsid w:val="00CC30EC"/>
    <w:rsid w:val="00CD229D"/>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4477A"/>
    <w:rsid w:val="00E5007F"/>
    <w:rsid w:val="00E61B89"/>
    <w:rsid w:val="00E635CB"/>
    <w:rsid w:val="00E71A10"/>
    <w:rsid w:val="00E728BC"/>
    <w:rsid w:val="00E73494"/>
    <w:rsid w:val="00E73B3D"/>
    <w:rsid w:val="00E77645"/>
    <w:rsid w:val="00E86F78"/>
    <w:rsid w:val="00E96704"/>
    <w:rsid w:val="00EA14FE"/>
    <w:rsid w:val="00EA3084"/>
    <w:rsid w:val="00EA73D2"/>
    <w:rsid w:val="00EB7A1E"/>
    <w:rsid w:val="00EC384D"/>
    <w:rsid w:val="00EC4606"/>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B7DC9"/>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440C07"/>
    <w:pPr>
      <w:spacing w:after="120"/>
    </w:pPr>
    <w:rPr>
      <w:rFonts w:ascii="Arial" w:eastAsia="Times New Roman" w:hAnsi="Arial"/>
      <w:lang w:val="en-GB"/>
    </w:rPr>
  </w:style>
  <w:style w:type="character" w:styleId="Hyperlink">
    <w:name w:val="Hyperlink"/>
    <w:rsid w:val="00440C07"/>
    <w:rPr>
      <w:color w:val="0000FF"/>
      <w:u w:val="single"/>
    </w:rPr>
  </w:style>
  <w:style w:type="character" w:customStyle="1" w:styleId="B3Car">
    <w:name w:val="B3 Car"/>
    <w:link w:val="B3"/>
    <w:rsid w:val="000142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12</Pages>
  <Words>6081</Words>
  <Characters>34666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40666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Ivo Sedlacek</cp:lastModifiedBy>
  <cp:revision>40</cp:revision>
  <dcterms:created xsi:type="dcterms:W3CDTF">2022-04-28T13:49:00Z</dcterms:created>
  <dcterms:modified xsi:type="dcterms:W3CDTF">2022-05-04T07:39:00Z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