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F7376" w14:textId="77777777" w:rsidR="004C3F8F" w:rsidRDefault="004C3F8F" w:rsidP="004C3F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517D4FDB" w14:textId="77777777" w:rsidR="004C3F8F" w:rsidRDefault="004C3F8F" w:rsidP="004C3F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E689B" w14:textId="77777777" w:rsidR="006F3AC0" w:rsidRDefault="006F3AC0">
      <w:r>
        <w:separator/>
      </w:r>
    </w:p>
  </w:endnote>
  <w:endnote w:type="continuationSeparator" w:id="0">
    <w:p w14:paraId="18BFFE7B" w14:textId="77777777" w:rsidR="006F3AC0" w:rsidRDefault="006F3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05102" w14:textId="77777777" w:rsidR="006F3AC0" w:rsidRDefault="006F3AC0">
      <w:r>
        <w:separator/>
      </w:r>
    </w:p>
  </w:footnote>
  <w:footnote w:type="continuationSeparator" w:id="0">
    <w:p w14:paraId="021B9A26" w14:textId="77777777" w:rsidR="006F3AC0" w:rsidRDefault="006F3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23.700-10_CR0001R1_(Rel-17)_FS_eIMS5G2</cp:lastModifiedBy>
  <cp:revision>14</cp:revision>
  <cp:lastPrinted>2000-02-29T11:31:00Z</cp:lastPrinted>
  <dcterms:created xsi:type="dcterms:W3CDTF">2021-06-24T09:05:00Z</dcterms:created>
  <dcterms:modified xsi:type="dcterms:W3CDTF">2022-03-08T08:54:00Z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