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9B544D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532A46">
        <w:rPr>
          <w:b/>
          <w:noProof/>
          <w:sz w:val="24"/>
        </w:rPr>
        <w:t>xxxx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05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0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0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0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2FFAD" w14:textId="77777777" w:rsidR="002D0579" w:rsidRDefault="002D0579">
      <w:r>
        <w:separator/>
      </w:r>
    </w:p>
  </w:endnote>
  <w:endnote w:type="continuationSeparator" w:id="0">
    <w:p w14:paraId="214F04A7" w14:textId="77777777" w:rsidR="002D0579" w:rsidRDefault="002D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5E3C" w14:textId="77777777" w:rsidR="002D0579" w:rsidRDefault="002D0579">
      <w:r>
        <w:separator/>
      </w:r>
    </w:p>
  </w:footnote>
  <w:footnote w:type="continuationSeparator" w:id="0">
    <w:p w14:paraId="04812D10" w14:textId="77777777" w:rsidR="002D0579" w:rsidRDefault="002D0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D05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D05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23.700-10_CR0001R1_(Rel-17)_FS_eIMS5G2</cp:lastModifiedBy>
  <cp:revision>32</cp:revision>
  <cp:lastPrinted>1900-01-01T00:00:00Z</cp:lastPrinted>
  <dcterms:created xsi:type="dcterms:W3CDTF">2020-02-03T08:32:00Z</dcterms:created>
  <dcterms:modified xsi:type="dcterms:W3CDTF">2022-03-08T08:49:00Z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