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F7376" w14:textId="3FD5ADCD" w:rsidR="004C3F8F" w:rsidRDefault="004C3F8F" w:rsidP="004C3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C4586">
        <w:rPr>
          <w:b/>
          <w:noProof/>
          <w:sz w:val="24"/>
        </w:rPr>
        <w:t>2538</w:t>
      </w:r>
    </w:p>
    <w:p w14:paraId="517D4FDB" w14:textId="77777777" w:rsidR="004C3F8F" w:rsidRDefault="004C3F8F" w:rsidP="004C3F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AA166CE" w14:textId="3A8BD3CB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E80BC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7618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77734250" w14:textId="375109F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A97618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D31CC8" w:rsidRPr="00A97618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A9761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7618" w:rsidRPr="00A97618">
        <w:rPr>
          <w:rFonts w:ascii="Arial" w:hAnsi="Arial" w:cs="Arial"/>
          <w:b/>
          <w:bCs/>
          <w:sz w:val="24"/>
          <w:szCs w:val="24"/>
        </w:rPr>
        <w:t>Stage-3 SAE Protocol Development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7CBD73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7618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F2D70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97618">
        <w:t xml:space="preserve"> Stage-3 SAE Protocol Development</w:t>
      </w:r>
      <w:r w:rsidR="00F41A27" w:rsidRPr="006C2E80">
        <w:tab/>
      </w:r>
    </w:p>
    <w:p w14:paraId="289CB42C" w14:textId="37B43FCE" w:rsidR="006C2E80" w:rsidRDefault="00E13CB2" w:rsidP="006C2E80">
      <w:pPr>
        <w:pStyle w:val="Heading8"/>
      </w:pPr>
      <w:r>
        <w:t>A</w:t>
      </w:r>
      <w:r w:rsidR="00B078D6">
        <w:t>cronym:</w:t>
      </w:r>
      <w:r w:rsidR="00A97618">
        <w:t xml:space="preserve"> SAES18, </w:t>
      </w:r>
      <w:r w:rsidR="00A97618" w:rsidRPr="00513A46">
        <w:rPr>
          <w:lang w:val="en-US"/>
        </w:rPr>
        <w:t>SAES1</w:t>
      </w:r>
      <w:r w:rsidR="00A97618">
        <w:rPr>
          <w:lang w:val="en-US"/>
        </w:rPr>
        <w:t>8</w:t>
      </w:r>
      <w:r w:rsidR="00A97618" w:rsidRPr="00513A46">
        <w:rPr>
          <w:lang w:val="en-US"/>
        </w:rPr>
        <w:t>-CSFB, SAES1</w:t>
      </w:r>
      <w:r w:rsidR="00A97618">
        <w:rPr>
          <w:lang w:val="en-US"/>
        </w:rPr>
        <w:t>8</w:t>
      </w:r>
      <w:r w:rsidR="00A97618" w:rsidRPr="00513A46">
        <w:rPr>
          <w:lang w:val="en-US"/>
        </w:rPr>
        <w:t>-non3GPP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64639BD" w:rsidR="003F7142" w:rsidRDefault="003F7142" w:rsidP="006C2E80">
      <w:pPr>
        <w:pStyle w:val="Heading8"/>
      </w:pPr>
      <w:r w:rsidRPr="003F7142">
        <w:t>Potential target Release:</w:t>
      </w:r>
      <w:r w:rsidR="00A97618">
        <w:t xml:space="preserve"> Rel-18</w:t>
      </w:r>
    </w:p>
    <w:p w14:paraId="2D54825D" w14:textId="455594D2" w:rsidR="004260A5" w:rsidRDefault="004260A5" w:rsidP="00A9761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F3B2842" w:rsidR="004260A5" w:rsidRDefault="00A976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B84625E" w:rsidR="004260A5" w:rsidRDefault="00A9761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BE6353" w:rsidR="004260A5" w:rsidRDefault="00A9761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54350" w:rsidR="004260A5" w:rsidRDefault="00A9761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768ECE9" w:rsidR="00A36378" w:rsidRPr="00A36378" w:rsidRDefault="00A36378" w:rsidP="00A9761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F55A6D9" w:rsidR="004876B9" w:rsidRDefault="00A97618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F993F3" w:rsidR="008835FC" w:rsidRDefault="00A97618" w:rsidP="006C2E80">
            <w:pPr>
              <w:pStyle w:val="TAL"/>
            </w:pPr>
            <w:r>
              <w:t xml:space="preserve">    N/A</w:t>
            </w:r>
          </w:p>
        </w:tc>
        <w:tc>
          <w:tcPr>
            <w:tcW w:w="1101" w:type="dxa"/>
          </w:tcPr>
          <w:p w14:paraId="6AE820B7" w14:textId="0C6E126D" w:rsidR="008835FC" w:rsidRDefault="00A9761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3D41B1DD" w:rsidR="008835FC" w:rsidRDefault="00A9761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EB8A9B3" w:rsidR="008835FC" w:rsidRPr="00251D80" w:rsidRDefault="00A97618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39F9E3F6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AB20A5" w14:textId="787D5A01" w:rsidR="00A97618" w:rsidRPr="00A97618" w:rsidRDefault="00A97618" w:rsidP="00A97618">
      <w:r>
        <w:t>None.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90AAF74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50486701" w14:textId="47F72829" w:rsidR="00FD3A4E" w:rsidRDefault="008A76FD" w:rsidP="00A97618">
      <w:pPr>
        <w:pStyle w:val="Heading1"/>
      </w:pPr>
      <w:r>
        <w:t>3</w:t>
      </w:r>
      <w:r>
        <w:tab/>
        <w:t>Justification</w:t>
      </w:r>
    </w:p>
    <w:p w14:paraId="6FCC95CB" w14:textId="093A0EF0" w:rsidR="00A97618" w:rsidRPr="00A97618" w:rsidRDefault="00A97618" w:rsidP="00A97618">
      <w:r>
        <w:t>In Release 8, LTE was added as an access technology. The feature set in Release 8 provides a basis for EPS support. At Release 9, 10, 11, 12, 13,14, 15, 16 and 17</w:t>
      </w:r>
      <w:r w:rsidR="00B314E5">
        <w:t xml:space="preserve"> </w:t>
      </w:r>
      <w:r>
        <w:t>further work was identified. At Release 18 the need for other new capabilities is being identified.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F26FAB" w14:textId="77777777" w:rsidR="00A97618" w:rsidRDefault="00A97618" w:rsidP="00A97618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38B2CFF5" w14:textId="77777777" w:rsidR="00A97618" w:rsidRDefault="00A97618" w:rsidP="00A97618">
      <w:pPr>
        <w:rPr>
          <w:lang w:val="en-US"/>
        </w:rPr>
      </w:pPr>
      <w:r>
        <w:rPr>
          <w:lang w:val="en-US"/>
        </w:rPr>
        <w:t>The scope of the work also includes:</w:t>
      </w:r>
    </w:p>
    <w:p w14:paraId="3EE0C5DE" w14:textId="3DD2782F" w:rsidR="00A97618" w:rsidRDefault="00A97618" w:rsidP="00A97618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"SAES18-CSFB").</w:t>
      </w:r>
    </w:p>
    <w:p w14:paraId="5013A3A6" w14:textId="77777777" w:rsidR="00A97618" w:rsidRDefault="00A97618" w:rsidP="00A97618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1C79F485" w14:textId="536409AC" w:rsidR="00A97618" w:rsidRDefault="00A97618" w:rsidP="00A97618">
      <w:r>
        <w:t xml:space="preserve">Changes relating to the support of EPC on non-3GPP accesses are covered on the separate acronym </w:t>
      </w:r>
      <w:r w:rsidRPr="006B77F7">
        <w:t>"</w:t>
      </w:r>
      <w:r>
        <w:t>SAES18-non3GPP"</w:t>
      </w:r>
    </w:p>
    <w:p w14:paraId="0DA6444C" w14:textId="77777777" w:rsidR="00A97618" w:rsidRDefault="00A97618" w:rsidP="00A97618">
      <w:r>
        <w:t>The work does not cover PS domain enhancements where parallel changes are identified to both EPS and GPRS.</w:t>
      </w:r>
    </w:p>
    <w:p w14:paraId="3E96D101" w14:textId="77777777" w:rsidR="00A97618" w:rsidRDefault="00A97618" w:rsidP="00A97618">
      <w:r>
        <w:t>The work also does not cover changes to home Node B and home eNode B.</w:t>
      </w:r>
    </w:p>
    <w:p w14:paraId="3ADCF273" w14:textId="77777777" w:rsidR="00A97618" w:rsidRDefault="00A97618" w:rsidP="00A97618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494DEC82" w14:textId="77777777" w:rsidR="00A97618" w:rsidRDefault="00A97618" w:rsidP="00A97618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157F3CB1" w14:textId="77777777" w:rsidR="006C2E80" w:rsidRPr="00A97618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97618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68DF99B" w:rsidR="00A97618" w:rsidRPr="006C2E80" w:rsidRDefault="00A97618" w:rsidP="00A97618">
            <w:pPr>
              <w:pStyle w:val="TAL"/>
            </w:pPr>
            <w:r w:rsidRPr="006D3FDF">
              <w:rPr>
                <w:rFonts w:cs="Arial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FAD7D88" w:rsidR="00A97618" w:rsidRPr="006C2E80" w:rsidRDefault="00A97618" w:rsidP="00A97618">
            <w:pPr>
              <w:pStyle w:val="TAL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1072BB3" w:rsidR="00A97618" w:rsidRPr="006C2E80" w:rsidRDefault="00A97618" w:rsidP="00A97618">
            <w:pPr>
              <w:pStyle w:val="TAL"/>
            </w:pPr>
            <w:r w:rsidRPr="006D3FDF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10</w:t>
            </w:r>
            <w:r w:rsidR="00E90F90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 xml:space="preserve"> (</w:t>
            </w:r>
            <w:r w:rsidR="00E90F90">
              <w:rPr>
                <w:rFonts w:cs="Arial"/>
                <w:szCs w:val="18"/>
              </w:rPr>
              <w:t>December</w:t>
            </w:r>
            <w:r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A97618" w:rsidRPr="006C2E80" w:rsidRDefault="00A97618" w:rsidP="00A97618">
            <w:pPr>
              <w:pStyle w:val="TAL"/>
            </w:pPr>
          </w:p>
        </w:tc>
      </w:tr>
      <w:tr w:rsidR="00A97618" w:rsidRPr="006C2E80" w14:paraId="4CBD0D9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FED5" w14:textId="55C91B7B" w:rsidR="00A97618" w:rsidRPr="006D3FDF" w:rsidRDefault="00A97618" w:rsidP="00A97618">
            <w:pPr>
              <w:pStyle w:val="TAL"/>
              <w:rPr>
                <w:rFonts w:cs="Arial"/>
                <w:szCs w:val="18"/>
              </w:rPr>
            </w:pPr>
            <w:r w:rsidRPr="006D3FDF">
              <w:rPr>
                <w:rFonts w:cs="Arial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875" w14:textId="77777777" w:rsidR="00A97618" w:rsidRDefault="00A97618" w:rsidP="00A97618">
            <w:pPr>
              <w:pStyle w:val="TAL"/>
            </w:pPr>
            <w:r>
              <w:t xml:space="preserve">Additional capabilities and corrections relating to: </w:t>
            </w:r>
          </w:p>
          <w:p w14:paraId="158CE420" w14:textId="77777777" w:rsidR="00A97618" w:rsidRDefault="00A97618" w:rsidP="00A97618">
            <w:pPr>
              <w:pStyle w:val="TAL"/>
              <w:numPr>
                <w:ilvl w:val="0"/>
                <w:numId w:val="12"/>
              </w:numPr>
            </w:pPr>
            <w:r>
              <w:t xml:space="preserve">coding of IEs used by TS 24.301;  </w:t>
            </w:r>
          </w:p>
          <w:p w14:paraId="59186E60" w14:textId="77777777" w:rsidR="00A97618" w:rsidRDefault="00A97618" w:rsidP="00A97618">
            <w:pPr>
              <w:pStyle w:val="TAL"/>
              <w:numPr>
                <w:ilvl w:val="0"/>
                <w:numId w:val="12"/>
              </w:numPr>
            </w:pPr>
            <w:r>
              <w:t xml:space="preserve">CS fallback; and </w:t>
            </w:r>
          </w:p>
          <w:p w14:paraId="213A030E" w14:textId="194F2F0C" w:rsidR="00A97618" w:rsidRPr="00BD62B2" w:rsidRDefault="00A97618" w:rsidP="00A97618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31D" w14:textId="3E4A593C" w:rsidR="00A97618" w:rsidRPr="006D3FDF" w:rsidRDefault="00E90F90" w:rsidP="00A97618">
            <w:pPr>
              <w:pStyle w:val="TAL"/>
              <w:rPr>
                <w:rFonts w:cs="Arial"/>
                <w:szCs w:val="18"/>
              </w:rPr>
            </w:pPr>
            <w:r w:rsidRPr="006D3FDF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DC3" w14:textId="77777777" w:rsidR="00A97618" w:rsidRPr="006C2E80" w:rsidRDefault="00A97618" w:rsidP="00A97618">
            <w:pPr>
              <w:pStyle w:val="TAL"/>
            </w:pPr>
          </w:p>
        </w:tc>
      </w:tr>
      <w:tr w:rsidR="00A97618" w:rsidRPr="006C2E80" w14:paraId="1B91C6A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2E50" w14:textId="427EE97B" w:rsidR="00A97618" w:rsidRPr="006D3FDF" w:rsidRDefault="00A97618" w:rsidP="00A97618">
            <w:pPr>
              <w:pStyle w:val="TAL"/>
              <w:rPr>
                <w:rFonts w:cs="Arial"/>
                <w:szCs w:val="18"/>
              </w:rPr>
            </w:pPr>
            <w:r w:rsidRPr="006D3FDF">
              <w:rPr>
                <w:rFonts w:cs="Arial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048" w14:textId="19CFF458" w:rsidR="00A97618" w:rsidRDefault="00A97618" w:rsidP="00A97618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CFE" w14:textId="606FB947" w:rsidR="00A97618" w:rsidRPr="006D3FDF" w:rsidRDefault="00E90F90" w:rsidP="00A97618">
            <w:pPr>
              <w:pStyle w:val="TAL"/>
              <w:rPr>
                <w:rFonts w:cs="Arial"/>
                <w:szCs w:val="18"/>
              </w:rPr>
            </w:pPr>
            <w:r w:rsidRPr="006D3FDF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B702" w14:textId="77777777" w:rsidR="00A97618" w:rsidRPr="006C2E80" w:rsidRDefault="00A97618" w:rsidP="00A97618">
            <w:pPr>
              <w:pStyle w:val="TAL"/>
            </w:pPr>
          </w:p>
        </w:tc>
      </w:tr>
      <w:tr w:rsidR="00E90F90" w:rsidRPr="006C2E80" w14:paraId="0514D2A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F65" w14:textId="0AE19DDF" w:rsidR="00E90F90" w:rsidRPr="006D3FDF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6D3FDF">
              <w:rPr>
                <w:rFonts w:cs="Arial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3B3" w14:textId="0C7221A6" w:rsidR="00E90F90" w:rsidRPr="001476A1" w:rsidRDefault="00E90F90" w:rsidP="00E90F90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1BC" w14:textId="60439260" w:rsidR="00E90F90" w:rsidRPr="006D3FDF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56336D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C9F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2E86E58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768" w14:textId="081F2291" w:rsidR="00E90F90" w:rsidRPr="006D3FDF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DA7" w14:textId="2D7DB798" w:rsidR="00E90F90" w:rsidRPr="006D50B9" w:rsidRDefault="00E90F90" w:rsidP="00E90F90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DD0" w14:textId="650EC92D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56336D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7B4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5BD8175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21AA" w14:textId="0C05230E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D61" w14:textId="3C1E8283" w:rsidR="00E90F90" w:rsidRDefault="00E90F90" w:rsidP="00E90F90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C09" w14:textId="16BCC9D7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56336D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165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74E7BC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B90" w14:textId="79345226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3EF" w14:textId="6740709E" w:rsidR="00E90F90" w:rsidRDefault="00E90F90" w:rsidP="00E90F90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2C0" w14:textId="59F4EA46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56336D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AF2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4B40275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6DF" w14:textId="77327CBC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3B5" w14:textId="66E83EB7" w:rsidR="00E90F90" w:rsidRDefault="00E90F90" w:rsidP="00E90F90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9C5" w14:textId="71F0F914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56336D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BD82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1D61D60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9AD" w14:textId="4D5B9D15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FDA" w14:textId="4EA61BB9" w:rsidR="00E90F90" w:rsidRDefault="00E90F90" w:rsidP="00E90F90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50B" w14:textId="61B2C8E8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D461A6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F57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58B3BE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F1F" w14:textId="029053EC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CB3" w14:textId="75F036DC" w:rsidR="00E90F90" w:rsidRPr="001476A1" w:rsidRDefault="00E90F90" w:rsidP="00E90F90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335" w14:textId="78997C44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D461A6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C7A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18C4ECE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E055" w14:textId="55C062EE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394" w14:textId="77777777" w:rsidR="00E90F90" w:rsidRDefault="00E90F90" w:rsidP="00E90F90">
            <w:pPr>
              <w:pStyle w:val="TAL"/>
            </w:pPr>
            <w:r>
              <w:t xml:space="preserve">Additional capabilities and corrections relating to: </w:t>
            </w:r>
          </w:p>
          <w:p w14:paraId="2CE79CEB" w14:textId="77777777" w:rsidR="00E90F90" w:rsidRDefault="00E90F90" w:rsidP="00E90F90">
            <w:pPr>
              <w:pStyle w:val="TAL"/>
              <w:numPr>
                <w:ilvl w:val="0"/>
                <w:numId w:val="13"/>
              </w:numPr>
            </w:pPr>
            <w:r>
              <w:t xml:space="preserve">coding of IEs used by TS 29.118; </w:t>
            </w:r>
          </w:p>
          <w:p w14:paraId="4C7BA947" w14:textId="77777777" w:rsidR="00E90F90" w:rsidRDefault="00E90F90" w:rsidP="00E90F90">
            <w:pPr>
              <w:pStyle w:val="TAL"/>
              <w:numPr>
                <w:ilvl w:val="0"/>
                <w:numId w:val="13"/>
              </w:numPr>
            </w:pPr>
            <w:r>
              <w:t xml:space="preserve">CS fallback; and </w:t>
            </w:r>
          </w:p>
          <w:p w14:paraId="2B35142B" w14:textId="3F19F4B1" w:rsidR="00E90F90" w:rsidRDefault="00E90F90" w:rsidP="00E90F90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FB1" w14:textId="6796CFCA" w:rsidR="00E90F90" w:rsidRPr="00412349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D461A6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A5F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15E7CFC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F4B" w14:textId="791A4839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D29" w14:textId="0051B17D" w:rsidR="00E90F90" w:rsidRDefault="00E90F90" w:rsidP="00E90F90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5195" w14:textId="005B2671" w:rsidR="00E90F90" w:rsidRPr="00F509D8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D461A6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C59" w14:textId="77777777" w:rsidR="00E90F90" w:rsidRPr="006C2E80" w:rsidRDefault="00E90F90" w:rsidP="00E90F90">
            <w:pPr>
              <w:pStyle w:val="TAL"/>
            </w:pPr>
          </w:p>
        </w:tc>
      </w:tr>
      <w:tr w:rsidR="00E90F90" w:rsidRPr="006C2E80" w14:paraId="3DE3C4E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513" w14:textId="66053D16" w:rsidR="00E90F90" w:rsidRDefault="00E90F90" w:rsidP="00E90F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2B3" w14:textId="72056229" w:rsidR="00E90F90" w:rsidRDefault="00E90F90" w:rsidP="00E90F90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ABA" w14:textId="446DC0CC" w:rsidR="00E90F90" w:rsidRPr="00F509D8" w:rsidRDefault="00E90F90" w:rsidP="00E90F90">
            <w:pPr>
              <w:pStyle w:val="TAL"/>
              <w:rPr>
                <w:rFonts w:cs="Arial"/>
                <w:szCs w:val="18"/>
              </w:rPr>
            </w:pPr>
            <w:r w:rsidRPr="00D461A6">
              <w:rPr>
                <w:rFonts w:cs="Arial"/>
                <w:szCs w:val="18"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945" w14:textId="77777777" w:rsidR="00E90F90" w:rsidRPr="006C2E80" w:rsidRDefault="00E90F90" w:rsidP="00E90F9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F9B49D3" w:rsidR="006C2E80" w:rsidRDefault="00A97618" w:rsidP="006C2E80">
      <w:r>
        <w:t>Aghili, Behrouz, Apple</w:t>
      </w:r>
    </w:p>
    <w:p w14:paraId="136C0583" w14:textId="0B61698D" w:rsidR="00A97618" w:rsidRPr="006C2E80" w:rsidRDefault="002E70F9" w:rsidP="006C2E80">
      <w:r>
        <w:t>b</w:t>
      </w:r>
      <w:r w:rsidR="00A97618">
        <w:t>_aghili@apple.com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95D6848" w:rsidR="00557B2E" w:rsidRPr="00557B2E" w:rsidRDefault="00A97618" w:rsidP="006C2E80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72B4300" w:rsidR="006C2E80" w:rsidRPr="00557B2E" w:rsidRDefault="00A97618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1B62B8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7"/>
      </w:tblGrid>
      <w:tr w:rsidR="00557B2E" w14:paraId="562C6F71" w14:textId="77777777" w:rsidTr="00003F4F">
        <w:trPr>
          <w:cantSplit/>
          <w:trHeight w:val="270"/>
          <w:jc w:val="center"/>
        </w:trPr>
        <w:tc>
          <w:tcPr>
            <w:tcW w:w="3877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003F4F">
        <w:trPr>
          <w:cantSplit/>
          <w:trHeight w:val="257"/>
          <w:jc w:val="center"/>
        </w:trPr>
        <w:tc>
          <w:tcPr>
            <w:tcW w:w="3877" w:type="dxa"/>
            <w:shd w:val="clear" w:color="auto" w:fill="auto"/>
          </w:tcPr>
          <w:p w14:paraId="01BC355F" w14:textId="33AD6190" w:rsidR="00557B2E" w:rsidRDefault="00A97618" w:rsidP="001C5C86">
            <w:pPr>
              <w:pStyle w:val="TAL"/>
            </w:pPr>
            <w:r>
              <w:t>Apple</w:t>
            </w:r>
          </w:p>
        </w:tc>
      </w:tr>
      <w:tr w:rsidR="0048267C" w14:paraId="62EA82FF" w14:textId="77777777" w:rsidTr="00003F4F">
        <w:trPr>
          <w:cantSplit/>
          <w:trHeight w:val="270"/>
          <w:jc w:val="center"/>
        </w:trPr>
        <w:tc>
          <w:tcPr>
            <w:tcW w:w="3877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003F4F">
        <w:trPr>
          <w:cantSplit/>
          <w:trHeight w:val="270"/>
          <w:jc w:val="center"/>
        </w:trPr>
        <w:tc>
          <w:tcPr>
            <w:tcW w:w="3877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003F4F">
        <w:trPr>
          <w:cantSplit/>
          <w:trHeight w:val="257"/>
          <w:jc w:val="center"/>
        </w:trPr>
        <w:tc>
          <w:tcPr>
            <w:tcW w:w="3877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003F4F">
        <w:trPr>
          <w:cantSplit/>
          <w:trHeight w:val="270"/>
          <w:jc w:val="center"/>
        </w:trPr>
        <w:tc>
          <w:tcPr>
            <w:tcW w:w="3877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003F4F">
        <w:trPr>
          <w:cantSplit/>
          <w:trHeight w:val="270"/>
          <w:jc w:val="center"/>
        </w:trPr>
        <w:tc>
          <w:tcPr>
            <w:tcW w:w="3877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81E7" w14:textId="77777777" w:rsidR="002B3D04" w:rsidRDefault="002B3D04">
      <w:r>
        <w:separator/>
      </w:r>
    </w:p>
  </w:endnote>
  <w:endnote w:type="continuationSeparator" w:id="0">
    <w:p w14:paraId="510E3863" w14:textId="77777777" w:rsidR="002B3D04" w:rsidRDefault="002B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75F58" w14:textId="77777777" w:rsidR="002B3D04" w:rsidRDefault="002B3D04">
      <w:r>
        <w:separator/>
      </w:r>
    </w:p>
  </w:footnote>
  <w:footnote w:type="continuationSeparator" w:id="0">
    <w:p w14:paraId="678E1A63" w14:textId="77777777" w:rsidR="002B3D04" w:rsidRDefault="002B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F4F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9407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04"/>
    <w:rsid w:val="002C1C50"/>
    <w:rsid w:val="002E6A7D"/>
    <w:rsid w:val="002E70F9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5D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1FAD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FF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618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4E5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586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1C86"/>
    <w:rsid w:val="00E84CD8"/>
    <w:rsid w:val="00E90B85"/>
    <w:rsid w:val="00E90F90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604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56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Behrouz Aghili</cp:lastModifiedBy>
  <cp:revision>10</cp:revision>
  <cp:lastPrinted>2000-02-29T11:31:00Z</cp:lastPrinted>
  <dcterms:created xsi:type="dcterms:W3CDTF">2022-03-11T15:34:00Z</dcterms:created>
  <dcterms:modified xsi:type="dcterms:W3CDTF">2022-03-24T19:06:00Z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