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D7643E7"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01</w:t>
      </w:r>
    </w:p>
    <w:p w14:paraId="66C3C8C9" w14:textId="6C8549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EB0AE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EB0AE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14:paraId="7E877D28" w14:textId="3BDAC577" w:rsidR="00046179" w:rsidRPr="007016DC" w:rsidRDefault="007C07BB" w:rsidP="00046179">
            <w:pPr>
              <w:rPr>
                <w:rFonts w:cs="Arial"/>
                <w:bCs/>
                <w:iCs/>
              </w:rPr>
            </w:pPr>
            <w:r w:rsidRPr="00EB0AE3">
              <w:t>C1-22</w:t>
            </w:r>
            <w:r w:rsidR="00EB0AE3" w:rsidRPr="00EB0AE3">
              <w:t>2</w:t>
            </w:r>
            <w:r w:rsidR="00C615B4">
              <w:t>5</w:t>
            </w:r>
            <w:r w:rsidRPr="00EB0AE3">
              <w:t>01</w:t>
            </w:r>
          </w:p>
        </w:tc>
        <w:tc>
          <w:tcPr>
            <w:tcW w:w="4191" w:type="dxa"/>
            <w:gridSpan w:val="3"/>
            <w:tcBorders>
              <w:top w:val="single" w:sz="12" w:space="0" w:color="auto"/>
              <w:bottom w:val="single" w:sz="4" w:space="0" w:color="auto"/>
            </w:tcBorders>
            <w:shd w:val="clear" w:color="auto" w:fill="00FFFF"/>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00FFFF"/>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00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14:paraId="26D4A650" w14:textId="0A0AC90B" w:rsidR="00046179" w:rsidRPr="00D95972" w:rsidRDefault="00046179" w:rsidP="00481025">
            <w:pPr>
              <w:rPr>
                <w:rFonts w:cs="Arial"/>
              </w:rPr>
            </w:pPr>
          </w:p>
        </w:tc>
      </w:tr>
      <w:tr w:rsidR="0053283C" w:rsidRPr="00D95972" w14:paraId="365CE061" w14:textId="77777777" w:rsidTr="00EB0AE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EB0AE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EB0AE3">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84753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977337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EB0AE3">
              <w:rPr>
                <w:rFonts w:cs="Arial"/>
                <w:b/>
                <w:bCs/>
              </w:rPr>
              <w:t>xxxx</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r w:rsidR="00EB0AE3" w:rsidRPr="00EB0AE3">
              <w:rPr>
                <w:vertAlign w:val="superscript"/>
              </w:rPr>
              <w:t>th</w:t>
            </w:r>
            <w:r w:rsidR="00EB0AE3">
              <w:t xml:space="preserve"> </w:t>
            </w:r>
            <w:r w:rsidR="003554DC">
              <w:t xml:space="preserve"> </w:t>
            </w:r>
            <w:r w:rsidRPr="003554DC">
              <w:tab/>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r w:rsidR="006C2B74" w:rsidRPr="006C2B74">
              <w:rPr>
                <w:vertAlign w:val="superscript"/>
              </w:rPr>
              <w:t>th</w:t>
            </w:r>
            <w:r w:rsidR="006C2B74">
              <w:t xml:space="preserve"> </w:t>
            </w:r>
            <w:r w:rsidR="003554DC">
              <w:t xml:space="preserve"> </w:t>
            </w:r>
            <w:r w:rsidRPr="003554DC">
              <w:tab/>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50D4F4E8"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r w:rsidRPr="009C3451">
              <w:rPr>
                <w:rFonts w:cs="Arial"/>
                <w:b/>
                <w:u w:val="single"/>
              </w:rPr>
              <w:t xml:space="preserve">Rel- Rel-16: </w:t>
            </w:r>
          </w:p>
          <w:p w14:paraId="161A1AE4" w14:textId="77777777" w:rsidR="00AC4083" w:rsidRPr="00886DE4" w:rsidRDefault="00AC4083" w:rsidP="00AC4083">
            <w:pPr>
              <w:rPr>
                <w:rFonts w:cs="Arial"/>
                <w:b/>
                <w:bCs/>
              </w:rPr>
            </w:pPr>
            <w:r w:rsidRPr="00886DE4">
              <w:rPr>
                <w:rFonts w:cs="Arial"/>
                <w:b/>
                <w:bCs/>
              </w:rPr>
              <w:lastRenderedPageBreak/>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t>MuD</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6AA951B4"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6497A">
              <w:rPr>
                <w:rFonts w:cs="Arial"/>
              </w:rPr>
              <w:t>)</w:t>
            </w:r>
          </w:p>
          <w:p w14:paraId="7C9621BA" w14:textId="152ED479"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p>
          <w:p w14:paraId="2698E59E" w14:textId="4099E3C6"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7AED4CEF"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r>
              <w:rPr>
                <w:lang w:val="fr-FR"/>
              </w:rPr>
              <w:t>eNPN</w:t>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p>
          <w:p w14:paraId="5DE9D8BA" w14:textId="7CAD6EBF"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6F2C4603" w14:textId="270F95AC"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086D741" w14:textId="0A7A8633"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FFC9D53" w14:textId="197B0A4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p>
          <w:p w14:paraId="392C4248" w14:textId="3847946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71F7A8C8" w14:textId="3F9E908C"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512FEB0" w14:textId="6FDB372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4C16D7F" w14:textId="47DF7B1B"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bookmarkEnd w:id="4"/>
          <w:p w14:paraId="0B926686" w14:textId="63828D9A"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075CCD4" w14:textId="227F4223"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23F8F79" w14:textId="0718EF7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1B6FE01D" w14:textId="62A85FC8"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D95F6B5" w14:textId="706F5F88"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D265280" w14:textId="4CF9DDF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p>
          <w:p w14:paraId="113BE1B6" w14:textId="28C41A54"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p>
          <w:p w14:paraId="1297C91E" w14:textId="14443F96"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p>
          <w:p w14:paraId="640B429D" w14:textId="0632CFB4"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p>
          <w:p w14:paraId="1F075C26" w14:textId="55C9BCE3"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p>
          <w:p w14:paraId="7866F2D8" w14:textId="0215438D"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p>
          <w:p w14:paraId="7CCD6353" w14:textId="04CD2CAD"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p>
          <w:p w14:paraId="6E68658E" w14:textId="62FD0944" w:rsidR="008B0E96" w:rsidRDefault="008B0E96" w:rsidP="008B0E96">
            <w:pPr>
              <w:rPr>
                <w:rFonts w:cs="Arial"/>
              </w:rPr>
            </w:pPr>
            <w:r w:rsidRPr="0006497A">
              <w:rPr>
                <w:rFonts w:cs="Arial"/>
              </w:rPr>
              <w:tab/>
              <w:t>17.2.32</w:t>
            </w:r>
            <w:r w:rsidRPr="0006497A">
              <w:rPr>
                <w:rFonts w:cs="Arial"/>
              </w:rPr>
              <w:tab/>
            </w:r>
            <w:r w:rsidRPr="0006497A">
              <w:t>IoT_SAT_ARCH_EPS</w:t>
            </w:r>
            <w:r w:rsidRPr="0006497A">
              <w:rPr>
                <w:rFonts w:cs="Arial"/>
              </w:rPr>
              <w:tab/>
            </w:r>
            <w:r w:rsidRPr="0006497A">
              <w:rPr>
                <w:rFonts w:cs="Arial"/>
              </w:rPr>
              <w:tab/>
            </w:r>
            <w:r w:rsidRPr="0006497A">
              <w:rPr>
                <w:rFonts w:cs="Arial"/>
              </w:rPr>
              <w:tab/>
              <w:t>()</w:t>
            </w:r>
          </w:p>
          <w:p w14:paraId="2059553D" w14:textId="3D4BEDAB"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p>
          <w:p w14:paraId="6C2BAF9D" w14:textId="5C6EA34C" w:rsidR="000F7B6F" w:rsidRDefault="000F7B6F" w:rsidP="008B0E96">
            <w:pPr>
              <w:rPr>
                <w:rFonts w:cs="Arial"/>
              </w:rPr>
            </w:pPr>
            <w:r w:rsidRPr="0006497A">
              <w:rPr>
                <w:rFonts w:cs="Arial"/>
              </w:rPr>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103C0C06"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p>
          <w:p w14:paraId="134501B8" w14:textId="6AA5EB3D" w:rsidR="00483EC0" w:rsidRPr="0006497A" w:rsidRDefault="00483EC0" w:rsidP="00483EC0">
            <w:pPr>
              <w:rPr>
                <w:rFonts w:cs="Arial"/>
              </w:rPr>
            </w:pPr>
            <w:r w:rsidRPr="0006497A">
              <w:rPr>
                <w:rFonts w:cs="Arial"/>
              </w:rPr>
              <w:tab/>
              <w:t>17.3.4</w:t>
            </w:r>
            <w:r w:rsidRPr="0006497A">
              <w:rPr>
                <w:rFonts w:cs="Arial"/>
              </w:rPr>
              <w:tab/>
              <w:t>MuDe</w:t>
            </w:r>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p>
          <w:p w14:paraId="595FA305" w14:textId="489BF6FA"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4FDD2FA" w14:textId="7A3E71AD"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893AAB1" w14:textId="2759444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4083B64" w14:textId="269E4153"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ADB452B" w14:textId="203CD09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08F9544C" w14:textId="581AF69D"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7C447898" w14:textId="1D73C2FF"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69D34EDC" w14:textId="7D0C81EE"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p>
          <w:p w14:paraId="1C50827A" w14:textId="63E18ABC"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p>
          <w:p w14:paraId="169844D4" w14:textId="5E943120" w:rsidR="008B0E96" w:rsidRPr="00EB0AE3" w:rsidRDefault="008B0E96" w:rsidP="006F1124">
            <w:pPr>
              <w:rPr>
                <w:rFonts w:cs="Arial"/>
              </w:rPr>
            </w:pPr>
            <w:r w:rsidRPr="00EB0AE3">
              <w:rPr>
                <w:rFonts w:cs="Arial"/>
              </w:rPr>
              <w:tab/>
              <w:t>17.3.14</w:t>
            </w:r>
            <w:r w:rsidRPr="00EB0AE3">
              <w:rPr>
                <w:rFonts w:cs="Arial"/>
              </w:rPr>
              <w:tab/>
              <w:t>MuDTran</w:t>
            </w:r>
            <w:r w:rsidRPr="00EB0AE3">
              <w:rPr>
                <w:rFonts w:cs="Arial"/>
              </w:rPr>
              <w:tab/>
            </w:r>
            <w:r w:rsidRPr="00EB0AE3">
              <w:rPr>
                <w:rFonts w:cs="Arial"/>
              </w:rPr>
              <w:tab/>
            </w:r>
            <w:r w:rsidRPr="00EB0AE3">
              <w:rPr>
                <w:rFonts w:cs="Arial"/>
              </w:rPr>
              <w:tab/>
            </w:r>
            <w:r w:rsidRPr="00EB0AE3">
              <w:rPr>
                <w:rFonts w:cs="Arial"/>
              </w:rPr>
              <w:tab/>
              <w:t>()</w:t>
            </w:r>
          </w:p>
          <w:p w14:paraId="206DA10B" w14:textId="762D88DD" w:rsidR="008B0E96" w:rsidRPr="00EB0AE3" w:rsidRDefault="008B0E96" w:rsidP="006F1124">
            <w:pPr>
              <w:rPr>
                <w:rFonts w:cs="Arial"/>
              </w:rPr>
            </w:pPr>
            <w:r w:rsidRPr="00EB0AE3">
              <w:rPr>
                <w:rFonts w:cs="Arial"/>
              </w:rPr>
              <w:tab/>
              <w:t>17.3.15</w:t>
            </w:r>
            <w:r w:rsidRPr="00EB0AE3">
              <w:rPr>
                <w:rFonts w:cs="Arial"/>
              </w:rPr>
              <w:tab/>
              <w:t>eCryptPr</w:t>
            </w:r>
            <w:r w:rsidRPr="00EB0AE3">
              <w:rPr>
                <w:rFonts w:cs="Arial"/>
              </w:rPr>
              <w:tab/>
            </w:r>
            <w:r w:rsidRPr="00EB0AE3">
              <w:rPr>
                <w:rFonts w:cs="Arial"/>
              </w:rPr>
              <w:tab/>
            </w:r>
            <w:r w:rsidRPr="00EB0AE3">
              <w:rPr>
                <w:rFonts w:cs="Arial"/>
              </w:rPr>
              <w:tab/>
            </w:r>
            <w:r w:rsidRPr="00EB0AE3">
              <w:rPr>
                <w:rFonts w:cs="Arial"/>
              </w:rPr>
              <w:tab/>
              <w:t>()</w:t>
            </w:r>
          </w:p>
          <w:p w14:paraId="7FA7B94B" w14:textId="5E1ED2F9"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p>
          <w:p w14:paraId="2F591B7C" w14:textId="282B43EE"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19482547"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06497A">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06497A">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36C1724D"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044DC66A"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4B5FA3C"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3F5D2DE2"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1509840B" w:rsidR="00525CAA" w:rsidRPr="00D95972" w:rsidRDefault="00525CAA" w:rsidP="00525CAA">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D329C5">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9"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9"/>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0"/>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2" w:name="_Hlk23769176"/>
            <w:r w:rsidRPr="00C43946">
              <w:t>Service Enabler Architecture Layer for Verticals</w:t>
            </w:r>
            <w:bookmarkEnd w:id="12"/>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6"/>
      <w:tr w:rsidR="00975353" w:rsidRPr="00D95972" w14:paraId="1981C59E" w14:textId="77777777" w:rsidTr="00E06A4C">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1D833555" w14:textId="77777777" w:rsidTr="00D329C5">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41DCEF8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347725D4" w14:textId="77777777" w:rsidTr="00A753D0">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3335DD">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17" w:name="_Hlk80288995"/>
            <w:r>
              <w:t>5GSAT_ARCH-CT</w:t>
            </w:r>
            <w:bookmarkEnd w:id="17"/>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3335DD">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DD7861" w14:textId="6AB212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6027E3" w14:textId="147BC14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E6F2AD" w14:textId="7C09868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11" w14:textId="17A6FB7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38BCE4" w14:textId="77777777" w:rsidR="00A753D0" w:rsidRPr="00D95972" w:rsidRDefault="00A753D0" w:rsidP="00A753D0">
            <w:pPr>
              <w:rPr>
                <w:rFonts w:eastAsia="Batang" w:cs="Arial"/>
                <w:lang w:eastAsia="ko-KR"/>
              </w:rPr>
            </w:pP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18" w:name="_Hlk62488428"/>
            <w:r>
              <w:t>FS_MINT-CT</w:t>
            </w:r>
            <w:r>
              <w:rPr>
                <w:lang w:val="fr-FR"/>
              </w:rPr>
              <w:t xml:space="preserve"> </w:t>
            </w:r>
            <w:bookmarkEnd w:id="18"/>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3335D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3335DD">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D1B3216" w14:textId="4DC830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5D57C7" w14:textId="11FDB9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FD2258" w14:textId="2A5ECD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41B5487" w14:textId="448E83B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5A5BB4" w14:textId="77777777" w:rsidR="00A753D0" w:rsidRPr="00D95972" w:rsidRDefault="00A753D0" w:rsidP="00A753D0">
            <w:pPr>
              <w:rPr>
                <w:rFonts w:eastAsia="Batang" w:cs="Arial"/>
                <w:lang w:eastAsia="ko-KR"/>
              </w:rPr>
            </w:pPr>
          </w:p>
        </w:tc>
      </w:tr>
      <w:tr w:rsidR="00A753D0" w:rsidRPr="00D95972" w14:paraId="7959177E" w14:textId="77777777" w:rsidTr="003335DD">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99D7F5" w14:textId="3C8914E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FE7DAF" w14:textId="3523E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289ECD" w14:textId="5E77CD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6124D1" w14:textId="1409FE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F269C" w14:textId="77777777" w:rsidR="00A753D0" w:rsidRPr="00D95972" w:rsidRDefault="00A753D0" w:rsidP="00A753D0">
            <w:pPr>
              <w:rPr>
                <w:rFonts w:eastAsia="Batang" w:cs="Arial"/>
                <w:lang w:eastAsia="ko-KR"/>
              </w:rPr>
            </w:pPr>
          </w:p>
        </w:tc>
      </w:tr>
      <w:tr w:rsidR="00A753D0" w:rsidRPr="00D95972" w14:paraId="56FE34F0" w14:textId="77777777" w:rsidTr="003335DD">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2E2673" w14:textId="380B65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860C3B" w14:textId="5D6649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8FF00D" w14:textId="120B7A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F8FA89" w14:textId="71F2FE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CBFEE4"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3335DD">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3315DE8" w14:textId="11753F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EC7B93" w14:textId="20A267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64D9EA1" w14:textId="30C214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ACB5371" w14:textId="772064A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35FD207" w14:textId="77777777" w:rsidR="00A753D0" w:rsidRPr="00D95972" w:rsidRDefault="00A753D0" w:rsidP="00A753D0">
            <w:pPr>
              <w:rPr>
                <w:rFonts w:eastAsia="Batang" w:cs="Arial"/>
                <w:lang w:eastAsia="ko-KR"/>
              </w:rPr>
            </w:pPr>
          </w:p>
        </w:tc>
      </w:tr>
      <w:tr w:rsidR="00A753D0" w:rsidRPr="00D95972" w14:paraId="712A400A" w14:textId="77777777" w:rsidTr="003335DD">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3361F54" w14:textId="0705CA5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5C9516" w14:textId="6F5410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02FFA" w14:textId="1C29169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CD727F" w14:textId="5A0566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B4B255" w14:textId="77777777" w:rsidR="00A753D0" w:rsidRPr="00D95972" w:rsidRDefault="00A753D0" w:rsidP="00A753D0">
            <w:pPr>
              <w:rPr>
                <w:rFonts w:eastAsia="Batang" w:cs="Arial"/>
                <w:lang w:eastAsia="ko-KR"/>
              </w:rPr>
            </w:pPr>
          </w:p>
        </w:tc>
      </w:tr>
      <w:tr w:rsidR="00A753D0" w:rsidRPr="00D95972" w14:paraId="7E87F4F1" w14:textId="77777777" w:rsidTr="003335DD">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8C4D50" w14:textId="0CBB3C7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97EE45B" w14:textId="7214382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40B5F49" w14:textId="64E64C9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3534066" w14:textId="0430F2F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A77D8A" w14:textId="77777777" w:rsidR="00A753D0" w:rsidRPr="00D95972" w:rsidRDefault="00A753D0" w:rsidP="00A753D0">
            <w:pPr>
              <w:rPr>
                <w:rFonts w:eastAsia="Batang" w:cs="Arial"/>
                <w:lang w:eastAsia="ko-KR"/>
              </w:rPr>
            </w:pPr>
          </w:p>
        </w:tc>
      </w:tr>
      <w:tr w:rsidR="00A753D0" w:rsidRPr="00D95972" w14:paraId="0026D200" w14:textId="77777777" w:rsidTr="003335DD">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B21F314" w14:textId="242477A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077396E" w14:textId="38EAD6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E311D8" w14:textId="53AD42D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305FFE" w14:textId="060A495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E534C8" w14:textId="77777777" w:rsidR="00A753D0" w:rsidRPr="00D95972" w:rsidRDefault="00A753D0" w:rsidP="00A753D0">
            <w:pPr>
              <w:rPr>
                <w:rFonts w:eastAsia="Batang" w:cs="Arial"/>
                <w:lang w:eastAsia="ko-KR"/>
              </w:rPr>
            </w:pPr>
          </w:p>
        </w:tc>
      </w:tr>
      <w:tr w:rsidR="00A753D0" w:rsidRPr="00D95972" w14:paraId="4DC84E6D" w14:textId="77777777" w:rsidTr="003335DD">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B22E0AB" w14:textId="0507DD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1AD60" w14:textId="449436D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53530FD" w14:textId="3ECFCA6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A53014" w14:textId="260F94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B0F57" w14:textId="77777777" w:rsidR="00A753D0" w:rsidRPr="00D95972" w:rsidRDefault="00A753D0" w:rsidP="00A753D0">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3335D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3335DD">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0CD38E" w14:textId="2268E2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1CC1D5" w14:textId="36958DA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444DAA6" w14:textId="584A54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84FD14" w14:textId="4CC90ED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DC237" w14:textId="77777777" w:rsidR="00A753D0" w:rsidRPr="00D95972" w:rsidRDefault="00A753D0"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174BB003" w14:textId="77777777" w:rsidTr="00A753D0">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2A373CF4" w14:textId="77777777" w:rsidTr="00A753D0">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bookmarkStart w:id="19" w:name="_Hlk92786794"/>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19"/>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20" w:name="_Hlk62800646"/>
            <w:r>
              <w:t>EDGEAPP</w:t>
            </w:r>
            <w:bookmarkEnd w:id="20"/>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7520B3">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445303" w14:textId="3861985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31525D" w14:textId="2F89111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17D11" w14:textId="7C82587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97F9B9" w14:textId="34109DC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54147C" w14:textId="323331A5" w:rsidR="00A753D0" w:rsidRPr="00D95972" w:rsidRDefault="00A753D0" w:rsidP="00A753D0">
            <w:pPr>
              <w:rPr>
                <w:rFonts w:eastAsia="Batang" w:cs="Arial"/>
                <w:lang w:eastAsia="ko-KR"/>
              </w:rPr>
            </w:pP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21" w:name="_Hlk79758409"/>
            <w:r w:rsidRPr="002276A6">
              <w:t xml:space="preserve">CT aspects for Support of </w:t>
            </w:r>
            <w:r>
              <w:t>Uncrewed</w:t>
            </w:r>
            <w:r w:rsidRPr="002276A6">
              <w:t xml:space="preserve"> Aerial Systems Connectivity, Identification, and Tracking</w:t>
            </w:r>
            <w:bookmarkEnd w:id="21"/>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882313" w:rsidRPr="00D95972" w14:paraId="5552963C" w14:textId="77777777" w:rsidTr="00882313">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FEAD5FB"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F1FBD5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AFDDE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E056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639B89" w14:textId="77777777" w:rsidR="00882313" w:rsidRPr="00B549E7" w:rsidRDefault="00882313" w:rsidP="00A753D0">
            <w:pPr>
              <w:rPr>
                <w:rFonts w:eastAsia="Batang" w:cs="Arial"/>
                <w:lang w:eastAsia="ko-KR"/>
              </w:rPr>
            </w:pP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882313" w:rsidRPr="00D95972" w14:paraId="033E6B11" w14:textId="77777777" w:rsidTr="00882313">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882313" w:rsidRPr="00D95972" w14:paraId="44116360" w14:textId="77777777" w:rsidTr="00882313">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7520B3">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E3C4EB" w14:textId="7F87D8D3" w:rsidR="00A753D0" w:rsidRPr="00F71937"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F061D33" w14:textId="7AED5FF9"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89AFF5A" w14:textId="46991CA9"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D42E0A9" w14:textId="691786B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608359" w14:textId="77777777" w:rsidR="00A753D0" w:rsidRDefault="00A753D0"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7520B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520B3">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B54590A" w14:textId="340578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E89525" w14:textId="1B5F59D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E9557" w14:textId="605797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40FD5" w14:textId="62F4B1D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7520B3">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717B32" w14:textId="368162A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F2C6" w14:textId="0072285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6165F4" w14:textId="091833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911B2E" w14:textId="50E1FF9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77777777" w:rsidR="00A753D0" w:rsidRDefault="00A753D0" w:rsidP="00A753D0">
            <w:pPr>
              <w:rPr>
                <w:rFonts w:eastAsia="Batang" w:cs="Arial"/>
                <w:color w:val="000000"/>
                <w:lang w:eastAsia="ko-KR"/>
              </w:rPr>
            </w:pPr>
          </w:p>
          <w:p w14:paraId="22CA7231" w14:textId="77777777" w:rsidR="00A753D0" w:rsidRPr="00D95972" w:rsidRDefault="00A753D0" w:rsidP="007520B3">
            <w:pPr>
              <w:rPr>
                <w:rFonts w:eastAsia="Batang" w:cs="Arial"/>
                <w:lang w:eastAsia="ko-KR"/>
              </w:rPr>
            </w:pPr>
          </w:p>
        </w:tc>
      </w:tr>
      <w:tr w:rsidR="00A753D0" w:rsidRPr="00D95972" w14:paraId="0D3B3AA2" w14:textId="77777777" w:rsidTr="00D329C5">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5257CA" w14:textId="7A7727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23C3E8" w14:textId="299E31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1F59C6" w14:textId="3E6E542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A753D0" w:rsidRPr="00D95972" w:rsidRDefault="00A753D0" w:rsidP="00A753D0">
            <w:pPr>
              <w:rPr>
                <w:rFonts w:eastAsia="Batang" w:cs="Arial"/>
                <w:lang w:eastAsia="ko-KR"/>
              </w:rPr>
            </w:pP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882313" w:rsidRPr="00D95972" w14:paraId="43870506" w14:textId="77777777" w:rsidTr="00882313">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882313" w:rsidRPr="00D95972" w14:paraId="36418533" w14:textId="77777777" w:rsidTr="00882313">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B9FF3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81F8B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130576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95139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1D11D2" w14:textId="77777777" w:rsidR="00882313" w:rsidRDefault="00882313"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7520B3">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60A3CE" w14:textId="48ABC67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78BFCC" w14:textId="12E7260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62C428" w14:textId="78DEB58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C0C2492" w14:textId="0C56CC0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BF7A5D" w14:textId="77777777" w:rsidR="00A753D0" w:rsidRPr="00D95972" w:rsidRDefault="00A753D0" w:rsidP="00A753D0">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7520B3">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C77C43" w14:textId="0D01C67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F6BB0E" w14:textId="274B40C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72E213" w14:textId="1BC9C9B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57D282" w14:textId="26E0DEA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69AACC" w14:textId="77777777" w:rsidR="00A753D0" w:rsidRPr="00D95972" w:rsidRDefault="00A753D0" w:rsidP="00A753D0">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7520B3">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8F379E" w14:textId="0E90F1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4559A5E" w14:textId="19633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30FC643" w14:textId="4C48A15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F35E86F" w14:textId="246EDE0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520B3">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1D12720" w14:textId="7B5B11E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D6BE1C" w14:textId="36948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C47F697" w14:textId="4013118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CBBE18" w14:textId="4535E8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488440" w14:textId="69824249" w:rsidR="00A753D0" w:rsidRPr="00D95972" w:rsidRDefault="00A753D0" w:rsidP="00A753D0">
            <w:pPr>
              <w:rPr>
                <w:rFonts w:eastAsia="Batang" w:cs="Arial"/>
                <w:lang w:eastAsia="ko-KR"/>
              </w:rPr>
            </w:pPr>
          </w:p>
        </w:tc>
      </w:tr>
      <w:tr w:rsidR="00A753D0" w:rsidRPr="00D95972" w14:paraId="072071DC" w14:textId="77777777" w:rsidTr="007520B3">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931C3D5" w14:textId="346B2E0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32C5E2" w14:textId="529836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7DE1A30" w14:textId="6DB4F7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E9F67EB" w14:textId="44723D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520B3">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439B2BF" w14:textId="0E9801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8B2DDE" w14:textId="0373DAA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B6761" w14:textId="249857F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569C3E3" w14:textId="0ED1E0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520B3">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BB2873" w14:textId="13F0C89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0BBC56" w14:textId="56C9B9F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45131E" w14:textId="332CBF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FFB6AF9" w14:textId="787B746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520B3">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2DB" w14:textId="2E27B1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A6009A" w14:textId="39CAA4F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1F401" w14:textId="4211A3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4AA9F1C" w14:textId="174B629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520B3">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D8FB69" w14:textId="6DAA14A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B31D120" w14:textId="53E405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307445" w14:textId="71187F9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E94506" w14:textId="7F18AF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09B55F" w14:textId="43C531EA"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7520B3">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27B89D" w14:textId="66822CD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E22F5C" w14:textId="6AA567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3FAB79" w14:textId="75FC49B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A20CA3" w14:textId="0C0D51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75654A" w14:textId="77777777" w:rsidR="00A753D0" w:rsidRPr="00D95972" w:rsidRDefault="00A753D0"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7520B3">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A66250" w14:textId="422B2B1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6170DF1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4B824F" w14:textId="57653A0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2F70C" w14:textId="0C19DD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A753D0" w:rsidRPr="00D95972" w:rsidRDefault="00A753D0" w:rsidP="00A753D0">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882313">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78ECFDCD" w14:textId="77777777" w:rsidTr="00B77B3B">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864345" w14:textId="2C3DDD1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CF9E63" w14:textId="75E34E4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FBFA28" w14:textId="480B55B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2B8A13B" w14:textId="4B9902C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0E1FF6" w14:textId="77777777" w:rsidR="00A753D0" w:rsidRPr="00D95972" w:rsidRDefault="00A753D0" w:rsidP="00A753D0">
            <w:pPr>
              <w:rPr>
                <w:rFonts w:eastAsia="Batang" w:cs="Arial"/>
                <w:lang w:eastAsia="ko-KR"/>
              </w:rPr>
            </w:pPr>
          </w:p>
        </w:tc>
      </w:tr>
      <w:tr w:rsidR="00A753D0" w:rsidRPr="00D95972" w14:paraId="3E1BA879" w14:textId="77777777" w:rsidTr="00B77B3B">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D8A11A" w14:textId="5041C02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A93EC1" w14:textId="5ACB9C8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D969EC" w14:textId="505B54A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C16D95" w14:textId="5C58A9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B77B3B">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535A3D" w14:textId="269EF76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B9CA25" w14:textId="7506F2D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8CF48A" w14:textId="14CC19D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8E18CB" w14:textId="0575D7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B77B3B">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92BDDF" w14:textId="3903AC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B0109" w14:textId="5FF0EEB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8B374D6" w14:textId="75768C4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9602EC" w14:textId="3B84EC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B77B3B">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872BDA" w14:textId="105AD72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AA20BC" w14:textId="6674227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B6C4A3" w14:textId="05E9692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A249E6" w14:textId="5CF3895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328BF" w14:textId="77777777" w:rsidR="00A753D0" w:rsidRPr="00D95972" w:rsidRDefault="00A753D0" w:rsidP="00A753D0">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6A3A6250" w14:textId="77777777" w:rsidTr="00D329C5">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1A5612">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D329C5">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1A5612">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7986243" w:rsidR="004450FA" w:rsidRPr="00D95972" w:rsidRDefault="004450FA" w:rsidP="001A5612">
            <w:pPr>
              <w:rPr>
                <w:rFonts w:cs="Arial"/>
              </w:rPr>
            </w:pPr>
            <w:r>
              <w:t>AKM_TLS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4450FA" w:rsidRPr="00D95972" w14:paraId="5E01B746" w14:textId="77777777" w:rsidTr="00D329C5">
        <w:tc>
          <w:tcPr>
            <w:tcW w:w="976" w:type="dxa"/>
            <w:tcBorders>
              <w:top w:val="nil"/>
              <w:left w:val="thinThickThinSmallGap" w:sz="24" w:space="0" w:color="auto"/>
              <w:bottom w:val="nil"/>
            </w:tcBorders>
            <w:shd w:val="clear" w:color="auto" w:fill="auto"/>
          </w:tcPr>
          <w:p w14:paraId="1B4173E7"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9083611"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B0EF927"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7911E0"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37AFADDE"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69AE024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9A3575" w14:textId="77777777" w:rsidR="004450FA" w:rsidRPr="00D95972" w:rsidRDefault="004450FA" w:rsidP="00A753D0">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22"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22"/>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23" w:name="_Hlk80719061"/>
            <w:r w:rsidRPr="00D675A3">
              <w:rPr>
                <w:rFonts w:cs="Arial"/>
                <w:color w:val="000000"/>
              </w:rPr>
              <w:t>FS_eIMS5G2</w:t>
            </w:r>
            <w:bookmarkEnd w:id="23"/>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24" w:name="_Hlk48559896"/>
            <w:r w:rsidRPr="00D675A3">
              <w:rPr>
                <w:rFonts w:cs="Arial"/>
              </w:rPr>
              <w:t>Study on enhanced IMS to 5GC Integration Phase 2</w:t>
            </w:r>
            <w:bookmarkEnd w:id="24"/>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ACA3981" w14:textId="77777777" w:rsidTr="00D329C5">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A753D0" w:rsidRPr="00D95972" w14:paraId="24CE2422" w14:textId="77777777" w:rsidTr="00D329C5">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auto"/>
          </w:tcPr>
          <w:p w14:paraId="3FC1D9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B77B3B">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210B1" w14:textId="40375A2D"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8745A5" w14:textId="3A894C0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787A1A2" w14:textId="0D8ECE34"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950A3C2" w14:textId="18DA662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C2E7" w14:textId="65E37CCC" w:rsidR="00A753D0" w:rsidRDefault="00A753D0" w:rsidP="00A753D0">
            <w:pPr>
              <w:rPr>
                <w:rFonts w:eastAsia="Batang" w:cs="Arial"/>
                <w:lang w:eastAsia="ko-KR"/>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72ECDF19" w14:textId="77777777" w:rsidTr="001C25E8">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566377" w14:textId="443BF1E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28DA4" w14:textId="2BB119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70BC5F" w14:textId="1E97414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F762A8" w14:textId="0C39C06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D329C5">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882313" w:rsidRPr="00D95972" w14:paraId="6BC52F8E" w14:textId="77777777" w:rsidTr="00882313">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2FD72D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2B41B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85491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25122D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B249C6" w14:textId="77777777" w:rsidR="00882313" w:rsidRPr="00E257D4" w:rsidRDefault="00882313" w:rsidP="00A753D0">
            <w:pPr>
              <w:rPr>
                <w:rFonts w:cs="Arial"/>
              </w:rPr>
            </w:pPr>
          </w:p>
        </w:tc>
      </w:tr>
      <w:tr w:rsidR="00A753D0" w:rsidRPr="00D95972" w14:paraId="742A83E7" w14:textId="77777777" w:rsidTr="00FC3E2C">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E01805" w14:textId="393EBDA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6382D" w14:textId="2C89B0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617AE" w14:textId="08547E9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DE725F4" w14:textId="1E82506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8073D" w14:textId="736C210D"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D329C5">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77D5AF" w14:textId="46E8B74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8BA041" w14:textId="73E37A5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8FBBF3" w14:textId="30B6E7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A753D0" w:rsidRPr="00C62C94" w:rsidRDefault="00A753D0" w:rsidP="00A753D0">
            <w:pPr>
              <w:rPr>
                <w:rFonts w:ascii="Calibri" w:hAnsi="Calibri"/>
                <w:sz w:val="22"/>
                <w:szCs w:val="22"/>
                <w:lang w:val="en-US"/>
              </w:rPr>
            </w:pP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801049">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FF2B77" w14:textId="337F60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41E970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4C99F3" w14:textId="5CEE6D7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4BAF6CA" w14:textId="03A49B8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4E602291" w:rsidR="00A753D0" w:rsidRPr="00D95972" w:rsidRDefault="00A753D0"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6F2CAD4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0AA33A" w14:textId="501FCD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024B1E0" w14:textId="45C5CB9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C8B4FE" w14:textId="38B6541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44D36" w14:textId="7CC3A703" w:rsidR="00A753D0" w:rsidRPr="00D95972" w:rsidRDefault="00A753D0" w:rsidP="00A753D0">
            <w:pPr>
              <w:rPr>
                <w:rFonts w:eastAsia="Batang" w:cs="Arial"/>
                <w:lang w:eastAsia="ko-KR"/>
              </w:rPr>
            </w:pPr>
          </w:p>
        </w:tc>
      </w:tr>
      <w:tr w:rsidR="00A753D0" w:rsidRPr="00D95972" w14:paraId="6C1E6CD5" w14:textId="77777777" w:rsidTr="001C25E8">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D90DA1A" w14:textId="2415FC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0C1061" w14:textId="5E66AD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DD39AC" w14:textId="05A3224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7FA4C8F" w14:textId="72ECE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57D1F5" w14:textId="200174DC" w:rsidR="00A753D0" w:rsidRPr="00D95972" w:rsidRDefault="00A753D0" w:rsidP="00A753D0">
            <w:pPr>
              <w:rPr>
                <w:rFonts w:eastAsia="Batang" w:cs="Arial"/>
                <w:lang w:eastAsia="ko-KR"/>
              </w:rPr>
            </w:pPr>
          </w:p>
        </w:tc>
      </w:tr>
      <w:tr w:rsidR="00A753D0" w:rsidRPr="00D95972" w14:paraId="65F719F8" w14:textId="77777777" w:rsidTr="001C25E8">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EAB8F66" w14:textId="6884601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A94746" w14:textId="79BD26B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200EC9" w14:textId="6DF20BD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3E4245D" w14:textId="150B4F6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53DAA2" w14:textId="7A832ABB" w:rsidR="00A753D0" w:rsidRPr="00D95972" w:rsidRDefault="00A753D0" w:rsidP="00A753D0">
            <w:pPr>
              <w:rPr>
                <w:rFonts w:eastAsia="Batang" w:cs="Arial"/>
                <w:lang w:eastAsia="ko-KR"/>
              </w:rPr>
            </w:pPr>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1C25E8">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F56B5F" w14:textId="5957DB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250E73" w14:textId="13665F0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A84432" w14:textId="088FE58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4CF3A8" w14:textId="7995F2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C1E11" w14:textId="77777777" w:rsidR="00A753D0" w:rsidRPr="00D95972" w:rsidRDefault="00A753D0" w:rsidP="00A753D0">
            <w:pPr>
              <w:rPr>
                <w:rFonts w:eastAsia="Batang" w:cs="Arial"/>
                <w:lang w:eastAsia="ko-KR"/>
              </w:rPr>
            </w:pP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1C25E8">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739933" w14:textId="5AA9B3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030E679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F84C70" w14:textId="0F2B16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99583B" w14:textId="07A2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77777777" w:rsidR="00A753D0" w:rsidRPr="006F1124" w:rsidRDefault="00A753D0" w:rsidP="00A753D0">
            <w:pPr>
              <w:rPr>
                <w:szCs w:val="16"/>
                <w:highlight w:val="green"/>
              </w:rPr>
            </w:pP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1A5612">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CT aspects for modifying PASSporT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4450FA" w:rsidRPr="00D95972" w14:paraId="63501EE4" w14:textId="77777777" w:rsidTr="00D329C5">
        <w:tc>
          <w:tcPr>
            <w:tcW w:w="976" w:type="dxa"/>
            <w:tcBorders>
              <w:left w:val="thinThickThinSmallGap" w:sz="24" w:space="0" w:color="auto"/>
              <w:bottom w:val="nil"/>
            </w:tcBorders>
            <w:shd w:val="clear" w:color="auto" w:fill="auto"/>
          </w:tcPr>
          <w:p w14:paraId="0874EAD8" w14:textId="77777777" w:rsidR="004450FA" w:rsidRPr="00D95972" w:rsidRDefault="004450FA" w:rsidP="00A753D0">
            <w:pPr>
              <w:rPr>
                <w:rFonts w:cs="Arial"/>
              </w:rPr>
            </w:pPr>
          </w:p>
        </w:tc>
        <w:tc>
          <w:tcPr>
            <w:tcW w:w="1317" w:type="dxa"/>
            <w:gridSpan w:val="2"/>
            <w:tcBorders>
              <w:bottom w:val="nil"/>
            </w:tcBorders>
            <w:shd w:val="clear" w:color="auto" w:fill="auto"/>
          </w:tcPr>
          <w:p w14:paraId="0862257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8449E5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7AAA4C"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6BE3FEC6"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24B1D19D"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C34C3A" w14:textId="77777777" w:rsidR="004450FA" w:rsidRPr="00D95972" w:rsidRDefault="004450FA" w:rsidP="00A753D0">
            <w:pPr>
              <w:rPr>
                <w:rFonts w:eastAsia="Batang" w:cs="Arial"/>
                <w:lang w:eastAsia="ko-KR"/>
              </w:rPr>
            </w:pPr>
          </w:p>
        </w:tc>
      </w:tr>
      <w:tr w:rsidR="004450FA" w:rsidRPr="00D95972" w14:paraId="00951C28" w14:textId="77777777" w:rsidTr="00D329C5">
        <w:tc>
          <w:tcPr>
            <w:tcW w:w="976" w:type="dxa"/>
            <w:tcBorders>
              <w:left w:val="thinThickThinSmallGap" w:sz="24" w:space="0" w:color="auto"/>
              <w:bottom w:val="nil"/>
            </w:tcBorders>
            <w:shd w:val="clear" w:color="auto" w:fill="auto"/>
          </w:tcPr>
          <w:p w14:paraId="272FB0CC" w14:textId="77777777" w:rsidR="004450FA" w:rsidRPr="00D95972" w:rsidRDefault="004450FA" w:rsidP="00A753D0">
            <w:pPr>
              <w:rPr>
                <w:rFonts w:cs="Arial"/>
              </w:rPr>
            </w:pPr>
          </w:p>
        </w:tc>
        <w:tc>
          <w:tcPr>
            <w:tcW w:w="1317" w:type="dxa"/>
            <w:gridSpan w:val="2"/>
            <w:tcBorders>
              <w:bottom w:val="nil"/>
            </w:tcBorders>
            <w:shd w:val="clear" w:color="auto" w:fill="auto"/>
          </w:tcPr>
          <w:p w14:paraId="6B9E5940"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4D2CF9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7341C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AE57C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616AAF9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EC0BE" w14:textId="77777777" w:rsidR="004450FA" w:rsidRPr="00D95972" w:rsidRDefault="004450FA" w:rsidP="00A753D0">
            <w:pPr>
              <w:rPr>
                <w:rFonts w:eastAsia="Batang" w:cs="Arial"/>
                <w:lang w:eastAsia="ko-KR"/>
              </w:rPr>
            </w:pP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1C25E8">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1C25E8">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ED57621" w14:textId="12CBE07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0E21BEA9" w14:textId="49EFE25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F9C17CF" w14:textId="0162E4CB"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24A45CD" w14:textId="315E1546"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4AF00" w14:textId="47689ED9" w:rsidR="00A753D0" w:rsidRPr="00D95972" w:rsidRDefault="00A753D0" w:rsidP="00A753D0">
            <w:pPr>
              <w:rPr>
                <w:rFonts w:cs="Arial"/>
              </w:rPr>
            </w:pPr>
          </w:p>
        </w:tc>
      </w:tr>
      <w:tr w:rsidR="00A753D0" w:rsidRPr="00D95972" w14:paraId="0530FCB6" w14:textId="77777777" w:rsidTr="001C25E8">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3F202145" w14:textId="438C2C41" w:rsidR="00A753D0" w:rsidRDefault="00A753D0" w:rsidP="00A753D0"/>
        </w:tc>
        <w:tc>
          <w:tcPr>
            <w:tcW w:w="4191" w:type="dxa"/>
            <w:gridSpan w:val="3"/>
            <w:tcBorders>
              <w:top w:val="single" w:sz="4" w:space="0" w:color="auto"/>
              <w:bottom w:val="single" w:sz="4" w:space="0" w:color="auto"/>
            </w:tcBorders>
            <w:shd w:val="clear" w:color="auto" w:fill="FFFFFF"/>
          </w:tcPr>
          <w:p w14:paraId="4EA93147" w14:textId="60089014"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D44922" w14:textId="01922E5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A067D1D" w14:textId="496D4F90"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A7A41" w14:textId="77777777" w:rsidR="00A753D0" w:rsidRPr="00D95972" w:rsidRDefault="00A753D0" w:rsidP="00A753D0">
            <w:pPr>
              <w:rPr>
                <w:rFonts w:cs="Arial"/>
              </w:rPr>
            </w:pPr>
          </w:p>
        </w:tc>
      </w:tr>
      <w:tr w:rsidR="00B720C4" w:rsidRPr="00D95972" w14:paraId="70BB1FF0" w14:textId="77777777" w:rsidTr="001C25E8">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56173462" w14:textId="722AFF42" w:rsidR="00B720C4" w:rsidRDefault="00B720C4" w:rsidP="00044876"/>
        </w:tc>
        <w:tc>
          <w:tcPr>
            <w:tcW w:w="4191" w:type="dxa"/>
            <w:gridSpan w:val="3"/>
            <w:tcBorders>
              <w:top w:val="single" w:sz="4" w:space="0" w:color="auto"/>
              <w:bottom w:val="single" w:sz="4" w:space="0" w:color="auto"/>
            </w:tcBorders>
            <w:shd w:val="clear" w:color="auto" w:fill="FFFFFF"/>
          </w:tcPr>
          <w:p w14:paraId="53418052" w14:textId="3FE292EA"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12E4B923" w14:textId="24A3EDB2"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6B9F240B" w14:textId="738A8883"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3699E7" w14:textId="77777777" w:rsidR="00B720C4" w:rsidRPr="00D95972" w:rsidRDefault="00B720C4" w:rsidP="00044876">
            <w:pPr>
              <w:rPr>
                <w:rFonts w:cs="Arial"/>
              </w:rPr>
            </w:pPr>
          </w:p>
        </w:tc>
      </w:tr>
      <w:tr w:rsidR="00B720C4" w:rsidRPr="00D95972" w14:paraId="3924D189" w14:textId="77777777" w:rsidTr="001C25E8">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10E8AF71" w14:textId="0527BCFD" w:rsidR="00B720C4" w:rsidRDefault="00B720C4" w:rsidP="00044876"/>
        </w:tc>
        <w:tc>
          <w:tcPr>
            <w:tcW w:w="4191" w:type="dxa"/>
            <w:gridSpan w:val="3"/>
            <w:tcBorders>
              <w:top w:val="single" w:sz="4" w:space="0" w:color="auto"/>
              <w:bottom w:val="single" w:sz="4" w:space="0" w:color="auto"/>
            </w:tcBorders>
            <w:shd w:val="clear" w:color="auto" w:fill="FFFFFF"/>
          </w:tcPr>
          <w:p w14:paraId="499F420A" w14:textId="659AF7F7"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7DB5581D" w14:textId="7B757F20"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1119" w14:textId="77777777" w:rsidR="00B720C4" w:rsidRPr="00D95972" w:rsidRDefault="00B720C4" w:rsidP="00044876">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5AE47" w14:textId="77777777" w:rsidR="002B3CAA" w:rsidRDefault="002B3CAA">
      <w:r>
        <w:separator/>
      </w:r>
    </w:p>
  </w:endnote>
  <w:endnote w:type="continuationSeparator" w:id="0">
    <w:p w14:paraId="7B7C4C2D" w14:textId="77777777" w:rsidR="002B3CAA" w:rsidRDefault="002B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1C6E" w14:textId="77777777" w:rsidR="002B3CAA" w:rsidRDefault="002B3CAA">
      <w:r>
        <w:separator/>
      </w:r>
    </w:p>
  </w:footnote>
  <w:footnote w:type="continuationSeparator" w:id="0">
    <w:p w14:paraId="7AC7D4DE" w14:textId="77777777" w:rsidR="002B3CAA" w:rsidRDefault="002B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AF7"/>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15E"/>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5306</Words>
  <Characters>36090</Characters>
  <Application>Microsoft Office Word</Application>
  <DocSecurity>0</DocSecurity>
  <Lines>300</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41314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2022-03-24T12:45:00Z</dcterms:created>
  <dcterms:modified xsi:type="dcterms:W3CDTF">2022-03-24T12:45:00Z</dcterms:modified>
</cp:coreProperties>
</file>