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4067D" w14:textId="4D698390" w:rsidR="005B5CB8" w:rsidRDefault="005B5CB8" w:rsidP="005B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D2DAA">
        <w:rPr>
          <w:b/>
          <w:noProof/>
          <w:sz w:val="24"/>
        </w:rPr>
        <w:t>1332</w:t>
      </w:r>
    </w:p>
    <w:p w14:paraId="3979DA1A" w14:textId="77777777" w:rsidR="005B5CB8" w:rsidRDefault="005B5CB8" w:rsidP="005B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CP-yyxxxx)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529A925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56803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77734250" w14:textId="0962F98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E5034" w:rsidRPr="005E5034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CT aspects </w:t>
      </w:r>
      <w:r w:rsidR="00854412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5C1A73">
        <w:rPr>
          <w:rFonts w:ascii="Arial" w:eastAsia="Batang" w:hAnsi="Arial" w:cs="Arial"/>
          <w:b/>
          <w:sz w:val="24"/>
          <w:szCs w:val="24"/>
          <w:lang w:eastAsia="zh-CN"/>
        </w:rPr>
        <w:t>modifying</w:t>
      </w:r>
      <w:r w:rsidR="00EB3BA3">
        <w:rPr>
          <w:rFonts w:ascii="Arial" w:eastAsia="Batang" w:hAnsi="Arial" w:cs="Arial"/>
          <w:b/>
          <w:sz w:val="24"/>
          <w:szCs w:val="24"/>
          <w:lang w:eastAsia="zh-CN"/>
        </w:rPr>
        <w:t xml:space="preserve"> "rph" PASSporT verification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B60375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09B4">
        <w:rPr>
          <w:rFonts w:ascii="Arial" w:eastAsia="Batang" w:hAnsi="Arial"/>
          <w:b/>
          <w:sz w:val="24"/>
          <w:szCs w:val="24"/>
          <w:lang w:val="en-US" w:eastAsia="zh-CN"/>
        </w:rPr>
        <w:t>17.2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FC3141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BA7C52">
        <w:t xml:space="preserve"> </w:t>
      </w:r>
      <w:r w:rsidR="00974386">
        <w:tab/>
      </w:r>
      <w:r w:rsidR="008C2231" w:rsidRPr="008C2231">
        <w:t xml:space="preserve">New WID on CT aspects for </w:t>
      </w:r>
      <w:r w:rsidR="005C1A73">
        <w:t>modifying</w:t>
      </w:r>
      <w:r w:rsidR="008C2231" w:rsidRPr="008C2231">
        <w:t xml:space="preserve"> "rph" PASSporT verification</w:t>
      </w:r>
      <w:r w:rsidR="00F41A27" w:rsidRPr="006C2E80">
        <w:tab/>
      </w:r>
    </w:p>
    <w:p w14:paraId="289CB42C" w14:textId="727C10C6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3E137F">
        <w:t>RP</w:t>
      </w:r>
      <w:r w:rsidR="00A81EA9">
        <w:t>H</w:t>
      </w:r>
      <w:r w:rsidR="003E137F">
        <w:t>_</w:t>
      </w:r>
      <w:r w:rsidR="006A00F7">
        <w:t>VFY</w:t>
      </w:r>
    </w:p>
    <w:p w14:paraId="0D12AE1F" w14:textId="213135EB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629ADD8D" w:rsidR="00B078D6" w:rsidRDefault="00D31CC8" w:rsidP="006C2E80">
      <w:pPr>
        <w:pStyle w:val="Guidance"/>
      </w:pPr>
      <w:r>
        <w:t xml:space="preserve"> </w:t>
      </w:r>
    </w:p>
    <w:p w14:paraId="63EE9719" w14:textId="73AB131C" w:rsidR="003F7142" w:rsidRPr="00B7455D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B7455D">
        <w:t>Rel-17</w:t>
      </w:r>
    </w:p>
    <w:p w14:paraId="53277F89" w14:textId="3D6AE533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12BCFF11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A0CB586" w:rsidR="004260A5" w:rsidRDefault="00EC74E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8E7A879" w:rsidR="004260A5" w:rsidRDefault="00EC74E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6C245DC" w:rsidR="004260A5" w:rsidRDefault="00EC74E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5FEC65C" w:rsidR="004260A5" w:rsidRDefault="00EC74E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549CCA6B" w:rsidR="004260A5" w:rsidRDefault="00EC74E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50B6D0EC" w:rsidR="00A36378" w:rsidRPr="00A36378" w:rsidRDefault="001211F3" w:rsidP="006C2E80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A3C33F4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2A1EF61" w:rsidR="004876B9" w:rsidRPr="00662741" w:rsidRDefault="000B70B3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945A98D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DF7CB90" w:rsidR="008835FC" w:rsidRDefault="00800D36" w:rsidP="006C2E80">
            <w:pPr>
              <w:pStyle w:val="TAL"/>
            </w:pPr>
            <w:r>
              <w:t>TEI17_SAPES</w:t>
            </w:r>
          </w:p>
        </w:tc>
        <w:tc>
          <w:tcPr>
            <w:tcW w:w="1101" w:type="dxa"/>
          </w:tcPr>
          <w:p w14:paraId="6AE820B7" w14:textId="50B6E871" w:rsidR="008835FC" w:rsidRDefault="00800D36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7864FBF" w:rsidR="008835FC" w:rsidRDefault="006E17E4" w:rsidP="006C2E80">
            <w:pPr>
              <w:pStyle w:val="TAL"/>
            </w:pPr>
            <w:r>
              <w:t>870004</w:t>
            </w:r>
          </w:p>
        </w:tc>
        <w:tc>
          <w:tcPr>
            <w:tcW w:w="6010" w:type="dxa"/>
          </w:tcPr>
          <w:p w14:paraId="24E5739B" w14:textId="646A4467" w:rsidR="008835FC" w:rsidRPr="00251D80" w:rsidRDefault="00E64905" w:rsidP="006C2E80">
            <w:pPr>
              <w:pStyle w:val="TAL"/>
            </w:pPr>
            <w:r w:rsidRPr="00E64905">
              <w:t>Support for Signed Attestation for Priority and Emergency Sessions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8129DA2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ED08E06" w:rsidR="008835FC" w:rsidRDefault="002B668E" w:rsidP="006C2E80">
            <w:pPr>
              <w:pStyle w:val="TAL"/>
            </w:pPr>
            <w:r>
              <w:t>790028</w:t>
            </w:r>
          </w:p>
        </w:tc>
        <w:tc>
          <w:tcPr>
            <w:tcW w:w="3326" w:type="dxa"/>
          </w:tcPr>
          <w:p w14:paraId="6AD6B1DF" w14:textId="323070F8" w:rsidR="008835FC" w:rsidRDefault="004944F3" w:rsidP="006C2E80">
            <w:pPr>
              <w:pStyle w:val="TAL"/>
            </w:pPr>
            <w:r w:rsidRPr="004944F3">
              <w:t>Enhancements to Call spoofing functionality</w:t>
            </w:r>
          </w:p>
        </w:tc>
        <w:tc>
          <w:tcPr>
            <w:tcW w:w="5099" w:type="dxa"/>
          </w:tcPr>
          <w:p w14:paraId="4972B8BD" w14:textId="702A185B" w:rsidR="008835FC" w:rsidRPr="003E77FC" w:rsidRDefault="003E77FC" w:rsidP="006C2E80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3E77FC">
              <w:rPr>
                <w:rFonts w:ascii="Arial" w:hAnsi="Arial" w:cs="Arial"/>
                <w:i w:val="0"/>
                <w:iCs/>
                <w:sz w:val="18"/>
                <w:szCs w:val="18"/>
              </w:rPr>
              <w:t>Specification of the SIP procedures for performing the attestation and signing of originating calling identification information for non-emergency IMS sessions.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1FDEEC4A" w:rsidR="00A9188C" w:rsidRPr="00755FED" w:rsidRDefault="00755FED" w:rsidP="00755FED">
      <w:r>
        <w:t xml:space="preserve">RFC 8224, RFC </w:t>
      </w:r>
      <w:r w:rsidR="002705A0">
        <w:t>8443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44421730" w:rsidR="006C2E80" w:rsidRDefault="0071696F" w:rsidP="006C2E80">
      <w:r>
        <w:t xml:space="preserve">RFC 8443 </w:t>
      </w:r>
      <w:r w:rsidR="001906A1">
        <w:t xml:space="preserve">identifies the </w:t>
      </w:r>
      <w:r w:rsidR="00B51C24">
        <w:t>following security vulnerability associated with use of the Resource-Priority header field:</w:t>
      </w:r>
    </w:p>
    <w:p w14:paraId="3BC48CA1" w14:textId="1D16DA2B" w:rsidR="004D25C5" w:rsidRDefault="00316E18" w:rsidP="002771D4">
      <w:pPr>
        <w:pStyle w:val="B1"/>
        <w:ind w:firstLine="0"/>
      </w:pPr>
      <w:r>
        <w:t>"</w:t>
      </w:r>
      <w:r w:rsidR="004D25C5">
        <w:t>[RFC4412] defines a mechanism to prioritize access to SIP-signaled resources during periods of communications resource scarcity using the SIP 'Resource-Priority' header.  As specified in [RFC4412], the SIP 'Resource-Priority' header field may be used by SIP user agents (UAs) [RFC3261] (including Public Switched Telephone Network (PSTN)</w:t>
      </w:r>
      <w:r w:rsidR="00EA3459">
        <w:t xml:space="preserve"> </w:t>
      </w:r>
      <w:r w:rsidR="004D25C5">
        <w:t>gateways and SIP proxy servers) to influence prioritization afforded</w:t>
      </w:r>
      <w:r w:rsidR="00EA3459">
        <w:t xml:space="preserve"> </w:t>
      </w:r>
      <w:r w:rsidR="004D25C5">
        <w:t>to communication sessions, including PSTN calls (e.g., to manage scarce network resources during network congestion scenarios).</w:t>
      </w:r>
      <w:r w:rsidR="007F2D58">
        <w:t xml:space="preserve"> </w:t>
      </w:r>
      <w:r w:rsidR="004D25C5">
        <w:t>However, the SIP 'Resource-Priority' header field could be spoofed and abused by unauthorized entities, the threat models and use cases of which are described in [RFC7375] and [RFC7340], respectively.</w:t>
      </w:r>
    </w:p>
    <w:p w14:paraId="34452282" w14:textId="27911253" w:rsidR="000A778D" w:rsidRDefault="004D25C5" w:rsidP="00C40281">
      <w:pPr>
        <w:pStyle w:val="B1"/>
        <w:ind w:firstLine="0"/>
      </w:pPr>
      <w:r>
        <w:t>Compromise of the SIP 'Resource-Priority' header field [RFC4412]</w:t>
      </w:r>
      <w:r w:rsidR="0015054E">
        <w:t xml:space="preserve"> </w:t>
      </w:r>
      <w:r>
        <w:t>could lead to misuse of network resources (i.e., during congestion</w:t>
      </w:r>
      <w:r w:rsidR="0015054E">
        <w:t xml:space="preserve"> </w:t>
      </w:r>
      <w:r>
        <w:t>scenarios), impacting the application services supported using the</w:t>
      </w:r>
      <w:r w:rsidR="0015054E">
        <w:t xml:space="preserve"> </w:t>
      </w:r>
      <w:r>
        <w:t>SIP 'Resource-Priority' header field.</w:t>
      </w:r>
      <w:r w:rsidR="00316E18">
        <w:t>"</w:t>
      </w:r>
      <w:r w:rsidR="00C40281">
        <w:t xml:space="preserve"> </w:t>
      </w:r>
    </w:p>
    <w:p w14:paraId="11B773EC" w14:textId="01EA9285" w:rsidR="00B92120" w:rsidRDefault="00104517" w:rsidP="00C40281">
      <w:r>
        <w:t xml:space="preserve">As described in </w:t>
      </w:r>
      <w:r w:rsidR="00DC3BD3">
        <w:t>RFC 8443</w:t>
      </w:r>
      <w:r>
        <w:t>, t</w:t>
      </w:r>
      <w:r w:rsidRPr="00104517">
        <w:t xml:space="preserve">he "rph" PASSporT protects against this security </w:t>
      </w:r>
      <w:r w:rsidR="00F72DAB">
        <w:t>vulnerability</w:t>
      </w:r>
      <w:r w:rsidRPr="00104517">
        <w:t xml:space="preserve"> by integrity protecting the Resource-Priority header field </w:t>
      </w:r>
      <w:r w:rsidR="00D71308">
        <w:t>contents</w:t>
      </w:r>
      <w:r w:rsidRPr="00104517">
        <w:t xml:space="preserve">. </w:t>
      </w:r>
      <w:r w:rsidR="005557DB">
        <w:t>However, th</w:t>
      </w:r>
      <w:r w:rsidR="00BC3E5F">
        <w:t xml:space="preserve">e </w:t>
      </w:r>
      <w:r w:rsidR="003405EE">
        <w:t>ability to check the integrity of the Reso</w:t>
      </w:r>
      <w:r w:rsidR="000015DE">
        <w:t xml:space="preserve">urce-Priority header field </w:t>
      </w:r>
      <w:r w:rsidR="00491694">
        <w:t>during "rph" PASSpor</w:t>
      </w:r>
      <w:r w:rsidR="005C1A73">
        <w:t>T</w:t>
      </w:r>
      <w:r w:rsidR="00491694">
        <w:t xml:space="preserve"> verification </w:t>
      </w:r>
      <w:r w:rsidR="000015DE">
        <w:t>is</w:t>
      </w:r>
      <w:r w:rsidR="006A1017">
        <w:t xml:space="preserve"> </w:t>
      </w:r>
      <w:r w:rsidR="00374B36">
        <w:t xml:space="preserve">currently </w:t>
      </w:r>
      <w:r w:rsidR="006A1017">
        <w:t xml:space="preserve">not </w:t>
      </w:r>
      <w:r w:rsidR="000015DE">
        <w:t>supported by</w:t>
      </w:r>
      <w:r w:rsidR="00BD4552">
        <w:t xml:space="preserve"> CT1</w:t>
      </w:r>
      <w:r w:rsidR="00491694">
        <w:t>. Therefore, this WID requests that th</w:t>
      </w:r>
      <w:r w:rsidR="005C7860">
        <w:t>i</w:t>
      </w:r>
      <w:r w:rsidR="00375391">
        <w:t>s capability be added</w:t>
      </w:r>
      <w:r w:rsidR="00E11E85">
        <w:t xml:space="preserve">, </w:t>
      </w:r>
      <w:r w:rsidR="00CA4643">
        <w:t>to</w:t>
      </w:r>
      <w:r w:rsidR="00E11E85">
        <w:t xml:space="preserve"> prevent unauthorized </w:t>
      </w:r>
      <w:r w:rsidR="00511065">
        <w:t xml:space="preserve">priority </w:t>
      </w:r>
      <w:r w:rsidR="00E11E85">
        <w:t>access to network res</w:t>
      </w:r>
      <w:r w:rsidR="00511065">
        <w:t>o</w:t>
      </w:r>
      <w:r w:rsidR="00E11E85">
        <w:t>urce</w:t>
      </w:r>
      <w:r w:rsidR="00511065">
        <w:t>s</w:t>
      </w:r>
    </w:p>
    <w:p w14:paraId="330C8BBF" w14:textId="2B188A2F" w:rsidR="001C5159" w:rsidRDefault="00AD078B" w:rsidP="00C40281">
      <w:r>
        <w:t xml:space="preserve">RFC 8224 </w:t>
      </w:r>
      <w:r w:rsidR="007D2182">
        <w:t>section 6.</w:t>
      </w:r>
      <w:r w:rsidR="003B0BB9">
        <w:t xml:space="preserve">2.2 </w:t>
      </w:r>
      <w:r w:rsidR="001B7C76">
        <w:t xml:space="preserve">defines </w:t>
      </w:r>
      <w:r w:rsidR="00001769">
        <w:t>4xx codes that identify the cause of a PASSporT verification failure</w:t>
      </w:r>
      <w:r w:rsidR="005D6FCD">
        <w:t xml:space="preserve"> (e.g., to distinguish between a</w:t>
      </w:r>
      <w:r w:rsidR="00B50394">
        <w:t xml:space="preserve"> failure because</w:t>
      </w:r>
      <w:r w:rsidR="00CF2DDA">
        <w:t xml:space="preserve"> the signing certificate was revoked</w:t>
      </w:r>
      <w:r w:rsidR="003B2569">
        <w:t xml:space="preserve"> vs. </w:t>
      </w:r>
      <w:r w:rsidR="00B50394">
        <w:t>a failure</w:t>
      </w:r>
      <w:r w:rsidR="003B2569">
        <w:t xml:space="preserve"> because the PASSporT signature failed validation</w:t>
      </w:r>
      <w:r w:rsidR="00B50394">
        <w:t xml:space="preserve">). </w:t>
      </w:r>
      <w:r w:rsidR="00F11A9E">
        <w:t>This</w:t>
      </w:r>
      <w:r w:rsidR="00C31E1A">
        <w:t xml:space="preserve"> WID request</w:t>
      </w:r>
      <w:r w:rsidR="00D86B61">
        <w:t>s</w:t>
      </w:r>
      <w:r w:rsidR="00C31E1A">
        <w:t xml:space="preserve"> that this additional failure information be made available to the client</w:t>
      </w:r>
      <w:r w:rsidR="00833950">
        <w:t>. For example,</w:t>
      </w:r>
      <w:r w:rsidR="006F7DF0">
        <w:t xml:space="preserve"> if an INVITE contains</w:t>
      </w:r>
      <w:r w:rsidR="00D130C4">
        <w:t xml:space="preserve"> a "shaken" PASSporT and an "rph" PASSporT, and both PASSporTs fail verification, </w:t>
      </w:r>
      <w:r w:rsidR="00C72A72">
        <w:t xml:space="preserve">then the verification service </w:t>
      </w:r>
      <w:r w:rsidR="004E4CB1">
        <w:t>convey</w:t>
      </w:r>
      <w:r w:rsidR="00864FC7">
        <w:t>s</w:t>
      </w:r>
      <w:r w:rsidR="004E4CB1">
        <w:t xml:space="preserve"> the more detailed failure information to the client</w:t>
      </w:r>
      <w:r w:rsidR="00864FC7">
        <w:t xml:space="preserve"> in a way that enables the client to associate each </w:t>
      </w:r>
      <w:r w:rsidR="00C026B2">
        <w:t xml:space="preserve">failure with the right PASSporT. </w:t>
      </w:r>
    </w:p>
    <w:p w14:paraId="46EF9F89" w14:textId="77777777" w:rsidR="00B92120" w:rsidRDefault="00B92120" w:rsidP="00C4028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7EE76D7" w14:textId="6E40AC75" w:rsidR="009676AA" w:rsidRDefault="009676AA" w:rsidP="009676AA">
      <w:r>
        <w:t xml:space="preserve">The objective of this work item is to specify in CT1 the following </w:t>
      </w:r>
      <w:r w:rsidR="0052202D">
        <w:t>"</w:t>
      </w:r>
      <w:r w:rsidR="00DA01CB">
        <w:t xml:space="preserve">rph" PASSporT verification </w:t>
      </w:r>
      <w:r>
        <w:t>procedures:</w:t>
      </w:r>
    </w:p>
    <w:p w14:paraId="12520ED1" w14:textId="33EAE411" w:rsidR="009676AA" w:rsidRDefault="00C61DB4" w:rsidP="00801EFF">
      <w:pPr>
        <w:pStyle w:val="ListBullet"/>
        <w:numPr>
          <w:ilvl w:val="0"/>
          <w:numId w:val="2"/>
        </w:numPr>
      </w:pPr>
      <w:r>
        <w:t>V</w:t>
      </w:r>
      <w:r w:rsidR="00386919">
        <w:t>erify th</w:t>
      </w:r>
      <w:r w:rsidR="005C4002">
        <w:t xml:space="preserve">e </w:t>
      </w:r>
      <w:r w:rsidR="00F96FCE">
        <w:t xml:space="preserve">integrity of </w:t>
      </w:r>
      <w:r w:rsidR="005C4002">
        <w:t>the</w:t>
      </w:r>
      <w:r w:rsidR="009676AA">
        <w:rPr>
          <w:lang w:val="en-AU"/>
        </w:rPr>
        <w:t xml:space="preserve"> </w:t>
      </w:r>
      <w:r w:rsidR="009676AA" w:rsidRPr="00F21851">
        <w:t xml:space="preserve">Resource-Priority </w:t>
      </w:r>
      <w:r w:rsidR="009676AA">
        <w:t>h</w:t>
      </w:r>
      <w:r w:rsidR="009676AA" w:rsidRPr="00F21851">
        <w:t xml:space="preserve">eader </w:t>
      </w:r>
      <w:proofErr w:type="gramStart"/>
      <w:r w:rsidR="009676AA" w:rsidRPr="00F21851">
        <w:t>field</w:t>
      </w:r>
      <w:r w:rsidR="00DB7FB7">
        <w:t>;</w:t>
      </w:r>
      <w:proofErr w:type="gramEnd"/>
    </w:p>
    <w:p w14:paraId="20522F97" w14:textId="6C766248" w:rsidR="00DA01CB" w:rsidRDefault="003F742A" w:rsidP="00801EFF">
      <w:pPr>
        <w:pStyle w:val="ListBullet"/>
        <w:numPr>
          <w:ilvl w:val="0"/>
          <w:numId w:val="2"/>
        </w:numPr>
      </w:pPr>
      <w:r>
        <w:t>When PASS</w:t>
      </w:r>
      <w:r w:rsidR="00344DD5">
        <w:t>p</w:t>
      </w:r>
      <w:r>
        <w:t xml:space="preserve">orT verification fails, return the </w:t>
      </w:r>
      <w:r w:rsidR="00A94A8B">
        <w:t>4xx failure code/reason-phrase defined in RFC 8224 in the verification response.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4BE9C6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0E7AF2CF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ED2DD4A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F41228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546C0B0A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4FF06E20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E26FD41" w:rsidR="009428A9" w:rsidRPr="007F5366" w:rsidRDefault="007F5366" w:rsidP="006C2E8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0D3FA90B" w:rsidR="00973099" w:rsidRPr="00973099" w:rsidRDefault="00973099" w:rsidP="00973099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Update the </w:t>
            </w:r>
            <w:r w:rsidR="00AE5D87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Identity header verification procedures to </w:t>
            </w:r>
            <w:r w:rsidR="00C53665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a) </w:t>
            </w:r>
            <w:r w:rsidR="00AE5D87">
              <w:rPr>
                <w:rFonts w:ascii="Arial" w:hAnsi="Arial" w:cs="Arial"/>
                <w:i w:val="0"/>
                <w:iCs/>
                <w:sz w:val="18"/>
                <w:szCs w:val="18"/>
              </w:rPr>
              <w:t>verify t</w:t>
            </w:r>
            <w:r w:rsidR="004E070A">
              <w:rPr>
                <w:rFonts w:ascii="Arial" w:hAnsi="Arial" w:cs="Arial"/>
                <w:i w:val="0"/>
                <w:iCs/>
                <w:sz w:val="18"/>
                <w:szCs w:val="18"/>
              </w:rPr>
              <w:t>hat the contents of the Re</w:t>
            </w:r>
            <w:r w:rsidR="006F66E7">
              <w:rPr>
                <w:rFonts w:ascii="Arial" w:hAnsi="Arial" w:cs="Arial"/>
                <w:i w:val="0"/>
                <w:iCs/>
                <w:sz w:val="18"/>
                <w:szCs w:val="18"/>
              </w:rPr>
              <w:t>sou</w:t>
            </w:r>
            <w:r w:rsidR="004E070A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rce-Priority header field are authorized by </w:t>
            </w:r>
            <w:r w:rsidR="006F66E7">
              <w:rPr>
                <w:rFonts w:ascii="Arial" w:hAnsi="Arial" w:cs="Arial"/>
                <w:i w:val="0"/>
                <w:iCs/>
                <w:sz w:val="18"/>
                <w:szCs w:val="18"/>
              </w:rPr>
              <w:t>valid "rph" PASSporT claim information</w:t>
            </w:r>
            <w:r w:rsidR="00C53665">
              <w:rPr>
                <w:rFonts w:ascii="Arial" w:hAnsi="Arial" w:cs="Arial"/>
                <w:i w:val="0"/>
                <w:iCs/>
                <w:sz w:val="18"/>
                <w:szCs w:val="18"/>
              </w:rPr>
              <w:t>, and b) return RFC 8224 4x</w:t>
            </w:r>
            <w:r w:rsidR="000976D8">
              <w:rPr>
                <w:rFonts w:ascii="Arial" w:hAnsi="Arial" w:cs="Arial"/>
                <w:i w:val="0"/>
                <w:iCs/>
                <w:sz w:val="18"/>
                <w:szCs w:val="18"/>
              </w:rPr>
              <w:t>x</w:t>
            </w:r>
            <w:r w:rsidR="00C53665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failure codes in verification response.</w:t>
            </w:r>
          </w:p>
          <w:p w14:paraId="49D3DA90" w14:textId="1DDC705A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4D283DE" w:rsidR="009428A9" w:rsidRPr="00664A02" w:rsidRDefault="00664A02" w:rsidP="006C2E8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CP-95e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ED13F77" w:rsidR="009428A9" w:rsidRPr="008039FD" w:rsidRDefault="008039FD" w:rsidP="006C2E8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039FD">
              <w:rPr>
                <w:rFonts w:ascii="Arial" w:hAnsi="Arial" w:cs="Arial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1E23D51" w14:textId="51DC8DC2" w:rsidR="00E671E8" w:rsidRPr="00E671E8" w:rsidRDefault="00440F74" w:rsidP="006C2E80">
      <w:pPr>
        <w:pStyle w:val="Guidance"/>
        <w:rPr>
          <w:i w:val="0"/>
          <w:iCs/>
        </w:rPr>
      </w:pPr>
      <w:r>
        <w:rPr>
          <w:i w:val="0"/>
          <w:iCs/>
        </w:rPr>
        <w:t>Politz, Ken, Neustar</w:t>
      </w:r>
      <w:r w:rsidR="0097527C">
        <w:rPr>
          <w:i w:val="0"/>
          <w:iCs/>
        </w:rPr>
        <w:t xml:space="preserve">, </w:t>
      </w:r>
      <w:r w:rsidR="005C1A73">
        <w:rPr>
          <w:i w:val="0"/>
          <w:iCs/>
        </w:rPr>
        <w:t>ken.politz@team.neustar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3A73F9F2" w:rsidR="006E1FDA" w:rsidRPr="003E7DC5" w:rsidRDefault="003E7DC5" w:rsidP="006C2E80">
      <w:pPr>
        <w:pStyle w:val="Guidance"/>
        <w:rPr>
          <w:i w:val="0"/>
          <w:iCs/>
        </w:rPr>
      </w:pPr>
      <w:r>
        <w:rPr>
          <w:i w:val="0"/>
          <w:iCs/>
        </w:rPr>
        <w:t>CT1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AFB3246" w:rsidR="006C2E80" w:rsidRPr="00557B2E" w:rsidRDefault="008E7CAF" w:rsidP="006C2E80">
      <w:r>
        <w:t>None.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E6F86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8BBB106" w:rsidR="00557B2E" w:rsidRDefault="003264B8" w:rsidP="001C5C86">
            <w:pPr>
              <w:pStyle w:val="TAL"/>
            </w:pPr>
            <w:r>
              <w:t>Comcast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02C52B9" w:rsidR="0048267C" w:rsidRDefault="003264B8" w:rsidP="001C5C86">
            <w:pPr>
              <w:pStyle w:val="TAL"/>
            </w:pPr>
            <w:r>
              <w:t>Neustar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3260CE7" w:rsidR="0048267C" w:rsidRDefault="003264B8" w:rsidP="001C5C86">
            <w:pPr>
              <w:pStyle w:val="TAL"/>
            </w:pPr>
            <w:r>
              <w:t>Oracle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FBBDA4F" w:rsidR="0048267C" w:rsidRDefault="003264B8" w:rsidP="001C5C86">
            <w:pPr>
              <w:pStyle w:val="TAL"/>
            </w:pPr>
            <w:r>
              <w:t>Ribbon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B579A" w14:textId="77777777" w:rsidR="005C43D9" w:rsidRDefault="005C43D9">
      <w:r>
        <w:separator/>
      </w:r>
    </w:p>
  </w:endnote>
  <w:endnote w:type="continuationSeparator" w:id="0">
    <w:p w14:paraId="7004AB92" w14:textId="77777777" w:rsidR="005C43D9" w:rsidRDefault="005C4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EFE70" w14:textId="77777777" w:rsidR="005C43D9" w:rsidRDefault="005C43D9">
      <w:r>
        <w:separator/>
      </w:r>
    </w:p>
  </w:footnote>
  <w:footnote w:type="continuationSeparator" w:id="0">
    <w:p w14:paraId="394D4312" w14:textId="77777777" w:rsidR="005C43D9" w:rsidRDefault="005C4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DCE5994"/>
    <w:multiLevelType w:val="hybridMultilevel"/>
    <w:tmpl w:val="E60022B0"/>
    <w:lvl w:ilvl="0" w:tplc="2B62AE1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5DE"/>
    <w:rsid w:val="00001769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976D8"/>
    <w:rsid w:val="000A3125"/>
    <w:rsid w:val="000A778D"/>
    <w:rsid w:val="000B0519"/>
    <w:rsid w:val="000B1ABD"/>
    <w:rsid w:val="000B5DAF"/>
    <w:rsid w:val="000B61FD"/>
    <w:rsid w:val="000B70B3"/>
    <w:rsid w:val="000C0BF7"/>
    <w:rsid w:val="000C5FE3"/>
    <w:rsid w:val="000D122A"/>
    <w:rsid w:val="000E55AD"/>
    <w:rsid w:val="000E630D"/>
    <w:rsid w:val="001001BD"/>
    <w:rsid w:val="00102222"/>
    <w:rsid w:val="00104517"/>
    <w:rsid w:val="001112F5"/>
    <w:rsid w:val="00120541"/>
    <w:rsid w:val="001211F3"/>
    <w:rsid w:val="00127B5D"/>
    <w:rsid w:val="00133B51"/>
    <w:rsid w:val="0015054E"/>
    <w:rsid w:val="00171925"/>
    <w:rsid w:val="00173998"/>
    <w:rsid w:val="00174617"/>
    <w:rsid w:val="001759A7"/>
    <w:rsid w:val="001906A1"/>
    <w:rsid w:val="001A4192"/>
    <w:rsid w:val="001A7910"/>
    <w:rsid w:val="001B7C76"/>
    <w:rsid w:val="001C5159"/>
    <w:rsid w:val="001C5C86"/>
    <w:rsid w:val="001C718D"/>
    <w:rsid w:val="001E14C4"/>
    <w:rsid w:val="001F7D5F"/>
    <w:rsid w:val="001F7EB4"/>
    <w:rsid w:val="002000C2"/>
    <w:rsid w:val="00205F25"/>
    <w:rsid w:val="00212FA7"/>
    <w:rsid w:val="00213534"/>
    <w:rsid w:val="00221B1E"/>
    <w:rsid w:val="00240DCD"/>
    <w:rsid w:val="0024786B"/>
    <w:rsid w:val="00251D80"/>
    <w:rsid w:val="00254FB5"/>
    <w:rsid w:val="002640E5"/>
    <w:rsid w:val="0026436F"/>
    <w:rsid w:val="0026606E"/>
    <w:rsid w:val="002705A0"/>
    <w:rsid w:val="00276403"/>
    <w:rsid w:val="002771D4"/>
    <w:rsid w:val="00283472"/>
    <w:rsid w:val="002944FD"/>
    <w:rsid w:val="002B668E"/>
    <w:rsid w:val="002C1C50"/>
    <w:rsid w:val="002E6A7D"/>
    <w:rsid w:val="002E7A9E"/>
    <w:rsid w:val="002F3C41"/>
    <w:rsid w:val="002F6C5C"/>
    <w:rsid w:val="0030045C"/>
    <w:rsid w:val="00311AFC"/>
    <w:rsid w:val="00315FB8"/>
    <w:rsid w:val="00316E18"/>
    <w:rsid w:val="003205AD"/>
    <w:rsid w:val="00321FF1"/>
    <w:rsid w:val="003264B8"/>
    <w:rsid w:val="0033027D"/>
    <w:rsid w:val="00335107"/>
    <w:rsid w:val="00335FB2"/>
    <w:rsid w:val="003405EE"/>
    <w:rsid w:val="00343FF0"/>
    <w:rsid w:val="00344158"/>
    <w:rsid w:val="00344DD5"/>
    <w:rsid w:val="00347B74"/>
    <w:rsid w:val="00355CB6"/>
    <w:rsid w:val="003563AA"/>
    <w:rsid w:val="00366257"/>
    <w:rsid w:val="00374B36"/>
    <w:rsid w:val="00375391"/>
    <w:rsid w:val="003810F7"/>
    <w:rsid w:val="0038516D"/>
    <w:rsid w:val="00386919"/>
    <w:rsid w:val="003869D7"/>
    <w:rsid w:val="00395E95"/>
    <w:rsid w:val="003A08AA"/>
    <w:rsid w:val="003A1EB0"/>
    <w:rsid w:val="003B0BB9"/>
    <w:rsid w:val="003B2569"/>
    <w:rsid w:val="003C0F14"/>
    <w:rsid w:val="003C2DA6"/>
    <w:rsid w:val="003C6DA6"/>
    <w:rsid w:val="003D2781"/>
    <w:rsid w:val="003D62A9"/>
    <w:rsid w:val="003D7E29"/>
    <w:rsid w:val="003E137F"/>
    <w:rsid w:val="003E77FC"/>
    <w:rsid w:val="003E7DC5"/>
    <w:rsid w:val="003F04C7"/>
    <w:rsid w:val="003F268E"/>
    <w:rsid w:val="003F7142"/>
    <w:rsid w:val="003F742A"/>
    <w:rsid w:val="003F7B3D"/>
    <w:rsid w:val="00411698"/>
    <w:rsid w:val="00414164"/>
    <w:rsid w:val="0041789B"/>
    <w:rsid w:val="004260A5"/>
    <w:rsid w:val="00427892"/>
    <w:rsid w:val="00432283"/>
    <w:rsid w:val="0043745F"/>
    <w:rsid w:val="00437F58"/>
    <w:rsid w:val="0044029F"/>
    <w:rsid w:val="00440BC9"/>
    <w:rsid w:val="00440F74"/>
    <w:rsid w:val="00454609"/>
    <w:rsid w:val="00455DE4"/>
    <w:rsid w:val="0048267C"/>
    <w:rsid w:val="004844D9"/>
    <w:rsid w:val="004876B9"/>
    <w:rsid w:val="00491694"/>
    <w:rsid w:val="00493A79"/>
    <w:rsid w:val="004944F3"/>
    <w:rsid w:val="00495840"/>
    <w:rsid w:val="004A40BE"/>
    <w:rsid w:val="004A6A60"/>
    <w:rsid w:val="004C634D"/>
    <w:rsid w:val="004D24B9"/>
    <w:rsid w:val="004D25C5"/>
    <w:rsid w:val="004E070A"/>
    <w:rsid w:val="004E2CE2"/>
    <w:rsid w:val="004E313F"/>
    <w:rsid w:val="004E4CB1"/>
    <w:rsid w:val="004E5172"/>
    <w:rsid w:val="004E6468"/>
    <w:rsid w:val="004E6F8A"/>
    <w:rsid w:val="00502CD2"/>
    <w:rsid w:val="00504E33"/>
    <w:rsid w:val="00511065"/>
    <w:rsid w:val="0052202D"/>
    <w:rsid w:val="00524935"/>
    <w:rsid w:val="0054287C"/>
    <w:rsid w:val="0055216E"/>
    <w:rsid w:val="00552C2C"/>
    <w:rsid w:val="00554EF0"/>
    <w:rsid w:val="005555B7"/>
    <w:rsid w:val="005557DB"/>
    <w:rsid w:val="005562A8"/>
    <w:rsid w:val="005573BB"/>
    <w:rsid w:val="00557B2E"/>
    <w:rsid w:val="00561267"/>
    <w:rsid w:val="005631B2"/>
    <w:rsid w:val="00571E3F"/>
    <w:rsid w:val="00574059"/>
    <w:rsid w:val="00577FF1"/>
    <w:rsid w:val="00586951"/>
    <w:rsid w:val="00590087"/>
    <w:rsid w:val="005A032D"/>
    <w:rsid w:val="005A3D4D"/>
    <w:rsid w:val="005A5529"/>
    <w:rsid w:val="005A7577"/>
    <w:rsid w:val="005B5CB8"/>
    <w:rsid w:val="005C1A73"/>
    <w:rsid w:val="005C29F7"/>
    <w:rsid w:val="005C4002"/>
    <w:rsid w:val="005C43D9"/>
    <w:rsid w:val="005C4F58"/>
    <w:rsid w:val="005C5E8D"/>
    <w:rsid w:val="005C7860"/>
    <w:rsid w:val="005C78F2"/>
    <w:rsid w:val="005D057C"/>
    <w:rsid w:val="005D3FEC"/>
    <w:rsid w:val="005D44BE"/>
    <w:rsid w:val="005D6FCD"/>
    <w:rsid w:val="005E088B"/>
    <w:rsid w:val="005E5034"/>
    <w:rsid w:val="00611EC4"/>
    <w:rsid w:val="00612542"/>
    <w:rsid w:val="006125AE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4A02"/>
    <w:rsid w:val="00667DD2"/>
    <w:rsid w:val="00671BBB"/>
    <w:rsid w:val="00682237"/>
    <w:rsid w:val="006A00F7"/>
    <w:rsid w:val="006A0EF8"/>
    <w:rsid w:val="006A1017"/>
    <w:rsid w:val="006A2BDC"/>
    <w:rsid w:val="006A45BA"/>
    <w:rsid w:val="006B4280"/>
    <w:rsid w:val="006B4B1C"/>
    <w:rsid w:val="006C22D6"/>
    <w:rsid w:val="006C2E80"/>
    <w:rsid w:val="006C4991"/>
    <w:rsid w:val="006E0F19"/>
    <w:rsid w:val="006E17E4"/>
    <w:rsid w:val="006E1FDA"/>
    <w:rsid w:val="006E5E87"/>
    <w:rsid w:val="006F1A44"/>
    <w:rsid w:val="006F66E7"/>
    <w:rsid w:val="006F7DF0"/>
    <w:rsid w:val="00706A1A"/>
    <w:rsid w:val="00707673"/>
    <w:rsid w:val="007162BE"/>
    <w:rsid w:val="0071696F"/>
    <w:rsid w:val="00721122"/>
    <w:rsid w:val="00722267"/>
    <w:rsid w:val="00725324"/>
    <w:rsid w:val="00746F46"/>
    <w:rsid w:val="0075252A"/>
    <w:rsid w:val="007559E7"/>
    <w:rsid w:val="00755FED"/>
    <w:rsid w:val="007609B4"/>
    <w:rsid w:val="00764B84"/>
    <w:rsid w:val="00765028"/>
    <w:rsid w:val="007671F3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2182"/>
    <w:rsid w:val="007D2DAA"/>
    <w:rsid w:val="007D36CF"/>
    <w:rsid w:val="007D4271"/>
    <w:rsid w:val="007F2D58"/>
    <w:rsid w:val="007F522E"/>
    <w:rsid w:val="007F5366"/>
    <w:rsid w:val="007F7421"/>
    <w:rsid w:val="00800D36"/>
    <w:rsid w:val="00801EFF"/>
    <w:rsid w:val="00801F7F"/>
    <w:rsid w:val="008039FD"/>
    <w:rsid w:val="0080428C"/>
    <w:rsid w:val="00813C1F"/>
    <w:rsid w:val="008146A2"/>
    <w:rsid w:val="00820FC0"/>
    <w:rsid w:val="00833950"/>
    <w:rsid w:val="00834A60"/>
    <w:rsid w:val="00837BCD"/>
    <w:rsid w:val="00850175"/>
    <w:rsid w:val="00854412"/>
    <w:rsid w:val="0085530D"/>
    <w:rsid w:val="00863E89"/>
    <w:rsid w:val="00864FC7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2231"/>
    <w:rsid w:val="008C537F"/>
    <w:rsid w:val="008D658B"/>
    <w:rsid w:val="008E7CAF"/>
    <w:rsid w:val="00922FCB"/>
    <w:rsid w:val="00935CB0"/>
    <w:rsid w:val="00937C6F"/>
    <w:rsid w:val="009428A9"/>
    <w:rsid w:val="009437A2"/>
    <w:rsid w:val="00944B28"/>
    <w:rsid w:val="00947F8B"/>
    <w:rsid w:val="009676AA"/>
    <w:rsid w:val="00967838"/>
    <w:rsid w:val="00973099"/>
    <w:rsid w:val="00974386"/>
    <w:rsid w:val="0097527C"/>
    <w:rsid w:val="00981B2C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50E9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EA9"/>
    <w:rsid w:val="00A9081F"/>
    <w:rsid w:val="00A9188C"/>
    <w:rsid w:val="00A94A8B"/>
    <w:rsid w:val="00A97002"/>
    <w:rsid w:val="00A97A52"/>
    <w:rsid w:val="00AA0D6A"/>
    <w:rsid w:val="00AB58BF"/>
    <w:rsid w:val="00AB7A0F"/>
    <w:rsid w:val="00AC52F1"/>
    <w:rsid w:val="00AC66B2"/>
    <w:rsid w:val="00AC6AE6"/>
    <w:rsid w:val="00AD0751"/>
    <w:rsid w:val="00AD078B"/>
    <w:rsid w:val="00AD77C4"/>
    <w:rsid w:val="00AE25BF"/>
    <w:rsid w:val="00AE2ACF"/>
    <w:rsid w:val="00AE5D87"/>
    <w:rsid w:val="00AF0C13"/>
    <w:rsid w:val="00B03AF5"/>
    <w:rsid w:val="00B03C01"/>
    <w:rsid w:val="00B078D6"/>
    <w:rsid w:val="00B1248D"/>
    <w:rsid w:val="00B14709"/>
    <w:rsid w:val="00B16B58"/>
    <w:rsid w:val="00B2743D"/>
    <w:rsid w:val="00B3015C"/>
    <w:rsid w:val="00B344D8"/>
    <w:rsid w:val="00B50394"/>
    <w:rsid w:val="00B51C24"/>
    <w:rsid w:val="00B567D1"/>
    <w:rsid w:val="00B73B4C"/>
    <w:rsid w:val="00B73F75"/>
    <w:rsid w:val="00B7455D"/>
    <w:rsid w:val="00B7695B"/>
    <w:rsid w:val="00B77B55"/>
    <w:rsid w:val="00B8483E"/>
    <w:rsid w:val="00B92120"/>
    <w:rsid w:val="00B946CD"/>
    <w:rsid w:val="00B96481"/>
    <w:rsid w:val="00BA3A53"/>
    <w:rsid w:val="00BA3C54"/>
    <w:rsid w:val="00BA4095"/>
    <w:rsid w:val="00BA5B43"/>
    <w:rsid w:val="00BA7C52"/>
    <w:rsid w:val="00BB5EBF"/>
    <w:rsid w:val="00BC3E5F"/>
    <w:rsid w:val="00BC642A"/>
    <w:rsid w:val="00BD4552"/>
    <w:rsid w:val="00BE3B7A"/>
    <w:rsid w:val="00BF7C9D"/>
    <w:rsid w:val="00C00CAE"/>
    <w:rsid w:val="00C01E8C"/>
    <w:rsid w:val="00C026B2"/>
    <w:rsid w:val="00C02DF6"/>
    <w:rsid w:val="00C03E01"/>
    <w:rsid w:val="00C111C0"/>
    <w:rsid w:val="00C1261D"/>
    <w:rsid w:val="00C17393"/>
    <w:rsid w:val="00C23582"/>
    <w:rsid w:val="00C2724D"/>
    <w:rsid w:val="00C27CA9"/>
    <w:rsid w:val="00C317E7"/>
    <w:rsid w:val="00C31E1A"/>
    <w:rsid w:val="00C3799C"/>
    <w:rsid w:val="00C40281"/>
    <w:rsid w:val="00C40902"/>
    <w:rsid w:val="00C4305E"/>
    <w:rsid w:val="00C43D1E"/>
    <w:rsid w:val="00C44336"/>
    <w:rsid w:val="00C50F7C"/>
    <w:rsid w:val="00C51704"/>
    <w:rsid w:val="00C52751"/>
    <w:rsid w:val="00C53665"/>
    <w:rsid w:val="00C5591F"/>
    <w:rsid w:val="00C57C50"/>
    <w:rsid w:val="00C61DB4"/>
    <w:rsid w:val="00C715CA"/>
    <w:rsid w:val="00C72A72"/>
    <w:rsid w:val="00C7495D"/>
    <w:rsid w:val="00C77CE9"/>
    <w:rsid w:val="00C91F80"/>
    <w:rsid w:val="00CA0968"/>
    <w:rsid w:val="00CA168E"/>
    <w:rsid w:val="00CA4643"/>
    <w:rsid w:val="00CB0647"/>
    <w:rsid w:val="00CB4236"/>
    <w:rsid w:val="00CC72A4"/>
    <w:rsid w:val="00CD3153"/>
    <w:rsid w:val="00CF2DDA"/>
    <w:rsid w:val="00CF6810"/>
    <w:rsid w:val="00D02822"/>
    <w:rsid w:val="00D06117"/>
    <w:rsid w:val="00D130C4"/>
    <w:rsid w:val="00D21FAC"/>
    <w:rsid w:val="00D22592"/>
    <w:rsid w:val="00D31CC8"/>
    <w:rsid w:val="00D32678"/>
    <w:rsid w:val="00D521C1"/>
    <w:rsid w:val="00D71308"/>
    <w:rsid w:val="00D71F40"/>
    <w:rsid w:val="00D72BB4"/>
    <w:rsid w:val="00D77416"/>
    <w:rsid w:val="00D80FC6"/>
    <w:rsid w:val="00D86B61"/>
    <w:rsid w:val="00D94917"/>
    <w:rsid w:val="00DA01CB"/>
    <w:rsid w:val="00DA74F3"/>
    <w:rsid w:val="00DB51B1"/>
    <w:rsid w:val="00DB69F3"/>
    <w:rsid w:val="00DB7FB7"/>
    <w:rsid w:val="00DC3BD3"/>
    <w:rsid w:val="00DC4907"/>
    <w:rsid w:val="00DC668F"/>
    <w:rsid w:val="00DD017C"/>
    <w:rsid w:val="00DD397A"/>
    <w:rsid w:val="00DD58B7"/>
    <w:rsid w:val="00DD6699"/>
    <w:rsid w:val="00DE3168"/>
    <w:rsid w:val="00DE6A8A"/>
    <w:rsid w:val="00E007C5"/>
    <w:rsid w:val="00E00DBF"/>
    <w:rsid w:val="00E0213F"/>
    <w:rsid w:val="00E033E0"/>
    <w:rsid w:val="00E047AE"/>
    <w:rsid w:val="00E1026B"/>
    <w:rsid w:val="00E10FF2"/>
    <w:rsid w:val="00E11E85"/>
    <w:rsid w:val="00E13CB2"/>
    <w:rsid w:val="00E20C37"/>
    <w:rsid w:val="00E4003F"/>
    <w:rsid w:val="00E418DE"/>
    <w:rsid w:val="00E52C57"/>
    <w:rsid w:val="00E57E7D"/>
    <w:rsid w:val="00E64905"/>
    <w:rsid w:val="00E671E8"/>
    <w:rsid w:val="00E734F4"/>
    <w:rsid w:val="00E84CD8"/>
    <w:rsid w:val="00E90B85"/>
    <w:rsid w:val="00E91679"/>
    <w:rsid w:val="00E92452"/>
    <w:rsid w:val="00E94CC1"/>
    <w:rsid w:val="00E96431"/>
    <w:rsid w:val="00EA3459"/>
    <w:rsid w:val="00EB13DD"/>
    <w:rsid w:val="00EB3BA3"/>
    <w:rsid w:val="00EB5603"/>
    <w:rsid w:val="00EC3039"/>
    <w:rsid w:val="00EC5235"/>
    <w:rsid w:val="00EC74EB"/>
    <w:rsid w:val="00ED6B03"/>
    <w:rsid w:val="00ED7A5B"/>
    <w:rsid w:val="00F07C92"/>
    <w:rsid w:val="00F11A9E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6803"/>
    <w:rsid w:val="00F5774F"/>
    <w:rsid w:val="00F62688"/>
    <w:rsid w:val="00F72DAB"/>
    <w:rsid w:val="00F76BE5"/>
    <w:rsid w:val="00F83D11"/>
    <w:rsid w:val="00F921F1"/>
    <w:rsid w:val="00F96FCE"/>
    <w:rsid w:val="00FB127E"/>
    <w:rsid w:val="00FB329B"/>
    <w:rsid w:val="00FB55D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Bullet">
    <w:name w:val="List Bullet"/>
    <w:basedOn w:val="List"/>
    <w:rsid w:val="009676AA"/>
    <w:pPr>
      <w:ind w:left="568" w:hanging="284"/>
      <w:contextualSpacing w:val="0"/>
    </w:pPr>
    <w:rPr>
      <w:color w:val="auto"/>
      <w:lang w:eastAsia="en-US"/>
    </w:rPr>
  </w:style>
  <w:style w:type="paragraph" w:styleId="List">
    <w:name w:val="List"/>
    <w:basedOn w:val="Normal"/>
    <w:rsid w:val="009676AA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</TotalTime>
  <Pages>3</Pages>
  <Words>686</Words>
  <Characters>4322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D.Hancock</cp:lastModifiedBy>
  <cp:revision>2</cp:revision>
  <cp:lastPrinted>2000-02-29T11:31:00Z</cp:lastPrinted>
  <dcterms:created xsi:type="dcterms:W3CDTF">2022-02-10T05:34:00Z</dcterms:created>
  <dcterms:modified xsi:type="dcterms:W3CDTF">2022-02-10T05:34:00Z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