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6764" w14:textId="486CFA6E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1022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2E77C8B5" w14:textId="36F38D3B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lead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eNB</w:t>
      </w:r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6F8F4" w14:textId="77777777" w:rsidR="00E763E8" w:rsidRDefault="00E763E8">
      <w:pPr>
        <w:spacing w:after="0"/>
      </w:pPr>
      <w:r>
        <w:separator/>
      </w:r>
    </w:p>
  </w:endnote>
  <w:endnote w:type="continuationSeparator" w:id="0">
    <w:p w14:paraId="2F965E5E" w14:textId="77777777" w:rsidR="00E763E8" w:rsidRDefault="00E763E8">
      <w:pPr>
        <w:spacing w:after="0"/>
      </w:pPr>
      <w:r>
        <w:continuationSeparator/>
      </w:r>
    </w:p>
  </w:endnote>
  <w:endnote w:type="continuationNotice" w:id="1">
    <w:p w14:paraId="720029B7" w14:textId="77777777" w:rsidR="00E763E8" w:rsidRDefault="00E763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C63F1" w14:textId="77777777" w:rsidR="00E763E8" w:rsidRDefault="00E763E8">
      <w:pPr>
        <w:spacing w:after="0"/>
      </w:pPr>
      <w:r>
        <w:separator/>
      </w:r>
    </w:p>
  </w:footnote>
  <w:footnote w:type="continuationSeparator" w:id="0">
    <w:p w14:paraId="183226DD" w14:textId="77777777" w:rsidR="00E763E8" w:rsidRDefault="00E763E8">
      <w:pPr>
        <w:spacing w:after="0"/>
      </w:pPr>
      <w:r>
        <w:continuationSeparator/>
      </w:r>
    </w:p>
  </w:footnote>
  <w:footnote w:type="continuationNotice" w:id="1">
    <w:p w14:paraId="2A480ABA" w14:textId="77777777" w:rsidR="00E763E8" w:rsidRDefault="00E763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763E8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semiHidden/>
    <w:rsid w:val="007961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6110"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24.501_CR3849_(Rel-17)_eNPN</cp:lastModifiedBy>
  <cp:revision>11</cp:revision>
  <cp:lastPrinted>2002-04-23T07:10:00Z</cp:lastPrinted>
  <dcterms:created xsi:type="dcterms:W3CDTF">2022-01-25T10:41:00Z</dcterms:created>
  <dcterms:modified xsi:type="dcterms:W3CDTF">2022-01-31T17:21:00Z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