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21FAA" w14:textId="5C5FB0E5" w:rsidR="0012033F" w:rsidRDefault="0012033F" w:rsidP="0012033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#133-e</w:t>
      </w:r>
      <w:r>
        <w:rPr>
          <w:b/>
          <w:i/>
          <w:noProof/>
          <w:sz w:val="28"/>
        </w:rPr>
        <w:tab/>
      </w:r>
      <w:r w:rsidR="0011763B" w:rsidRPr="00673970">
        <w:rPr>
          <w:b/>
          <w:noProof/>
          <w:sz w:val="24"/>
          <w:highlight w:val="yellow"/>
        </w:rPr>
        <w:t>C1-216938</w:t>
      </w:r>
    </w:p>
    <w:p w14:paraId="2F4DFF1C" w14:textId="50D97F38" w:rsidR="00267EC7" w:rsidRDefault="0012033F" w:rsidP="00267EC7">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218CC68A" w:rsidR="00267EC7" w:rsidRPr="00410371" w:rsidRDefault="00673970" w:rsidP="008742A5">
            <w:pPr>
              <w:pStyle w:val="CRCoverPage"/>
              <w:spacing w:after="0"/>
              <w:jc w:val="center"/>
              <w:rPr>
                <w:b/>
                <w:noProof/>
              </w:rPr>
            </w:pPr>
            <w:r>
              <w:rPr>
                <w:b/>
                <w:noProof/>
                <w:sz w:val="28"/>
              </w:rPr>
              <w:t>4</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3CF377A3" w:rsidR="00267EC7" w:rsidRDefault="00267EC7" w:rsidP="008742A5">
            <w:pPr>
              <w:pStyle w:val="CRCoverPage"/>
              <w:spacing w:after="0"/>
              <w:ind w:left="100"/>
              <w:rPr>
                <w:noProof/>
              </w:rPr>
            </w:pPr>
            <w:r>
              <w:rPr>
                <w:noProof/>
              </w:rPr>
              <w:t>Ericsson</w:t>
            </w:r>
            <w:r w:rsidR="00BA5C68">
              <w:rPr>
                <w:noProof/>
              </w:rPr>
              <w:t>, InterDigital</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4066AF11" w:rsidR="00267EC7" w:rsidRDefault="002E1914" w:rsidP="008742A5">
            <w:pPr>
              <w:pStyle w:val="CRCoverPage"/>
              <w:spacing w:after="0"/>
              <w:ind w:left="100"/>
              <w:rPr>
                <w:noProof/>
              </w:rPr>
            </w:pPr>
            <w:r>
              <w:rPr>
                <w:noProof/>
              </w:rPr>
              <w:t>MINT</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0097CFE7" w:rsidR="00267EC7" w:rsidRDefault="00267EC7" w:rsidP="008742A5">
            <w:pPr>
              <w:pStyle w:val="CRCoverPage"/>
              <w:spacing w:after="0"/>
              <w:ind w:left="100"/>
              <w:rPr>
                <w:noProof/>
              </w:rPr>
            </w:pPr>
            <w:r>
              <w:rPr>
                <w:noProof/>
              </w:rPr>
              <w:t>2021-</w:t>
            </w:r>
            <w:r w:rsidR="00EE0FBC">
              <w:rPr>
                <w:noProof/>
              </w:rPr>
              <w:t>1</w:t>
            </w:r>
            <w:r w:rsidR="0012033F">
              <w:rPr>
                <w:noProof/>
              </w:rPr>
              <w:t>1</w:t>
            </w:r>
            <w:r>
              <w:rPr>
                <w:noProof/>
              </w:rPr>
              <w:t>-</w:t>
            </w:r>
            <w:r w:rsidR="00673970">
              <w:rPr>
                <w:noProof/>
              </w:rPr>
              <w:t>18</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30450B08" w:rsidR="00267EC7" w:rsidRDefault="00CA43E5" w:rsidP="008742A5">
            <w:pPr>
              <w:pStyle w:val="CRCoverPage"/>
              <w:spacing w:after="0"/>
              <w:ind w:left="100"/>
              <w:rPr>
                <w:noProof/>
              </w:rPr>
            </w:pPr>
            <w:r w:rsidRPr="003168A2">
              <w:t>4.4.</w:t>
            </w:r>
            <w:r>
              <w:t xml:space="preserve">6, </w:t>
            </w:r>
            <w:r w:rsidR="00267EC7">
              <w:t>5.5.1.2.2</w:t>
            </w:r>
            <w:r w:rsidR="00080A51">
              <w:t xml:space="preserve">, 5.5.1.2.4, </w:t>
            </w:r>
            <w:r w:rsidR="002B0466">
              <w:t xml:space="preserve">5.5.1.3.2, 5.5.1.3.4,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A2B4D" w14:textId="77777777" w:rsidR="00A32819" w:rsidRDefault="00673970" w:rsidP="008742A5">
            <w:pPr>
              <w:pStyle w:val="CRCoverPage"/>
              <w:spacing w:after="0"/>
              <w:ind w:left="100"/>
              <w:rPr>
                <w:noProof/>
              </w:rPr>
            </w:pPr>
            <w:r>
              <w:rPr>
                <w:noProof/>
              </w:rPr>
              <w:t>Revision 4:</w:t>
            </w:r>
          </w:p>
          <w:p w14:paraId="7ECBF547" w14:textId="77777777" w:rsidR="00673970" w:rsidRDefault="00673970" w:rsidP="008742A5">
            <w:pPr>
              <w:pStyle w:val="CRCoverPage"/>
              <w:spacing w:after="0"/>
              <w:ind w:left="100"/>
              <w:rPr>
                <w:noProof/>
              </w:rPr>
            </w:pPr>
            <w:r>
              <w:rPr>
                <w:noProof/>
              </w:rPr>
              <w:t xml:space="preserve">- editor's note added on whether the </w:t>
            </w:r>
            <w:r w:rsidRPr="00673970">
              <w:rPr>
                <w:noProof/>
              </w:rPr>
              <w:t xml:space="preserve">PLMN with disaster condition IE </w:t>
            </w:r>
            <w:r>
              <w:rPr>
                <w:noProof/>
              </w:rPr>
              <w:t>is a cleartext IE</w:t>
            </w:r>
          </w:p>
          <w:p w14:paraId="5E9AF8B7" w14:textId="73D2C18B" w:rsidR="00CE0DF2" w:rsidRDefault="00CE0DF2" w:rsidP="008742A5">
            <w:pPr>
              <w:pStyle w:val="CRCoverPage"/>
              <w:spacing w:after="0"/>
              <w:ind w:left="100"/>
              <w:rPr>
                <w:noProof/>
              </w:rPr>
            </w:pPr>
            <w:r>
              <w:rPr>
                <w:noProof/>
              </w:rPr>
              <w:t xml:space="preserve">- it is clarified that Additional GUTI IE is not considered when determining the </w:t>
            </w:r>
            <w:r>
              <w:t>PLMN with disaster condition IE</w:t>
            </w: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6792F986" w14:textId="77777777" w:rsidR="00673970" w:rsidRPr="003168A2" w:rsidRDefault="00673970" w:rsidP="00673970">
      <w:pPr>
        <w:pStyle w:val="Heading3"/>
      </w:pPr>
      <w:bookmarkStart w:id="9" w:name="_Toc20232421"/>
      <w:bookmarkStart w:id="10" w:name="_Toc27746507"/>
      <w:bookmarkStart w:id="11" w:name="_Toc36212687"/>
      <w:bookmarkStart w:id="12" w:name="_Toc36656864"/>
      <w:bookmarkStart w:id="13" w:name="_Toc45286525"/>
      <w:bookmarkStart w:id="14" w:name="_Toc51947792"/>
      <w:bookmarkStart w:id="15" w:name="_Toc51948884"/>
      <w:bookmarkStart w:id="16" w:name="_Toc82895561"/>
      <w:r w:rsidRPr="003168A2">
        <w:t>4.4.</w:t>
      </w:r>
      <w:r>
        <w:t>6</w:t>
      </w:r>
      <w:r w:rsidRPr="003168A2">
        <w:tab/>
      </w:r>
      <w:r>
        <w:t xml:space="preserve">Protection </w:t>
      </w:r>
      <w:r w:rsidRPr="003168A2">
        <w:t xml:space="preserve">of </w:t>
      </w:r>
      <w:r>
        <w:t xml:space="preserve">initial </w:t>
      </w:r>
      <w:r w:rsidRPr="003168A2">
        <w:t>NAS signalling messages</w:t>
      </w:r>
      <w:bookmarkEnd w:id="9"/>
      <w:bookmarkEnd w:id="10"/>
      <w:bookmarkEnd w:id="11"/>
      <w:bookmarkEnd w:id="12"/>
      <w:bookmarkEnd w:id="13"/>
      <w:bookmarkEnd w:id="14"/>
      <w:bookmarkEnd w:id="15"/>
      <w:bookmarkEnd w:id="16"/>
    </w:p>
    <w:p w14:paraId="0C7B7CB3" w14:textId="77777777" w:rsidR="00673970" w:rsidRDefault="00673970" w:rsidP="00673970">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786B8B88" w14:textId="77777777" w:rsidR="00673970" w:rsidRDefault="00673970" w:rsidP="00673970">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50D4DC90" w14:textId="77777777" w:rsidR="00673970" w:rsidRDefault="00673970" w:rsidP="00673970">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111E5968" w14:textId="77777777" w:rsidR="00673970" w:rsidRDefault="00673970" w:rsidP="00673970">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54589D22" w14:textId="77777777" w:rsidR="00673970" w:rsidRDefault="00673970" w:rsidP="00673970">
      <w:pPr>
        <w:pStyle w:val="B1"/>
      </w:pPr>
      <w:r>
        <w:t>b)</w:t>
      </w:r>
      <w:r>
        <w:tab/>
        <w:t>If the UE has a valid 5G NAS security context and:</w:t>
      </w:r>
    </w:p>
    <w:p w14:paraId="6690FD96" w14:textId="77777777" w:rsidR="00673970" w:rsidRDefault="00673970" w:rsidP="00673970">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635D5455" w14:textId="77777777" w:rsidR="00673970" w:rsidRDefault="00673970" w:rsidP="00673970">
      <w:pPr>
        <w:pStyle w:val="B2"/>
      </w:pPr>
      <w:r>
        <w:t>2)</w:t>
      </w:r>
      <w:r>
        <w:tab/>
        <w:t>the UE needs to send non-cleartext IEs in a CONTROL PLANE SERVICE REQUEST message:</w:t>
      </w:r>
    </w:p>
    <w:p w14:paraId="0E792FDA" w14:textId="77777777" w:rsidR="00673970" w:rsidRDefault="00673970" w:rsidP="00673970">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5A2D720B" w14:textId="77777777" w:rsidR="00673970" w:rsidRDefault="00673970" w:rsidP="00673970">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1C7D0483" w14:textId="77777777" w:rsidR="00673970" w:rsidRDefault="00673970" w:rsidP="00673970">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17" w:name="OLE_LINK27"/>
      <w:r>
        <w:t>the UE sends the REGISTRATION REQUEST or SERVICE REQUEST or CONTROL PLANE SERVICE REQUEST message without including the NAS message container IE</w:t>
      </w:r>
      <w:bookmarkEnd w:id="17"/>
      <w:r>
        <w:t>.</w:t>
      </w:r>
    </w:p>
    <w:p w14:paraId="0322DA61" w14:textId="77777777" w:rsidR="00673970" w:rsidRDefault="00673970" w:rsidP="00673970">
      <w:r>
        <w:t>When the initial NAS message is a REGISTRATION REQUEST message, the cleartext IEs are:</w:t>
      </w:r>
    </w:p>
    <w:p w14:paraId="6B2064F9" w14:textId="77777777" w:rsidR="00673970" w:rsidRDefault="00673970" w:rsidP="00673970">
      <w:pPr>
        <w:pStyle w:val="B1"/>
      </w:pPr>
      <w:r>
        <w:t>-</w:t>
      </w:r>
      <w:r>
        <w:tab/>
      </w:r>
      <w:r w:rsidRPr="00F204AD">
        <w:t>Extended protocol discriminator</w:t>
      </w:r>
      <w:r>
        <w:t>;</w:t>
      </w:r>
    </w:p>
    <w:p w14:paraId="54CE84F7" w14:textId="77777777" w:rsidR="00673970" w:rsidRDefault="00673970" w:rsidP="00673970">
      <w:pPr>
        <w:pStyle w:val="B1"/>
      </w:pPr>
      <w:r>
        <w:t>-</w:t>
      </w:r>
      <w:r>
        <w:tab/>
        <w:t>Security header type;</w:t>
      </w:r>
    </w:p>
    <w:p w14:paraId="11CFE6DA" w14:textId="77777777" w:rsidR="00673970" w:rsidRDefault="00673970" w:rsidP="00673970">
      <w:pPr>
        <w:pStyle w:val="B1"/>
      </w:pPr>
      <w:r>
        <w:t>-</w:t>
      </w:r>
      <w:r>
        <w:tab/>
        <w:t>Spare half octet;</w:t>
      </w:r>
    </w:p>
    <w:p w14:paraId="6FD7FAFB" w14:textId="77777777" w:rsidR="00673970" w:rsidRDefault="00673970" w:rsidP="00673970">
      <w:pPr>
        <w:pStyle w:val="B1"/>
      </w:pPr>
      <w:r>
        <w:t>-</w:t>
      </w:r>
      <w:r>
        <w:tab/>
        <w:t>Registration</w:t>
      </w:r>
      <w:r w:rsidRPr="00F204AD">
        <w:t xml:space="preserve"> </w:t>
      </w:r>
      <w:r>
        <w:t>r</w:t>
      </w:r>
      <w:r w:rsidRPr="00F204AD">
        <w:t>equest message identity</w:t>
      </w:r>
      <w:r>
        <w:t>;</w:t>
      </w:r>
    </w:p>
    <w:p w14:paraId="4BC45B74" w14:textId="77777777" w:rsidR="00673970" w:rsidRDefault="00673970" w:rsidP="00673970">
      <w:pPr>
        <w:pStyle w:val="B1"/>
      </w:pPr>
      <w:r>
        <w:t>-</w:t>
      </w:r>
      <w:r>
        <w:tab/>
      </w:r>
      <w:r w:rsidRPr="00CE60D4">
        <w:t>5GS registration type</w:t>
      </w:r>
      <w:r>
        <w:t>;</w:t>
      </w:r>
    </w:p>
    <w:p w14:paraId="46F55D1D" w14:textId="77777777" w:rsidR="00673970" w:rsidRDefault="00673970" w:rsidP="00673970">
      <w:pPr>
        <w:pStyle w:val="B1"/>
      </w:pPr>
      <w:r>
        <w:t>-</w:t>
      </w:r>
      <w:r>
        <w:tab/>
        <w:t>ngKSI;</w:t>
      </w:r>
    </w:p>
    <w:p w14:paraId="4E01F18F" w14:textId="77777777" w:rsidR="00673970" w:rsidRDefault="00673970" w:rsidP="00673970">
      <w:pPr>
        <w:pStyle w:val="B1"/>
      </w:pPr>
      <w:r>
        <w:t>-</w:t>
      </w:r>
      <w:r>
        <w:tab/>
      </w:r>
      <w:r w:rsidRPr="0088580E">
        <w:t>5GS mobile identity</w:t>
      </w:r>
      <w:r>
        <w:t>;</w:t>
      </w:r>
    </w:p>
    <w:p w14:paraId="3B9CD47D" w14:textId="77777777" w:rsidR="00673970" w:rsidRDefault="00673970" w:rsidP="00673970">
      <w:pPr>
        <w:pStyle w:val="B1"/>
      </w:pPr>
      <w:r>
        <w:rPr>
          <w:rFonts w:eastAsia="Malgun Gothic"/>
        </w:rPr>
        <w:t>-</w:t>
      </w:r>
      <w:r>
        <w:rPr>
          <w:rFonts w:eastAsia="Malgun Gothic"/>
        </w:rPr>
        <w:tab/>
      </w:r>
      <w:r w:rsidRPr="0088580E">
        <w:t>UE security capability</w:t>
      </w:r>
      <w:r>
        <w:rPr>
          <w:rFonts w:eastAsia="Malgun Gothic"/>
        </w:rPr>
        <w:t>;</w:t>
      </w:r>
    </w:p>
    <w:p w14:paraId="0A909B93" w14:textId="77777777" w:rsidR="00673970" w:rsidRDefault="00673970" w:rsidP="00673970">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68AD19E9" w14:textId="77777777" w:rsidR="00673970" w:rsidRDefault="00673970" w:rsidP="00673970">
      <w:pPr>
        <w:pStyle w:val="B1"/>
      </w:pPr>
      <w:r>
        <w:rPr>
          <w:rFonts w:eastAsia="Malgun Gothic"/>
        </w:rPr>
        <w:t>-</w:t>
      </w:r>
      <w:r>
        <w:rPr>
          <w:rFonts w:eastAsia="Malgun Gothic"/>
        </w:rPr>
        <w:tab/>
      </w:r>
      <w:r>
        <w:t>UE status</w:t>
      </w:r>
      <w:r>
        <w:rPr>
          <w:rFonts w:eastAsia="Malgun Gothic"/>
        </w:rPr>
        <w:t>;</w:t>
      </w:r>
    </w:p>
    <w:p w14:paraId="53C7F2BC" w14:textId="77777777" w:rsidR="00673970" w:rsidRDefault="00673970" w:rsidP="00673970">
      <w:pPr>
        <w:pStyle w:val="B1"/>
      </w:pPr>
      <w:r>
        <w:lastRenderedPageBreak/>
        <w:t>-</w:t>
      </w:r>
      <w:r>
        <w:tab/>
        <w:t>EPS NAS message container; and</w:t>
      </w:r>
    </w:p>
    <w:p w14:paraId="38B7F023" w14:textId="04F5BF34" w:rsidR="00673970" w:rsidRDefault="00673970" w:rsidP="00673970">
      <w:pPr>
        <w:pStyle w:val="B1"/>
        <w:rPr>
          <w:ins w:id="18" w:author="Ericsson User, R01" w:date="2021-11-15T10:16:00Z"/>
        </w:rPr>
      </w:pPr>
      <w:r>
        <w:t>-</w:t>
      </w:r>
      <w:r>
        <w:tab/>
        <w:t>NID.</w:t>
      </w:r>
    </w:p>
    <w:p w14:paraId="62B4D00E" w14:textId="7EDEAA8F" w:rsidR="00673970" w:rsidRPr="00673970" w:rsidRDefault="00673970">
      <w:pPr>
        <w:pStyle w:val="EditorsNote"/>
        <w:pPrChange w:id="19" w:author="Ericsson User, R01" w:date="2021-11-15T10:17:00Z">
          <w:pPr>
            <w:pStyle w:val="B1"/>
          </w:pPr>
        </w:pPrChange>
      </w:pPr>
      <w:ins w:id="20" w:author="Ericsson User, R01" w:date="2021-11-15T10:16:00Z">
        <w:r>
          <w:t>Editor's note:</w:t>
        </w:r>
      </w:ins>
      <w:ins w:id="21" w:author="Ericsson User, R01" w:date="2021-11-15T10:17:00Z">
        <w:r>
          <w:t xml:space="preserve"> (WI:MINT, CR#</w:t>
        </w:r>
      </w:ins>
      <w:ins w:id="22" w:author="Ericsson User, R01" w:date="2021-11-15T10:18:00Z">
        <w:r w:rsidRPr="00673970">
          <w:t>3585</w:t>
        </w:r>
      </w:ins>
      <w:ins w:id="23" w:author="Ericsson User, R01" w:date="2021-11-15T10:17:00Z">
        <w:r>
          <w:t>) it is FFS whether the PLMN with disaster condition IE is a cleartext IE.</w:t>
        </w:r>
      </w:ins>
    </w:p>
    <w:p w14:paraId="03844064" w14:textId="77777777" w:rsidR="00673970" w:rsidRDefault="00673970" w:rsidP="00673970">
      <w:r>
        <w:t>When the initial NAS message is a SERVICE REQUEST message, the cleartext IEs are:</w:t>
      </w:r>
    </w:p>
    <w:p w14:paraId="03A6EF5C" w14:textId="77777777" w:rsidR="00673970" w:rsidRDefault="00673970" w:rsidP="00673970">
      <w:pPr>
        <w:pStyle w:val="B1"/>
      </w:pPr>
      <w:r>
        <w:t>-</w:t>
      </w:r>
      <w:r>
        <w:tab/>
      </w:r>
      <w:r w:rsidRPr="00F204AD">
        <w:t>Extended protocol discriminator</w:t>
      </w:r>
      <w:r>
        <w:t>;</w:t>
      </w:r>
    </w:p>
    <w:p w14:paraId="36394449" w14:textId="77777777" w:rsidR="00673970" w:rsidRDefault="00673970" w:rsidP="00673970">
      <w:pPr>
        <w:pStyle w:val="B1"/>
      </w:pPr>
      <w:r>
        <w:t>-</w:t>
      </w:r>
      <w:r>
        <w:tab/>
        <w:t>Security header type;</w:t>
      </w:r>
    </w:p>
    <w:p w14:paraId="4DFD7046" w14:textId="77777777" w:rsidR="00673970" w:rsidRDefault="00673970" w:rsidP="00673970">
      <w:pPr>
        <w:pStyle w:val="B1"/>
      </w:pPr>
      <w:r>
        <w:t>-</w:t>
      </w:r>
      <w:r>
        <w:tab/>
        <w:t>Spare half octet;</w:t>
      </w:r>
    </w:p>
    <w:p w14:paraId="0EC8F969" w14:textId="77777777" w:rsidR="00673970" w:rsidRDefault="00673970" w:rsidP="00673970">
      <w:pPr>
        <w:pStyle w:val="B1"/>
      </w:pPr>
      <w:r>
        <w:t>-</w:t>
      </w:r>
      <w:r>
        <w:tab/>
        <w:t>ngKSI;</w:t>
      </w:r>
    </w:p>
    <w:p w14:paraId="4F14EBAA" w14:textId="77777777" w:rsidR="00673970" w:rsidRDefault="00673970" w:rsidP="00673970">
      <w:pPr>
        <w:pStyle w:val="B1"/>
      </w:pPr>
      <w:r>
        <w:t>-</w:t>
      </w:r>
      <w:r>
        <w:tab/>
        <w:t>Service request</w:t>
      </w:r>
      <w:r w:rsidRPr="003168A2">
        <w:t xml:space="preserve"> message identity</w:t>
      </w:r>
      <w:r>
        <w:t>;</w:t>
      </w:r>
    </w:p>
    <w:p w14:paraId="70A1AD46" w14:textId="77777777" w:rsidR="00673970" w:rsidRDefault="00673970" w:rsidP="00673970">
      <w:pPr>
        <w:pStyle w:val="B1"/>
      </w:pPr>
      <w:r>
        <w:t>-</w:t>
      </w:r>
      <w:r>
        <w:tab/>
        <w:t>Service type; and</w:t>
      </w:r>
    </w:p>
    <w:p w14:paraId="05815271" w14:textId="77777777" w:rsidR="00673970" w:rsidRDefault="00673970" w:rsidP="00673970">
      <w:pPr>
        <w:pStyle w:val="B1"/>
      </w:pPr>
      <w:r>
        <w:rPr>
          <w:rFonts w:eastAsia="Malgun Gothic"/>
        </w:rPr>
        <w:t>-</w:t>
      </w:r>
      <w:r>
        <w:rPr>
          <w:rFonts w:eastAsia="Malgun Gothic"/>
        </w:rPr>
        <w:tab/>
      </w:r>
      <w:r>
        <w:t>5G-S-TMSI</w:t>
      </w:r>
      <w:r>
        <w:rPr>
          <w:rFonts w:eastAsia="Malgun Gothic"/>
        </w:rPr>
        <w:t>.</w:t>
      </w:r>
    </w:p>
    <w:p w14:paraId="4D445DD7" w14:textId="77777777" w:rsidR="00673970" w:rsidRDefault="00673970" w:rsidP="00673970">
      <w:r>
        <w:t>When the initial NAS message is a CONTROL PLANE SERVICE REQUEST message, the cleartext IEs are:</w:t>
      </w:r>
    </w:p>
    <w:p w14:paraId="52D0E210" w14:textId="77777777" w:rsidR="00673970" w:rsidRDefault="00673970" w:rsidP="00673970">
      <w:pPr>
        <w:pStyle w:val="B1"/>
      </w:pPr>
      <w:r>
        <w:t>-</w:t>
      </w:r>
      <w:r>
        <w:tab/>
        <w:t>Extended protocol discriminator;</w:t>
      </w:r>
    </w:p>
    <w:p w14:paraId="327D5B4D" w14:textId="77777777" w:rsidR="00673970" w:rsidRDefault="00673970" w:rsidP="00673970">
      <w:pPr>
        <w:pStyle w:val="B1"/>
      </w:pPr>
      <w:r>
        <w:t>-</w:t>
      </w:r>
      <w:r>
        <w:tab/>
        <w:t>Security header type;</w:t>
      </w:r>
    </w:p>
    <w:p w14:paraId="0E246A7F" w14:textId="77777777" w:rsidR="00673970" w:rsidRDefault="00673970" w:rsidP="00673970">
      <w:pPr>
        <w:pStyle w:val="B1"/>
      </w:pPr>
      <w:r>
        <w:t>-</w:t>
      </w:r>
      <w:r>
        <w:tab/>
        <w:t>Spare half octet;</w:t>
      </w:r>
    </w:p>
    <w:p w14:paraId="26165597" w14:textId="77777777" w:rsidR="00673970" w:rsidRDefault="00673970" w:rsidP="00673970">
      <w:pPr>
        <w:pStyle w:val="B1"/>
      </w:pPr>
      <w:r>
        <w:t>-</w:t>
      </w:r>
      <w:r>
        <w:tab/>
        <w:t>ngKSI;</w:t>
      </w:r>
    </w:p>
    <w:p w14:paraId="41DE5853" w14:textId="77777777" w:rsidR="00673970" w:rsidRDefault="00673970" w:rsidP="00673970">
      <w:pPr>
        <w:pStyle w:val="B1"/>
      </w:pPr>
      <w:r>
        <w:t>-</w:t>
      </w:r>
      <w:r>
        <w:tab/>
        <w:t>Control plane service request message identity; and</w:t>
      </w:r>
    </w:p>
    <w:p w14:paraId="09EF3329" w14:textId="77777777" w:rsidR="00673970" w:rsidRDefault="00673970" w:rsidP="00673970">
      <w:pPr>
        <w:pStyle w:val="B1"/>
      </w:pPr>
      <w:r>
        <w:t>-</w:t>
      </w:r>
      <w:r>
        <w:tab/>
        <w:t>Control plane service type.</w:t>
      </w:r>
    </w:p>
    <w:p w14:paraId="388A588D" w14:textId="77777777" w:rsidR="00673970" w:rsidRDefault="00673970" w:rsidP="00673970">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2E73FCF4" w14:textId="77777777" w:rsidR="00673970" w:rsidRDefault="00673970" w:rsidP="00673970">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32BBED6A" w14:textId="77777777" w:rsidR="00673970" w:rsidRDefault="00673970" w:rsidP="00673970">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6E8FCE00" w14:textId="77777777" w:rsidR="00673970" w:rsidRDefault="00673970" w:rsidP="00673970">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1DDED5AE" w14:textId="77777777" w:rsidR="00673970" w:rsidRDefault="00673970" w:rsidP="00673970">
      <w:r>
        <w:t>If the UE:</w:t>
      </w:r>
    </w:p>
    <w:p w14:paraId="08B83B79" w14:textId="77777777" w:rsidR="00673970" w:rsidRDefault="00673970" w:rsidP="00673970">
      <w:pPr>
        <w:pStyle w:val="B1"/>
      </w:pPr>
      <w:r>
        <w:t>a)</w:t>
      </w:r>
      <w:r>
        <w:tab/>
        <w:t>has 5G-EA0 as a selected 5G NAS security algorithm; and</w:t>
      </w:r>
    </w:p>
    <w:p w14:paraId="1ECE3A78" w14:textId="77777777" w:rsidR="00673970" w:rsidRDefault="00673970" w:rsidP="00673970">
      <w:pPr>
        <w:pStyle w:val="B1"/>
      </w:pPr>
      <w:r>
        <w:t>b)</w:t>
      </w:r>
      <w:r>
        <w:tab/>
        <w:t>selects a PLMN other than Registered PLMN and EPLMN;</w:t>
      </w:r>
    </w:p>
    <w:p w14:paraId="68A5D932" w14:textId="77777777" w:rsidR="00673970" w:rsidRDefault="00673970" w:rsidP="00673970">
      <w:r>
        <w:t>the UE shall delete the 5G NAS security context and send an initial NAS message including cleartext IEs only as described in this subclause for the case when the UE does not have a valid 5G NAS security context.</w:t>
      </w:r>
    </w:p>
    <w:p w14:paraId="3D8A3792" w14:textId="77777777" w:rsidR="00673970" w:rsidRDefault="00673970" w:rsidP="00673970">
      <w:pPr>
        <w:pStyle w:val="NO"/>
      </w:pPr>
      <w:r>
        <w:t>NOTE:</w:t>
      </w:r>
      <w:r>
        <w:tab/>
      </w:r>
      <w:r>
        <w:rPr>
          <w:noProof/>
          <w:lang w:eastAsia="zh-CN"/>
        </w:rPr>
        <w:t>UE deletes the 5G NAS security context only if the UE is not in the connected mode</w:t>
      </w:r>
      <w:r>
        <w:t>.</w:t>
      </w:r>
    </w:p>
    <w:p w14:paraId="2133F471" w14:textId="77777777" w:rsidR="00673970" w:rsidRDefault="00673970" w:rsidP="00673970">
      <w:pPr>
        <w:jc w:val="center"/>
        <w:rPr>
          <w:noProof/>
          <w:highlight w:val="green"/>
        </w:rPr>
      </w:pPr>
      <w:r w:rsidRPr="00DB12B9">
        <w:rPr>
          <w:noProof/>
          <w:highlight w:val="green"/>
        </w:rPr>
        <w:t>***** change *****</w:t>
      </w:r>
    </w:p>
    <w:p w14:paraId="24724796" w14:textId="77777777" w:rsidR="0064024B" w:rsidRDefault="0064024B" w:rsidP="0064024B">
      <w:pPr>
        <w:pStyle w:val="Heading5"/>
      </w:pPr>
      <w:r>
        <w:lastRenderedPageBreak/>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lastRenderedPageBreak/>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24" w:author="Author" w:date="2021-09-28T10:40:00Z"/>
        </w:rPr>
      </w:pPr>
      <w:ins w:id="25" w:author="Author" w:date="2021-09-28T10:40:00Z">
        <w:r>
          <w:t>If the UE initiates the registration procedure for disaster roaming services and:</w:t>
        </w:r>
      </w:ins>
    </w:p>
    <w:p w14:paraId="7878A063" w14:textId="77777777" w:rsidR="00CA4849" w:rsidRDefault="00CA4849" w:rsidP="0064024B">
      <w:pPr>
        <w:pStyle w:val="B1"/>
        <w:rPr>
          <w:ins w:id="26" w:author="Ericsson User, R01" w:date="2021-11-16T03:41:00Z"/>
        </w:rPr>
      </w:pPr>
      <w:ins w:id="27" w:author="Ericsson User, R01" w:date="2021-11-16T03:41:00Z">
        <w:r>
          <w:t>a)</w:t>
        </w:r>
      </w:ins>
      <w:ins w:id="28" w:author="Author" w:date="2021-09-28T10:40:00Z">
        <w:r w:rsidR="0064024B">
          <w:tab/>
          <w:t>the PLMN with disaster condition is the HPLMN and</w:t>
        </w:r>
      </w:ins>
      <w:ins w:id="29" w:author="Ericsson User, R01" w:date="2021-11-16T03:41:00Z">
        <w:r>
          <w:t>:</w:t>
        </w:r>
      </w:ins>
    </w:p>
    <w:p w14:paraId="5DC0F3CB" w14:textId="7376C1FF" w:rsidR="00CA4849" w:rsidRDefault="00CA4849" w:rsidP="00CA4849">
      <w:pPr>
        <w:pStyle w:val="B2"/>
        <w:rPr>
          <w:ins w:id="30" w:author="Ericsson User, R01" w:date="2021-11-16T03:42:00Z"/>
        </w:rPr>
        <w:pPrChange w:id="31" w:author="Ericsson User, R01" w:date="2021-11-16T03:43:00Z">
          <w:pPr>
            <w:pStyle w:val="B1"/>
          </w:pPr>
        </w:pPrChange>
      </w:pPr>
      <w:ins w:id="32" w:author="Ericsson User, R01" w:date="2021-11-16T03:42:00Z">
        <w:r>
          <w:t>1)</w:t>
        </w:r>
        <w:r>
          <w:tab/>
          <w:t xml:space="preserve">the Additional GUTI IE is included in the REGISTRATION REQUEST message and does not contain a </w:t>
        </w:r>
        <w:r w:rsidRPr="0053498E">
          <w:t xml:space="preserve">valid 5G-GUTI that was previously assigned by </w:t>
        </w:r>
        <w:r>
          <w:t>the HPLMN; or</w:t>
        </w:r>
      </w:ins>
    </w:p>
    <w:p w14:paraId="4F459D96" w14:textId="0AF7AD60" w:rsidR="0064024B" w:rsidRDefault="00CA4849" w:rsidP="00CA4849">
      <w:pPr>
        <w:pStyle w:val="B2"/>
        <w:rPr>
          <w:ins w:id="33" w:author="Author" w:date="2021-09-28T10:40:00Z"/>
        </w:rPr>
        <w:pPrChange w:id="34" w:author="Ericsson User, R01" w:date="2021-11-16T03:43:00Z">
          <w:pPr>
            <w:pStyle w:val="B1"/>
          </w:pPr>
        </w:pPrChange>
      </w:pPr>
      <w:ins w:id="35" w:author="Ericsson User, R01" w:date="2021-11-16T03:42:00Z">
        <w:r>
          <w:t>2</w:t>
        </w:r>
      </w:ins>
      <w:ins w:id="36" w:author="Ericsson User, R01" w:date="2021-11-16T03:41:00Z">
        <w:r>
          <w:t>)</w:t>
        </w:r>
        <w:r>
          <w:tab/>
        </w:r>
      </w:ins>
      <w:ins w:id="37" w:author="Ericsson User, R01" w:date="2021-11-16T03:42:00Z">
        <w:r>
          <w:t xml:space="preserve">the </w:t>
        </w:r>
      </w:ins>
      <w:ins w:id="38" w:author="Ericsson User, R01" w:date="2021-11-16T03:41:00Z">
        <w:r>
          <w:t>Additional GUTI IE is not included in the REGISTRATION REQUEST message</w:t>
        </w:r>
      </w:ins>
      <w:ins w:id="39" w:author="Ericsson User, R01" w:date="2021-11-16T03:42:00Z">
        <w:r>
          <w:t xml:space="preserve"> and</w:t>
        </w:r>
      </w:ins>
      <w:ins w:id="40" w:author="Author" w:date="2021-09-28T10:40:00Z">
        <w:r w:rsidR="0064024B">
          <w:t xml:space="preserve"> the 5GS mobile identity IE contains neither the SUCI nor a </w:t>
        </w:r>
        <w:r w:rsidR="0064024B" w:rsidRPr="0053498E">
          <w:t xml:space="preserve">valid 5G-GUTI that was previously assigned by </w:t>
        </w:r>
        <w:r w:rsidR="0064024B">
          <w:t>the HPLMN; or</w:t>
        </w:r>
      </w:ins>
    </w:p>
    <w:p w14:paraId="6FCEF51E" w14:textId="77777777" w:rsidR="00CA4849" w:rsidRDefault="00CA4849" w:rsidP="0064024B">
      <w:pPr>
        <w:pStyle w:val="B1"/>
        <w:rPr>
          <w:ins w:id="41" w:author="Ericsson User, R01" w:date="2021-11-16T03:43:00Z"/>
        </w:rPr>
      </w:pPr>
      <w:ins w:id="42" w:author="Ericsson User, R01" w:date="2021-11-16T03:41:00Z">
        <w:r>
          <w:t>b)</w:t>
        </w:r>
      </w:ins>
      <w:ins w:id="43" w:author="Author" w:date="2021-09-28T10:40:00Z">
        <w:r w:rsidR="0064024B">
          <w:tab/>
          <w:t>the PLMN with disaster condition is not the HPLMN and</w:t>
        </w:r>
      </w:ins>
      <w:ins w:id="44" w:author="Ericsson User, R01" w:date="2021-11-16T03:43:00Z">
        <w:r>
          <w:t>:</w:t>
        </w:r>
      </w:ins>
    </w:p>
    <w:p w14:paraId="18E81A3C" w14:textId="228EAF35" w:rsidR="00CA4849" w:rsidRDefault="00CA4849" w:rsidP="00CA4849">
      <w:pPr>
        <w:pStyle w:val="B2"/>
        <w:rPr>
          <w:ins w:id="45" w:author="Ericsson User, R01" w:date="2021-11-16T03:43:00Z"/>
        </w:rPr>
        <w:pPrChange w:id="46" w:author="Ericsson User, R01" w:date="2021-11-16T03:44:00Z">
          <w:pPr>
            <w:pStyle w:val="B1"/>
          </w:pPr>
        </w:pPrChange>
      </w:pPr>
      <w:ins w:id="47" w:author="Ericsson User, R01" w:date="2021-11-16T03:43:00Z">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ins w:id="48" w:author="Ericsson User, R01" w:date="2021-11-16T03:44:00Z">
        <w:r>
          <w:t xml:space="preserve"> or</w:t>
        </w:r>
      </w:ins>
    </w:p>
    <w:p w14:paraId="3CBB73E3" w14:textId="6B688316" w:rsidR="0064024B" w:rsidRDefault="00CA4849" w:rsidP="00CA4849">
      <w:pPr>
        <w:pStyle w:val="B2"/>
        <w:rPr>
          <w:ins w:id="49" w:author="Author" w:date="2021-09-28T10:40:00Z"/>
        </w:rPr>
        <w:pPrChange w:id="50" w:author="Ericsson User, R01" w:date="2021-11-16T03:44:00Z">
          <w:pPr>
            <w:pStyle w:val="B1"/>
          </w:pPr>
        </w:pPrChange>
      </w:pPr>
      <w:ins w:id="51" w:author="Ericsson User, R01" w:date="2021-11-16T03:43:00Z">
        <w:r>
          <w:t>2)</w:t>
        </w:r>
        <w:r>
          <w:tab/>
          <w:t>the Additional GUTI IE is not included in the REGISTRATION REQUEST message and</w:t>
        </w:r>
      </w:ins>
      <w:ins w:id="52" w:author="Author" w:date="2021-09-28T10:40:00Z">
        <w:r w:rsidR="0064024B">
          <w:t xml:space="preserve"> </w:t>
        </w:r>
        <w:r w:rsidR="0064024B" w:rsidRPr="00231770">
          <w:t xml:space="preserve">the </w:t>
        </w:r>
        <w:r w:rsidR="0064024B">
          <w:t>5GS mobile identity</w:t>
        </w:r>
        <w:r w:rsidR="0064024B" w:rsidRPr="00231770">
          <w:t xml:space="preserve"> IE</w:t>
        </w:r>
        <w:r w:rsidR="0064024B">
          <w:t xml:space="preserve"> </w:t>
        </w:r>
        <w:r w:rsidR="0064024B" w:rsidRPr="000A1C25">
          <w:t xml:space="preserve">does not </w:t>
        </w:r>
        <w:r w:rsidR="0064024B">
          <w:t xml:space="preserve">contain a </w:t>
        </w:r>
        <w:r w:rsidR="0064024B" w:rsidRPr="0053498E">
          <w:t xml:space="preserve">valid 5G-GUTI that was previously assigned by </w:t>
        </w:r>
        <w:r w:rsidR="0064024B">
          <w:t xml:space="preserve">the </w:t>
        </w:r>
        <w:r w:rsidR="0064024B" w:rsidRPr="000A1C25">
          <w:t xml:space="preserve">PLMN with </w:t>
        </w:r>
        <w:r w:rsidR="0064024B">
          <w:t>d</w:t>
        </w:r>
        <w:r w:rsidR="0064024B" w:rsidRPr="000A1C25">
          <w:t xml:space="preserve">isaster </w:t>
        </w:r>
        <w:r w:rsidR="0064024B">
          <w:t>c</w:t>
        </w:r>
        <w:r w:rsidR="0064024B" w:rsidRPr="000A1C25">
          <w:t>ondition</w:t>
        </w:r>
        <w:r w:rsidR="0064024B">
          <w:t>;</w:t>
        </w:r>
      </w:ins>
    </w:p>
    <w:p w14:paraId="7E59909F" w14:textId="0915F5F1" w:rsidR="0064024B" w:rsidRDefault="0064024B" w:rsidP="0064024B">
      <w:pPr>
        <w:rPr>
          <w:ins w:id="53" w:author="Ericsson User, R01" w:date="2021-11-15T10:18:00Z"/>
        </w:rPr>
      </w:pPr>
      <w:ins w:id="54" w:author="Author" w:date="2021-09-28T10:40:00Z">
        <w:r>
          <w:t>then the UE shall include in the REGISTRATION REQUEST message the PLMN with disaster condition IE indicating the PLMN with disaster condition.</w:t>
        </w:r>
      </w:ins>
    </w:p>
    <w:p w14:paraId="33941FFF" w14:textId="77777777" w:rsidR="0064024B" w:rsidRDefault="0064024B" w:rsidP="0064024B">
      <w:bookmarkStart w:id="55" w:name="_Hlk84961118"/>
    </w:p>
    <w:bookmarkEnd w:id="55"/>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8539829"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56" w:name="_Toc20232674"/>
      <w:bookmarkStart w:id="57" w:name="_Toc27746776"/>
      <w:bookmarkStart w:id="58" w:name="_Toc36212958"/>
      <w:bookmarkStart w:id="59" w:name="_Toc36657135"/>
      <w:bookmarkStart w:id="60" w:name="_Toc45286799"/>
      <w:bookmarkStart w:id="61" w:name="_Toc51948068"/>
      <w:bookmarkStart w:id="62" w:name="_Toc51949160"/>
      <w:bookmarkStart w:id="63" w:name="_Toc82895851"/>
      <w:bookmarkStart w:id="64" w:name="_Toc20232675"/>
      <w:bookmarkStart w:id="65" w:name="_Toc27746777"/>
      <w:bookmarkStart w:id="66" w:name="_Toc36212959"/>
      <w:bookmarkStart w:id="67" w:name="_Toc36657136"/>
      <w:bookmarkStart w:id="68" w:name="_Toc45286800"/>
      <w:bookmarkStart w:id="69" w:name="_Toc51948069"/>
      <w:bookmarkStart w:id="70" w:name="_Toc51949161"/>
      <w:bookmarkStart w:id="71" w:name="_Toc82895852"/>
      <w:bookmarkEnd w:id="0"/>
      <w:bookmarkEnd w:id="1"/>
      <w:bookmarkEnd w:id="2"/>
      <w:bookmarkEnd w:id="3"/>
      <w:bookmarkEnd w:id="4"/>
      <w:bookmarkEnd w:id="5"/>
      <w:bookmarkEnd w:id="6"/>
      <w:bookmarkEnd w:id="7"/>
      <w:r w:rsidRPr="00DB12B9">
        <w:rPr>
          <w:noProof/>
          <w:highlight w:val="green"/>
        </w:rPr>
        <w:t>***** change *****</w:t>
      </w:r>
    </w:p>
    <w:bookmarkEnd w:id="56"/>
    <w:bookmarkEnd w:id="57"/>
    <w:bookmarkEnd w:id="58"/>
    <w:bookmarkEnd w:id="59"/>
    <w:bookmarkEnd w:id="60"/>
    <w:bookmarkEnd w:id="61"/>
    <w:bookmarkEnd w:id="62"/>
    <w:bookmarkEnd w:id="63"/>
    <w:p w14:paraId="13A0988D" w14:textId="77777777" w:rsidR="0064024B" w:rsidRDefault="0064024B" w:rsidP="0064024B">
      <w:pPr>
        <w:pStyle w:val="Heading5"/>
      </w:pPr>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0A54998C" w:rsidR="0064024B" w:rsidRDefault="0064024B" w:rsidP="0064024B">
      <w:pPr>
        <w:rPr>
          <w:ins w:id="72" w:author="Author" w:date="2021-09-28T10:42:00Z"/>
        </w:rPr>
      </w:pPr>
      <w:ins w:id="7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 xml:space="preserve">disaster roaming </w:t>
        </w:r>
      </w:ins>
      <w:ins w:id="74" w:author="Ericsson User, R01" w:date="2021-11-02T08:43:00Z">
        <w:r w:rsidR="006D1727">
          <w:t xml:space="preserve">initial </w:t>
        </w:r>
      </w:ins>
      <w:ins w:id="75" w:author="Author" w:date="2021-09-28T10:42:00Z">
        <w:r>
          <w:t>registration</w:t>
        </w:r>
        <w:r w:rsidRPr="003168A2">
          <w:t>"</w:t>
        </w:r>
        <w:r>
          <w:t xml:space="preserve"> and:</w:t>
        </w:r>
      </w:ins>
    </w:p>
    <w:p w14:paraId="0FF85866" w14:textId="2AFCE29E" w:rsidR="0064024B" w:rsidRDefault="0064024B" w:rsidP="0064024B">
      <w:pPr>
        <w:pStyle w:val="B1"/>
        <w:rPr>
          <w:ins w:id="76" w:author="Author" w:date="2021-09-28T10:42:00Z"/>
        </w:rPr>
      </w:pPr>
      <w:ins w:id="77" w:author="Author" w:date="2021-09-28T10:42:00Z">
        <w:r>
          <w:t>a)</w:t>
        </w:r>
        <w:r>
          <w:tab/>
          <w:t>the PLMN with disaster condition IE is included in the REGISTRATION REQUEST message, the AMF shall determine the PLMN with disaster condition in the PLMN with disaster condition IE;</w:t>
        </w:r>
      </w:ins>
    </w:p>
    <w:p w14:paraId="76DC4E83" w14:textId="283EABB4" w:rsidR="00CA4849" w:rsidRDefault="00CA4849" w:rsidP="00CA4849">
      <w:pPr>
        <w:pStyle w:val="B1"/>
        <w:rPr>
          <w:ins w:id="78" w:author="Ericsson User, R01" w:date="2021-11-16T03:45:00Z"/>
        </w:rPr>
        <w:pPrChange w:id="79" w:author="Ericsson User, R01" w:date="2021-11-16T03:46:00Z">
          <w:pPr>
            <w:pStyle w:val="B2"/>
          </w:pPr>
        </w:pPrChange>
      </w:pPr>
      <w:ins w:id="80" w:author="Ericsson User, R01" w:date="2021-11-16T03:45:00Z">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w:t>
        </w:r>
      </w:ins>
      <w:ins w:id="81" w:author="Ericsson User, R01" w:date="2021-11-16T03:46:00Z">
        <w:r>
          <w:t xml:space="preserve"> or</w:t>
        </w:r>
      </w:ins>
    </w:p>
    <w:p w14:paraId="4563EF6F" w14:textId="4CC71317" w:rsidR="0064024B" w:rsidRDefault="008D2CB6" w:rsidP="0064024B">
      <w:pPr>
        <w:pStyle w:val="B1"/>
        <w:rPr>
          <w:ins w:id="82" w:author="Author" w:date="2021-09-28T10:42:00Z"/>
        </w:rPr>
      </w:pPr>
      <w:ins w:id="83" w:author="Ericsson User, R01" w:date="2021-11-16T03:50:00Z">
        <w:r>
          <w:t>c</w:t>
        </w:r>
      </w:ins>
      <w:ins w:id="84" w:author="Author" w:date="2021-09-28T10:42:00Z">
        <w:r w:rsidR="0064024B">
          <w:t>)</w:t>
        </w:r>
        <w:r w:rsidR="0064024B">
          <w:tab/>
          <w:t xml:space="preserve">the PLMN with disaster condition IE </w:t>
        </w:r>
      </w:ins>
      <w:ins w:id="85" w:author="Ericsson User, R01" w:date="2021-11-16T03:46:00Z">
        <w:r w:rsidR="00CA4849">
          <w:t xml:space="preserve">and </w:t>
        </w:r>
        <w:r w:rsidR="0024172F">
          <w:t xml:space="preserve">the </w:t>
        </w:r>
        <w:r w:rsidR="00CA4849">
          <w:t xml:space="preserve">Additional GUTI IE are </w:t>
        </w:r>
      </w:ins>
      <w:ins w:id="86" w:author="Author" w:date="2021-09-28T10:42:00Z">
        <w:r w:rsidR="0064024B">
          <w:t>not included in the REGISTRATION REQUEST message and:</w:t>
        </w:r>
      </w:ins>
    </w:p>
    <w:p w14:paraId="25E55FE0" w14:textId="77777777" w:rsidR="0064024B" w:rsidRDefault="0064024B" w:rsidP="0064024B">
      <w:pPr>
        <w:pStyle w:val="B2"/>
        <w:rPr>
          <w:ins w:id="87" w:author="Author" w:date="2021-09-28T10:42:00Z"/>
        </w:rPr>
      </w:pPr>
      <w:ins w:id="88"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89" w:author="Author" w:date="2021-09-28T10:42:00Z"/>
        </w:rPr>
      </w:pPr>
      <w:ins w:id="90"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91" w:name="_Toc20232686"/>
      <w:bookmarkStart w:id="92" w:name="_Toc27746788"/>
      <w:bookmarkStart w:id="93" w:name="_Toc36212970"/>
      <w:bookmarkStart w:id="94" w:name="_Toc36657147"/>
      <w:bookmarkStart w:id="95" w:name="_Toc45286811"/>
      <w:bookmarkStart w:id="96" w:name="_Toc51948080"/>
      <w:bookmarkStart w:id="97" w:name="_Toc51949172"/>
      <w:bookmarkStart w:id="98" w:name="_Toc82895863"/>
      <w:bookmarkEnd w:id="64"/>
      <w:bookmarkEnd w:id="65"/>
      <w:bookmarkEnd w:id="66"/>
      <w:bookmarkEnd w:id="67"/>
      <w:bookmarkEnd w:id="68"/>
      <w:bookmarkEnd w:id="69"/>
      <w:bookmarkEnd w:id="70"/>
      <w:bookmarkEnd w:id="71"/>
      <w:r w:rsidRPr="00DB12B9">
        <w:rPr>
          <w:noProof/>
          <w:highlight w:val="green"/>
        </w:rPr>
        <w:t>***** change *****</w:t>
      </w:r>
    </w:p>
    <w:p w14:paraId="47AA8856" w14:textId="77777777" w:rsidR="00580C26" w:rsidRDefault="00580C26" w:rsidP="00580C26">
      <w:pPr>
        <w:pStyle w:val="Heading5"/>
      </w:pPr>
      <w:bookmarkStart w:id="99" w:name="_Toc20232683"/>
      <w:bookmarkStart w:id="100" w:name="_Toc27746785"/>
      <w:bookmarkStart w:id="101" w:name="_Toc36212967"/>
      <w:bookmarkStart w:id="102" w:name="_Toc36657144"/>
      <w:bookmarkStart w:id="103" w:name="_Toc45286808"/>
      <w:bookmarkStart w:id="104" w:name="_Toc51948077"/>
      <w:bookmarkStart w:id="105" w:name="_Toc51949169"/>
      <w:bookmarkStart w:id="106" w:name="_Toc82895860"/>
      <w:bookmarkStart w:id="107" w:name="_Toc20232899"/>
      <w:bookmarkStart w:id="108" w:name="_Toc27747003"/>
      <w:bookmarkStart w:id="109" w:name="_Toc36213187"/>
      <w:bookmarkStart w:id="110" w:name="_Toc36657364"/>
      <w:bookmarkStart w:id="111" w:name="_Toc45287029"/>
      <w:bookmarkStart w:id="112" w:name="_Toc51948298"/>
      <w:bookmarkStart w:id="113" w:name="_Toc51949390"/>
      <w:bookmarkStart w:id="114" w:name="_Toc82896096"/>
      <w:bookmarkEnd w:id="91"/>
      <w:bookmarkEnd w:id="92"/>
      <w:bookmarkEnd w:id="93"/>
      <w:bookmarkEnd w:id="94"/>
      <w:bookmarkEnd w:id="95"/>
      <w:bookmarkEnd w:id="96"/>
      <w:bookmarkEnd w:id="97"/>
      <w:bookmarkEnd w:id="98"/>
      <w:r>
        <w:t>5.5.1.3.2</w:t>
      </w:r>
      <w:r>
        <w:tab/>
        <w:t>Mobility and periodic registration update initiation</w:t>
      </w:r>
      <w:bookmarkEnd w:id="99"/>
      <w:bookmarkEnd w:id="100"/>
      <w:bookmarkEnd w:id="101"/>
      <w:bookmarkEnd w:id="102"/>
      <w:bookmarkEnd w:id="103"/>
      <w:bookmarkEnd w:id="104"/>
      <w:bookmarkEnd w:id="105"/>
      <w:bookmarkEnd w:id="106"/>
    </w:p>
    <w:p w14:paraId="743D24EE" w14:textId="77777777" w:rsidR="00580C26" w:rsidRPr="003168A2" w:rsidRDefault="00580C26" w:rsidP="00580C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8BEA88F" w14:textId="77777777" w:rsidR="00580C26" w:rsidRPr="003168A2" w:rsidRDefault="00580C26" w:rsidP="00580C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555794" w14:textId="77777777" w:rsidR="00580C26" w:rsidRDefault="00580C26" w:rsidP="00580C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0DBC9A" w14:textId="77777777" w:rsidR="00580C26" w:rsidRDefault="00580C26" w:rsidP="00580C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095941" w14:textId="77777777" w:rsidR="00580C26" w:rsidRDefault="00580C26" w:rsidP="00580C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B1EF60" w14:textId="77777777" w:rsidR="00580C26" w:rsidRPr="002B6F44" w:rsidRDefault="00580C26" w:rsidP="00580C26">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A390AC5" w14:textId="77777777" w:rsidR="00580C26" w:rsidRDefault="00580C26" w:rsidP="00580C26">
      <w:pPr>
        <w:pStyle w:val="B1"/>
      </w:pPr>
      <w:r>
        <w:t>e)</w:t>
      </w:r>
      <w:r w:rsidRPr="00CB6964">
        <w:tab/>
      </w:r>
      <w:r>
        <w:t>upon inter-system change from S1 mode to N1 mode and if the UE previously had initiated an attach procedure or a tracking area updating procedure when in S1 mode;</w:t>
      </w:r>
    </w:p>
    <w:p w14:paraId="195EF9B1" w14:textId="77777777" w:rsidR="00580C26" w:rsidRDefault="00580C26" w:rsidP="00580C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9DB1C5" w14:textId="77777777" w:rsidR="00580C26" w:rsidRDefault="00580C26" w:rsidP="00580C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B9D4CB" w14:textId="77777777" w:rsidR="00580C26" w:rsidRPr="00CB6964" w:rsidRDefault="00580C26" w:rsidP="00580C26">
      <w:pPr>
        <w:pStyle w:val="B1"/>
      </w:pPr>
      <w:r>
        <w:t>h)</w:t>
      </w:r>
      <w:r>
        <w:tab/>
      </w:r>
      <w:r w:rsidRPr="00026C79">
        <w:rPr>
          <w:lang w:val="en-US" w:eastAsia="ja-JP"/>
        </w:rPr>
        <w:t xml:space="preserve">when the UE's usage setting </w:t>
      </w:r>
      <w:r>
        <w:rPr>
          <w:lang w:val="en-US" w:eastAsia="ja-JP"/>
        </w:rPr>
        <w:t>changes;</w:t>
      </w:r>
    </w:p>
    <w:p w14:paraId="43253DE5" w14:textId="77777777" w:rsidR="00580C26" w:rsidRDefault="00580C26" w:rsidP="00580C26">
      <w:pPr>
        <w:pStyle w:val="B1"/>
        <w:rPr>
          <w:lang w:val="en-US"/>
        </w:rPr>
      </w:pPr>
      <w:r>
        <w:t>i</w:t>
      </w:r>
      <w:r w:rsidRPr="00735CAD">
        <w:t>)</w:t>
      </w:r>
      <w:r w:rsidRPr="00735CAD">
        <w:tab/>
      </w:r>
      <w:r>
        <w:rPr>
          <w:lang w:val="en-US"/>
        </w:rPr>
        <w:t>when the UE needs to change the slice(s) it is currently registered to;</w:t>
      </w:r>
    </w:p>
    <w:p w14:paraId="06C46558" w14:textId="77777777" w:rsidR="00580C26" w:rsidRDefault="00580C26" w:rsidP="00580C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7708AB4" w14:textId="77777777" w:rsidR="00580C26" w:rsidRPr="00735CAD" w:rsidRDefault="00580C26" w:rsidP="00580C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85FBE5" w14:textId="77777777" w:rsidR="00580C26" w:rsidRDefault="00580C26" w:rsidP="00580C26">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61D7E98" w14:textId="77777777" w:rsidR="00580C26" w:rsidRPr="00735CAD" w:rsidRDefault="00580C26" w:rsidP="00580C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8E778A" w14:textId="77777777" w:rsidR="00580C26" w:rsidRPr="00735CAD" w:rsidRDefault="00580C26" w:rsidP="00580C26">
      <w:pPr>
        <w:pStyle w:val="B1"/>
      </w:pPr>
      <w:r>
        <w:t>n)</w:t>
      </w:r>
      <w:r>
        <w:tab/>
        <w:t>when the UE in 5GMM-IDLE mode changes the radio capability for NG-RAN or E-UTRAN;</w:t>
      </w:r>
    </w:p>
    <w:p w14:paraId="488CDFBE" w14:textId="77777777" w:rsidR="00580C26" w:rsidRPr="00504452" w:rsidRDefault="00580C26" w:rsidP="00580C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706A77" w14:textId="77777777" w:rsidR="00580C26" w:rsidRDefault="00580C26" w:rsidP="00580C26">
      <w:pPr>
        <w:pStyle w:val="B1"/>
      </w:pPr>
      <w:r>
        <w:t>p</w:t>
      </w:r>
      <w:r w:rsidRPr="00504452">
        <w:rPr>
          <w:rFonts w:hint="eastAsia"/>
        </w:rPr>
        <w:t>)</w:t>
      </w:r>
      <w:r w:rsidRPr="00504452">
        <w:rPr>
          <w:rFonts w:hint="eastAsia"/>
        </w:rPr>
        <w:tab/>
      </w:r>
      <w:r>
        <w:t>void;</w:t>
      </w:r>
    </w:p>
    <w:p w14:paraId="76B14D64" w14:textId="77777777" w:rsidR="00580C26" w:rsidRPr="00504452" w:rsidRDefault="00580C26" w:rsidP="00580C26">
      <w:pPr>
        <w:pStyle w:val="B1"/>
      </w:pPr>
      <w:r>
        <w:t>q)</w:t>
      </w:r>
      <w:r>
        <w:tab/>
        <w:t>when the UE needs to request new LADN information;</w:t>
      </w:r>
    </w:p>
    <w:p w14:paraId="0AF2E054" w14:textId="77777777" w:rsidR="00580C26" w:rsidRPr="00504452" w:rsidRDefault="00580C26" w:rsidP="00580C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94B8AE" w14:textId="77777777" w:rsidR="00580C26" w:rsidRPr="00504452" w:rsidRDefault="00580C26" w:rsidP="00580C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7DAD99" w14:textId="77777777" w:rsidR="00580C26" w:rsidRDefault="00580C26" w:rsidP="00580C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799DDF" w14:textId="77777777" w:rsidR="00580C26" w:rsidRDefault="00580C26" w:rsidP="00580C2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AA654E" w14:textId="77777777" w:rsidR="00580C26" w:rsidRPr="00504452" w:rsidRDefault="00580C26" w:rsidP="00580C2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FD2D63" w14:textId="77777777" w:rsidR="00580C26" w:rsidRDefault="00580C26" w:rsidP="00580C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4C316D2" w14:textId="77777777" w:rsidR="00580C26" w:rsidRPr="004B11B4" w:rsidRDefault="00580C26" w:rsidP="00580C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B4F2053" w14:textId="77777777" w:rsidR="00580C26" w:rsidRPr="004B11B4" w:rsidRDefault="00580C26" w:rsidP="00580C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97E62C" w14:textId="77777777" w:rsidR="00580C26" w:rsidRPr="004B11B4" w:rsidRDefault="00580C26" w:rsidP="00580C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F65ED8B" w14:textId="77777777" w:rsidR="00580C26" w:rsidRPr="004B11B4" w:rsidRDefault="00580C26" w:rsidP="00580C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456B2E2" w14:textId="77777777" w:rsidR="00580C26" w:rsidRPr="004B11B4" w:rsidRDefault="00580C26" w:rsidP="00580C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194339" w14:textId="77777777" w:rsidR="00580C26" w:rsidRPr="00CC0C94" w:rsidRDefault="00580C26" w:rsidP="00580C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D34A13F" w14:textId="77777777" w:rsidR="00580C26" w:rsidRPr="00CC0C94" w:rsidRDefault="00580C26" w:rsidP="00580C26">
      <w:pPr>
        <w:pStyle w:val="B1"/>
        <w:rPr>
          <w:lang w:val="en-US" w:eastAsia="ko-KR"/>
        </w:rPr>
      </w:pPr>
      <w:r>
        <w:rPr>
          <w:lang w:val="en-US" w:eastAsia="ko-KR"/>
        </w:rPr>
        <w:t>zc)</w:t>
      </w:r>
      <w:r>
        <w:rPr>
          <w:lang w:val="en-US" w:eastAsia="ko-KR"/>
        </w:rPr>
        <w:tab/>
        <w:t>when the UE changes the UE specific DRX parameters in NB-N1 mode;</w:t>
      </w:r>
    </w:p>
    <w:p w14:paraId="271AC8ED" w14:textId="77777777" w:rsidR="00580C26" w:rsidRPr="00496914" w:rsidRDefault="00580C26" w:rsidP="00580C2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99AFA2C" w14:textId="77777777" w:rsidR="00580C26" w:rsidRPr="00D74CA1" w:rsidRDefault="00580C26" w:rsidP="00580C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97C4E2A" w14:textId="77777777" w:rsidR="00580C26" w:rsidRDefault="00580C26" w:rsidP="00580C2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0CF757B" w14:textId="77777777" w:rsidR="00580C26" w:rsidRPr="00D74CA1" w:rsidRDefault="00580C26" w:rsidP="00580C26">
      <w:pPr>
        <w:pStyle w:val="B1"/>
        <w:rPr>
          <w:lang w:val="en-US" w:eastAsia="ko-KR"/>
        </w:rPr>
      </w:pPr>
      <w:r>
        <w:lastRenderedPageBreak/>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DAA975" w14:textId="77777777" w:rsidR="00580C26" w:rsidRDefault="00580C26" w:rsidP="00580C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A3A2B4" w14:textId="77777777" w:rsidR="00580C26" w:rsidRDefault="00580C26" w:rsidP="00580C26">
      <w:pPr>
        <w:pStyle w:val="EditorsNote"/>
      </w:pPr>
      <w:r>
        <w:t>Editor</w:t>
      </w:r>
      <w:r>
        <w:rPr>
          <w:lang w:val="en-US"/>
        </w:rPr>
        <w:t>'s note:</w:t>
      </w:r>
      <w:r>
        <w:rPr>
          <w:lang w:val="en-US"/>
        </w:rPr>
        <w:tab/>
        <w:t>It is FFS how the new registration type is used in AMF</w:t>
      </w:r>
      <w:r>
        <w:t>.</w:t>
      </w:r>
    </w:p>
    <w:p w14:paraId="6CA5ABE2"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BFDB70" w14:textId="77777777" w:rsidR="00580C26" w:rsidRDefault="00580C26" w:rsidP="00580C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52258A" w14:textId="77777777" w:rsidR="00580C26" w:rsidRDefault="00580C26" w:rsidP="00580C26">
      <w:pPr>
        <w:pStyle w:val="B1"/>
        <w:rPr>
          <w:rFonts w:eastAsia="Malgun Gothic"/>
        </w:rPr>
      </w:pPr>
      <w:r>
        <w:rPr>
          <w:rFonts w:eastAsia="Malgun Gothic"/>
        </w:rPr>
        <w:t>-</w:t>
      </w:r>
      <w:r>
        <w:rPr>
          <w:rFonts w:eastAsia="Malgun Gothic"/>
        </w:rPr>
        <w:tab/>
        <w:t>include the S1 UE network capability IE in the REGISTRATION REQUEST message; and</w:t>
      </w:r>
    </w:p>
    <w:p w14:paraId="7376EE67" w14:textId="77777777" w:rsidR="00580C26" w:rsidRDefault="00580C26" w:rsidP="00580C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A4EC5D" w14:textId="77777777" w:rsidR="00580C26" w:rsidRDefault="00580C26" w:rsidP="00580C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60C8ADF" w14:textId="77777777" w:rsidR="00580C26" w:rsidRPr="00FE320E" w:rsidRDefault="00580C26" w:rsidP="00580C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3853BF" w14:textId="77777777" w:rsidR="00580C26" w:rsidRDefault="00580C26" w:rsidP="00580C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F18BD7" w14:textId="77777777" w:rsidR="00580C26" w:rsidRDefault="00580C26" w:rsidP="00580C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68EC5EB" w14:textId="77777777" w:rsidR="00580C26" w:rsidRDefault="00580C26" w:rsidP="00580C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E4BAA4E" w14:textId="77777777" w:rsidR="00580C26" w:rsidRPr="0008719F" w:rsidRDefault="00580C26" w:rsidP="00580C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D13552" w14:textId="77777777" w:rsidR="00580C26" w:rsidRDefault="00580C26" w:rsidP="00580C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F77378" w14:textId="77777777" w:rsidR="00580C26" w:rsidRDefault="00580C26" w:rsidP="00580C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156C8E" w14:textId="77777777" w:rsidR="00580C26" w:rsidRDefault="00580C26" w:rsidP="00580C26">
      <w:r>
        <w:t>If the UE supports CAG feature, the UE shall set the CAG bit to "CAG Supported</w:t>
      </w:r>
      <w:r w:rsidRPr="00CC0C94">
        <w:t>"</w:t>
      </w:r>
      <w:r>
        <w:t xml:space="preserve"> in the 5GMM capability IE of the REGISTRATION REQUEST message.</w:t>
      </w:r>
    </w:p>
    <w:p w14:paraId="07F252A4" w14:textId="77777777" w:rsidR="00580C26" w:rsidRPr="00AB3E8E" w:rsidRDefault="00580C26" w:rsidP="00580C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5902E4" w14:textId="77777777" w:rsidR="00580C26" w:rsidRDefault="00580C26" w:rsidP="00580C26">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4FD0D033" w14:textId="77777777" w:rsidR="00580C26" w:rsidRDefault="00580C26" w:rsidP="00580C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D0199C" w14:textId="77777777" w:rsidR="00580C26" w:rsidRDefault="00580C26" w:rsidP="00580C26">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732A6D" w14:textId="77777777" w:rsidR="00580C26" w:rsidRPr="00BE237D" w:rsidRDefault="00580C26" w:rsidP="00580C26">
      <w:r w:rsidRPr="00BE237D">
        <w:t>If the UE no longer requires the use of SMS over NAS, then the UE shall include the 5GS update type IE in the REGISTRATION REQUEST message with the SMS requested bit set to "SMS over NAS not supported".</w:t>
      </w:r>
    </w:p>
    <w:p w14:paraId="172F4648" w14:textId="77777777" w:rsidR="00580C26" w:rsidRDefault="00580C26" w:rsidP="00580C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A7F1DB" w14:textId="77777777" w:rsidR="00580C26" w:rsidRDefault="00580C26" w:rsidP="00580C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F623CB" w14:textId="77777777" w:rsidR="00580C26" w:rsidRDefault="00580C26" w:rsidP="00580C26">
      <w:r>
        <w:t xml:space="preserve">The UE shall handle the 5GS mobile identity IE in the REGISTRATION </w:t>
      </w:r>
      <w:r w:rsidRPr="003168A2">
        <w:t>REQUEST message</w:t>
      </w:r>
      <w:r>
        <w:t xml:space="preserve"> as follows:</w:t>
      </w:r>
    </w:p>
    <w:p w14:paraId="31C7F64B" w14:textId="77777777" w:rsidR="00580C26" w:rsidRDefault="00580C26" w:rsidP="00580C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F406307" w14:textId="77777777" w:rsidR="00580C26" w:rsidRDefault="00580C26" w:rsidP="00580C26">
      <w:pPr>
        <w:pStyle w:val="B2"/>
      </w:pPr>
      <w:r>
        <w:t>1)</w:t>
      </w:r>
      <w:r>
        <w:tab/>
        <w:t>a valid 5G-GUTI that was previously assigned by the same PLMN with which the UE is performing the registration, if available;</w:t>
      </w:r>
    </w:p>
    <w:p w14:paraId="4423DDD5" w14:textId="77777777" w:rsidR="00580C26" w:rsidRDefault="00580C26" w:rsidP="00580C26">
      <w:pPr>
        <w:pStyle w:val="B2"/>
      </w:pPr>
      <w:r>
        <w:t>2)</w:t>
      </w:r>
      <w:r>
        <w:tab/>
        <w:t>a valid 5G-GUTI that was previously assigned by an equivalent PLMN, if available; and</w:t>
      </w:r>
    </w:p>
    <w:p w14:paraId="2F020980" w14:textId="77777777" w:rsidR="00580C26" w:rsidRDefault="00580C26" w:rsidP="00580C26">
      <w:pPr>
        <w:pStyle w:val="B2"/>
      </w:pPr>
      <w:r>
        <w:t>3)</w:t>
      </w:r>
      <w:r>
        <w:tab/>
        <w:t>a valid 5G-GUTI that was previously assigned by any other PLMN, if available; and</w:t>
      </w:r>
    </w:p>
    <w:p w14:paraId="7C333429" w14:textId="77777777" w:rsidR="00580C26" w:rsidRDefault="00580C26" w:rsidP="00580C26">
      <w:pPr>
        <w:pStyle w:val="NO"/>
      </w:pPr>
      <w:r>
        <w:t>NOTE 4:</w:t>
      </w:r>
      <w:r>
        <w:tab/>
        <w:t>The 5G-GUTI included in the Additional GUTI IE is a native 5G-GUTI.</w:t>
      </w:r>
    </w:p>
    <w:p w14:paraId="5364FFBB" w14:textId="77777777" w:rsidR="00580C26" w:rsidRDefault="00580C26" w:rsidP="00580C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4B38611" w14:textId="77777777" w:rsidR="00580C26" w:rsidRDefault="00580C26" w:rsidP="00580C26">
      <w:pPr>
        <w:pStyle w:val="B1"/>
      </w:pPr>
      <w:r>
        <w:tab/>
        <w:t>If the UE holds two valid native 5G-GUTIs and:</w:t>
      </w:r>
    </w:p>
    <w:p w14:paraId="562B31E9" w14:textId="77777777" w:rsidR="00580C26" w:rsidRDefault="00580C26" w:rsidP="00580C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2269B86" w14:textId="77777777" w:rsidR="00580C26" w:rsidRDefault="00580C26" w:rsidP="00580C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E294264" w14:textId="77777777" w:rsidR="00580C26" w:rsidRPr="00FE320E" w:rsidRDefault="00580C26" w:rsidP="00580C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FE4C094" w14:textId="77777777" w:rsidR="00580C26" w:rsidRDefault="00580C26" w:rsidP="00580C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CEE32" w14:textId="77777777" w:rsidR="00580C26" w:rsidRDefault="00580C26" w:rsidP="00580C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0AB487" w14:textId="77777777" w:rsidR="00580C26" w:rsidRDefault="00580C26" w:rsidP="00580C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1BC7A03" w14:textId="77777777" w:rsidR="00580C26" w:rsidRDefault="00580C26" w:rsidP="00580C26">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6A165D6" w14:textId="77777777" w:rsidR="00580C26" w:rsidRDefault="00580C26" w:rsidP="00580C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CC84AE" w14:textId="77777777" w:rsidR="00580C26" w:rsidRPr="00216B0A" w:rsidRDefault="00580C26" w:rsidP="00580C26">
      <w:pPr>
        <w:pStyle w:val="B1"/>
      </w:pPr>
      <w:r>
        <w:t>-</w:t>
      </w:r>
      <w:r>
        <w:tab/>
      </w:r>
      <w:r w:rsidRPr="00977243">
        <w:t xml:space="preserve">to indicate a request for LADN information by </w:t>
      </w:r>
      <w:r>
        <w:t>not including any LADN DNN value in the LADN indication IE.</w:t>
      </w:r>
    </w:p>
    <w:p w14:paraId="090AF210" w14:textId="77777777" w:rsidR="00580C26" w:rsidRDefault="00580C26" w:rsidP="00580C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3F5040B" w14:textId="77777777" w:rsidR="00580C26" w:rsidRDefault="00580C26" w:rsidP="00580C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A8BE42" w14:textId="77777777" w:rsidR="00580C26" w:rsidRDefault="00580C26" w:rsidP="00580C26">
      <w:pPr>
        <w:pStyle w:val="B1"/>
      </w:pPr>
      <w:r>
        <w:rPr>
          <w:rFonts w:hint="eastAsia"/>
          <w:lang w:eastAsia="zh-CN"/>
        </w:rPr>
        <w:t>-</w:t>
      </w:r>
      <w:r>
        <w:rPr>
          <w:rFonts w:hint="eastAsia"/>
          <w:lang w:eastAsia="zh-CN"/>
        </w:rPr>
        <w:tab/>
      </w:r>
      <w:r>
        <w:t>associated with the access type the REGISTRATION REQUEST message is sent over; and</w:t>
      </w:r>
    </w:p>
    <w:p w14:paraId="0997E6E3" w14:textId="77777777" w:rsidR="00580C26" w:rsidRDefault="00580C26" w:rsidP="00580C26">
      <w:pPr>
        <w:pStyle w:val="B1"/>
      </w:pPr>
      <w:r>
        <w:t>-</w:t>
      </w:r>
      <w:r>
        <w:tab/>
      </w:r>
      <w:r>
        <w:rPr>
          <w:rFonts w:hint="eastAsia"/>
        </w:rPr>
        <w:t>have pending user data to be sent</w:t>
      </w:r>
      <w:r>
        <w:t xml:space="preserve"> over user plane</w:t>
      </w:r>
      <w:r>
        <w:rPr>
          <w:rFonts w:hint="eastAsia"/>
        </w:rPr>
        <w:t>.</w:t>
      </w:r>
    </w:p>
    <w:p w14:paraId="23813E13" w14:textId="77777777" w:rsidR="00580C26" w:rsidRPr="00D72B4E" w:rsidRDefault="00580C26" w:rsidP="00580C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0372DCE" w14:textId="77777777" w:rsidR="00580C26" w:rsidRDefault="00580C26" w:rsidP="00580C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E4F594" w14:textId="77777777" w:rsidR="00580C26" w:rsidRDefault="00580C26" w:rsidP="00580C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ADFC05" w14:textId="77777777" w:rsidR="00580C26" w:rsidRDefault="00580C26" w:rsidP="00580C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AA09B5" w14:textId="77777777" w:rsidR="00580C26" w:rsidRDefault="00580C26" w:rsidP="00580C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4433FF1" w14:textId="77777777" w:rsidR="00580C26" w:rsidRDefault="00580C26" w:rsidP="00580C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2F8DC91" w14:textId="77777777" w:rsidR="00580C26" w:rsidRDefault="00580C26" w:rsidP="00580C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325C3F" w14:textId="77777777" w:rsidR="00580C26" w:rsidRDefault="00580C26" w:rsidP="00580C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709D838" w14:textId="77777777" w:rsidR="00580C26" w:rsidRDefault="00580C26" w:rsidP="00580C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FB8B596" w14:textId="77777777" w:rsidR="00580C26" w:rsidRDefault="00580C26" w:rsidP="00580C26">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C1AFBC7" w14:textId="77777777" w:rsidR="00580C26" w:rsidRDefault="00580C26" w:rsidP="00580C26">
      <w:pPr>
        <w:pStyle w:val="NO"/>
      </w:pPr>
      <w:r>
        <w:t>NOTE 6:</w:t>
      </w:r>
      <w:r>
        <w:tab/>
      </w:r>
      <w:r w:rsidRPr="001E1604">
        <w:t>The value of the 5GMM registration status included by the UE in the UE status IE is not used by the AMF</w:t>
      </w:r>
      <w:r>
        <w:t>.</w:t>
      </w:r>
    </w:p>
    <w:p w14:paraId="1239FBA7" w14:textId="77777777" w:rsidR="00580C26" w:rsidRDefault="00580C26" w:rsidP="00580C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7800E5" w14:textId="77777777" w:rsidR="00580C26" w:rsidRDefault="00580C26" w:rsidP="00580C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7C7391D" w14:textId="77777777" w:rsidR="00580C26" w:rsidRDefault="00580C26" w:rsidP="00580C26">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E70B44" w14:textId="77777777" w:rsidR="00580C26" w:rsidRDefault="00580C26" w:rsidP="00580C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A801C0"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A57F89F" w14:textId="77777777" w:rsidR="00580C26" w:rsidRDefault="00580C26" w:rsidP="00580C26">
      <w:pPr>
        <w:pStyle w:val="B1"/>
      </w:pPr>
      <w:r>
        <w:t>a)</w:t>
      </w:r>
      <w:r>
        <w:tab/>
        <w:t>is in NB-N1 mode and:</w:t>
      </w:r>
    </w:p>
    <w:p w14:paraId="6BE9A561" w14:textId="77777777" w:rsidR="00580C26" w:rsidRDefault="00580C26" w:rsidP="00580C26">
      <w:pPr>
        <w:pStyle w:val="B2"/>
        <w:rPr>
          <w:lang w:val="en-US"/>
        </w:rPr>
      </w:pPr>
      <w:r>
        <w:t>1)</w:t>
      </w:r>
      <w:r>
        <w:tab/>
      </w:r>
      <w:r>
        <w:rPr>
          <w:lang w:val="en-US"/>
        </w:rPr>
        <w:t>the UE needs to change the slice(s) it is currently registered to within the same registration area; or</w:t>
      </w:r>
    </w:p>
    <w:p w14:paraId="7D7A6E39" w14:textId="77777777" w:rsidR="00580C26" w:rsidRDefault="00580C26" w:rsidP="00580C26">
      <w:pPr>
        <w:pStyle w:val="B2"/>
        <w:rPr>
          <w:lang w:val="en-US"/>
        </w:rPr>
      </w:pPr>
      <w:r>
        <w:rPr>
          <w:lang w:val="en-US"/>
        </w:rPr>
        <w:t>2)</w:t>
      </w:r>
      <w:r>
        <w:rPr>
          <w:lang w:val="en-US"/>
        </w:rPr>
        <w:tab/>
        <w:t>the UE has entered a new registration area; or</w:t>
      </w:r>
    </w:p>
    <w:p w14:paraId="5CE387CD" w14:textId="77777777" w:rsidR="00580C26" w:rsidRDefault="00580C26" w:rsidP="00580C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DDB07F" w14:textId="77777777" w:rsidR="00580C26" w:rsidRDefault="00580C26" w:rsidP="00580C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C8B6A1" w14:textId="77777777" w:rsidR="00580C26" w:rsidRDefault="00580C26" w:rsidP="00580C26">
      <w:pPr>
        <w:pStyle w:val="NO"/>
      </w:pPr>
      <w:r>
        <w:t>NOTE 7:</w:t>
      </w:r>
      <w:r>
        <w:tab/>
        <w:t>T</w:t>
      </w:r>
      <w:r w:rsidRPr="00405DEB">
        <w:t xml:space="preserve">he REGISTRATION REQUEST message </w:t>
      </w:r>
      <w:r>
        <w:t>can include both the Requested NSSAI IE and the Requested mapped NSSAI IE as described below.</w:t>
      </w:r>
    </w:p>
    <w:p w14:paraId="2D1304B3" w14:textId="77777777" w:rsidR="00580C26" w:rsidRDefault="00580C26" w:rsidP="00580C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80212" w14:textId="77777777" w:rsidR="00580C26" w:rsidRPr="00FC30B0" w:rsidRDefault="00580C26" w:rsidP="00580C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1644B79" w14:textId="77777777" w:rsidR="00580C26" w:rsidRPr="006741C2" w:rsidRDefault="00580C26" w:rsidP="00580C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FB0401E" w14:textId="77777777" w:rsidR="00580C26" w:rsidRPr="006741C2" w:rsidRDefault="00580C26" w:rsidP="00580C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7988C99" w14:textId="77777777" w:rsidR="00580C26" w:rsidRPr="006741C2" w:rsidRDefault="00580C26" w:rsidP="00580C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56B148" w14:textId="77777777" w:rsidR="00580C26" w:rsidRDefault="00580C26" w:rsidP="00580C26">
      <w:r>
        <w:t>and in addition the Requested NSSAI IE shall include S-NSSAI(s) applicable in the current PLMN, and if available the associated mapped S-NSSAI(s) for:</w:t>
      </w:r>
    </w:p>
    <w:p w14:paraId="32DBFFFB" w14:textId="77777777" w:rsidR="00580C26" w:rsidRPr="00A56A82" w:rsidRDefault="00580C26" w:rsidP="00580C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F81E72" w14:textId="77777777" w:rsidR="00580C26" w:rsidRDefault="00580C26" w:rsidP="00580C26">
      <w:pPr>
        <w:pStyle w:val="B1"/>
      </w:pPr>
      <w:r w:rsidRPr="00A56A82">
        <w:t>b)</w:t>
      </w:r>
      <w:r w:rsidRPr="00A56A82">
        <w:tab/>
        <w:t>each active PDU session.</w:t>
      </w:r>
    </w:p>
    <w:p w14:paraId="15B4C239" w14:textId="77777777" w:rsidR="00580C26" w:rsidRDefault="00580C26" w:rsidP="00580C26">
      <w:r>
        <w:t xml:space="preserve">If the UE does not have S-NSSAI(s) applicable in the current PLMN, then the </w:t>
      </w:r>
      <w:r w:rsidRPr="003C5CB2">
        <w:t>Requested mapped NSSAI IE shall</w:t>
      </w:r>
      <w:r>
        <w:t xml:space="preserve"> include HPLMN S-NSSAI(s) (e.g. mapped S-NSSAI(s), if available) for:</w:t>
      </w:r>
    </w:p>
    <w:p w14:paraId="528BD122" w14:textId="77777777" w:rsidR="00580C26" w:rsidRDefault="00580C26" w:rsidP="00580C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E2E9AE" w14:textId="77777777" w:rsidR="00580C26" w:rsidRDefault="00580C26" w:rsidP="00580C26">
      <w:pPr>
        <w:pStyle w:val="B1"/>
      </w:pPr>
      <w:r>
        <w:t>b)</w:t>
      </w:r>
      <w:r>
        <w:tab/>
        <w:t>each active PDU session when the UE is performing mobility from N1 mode to N1 mode to a visited PLMN.</w:t>
      </w:r>
    </w:p>
    <w:p w14:paraId="142B9A5F" w14:textId="77777777" w:rsidR="00580C26" w:rsidRDefault="00580C26" w:rsidP="00580C26">
      <w:pPr>
        <w:pStyle w:val="NO"/>
      </w:pPr>
      <w:r>
        <w:t>NOTE 8:</w:t>
      </w:r>
      <w:r>
        <w:tab/>
        <w:t>The Requested NSSAI IE is used instead of Requested mapped NSSAI IE in REGISTRATION REQUEST message when the UE enters HPLMN.</w:t>
      </w:r>
    </w:p>
    <w:p w14:paraId="67CDE00A"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18BBF1" w14:textId="77777777" w:rsidR="00580C26" w:rsidRDefault="00580C26" w:rsidP="00580C26">
      <w:r>
        <w:lastRenderedPageBreak/>
        <w:t>If the UE has:</w:t>
      </w:r>
    </w:p>
    <w:p w14:paraId="2FEF045D" w14:textId="77777777" w:rsidR="00580C26" w:rsidRDefault="00580C26" w:rsidP="00580C26">
      <w:pPr>
        <w:pStyle w:val="B1"/>
      </w:pPr>
      <w:r>
        <w:t>-</w:t>
      </w:r>
      <w:r>
        <w:tab/>
        <w:t>no allowed NSSAI for the current PLMN;</w:t>
      </w:r>
    </w:p>
    <w:p w14:paraId="7F872844" w14:textId="77777777" w:rsidR="00580C26" w:rsidRDefault="00580C26" w:rsidP="00580C26">
      <w:pPr>
        <w:pStyle w:val="B1"/>
      </w:pPr>
      <w:r>
        <w:t>-</w:t>
      </w:r>
      <w:r>
        <w:tab/>
        <w:t>no configured NSSAI for the current PLMN;</w:t>
      </w:r>
    </w:p>
    <w:p w14:paraId="7F20B9A7" w14:textId="77777777" w:rsidR="00580C26" w:rsidRDefault="00580C26" w:rsidP="00580C26">
      <w:pPr>
        <w:pStyle w:val="B1"/>
      </w:pPr>
      <w:r>
        <w:t>-</w:t>
      </w:r>
      <w:r>
        <w:tab/>
        <w:t>neither active PDU session(s) nor PDN connection(s) to transfer associated with an S-NSSAI applicable in the current PLMN; and</w:t>
      </w:r>
    </w:p>
    <w:p w14:paraId="257F2CBD" w14:textId="77777777" w:rsidR="00580C26" w:rsidRDefault="00580C26" w:rsidP="00580C26">
      <w:pPr>
        <w:pStyle w:val="B1"/>
      </w:pPr>
      <w:r>
        <w:t>-</w:t>
      </w:r>
      <w:r>
        <w:tab/>
        <w:t>neither active PDU session(s) nor PDN connection(s) to transfer associated with mapped S-NSSAI(s);</w:t>
      </w:r>
    </w:p>
    <w:p w14:paraId="1AE405E3" w14:textId="77777777" w:rsidR="00580C26" w:rsidRDefault="00580C26" w:rsidP="00580C26">
      <w:r>
        <w:t>and has a default configured NSSAI, then the UE shall:</w:t>
      </w:r>
    </w:p>
    <w:p w14:paraId="38C283EC" w14:textId="77777777" w:rsidR="00580C26" w:rsidRDefault="00580C26" w:rsidP="00580C26">
      <w:pPr>
        <w:pStyle w:val="B1"/>
      </w:pPr>
      <w:r>
        <w:t>a)</w:t>
      </w:r>
      <w:r>
        <w:tab/>
        <w:t>include the S-NSSAI(s) in the Requested NSSAI IE of the REGISTRATION REQUEST message using the default configured NSSAI; and</w:t>
      </w:r>
    </w:p>
    <w:p w14:paraId="194BBFE4" w14:textId="77777777" w:rsidR="00580C26" w:rsidRDefault="00580C26" w:rsidP="00580C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0D486D" w14:textId="77777777" w:rsidR="00580C26" w:rsidRDefault="00580C26" w:rsidP="00580C26">
      <w:r>
        <w:t>If the UE has:</w:t>
      </w:r>
    </w:p>
    <w:p w14:paraId="3AA032B9" w14:textId="77777777" w:rsidR="00580C26" w:rsidRDefault="00580C26" w:rsidP="00580C26">
      <w:pPr>
        <w:pStyle w:val="B1"/>
      </w:pPr>
      <w:r>
        <w:t>-</w:t>
      </w:r>
      <w:r>
        <w:tab/>
        <w:t>no allowed NSSAI for the current PLMN;</w:t>
      </w:r>
    </w:p>
    <w:p w14:paraId="2EC6B4BB" w14:textId="77777777" w:rsidR="00580C26" w:rsidRDefault="00580C26" w:rsidP="00580C26">
      <w:pPr>
        <w:pStyle w:val="B1"/>
      </w:pPr>
      <w:r>
        <w:t>-</w:t>
      </w:r>
      <w:r>
        <w:tab/>
        <w:t>no configured NSSAI for the current PLMN;</w:t>
      </w:r>
    </w:p>
    <w:p w14:paraId="18103564" w14:textId="77777777" w:rsidR="00580C26" w:rsidRDefault="00580C26" w:rsidP="00580C26">
      <w:pPr>
        <w:pStyle w:val="B1"/>
      </w:pPr>
      <w:r>
        <w:t>-</w:t>
      </w:r>
      <w:r>
        <w:tab/>
        <w:t>neither active PDU session(s) nor PDN connection(s) to transfer associated with an S-NSSAI applicable in the current PLMN</w:t>
      </w:r>
    </w:p>
    <w:p w14:paraId="40DCED6F" w14:textId="77777777" w:rsidR="00580C26" w:rsidRDefault="00580C26" w:rsidP="00580C26">
      <w:pPr>
        <w:pStyle w:val="B1"/>
      </w:pPr>
      <w:r>
        <w:t>-</w:t>
      </w:r>
      <w:r>
        <w:tab/>
        <w:t>neither active PDU session(s) nor PDN connection(s) to transfer associated with mapped S-NSSAI(s); and</w:t>
      </w:r>
    </w:p>
    <w:p w14:paraId="768D8653" w14:textId="77777777" w:rsidR="00580C26" w:rsidRDefault="00580C26" w:rsidP="00580C26">
      <w:pPr>
        <w:pStyle w:val="B1"/>
      </w:pPr>
      <w:r>
        <w:t>-</w:t>
      </w:r>
      <w:r>
        <w:tab/>
        <w:t>no default configured NSSAI</w:t>
      </w:r>
    </w:p>
    <w:p w14:paraId="2E67178A" w14:textId="77777777" w:rsidR="00580C26" w:rsidRDefault="00580C26" w:rsidP="00580C26">
      <w:r>
        <w:t xml:space="preserve">the UE shall include neither </w:t>
      </w:r>
      <w:r w:rsidRPr="00512A6B">
        <w:t>Request</w:t>
      </w:r>
      <w:r>
        <w:t>ed NSSAI IE nor Requested mapped NSSAI IE in the REGISTRATION REQUEST message.</w:t>
      </w:r>
    </w:p>
    <w:p w14:paraId="43FEC680" w14:textId="77777777" w:rsidR="00580C26" w:rsidRDefault="00580C26" w:rsidP="00580C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011ED46" w14:textId="77777777" w:rsidR="00580C26" w:rsidRDefault="00580C26" w:rsidP="00580C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AC868EC" w14:textId="77777777" w:rsidR="00580C26" w:rsidRDefault="00580C26" w:rsidP="00580C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56E256A" w14:textId="77777777" w:rsidR="00580C26" w:rsidRDefault="00580C26" w:rsidP="00580C26">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E1AC5" w14:textId="77777777" w:rsidR="00580C26" w:rsidRPr="00BE76B7" w:rsidRDefault="00580C26" w:rsidP="00580C26">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75A115" w14:textId="77777777" w:rsidR="00580C26" w:rsidRDefault="00580C26" w:rsidP="00580C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B147DF" w14:textId="77777777" w:rsidR="00580C26" w:rsidRDefault="00580C26" w:rsidP="00580C26">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1EF40E" w14:textId="77777777" w:rsidR="00580C26" w:rsidRDefault="00580C26" w:rsidP="00580C26">
      <w:pPr>
        <w:pStyle w:val="NO"/>
      </w:pPr>
      <w:r>
        <w:t>NOTE 12:</w:t>
      </w:r>
      <w:r>
        <w:tab/>
        <w:t>The number of S-NSSAI(s) included in the requested NSSAI cannot exceed eight.</w:t>
      </w:r>
    </w:p>
    <w:p w14:paraId="26857FD9" w14:textId="77777777" w:rsidR="00580C26" w:rsidRDefault="00580C26" w:rsidP="00580C26">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867B99" w14:textId="77777777" w:rsidR="00580C26" w:rsidRDefault="00580C26" w:rsidP="00580C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409FA2" w14:textId="77777777" w:rsidR="00580C26" w:rsidRDefault="00580C26" w:rsidP="00580C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38D7C6" w14:textId="77777777" w:rsidR="00580C26" w:rsidRPr="00082716" w:rsidRDefault="00580C26" w:rsidP="00580C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BAC389" w14:textId="77777777" w:rsidR="00580C26" w:rsidRPr="007569F0" w:rsidRDefault="00580C26" w:rsidP="00580C26">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8EC3B4E" w14:textId="77777777" w:rsidR="00580C26" w:rsidRDefault="00580C26" w:rsidP="00580C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AC05B1" w14:textId="77777777" w:rsidR="00580C26" w:rsidRDefault="00580C26" w:rsidP="00580C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630F6C" w14:textId="77777777" w:rsidR="00580C26" w:rsidRPr="00082716" w:rsidRDefault="00580C26" w:rsidP="00580C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537DF2" w14:textId="77777777" w:rsidR="00580C26" w:rsidRDefault="00580C26" w:rsidP="00580C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139358" w14:textId="77777777" w:rsidR="00580C26" w:rsidRDefault="00580C26" w:rsidP="00580C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E085610" w14:textId="77777777" w:rsidR="00580C26" w:rsidRDefault="00580C26" w:rsidP="00580C26">
      <w:r>
        <w:t>For case a), x)</w:t>
      </w:r>
      <w:r w:rsidRPr="005E5A4A">
        <w:t xml:space="preserve"> or if the UE operating in the single-registration mode performs inter-system change from S1 mode to N1 mode</w:t>
      </w:r>
      <w:r>
        <w:t>, the UE shall:</w:t>
      </w:r>
    </w:p>
    <w:p w14:paraId="40DA550A" w14:textId="77777777" w:rsidR="00580C26" w:rsidRDefault="00580C26" w:rsidP="00580C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FD4770" w14:textId="77777777" w:rsidR="00580C26" w:rsidRDefault="00580C26" w:rsidP="00580C26">
      <w:pPr>
        <w:pStyle w:val="B1"/>
      </w:pPr>
      <w:r>
        <w:t>b)</w:t>
      </w:r>
      <w:r>
        <w:tab/>
        <w:t>if the UE:</w:t>
      </w:r>
    </w:p>
    <w:p w14:paraId="19AA4F42" w14:textId="77777777" w:rsidR="00580C26" w:rsidRDefault="00580C26" w:rsidP="00580C26">
      <w:pPr>
        <w:pStyle w:val="B2"/>
      </w:pPr>
      <w:r>
        <w:t>1)</w:t>
      </w:r>
      <w:r>
        <w:tab/>
        <w:t>does not have an applicable network-assigned UE radio capability ID for the current UE radio configuration in the selected PLMN or SNPN; and</w:t>
      </w:r>
    </w:p>
    <w:p w14:paraId="35AF59F7" w14:textId="77777777" w:rsidR="00580C26" w:rsidRDefault="00580C26" w:rsidP="00580C26">
      <w:pPr>
        <w:pStyle w:val="B2"/>
      </w:pPr>
      <w:r>
        <w:t>2)</w:t>
      </w:r>
      <w:r>
        <w:tab/>
        <w:t>has an applicable manufacturer-assigned UE radio capability ID for the current UE radio configuration,</w:t>
      </w:r>
    </w:p>
    <w:p w14:paraId="231B1B0B" w14:textId="77777777" w:rsidR="00580C26" w:rsidRDefault="00580C26" w:rsidP="00580C26">
      <w:pPr>
        <w:pStyle w:val="B1"/>
      </w:pPr>
      <w:r>
        <w:tab/>
        <w:t>include the applicable manufacturer-assigned UE radio capability ID in the UE radio capability ID IE of the REGISTRATION REQUEST message.</w:t>
      </w:r>
    </w:p>
    <w:p w14:paraId="61E94551" w14:textId="77777777" w:rsidR="00580C26" w:rsidRPr="00CC0C94" w:rsidRDefault="00580C26" w:rsidP="00580C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1529D7" w14:textId="77777777" w:rsidR="00580C26" w:rsidRPr="00CC0C94" w:rsidRDefault="00580C26" w:rsidP="00580C26">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FF2E8C9" w14:textId="77777777" w:rsidR="00580C26" w:rsidRPr="00CC0C94" w:rsidRDefault="00580C26" w:rsidP="00580C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D92C07" w14:textId="77777777" w:rsidR="00580C26" w:rsidRDefault="00580C26" w:rsidP="00580C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A7AED8B" w14:textId="77777777" w:rsidR="00580C26" w:rsidRDefault="00580C26" w:rsidP="00580C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8F7E801" w14:textId="77777777" w:rsidR="00580C26" w:rsidRDefault="00580C26" w:rsidP="00580C2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98C479B" w14:textId="77777777" w:rsidR="00580C26" w:rsidRDefault="00580C26" w:rsidP="00580C26">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5A3C599" w14:textId="77777777" w:rsidR="00580C26" w:rsidRDefault="00580C26" w:rsidP="00580C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05295"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CCC2FE" w14:textId="77777777" w:rsidR="00580C26" w:rsidRDefault="00580C26" w:rsidP="00580C26">
      <w:r>
        <w:t>The UE shall send the REGISTRATION REQUEST message including the NAS message container IE as described in subclause 4.4.6:</w:t>
      </w:r>
    </w:p>
    <w:p w14:paraId="58617233" w14:textId="77777777" w:rsidR="00580C26" w:rsidRDefault="00580C26" w:rsidP="00580C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D66E5E5" w14:textId="77777777" w:rsidR="00580C26" w:rsidRDefault="00580C26" w:rsidP="00580C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8E5416" w14:textId="77777777" w:rsidR="00580C26" w:rsidRDefault="00580C26" w:rsidP="00580C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3CBE49" w14:textId="77777777" w:rsidR="00580C26" w:rsidRDefault="00580C26" w:rsidP="00580C26">
      <w:pPr>
        <w:pStyle w:val="B1"/>
      </w:pPr>
      <w:r>
        <w:t>a)</w:t>
      </w:r>
      <w:r>
        <w:tab/>
        <w:t>from 5GMM-</w:t>
      </w:r>
      <w:r w:rsidRPr="003168A2">
        <w:t xml:space="preserve">IDLE </w:t>
      </w:r>
      <w:r>
        <w:t>mode; or</w:t>
      </w:r>
    </w:p>
    <w:p w14:paraId="1F5CDEBF" w14:textId="77777777" w:rsidR="00580C26" w:rsidRDefault="00580C26" w:rsidP="00580C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DA1256" w14:textId="77777777" w:rsidR="00580C26" w:rsidRDefault="00580C26" w:rsidP="00580C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70FE5BFC" w14:textId="77777777" w:rsidR="00580C26" w:rsidRDefault="00580C26" w:rsidP="00580C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1BBE37" w14:textId="77777777" w:rsidR="00580C26" w:rsidRPr="00CC0C94" w:rsidRDefault="00580C26" w:rsidP="00580C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5D44EE" w14:textId="77777777" w:rsidR="00580C26" w:rsidRPr="00CD2F0E" w:rsidRDefault="00580C26" w:rsidP="00580C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D2A4F74" w14:textId="77777777" w:rsidR="00580C26" w:rsidRPr="00CC0C94" w:rsidRDefault="00580C26" w:rsidP="00580C2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36EBAF" w14:textId="77777777" w:rsidR="00580C26" w:rsidRDefault="00580C26" w:rsidP="00580C26">
      <w:r>
        <w:t>The UE shall set the ER-NSSAI bit to "Extended rejected NSSAI supported" in the 5GMM capability IE of the REGISTRATION REQUEST message.</w:t>
      </w:r>
    </w:p>
    <w:p w14:paraId="44FC6A8C" w14:textId="77777777" w:rsidR="00580C26" w:rsidRDefault="00580C26" w:rsidP="00580C2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2904BC3" w14:textId="77777777" w:rsidR="00580C26" w:rsidRDefault="00580C26" w:rsidP="00580C2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4B73595" w14:textId="0B2430D2" w:rsidR="00580C26" w:rsidRDefault="00580C26" w:rsidP="00580C26">
      <w:pPr>
        <w:rPr>
          <w:ins w:id="115" w:author="Ericsson User, R01" w:date="2021-11-02T08:46: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6D099C" w14:textId="2B2879F9" w:rsidR="00580C26" w:rsidRDefault="00580C26" w:rsidP="00580C26">
      <w:pPr>
        <w:rPr>
          <w:ins w:id="116" w:author="Ericsson User, R01" w:date="2021-11-02T08:47:00Z"/>
        </w:rPr>
      </w:pPr>
      <w:ins w:id="117" w:author="Ericsson User, R01" w:date="2021-11-02T08:46:00Z">
        <w:r>
          <w:t>For case zg</w:t>
        </w:r>
      </w:ins>
      <w:ins w:id="118" w:author="Ericsson User, R01" w:date="2021-11-02T08:47:00Z">
        <w:r>
          <w:t>), if:</w:t>
        </w:r>
      </w:ins>
    </w:p>
    <w:p w14:paraId="5B301D11" w14:textId="77777777" w:rsidR="0024172F" w:rsidRDefault="0024172F" w:rsidP="0024172F">
      <w:pPr>
        <w:pStyle w:val="B1"/>
        <w:rPr>
          <w:ins w:id="119" w:author="Ericsson User, R01" w:date="2021-11-16T03:48:00Z"/>
        </w:rPr>
      </w:pPr>
      <w:ins w:id="120" w:author="Ericsson User, R01" w:date="2021-11-16T03:48:00Z">
        <w:r>
          <w:t>a)</w:t>
        </w:r>
        <w:r>
          <w:tab/>
          <w:t>the PLMN with disaster condition is the HPLMN and:</w:t>
        </w:r>
      </w:ins>
    </w:p>
    <w:p w14:paraId="5FD80112" w14:textId="77777777" w:rsidR="0024172F" w:rsidRDefault="0024172F" w:rsidP="0024172F">
      <w:pPr>
        <w:pStyle w:val="B2"/>
        <w:rPr>
          <w:ins w:id="121" w:author="Ericsson User, R01" w:date="2021-11-16T03:48:00Z"/>
        </w:rPr>
      </w:pPr>
      <w:ins w:id="122" w:author="Ericsson User, R01" w:date="2021-11-16T03:48:00Z">
        <w:r>
          <w:t>1)</w:t>
        </w:r>
        <w:r>
          <w:tab/>
          <w:t xml:space="preserve">the Additional GUTI IE is included in the REGISTRATION REQUEST message and does not contain a </w:t>
        </w:r>
        <w:r w:rsidRPr="0053498E">
          <w:t xml:space="preserve">valid 5G-GUTI that was previously assigned by </w:t>
        </w:r>
        <w:r>
          <w:t>the HPLMN; or</w:t>
        </w:r>
      </w:ins>
    </w:p>
    <w:p w14:paraId="7CADFEF4" w14:textId="77777777" w:rsidR="0024172F" w:rsidRDefault="0024172F" w:rsidP="0024172F">
      <w:pPr>
        <w:pStyle w:val="B2"/>
        <w:rPr>
          <w:ins w:id="123" w:author="Ericsson User, R01" w:date="2021-11-16T03:48:00Z"/>
        </w:rPr>
      </w:pPr>
      <w:ins w:id="124" w:author="Ericsson User, R01" w:date="2021-11-16T03:48:00Z">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ins>
    </w:p>
    <w:p w14:paraId="3A1ADAAA" w14:textId="77777777" w:rsidR="0024172F" w:rsidRDefault="0024172F" w:rsidP="0024172F">
      <w:pPr>
        <w:pStyle w:val="B1"/>
        <w:rPr>
          <w:ins w:id="125" w:author="Ericsson User, R01" w:date="2021-11-16T03:48:00Z"/>
        </w:rPr>
      </w:pPr>
      <w:ins w:id="126" w:author="Ericsson User, R01" w:date="2021-11-16T03:48:00Z">
        <w:r>
          <w:t>b)</w:t>
        </w:r>
        <w:r>
          <w:tab/>
          <w:t>the PLMN with disaster condition is not the HPLMN and:</w:t>
        </w:r>
      </w:ins>
    </w:p>
    <w:p w14:paraId="334387B2" w14:textId="77777777" w:rsidR="0024172F" w:rsidRDefault="0024172F" w:rsidP="0024172F">
      <w:pPr>
        <w:pStyle w:val="B2"/>
        <w:rPr>
          <w:ins w:id="127" w:author="Ericsson User, R01" w:date="2021-11-16T03:48:00Z"/>
        </w:rPr>
      </w:pPr>
      <w:ins w:id="128" w:author="Ericsson User, R01" w:date="2021-11-16T03:48:00Z">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ins>
    </w:p>
    <w:p w14:paraId="40B98CA2" w14:textId="77777777" w:rsidR="0024172F" w:rsidRDefault="0024172F" w:rsidP="0024172F">
      <w:pPr>
        <w:pStyle w:val="B2"/>
        <w:rPr>
          <w:ins w:id="129" w:author="Ericsson User, R01" w:date="2021-11-16T03:48:00Z"/>
        </w:rPr>
      </w:pPr>
      <w:ins w:id="130" w:author="Ericsson User, R01" w:date="2021-11-16T03:48:00Z">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0671A00A" w14:textId="3345D095" w:rsidR="00580C26" w:rsidRDefault="00580C26" w:rsidP="00580C26">
      <w:pPr>
        <w:rPr>
          <w:ins w:id="131" w:author="Ericsson User, R01" w:date="2021-11-15T10:38:00Z"/>
        </w:rPr>
      </w:pPr>
      <w:ins w:id="132" w:author="Ericsson User, R01" w:date="2021-11-02T08:47:00Z">
        <w:r>
          <w:lastRenderedPageBreak/>
          <w:t>then the UE shall include in the REGISTRATION REQUEST message the PLMN with disaster condition IE indicating the PLMN with disaster condition.</w:t>
        </w:r>
      </w:ins>
    </w:p>
    <w:p w14:paraId="185FA924" w14:textId="77777777" w:rsidR="00012A50" w:rsidRPr="00FE320E" w:rsidRDefault="00012A50" w:rsidP="00580C26"/>
    <w:p w14:paraId="538F6261" w14:textId="77777777" w:rsidR="00580C26" w:rsidRDefault="00580C26" w:rsidP="00580C26">
      <w:pPr>
        <w:pStyle w:val="TH"/>
      </w:pPr>
      <w:r>
        <w:object w:dxaOrig="9541" w:dyaOrig="8460" w14:anchorId="6C88657E">
          <v:shape id="_x0000_i1026" type="#_x0000_t75" style="width:417pt;height:369pt" o:ole="">
            <v:imagedata r:id="rId18" o:title=""/>
          </v:shape>
          <o:OLEObject Type="Embed" ProgID="Visio.Drawing.15" ShapeID="_x0000_i1026" DrawAspect="Content" ObjectID="_1698539830" r:id="rId19"/>
        </w:object>
      </w:r>
    </w:p>
    <w:p w14:paraId="3EBE077E" w14:textId="77777777" w:rsidR="00580C26" w:rsidRPr="00BD0557" w:rsidRDefault="00580C26" w:rsidP="00580C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5AF4F50" w14:textId="77777777" w:rsidR="00897E53" w:rsidRDefault="00897E53" w:rsidP="00897E53">
      <w:pPr>
        <w:jc w:val="center"/>
        <w:rPr>
          <w:noProof/>
          <w:highlight w:val="green"/>
        </w:rPr>
      </w:pPr>
      <w:bookmarkStart w:id="133" w:name="_Hlk531859748"/>
      <w:bookmarkStart w:id="134" w:name="_Toc20232685"/>
      <w:bookmarkStart w:id="135" w:name="_Toc27746787"/>
      <w:bookmarkStart w:id="136" w:name="_Toc36212969"/>
      <w:bookmarkStart w:id="137" w:name="_Toc36657146"/>
      <w:bookmarkStart w:id="138" w:name="_Toc45286810"/>
      <w:bookmarkStart w:id="139" w:name="_Toc51948079"/>
      <w:bookmarkStart w:id="140" w:name="_Toc51949171"/>
      <w:bookmarkStart w:id="141" w:name="_Toc82895862"/>
      <w:r w:rsidRPr="00DB12B9">
        <w:rPr>
          <w:noProof/>
          <w:highlight w:val="green"/>
        </w:rPr>
        <w:t>***** change *****</w:t>
      </w:r>
    </w:p>
    <w:p w14:paraId="2A713110" w14:textId="77777777" w:rsidR="00897E53" w:rsidRDefault="00897E53" w:rsidP="00897E53">
      <w:pPr>
        <w:pStyle w:val="Heading5"/>
      </w:pPr>
      <w:r>
        <w:t>5.5.1.3.4</w:t>
      </w:r>
      <w:r>
        <w:tab/>
        <w:t>Mobil</w:t>
      </w:r>
      <w:bookmarkEnd w:id="133"/>
      <w:r>
        <w:t xml:space="preserve">ity and periodic registration update </w:t>
      </w:r>
      <w:r w:rsidRPr="003168A2">
        <w:t>accepted by the network</w:t>
      </w:r>
      <w:bookmarkEnd w:id="134"/>
      <w:bookmarkEnd w:id="135"/>
      <w:bookmarkEnd w:id="136"/>
      <w:bookmarkEnd w:id="137"/>
      <w:bookmarkEnd w:id="138"/>
      <w:bookmarkEnd w:id="139"/>
      <w:bookmarkEnd w:id="140"/>
      <w:bookmarkEnd w:id="141"/>
    </w:p>
    <w:p w14:paraId="53740741" w14:textId="77777777" w:rsidR="00897E53" w:rsidRDefault="00897E53" w:rsidP="00897E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473DA7" w14:textId="77777777" w:rsidR="00897E53" w:rsidRDefault="00897E53" w:rsidP="00897E53">
      <w:r>
        <w:t>If timer T3513 is running in the AMF, the AMF shall stop timer T3513 if a paging request was sent with the access type indicating non-3GPP and the REGISTRATION REQUEST message includes the Allowed PDU session status IE.</w:t>
      </w:r>
    </w:p>
    <w:p w14:paraId="3914FEDE" w14:textId="77777777" w:rsidR="00897E53" w:rsidRDefault="00897E53" w:rsidP="00897E53">
      <w:r>
        <w:t>If timer T3565 is running in the AMF, the AMF shall stop timer T3565 when a REGISTRATION REQUEST message is received.</w:t>
      </w:r>
    </w:p>
    <w:p w14:paraId="75826442" w14:textId="77777777" w:rsidR="00897E53" w:rsidRPr="00CC0C94" w:rsidRDefault="00897E53" w:rsidP="00897E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4D4179" w14:textId="77777777" w:rsidR="00897E53" w:rsidRPr="00CC0C94" w:rsidRDefault="00897E53" w:rsidP="00897E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D57E6B" w14:textId="77777777" w:rsidR="00897E53" w:rsidRDefault="00897E53" w:rsidP="00897E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5FC94E" w14:textId="77777777" w:rsidR="00897E53" w:rsidRDefault="00897E53" w:rsidP="00897E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BA87AE" w14:textId="77777777" w:rsidR="00897E53" w:rsidRPr="0000154D" w:rsidRDefault="00897E53" w:rsidP="00897E5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F40FF4" w14:textId="77777777" w:rsidR="00897E53" w:rsidRPr="008D17FF" w:rsidRDefault="00897E53" w:rsidP="00897E5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14D323" w14:textId="77777777" w:rsidR="00897E53" w:rsidRDefault="00897E53" w:rsidP="00897E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BF4DB33" w14:textId="77777777" w:rsidR="00897E53" w:rsidRDefault="00897E53" w:rsidP="00897E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8A2C8A" w14:textId="77777777" w:rsidR="00897E53" w:rsidRDefault="00897E53" w:rsidP="00897E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EDB6B18" w14:textId="77777777" w:rsidR="00897E53" w:rsidRDefault="00897E53" w:rsidP="00897E5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A86410" w14:textId="77777777" w:rsidR="00897E53" w:rsidRDefault="00897E53" w:rsidP="00897E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13ACD4" w14:textId="77777777" w:rsidR="00897E53" w:rsidRPr="00A01A68" w:rsidRDefault="00897E53" w:rsidP="00897E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ADA13F6" w14:textId="77777777" w:rsidR="00897E53" w:rsidRDefault="00897E53" w:rsidP="00897E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B3CA122" w14:textId="77777777" w:rsidR="00897E53" w:rsidRDefault="00897E53" w:rsidP="00897E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FE43E2" w14:textId="77777777" w:rsidR="00897E53" w:rsidRDefault="00897E53" w:rsidP="00897E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487F0739" w14:textId="77777777" w:rsidR="00897E53" w:rsidRDefault="00897E53" w:rsidP="00897E53">
      <w:r>
        <w:t>The AMF shall include an active time value in the T3324 IE in the REGISTRATION ACCEPT message if the UE requested an active time value in the REGISTRATION REQUEST message and the AMF accepts the use of MICO mode and the use of active time.</w:t>
      </w:r>
    </w:p>
    <w:p w14:paraId="4C44F28B" w14:textId="77777777" w:rsidR="00897E53" w:rsidRPr="003C2D26" w:rsidRDefault="00897E53" w:rsidP="00897E53">
      <w:r w:rsidRPr="003C2D26">
        <w:t>If the UE does not include MICO indication IE in the REGISTRATION REQUEST message, then the AMF shall disable MICO mode if it was already enabled.</w:t>
      </w:r>
    </w:p>
    <w:p w14:paraId="0C199A5D" w14:textId="77777777" w:rsidR="00897E53" w:rsidRDefault="00897E53" w:rsidP="00897E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43896C" w14:textId="77777777" w:rsidR="00897E53" w:rsidRDefault="00897E53" w:rsidP="00897E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2FBD172" w14:textId="77777777" w:rsidR="00897E53" w:rsidRDefault="00897E53" w:rsidP="00897E5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19EDAC2" w14:textId="77777777" w:rsidR="00897E53" w:rsidRDefault="00897E53" w:rsidP="00897E5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63AFDDF" w14:textId="77777777" w:rsidR="00897E53" w:rsidRPr="00CC0C94" w:rsidRDefault="00897E53" w:rsidP="00897E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2A3318" w14:textId="77777777" w:rsidR="00897E53" w:rsidRDefault="00897E53" w:rsidP="00897E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F71847" w14:textId="77777777" w:rsidR="00897E53" w:rsidRPr="00CC0C94" w:rsidRDefault="00897E53" w:rsidP="00897E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6B3F9A" w14:textId="77777777" w:rsidR="00897E53" w:rsidRDefault="00897E53" w:rsidP="00897E53">
      <w:r>
        <w:t>If:</w:t>
      </w:r>
    </w:p>
    <w:p w14:paraId="7C73A852" w14:textId="77777777" w:rsidR="00897E53" w:rsidRDefault="00897E53" w:rsidP="00897E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0D4686" w14:textId="77777777" w:rsidR="00897E53" w:rsidRDefault="00897E53" w:rsidP="00897E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5782E2" w14:textId="77777777" w:rsidR="00897E53" w:rsidRDefault="00897E53" w:rsidP="00897E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44E9D9" w14:textId="77777777" w:rsidR="00897E53" w:rsidRPr="00CC0C94" w:rsidRDefault="00897E53" w:rsidP="00897E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CC0A32" w14:textId="77777777" w:rsidR="00897E53" w:rsidRPr="00CC0C94" w:rsidRDefault="00897E53" w:rsidP="00897E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2" w:name="OLE_LINK17"/>
      <w:r>
        <w:t>5G NAS</w:t>
      </w:r>
      <w:bookmarkEnd w:id="142"/>
      <w:r w:rsidRPr="00CC0C94">
        <w:t xml:space="preserve"> security context;</w:t>
      </w:r>
    </w:p>
    <w:p w14:paraId="50AFC3E7" w14:textId="77777777" w:rsidR="00897E53" w:rsidRPr="00CC0C94" w:rsidRDefault="00897E53" w:rsidP="00897E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1FB676A" w14:textId="77777777" w:rsidR="00897E53" w:rsidRPr="00CC0C94" w:rsidRDefault="00897E53" w:rsidP="00897E53">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BAEF9A" w14:textId="77777777" w:rsidR="00897E53" w:rsidRPr="00CC0C94" w:rsidRDefault="00897E53" w:rsidP="00897E5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86B33A" w14:textId="77777777" w:rsidR="00897E53" w:rsidRPr="00CC0C94" w:rsidRDefault="00897E53" w:rsidP="00897E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7F19" w14:textId="77777777" w:rsidR="00897E53" w:rsidRPr="00CC0C94" w:rsidRDefault="00897E53" w:rsidP="00897E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96E9C7" w14:textId="77777777" w:rsidR="00897E53" w:rsidRDefault="00897E53" w:rsidP="00897E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934F55" w14:textId="77777777" w:rsidR="00897E53" w:rsidRDefault="00897E53" w:rsidP="00897E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575A21" w14:textId="77777777" w:rsidR="00897E53" w:rsidRDefault="00897E53" w:rsidP="00897E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296D31" w14:textId="77777777" w:rsidR="00897E53" w:rsidRPr="00CC0C94" w:rsidRDefault="00897E53" w:rsidP="00897E53">
      <w:pPr>
        <w:pStyle w:val="NO"/>
      </w:pPr>
      <w:bookmarkStart w:id="143"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43"/>
    <w:p w14:paraId="3C4EDC66" w14:textId="77777777" w:rsidR="00897E53" w:rsidRDefault="00897E53" w:rsidP="00897E5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86A089A" w14:textId="77777777" w:rsidR="00897E53" w:rsidRPr="002C33EA" w:rsidRDefault="00897E53" w:rsidP="00897E53">
      <w:pPr>
        <w:pStyle w:val="B1"/>
      </w:pPr>
      <w:r w:rsidRPr="002C33EA">
        <w:t>-</w:t>
      </w:r>
      <w:r w:rsidRPr="002C33EA">
        <w:tab/>
        <w:t>the UE has a valid aerial UE subscription information; and</w:t>
      </w:r>
    </w:p>
    <w:p w14:paraId="56D8C3BA" w14:textId="77777777" w:rsidR="00897E53" w:rsidRPr="002C33EA" w:rsidRDefault="00897E53" w:rsidP="00897E53">
      <w:pPr>
        <w:pStyle w:val="B1"/>
      </w:pPr>
      <w:r w:rsidRPr="002C33EA">
        <w:t>-</w:t>
      </w:r>
      <w:r w:rsidRPr="002C33EA">
        <w:tab/>
        <w:t>the UUAA procedure is to be performed during the registration procedure according to operator policy; and</w:t>
      </w:r>
    </w:p>
    <w:p w14:paraId="54D990DC" w14:textId="77777777" w:rsidR="00897E53" w:rsidRPr="002C33EA" w:rsidRDefault="00897E53" w:rsidP="00897E53">
      <w:pPr>
        <w:pStyle w:val="B1"/>
      </w:pPr>
      <w:r w:rsidRPr="002C33EA">
        <w:t>-</w:t>
      </w:r>
      <w:r w:rsidRPr="002C33EA">
        <w:tab/>
        <w:t>there is no valid UUAA result for the UE in the UE 5GMM context,</w:t>
      </w:r>
    </w:p>
    <w:p w14:paraId="39971D0B" w14:textId="77777777" w:rsidR="00897E53" w:rsidRDefault="00897E53" w:rsidP="00897E5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41EFA8" w14:textId="77777777" w:rsidR="00897E53" w:rsidRDefault="00897E53" w:rsidP="00897E53">
      <w:pPr>
        <w:pStyle w:val="EditorsNote"/>
      </w:pPr>
      <w:r>
        <w:t>Editor's note:</w:t>
      </w:r>
      <w:r>
        <w:tab/>
        <w:t>It is FFS when there is valid UUAA result for the UE in the UE 5GMM context</w:t>
      </w:r>
    </w:p>
    <w:p w14:paraId="7D93F6DD" w14:textId="77777777" w:rsidR="00897E53" w:rsidRDefault="00897E53" w:rsidP="00897E5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727FC9" w14:textId="77777777" w:rsidR="00897E53" w:rsidRDefault="00897E53" w:rsidP="00897E53">
      <w:pPr>
        <w:pStyle w:val="EditorsNote"/>
      </w:pPr>
      <w:r>
        <w:t>Editor's note:</w:t>
      </w:r>
      <w:r>
        <w:tab/>
        <w:t>It is FFS whether the Service-level-AA pending indication is included in the service-level AA container IE.</w:t>
      </w:r>
    </w:p>
    <w:p w14:paraId="339D1378" w14:textId="77777777" w:rsidR="00897E53" w:rsidRDefault="00897E53" w:rsidP="00897E5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0A714" w14:textId="77777777" w:rsidR="00897E53" w:rsidRPr="004A5232" w:rsidRDefault="00897E53" w:rsidP="00897E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1684DB" w14:textId="77777777" w:rsidR="00897E53" w:rsidRPr="004A5232" w:rsidRDefault="00897E53" w:rsidP="00897E53">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14:paraId="6AF3902F" w14:textId="77777777" w:rsidR="00897E53" w:rsidRPr="004A5232" w:rsidRDefault="00897E53" w:rsidP="00897E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EF57FB" w14:textId="77777777" w:rsidR="00897E53" w:rsidRPr="00E062DB" w:rsidRDefault="00897E53" w:rsidP="00897E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F0A3B" w14:textId="77777777" w:rsidR="00897E53" w:rsidRPr="00E062DB" w:rsidRDefault="00897E53" w:rsidP="00897E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84F4D" w14:textId="77777777" w:rsidR="00897E53" w:rsidRPr="004A5232" w:rsidRDefault="00897E53" w:rsidP="00897E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D71CF4" w14:textId="77777777" w:rsidR="00897E53" w:rsidRPr="00470E32" w:rsidRDefault="00897E53" w:rsidP="00897E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7EB0A2" w14:textId="77777777" w:rsidR="00897E53" w:rsidRPr="007B0AEB" w:rsidRDefault="00897E53" w:rsidP="00897E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4AF139" w14:textId="77777777" w:rsidR="00897E53" w:rsidRDefault="00897E53" w:rsidP="00897E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14DE4B" w14:textId="77777777" w:rsidR="00897E53" w:rsidRPr="000759DA" w:rsidRDefault="00897E53" w:rsidP="00897E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A09AC5" w14:textId="77777777" w:rsidR="00897E53" w:rsidRPr="003300D6" w:rsidRDefault="00897E53" w:rsidP="00897E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55E41E6" w14:textId="77777777" w:rsidR="00897E53" w:rsidRPr="003300D6" w:rsidRDefault="00897E53" w:rsidP="00897E5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C12CF3A" w14:textId="77777777" w:rsidR="00897E53" w:rsidRDefault="00897E53" w:rsidP="00897E5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A4A02A" w14:textId="77777777" w:rsidR="00897E53" w:rsidRDefault="00897E53" w:rsidP="00897E53">
      <w:r>
        <w:t xml:space="preserve">The UE </w:t>
      </w:r>
      <w:r w:rsidRPr="008E342A">
        <w:t xml:space="preserve">shall store the "CAG information list" </w:t>
      </w:r>
      <w:r>
        <w:t>received in</w:t>
      </w:r>
      <w:r w:rsidRPr="008E342A">
        <w:t xml:space="preserve"> the CAG information list IE as specified in annex C</w:t>
      </w:r>
      <w:r>
        <w:t>.</w:t>
      </w:r>
    </w:p>
    <w:p w14:paraId="6EA138A8" w14:textId="77777777" w:rsidR="00897E53" w:rsidRPr="008E342A" w:rsidRDefault="00897E53" w:rsidP="00897E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077739" w14:textId="77777777" w:rsidR="00897E53" w:rsidRPr="008E342A" w:rsidRDefault="00897E53" w:rsidP="00897E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B7598A7" w14:textId="77777777" w:rsidR="00897E53" w:rsidRPr="008E342A" w:rsidRDefault="00897E53" w:rsidP="00897E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796E1B6D" w14:textId="77777777" w:rsidR="00897E53" w:rsidRPr="008E342A" w:rsidRDefault="00897E53" w:rsidP="00897E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1F1FDC" w14:textId="77777777" w:rsidR="00897E53" w:rsidRPr="008E342A" w:rsidRDefault="00897E53" w:rsidP="00897E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15E6C2" w14:textId="77777777" w:rsidR="00897E53" w:rsidRDefault="00897E53" w:rsidP="00897E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425DEC" w14:textId="77777777" w:rsidR="00897E53" w:rsidRPr="008E342A" w:rsidRDefault="00897E53" w:rsidP="00897E5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19D81E" w14:textId="77777777" w:rsidR="00897E53" w:rsidRPr="008E342A" w:rsidRDefault="00897E53" w:rsidP="00897E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849EE9" w14:textId="77777777" w:rsidR="00897E53" w:rsidRPr="008E342A" w:rsidRDefault="00897E53" w:rsidP="00897E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D12A56" w14:textId="77777777" w:rsidR="00897E53" w:rsidRPr="008E342A" w:rsidRDefault="00897E53" w:rsidP="00897E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51F472" w14:textId="77777777" w:rsidR="00897E53" w:rsidRDefault="00897E53" w:rsidP="00897E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1B6CAB" w14:textId="77777777" w:rsidR="00897E53" w:rsidRPr="008E342A" w:rsidRDefault="00897E53" w:rsidP="00897E5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22498E3" w14:textId="77777777" w:rsidR="00897E53" w:rsidRDefault="00897E53" w:rsidP="00897E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10A2238" w14:textId="77777777" w:rsidR="00897E53" w:rsidRPr="00310A16" w:rsidRDefault="00897E53" w:rsidP="00897E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CF8B71" w14:textId="77777777" w:rsidR="00897E53" w:rsidRPr="00470E32" w:rsidRDefault="00897E53" w:rsidP="00897E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256ABB" w14:textId="77777777" w:rsidR="00897E53" w:rsidRPr="00470E32" w:rsidRDefault="00897E53" w:rsidP="00897E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7C6B5D" w14:textId="77777777" w:rsidR="00897E53" w:rsidRDefault="00897E53" w:rsidP="00897E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FAA20" w14:textId="77777777" w:rsidR="00897E53" w:rsidRDefault="00897E53" w:rsidP="00897E53">
      <w:pPr>
        <w:pStyle w:val="B1"/>
      </w:pPr>
      <w:r w:rsidRPr="001344AD">
        <w:t>a)</w:t>
      </w:r>
      <w:r>
        <w:tab/>
        <w:t>stop timer T3448 if it is running; and</w:t>
      </w:r>
    </w:p>
    <w:p w14:paraId="1A9E5137" w14:textId="77777777" w:rsidR="00897E53" w:rsidRPr="00CC0C94" w:rsidRDefault="00897E53" w:rsidP="00897E53">
      <w:pPr>
        <w:pStyle w:val="B1"/>
        <w:rPr>
          <w:lang w:eastAsia="ja-JP"/>
        </w:rPr>
      </w:pPr>
      <w:r>
        <w:t>b)</w:t>
      </w:r>
      <w:r w:rsidRPr="00CC0C94">
        <w:tab/>
        <w:t>start timer T3448 with the value provided in the T3448 value IE.</w:t>
      </w:r>
    </w:p>
    <w:p w14:paraId="469E5850" w14:textId="77777777" w:rsidR="00897E53" w:rsidRPr="00CC0C94" w:rsidRDefault="00897E53" w:rsidP="00897E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AECAC8" w14:textId="77777777" w:rsidR="00897E53" w:rsidRPr="00470E32" w:rsidRDefault="00897E53" w:rsidP="00897E53">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A62CB4" w14:textId="77777777" w:rsidR="00897E53" w:rsidRPr="00470E32" w:rsidRDefault="00897E53" w:rsidP="00897E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90DCB42" w14:textId="77777777" w:rsidR="00897E53" w:rsidRDefault="00897E53" w:rsidP="00897E53">
      <w:r w:rsidRPr="00A16F0D">
        <w:t>If the 5GS update type IE was included in the REGISTRATION REQUEST message with the SMS requested bit set to "SMS over NAS supported" and:</w:t>
      </w:r>
    </w:p>
    <w:p w14:paraId="613B82F5" w14:textId="77777777" w:rsidR="00897E53" w:rsidRDefault="00897E53" w:rsidP="00897E53">
      <w:pPr>
        <w:pStyle w:val="B1"/>
      </w:pPr>
      <w:r>
        <w:t>a)</w:t>
      </w:r>
      <w:r>
        <w:tab/>
        <w:t>the SMSF address is stored in the UE 5GMM context and:</w:t>
      </w:r>
    </w:p>
    <w:p w14:paraId="431BE4FE" w14:textId="77777777" w:rsidR="00897E53" w:rsidRDefault="00897E53" w:rsidP="00897E53">
      <w:pPr>
        <w:pStyle w:val="B2"/>
      </w:pPr>
      <w:r>
        <w:t>1)</w:t>
      </w:r>
      <w:r>
        <w:tab/>
        <w:t>the UE is considered available for SMS over NAS; or</w:t>
      </w:r>
    </w:p>
    <w:p w14:paraId="202CC502" w14:textId="77777777" w:rsidR="00897E53" w:rsidRDefault="00897E53" w:rsidP="00897E53">
      <w:pPr>
        <w:pStyle w:val="B2"/>
      </w:pPr>
      <w:r>
        <w:t>2)</w:t>
      </w:r>
      <w:r>
        <w:tab/>
        <w:t>the UE is considered not available for SMS over NAS and the SMSF has confirmed that the activation of the SMS service is successful; or</w:t>
      </w:r>
    </w:p>
    <w:p w14:paraId="708EA44E" w14:textId="77777777" w:rsidR="00897E53" w:rsidRDefault="00897E53" w:rsidP="00897E53">
      <w:pPr>
        <w:pStyle w:val="B1"/>
        <w:rPr>
          <w:lang w:eastAsia="zh-CN"/>
        </w:rPr>
      </w:pPr>
      <w:r>
        <w:t>b)</w:t>
      </w:r>
      <w:r>
        <w:tab/>
        <w:t>the SMSF address is not stored in the UE 5GMM context, the SMSF selection is successful and the SMSF has confirmed that the activation of the SMS service is successful;</w:t>
      </w:r>
    </w:p>
    <w:p w14:paraId="2B424896" w14:textId="77777777" w:rsidR="00897E53" w:rsidRDefault="00897E53" w:rsidP="00897E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E76CE6" w14:textId="77777777" w:rsidR="00897E53" w:rsidRDefault="00897E53" w:rsidP="00897E53">
      <w:pPr>
        <w:pStyle w:val="B1"/>
      </w:pPr>
      <w:r>
        <w:t>a)</w:t>
      </w:r>
      <w:r>
        <w:tab/>
        <w:t>store the SMSF address in the UE 5GMM context if not stored already; and</w:t>
      </w:r>
    </w:p>
    <w:p w14:paraId="51497531" w14:textId="77777777" w:rsidR="00897E53" w:rsidRDefault="00897E53" w:rsidP="00897E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21B724" w14:textId="77777777" w:rsidR="00897E53" w:rsidRDefault="00897E53" w:rsidP="00897E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7B877D" w14:textId="77777777" w:rsidR="00897E53" w:rsidRDefault="00897E53" w:rsidP="00897E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09B515" w14:textId="77777777" w:rsidR="00897E53" w:rsidRDefault="00897E53" w:rsidP="00897E53">
      <w:pPr>
        <w:pStyle w:val="B1"/>
      </w:pPr>
      <w:r>
        <w:t>a)</w:t>
      </w:r>
      <w:r>
        <w:tab/>
        <w:t xml:space="preserve">mark the 5GMM context to indicate that </w:t>
      </w:r>
      <w:r>
        <w:rPr>
          <w:rFonts w:hint="eastAsia"/>
          <w:lang w:eastAsia="zh-CN"/>
        </w:rPr>
        <w:t xml:space="preserve">the UE is not available for </w:t>
      </w:r>
      <w:r>
        <w:t>SMS over NAS; and</w:t>
      </w:r>
    </w:p>
    <w:p w14:paraId="0F74A4F9" w14:textId="77777777" w:rsidR="00897E53" w:rsidRDefault="00897E53" w:rsidP="00897E53">
      <w:pPr>
        <w:pStyle w:val="NO"/>
      </w:pPr>
      <w:r>
        <w:t>NOTE 7:</w:t>
      </w:r>
      <w:r>
        <w:tab/>
        <w:t>The AMF can notify the SMSF that the UE is deregistered from SMS over NAS based on local configuration.</w:t>
      </w:r>
    </w:p>
    <w:p w14:paraId="08E99CBC" w14:textId="77777777" w:rsidR="00897E53" w:rsidRDefault="00897E53" w:rsidP="00897E53">
      <w:pPr>
        <w:pStyle w:val="B1"/>
      </w:pPr>
      <w:r>
        <w:t>b)</w:t>
      </w:r>
      <w:r>
        <w:tab/>
        <w:t>set the SMS allowed bit of the 5GS registration result IE to "SMS over NAS not allowed" in the REGISTRATION ACCEPT message.</w:t>
      </w:r>
    </w:p>
    <w:p w14:paraId="052E82E1" w14:textId="77777777" w:rsidR="00897E53" w:rsidRDefault="00897E53" w:rsidP="00897E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45FA3F5" w14:textId="77777777" w:rsidR="00897E53" w:rsidRPr="0014273D" w:rsidRDefault="00897E53" w:rsidP="00897E53">
      <w:r w:rsidRPr="0014273D">
        <w:rPr>
          <w:rFonts w:hint="eastAsia"/>
        </w:rPr>
        <w:t xml:space="preserve">If </w:t>
      </w:r>
      <w:r w:rsidRPr="0014273D">
        <w:t>the 5GS update type IE was included in the REGISTRATION REQUEST message with the NG-RAN-RCU bit set to "</w:t>
      </w:r>
      <w:bookmarkStart w:id="144" w:name="OLE_LINK15"/>
      <w:bookmarkStart w:id="145" w:name="OLE_LINK16"/>
      <w:r>
        <w:t xml:space="preserve">UE </w:t>
      </w:r>
      <w:r w:rsidRPr="0014273D">
        <w:t>radio capability update</w:t>
      </w:r>
      <w:bookmarkEnd w:id="144"/>
      <w:bookmarkEnd w:id="145"/>
      <w:r w:rsidRPr="0014273D">
        <w:t xml:space="preserve"> needed"</w:t>
      </w:r>
      <w:r>
        <w:t>, the AMF shall delete the stored UE radio capability information</w:t>
      </w:r>
      <w:bookmarkStart w:id="146" w:name="_Hlk33612878"/>
      <w:r>
        <w:t xml:space="preserve"> or the UE radio capability ID</w:t>
      </w:r>
      <w:bookmarkEnd w:id="146"/>
      <w:r>
        <w:t>, if any.</w:t>
      </w:r>
    </w:p>
    <w:p w14:paraId="4421DAD2" w14:textId="77777777" w:rsidR="00897E53" w:rsidRDefault="00897E53" w:rsidP="00897E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D4725E" w14:textId="77777777" w:rsidR="00897E53" w:rsidRDefault="00897E53" w:rsidP="00897E53">
      <w:pPr>
        <w:pStyle w:val="B1"/>
      </w:pPr>
      <w:r>
        <w:t>a)</w:t>
      </w:r>
      <w:r>
        <w:tab/>
        <w:t>"3GPP access", the UE:</w:t>
      </w:r>
    </w:p>
    <w:p w14:paraId="2E347650" w14:textId="77777777" w:rsidR="00897E53" w:rsidRDefault="00897E53" w:rsidP="00897E53">
      <w:pPr>
        <w:pStyle w:val="B2"/>
      </w:pPr>
      <w:r>
        <w:t>-</w:t>
      </w:r>
      <w:r>
        <w:tab/>
        <w:t>shall consider itself as being registered to 3GPP access only; and</w:t>
      </w:r>
    </w:p>
    <w:p w14:paraId="2DAB9FB3" w14:textId="77777777" w:rsidR="00897E53" w:rsidRDefault="00897E53" w:rsidP="00897E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1A5831" w14:textId="77777777" w:rsidR="00897E53" w:rsidRDefault="00897E53" w:rsidP="00897E53">
      <w:pPr>
        <w:pStyle w:val="B1"/>
      </w:pPr>
      <w:r>
        <w:t>b)</w:t>
      </w:r>
      <w:r>
        <w:tab/>
        <w:t>"N</w:t>
      </w:r>
      <w:r w:rsidRPr="00470D7A">
        <w:t>on-3GPP access</w:t>
      </w:r>
      <w:r>
        <w:t>", the UE:</w:t>
      </w:r>
    </w:p>
    <w:p w14:paraId="09B61231" w14:textId="77777777" w:rsidR="00897E53" w:rsidRDefault="00897E53" w:rsidP="00897E53">
      <w:pPr>
        <w:pStyle w:val="B2"/>
      </w:pPr>
      <w:r>
        <w:lastRenderedPageBreak/>
        <w:t>-</w:t>
      </w:r>
      <w:r>
        <w:tab/>
        <w:t>shall consider itself as being registered to n</w:t>
      </w:r>
      <w:r w:rsidRPr="00470D7A">
        <w:t>on-</w:t>
      </w:r>
      <w:r>
        <w:t>3GPP access only; and</w:t>
      </w:r>
    </w:p>
    <w:p w14:paraId="28E492BB" w14:textId="77777777" w:rsidR="00897E53" w:rsidRDefault="00897E53" w:rsidP="00897E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DDDADC" w14:textId="77777777" w:rsidR="00897E53" w:rsidRPr="00E814A3" w:rsidRDefault="00897E53" w:rsidP="00897E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221C56" w14:textId="77777777" w:rsidR="00897E53" w:rsidRDefault="00897E53" w:rsidP="00897E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A5F718" w14:textId="77777777" w:rsidR="00897E53" w:rsidRDefault="00897E53" w:rsidP="00897E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05241F" w14:textId="77777777" w:rsidR="00897E53" w:rsidRDefault="00897E53" w:rsidP="00897E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4768EA" w14:textId="77777777" w:rsidR="00897E53" w:rsidRDefault="00897E53" w:rsidP="00897E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90C6EE" w14:textId="77777777" w:rsidR="00897E53" w:rsidRPr="002E24BF" w:rsidRDefault="00897E53" w:rsidP="00897E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2C5DEB" w14:textId="77777777" w:rsidR="00897E53" w:rsidRDefault="00897E53" w:rsidP="00897E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1BE8D2" w14:textId="77777777" w:rsidR="00897E53" w:rsidRDefault="00897E53" w:rsidP="00897E5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7BFA212" w14:textId="77777777" w:rsidR="00897E53" w:rsidRPr="00B36F7E" w:rsidRDefault="00897E53" w:rsidP="00897E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DB967F3" w14:textId="77777777" w:rsidR="00897E53" w:rsidRPr="00B36F7E" w:rsidRDefault="00897E53" w:rsidP="00897E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D5C631" w14:textId="77777777" w:rsidR="00897E53" w:rsidRDefault="00897E53" w:rsidP="00897E53">
      <w:pPr>
        <w:pStyle w:val="B2"/>
      </w:pPr>
      <w:r>
        <w:t>i)</w:t>
      </w:r>
      <w:r>
        <w:tab/>
        <w:t>which are not subject to network slice-specific authentication and authorization and are allowed by the AMF; or</w:t>
      </w:r>
    </w:p>
    <w:p w14:paraId="10213BBE" w14:textId="77777777" w:rsidR="00897E53" w:rsidRDefault="00897E53" w:rsidP="00897E53">
      <w:pPr>
        <w:pStyle w:val="B2"/>
      </w:pPr>
      <w:r>
        <w:t>ii)</w:t>
      </w:r>
      <w:r>
        <w:tab/>
        <w:t>for which the network slice-specific authentication and authorization has been successfully performed;</w:t>
      </w:r>
    </w:p>
    <w:p w14:paraId="65FD97C0" w14:textId="77777777" w:rsidR="00897E53" w:rsidRPr="00B36F7E" w:rsidRDefault="00897E53" w:rsidP="00897E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B395A3" w14:textId="77777777" w:rsidR="00897E53" w:rsidRPr="00B36F7E" w:rsidRDefault="00897E53" w:rsidP="00897E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8075D8" w14:textId="77777777" w:rsidR="00897E53" w:rsidRPr="00B36F7E" w:rsidRDefault="00897E53" w:rsidP="00897E53">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359AF5"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86B1BF"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5DD943" w14:textId="77777777" w:rsidR="00897E53" w:rsidRDefault="00897E53" w:rsidP="00897E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F648FE4" w14:textId="77777777" w:rsidR="00897E53" w:rsidRDefault="00897E53" w:rsidP="00897E5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FF112A3" w14:textId="77777777" w:rsidR="00897E53" w:rsidRPr="00AE2BAC" w:rsidRDefault="00897E53" w:rsidP="00897E53">
      <w:pPr>
        <w:rPr>
          <w:rFonts w:eastAsia="Malgun Gothic"/>
        </w:rPr>
      </w:pPr>
      <w:r w:rsidRPr="00AE2BAC">
        <w:rPr>
          <w:rFonts w:eastAsia="Malgun Gothic"/>
        </w:rPr>
        <w:t>the AMF shall in the REGISTRATION ACCEPT message include:</w:t>
      </w:r>
    </w:p>
    <w:p w14:paraId="5E64FE4F"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7D09B8" w14:textId="77777777" w:rsidR="00897E53" w:rsidRPr="004F6D96" w:rsidRDefault="00897E53" w:rsidP="00897E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EEABCB2" w14:textId="77777777" w:rsidR="00897E53" w:rsidRPr="00B36F7E" w:rsidRDefault="00897E53" w:rsidP="00897E5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55E53D"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481034"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A279D3" w14:textId="77777777" w:rsidR="00897E53" w:rsidRDefault="00897E53" w:rsidP="00897E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872D0" w14:textId="77777777" w:rsidR="00897E53" w:rsidRPr="00AE2BAC" w:rsidRDefault="00897E53" w:rsidP="00897E53">
      <w:pPr>
        <w:rPr>
          <w:rFonts w:eastAsia="Malgun Gothic"/>
        </w:rPr>
      </w:pPr>
      <w:r w:rsidRPr="00AE2BAC">
        <w:rPr>
          <w:rFonts w:eastAsia="Malgun Gothic"/>
        </w:rPr>
        <w:t>the AMF shall in the REGISTRATION ACCEPT message include:</w:t>
      </w:r>
    </w:p>
    <w:p w14:paraId="0DC96344"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1E90B" w14:textId="77777777" w:rsidR="00897E53" w:rsidRDefault="00897E53" w:rsidP="00897E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8860D75" w14:textId="77777777" w:rsidR="00897E53" w:rsidRPr="00946FC5" w:rsidRDefault="00897E53" w:rsidP="00897E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BF1FC5" w14:textId="77777777" w:rsidR="00897E53" w:rsidRDefault="00897E53" w:rsidP="00897E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328004" w14:textId="77777777" w:rsidR="00897E53" w:rsidRPr="00B36F7E" w:rsidRDefault="00897E53" w:rsidP="00897E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65DCD1" w14:textId="77777777" w:rsidR="00897E53" w:rsidRDefault="00897E53" w:rsidP="00897E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ED4FCB6" w14:textId="77777777" w:rsidR="00897E53" w:rsidRDefault="00897E53" w:rsidP="00897E5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BEFDA90" w14:textId="77777777" w:rsidR="00897E53" w:rsidRDefault="00897E53" w:rsidP="00897E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BA0974F" w14:textId="77777777" w:rsidR="00897E53" w:rsidRDefault="00897E53" w:rsidP="00897E5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AD99919" w14:textId="77777777" w:rsidR="00897E53" w:rsidRDefault="00897E53" w:rsidP="00897E53">
      <w:r>
        <w:t xml:space="preserve">The AMF may include a new </w:t>
      </w:r>
      <w:r w:rsidRPr="00D738B9">
        <w:t xml:space="preserve">configured NSSAI </w:t>
      </w:r>
      <w:r>
        <w:t>for the current PLMN in the REGISTRATION ACCEPT message if:</w:t>
      </w:r>
    </w:p>
    <w:p w14:paraId="38D34766" w14:textId="77777777" w:rsidR="00897E53" w:rsidRDefault="00897E53" w:rsidP="00897E5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C66DC83" w14:textId="77777777" w:rsidR="00897E53" w:rsidRDefault="00897E53" w:rsidP="00897E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2659DE" w14:textId="77777777" w:rsidR="00897E53" w:rsidRDefault="00897E53" w:rsidP="00897E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752700B" w14:textId="77777777" w:rsidR="00897E53" w:rsidRDefault="00897E53" w:rsidP="00897E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A11A09" w14:textId="77777777" w:rsidR="00897E53" w:rsidRDefault="00897E53" w:rsidP="00897E53">
      <w:pPr>
        <w:pStyle w:val="B1"/>
      </w:pPr>
      <w:r>
        <w:t>e)</w:t>
      </w:r>
      <w:r>
        <w:tab/>
        <w:t>the REGISTRATION REQUEST message included the requested mapped NSSAI.</w:t>
      </w:r>
    </w:p>
    <w:p w14:paraId="5F707C0C" w14:textId="77777777" w:rsidR="00897E53" w:rsidRDefault="00897E53" w:rsidP="00897E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53BBB6" w14:textId="77777777" w:rsidR="00897E53" w:rsidRPr="00353AEE" w:rsidRDefault="00897E53" w:rsidP="00897E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C552FC7" w14:textId="77777777" w:rsidR="00897E53" w:rsidRDefault="00897E53" w:rsidP="00897E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16A61C" w14:textId="77777777" w:rsidR="00897E53" w:rsidRPr="000337C2" w:rsidRDefault="00897E53" w:rsidP="00897E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EF3837" w14:textId="77777777" w:rsidR="00897E53" w:rsidRDefault="00897E53" w:rsidP="00897E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4C9117" w14:textId="77777777" w:rsidR="00897E53" w:rsidRPr="003168A2" w:rsidRDefault="00897E53" w:rsidP="00897E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66E39E" w14:textId="77777777" w:rsidR="00897E53" w:rsidRDefault="00897E53" w:rsidP="00897E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36EA15" w14:textId="77777777" w:rsidR="00897E53" w:rsidRDefault="00897E53" w:rsidP="00897E53">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59BEFE9F" w14:textId="77777777" w:rsidR="00897E53" w:rsidRDefault="00897E53" w:rsidP="00897E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3AEF2F" w14:textId="77777777" w:rsidR="00897E53" w:rsidRDefault="00897E53" w:rsidP="00897E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F6943F" w14:textId="77777777" w:rsidR="00897E53" w:rsidRPr="00B90668" w:rsidRDefault="00897E53" w:rsidP="00897E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A21B3E" w14:textId="77777777" w:rsidR="00897E53" w:rsidRPr="008A2F60" w:rsidRDefault="00897E53" w:rsidP="00897E53">
      <w:pPr>
        <w:pStyle w:val="B1"/>
        <w:rPr>
          <w:rFonts w:eastAsia="Times New Roman"/>
        </w:rPr>
      </w:pPr>
      <w:r w:rsidRPr="008A2F60">
        <w:rPr>
          <w:rFonts w:eastAsia="Times New Roman"/>
        </w:rPr>
        <w:t>"S-NSSAI not available due to maximum number of UEs reached"</w:t>
      </w:r>
    </w:p>
    <w:p w14:paraId="6DFBD1A4" w14:textId="77777777" w:rsidR="00897E53" w:rsidRPr="00B90668" w:rsidRDefault="00897E53" w:rsidP="00897E5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A682A7" w14:textId="77777777" w:rsidR="00897E53" w:rsidRPr="009C5FC3" w:rsidRDefault="00897E53" w:rsidP="00897E5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EF2718" w14:textId="77777777" w:rsidR="00897E53" w:rsidRDefault="00897E53" w:rsidP="00897E53">
      <w:r>
        <w:t>If there is one or more S-NSSAIs in the rejected NSSAI with the rejection cause "S-NSSAI not available due to maximum number of UEs reached", then the UE shall for each S-NSSAI behave as follows:</w:t>
      </w:r>
    </w:p>
    <w:p w14:paraId="77BBA93E" w14:textId="77777777" w:rsidR="00897E53" w:rsidRDefault="00897E53" w:rsidP="00897E53">
      <w:pPr>
        <w:pStyle w:val="B1"/>
      </w:pPr>
      <w:r>
        <w:t>a)</w:t>
      </w:r>
      <w:r>
        <w:tab/>
        <w:t>stop the timer T3526 associated with the S-NSSAI, if running; and</w:t>
      </w:r>
    </w:p>
    <w:p w14:paraId="7558B471" w14:textId="77777777" w:rsidR="00897E53" w:rsidRDefault="00897E53" w:rsidP="00897E53">
      <w:pPr>
        <w:pStyle w:val="B1"/>
      </w:pPr>
      <w:r>
        <w:t>b)</w:t>
      </w:r>
      <w:r>
        <w:tab/>
        <w:t>start the timer T3526 with:</w:t>
      </w:r>
    </w:p>
    <w:p w14:paraId="670F5C3E" w14:textId="77777777" w:rsidR="00897E53" w:rsidRDefault="00897E53" w:rsidP="00897E53">
      <w:pPr>
        <w:pStyle w:val="B2"/>
      </w:pPr>
      <w:r>
        <w:t>1)</w:t>
      </w:r>
      <w:r>
        <w:tab/>
        <w:t>the back-off timer value received along with the S-NSSAI, if a back-off timer value is received along with the S-NSSAI that is neither zero nor deactivated; or</w:t>
      </w:r>
    </w:p>
    <w:p w14:paraId="5352A6D7" w14:textId="77777777" w:rsidR="00897E53" w:rsidRDefault="00897E53" w:rsidP="00897E53">
      <w:pPr>
        <w:pStyle w:val="B2"/>
      </w:pPr>
      <w:r>
        <w:t>2)</w:t>
      </w:r>
      <w:r>
        <w:tab/>
        <w:t>an implementation specific back-off timer value, if no back-off timer value is received along with the S-NSSAI; and</w:t>
      </w:r>
    </w:p>
    <w:p w14:paraId="24D76AA9" w14:textId="77777777" w:rsidR="00897E53" w:rsidRDefault="00897E53" w:rsidP="00897E53">
      <w:pPr>
        <w:pStyle w:val="B1"/>
      </w:pPr>
      <w:r>
        <w:t>c)</w:t>
      </w:r>
      <w:r>
        <w:tab/>
        <w:t>remove the S-NSSAI from the rejected NSSAI for the maximum number of UEs reached when the timer T3526 associated with the S-NSSAI expires.</w:t>
      </w:r>
    </w:p>
    <w:p w14:paraId="7723A617" w14:textId="77777777" w:rsidR="00897E53" w:rsidRPr="002C41D6" w:rsidRDefault="00897E53" w:rsidP="00897E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A7B23F" w14:textId="77777777" w:rsidR="00897E53" w:rsidRDefault="00897E53" w:rsidP="00897E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DF853" w14:textId="77777777" w:rsidR="00897E53" w:rsidRPr="008473E9" w:rsidRDefault="00897E53" w:rsidP="00897E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DC4F09" w14:textId="77777777" w:rsidR="00897E53" w:rsidRPr="00B36F7E" w:rsidRDefault="00897E53" w:rsidP="00897E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0DFAA" w14:textId="77777777" w:rsidR="00897E53" w:rsidRPr="00B36F7E" w:rsidRDefault="00897E53" w:rsidP="00897E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215CF7" w14:textId="77777777" w:rsidR="00897E53" w:rsidRPr="00B36F7E" w:rsidRDefault="00897E53" w:rsidP="00897E53">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F85242" w14:textId="77777777" w:rsidR="00897E53" w:rsidRPr="00B36F7E" w:rsidRDefault="00897E53" w:rsidP="00897E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78A8B6" w14:textId="77777777" w:rsidR="00897E53" w:rsidRDefault="00897E53" w:rsidP="00897E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ED15FA" w14:textId="77777777" w:rsidR="00897E53" w:rsidRDefault="00897E53" w:rsidP="00897E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70D2B7" w14:textId="77777777" w:rsidR="00897E53" w:rsidRPr="00B36F7E" w:rsidRDefault="00897E53" w:rsidP="00897E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50877B" w14:textId="77777777" w:rsidR="00897E53" w:rsidRDefault="00897E53" w:rsidP="00897E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76A3AB9" w14:textId="77777777" w:rsidR="00897E53" w:rsidRDefault="00897E53" w:rsidP="00897E53">
      <w:pPr>
        <w:pStyle w:val="B1"/>
      </w:pPr>
      <w:r>
        <w:t>a)</w:t>
      </w:r>
      <w:r>
        <w:tab/>
        <w:t>the UE is not in NB-N1 mode; and</w:t>
      </w:r>
    </w:p>
    <w:p w14:paraId="315B9829" w14:textId="77777777" w:rsidR="00897E53" w:rsidRDefault="00897E53" w:rsidP="00897E53">
      <w:pPr>
        <w:pStyle w:val="B1"/>
      </w:pPr>
      <w:r>
        <w:t>b)</w:t>
      </w:r>
      <w:r>
        <w:tab/>
        <w:t>if:</w:t>
      </w:r>
    </w:p>
    <w:p w14:paraId="21E92547" w14:textId="77777777" w:rsidR="00897E53" w:rsidRDefault="00897E53" w:rsidP="00897E53">
      <w:pPr>
        <w:pStyle w:val="B2"/>
        <w:rPr>
          <w:lang w:eastAsia="zh-CN"/>
        </w:rPr>
      </w:pPr>
      <w:r>
        <w:t>1)</w:t>
      </w:r>
      <w:r>
        <w:tab/>
        <w:t>the UE did not include the requested NSSAI in the REGISTRATION REQUEST message; or</w:t>
      </w:r>
    </w:p>
    <w:p w14:paraId="0847DA1B" w14:textId="77777777" w:rsidR="00897E53" w:rsidRDefault="00897E53" w:rsidP="00897E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86F1F5" w14:textId="77777777" w:rsidR="00897E53" w:rsidRDefault="00897E53" w:rsidP="00897E53">
      <w:r>
        <w:t>and one or more subscribed S-NSSAIs marked as default which are not subject to network slice-specific authentication and authorization are available, the AMF shall:</w:t>
      </w:r>
    </w:p>
    <w:p w14:paraId="1EFD2E08" w14:textId="77777777" w:rsidR="00897E53" w:rsidRDefault="00897E53" w:rsidP="00897E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DB9D34" w14:textId="77777777" w:rsidR="00897E53" w:rsidRDefault="00897E53" w:rsidP="00897E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ACBDB" w14:textId="77777777" w:rsidR="00897E53" w:rsidRDefault="00897E53" w:rsidP="00897E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DB3CB1" w14:textId="77777777" w:rsidR="00897E53" w:rsidRPr="00996903" w:rsidRDefault="00897E53" w:rsidP="00897E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2B42B9E" w14:textId="77777777" w:rsidR="00897E53" w:rsidRDefault="00897E53" w:rsidP="00897E53">
      <w:pPr>
        <w:pStyle w:val="B1"/>
        <w:rPr>
          <w:rFonts w:eastAsia="Malgun Gothic"/>
        </w:rPr>
      </w:pPr>
      <w:r>
        <w:t>a)</w:t>
      </w:r>
      <w:r>
        <w:tab/>
      </w:r>
      <w:r w:rsidRPr="003168A2">
        <w:t>"</w:t>
      </w:r>
      <w:r w:rsidRPr="005F7EB0">
        <w:t>periodic registration updating</w:t>
      </w:r>
      <w:r w:rsidRPr="003168A2">
        <w:t>"</w:t>
      </w:r>
      <w:r>
        <w:t>; or</w:t>
      </w:r>
    </w:p>
    <w:p w14:paraId="14FA13A8" w14:textId="77777777" w:rsidR="00897E53" w:rsidRDefault="00897E53" w:rsidP="00897E53">
      <w:pPr>
        <w:pStyle w:val="B1"/>
      </w:pPr>
      <w:r>
        <w:t>b)</w:t>
      </w:r>
      <w:r>
        <w:tab/>
      </w:r>
      <w:r w:rsidRPr="003168A2">
        <w:t>"</w:t>
      </w:r>
      <w:r w:rsidRPr="005F7EB0">
        <w:t>mobility registration updating</w:t>
      </w:r>
      <w:r w:rsidRPr="003168A2">
        <w:t>"</w:t>
      </w:r>
      <w:r>
        <w:t xml:space="preserve"> and the UE is in NB-N1 mode;</w:t>
      </w:r>
    </w:p>
    <w:p w14:paraId="58D0E3E7" w14:textId="77777777" w:rsidR="00897E53" w:rsidRDefault="00897E53" w:rsidP="00897E53">
      <w:r>
        <w:t>and the UE is not</w:t>
      </w:r>
      <w:r w:rsidRPr="00E42A2E">
        <w:t xml:space="preserve"> </w:t>
      </w:r>
      <w:r>
        <w:t>r</w:t>
      </w:r>
      <w:r w:rsidRPr="0038413D">
        <w:t>egistered for onboarding services in SNPN</w:t>
      </w:r>
      <w:r>
        <w:t>, the AMF:</w:t>
      </w:r>
    </w:p>
    <w:p w14:paraId="60C406E2" w14:textId="77777777" w:rsidR="00897E53" w:rsidRDefault="00897E53" w:rsidP="00897E53">
      <w:pPr>
        <w:pStyle w:val="B1"/>
      </w:pPr>
      <w:r>
        <w:t>a)</w:t>
      </w:r>
      <w:r>
        <w:tab/>
        <w:t>may provide a new allowed NSSAI to the UE;</w:t>
      </w:r>
    </w:p>
    <w:p w14:paraId="5B48F081" w14:textId="77777777" w:rsidR="00897E53" w:rsidRDefault="00897E53" w:rsidP="00897E5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3F6DFE" w14:textId="77777777" w:rsidR="00897E53" w:rsidRDefault="00897E53" w:rsidP="00897E53">
      <w:pPr>
        <w:pStyle w:val="B1"/>
      </w:pPr>
      <w:r>
        <w:t>c)</w:t>
      </w:r>
      <w:r>
        <w:tab/>
        <w:t>may provide both a new allowed NSSAI and a pending NSSAI to the UE;</w:t>
      </w:r>
    </w:p>
    <w:p w14:paraId="546B56AE" w14:textId="77777777" w:rsidR="00897E53" w:rsidRDefault="00897E53" w:rsidP="00897E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E92DE6" w14:textId="77777777" w:rsidR="00897E53" w:rsidRPr="00F41928" w:rsidRDefault="00897E53" w:rsidP="00897E53">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929E7A" w14:textId="77777777" w:rsidR="00897E53" w:rsidRDefault="00897E53" w:rsidP="00897E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D6AAED" w14:textId="77777777" w:rsidR="00897E53" w:rsidRPr="00CA4AA5" w:rsidRDefault="00897E53" w:rsidP="00897E53">
      <w:r w:rsidRPr="00CA4AA5">
        <w:t>With respect to each of the PDU session(s) active in the UE, if the allowed NSSAI contain</w:t>
      </w:r>
      <w:r>
        <w:t>s neither</w:t>
      </w:r>
      <w:r w:rsidRPr="00CA4AA5">
        <w:t>:</w:t>
      </w:r>
    </w:p>
    <w:p w14:paraId="1D6822A3" w14:textId="77777777" w:rsidR="00897E53" w:rsidRPr="00CA4AA5" w:rsidRDefault="00897E53" w:rsidP="00897E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F058734" w14:textId="77777777" w:rsidR="00897E53" w:rsidRDefault="00897E53" w:rsidP="00897E53">
      <w:pPr>
        <w:pStyle w:val="B1"/>
      </w:pPr>
      <w:r>
        <w:t>b</w:t>
      </w:r>
      <w:r w:rsidRPr="00CA4AA5">
        <w:t>)</w:t>
      </w:r>
      <w:r w:rsidRPr="00CA4AA5">
        <w:tab/>
        <w:t xml:space="preserve">a mapped S-NSSAI matching to the mapped S-NSSAI </w:t>
      </w:r>
      <w:r>
        <w:t>of the PDU session</w:t>
      </w:r>
      <w:r w:rsidRPr="00CA4AA5">
        <w:t>;</w:t>
      </w:r>
    </w:p>
    <w:p w14:paraId="5220B460" w14:textId="77777777" w:rsidR="00897E53" w:rsidRPr="00377184" w:rsidRDefault="00897E53" w:rsidP="00897E5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BB4A296" w14:textId="77777777" w:rsidR="00897E53" w:rsidRDefault="00897E53" w:rsidP="00897E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CE3AEB" w14:textId="77777777" w:rsidR="00897E53" w:rsidRDefault="00897E53" w:rsidP="00897E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B72ED3"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8C2C65" w14:textId="77777777" w:rsidR="00897E53" w:rsidRDefault="00897E53" w:rsidP="00897E5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47" w:name="OLE_LINK63"/>
      <w:bookmarkStart w:id="14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47"/>
      <w:bookmarkEnd w:id="148"/>
      <w:r>
        <w:t>;</w:t>
      </w:r>
    </w:p>
    <w:p w14:paraId="5B8FED11" w14:textId="77777777" w:rsidR="00897E53" w:rsidRDefault="00897E53" w:rsidP="00897E53">
      <w:pPr>
        <w:pStyle w:val="B1"/>
      </w:pPr>
      <w:r>
        <w:t>b)</w:t>
      </w:r>
      <w:r>
        <w:tab/>
      </w:r>
      <w:r>
        <w:rPr>
          <w:rFonts w:eastAsia="Malgun Gothic"/>
        </w:rPr>
        <w:t>includes</w:t>
      </w:r>
      <w:r>
        <w:t xml:space="preserve"> a pending NSSAI; and</w:t>
      </w:r>
    </w:p>
    <w:p w14:paraId="3B867EDE" w14:textId="77777777" w:rsidR="00897E53" w:rsidRDefault="00897E53" w:rsidP="00897E53">
      <w:pPr>
        <w:pStyle w:val="B1"/>
      </w:pPr>
      <w:r>
        <w:t>c)</w:t>
      </w:r>
      <w:r>
        <w:tab/>
        <w:t>does not include an allowed NSSAI;</w:t>
      </w:r>
    </w:p>
    <w:p w14:paraId="31BDCE63" w14:textId="77777777" w:rsidR="00897E53" w:rsidRDefault="00897E53" w:rsidP="00897E53">
      <w:r>
        <w:t>the UE:</w:t>
      </w:r>
    </w:p>
    <w:p w14:paraId="59A3673B" w14:textId="77777777" w:rsidR="00897E53" w:rsidRDefault="00897E53" w:rsidP="00897E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CBC3645" w14:textId="77777777" w:rsidR="00897E53" w:rsidRDefault="00897E53" w:rsidP="00897E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B7AEE3B" w14:textId="77777777" w:rsidR="00897E53" w:rsidRDefault="00897E53" w:rsidP="00897E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611F5F9" w14:textId="77777777" w:rsidR="00897E53" w:rsidRPr="00215B69" w:rsidRDefault="00897E53" w:rsidP="00897E53">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A160F32" w14:textId="77777777" w:rsidR="00897E53" w:rsidRPr="00175B72" w:rsidRDefault="00897E53" w:rsidP="00897E53">
      <w:pPr>
        <w:rPr>
          <w:rFonts w:eastAsia="Malgun Gothic"/>
        </w:rPr>
      </w:pPr>
      <w:r>
        <w:t>until the UE receives an allowed NSSAI.</w:t>
      </w:r>
    </w:p>
    <w:p w14:paraId="3B51E4C7"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C28A9F" w14:textId="77777777" w:rsidR="00897E53" w:rsidRDefault="00897E53" w:rsidP="00897E53">
      <w:pPr>
        <w:pStyle w:val="B1"/>
      </w:pPr>
      <w:r>
        <w:t>a)</w:t>
      </w:r>
      <w:r>
        <w:tab/>
      </w:r>
      <w:r w:rsidRPr="003168A2">
        <w:t>"</w:t>
      </w:r>
      <w:r w:rsidRPr="005F7EB0">
        <w:t>mobility registration updating</w:t>
      </w:r>
      <w:r w:rsidRPr="003168A2">
        <w:t>"</w:t>
      </w:r>
      <w:r>
        <w:t xml:space="preserve"> and the UE is in NB-N1 mode; or</w:t>
      </w:r>
    </w:p>
    <w:p w14:paraId="754CD7EA" w14:textId="77777777" w:rsidR="00897E53" w:rsidRDefault="00897E53" w:rsidP="00897E53">
      <w:pPr>
        <w:pStyle w:val="B1"/>
      </w:pPr>
      <w:r>
        <w:t>b)</w:t>
      </w:r>
      <w:r>
        <w:tab/>
      </w:r>
      <w:r w:rsidRPr="003168A2">
        <w:t>"</w:t>
      </w:r>
      <w:r w:rsidRPr="005F7EB0">
        <w:t>periodic registration updating</w:t>
      </w:r>
      <w:r w:rsidRPr="003168A2">
        <w:t>"</w:t>
      </w:r>
      <w:r>
        <w:t>;</w:t>
      </w:r>
    </w:p>
    <w:p w14:paraId="20042A44" w14:textId="77777777" w:rsidR="00897E53" w:rsidRPr="0083064D" w:rsidRDefault="00897E53" w:rsidP="00897E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D628BA" w14:textId="77777777" w:rsidR="00897E53" w:rsidRDefault="00897E53" w:rsidP="00897E53">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53FFC" w14:textId="77777777" w:rsidR="00897E53" w:rsidRDefault="00897E53" w:rsidP="00897E53">
      <w:pPr>
        <w:pStyle w:val="B1"/>
      </w:pPr>
      <w:r>
        <w:t>a)</w:t>
      </w:r>
      <w:r>
        <w:tab/>
      </w:r>
      <w:r w:rsidRPr="003168A2">
        <w:t>"</w:t>
      </w:r>
      <w:r w:rsidRPr="005F7EB0">
        <w:t>mobility registration updating</w:t>
      </w:r>
      <w:r w:rsidRPr="003168A2">
        <w:t>"</w:t>
      </w:r>
      <w:r>
        <w:t>; or</w:t>
      </w:r>
    </w:p>
    <w:p w14:paraId="49D48D46" w14:textId="77777777" w:rsidR="00897E53" w:rsidRDefault="00897E53" w:rsidP="00897E53">
      <w:pPr>
        <w:pStyle w:val="B1"/>
      </w:pPr>
      <w:r>
        <w:t>b)</w:t>
      </w:r>
      <w:r>
        <w:tab/>
      </w:r>
      <w:r w:rsidRPr="003168A2">
        <w:t>"</w:t>
      </w:r>
      <w:r w:rsidRPr="005F7EB0">
        <w:t>periodic registration updating</w:t>
      </w:r>
      <w:r w:rsidRPr="003168A2">
        <w:t>"</w:t>
      </w:r>
      <w:r>
        <w:t>;</w:t>
      </w:r>
    </w:p>
    <w:p w14:paraId="7A3C9164" w14:textId="77777777" w:rsidR="00897E53" w:rsidRPr="00175B72" w:rsidRDefault="00897E53" w:rsidP="00897E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A296CD" w14:textId="77777777" w:rsidR="00897E53"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87FF87B" w14:textId="77777777" w:rsidR="00897E53" w:rsidRDefault="00897E53" w:rsidP="00897E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6C87DC" w14:textId="77777777" w:rsidR="00897E53" w:rsidRDefault="00897E53" w:rsidP="00897E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A4EDFF" w14:textId="77777777" w:rsidR="00897E53" w:rsidRDefault="00897E53" w:rsidP="00897E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4B18C4" w14:textId="77777777" w:rsidR="00897E53" w:rsidRDefault="00897E53" w:rsidP="00897E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01FBD5" w14:textId="77777777" w:rsidR="00897E53" w:rsidRPr="002D5176" w:rsidRDefault="00897E53" w:rsidP="00897E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26F20B" w14:textId="77777777" w:rsidR="00897E53" w:rsidRPr="000C4AE8"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207DC4" w14:textId="77777777" w:rsidR="00897E53" w:rsidRDefault="00897E53" w:rsidP="00897E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85A618" w14:textId="77777777" w:rsidR="00897E53" w:rsidRDefault="00897E53" w:rsidP="00897E53">
      <w:pPr>
        <w:pStyle w:val="B1"/>
        <w:rPr>
          <w:lang w:eastAsia="ko-KR"/>
        </w:rPr>
      </w:pPr>
      <w:r>
        <w:rPr>
          <w:lang w:eastAsia="ko-KR"/>
        </w:rPr>
        <w:t>a)</w:t>
      </w:r>
      <w:r>
        <w:rPr>
          <w:rFonts w:hint="eastAsia"/>
          <w:lang w:eastAsia="ko-KR"/>
        </w:rPr>
        <w:tab/>
      </w:r>
      <w:r>
        <w:rPr>
          <w:lang w:eastAsia="ko-KR"/>
        </w:rPr>
        <w:t>for single access PDU sessions, the AMF shall:</w:t>
      </w:r>
    </w:p>
    <w:p w14:paraId="67418AAF" w14:textId="77777777" w:rsidR="00897E53" w:rsidRDefault="00897E53" w:rsidP="00897E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8723C9B" w14:textId="77777777" w:rsidR="00897E53" w:rsidRPr="008837E1" w:rsidRDefault="00897E53" w:rsidP="00897E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8BE8C4" w14:textId="77777777" w:rsidR="00897E53" w:rsidRPr="00496914" w:rsidRDefault="00897E53" w:rsidP="00897E53">
      <w:pPr>
        <w:pStyle w:val="B1"/>
        <w:rPr>
          <w:lang w:val="fr-FR"/>
        </w:rPr>
      </w:pPr>
      <w:r w:rsidRPr="00496914">
        <w:rPr>
          <w:lang w:val="fr-FR"/>
        </w:rPr>
        <w:t>b)</w:t>
      </w:r>
      <w:r w:rsidRPr="00496914">
        <w:rPr>
          <w:lang w:val="fr-FR"/>
        </w:rPr>
        <w:tab/>
        <w:t>for MA PDU sessions:</w:t>
      </w:r>
    </w:p>
    <w:p w14:paraId="5F6D749A" w14:textId="77777777" w:rsidR="00897E53" w:rsidRPr="00E955B4" w:rsidRDefault="00897E53" w:rsidP="00897E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51F2A24" w14:textId="77777777" w:rsidR="00897E53" w:rsidRPr="00A85133" w:rsidRDefault="00897E53" w:rsidP="00897E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A053AA" w14:textId="77777777" w:rsidR="00897E53" w:rsidRPr="00E955B4" w:rsidRDefault="00897E53" w:rsidP="00897E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CB65727" w14:textId="77777777" w:rsidR="00897E53" w:rsidRPr="008837E1" w:rsidRDefault="00897E53" w:rsidP="00897E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3A6E6C" w14:textId="77777777" w:rsidR="00897E53" w:rsidRDefault="00897E53" w:rsidP="00897E53">
      <w:r>
        <w:t>If the Allowed PDU session status IE is included in the REGISTRATION REQUEST message, the AMF shall:</w:t>
      </w:r>
    </w:p>
    <w:p w14:paraId="2EAB1DCC" w14:textId="77777777" w:rsidR="00897E53" w:rsidRDefault="00897E53" w:rsidP="00897E53">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A2D89F" w14:textId="77777777" w:rsidR="00897E53" w:rsidRDefault="00897E53" w:rsidP="00897E53">
      <w:pPr>
        <w:pStyle w:val="B1"/>
      </w:pPr>
      <w:r>
        <w:t>b)</w:t>
      </w:r>
      <w:r>
        <w:tab/>
      </w:r>
      <w:r>
        <w:rPr>
          <w:lang w:eastAsia="ko-KR"/>
        </w:rPr>
        <w:t>for each SMF that has indicated pending downlink data only:</w:t>
      </w:r>
    </w:p>
    <w:p w14:paraId="035D50D7" w14:textId="77777777" w:rsidR="00897E53" w:rsidRDefault="00897E53" w:rsidP="00897E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F2EBFF"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46FB3" w14:textId="77777777" w:rsidR="00897E53" w:rsidRDefault="00897E53" w:rsidP="00897E53">
      <w:pPr>
        <w:pStyle w:val="B1"/>
      </w:pPr>
      <w:r>
        <w:t>c)</w:t>
      </w:r>
      <w:r>
        <w:tab/>
      </w:r>
      <w:r>
        <w:rPr>
          <w:lang w:eastAsia="ko-KR"/>
        </w:rPr>
        <w:t>for each SMF that have indicated pending downlink signalling and data:</w:t>
      </w:r>
    </w:p>
    <w:p w14:paraId="514E0C9A" w14:textId="77777777" w:rsidR="00897E53" w:rsidRDefault="00897E53" w:rsidP="00897E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466356"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5DA998" w14:textId="77777777" w:rsidR="00897E53" w:rsidRDefault="00897E53" w:rsidP="00897E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3FED68" w14:textId="77777777" w:rsidR="00897E53" w:rsidRDefault="00897E53" w:rsidP="00897E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389AC" w14:textId="77777777" w:rsidR="00897E53" w:rsidRPr="007B4263" w:rsidRDefault="00897E53" w:rsidP="00897E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454B9F" w14:textId="77777777" w:rsidR="00897E53" w:rsidRDefault="00897E53" w:rsidP="00897E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72FF30" w14:textId="77777777" w:rsidR="00897E53" w:rsidRDefault="00897E53" w:rsidP="00897E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B4818B" w14:textId="77777777" w:rsidR="00897E53" w:rsidRDefault="00897E53" w:rsidP="00897E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DA98AC" w14:textId="77777777" w:rsidR="00897E53" w:rsidRDefault="00897E53" w:rsidP="00897E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1FDCF8" w14:textId="77777777" w:rsidR="00897E53" w:rsidRDefault="00897E53" w:rsidP="00897E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6CF1CE" w14:textId="77777777" w:rsidR="00897E53" w:rsidRDefault="00897E53" w:rsidP="00897E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855244" w14:textId="77777777" w:rsidR="00897E53" w:rsidRDefault="00897E53" w:rsidP="00897E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B1B9CB" w14:textId="77777777" w:rsidR="00897E53" w:rsidRPr="0073466E" w:rsidRDefault="00897E53" w:rsidP="00897E5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17857" w14:textId="77777777" w:rsidR="00897E53" w:rsidRDefault="00897E53" w:rsidP="00897E53">
      <w:r w:rsidRPr="003168A2">
        <w:lastRenderedPageBreak/>
        <w:t xml:space="preserve">If </w:t>
      </w:r>
      <w:r>
        <w:t>the AMF needs to initiate PDU session status synchronization the AMF shall include a PDU session status IE in the REGISTRATION ACCEPT message to indicate the UE:</w:t>
      </w:r>
    </w:p>
    <w:p w14:paraId="45E2620B" w14:textId="77777777" w:rsidR="00897E53" w:rsidRDefault="00897E53" w:rsidP="00897E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8D821EE" w14:textId="77777777" w:rsidR="00897E53" w:rsidRDefault="00897E53" w:rsidP="00897E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9A6A73" w14:textId="77777777" w:rsidR="00897E53" w:rsidRDefault="00897E53" w:rsidP="00897E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F28016" w14:textId="77777777" w:rsidR="00897E53" w:rsidRPr="00AF2A45" w:rsidRDefault="00897E53" w:rsidP="00897E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28C2AD" w14:textId="77777777" w:rsidR="00897E53" w:rsidRDefault="00897E53" w:rsidP="00897E53">
      <w:pPr>
        <w:rPr>
          <w:noProof/>
          <w:lang w:val="en-US"/>
        </w:rPr>
      </w:pPr>
      <w:r>
        <w:rPr>
          <w:noProof/>
          <w:lang w:val="en-US"/>
        </w:rPr>
        <w:t>If the PDU session status IE is included in the REGISTRATION ACCEPT message:</w:t>
      </w:r>
    </w:p>
    <w:p w14:paraId="5CC15C42" w14:textId="77777777" w:rsidR="00897E53" w:rsidRDefault="00897E53" w:rsidP="00897E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0FD4206" w14:textId="77777777" w:rsidR="00897E53" w:rsidRPr="001D347C" w:rsidRDefault="00897E53" w:rsidP="00897E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EDA7ED4" w14:textId="77777777" w:rsidR="00897E53" w:rsidRPr="00E955B4" w:rsidRDefault="00897E53" w:rsidP="00897E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4049A7" w14:textId="77777777" w:rsidR="00897E53" w:rsidRDefault="00897E53" w:rsidP="00897E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5691AE" w14:textId="77777777" w:rsidR="00897E53" w:rsidRDefault="00897E53" w:rsidP="00897E53">
      <w:r w:rsidRPr="003168A2">
        <w:t>If</w:t>
      </w:r>
      <w:r>
        <w:t>:</w:t>
      </w:r>
    </w:p>
    <w:p w14:paraId="641F81C5" w14:textId="77777777" w:rsidR="00897E53" w:rsidRDefault="00897E53" w:rsidP="00897E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C2604C" w14:textId="77777777" w:rsidR="00897E53" w:rsidRDefault="00897E53" w:rsidP="00897E53">
      <w:pPr>
        <w:pStyle w:val="B1"/>
      </w:pPr>
      <w:r>
        <w:rPr>
          <w:rFonts w:eastAsia="Malgun Gothic"/>
        </w:rPr>
        <w:t>b)</w:t>
      </w:r>
      <w:r>
        <w:rPr>
          <w:rFonts w:eastAsia="Malgun Gothic"/>
        </w:rPr>
        <w:tab/>
      </w:r>
      <w:r>
        <w:t xml:space="preserve">the UE is </w:t>
      </w:r>
      <w:r w:rsidRPr="00596156">
        <w:t>operating in the single-registration mode</w:t>
      </w:r>
      <w:r>
        <w:t>;</w:t>
      </w:r>
    </w:p>
    <w:p w14:paraId="66F51581" w14:textId="77777777" w:rsidR="00897E53" w:rsidRDefault="00897E53" w:rsidP="00897E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6E428" w14:textId="77777777" w:rsidR="00897E53" w:rsidRDefault="00897E53" w:rsidP="00897E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ABBAC2" w14:textId="77777777" w:rsidR="00897E53" w:rsidRPr="002E411E" w:rsidRDefault="00897E53" w:rsidP="00897E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28715B" w14:textId="77777777" w:rsidR="00897E53" w:rsidRDefault="00897E53" w:rsidP="00897E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E917179" w14:textId="77777777" w:rsidR="00897E53" w:rsidRDefault="00897E53" w:rsidP="00897E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BAF862" w14:textId="77777777" w:rsidR="00897E53" w:rsidRDefault="00897E53" w:rsidP="00897E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D7C81A" w14:textId="77777777" w:rsidR="00897E53" w:rsidRPr="00F701D3" w:rsidRDefault="00897E53" w:rsidP="00897E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247B12" w14:textId="77777777" w:rsidR="00897E53" w:rsidRDefault="00897E53" w:rsidP="00897E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920B0D" w14:textId="77777777" w:rsidR="00897E53" w:rsidRDefault="00897E53" w:rsidP="00897E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BEBD55" w14:textId="77777777" w:rsidR="00897E53" w:rsidRDefault="00897E53" w:rsidP="00897E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720BED" w14:textId="77777777" w:rsidR="00897E53" w:rsidRDefault="00897E53" w:rsidP="00897E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048EA" w14:textId="77777777" w:rsidR="00897E53" w:rsidRPr="00604BBA" w:rsidRDefault="00897E53" w:rsidP="00897E53">
      <w:pPr>
        <w:pStyle w:val="NO"/>
        <w:rPr>
          <w:rFonts w:eastAsia="Malgun Gothic"/>
        </w:rPr>
      </w:pPr>
      <w:r>
        <w:rPr>
          <w:rFonts w:eastAsia="Malgun Gothic"/>
        </w:rPr>
        <w:lastRenderedPageBreak/>
        <w:t>NOTE 11:</w:t>
      </w:r>
      <w:r>
        <w:rPr>
          <w:rFonts w:eastAsia="Malgun Gothic"/>
        </w:rPr>
        <w:tab/>
        <w:t>The registration mode used by the UE is implementation dependent.</w:t>
      </w:r>
    </w:p>
    <w:p w14:paraId="3A39FF71" w14:textId="77777777" w:rsidR="00897E53" w:rsidRDefault="00897E53" w:rsidP="00897E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0961FF" w14:textId="77777777" w:rsidR="00897E53" w:rsidRDefault="00897E53" w:rsidP="00897E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016C93" w14:textId="77777777" w:rsidR="00897E53" w:rsidRDefault="00897E53" w:rsidP="00897E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6AEFD53" w14:textId="77777777" w:rsidR="00897E53" w:rsidRDefault="00897E53" w:rsidP="00897E53">
      <w:r>
        <w:t>The AMF shall set the EMF bit in the 5GS network feature support IE to:</w:t>
      </w:r>
    </w:p>
    <w:p w14:paraId="72391C49" w14:textId="77777777" w:rsidR="00897E53" w:rsidRDefault="00897E53" w:rsidP="00897E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FF1322" w14:textId="77777777" w:rsidR="00897E53" w:rsidRDefault="00897E53" w:rsidP="00897E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8DC782" w14:textId="77777777" w:rsidR="00897E53" w:rsidRDefault="00897E53" w:rsidP="00897E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2B9CFE" w14:textId="77777777" w:rsidR="00897E53" w:rsidRDefault="00897E53" w:rsidP="00897E53">
      <w:pPr>
        <w:pStyle w:val="B1"/>
      </w:pPr>
      <w:r>
        <w:t>d)</w:t>
      </w:r>
      <w:r>
        <w:tab/>
        <w:t>"Emergency services fallback not supported" if network does not support the emergency services fallback procedure when the UE is in any cell connected to 5GCN.</w:t>
      </w:r>
    </w:p>
    <w:p w14:paraId="2932A327" w14:textId="77777777" w:rsidR="00897E53" w:rsidRDefault="00897E53" w:rsidP="00897E5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A9D1B5" w14:textId="77777777" w:rsidR="00897E53" w:rsidRDefault="00897E53" w:rsidP="00897E5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DECB9F" w14:textId="77777777" w:rsidR="00897E53" w:rsidRDefault="00897E53" w:rsidP="00897E53">
      <w:r>
        <w:t>If the UE is not operating in SNPN access operation mode:</w:t>
      </w:r>
    </w:p>
    <w:p w14:paraId="7D365572"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78E995"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1A5B3A6"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E9BBD4"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7634B"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0925B0"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F7AB14" w14:textId="77777777" w:rsidR="00897E53" w:rsidRDefault="00897E53" w:rsidP="00897E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6AE573" w14:textId="77777777" w:rsidR="00897E53" w:rsidRDefault="00897E53" w:rsidP="00897E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F135AE" w14:textId="77777777" w:rsidR="00897E53" w:rsidRDefault="00897E53" w:rsidP="00897E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54A4D" w14:textId="77777777" w:rsidR="00897E53" w:rsidRDefault="00897E53" w:rsidP="00897E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2029A3" w14:textId="77777777" w:rsidR="00897E53" w:rsidRDefault="00897E53" w:rsidP="00897E53">
      <w:pPr>
        <w:rPr>
          <w:noProof/>
        </w:rPr>
      </w:pPr>
      <w:r w:rsidRPr="00CC0C94">
        <w:t xml:space="preserve">in the </w:t>
      </w:r>
      <w:r>
        <w:rPr>
          <w:lang w:eastAsia="ko-KR"/>
        </w:rPr>
        <w:t>5GS network feature support IE in the REGISTRATION ACCEPT message</w:t>
      </w:r>
      <w:r w:rsidRPr="00CC0C94">
        <w:t>.</w:t>
      </w:r>
    </w:p>
    <w:p w14:paraId="37EA3EDD" w14:textId="77777777" w:rsidR="00897E53" w:rsidRDefault="00897E53" w:rsidP="00897E53">
      <w:r>
        <w:t>If the UE is operating in SNPN access operation mode:</w:t>
      </w:r>
    </w:p>
    <w:p w14:paraId="307A664C"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B34C6C"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87AAC5"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AF11BF"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9F7C"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E1B1C62"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11CA842" w14:textId="77777777" w:rsidR="00897E53" w:rsidRPr="00722419" w:rsidRDefault="00897E53" w:rsidP="00897E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6F987D" w14:textId="77777777" w:rsidR="00897E53" w:rsidRDefault="00897E53" w:rsidP="00897E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39A2D7" w14:textId="77777777" w:rsidR="00897E53" w:rsidRDefault="00897E53" w:rsidP="00897E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28EB1F" w14:textId="77777777" w:rsidR="00897E53" w:rsidRDefault="00897E53" w:rsidP="00897E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0D603" w14:textId="77777777" w:rsidR="00897E53" w:rsidRDefault="00897E53" w:rsidP="00897E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AEEB17" w14:textId="77777777" w:rsidR="00897E53" w:rsidRDefault="00897E53" w:rsidP="00897E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7D7518" w14:textId="77777777" w:rsidR="00897E53" w:rsidRDefault="00897E53" w:rsidP="00897E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020C35" w14:textId="77777777" w:rsidR="00897E53" w:rsidRPr="00374A91" w:rsidRDefault="00897E53" w:rsidP="00897E5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D9B3C12" w14:textId="77777777" w:rsidR="00897E53" w:rsidRPr="00374A91" w:rsidRDefault="00897E53" w:rsidP="00897E5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75C712D" w14:textId="77777777" w:rsidR="00897E53" w:rsidRPr="004E3C2E" w:rsidRDefault="00897E53" w:rsidP="00897E53">
      <w:pPr>
        <w:pStyle w:val="B2"/>
      </w:pPr>
      <w:r>
        <w:t>1</w:t>
      </w:r>
      <w:r w:rsidRPr="004E3C2E">
        <w:t>)</w:t>
      </w:r>
      <w:r w:rsidRPr="004E3C2E">
        <w:tab/>
        <w:t>the ProSe direct discovery bit to " ProSe direct discovery supported"; or</w:t>
      </w:r>
    </w:p>
    <w:p w14:paraId="306EC841" w14:textId="77777777" w:rsidR="00897E53" w:rsidRPr="00374A91" w:rsidRDefault="00897E53" w:rsidP="00897E53">
      <w:pPr>
        <w:pStyle w:val="B2"/>
      </w:pPr>
      <w:r>
        <w:t>2</w:t>
      </w:r>
      <w:r w:rsidRPr="004E3C2E">
        <w:t>)</w:t>
      </w:r>
      <w:r w:rsidRPr="004E3C2E">
        <w:tab/>
        <w:t>the ProSe direct communication bit to "ProSe direct communication supported"; and</w:t>
      </w:r>
    </w:p>
    <w:p w14:paraId="250537A9" w14:textId="77777777" w:rsidR="00897E53" w:rsidRPr="00374A91" w:rsidRDefault="00897E53" w:rsidP="00897E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352443" w14:textId="77777777" w:rsidR="00897E53" w:rsidRPr="00CA308D" w:rsidRDefault="00897E53" w:rsidP="00897E53">
      <w:pPr>
        <w:rPr>
          <w:lang w:eastAsia="ko-KR"/>
        </w:rPr>
      </w:pPr>
      <w:r w:rsidRPr="00374A91">
        <w:rPr>
          <w:lang w:eastAsia="ko-KR"/>
        </w:rPr>
        <w:t>the AMF should not immediately release the NAS signalling connection after the completion of the registration procedure.</w:t>
      </w:r>
    </w:p>
    <w:p w14:paraId="15BCFE53"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7583C8"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4D4A06" w14:textId="77777777" w:rsidR="00897E53" w:rsidRPr="00216B0A" w:rsidRDefault="00897E53" w:rsidP="00897E53">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1DB521" w14:textId="77777777" w:rsidR="00897E53" w:rsidRDefault="00897E53" w:rsidP="00897E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3BA6A82" w14:textId="77777777" w:rsidR="00897E53" w:rsidRDefault="00897E53" w:rsidP="00897E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94EDEB" w14:textId="77777777" w:rsidR="00897E53" w:rsidRDefault="00897E53" w:rsidP="00897E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783167" w14:textId="77777777" w:rsidR="00897E53" w:rsidRPr="00CC0C94" w:rsidRDefault="00897E53" w:rsidP="00897E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0C1EDF" w14:textId="77777777" w:rsidR="00897E53" w:rsidRDefault="00897E53" w:rsidP="00897E5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0944C7" w14:textId="77777777" w:rsidR="00897E53" w:rsidRDefault="00897E53" w:rsidP="00897E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A05233" w14:textId="77777777" w:rsidR="00897E53" w:rsidRDefault="00897E53" w:rsidP="00897E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27E2213" w14:textId="77777777" w:rsidR="00897E53" w:rsidRDefault="00897E53" w:rsidP="00897E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BEE31E7" w14:textId="77777777" w:rsidR="00897E53" w:rsidRDefault="00897E53" w:rsidP="00897E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FD66A0" w14:textId="77777777" w:rsidR="00897E53" w:rsidRDefault="00897E53" w:rsidP="00897E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356DDC5" w14:textId="77777777" w:rsidR="00897E53" w:rsidRDefault="00897E53" w:rsidP="00897E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8699A5" w14:textId="77777777" w:rsidR="00897E53" w:rsidRPr="003B390F" w:rsidRDefault="00897E53" w:rsidP="00897E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C128EF" w14:textId="77777777" w:rsidR="00897E53" w:rsidRPr="003B390F" w:rsidRDefault="00897E53" w:rsidP="00897E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4C1212" w14:textId="77777777" w:rsidR="00897E53" w:rsidRPr="003B390F" w:rsidRDefault="00897E53" w:rsidP="00897E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w:t>
      </w:r>
      <w:r>
        <w:lastRenderedPageBreak/>
        <w:t xml:space="preserve">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5E0DAF" w14:textId="77777777" w:rsidR="00897E53" w:rsidRDefault="00897E53" w:rsidP="00897E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3FE7EA" w14:textId="77777777" w:rsidR="00897E53" w:rsidRDefault="00897E53" w:rsidP="00897E5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3B0C0DF" w14:textId="77777777" w:rsidR="00897E53" w:rsidRDefault="00897E53" w:rsidP="00897E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EE3DBB6" w14:textId="77777777" w:rsidR="00897E53" w:rsidRDefault="00897E53" w:rsidP="00897E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670D7DF" w14:textId="77777777" w:rsidR="00897E53" w:rsidRDefault="00897E53" w:rsidP="00897E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163824" w14:textId="77777777" w:rsidR="00897E53" w:rsidRDefault="00897E53" w:rsidP="00897E53">
      <w:r w:rsidRPr="00970FCD">
        <w:t>If the SOR transparent container IE does not pass the integrity check successfully, then the UE shall discard the content of the SOR transparent container IE.</w:t>
      </w:r>
    </w:p>
    <w:p w14:paraId="1974846A" w14:textId="77777777" w:rsidR="00897E53" w:rsidRPr="001344AD" w:rsidRDefault="00897E53" w:rsidP="00897E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0886FD" w14:textId="77777777" w:rsidR="00897E53" w:rsidRPr="001344AD" w:rsidRDefault="00897E53" w:rsidP="00897E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2F5F65" w14:textId="77777777" w:rsidR="00897E53" w:rsidRDefault="00897E53" w:rsidP="00897E53">
      <w:pPr>
        <w:pStyle w:val="B1"/>
      </w:pPr>
      <w:r w:rsidRPr="001344AD">
        <w:t>b)</w:t>
      </w:r>
      <w:r w:rsidRPr="001344AD">
        <w:tab/>
        <w:t>otherwise</w:t>
      </w:r>
      <w:r>
        <w:t>:</w:t>
      </w:r>
    </w:p>
    <w:p w14:paraId="246B641C" w14:textId="77777777" w:rsidR="00897E53" w:rsidRDefault="00897E53" w:rsidP="00897E53">
      <w:pPr>
        <w:pStyle w:val="B2"/>
      </w:pPr>
      <w:r>
        <w:t>1)</w:t>
      </w:r>
      <w:r>
        <w:tab/>
        <w:t>if the UE has NSSAI inclusion mode for the current PLMN and access type stored in the UE, the UE shall operate in the stored NSSAI inclusion mode;</w:t>
      </w:r>
    </w:p>
    <w:p w14:paraId="46EC4569" w14:textId="77777777" w:rsidR="00897E53" w:rsidRPr="001344AD" w:rsidRDefault="00897E53" w:rsidP="00897E53">
      <w:pPr>
        <w:pStyle w:val="B2"/>
      </w:pPr>
      <w:r>
        <w:t>2)</w:t>
      </w:r>
      <w:r>
        <w:tab/>
        <w:t>if the UE does not have NSSAI inclusion mode for the current PLMN and the access type stored in the UE and if</w:t>
      </w:r>
      <w:r w:rsidRPr="001344AD">
        <w:t xml:space="preserve"> the UE is performing the registration procedure over:</w:t>
      </w:r>
    </w:p>
    <w:p w14:paraId="712FB2AB" w14:textId="77777777" w:rsidR="00897E53" w:rsidRPr="001344AD" w:rsidRDefault="00897E53" w:rsidP="00897E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E64F0B" w14:textId="77777777" w:rsidR="00897E53" w:rsidRPr="001344AD" w:rsidRDefault="00897E53" w:rsidP="00897E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7733BD4" w14:textId="77777777" w:rsidR="00897E53" w:rsidRDefault="00897E53" w:rsidP="00897E53">
      <w:pPr>
        <w:pStyle w:val="B3"/>
      </w:pPr>
      <w:r>
        <w:t>iii)</w:t>
      </w:r>
      <w:r>
        <w:tab/>
        <w:t>trusted non-3GPP access, the UE shall operate in NSSAI inclusion mode D in the current PLMN and</w:t>
      </w:r>
      <w:r>
        <w:rPr>
          <w:lang w:eastAsia="zh-CN"/>
        </w:rPr>
        <w:t xml:space="preserve"> the current</w:t>
      </w:r>
      <w:r>
        <w:t xml:space="preserve"> access type; or</w:t>
      </w:r>
    </w:p>
    <w:p w14:paraId="3ACAFDE5" w14:textId="77777777" w:rsidR="00897E53" w:rsidRDefault="00897E53" w:rsidP="00897E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B17C8" w14:textId="77777777" w:rsidR="00897E53" w:rsidRDefault="00897E53" w:rsidP="00897E53">
      <w:pPr>
        <w:rPr>
          <w:lang w:val="en-US"/>
        </w:rPr>
      </w:pPr>
      <w:r>
        <w:t xml:space="preserve">The AMF may include </w:t>
      </w:r>
      <w:r>
        <w:rPr>
          <w:lang w:val="en-US"/>
        </w:rPr>
        <w:t>operator-defined access category definitions in the REGISTRATION ACCEPT message.</w:t>
      </w:r>
    </w:p>
    <w:p w14:paraId="454C021D" w14:textId="77777777" w:rsidR="00897E53" w:rsidRDefault="00897E53" w:rsidP="00897E53">
      <w:pPr>
        <w:rPr>
          <w:lang w:val="en-US" w:eastAsia="zh-CN"/>
        </w:rPr>
      </w:pPr>
      <w:bookmarkStart w:id="14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F9DDB1" w14:textId="77777777" w:rsidR="00897E53" w:rsidRDefault="00897E53" w:rsidP="00897E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A89E4" w14:textId="77777777" w:rsidR="00897E53" w:rsidRDefault="00897E53" w:rsidP="00897E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248F1AE" w14:textId="77777777" w:rsidR="00897E53" w:rsidRDefault="00897E53" w:rsidP="00897E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6C71CF" w14:textId="77777777" w:rsidR="00897E53" w:rsidRDefault="00897E53" w:rsidP="00897E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256E49E" w14:textId="77777777" w:rsidR="00897E53" w:rsidRDefault="00897E53" w:rsidP="00897E53">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8D7A1C" w14:textId="77777777" w:rsidR="00897E53" w:rsidRDefault="00897E53" w:rsidP="00897E53">
      <w:r>
        <w:t>If the UE has indicated support for service gap control in the REGISTRATION REQUEST message and:</w:t>
      </w:r>
    </w:p>
    <w:p w14:paraId="60924F8C" w14:textId="77777777" w:rsidR="00897E53" w:rsidRDefault="00897E53" w:rsidP="00897E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802A3B8" w14:textId="77777777" w:rsidR="00897E53" w:rsidRDefault="00897E53" w:rsidP="00897E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49"/>
    <w:p w14:paraId="484FBF55"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6BF287" w14:textId="77777777" w:rsidR="00897E53" w:rsidRPr="00F80336" w:rsidRDefault="00897E53" w:rsidP="00897E53">
      <w:pPr>
        <w:pStyle w:val="NO"/>
        <w:rPr>
          <w:rFonts w:eastAsia="Malgun Gothic"/>
        </w:rPr>
      </w:pPr>
      <w:r>
        <w:t>NOTE 15: The UE provides the truncated 5G-S-TMSI configuration to the lower layers.</w:t>
      </w:r>
    </w:p>
    <w:p w14:paraId="6643E5EE" w14:textId="77777777" w:rsidR="00897E53" w:rsidRDefault="00897E53" w:rsidP="00897E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D8C0D7" w14:textId="77777777" w:rsidR="00897E53" w:rsidRDefault="00897E53" w:rsidP="00897E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6AC8BA" w14:textId="77777777" w:rsidR="00897E53" w:rsidRDefault="00897E53" w:rsidP="00897E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6A3727E" w14:textId="77777777" w:rsidR="00897E53" w:rsidRDefault="00897E53" w:rsidP="00897E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6C2D67" w14:textId="77777777" w:rsidR="00897E53" w:rsidRDefault="00897E53" w:rsidP="00897E5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C16BC41" w14:textId="77777777" w:rsidR="00897E53" w:rsidRDefault="00897E53" w:rsidP="00897E5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F4102C6" w14:textId="77777777" w:rsidR="00897E53" w:rsidRDefault="00897E53" w:rsidP="00897E53">
      <w:pPr>
        <w:pStyle w:val="EditorsNote"/>
      </w:pPr>
      <w:r>
        <w:t>Editor's note:</w:t>
      </w:r>
      <w:r>
        <w:tab/>
        <w:t>It is FFS whether the Service-level-AA pending indication is included in the service-level AA container IE.</w:t>
      </w:r>
    </w:p>
    <w:p w14:paraId="5CC69629" w14:textId="5808B2D2" w:rsidR="006041DF" w:rsidRDefault="006041DF" w:rsidP="006041DF">
      <w:pPr>
        <w:rPr>
          <w:ins w:id="150" w:author="Ericsson User, R01" w:date="2021-11-02T08:50:00Z"/>
        </w:rPr>
      </w:pPr>
      <w:ins w:id="151" w:author="Ericsson User, R01" w:date="2021-11-02T08:50:00Z">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ins>
    </w:p>
    <w:p w14:paraId="62B14F7F" w14:textId="77777777" w:rsidR="0024172F" w:rsidRDefault="0024172F" w:rsidP="0024172F">
      <w:pPr>
        <w:pStyle w:val="B1"/>
        <w:rPr>
          <w:ins w:id="152" w:author="Ericsson User, R01" w:date="2021-11-16T03:49:00Z"/>
        </w:rPr>
      </w:pPr>
      <w:ins w:id="153" w:author="Ericsson User, R01" w:date="2021-11-16T03:49:00Z">
        <w:r>
          <w:t>a)</w:t>
        </w:r>
        <w:r>
          <w:tab/>
          <w:t>the PLMN with disaster condition IE is included in the REGISTRATION REQUEST message, the AMF shall determine the PLMN with disaster condition in the PLMN with disaster condition IE;</w:t>
        </w:r>
      </w:ins>
    </w:p>
    <w:p w14:paraId="4743B92A" w14:textId="77777777" w:rsidR="0024172F" w:rsidRDefault="0024172F" w:rsidP="0024172F">
      <w:pPr>
        <w:pStyle w:val="B1"/>
        <w:rPr>
          <w:ins w:id="154" w:author="Ericsson User, R01" w:date="2021-11-16T03:49:00Z"/>
        </w:rPr>
      </w:pPr>
      <w:ins w:id="155" w:author="Ericsson User, R01" w:date="2021-11-16T03:49:00Z">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ins>
    </w:p>
    <w:p w14:paraId="0C236E08" w14:textId="6871AEF7" w:rsidR="0024172F" w:rsidRDefault="008D2CB6" w:rsidP="0024172F">
      <w:pPr>
        <w:pStyle w:val="B1"/>
        <w:rPr>
          <w:ins w:id="156" w:author="Ericsson User, R01" w:date="2021-11-16T03:49:00Z"/>
        </w:rPr>
      </w:pPr>
      <w:ins w:id="157" w:author="Ericsson User, R01" w:date="2021-11-16T03:49:00Z">
        <w:r>
          <w:lastRenderedPageBreak/>
          <w:t>c</w:t>
        </w:r>
        <w:r w:rsidR="0024172F">
          <w:t>)</w:t>
        </w:r>
        <w:r w:rsidR="0024172F">
          <w:tab/>
          <w:t>the PLMN with disaster condition IE and the Additional GUTI IE are not included in the REGISTRATION REQUEST message and:</w:t>
        </w:r>
      </w:ins>
    </w:p>
    <w:p w14:paraId="4640E05A" w14:textId="77777777" w:rsidR="0024172F" w:rsidRDefault="0024172F" w:rsidP="0024172F">
      <w:pPr>
        <w:pStyle w:val="B2"/>
        <w:rPr>
          <w:ins w:id="158" w:author="Ericsson User, R01" w:date="2021-11-16T03:49:00Z"/>
        </w:rPr>
      </w:pPr>
      <w:ins w:id="159" w:author="Ericsson User, R01" w:date="2021-11-16T03:49: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41EBC66B" w14:textId="77777777" w:rsidR="0024172F" w:rsidRDefault="0024172F" w:rsidP="0024172F">
      <w:pPr>
        <w:pStyle w:val="B2"/>
        <w:rPr>
          <w:ins w:id="160" w:author="Ericsson User, R01" w:date="2021-11-16T03:49:00Z"/>
        </w:rPr>
      </w:pPr>
      <w:ins w:id="161" w:author="Ericsson User, R01" w:date="2021-11-16T03:49: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3C1434D4" w14:textId="77777777" w:rsidR="00897E53" w:rsidRDefault="00897E53" w:rsidP="00897E53">
      <w:pPr>
        <w:jc w:val="center"/>
        <w:rPr>
          <w:noProof/>
          <w:highlight w:val="green"/>
        </w:rPr>
      </w:pPr>
      <w:r w:rsidRPr="00DB12B9">
        <w:rPr>
          <w:noProof/>
          <w:highlight w:val="green"/>
        </w:rPr>
        <w:t>***** change *****</w:t>
      </w:r>
    </w:p>
    <w:p w14:paraId="31EF7DB8" w14:textId="77777777" w:rsidR="0064024B" w:rsidRPr="00440029" w:rsidRDefault="0064024B" w:rsidP="0064024B">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303E42">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303E42">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303E4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303E4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303E42">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303E42">
            <w:pPr>
              <w:pStyle w:val="TAH"/>
              <w:rPr>
                <w:lang w:eastAsia="en-US"/>
              </w:rPr>
            </w:pPr>
            <w:r w:rsidRPr="005F7EB0">
              <w:rPr>
                <w:lang w:eastAsia="en-US"/>
              </w:rPr>
              <w:t>Length</w:t>
            </w:r>
          </w:p>
        </w:tc>
      </w:tr>
      <w:tr w:rsidR="0064024B" w:rsidRPr="005F7EB0" w14:paraId="170CAF1C"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303E42">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303E42">
            <w:pPr>
              <w:pStyle w:val="TAL"/>
              <w:rPr>
                <w:lang w:eastAsia="en-US"/>
              </w:rPr>
            </w:pPr>
            <w:r w:rsidRPr="005F7EB0">
              <w:rPr>
                <w:lang w:eastAsia="en-US"/>
              </w:rPr>
              <w:t>Extended Protocol discriminator</w:t>
            </w:r>
          </w:p>
          <w:p w14:paraId="65B19674" w14:textId="77777777" w:rsidR="0064024B" w:rsidRPr="005F7EB0" w:rsidRDefault="0064024B" w:rsidP="00303E42">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303E42">
            <w:pPr>
              <w:pStyle w:val="TAC"/>
              <w:rPr>
                <w:lang w:eastAsia="en-US"/>
              </w:rPr>
            </w:pPr>
            <w:r w:rsidRPr="005F7EB0">
              <w:rPr>
                <w:lang w:eastAsia="en-US"/>
              </w:rPr>
              <w:t>1</w:t>
            </w:r>
          </w:p>
        </w:tc>
      </w:tr>
      <w:tr w:rsidR="0064024B" w:rsidRPr="005F7EB0" w14:paraId="371C879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303E42">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303E42">
            <w:pPr>
              <w:pStyle w:val="TAL"/>
              <w:rPr>
                <w:lang w:eastAsia="en-US"/>
              </w:rPr>
            </w:pPr>
            <w:r w:rsidRPr="005F7EB0">
              <w:rPr>
                <w:lang w:eastAsia="en-US"/>
              </w:rPr>
              <w:t>Security header type</w:t>
            </w:r>
          </w:p>
          <w:p w14:paraId="78E71714" w14:textId="77777777" w:rsidR="0064024B" w:rsidRPr="005F7EB0" w:rsidRDefault="0064024B" w:rsidP="00303E42">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303E42">
            <w:pPr>
              <w:pStyle w:val="TAC"/>
              <w:rPr>
                <w:lang w:eastAsia="en-US"/>
              </w:rPr>
            </w:pPr>
            <w:r w:rsidRPr="005F7EB0">
              <w:rPr>
                <w:lang w:eastAsia="en-US"/>
              </w:rPr>
              <w:t>1/2</w:t>
            </w:r>
          </w:p>
        </w:tc>
      </w:tr>
      <w:tr w:rsidR="0064024B" w:rsidRPr="005F7EB0" w14:paraId="57B393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303E42">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303E42">
            <w:pPr>
              <w:pStyle w:val="TAL"/>
              <w:rPr>
                <w:lang w:eastAsia="en-US"/>
              </w:rPr>
            </w:pPr>
            <w:r w:rsidRPr="005F7EB0">
              <w:rPr>
                <w:lang w:eastAsia="en-US"/>
              </w:rPr>
              <w:t>Spare half octet</w:t>
            </w:r>
          </w:p>
          <w:p w14:paraId="76AB2558" w14:textId="77777777" w:rsidR="0064024B" w:rsidRPr="005F7EB0" w:rsidRDefault="0064024B" w:rsidP="00303E42">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303E42">
            <w:pPr>
              <w:pStyle w:val="TAC"/>
              <w:rPr>
                <w:lang w:eastAsia="en-US"/>
              </w:rPr>
            </w:pPr>
            <w:r w:rsidRPr="005F7EB0">
              <w:rPr>
                <w:lang w:eastAsia="en-US"/>
              </w:rPr>
              <w:t>1/2</w:t>
            </w:r>
          </w:p>
        </w:tc>
      </w:tr>
      <w:tr w:rsidR="0064024B" w:rsidRPr="005F7EB0" w14:paraId="2875891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303E42">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303E42">
            <w:pPr>
              <w:pStyle w:val="TAL"/>
              <w:rPr>
                <w:lang w:eastAsia="en-US"/>
              </w:rPr>
            </w:pPr>
            <w:r w:rsidRPr="005F7EB0">
              <w:rPr>
                <w:lang w:eastAsia="en-US"/>
              </w:rPr>
              <w:t>Message type</w:t>
            </w:r>
          </w:p>
          <w:p w14:paraId="08CB5A24" w14:textId="77777777" w:rsidR="0064024B" w:rsidRPr="005F7EB0" w:rsidRDefault="0064024B" w:rsidP="00303E42">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303E42">
            <w:pPr>
              <w:pStyle w:val="TAC"/>
              <w:rPr>
                <w:lang w:eastAsia="en-US"/>
              </w:rPr>
            </w:pPr>
            <w:r w:rsidRPr="005F7EB0">
              <w:rPr>
                <w:lang w:eastAsia="en-US"/>
              </w:rPr>
              <w:t>1</w:t>
            </w:r>
          </w:p>
        </w:tc>
      </w:tr>
      <w:tr w:rsidR="0064024B" w:rsidRPr="005F7EB0" w14:paraId="6BABC1D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303E4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303E42">
            <w:pPr>
              <w:pStyle w:val="TAL"/>
            </w:pPr>
            <w:r w:rsidRPr="00CE60D4">
              <w:t>5GS registration type</w:t>
            </w:r>
          </w:p>
          <w:p w14:paraId="446881CD" w14:textId="77777777" w:rsidR="0064024B" w:rsidRPr="00CE60D4" w:rsidRDefault="0064024B" w:rsidP="00303E4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303E42">
            <w:pPr>
              <w:pStyle w:val="TAC"/>
              <w:rPr>
                <w:lang w:eastAsia="en-US"/>
              </w:rPr>
            </w:pPr>
            <w:r>
              <w:rPr>
                <w:lang w:eastAsia="en-US"/>
              </w:rPr>
              <w:t>1/</w:t>
            </w:r>
            <w:r w:rsidRPr="005F7EB0">
              <w:rPr>
                <w:lang w:eastAsia="en-US"/>
              </w:rPr>
              <w:t>2</w:t>
            </w:r>
          </w:p>
        </w:tc>
      </w:tr>
      <w:tr w:rsidR="0064024B" w:rsidRPr="005F7EB0" w14:paraId="403DC39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303E42">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303E42">
            <w:pPr>
              <w:pStyle w:val="TAL"/>
            </w:pPr>
            <w:r w:rsidRPr="00CE60D4">
              <w:t>NAS key set identifier</w:t>
            </w:r>
          </w:p>
          <w:p w14:paraId="678017FD"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303E42">
            <w:pPr>
              <w:pStyle w:val="TAC"/>
              <w:rPr>
                <w:lang w:eastAsia="en-US"/>
              </w:rPr>
            </w:pPr>
            <w:r w:rsidRPr="005F7EB0">
              <w:rPr>
                <w:lang w:eastAsia="en-US"/>
              </w:rPr>
              <w:t>1/2</w:t>
            </w:r>
          </w:p>
        </w:tc>
      </w:tr>
      <w:tr w:rsidR="0064024B" w:rsidRPr="005F7EB0" w14:paraId="7A6A78E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303E4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303E42">
            <w:pPr>
              <w:pStyle w:val="TAL"/>
            </w:pPr>
            <w:r w:rsidRPr="00CE60D4">
              <w:t>5GS mobile identity</w:t>
            </w:r>
          </w:p>
          <w:p w14:paraId="371BAF8D"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303E42">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303E42">
            <w:pPr>
              <w:pStyle w:val="TAC"/>
              <w:rPr>
                <w:lang w:eastAsia="en-US"/>
              </w:rPr>
            </w:pPr>
            <w:r>
              <w:t>6</w:t>
            </w:r>
            <w:r w:rsidRPr="005F7EB0">
              <w:rPr>
                <w:lang w:eastAsia="en-US"/>
              </w:rPr>
              <w:t>-</w:t>
            </w:r>
            <w:r>
              <w:t>n</w:t>
            </w:r>
          </w:p>
        </w:tc>
      </w:tr>
      <w:tr w:rsidR="0064024B" w:rsidRPr="005F7EB0" w14:paraId="492F0C5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303E4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303E4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303E42">
            <w:pPr>
              <w:pStyle w:val="TAL"/>
            </w:pPr>
            <w:r w:rsidRPr="00CE60D4">
              <w:t>NAS key set identifier</w:t>
            </w:r>
          </w:p>
          <w:p w14:paraId="7B9CC941"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303E42">
            <w:pPr>
              <w:pStyle w:val="TAC"/>
              <w:rPr>
                <w:lang w:eastAsia="en-US"/>
              </w:rPr>
            </w:pPr>
            <w:r w:rsidRPr="005F7EB0">
              <w:rPr>
                <w:lang w:eastAsia="en-US"/>
              </w:rPr>
              <w:t>1</w:t>
            </w:r>
          </w:p>
        </w:tc>
      </w:tr>
      <w:tr w:rsidR="0064024B" w:rsidRPr="005F7EB0" w14:paraId="716C44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303E4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303E4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303E42">
            <w:pPr>
              <w:pStyle w:val="TAL"/>
            </w:pPr>
            <w:r w:rsidRPr="00CE60D4">
              <w:t>5GMM capability</w:t>
            </w:r>
          </w:p>
          <w:p w14:paraId="257BC279" w14:textId="77777777" w:rsidR="0064024B" w:rsidRPr="00CE60D4" w:rsidRDefault="0064024B" w:rsidP="00303E4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303E42">
            <w:pPr>
              <w:pStyle w:val="TAC"/>
              <w:rPr>
                <w:lang w:eastAsia="en-US"/>
              </w:rPr>
            </w:pPr>
            <w:r w:rsidRPr="005F7EB0">
              <w:rPr>
                <w:lang w:eastAsia="en-US"/>
              </w:rPr>
              <w:t>3-15</w:t>
            </w:r>
          </w:p>
        </w:tc>
      </w:tr>
      <w:tr w:rsidR="0064024B" w:rsidRPr="005F7EB0" w14:paraId="756508D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303E4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303E4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303E42">
            <w:pPr>
              <w:pStyle w:val="TAL"/>
            </w:pPr>
            <w:r w:rsidRPr="00CE60D4">
              <w:t>UE security capability</w:t>
            </w:r>
          </w:p>
          <w:p w14:paraId="3DB7F1FD" w14:textId="77777777" w:rsidR="0064024B" w:rsidRPr="00CE60D4" w:rsidRDefault="0064024B" w:rsidP="00303E4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303E42">
            <w:pPr>
              <w:pStyle w:val="TAC"/>
              <w:rPr>
                <w:lang w:eastAsia="en-US"/>
              </w:rPr>
            </w:pPr>
            <w:r w:rsidRPr="005F7EB0">
              <w:rPr>
                <w:lang w:eastAsia="en-US"/>
              </w:rPr>
              <w:t>4-</w:t>
            </w:r>
            <w:r>
              <w:rPr>
                <w:lang w:eastAsia="en-US"/>
              </w:rPr>
              <w:t>10</w:t>
            </w:r>
          </w:p>
        </w:tc>
      </w:tr>
      <w:tr w:rsidR="0064024B" w:rsidRPr="005F7EB0" w14:paraId="117F6BA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303E4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303E4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303E42">
            <w:pPr>
              <w:pStyle w:val="TAL"/>
            </w:pPr>
            <w:r w:rsidRPr="00CE60D4">
              <w:t>NSSAI</w:t>
            </w:r>
          </w:p>
          <w:p w14:paraId="20BD12D8" w14:textId="77777777" w:rsidR="0064024B" w:rsidRPr="00CE60D4" w:rsidRDefault="0064024B" w:rsidP="00303E4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303E42">
            <w:pPr>
              <w:pStyle w:val="TAC"/>
              <w:rPr>
                <w:lang w:eastAsia="en-US"/>
              </w:rPr>
            </w:pPr>
            <w:r w:rsidRPr="005F7EB0">
              <w:rPr>
                <w:lang w:eastAsia="en-US"/>
              </w:rPr>
              <w:t>4-74</w:t>
            </w:r>
          </w:p>
        </w:tc>
      </w:tr>
      <w:tr w:rsidR="0064024B" w:rsidRPr="005F7EB0" w14:paraId="463DCF1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303E4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303E4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303E42">
            <w:pPr>
              <w:pStyle w:val="TAL"/>
            </w:pPr>
            <w:r w:rsidRPr="00CE60D4">
              <w:t>5GS tracking area identity</w:t>
            </w:r>
          </w:p>
          <w:p w14:paraId="143A8F7F" w14:textId="77777777" w:rsidR="0064024B" w:rsidRPr="00CE60D4" w:rsidRDefault="0064024B" w:rsidP="00303E4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303E42">
            <w:pPr>
              <w:pStyle w:val="TAC"/>
              <w:rPr>
                <w:lang w:eastAsia="en-US"/>
              </w:rPr>
            </w:pPr>
            <w:r w:rsidRPr="005F7EB0">
              <w:rPr>
                <w:lang w:eastAsia="en-US"/>
              </w:rPr>
              <w:t>7</w:t>
            </w:r>
          </w:p>
        </w:tc>
      </w:tr>
      <w:tr w:rsidR="0064024B" w:rsidRPr="005F7EB0" w14:paraId="48878EE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303E4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303E4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303E42">
            <w:pPr>
              <w:pStyle w:val="TAL"/>
            </w:pPr>
            <w:r w:rsidRPr="00CE60D4">
              <w:t>S1 UE network capability</w:t>
            </w:r>
          </w:p>
          <w:p w14:paraId="58FE6B49" w14:textId="77777777" w:rsidR="0064024B" w:rsidRPr="00CE60D4" w:rsidRDefault="0064024B" w:rsidP="00303E4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303E42">
            <w:pPr>
              <w:pStyle w:val="TAC"/>
              <w:rPr>
                <w:lang w:eastAsia="en-US"/>
              </w:rPr>
            </w:pPr>
            <w:r w:rsidRPr="005F7EB0">
              <w:rPr>
                <w:lang w:eastAsia="en-US"/>
              </w:rPr>
              <w:t>4-15</w:t>
            </w:r>
          </w:p>
        </w:tc>
      </w:tr>
      <w:tr w:rsidR="0064024B" w:rsidRPr="005F7EB0" w14:paraId="02BBB7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303E4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303E4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303E42">
            <w:pPr>
              <w:pStyle w:val="TAL"/>
            </w:pPr>
            <w:r w:rsidRPr="00CE60D4">
              <w:rPr>
                <w:rFonts w:hint="eastAsia"/>
              </w:rPr>
              <w:t>Uplink data status</w:t>
            </w:r>
          </w:p>
          <w:p w14:paraId="1A7B690A" w14:textId="77777777" w:rsidR="0064024B" w:rsidRPr="00CE60D4" w:rsidRDefault="0064024B" w:rsidP="00303E4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303E42">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303E42">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303E42">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303E4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303E4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303E42">
            <w:pPr>
              <w:pStyle w:val="TAL"/>
            </w:pPr>
            <w:r w:rsidRPr="00CE60D4">
              <w:t>PDU session status</w:t>
            </w:r>
          </w:p>
          <w:p w14:paraId="391292A5" w14:textId="77777777" w:rsidR="0064024B" w:rsidRPr="00CE60D4" w:rsidRDefault="0064024B" w:rsidP="00303E4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303E42">
            <w:pPr>
              <w:pStyle w:val="TAC"/>
              <w:rPr>
                <w:lang w:eastAsia="en-US"/>
              </w:rPr>
            </w:pPr>
            <w:r w:rsidRPr="005F7EB0">
              <w:rPr>
                <w:lang w:eastAsia="en-US"/>
              </w:rPr>
              <w:t>4-34</w:t>
            </w:r>
          </w:p>
        </w:tc>
      </w:tr>
      <w:tr w:rsidR="0064024B" w:rsidRPr="005F7EB0" w14:paraId="291E9F0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303E4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303E4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303E42">
            <w:pPr>
              <w:pStyle w:val="TAL"/>
            </w:pPr>
            <w:r w:rsidRPr="00CE60D4">
              <w:rPr>
                <w:rFonts w:hint="eastAsia"/>
              </w:rPr>
              <w:t>MICO indication</w:t>
            </w:r>
          </w:p>
          <w:p w14:paraId="05B0DAA4" w14:textId="77777777" w:rsidR="0064024B" w:rsidRPr="00CE60D4" w:rsidRDefault="0064024B" w:rsidP="00303E4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303E42">
            <w:pPr>
              <w:pStyle w:val="TAC"/>
              <w:rPr>
                <w:lang w:eastAsia="en-US"/>
              </w:rPr>
            </w:pPr>
            <w:r w:rsidRPr="005F7EB0">
              <w:rPr>
                <w:lang w:eastAsia="en-US"/>
              </w:rPr>
              <w:t>1</w:t>
            </w:r>
          </w:p>
        </w:tc>
      </w:tr>
      <w:tr w:rsidR="0064024B" w:rsidRPr="005F7EB0" w14:paraId="7AA10A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303E4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303E4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303E42">
            <w:pPr>
              <w:pStyle w:val="TAL"/>
            </w:pPr>
            <w:r w:rsidRPr="00CE60D4">
              <w:t>UE status</w:t>
            </w:r>
          </w:p>
          <w:p w14:paraId="70999885" w14:textId="77777777" w:rsidR="0064024B" w:rsidRPr="00CE60D4" w:rsidRDefault="0064024B" w:rsidP="00303E4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303E42">
            <w:pPr>
              <w:pStyle w:val="TAC"/>
              <w:rPr>
                <w:lang w:eastAsia="en-US"/>
              </w:rPr>
            </w:pPr>
            <w:r w:rsidRPr="005F7EB0">
              <w:rPr>
                <w:lang w:eastAsia="en-US"/>
              </w:rPr>
              <w:t>3</w:t>
            </w:r>
          </w:p>
        </w:tc>
      </w:tr>
      <w:tr w:rsidR="0064024B" w:rsidRPr="005F7EB0" w14:paraId="2356730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303E4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303E4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303E42">
            <w:pPr>
              <w:pStyle w:val="TAL"/>
            </w:pPr>
            <w:r w:rsidRPr="00CE60D4">
              <w:t>5GS mobile identity</w:t>
            </w:r>
          </w:p>
          <w:p w14:paraId="5BEA8E3B"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303E42">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303E42">
            <w:pPr>
              <w:pStyle w:val="TAC"/>
              <w:rPr>
                <w:lang w:eastAsia="en-US"/>
              </w:rPr>
            </w:pPr>
            <w:r>
              <w:rPr>
                <w:lang w:eastAsia="en-US"/>
              </w:rPr>
              <w:t>14</w:t>
            </w:r>
          </w:p>
        </w:tc>
      </w:tr>
      <w:tr w:rsidR="0064024B" w:rsidRPr="005F7EB0" w14:paraId="60487FD1"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303E4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303E4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303E42">
            <w:pPr>
              <w:pStyle w:val="TAL"/>
            </w:pPr>
            <w:r w:rsidRPr="00CE60D4">
              <w:t>Allowed PDU session status</w:t>
            </w:r>
          </w:p>
          <w:p w14:paraId="697D90F1" w14:textId="77777777" w:rsidR="0064024B" w:rsidRPr="00CE60D4" w:rsidRDefault="0064024B" w:rsidP="00303E4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303E42">
            <w:pPr>
              <w:pStyle w:val="TAC"/>
              <w:rPr>
                <w:lang w:eastAsia="en-US"/>
              </w:rPr>
            </w:pPr>
            <w:r w:rsidRPr="005F7EB0">
              <w:rPr>
                <w:lang w:eastAsia="en-US"/>
              </w:rPr>
              <w:t>4-34</w:t>
            </w:r>
          </w:p>
        </w:tc>
      </w:tr>
      <w:tr w:rsidR="0064024B" w:rsidRPr="005F7EB0" w14:paraId="2F926BC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303E4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303E4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303E42">
            <w:pPr>
              <w:pStyle w:val="TAL"/>
            </w:pPr>
            <w:r w:rsidRPr="00CE60D4">
              <w:t>UE's usage setting</w:t>
            </w:r>
          </w:p>
          <w:p w14:paraId="3BDEA49E" w14:textId="77777777" w:rsidR="0064024B" w:rsidRPr="00CE60D4" w:rsidRDefault="0064024B" w:rsidP="00303E4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303E42">
            <w:pPr>
              <w:pStyle w:val="TAC"/>
              <w:rPr>
                <w:lang w:eastAsia="en-US"/>
              </w:rPr>
            </w:pPr>
            <w:r w:rsidRPr="005F7EB0">
              <w:rPr>
                <w:lang w:eastAsia="en-US"/>
              </w:rPr>
              <w:t>3</w:t>
            </w:r>
          </w:p>
        </w:tc>
      </w:tr>
      <w:tr w:rsidR="0064024B" w:rsidRPr="005F7EB0" w14:paraId="48D07A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303E4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303E4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303E42">
            <w:pPr>
              <w:pStyle w:val="TAL"/>
            </w:pPr>
            <w:r>
              <w:t xml:space="preserve">5GS </w:t>
            </w:r>
            <w:r w:rsidRPr="00CE60D4">
              <w:t>DRX parameters</w:t>
            </w:r>
          </w:p>
          <w:p w14:paraId="42903C69" w14:textId="77777777" w:rsidR="0064024B" w:rsidRPr="00CE60D4" w:rsidRDefault="0064024B" w:rsidP="00303E4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303E42">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303E42">
            <w:pPr>
              <w:pStyle w:val="TAC"/>
              <w:rPr>
                <w:lang w:eastAsia="en-US"/>
              </w:rPr>
            </w:pPr>
            <w:r>
              <w:rPr>
                <w:lang w:eastAsia="en-US"/>
              </w:rPr>
              <w:t>3</w:t>
            </w:r>
          </w:p>
        </w:tc>
      </w:tr>
      <w:tr w:rsidR="0064024B" w:rsidRPr="005F7EB0" w14:paraId="36E1DE7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303E4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303E42">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303E42">
            <w:pPr>
              <w:pStyle w:val="TAL"/>
            </w:pPr>
            <w:r w:rsidRPr="00CE60D4">
              <w:rPr>
                <w:rFonts w:hint="eastAsia"/>
              </w:rPr>
              <w:t>EPS NAS message container</w:t>
            </w:r>
          </w:p>
          <w:p w14:paraId="3F7932D9" w14:textId="77777777" w:rsidR="0064024B" w:rsidRPr="00CE60D4" w:rsidRDefault="0064024B" w:rsidP="00303E4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303E42">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303E42">
            <w:pPr>
              <w:pStyle w:val="TAC"/>
              <w:rPr>
                <w:lang w:eastAsia="en-US"/>
              </w:rPr>
            </w:pPr>
            <w:r>
              <w:rPr>
                <w:lang w:eastAsia="en-US"/>
              </w:rPr>
              <w:t>4-n</w:t>
            </w:r>
          </w:p>
        </w:tc>
      </w:tr>
      <w:tr w:rsidR="0064024B" w:rsidRPr="005F7EB0" w14:paraId="242847B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303E4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303E4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303E42">
            <w:pPr>
              <w:pStyle w:val="TAL"/>
            </w:pPr>
            <w:r w:rsidRPr="00CE60D4">
              <w:t>LADN indication</w:t>
            </w:r>
          </w:p>
          <w:p w14:paraId="5F8C75D1" w14:textId="77777777" w:rsidR="0064024B" w:rsidRPr="00CE60D4" w:rsidRDefault="0064024B" w:rsidP="00303E4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303E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303E42">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303E42">
            <w:pPr>
              <w:pStyle w:val="TAC"/>
              <w:rPr>
                <w:lang w:eastAsia="en-US"/>
              </w:rPr>
            </w:pPr>
            <w:r>
              <w:rPr>
                <w:lang w:eastAsia="en-US"/>
              </w:rPr>
              <w:t>3-811</w:t>
            </w:r>
          </w:p>
        </w:tc>
      </w:tr>
      <w:tr w:rsidR="0064024B" w:rsidRPr="005F7EB0" w14:paraId="1E7F5F0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303E4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303E4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303E42">
            <w:pPr>
              <w:pStyle w:val="TAL"/>
            </w:pPr>
            <w:r w:rsidRPr="000D0840">
              <w:t>Payload container type</w:t>
            </w:r>
          </w:p>
          <w:p w14:paraId="2BFB2D7F" w14:textId="77777777" w:rsidR="0064024B" w:rsidRPr="00CE60D4" w:rsidRDefault="0064024B" w:rsidP="00303E4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303E42">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303E42">
            <w:pPr>
              <w:pStyle w:val="TAC"/>
              <w:rPr>
                <w:lang w:eastAsia="en-US"/>
              </w:rPr>
            </w:pPr>
            <w:r w:rsidRPr="005F7EB0">
              <w:t>1</w:t>
            </w:r>
          </w:p>
        </w:tc>
      </w:tr>
      <w:tr w:rsidR="0064024B" w:rsidRPr="005F7EB0" w14:paraId="3A5B7A6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303E4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303E4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303E42">
            <w:pPr>
              <w:pStyle w:val="TAL"/>
            </w:pPr>
            <w:r w:rsidRPr="00CE60D4">
              <w:t>Payload container</w:t>
            </w:r>
          </w:p>
          <w:p w14:paraId="6F9FAAA7" w14:textId="77777777" w:rsidR="0064024B" w:rsidRPr="00CE60D4" w:rsidRDefault="0064024B" w:rsidP="00303E4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303E42">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303E42">
            <w:pPr>
              <w:pStyle w:val="TAC"/>
              <w:rPr>
                <w:lang w:eastAsia="en-US"/>
              </w:rPr>
            </w:pPr>
            <w:r w:rsidRPr="005F7EB0">
              <w:rPr>
                <w:lang w:eastAsia="en-US"/>
              </w:rPr>
              <w:t>4-65538</w:t>
            </w:r>
          </w:p>
        </w:tc>
      </w:tr>
      <w:tr w:rsidR="0064024B" w:rsidRPr="005F7EB0" w14:paraId="666AD88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303E4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303E4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303E42">
            <w:pPr>
              <w:pStyle w:val="TAL"/>
            </w:pPr>
            <w:r w:rsidRPr="00CE60D4">
              <w:t>Network slicing indication</w:t>
            </w:r>
          </w:p>
          <w:p w14:paraId="5D94790D" w14:textId="77777777" w:rsidR="0064024B" w:rsidRPr="00CE60D4" w:rsidRDefault="0064024B" w:rsidP="00303E4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303E4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303E42">
            <w:pPr>
              <w:pStyle w:val="TAC"/>
              <w:rPr>
                <w:lang w:eastAsia="en-US"/>
              </w:rPr>
            </w:pPr>
            <w:r>
              <w:t>1</w:t>
            </w:r>
          </w:p>
        </w:tc>
      </w:tr>
      <w:tr w:rsidR="0064024B" w:rsidRPr="005F7EB0" w14:paraId="6C6EBD9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303E4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303E4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303E42">
            <w:pPr>
              <w:pStyle w:val="TAL"/>
            </w:pPr>
            <w:r>
              <w:t>5GS update type</w:t>
            </w:r>
          </w:p>
          <w:p w14:paraId="49784965" w14:textId="77777777" w:rsidR="0064024B" w:rsidRPr="000D0840" w:rsidRDefault="0064024B" w:rsidP="00303E4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303E4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303E42">
            <w:pPr>
              <w:pStyle w:val="TAC"/>
            </w:pPr>
            <w:r w:rsidRPr="005F7EB0">
              <w:t>3</w:t>
            </w:r>
          </w:p>
        </w:tc>
      </w:tr>
      <w:tr w:rsidR="0064024B" w:rsidRPr="005F7EB0" w14:paraId="45744C2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303E4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303E42">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303E42">
            <w:pPr>
              <w:pStyle w:val="TAL"/>
            </w:pPr>
            <w:r w:rsidRPr="00CC0C94">
              <w:t>Mobile station classmark 2</w:t>
            </w:r>
          </w:p>
          <w:p w14:paraId="683F7FBB" w14:textId="77777777" w:rsidR="0064024B" w:rsidRDefault="0064024B" w:rsidP="00303E4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303E42">
            <w:pPr>
              <w:pStyle w:val="TAC"/>
            </w:pPr>
            <w:r w:rsidRPr="00CC0C94">
              <w:t>5</w:t>
            </w:r>
          </w:p>
        </w:tc>
      </w:tr>
      <w:tr w:rsidR="0064024B" w:rsidRPr="005F7EB0" w14:paraId="2373754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303E4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303E4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303E42">
            <w:pPr>
              <w:pStyle w:val="TAL"/>
            </w:pPr>
            <w:r w:rsidRPr="00CC0C94">
              <w:t xml:space="preserve">Supported </w:t>
            </w:r>
            <w:r>
              <w:t>c</w:t>
            </w:r>
            <w:r w:rsidRPr="00CC0C94">
              <w:t xml:space="preserve">odec </w:t>
            </w:r>
            <w:r>
              <w:t>l</w:t>
            </w:r>
            <w:r w:rsidRPr="00CC0C94">
              <w:t>ist</w:t>
            </w:r>
          </w:p>
          <w:p w14:paraId="61BE606C" w14:textId="77777777" w:rsidR="0064024B" w:rsidRDefault="0064024B" w:rsidP="00303E4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303E42">
            <w:pPr>
              <w:pStyle w:val="TAC"/>
            </w:pPr>
            <w:r w:rsidRPr="00CC0C94">
              <w:t>5-n</w:t>
            </w:r>
          </w:p>
        </w:tc>
      </w:tr>
      <w:tr w:rsidR="0064024B" w:rsidRPr="005F7EB0" w14:paraId="18132FF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303E4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303E4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303E42">
            <w:pPr>
              <w:pStyle w:val="TAL"/>
            </w:pPr>
            <w:r w:rsidRPr="000D0840">
              <w:t>NAS message container</w:t>
            </w:r>
          </w:p>
          <w:p w14:paraId="3D256F20" w14:textId="77777777" w:rsidR="0064024B" w:rsidRPr="00CE60D4" w:rsidRDefault="0064024B" w:rsidP="00303E4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303E4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303E42">
            <w:pPr>
              <w:pStyle w:val="TAC"/>
            </w:pPr>
            <w:r>
              <w:t>4</w:t>
            </w:r>
            <w:r w:rsidRPr="005F7EB0">
              <w:t>-n</w:t>
            </w:r>
          </w:p>
        </w:tc>
      </w:tr>
      <w:tr w:rsidR="0064024B" w14:paraId="27C2A61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303E4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303E4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303E42">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303E4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303E42">
            <w:pPr>
              <w:pStyle w:val="TAC"/>
            </w:pPr>
            <w:r w:rsidRPr="00CC0C94">
              <w:t>4</w:t>
            </w:r>
          </w:p>
        </w:tc>
      </w:tr>
      <w:tr w:rsidR="0064024B" w14:paraId="7F9699B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303E4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303E4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303E42">
            <w:pPr>
              <w:pStyle w:val="TAL"/>
            </w:pPr>
            <w:r w:rsidRPr="005E142F">
              <w:t>Extended DRX parameters</w:t>
            </w:r>
          </w:p>
          <w:p w14:paraId="319D4C7A" w14:textId="77777777" w:rsidR="0064024B" w:rsidRPr="000D0840" w:rsidRDefault="0064024B" w:rsidP="00303E4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303E42">
            <w:pPr>
              <w:pStyle w:val="TAC"/>
            </w:pPr>
            <w:r w:rsidRPr="005E142F">
              <w:t>3</w:t>
            </w:r>
          </w:p>
        </w:tc>
      </w:tr>
      <w:tr w:rsidR="0064024B" w14:paraId="35DAAA7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303E42">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303E4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303E42">
            <w:pPr>
              <w:pStyle w:val="TAL"/>
            </w:pPr>
            <w:r w:rsidRPr="00CE60D4">
              <w:t>GPRS timer 3</w:t>
            </w:r>
          </w:p>
          <w:p w14:paraId="4874EA2E" w14:textId="77777777" w:rsidR="0064024B" w:rsidRPr="00901946" w:rsidRDefault="0064024B" w:rsidP="00303E4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303E4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303E4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303E42">
            <w:pPr>
              <w:pStyle w:val="TAC"/>
            </w:pPr>
            <w:r w:rsidRPr="005F7EB0">
              <w:rPr>
                <w:rFonts w:hint="eastAsia"/>
              </w:rPr>
              <w:t>3</w:t>
            </w:r>
          </w:p>
        </w:tc>
      </w:tr>
      <w:tr w:rsidR="0064024B" w14:paraId="500F481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303E4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303E4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303E42">
            <w:pPr>
              <w:pStyle w:val="TAL"/>
            </w:pPr>
            <w:r>
              <w:t>UE radio capability ID</w:t>
            </w:r>
          </w:p>
          <w:p w14:paraId="74DC6569" w14:textId="77777777" w:rsidR="0064024B" w:rsidRPr="00CE60D4" w:rsidRDefault="0064024B" w:rsidP="00303E4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303E42">
            <w:pPr>
              <w:pStyle w:val="TAC"/>
            </w:pPr>
            <w:r>
              <w:t>3-n</w:t>
            </w:r>
          </w:p>
        </w:tc>
      </w:tr>
      <w:tr w:rsidR="0064024B" w14:paraId="4026E34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303E4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303E4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303E42">
            <w:pPr>
              <w:pStyle w:val="TAL"/>
            </w:pPr>
            <w:r>
              <w:t>Mapped NSSAI</w:t>
            </w:r>
          </w:p>
          <w:p w14:paraId="5CB67DF5" w14:textId="77777777" w:rsidR="0064024B" w:rsidRDefault="0064024B" w:rsidP="00303E4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303E42">
            <w:pPr>
              <w:pStyle w:val="TAC"/>
            </w:pPr>
            <w:r>
              <w:t>3-42</w:t>
            </w:r>
          </w:p>
        </w:tc>
      </w:tr>
      <w:tr w:rsidR="0064024B" w14:paraId="65E0A1B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303E4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303E4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303E42">
            <w:pPr>
              <w:pStyle w:val="TAL"/>
            </w:pPr>
            <w:r w:rsidRPr="00CC0C94">
              <w:t>Additional information requested</w:t>
            </w:r>
          </w:p>
          <w:p w14:paraId="03E5F1AB" w14:textId="77777777" w:rsidR="0064024B" w:rsidRDefault="0064024B" w:rsidP="00303E4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303E4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303E42">
            <w:pPr>
              <w:pStyle w:val="TAC"/>
            </w:pPr>
            <w:r>
              <w:t>3</w:t>
            </w:r>
          </w:p>
        </w:tc>
      </w:tr>
      <w:tr w:rsidR="0064024B" w14:paraId="7197A5C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303E4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303E4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303E42">
            <w:pPr>
              <w:pStyle w:val="TAL"/>
            </w:pPr>
            <w:r w:rsidRPr="00DC549F">
              <w:t>WUS assistance information</w:t>
            </w:r>
          </w:p>
          <w:p w14:paraId="6BE35A9E" w14:textId="77777777" w:rsidR="0064024B" w:rsidRDefault="0064024B" w:rsidP="00303E4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303E42">
            <w:pPr>
              <w:pStyle w:val="TAC"/>
            </w:pPr>
            <w:r>
              <w:t>3-n</w:t>
            </w:r>
          </w:p>
        </w:tc>
      </w:tr>
      <w:tr w:rsidR="0064024B" w14:paraId="1E17A38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303E42">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303E4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303E42">
            <w:pPr>
              <w:pStyle w:val="TAL"/>
            </w:pPr>
            <w:r>
              <w:t>N5GC indication</w:t>
            </w:r>
          </w:p>
          <w:p w14:paraId="49FC997E" w14:textId="77777777" w:rsidR="0064024B" w:rsidRPr="00DC549F" w:rsidRDefault="0064024B" w:rsidP="00303E4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303E42">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303E42">
            <w:pPr>
              <w:pStyle w:val="TAC"/>
            </w:pPr>
            <w:r>
              <w:t>1</w:t>
            </w:r>
          </w:p>
        </w:tc>
      </w:tr>
      <w:tr w:rsidR="0064024B" w14:paraId="519F99C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303E4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303E4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303E42">
            <w:pPr>
              <w:pStyle w:val="TAL"/>
              <w:rPr>
                <w:lang w:val="fr-FR"/>
              </w:rPr>
            </w:pPr>
            <w:r w:rsidRPr="001A2D6F">
              <w:rPr>
                <w:lang w:val="fr-FR"/>
              </w:rPr>
              <w:t>NB-N1 mode DRX parameters</w:t>
            </w:r>
          </w:p>
          <w:p w14:paraId="0E5F5E59" w14:textId="77777777" w:rsidR="0064024B" w:rsidRDefault="0064024B" w:rsidP="00303E4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303E42">
            <w:pPr>
              <w:pStyle w:val="TAC"/>
            </w:pPr>
            <w:r w:rsidRPr="005E142F">
              <w:t>3</w:t>
            </w:r>
          </w:p>
        </w:tc>
      </w:tr>
      <w:tr w:rsidR="0064024B" w14:paraId="13273FA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303E4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303E4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303E42">
            <w:pPr>
              <w:pStyle w:val="TAL"/>
            </w:pPr>
            <w:r>
              <w:t>UE request type</w:t>
            </w:r>
          </w:p>
          <w:p w14:paraId="46DEFB9F" w14:textId="77777777" w:rsidR="0064024B" w:rsidRDefault="0064024B" w:rsidP="00303E4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303E42">
            <w:pPr>
              <w:pStyle w:val="TAC"/>
            </w:pPr>
            <w:r>
              <w:t>3</w:t>
            </w:r>
          </w:p>
        </w:tc>
      </w:tr>
      <w:tr w:rsidR="0064024B" w14:paraId="21FD147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303E4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303E4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303E42">
            <w:pPr>
              <w:pStyle w:val="TAL"/>
            </w:pPr>
            <w:r>
              <w:t>Paging restriction</w:t>
            </w:r>
          </w:p>
          <w:p w14:paraId="38E0FF5F" w14:textId="77777777" w:rsidR="0064024B" w:rsidRDefault="0064024B" w:rsidP="00303E42">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303E42">
            <w:pPr>
              <w:pStyle w:val="TAC"/>
            </w:pPr>
            <w:r>
              <w:t>3-35</w:t>
            </w:r>
          </w:p>
        </w:tc>
      </w:tr>
      <w:tr w:rsidR="0064024B" w14:paraId="77D1352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303E42">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303E42">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303E42">
            <w:pPr>
              <w:pStyle w:val="TAL"/>
            </w:pPr>
            <w:r>
              <w:t>Service-level-AA container</w:t>
            </w:r>
          </w:p>
          <w:p w14:paraId="48F09105" w14:textId="77777777" w:rsidR="0064024B" w:rsidRDefault="0064024B" w:rsidP="00303E4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303E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303E42">
            <w:pPr>
              <w:pStyle w:val="TAC"/>
            </w:pPr>
            <w:r w:rsidRPr="006727C4">
              <w:t>6</w:t>
            </w:r>
            <w:r>
              <w:t>-n</w:t>
            </w:r>
          </w:p>
        </w:tc>
      </w:tr>
      <w:tr w:rsidR="0064024B" w14:paraId="6269487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303E42">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303E42">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303E42">
            <w:pPr>
              <w:pStyle w:val="TAL"/>
            </w:pPr>
            <w:r>
              <w:t>NID</w:t>
            </w:r>
          </w:p>
          <w:p w14:paraId="69751C62" w14:textId="77777777" w:rsidR="0064024B" w:rsidRDefault="0064024B" w:rsidP="00303E42">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303E4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303E42">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303E42">
            <w:pPr>
              <w:pStyle w:val="TAC"/>
            </w:pPr>
            <w:r>
              <w:rPr>
                <w:lang w:eastAsia="zh-CN"/>
              </w:rPr>
              <w:t>8</w:t>
            </w:r>
          </w:p>
        </w:tc>
      </w:tr>
      <w:tr w:rsidR="0064024B" w14:paraId="2A9A827A" w14:textId="77777777" w:rsidTr="00303E42">
        <w:trPr>
          <w:cantSplit/>
          <w:jc w:val="center"/>
          <w:ins w:id="162"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163" w:author="Author" w:date="2021-09-28T10:43:00Z"/>
                <w:lang w:eastAsia="zh-CN"/>
              </w:rPr>
            </w:pPr>
            <w:ins w:id="164"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165" w:author="Author" w:date="2021-09-28T10:43:00Z"/>
              </w:rPr>
            </w:pPr>
            <w:ins w:id="166"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167" w:author="Author" w:date="2021-09-28T10:43:00Z"/>
              </w:rPr>
            </w:pPr>
            <w:ins w:id="168" w:author="Author" w:date="2021-09-28T10:43:00Z">
              <w:r>
                <w:t>PLMN identity</w:t>
              </w:r>
            </w:ins>
          </w:p>
          <w:p w14:paraId="36F25738" w14:textId="7396E5B6" w:rsidR="0064024B" w:rsidRDefault="0064024B" w:rsidP="0064024B">
            <w:pPr>
              <w:pStyle w:val="TAL"/>
              <w:rPr>
                <w:ins w:id="169" w:author="Author" w:date="2021-09-28T10:43:00Z"/>
              </w:rPr>
            </w:pPr>
            <w:ins w:id="170"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171" w:author="Author" w:date="2021-09-28T10:43:00Z"/>
                <w:lang w:eastAsia="zh-CN"/>
              </w:rPr>
            </w:pPr>
            <w:ins w:id="172"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173" w:author="Author" w:date="2021-09-28T10:43:00Z"/>
                <w:lang w:eastAsia="zh-CN"/>
              </w:rPr>
            </w:pPr>
            <w:ins w:id="174"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175" w:author="Author" w:date="2021-09-28T10:43:00Z"/>
                <w:lang w:eastAsia="zh-CN"/>
              </w:rPr>
            </w:pPr>
            <w:ins w:id="176"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177" w:name="_Toc20232900"/>
      <w:bookmarkStart w:id="178" w:name="_Toc27747004"/>
      <w:bookmarkStart w:id="179" w:name="_Toc36213188"/>
      <w:bookmarkStart w:id="180" w:name="_Toc36657365"/>
      <w:bookmarkStart w:id="181" w:name="_Toc45287030"/>
      <w:bookmarkStart w:id="182" w:name="_Toc51948299"/>
      <w:bookmarkStart w:id="183" w:name="_Toc51949391"/>
      <w:bookmarkStart w:id="184" w:name="_Toc82896097"/>
      <w:bookmarkEnd w:id="107"/>
      <w:bookmarkEnd w:id="108"/>
      <w:bookmarkEnd w:id="109"/>
      <w:bookmarkEnd w:id="110"/>
      <w:bookmarkEnd w:id="111"/>
      <w:bookmarkEnd w:id="112"/>
      <w:bookmarkEnd w:id="113"/>
      <w:bookmarkEnd w:id="114"/>
      <w:r w:rsidRPr="00DB12B9">
        <w:rPr>
          <w:noProof/>
          <w:highlight w:val="green"/>
        </w:rPr>
        <w:t>***** change *****</w:t>
      </w:r>
    </w:p>
    <w:p w14:paraId="4B51F148" w14:textId="71E51065" w:rsidR="00D503BE" w:rsidRDefault="00D503BE" w:rsidP="00D503BE">
      <w:pPr>
        <w:pStyle w:val="Heading4"/>
        <w:rPr>
          <w:ins w:id="185" w:author="Author" w:date="2021-09-20T16:42:00Z"/>
        </w:rPr>
      </w:pPr>
      <w:bookmarkStart w:id="186" w:name="_Toc20232927"/>
      <w:bookmarkStart w:id="187" w:name="_Toc27747033"/>
      <w:bookmarkStart w:id="188" w:name="_Toc36213220"/>
      <w:bookmarkStart w:id="189" w:name="_Toc36657397"/>
      <w:bookmarkStart w:id="190" w:name="_Toc45287063"/>
      <w:bookmarkStart w:id="191" w:name="_Toc51948332"/>
      <w:bookmarkStart w:id="192" w:name="_Toc51949424"/>
      <w:bookmarkStart w:id="193" w:name="_Toc82896134"/>
      <w:bookmarkEnd w:id="177"/>
      <w:bookmarkEnd w:id="178"/>
      <w:bookmarkEnd w:id="179"/>
      <w:bookmarkEnd w:id="180"/>
      <w:bookmarkEnd w:id="181"/>
      <w:bookmarkEnd w:id="182"/>
      <w:bookmarkEnd w:id="183"/>
      <w:bookmarkEnd w:id="184"/>
      <w:ins w:id="194" w:author="Author" w:date="2021-09-20T16:42:00Z">
        <w:r>
          <w:t>8.2.6.x</w:t>
        </w:r>
        <w:r>
          <w:tab/>
        </w:r>
      </w:ins>
      <w:ins w:id="195" w:author="Author" w:date="2021-09-20T16:44:00Z">
        <w:r w:rsidR="00267EC7">
          <w:t>PLMN with disaster condition</w:t>
        </w:r>
      </w:ins>
    </w:p>
    <w:p w14:paraId="2B29E181" w14:textId="116540E3" w:rsidR="008204CF" w:rsidRDefault="00D503BE" w:rsidP="00503E72">
      <w:pPr>
        <w:rPr>
          <w:ins w:id="196" w:author="Author" w:date="2021-09-28T10:38:00Z"/>
        </w:rPr>
        <w:pPrChange w:id="197" w:author="Ericsson User, R01" w:date="2021-11-16T03:50:00Z">
          <w:pPr>
            <w:pStyle w:val="B1"/>
          </w:pPr>
        </w:pPrChange>
      </w:pPr>
      <w:ins w:id="198"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99" w:author="Ericsson User, R01" w:date="2021-11-16T03:50:00Z">
        <w:r w:rsidR="00503E72">
          <w:t>needs to indicate the PLMN with disaster condition</w:t>
        </w:r>
      </w:ins>
      <w:ins w:id="200" w:author="Ericsson User, R01" w:date="2021-11-02T12:43:00Z">
        <w:r w:rsidR="00E00617">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201" w:author="Author" w:date="2021-09-20T16:46:00Z"/>
        </w:rPr>
      </w:pPr>
      <w:bookmarkStart w:id="202" w:name="_Toc20233217"/>
      <w:bookmarkStart w:id="203" w:name="_Toc27747341"/>
      <w:bookmarkStart w:id="204" w:name="_Toc36213532"/>
      <w:bookmarkStart w:id="205" w:name="_Toc36657709"/>
      <w:bookmarkStart w:id="206" w:name="_Toc45287384"/>
      <w:bookmarkStart w:id="207" w:name="_Toc51948659"/>
      <w:bookmarkStart w:id="208" w:name="_Toc51949751"/>
      <w:bookmarkStart w:id="209" w:name="_Toc82896490"/>
      <w:bookmarkEnd w:id="186"/>
      <w:bookmarkEnd w:id="187"/>
      <w:bookmarkEnd w:id="188"/>
      <w:bookmarkEnd w:id="189"/>
      <w:bookmarkEnd w:id="190"/>
      <w:bookmarkEnd w:id="191"/>
      <w:bookmarkEnd w:id="192"/>
      <w:bookmarkEnd w:id="193"/>
      <w:ins w:id="210" w:author="Author" w:date="2021-09-20T16:46:00Z">
        <w:r>
          <w:t>9.11.3.x</w:t>
        </w:r>
        <w:r>
          <w:tab/>
          <w:t>PLMN identity</w:t>
        </w:r>
      </w:ins>
    </w:p>
    <w:p w14:paraId="4BBC2CBC" w14:textId="2C8BCE58" w:rsidR="00267EC7" w:rsidRPr="003168A2" w:rsidRDefault="00267EC7" w:rsidP="00267EC7">
      <w:pPr>
        <w:rPr>
          <w:ins w:id="211" w:author="Author" w:date="2021-09-20T16:46:00Z"/>
        </w:rPr>
      </w:pPr>
      <w:ins w:id="212" w:author="Author" w:date="2021-09-20T16:46:00Z">
        <w:r>
          <w:t xml:space="preserve">The purpose of the PLMN identity </w:t>
        </w:r>
        <w:r w:rsidRPr="003168A2">
          <w:t xml:space="preserve">information element is to provide </w:t>
        </w:r>
      </w:ins>
      <w:ins w:id="213" w:author="Author" w:date="2021-09-20T16:51:00Z">
        <w:r>
          <w:t xml:space="preserve">a </w:t>
        </w:r>
      </w:ins>
      <w:ins w:id="214" w:author="Author" w:date="2021-09-20T16:46:00Z">
        <w:r>
          <w:t>PLMN identity</w:t>
        </w:r>
        <w:r w:rsidRPr="003168A2">
          <w:t>.</w:t>
        </w:r>
      </w:ins>
    </w:p>
    <w:p w14:paraId="0D0D0908" w14:textId="76E8D505" w:rsidR="00267EC7" w:rsidRPr="003168A2" w:rsidRDefault="00267EC7" w:rsidP="00267EC7">
      <w:pPr>
        <w:rPr>
          <w:ins w:id="215" w:author="Author" w:date="2021-09-20T16:46:00Z"/>
        </w:rPr>
      </w:pPr>
      <w:ins w:id="216" w:author="Author" w:date="2021-09-20T16:46:00Z">
        <w:r>
          <w:t xml:space="preserve">The </w:t>
        </w:r>
      </w:ins>
      <w:ins w:id="217" w:author="Author" w:date="2021-09-20T16:51:00Z">
        <w:r>
          <w:t>PLMN identity</w:t>
        </w:r>
      </w:ins>
      <w:ins w:id="21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219" w:author="Author" w:date="2021-09-20T16:46:00Z"/>
        </w:rPr>
      </w:pPr>
      <w:ins w:id="220" w:author="Author" w:date="2021-09-20T16:46:00Z">
        <w:r>
          <w:t xml:space="preserve">The </w:t>
        </w:r>
      </w:ins>
      <w:ins w:id="221" w:author="Author" w:date="2021-09-20T16:51:00Z">
        <w:r>
          <w:t>PLMN identity</w:t>
        </w:r>
      </w:ins>
      <w:ins w:id="22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22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22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225" w:author="Author" w:date="2021-09-20T16:46:00Z"/>
                <w:lang w:eastAsia="en-US"/>
              </w:rPr>
            </w:pPr>
            <w:ins w:id="22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227" w:author="Author" w:date="2021-09-20T16:46:00Z"/>
                <w:lang w:eastAsia="en-US"/>
              </w:rPr>
            </w:pPr>
            <w:ins w:id="22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229" w:author="Author" w:date="2021-09-20T16:46:00Z"/>
                <w:lang w:eastAsia="en-US"/>
              </w:rPr>
            </w:pPr>
            <w:ins w:id="23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231" w:author="Author" w:date="2021-09-20T16:46:00Z"/>
                <w:lang w:eastAsia="en-US"/>
              </w:rPr>
            </w:pPr>
            <w:ins w:id="23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233" w:author="Author" w:date="2021-09-20T16:46:00Z"/>
                <w:lang w:eastAsia="en-US"/>
              </w:rPr>
            </w:pPr>
            <w:ins w:id="23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235" w:author="Author" w:date="2021-09-20T16:46:00Z"/>
                <w:lang w:eastAsia="en-US"/>
              </w:rPr>
            </w:pPr>
            <w:ins w:id="23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237" w:author="Author" w:date="2021-09-20T16:46:00Z"/>
                <w:lang w:eastAsia="en-US"/>
              </w:rPr>
            </w:pPr>
            <w:ins w:id="23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239" w:author="Author" w:date="2021-09-20T16:46:00Z"/>
                <w:lang w:eastAsia="en-US"/>
              </w:rPr>
            </w:pPr>
            <w:ins w:id="24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241" w:author="Author" w:date="2021-09-20T16:46:00Z"/>
                <w:lang w:eastAsia="en-US"/>
              </w:rPr>
            </w:pPr>
          </w:p>
        </w:tc>
      </w:tr>
      <w:tr w:rsidR="00267EC7" w:rsidRPr="005F7EB0" w14:paraId="49F10CD2" w14:textId="77777777" w:rsidTr="008742A5">
        <w:trPr>
          <w:cantSplit/>
          <w:jc w:val="center"/>
          <w:ins w:id="24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243" w:author="Author" w:date="2021-09-20T16:46:00Z"/>
                <w:lang w:eastAsia="en-US"/>
              </w:rPr>
            </w:pPr>
            <w:ins w:id="244" w:author="Author" w:date="2021-09-20T16:47:00Z">
              <w:r>
                <w:t>PLMN identity</w:t>
              </w:r>
            </w:ins>
            <w:ins w:id="24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246" w:author="Author" w:date="2021-09-20T16:46:00Z"/>
                <w:lang w:eastAsia="en-US"/>
              </w:rPr>
            </w:pPr>
            <w:ins w:id="247" w:author="Author" w:date="2021-09-20T16:46:00Z">
              <w:r w:rsidRPr="005F7EB0">
                <w:rPr>
                  <w:lang w:eastAsia="en-US"/>
                </w:rPr>
                <w:t>octet 1</w:t>
              </w:r>
            </w:ins>
          </w:p>
        </w:tc>
      </w:tr>
      <w:tr w:rsidR="00267EC7" w:rsidRPr="005F7EB0" w14:paraId="6B6F2B6D" w14:textId="77777777" w:rsidTr="008742A5">
        <w:trPr>
          <w:cantSplit/>
          <w:jc w:val="center"/>
          <w:ins w:id="24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249" w:author="Author" w:date="2021-09-20T16:46:00Z"/>
                <w:lang w:eastAsia="en-US"/>
              </w:rPr>
            </w:pPr>
            <w:ins w:id="250" w:author="Author" w:date="2021-09-20T16:46:00Z">
              <w:r w:rsidRPr="005F7EB0">
                <w:rPr>
                  <w:lang w:eastAsia="en-US"/>
                </w:rPr>
                <w:t xml:space="preserve">Length of </w:t>
              </w:r>
            </w:ins>
            <w:ins w:id="251" w:author="Author" w:date="2021-09-20T16:47:00Z">
              <w:r>
                <w:t>PLMN identity</w:t>
              </w:r>
            </w:ins>
            <w:ins w:id="25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253" w:author="Author" w:date="2021-09-20T16:46:00Z"/>
                <w:lang w:eastAsia="en-US"/>
              </w:rPr>
            </w:pPr>
            <w:ins w:id="254" w:author="Author" w:date="2021-09-20T16:46:00Z">
              <w:r>
                <w:rPr>
                  <w:lang w:eastAsia="en-US"/>
                </w:rPr>
                <w:t>octet 2</w:t>
              </w:r>
            </w:ins>
          </w:p>
        </w:tc>
      </w:tr>
      <w:tr w:rsidR="00267EC7" w:rsidRPr="005F7EB0" w14:paraId="20E64037" w14:textId="77777777" w:rsidTr="008742A5">
        <w:trPr>
          <w:cantSplit/>
          <w:jc w:val="center"/>
          <w:ins w:id="255" w:author="Author" w:date="2021-09-20T16:46:00Z"/>
        </w:trPr>
        <w:tc>
          <w:tcPr>
            <w:tcW w:w="2836" w:type="dxa"/>
            <w:gridSpan w:val="4"/>
          </w:tcPr>
          <w:p w14:paraId="03D3EDE8" w14:textId="77777777" w:rsidR="00267EC7" w:rsidRPr="005F7EB0" w:rsidRDefault="00267EC7" w:rsidP="008742A5">
            <w:pPr>
              <w:pStyle w:val="TAC"/>
              <w:rPr>
                <w:ins w:id="256" w:author="Author" w:date="2021-09-20T16:46:00Z"/>
                <w:lang w:eastAsia="en-US"/>
              </w:rPr>
            </w:pPr>
          </w:p>
          <w:p w14:paraId="745A7E2C" w14:textId="77777777" w:rsidR="00267EC7" w:rsidRPr="005F7EB0" w:rsidRDefault="00267EC7" w:rsidP="008742A5">
            <w:pPr>
              <w:pStyle w:val="TAC"/>
              <w:rPr>
                <w:ins w:id="257" w:author="Author" w:date="2021-09-20T16:46:00Z"/>
                <w:lang w:eastAsia="en-US"/>
              </w:rPr>
            </w:pPr>
            <w:ins w:id="25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259" w:author="Author" w:date="2021-09-20T16:46:00Z"/>
                <w:lang w:eastAsia="en-US"/>
              </w:rPr>
            </w:pPr>
          </w:p>
          <w:p w14:paraId="0456DA77" w14:textId="77777777" w:rsidR="00267EC7" w:rsidRPr="005F7EB0" w:rsidRDefault="00267EC7" w:rsidP="008742A5">
            <w:pPr>
              <w:pStyle w:val="TAC"/>
              <w:rPr>
                <w:ins w:id="260" w:author="Author" w:date="2021-09-20T16:46:00Z"/>
                <w:lang w:eastAsia="en-US"/>
              </w:rPr>
            </w:pPr>
            <w:ins w:id="26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262" w:author="Author" w:date="2021-09-20T16:46:00Z"/>
                <w:lang w:eastAsia="en-US"/>
              </w:rPr>
            </w:pPr>
          </w:p>
          <w:p w14:paraId="287EBB5A" w14:textId="45653817" w:rsidR="00267EC7" w:rsidRPr="005F7EB0" w:rsidRDefault="00267EC7" w:rsidP="008742A5">
            <w:pPr>
              <w:pStyle w:val="TAL"/>
              <w:rPr>
                <w:ins w:id="263" w:author="Author" w:date="2021-09-20T16:46:00Z"/>
                <w:lang w:eastAsia="en-US"/>
              </w:rPr>
            </w:pPr>
            <w:ins w:id="264" w:author="Author" w:date="2021-09-20T16:46:00Z">
              <w:r w:rsidRPr="005F7EB0">
                <w:rPr>
                  <w:lang w:eastAsia="en-US"/>
                </w:rPr>
                <w:t xml:space="preserve">octet </w:t>
              </w:r>
            </w:ins>
            <w:ins w:id="265" w:author="Author" w:date="2021-09-20T16:47:00Z">
              <w:r>
                <w:rPr>
                  <w:lang w:eastAsia="en-US"/>
                </w:rPr>
                <w:t>3</w:t>
              </w:r>
            </w:ins>
          </w:p>
        </w:tc>
      </w:tr>
      <w:tr w:rsidR="00267EC7" w:rsidRPr="005F7EB0" w14:paraId="0070331C" w14:textId="77777777" w:rsidTr="008742A5">
        <w:trPr>
          <w:cantSplit/>
          <w:jc w:val="center"/>
          <w:ins w:id="266" w:author="Author" w:date="2021-09-20T16:46:00Z"/>
        </w:trPr>
        <w:tc>
          <w:tcPr>
            <w:tcW w:w="2836" w:type="dxa"/>
            <w:gridSpan w:val="4"/>
          </w:tcPr>
          <w:p w14:paraId="3C3A53A0" w14:textId="77777777" w:rsidR="00267EC7" w:rsidRPr="005F7EB0" w:rsidRDefault="00267EC7" w:rsidP="008742A5">
            <w:pPr>
              <w:pStyle w:val="TAC"/>
              <w:rPr>
                <w:ins w:id="267" w:author="Author" w:date="2021-09-20T16:46:00Z"/>
                <w:lang w:eastAsia="en-US"/>
              </w:rPr>
            </w:pPr>
          </w:p>
          <w:p w14:paraId="24A6EC35" w14:textId="77777777" w:rsidR="00267EC7" w:rsidRPr="005F7EB0" w:rsidRDefault="00267EC7" w:rsidP="008742A5">
            <w:pPr>
              <w:pStyle w:val="TAC"/>
              <w:rPr>
                <w:ins w:id="268" w:author="Author" w:date="2021-09-20T16:46:00Z"/>
                <w:lang w:eastAsia="en-US"/>
              </w:rPr>
            </w:pPr>
            <w:ins w:id="26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270" w:author="Author" w:date="2021-09-20T16:46:00Z"/>
                <w:lang w:eastAsia="en-US"/>
              </w:rPr>
            </w:pPr>
          </w:p>
          <w:p w14:paraId="19517759" w14:textId="77777777" w:rsidR="00267EC7" w:rsidRPr="005F7EB0" w:rsidRDefault="00267EC7" w:rsidP="008742A5">
            <w:pPr>
              <w:pStyle w:val="TAC"/>
              <w:rPr>
                <w:ins w:id="271" w:author="Author" w:date="2021-09-20T16:46:00Z"/>
                <w:lang w:eastAsia="en-US"/>
              </w:rPr>
            </w:pPr>
            <w:ins w:id="27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273" w:author="Author" w:date="2021-09-20T16:46:00Z"/>
                <w:lang w:eastAsia="en-US"/>
              </w:rPr>
            </w:pPr>
          </w:p>
          <w:p w14:paraId="243AD7A9" w14:textId="57EE1CCB" w:rsidR="00267EC7" w:rsidRPr="005F7EB0" w:rsidRDefault="00267EC7" w:rsidP="008742A5">
            <w:pPr>
              <w:pStyle w:val="TAL"/>
              <w:rPr>
                <w:ins w:id="274" w:author="Author" w:date="2021-09-20T16:46:00Z"/>
                <w:lang w:eastAsia="en-US"/>
              </w:rPr>
            </w:pPr>
            <w:ins w:id="275" w:author="Author" w:date="2021-09-20T16:46:00Z">
              <w:r w:rsidRPr="005F7EB0">
                <w:rPr>
                  <w:lang w:eastAsia="en-US"/>
                </w:rPr>
                <w:t xml:space="preserve">octet </w:t>
              </w:r>
            </w:ins>
            <w:ins w:id="276" w:author="Author" w:date="2021-09-20T16:47:00Z">
              <w:r>
                <w:rPr>
                  <w:lang w:eastAsia="en-US"/>
                </w:rPr>
                <w:t>4</w:t>
              </w:r>
            </w:ins>
          </w:p>
        </w:tc>
      </w:tr>
      <w:tr w:rsidR="00267EC7" w:rsidRPr="005F7EB0" w14:paraId="178E8836" w14:textId="77777777" w:rsidTr="008742A5">
        <w:trPr>
          <w:cantSplit/>
          <w:jc w:val="center"/>
          <w:ins w:id="277" w:author="Author" w:date="2021-09-20T16:46:00Z"/>
        </w:trPr>
        <w:tc>
          <w:tcPr>
            <w:tcW w:w="2836" w:type="dxa"/>
            <w:gridSpan w:val="4"/>
          </w:tcPr>
          <w:p w14:paraId="6B655BF0" w14:textId="77777777" w:rsidR="00267EC7" w:rsidRPr="005F7EB0" w:rsidRDefault="00267EC7" w:rsidP="008742A5">
            <w:pPr>
              <w:pStyle w:val="TAC"/>
              <w:rPr>
                <w:ins w:id="278" w:author="Author" w:date="2021-09-20T16:46:00Z"/>
                <w:lang w:eastAsia="en-US"/>
              </w:rPr>
            </w:pPr>
          </w:p>
          <w:p w14:paraId="2A84EAD2" w14:textId="77777777" w:rsidR="00267EC7" w:rsidRPr="005F7EB0" w:rsidRDefault="00267EC7" w:rsidP="008742A5">
            <w:pPr>
              <w:pStyle w:val="TAC"/>
              <w:rPr>
                <w:ins w:id="279" w:author="Author" w:date="2021-09-20T16:46:00Z"/>
                <w:lang w:eastAsia="en-US"/>
              </w:rPr>
            </w:pPr>
            <w:ins w:id="28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281" w:author="Author" w:date="2021-09-20T16:46:00Z"/>
                <w:lang w:eastAsia="en-US"/>
              </w:rPr>
            </w:pPr>
          </w:p>
          <w:p w14:paraId="231FB995" w14:textId="77777777" w:rsidR="00267EC7" w:rsidRPr="005F7EB0" w:rsidRDefault="00267EC7" w:rsidP="008742A5">
            <w:pPr>
              <w:pStyle w:val="TAC"/>
              <w:rPr>
                <w:ins w:id="282" w:author="Author" w:date="2021-09-20T16:46:00Z"/>
                <w:lang w:eastAsia="en-US"/>
              </w:rPr>
            </w:pPr>
            <w:ins w:id="28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284" w:author="Author" w:date="2021-09-20T16:46:00Z"/>
                <w:lang w:eastAsia="en-US"/>
              </w:rPr>
            </w:pPr>
          </w:p>
          <w:p w14:paraId="32FFB9FA" w14:textId="22DE0972" w:rsidR="00267EC7" w:rsidRPr="005F7EB0" w:rsidRDefault="00267EC7" w:rsidP="008742A5">
            <w:pPr>
              <w:pStyle w:val="TAL"/>
              <w:rPr>
                <w:ins w:id="285" w:author="Author" w:date="2021-09-20T16:46:00Z"/>
                <w:lang w:eastAsia="en-US"/>
              </w:rPr>
            </w:pPr>
            <w:ins w:id="286" w:author="Author" w:date="2021-09-20T16:46:00Z">
              <w:r w:rsidRPr="005F7EB0">
                <w:rPr>
                  <w:lang w:eastAsia="en-US"/>
                </w:rPr>
                <w:t xml:space="preserve">octet </w:t>
              </w:r>
            </w:ins>
            <w:ins w:id="287" w:author="Author" w:date="2021-09-20T16:47:00Z">
              <w:r>
                <w:rPr>
                  <w:lang w:eastAsia="en-US"/>
                </w:rPr>
                <w:t>5</w:t>
              </w:r>
            </w:ins>
          </w:p>
        </w:tc>
      </w:tr>
    </w:tbl>
    <w:p w14:paraId="30EB5BD0" w14:textId="2451B758" w:rsidR="00267EC7" w:rsidRDefault="00267EC7" w:rsidP="00267EC7">
      <w:pPr>
        <w:pStyle w:val="TF"/>
        <w:rPr>
          <w:ins w:id="288" w:author="Author" w:date="2021-09-20T16:47:00Z"/>
        </w:rPr>
      </w:pPr>
      <w:ins w:id="289" w:author="Author" w:date="2021-09-20T16:46:00Z">
        <w:r w:rsidRPr="00BD0557">
          <w:t>Figure </w:t>
        </w:r>
      </w:ins>
      <w:ins w:id="290" w:author="Author" w:date="2021-09-20T16:47:00Z">
        <w:r>
          <w:t>9.11.3.x</w:t>
        </w:r>
      </w:ins>
      <w:ins w:id="291" w:author="Author" w:date="2021-09-20T16:46:00Z">
        <w:r>
          <w:t>.</w:t>
        </w:r>
        <w:r w:rsidRPr="00BD0557">
          <w:t xml:space="preserve">1: </w:t>
        </w:r>
      </w:ins>
      <w:ins w:id="292" w:author="Author" w:date="2021-09-20T16:47:00Z">
        <w:r>
          <w:t>PLMN identity</w:t>
        </w:r>
      </w:ins>
      <w:ins w:id="29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94" w:author="Author" w:date="2021-09-20T16:46:00Z"/>
          <w:lang w:val="fr-FR"/>
        </w:rPr>
      </w:pPr>
      <w:ins w:id="295" w:author="Author" w:date="2021-09-20T16:46:00Z">
        <w:r w:rsidRPr="003168A2">
          <w:rPr>
            <w:lang w:val="fr-FR"/>
          </w:rPr>
          <w:lastRenderedPageBreak/>
          <w:t>Table</w:t>
        </w:r>
        <w:r w:rsidRPr="003168A2">
          <w:t> </w:t>
        </w:r>
      </w:ins>
      <w:ins w:id="296" w:author="Author" w:date="2021-09-20T16:48:00Z">
        <w:r>
          <w:t>9.11.3.x</w:t>
        </w:r>
      </w:ins>
      <w:ins w:id="297" w:author="Author" w:date="2021-09-20T16:46:00Z">
        <w:r>
          <w:rPr>
            <w:lang w:val="fr-FR"/>
          </w:rPr>
          <w:t xml:space="preserve">.1: </w:t>
        </w:r>
      </w:ins>
      <w:ins w:id="298" w:author="Author" w:date="2021-09-20T16:51:00Z">
        <w:r>
          <w:t>PLMN identity</w:t>
        </w:r>
      </w:ins>
      <w:ins w:id="29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0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301">
          <w:tblGrid>
            <w:gridCol w:w="7047"/>
          </w:tblGrid>
        </w:tblGridChange>
      </w:tblGrid>
      <w:tr w:rsidR="00267EC7" w:rsidRPr="00131129" w14:paraId="06760AA9" w14:textId="77777777" w:rsidTr="00E267D6">
        <w:trPr>
          <w:cantSplit/>
          <w:jc w:val="center"/>
          <w:ins w:id="302" w:author="Author" w:date="2021-09-20T16:46:00Z"/>
          <w:trPrChange w:id="30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30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305" w:author="Author" w:date="2021-09-20T16:46:00Z"/>
              </w:rPr>
            </w:pPr>
            <w:ins w:id="306" w:author="Author" w:date="2021-09-20T16:46:00Z">
              <w:r w:rsidRPr="00131129">
                <w:t xml:space="preserve">MCC, Mobile country code (octet </w:t>
              </w:r>
            </w:ins>
            <w:ins w:id="307" w:author="Author" w:date="2021-09-20T16:48:00Z">
              <w:r>
                <w:t>3</w:t>
              </w:r>
            </w:ins>
            <w:ins w:id="308" w:author="Author" w:date="2021-09-20T16:46:00Z">
              <w:r w:rsidRPr="00131129">
                <w:t xml:space="preserve">, octet </w:t>
              </w:r>
            </w:ins>
            <w:ins w:id="309" w:author="Author" w:date="2021-09-20T16:48:00Z">
              <w:r>
                <w:t>4</w:t>
              </w:r>
            </w:ins>
            <w:ins w:id="310" w:author="Author" w:date="2021-09-20T16:46:00Z">
              <w:r w:rsidRPr="00131129">
                <w:t xml:space="preserve"> bits 1 to 4)</w:t>
              </w:r>
            </w:ins>
          </w:p>
        </w:tc>
      </w:tr>
      <w:tr w:rsidR="00267EC7" w:rsidRPr="00131129" w14:paraId="03FBD014" w14:textId="77777777" w:rsidTr="00E267D6">
        <w:trPr>
          <w:cantSplit/>
          <w:jc w:val="center"/>
          <w:ins w:id="311" w:author="Author" w:date="2021-09-20T16:49:00Z"/>
          <w:trPrChange w:id="312" w:author="Author" w:date="2021-09-20T16:49:00Z">
            <w:trPr>
              <w:cantSplit/>
              <w:jc w:val="center"/>
            </w:trPr>
          </w:trPrChange>
        </w:trPr>
        <w:tc>
          <w:tcPr>
            <w:tcW w:w="7047" w:type="dxa"/>
            <w:tcBorders>
              <w:top w:val="nil"/>
              <w:left w:val="single" w:sz="4" w:space="0" w:color="auto"/>
              <w:bottom w:val="nil"/>
              <w:right w:val="single" w:sz="4" w:space="0" w:color="auto"/>
            </w:tcBorders>
            <w:tcPrChange w:id="31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314" w:author="Author" w:date="2021-09-20T16:49:00Z"/>
              </w:rPr>
            </w:pPr>
            <w:ins w:id="315" w:author="Author" w:date="2021-09-20T16:49:00Z">
              <w:r w:rsidRPr="00131129">
                <w:t>The MCC field is coded as in ITU-T Recommendation E.212 [42], annex A.</w:t>
              </w:r>
            </w:ins>
          </w:p>
        </w:tc>
      </w:tr>
      <w:tr w:rsidR="00267EC7" w:rsidRPr="00131129" w14:paraId="07115FC3" w14:textId="77777777" w:rsidTr="00E267D6">
        <w:trPr>
          <w:cantSplit/>
          <w:jc w:val="center"/>
          <w:ins w:id="316" w:author="Author" w:date="2021-09-20T16:48:00Z"/>
          <w:trPrChange w:id="317" w:author="Author" w:date="2021-09-20T16:49:00Z">
            <w:trPr>
              <w:cantSplit/>
              <w:jc w:val="center"/>
            </w:trPr>
          </w:trPrChange>
        </w:trPr>
        <w:tc>
          <w:tcPr>
            <w:tcW w:w="7047" w:type="dxa"/>
            <w:tcBorders>
              <w:top w:val="nil"/>
              <w:left w:val="single" w:sz="4" w:space="0" w:color="auto"/>
              <w:bottom w:val="nil"/>
              <w:right w:val="single" w:sz="4" w:space="0" w:color="auto"/>
            </w:tcBorders>
            <w:tcPrChange w:id="31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319" w:author="Author" w:date="2021-09-20T16:48:00Z"/>
              </w:rPr>
            </w:pPr>
          </w:p>
        </w:tc>
      </w:tr>
      <w:tr w:rsidR="00267EC7" w:rsidRPr="00131129" w14:paraId="1B4A73D4" w14:textId="77777777" w:rsidTr="008742A5">
        <w:trPr>
          <w:cantSplit/>
          <w:jc w:val="center"/>
          <w:ins w:id="32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321" w:author="Author" w:date="2021-09-20T16:46:00Z"/>
              </w:rPr>
            </w:pPr>
            <w:ins w:id="322" w:author="Author" w:date="2021-09-20T16:46:00Z">
              <w:r w:rsidRPr="00131129">
                <w:t xml:space="preserve">MNC, Mobile network code (octet </w:t>
              </w:r>
            </w:ins>
            <w:ins w:id="323" w:author="Author" w:date="2021-09-20T16:50:00Z">
              <w:r>
                <w:t>4</w:t>
              </w:r>
            </w:ins>
            <w:ins w:id="324" w:author="Author" w:date="2021-09-20T16:46:00Z">
              <w:r w:rsidRPr="00131129">
                <w:t xml:space="preserve"> bits 5 to 8, octet </w:t>
              </w:r>
            </w:ins>
            <w:ins w:id="325" w:author="Author" w:date="2021-09-20T16:50:00Z">
              <w:r>
                <w:t>5</w:t>
              </w:r>
            </w:ins>
            <w:ins w:id="326" w:author="Author" w:date="2021-09-20T16:46:00Z">
              <w:r w:rsidRPr="00131129">
                <w:t>)</w:t>
              </w:r>
            </w:ins>
          </w:p>
        </w:tc>
      </w:tr>
      <w:tr w:rsidR="00267EC7" w:rsidRPr="00131129" w14:paraId="69120961" w14:textId="77777777" w:rsidTr="008742A5">
        <w:trPr>
          <w:cantSplit/>
          <w:jc w:val="center"/>
          <w:ins w:id="32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328" w:author="Author" w:date="2021-09-20T16:49:00Z"/>
              </w:rPr>
            </w:pPr>
            <w:ins w:id="32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330" w:author="Author" w:date="2021-09-20T16:49:00Z"/>
              </w:rPr>
            </w:pPr>
          </w:p>
        </w:tc>
      </w:tr>
      <w:tr w:rsidR="00267EC7" w:rsidRPr="00131129" w14:paraId="49386AFE" w14:textId="77777777" w:rsidTr="00E267D6">
        <w:trPr>
          <w:cantSplit/>
          <w:jc w:val="center"/>
          <w:ins w:id="331" w:author="Author" w:date="2021-09-20T16:46:00Z"/>
          <w:trPrChange w:id="332" w:author="Author" w:date="2021-09-20T16:51:00Z">
            <w:trPr>
              <w:cantSplit/>
              <w:jc w:val="center"/>
            </w:trPr>
          </w:trPrChange>
        </w:trPr>
        <w:tc>
          <w:tcPr>
            <w:tcW w:w="7047" w:type="dxa"/>
            <w:tcBorders>
              <w:top w:val="nil"/>
              <w:left w:val="single" w:sz="4" w:space="0" w:color="auto"/>
              <w:bottom w:val="nil"/>
              <w:right w:val="single" w:sz="4" w:space="0" w:color="auto"/>
            </w:tcBorders>
            <w:tcPrChange w:id="33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334" w:author="Author" w:date="2021-09-20T16:46:00Z"/>
              </w:rPr>
            </w:pPr>
            <w:ins w:id="33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336" w:author="Author" w:date="2021-09-20T16:49:00Z"/>
          <w:trPrChange w:id="33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33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339" w:author="Author" w:date="2021-09-20T16:49:00Z"/>
              </w:rPr>
            </w:pPr>
          </w:p>
        </w:tc>
      </w:tr>
    </w:tbl>
    <w:p w14:paraId="37B4366E" w14:textId="77777777" w:rsidR="00267EC7" w:rsidRDefault="00267EC7" w:rsidP="00267EC7">
      <w:pPr>
        <w:rPr>
          <w:ins w:id="340" w:author="Author" w:date="2021-09-20T16:46:00Z"/>
        </w:rPr>
      </w:pPr>
    </w:p>
    <w:bookmarkEnd w:id="202"/>
    <w:bookmarkEnd w:id="203"/>
    <w:bookmarkEnd w:id="204"/>
    <w:bookmarkEnd w:id="205"/>
    <w:bookmarkEnd w:id="206"/>
    <w:bookmarkEnd w:id="207"/>
    <w:bookmarkEnd w:id="208"/>
    <w:bookmarkEnd w:id="209"/>
    <w:p w14:paraId="67D9EAAB" w14:textId="77777777" w:rsidR="007254C7" w:rsidRPr="00E75122" w:rsidRDefault="007254C7" w:rsidP="00E75122"/>
    <w:sectPr w:rsidR="007254C7" w:rsidRPr="00E751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B95C0" w14:textId="77777777" w:rsidR="001947BE" w:rsidRDefault="001947BE">
      <w:r>
        <w:separator/>
      </w:r>
    </w:p>
    <w:p w14:paraId="7E6CDD35" w14:textId="77777777" w:rsidR="001947BE" w:rsidRDefault="001947BE"/>
  </w:endnote>
  <w:endnote w:type="continuationSeparator" w:id="0">
    <w:p w14:paraId="1425209D" w14:textId="77777777" w:rsidR="001947BE" w:rsidRDefault="001947BE">
      <w:r>
        <w:continuationSeparator/>
      </w:r>
    </w:p>
    <w:p w14:paraId="6F60EDC4" w14:textId="77777777" w:rsidR="001947BE" w:rsidRDefault="00194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503E72" w:rsidRDefault="00503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C2002" w14:textId="77777777" w:rsidR="001947BE" w:rsidRDefault="001947BE">
      <w:r>
        <w:separator/>
      </w:r>
    </w:p>
    <w:p w14:paraId="66549C87" w14:textId="77777777" w:rsidR="001947BE" w:rsidRDefault="001947BE"/>
  </w:footnote>
  <w:footnote w:type="continuationSeparator" w:id="0">
    <w:p w14:paraId="17DE8087" w14:textId="77777777" w:rsidR="001947BE" w:rsidRDefault="001947BE">
      <w:r>
        <w:continuationSeparator/>
      </w:r>
    </w:p>
    <w:p w14:paraId="4DF56EE5" w14:textId="77777777" w:rsidR="001947BE" w:rsidRDefault="00194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503E72" w:rsidRDefault="00503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3543017F" w:rsidR="00503E72" w:rsidRDefault="0050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C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03E72" w:rsidRDefault="0050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970DCC7" w:rsidR="00503E72" w:rsidRDefault="0050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C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03E72" w:rsidRDefault="00503E72">
    <w:pPr>
      <w:pStyle w:val="Header"/>
    </w:pPr>
  </w:p>
  <w:p w14:paraId="78A1F90F" w14:textId="77777777" w:rsidR="00503E72" w:rsidRDefault="00503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B2B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063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65D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2A50"/>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4A40"/>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81"/>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C13"/>
    <w:rsid w:val="00115D03"/>
    <w:rsid w:val="00116961"/>
    <w:rsid w:val="001172EF"/>
    <w:rsid w:val="0011763B"/>
    <w:rsid w:val="00117C03"/>
    <w:rsid w:val="00120096"/>
    <w:rsid w:val="0012033F"/>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90B"/>
    <w:rsid w:val="00193BB8"/>
    <w:rsid w:val="00194735"/>
    <w:rsid w:val="001947BE"/>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3A5"/>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95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A42"/>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172F"/>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466"/>
    <w:rsid w:val="002B09FB"/>
    <w:rsid w:val="002B0CA8"/>
    <w:rsid w:val="002B0CBB"/>
    <w:rsid w:val="002B2118"/>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914"/>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E42"/>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B80"/>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DCB"/>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CA7"/>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6C36"/>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18D"/>
    <w:rsid w:val="004B5A6C"/>
    <w:rsid w:val="004B6449"/>
    <w:rsid w:val="004B6E2F"/>
    <w:rsid w:val="004B7C36"/>
    <w:rsid w:val="004B7DDB"/>
    <w:rsid w:val="004C0C27"/>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3E7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1AC"/>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0C26"/>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1DF"/>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7FE"/>
    <w:rsid w:val="00672CE4"/>
    <w:rsid w:val="00672D36"/>
    <w:rsid w:val="0067304B"/>
    <w:rsid w:val="0067304E"/>
    <w:rsid w:val="0067313E"/>
    <w:rsid w:val="0067358F"/>
    <w:rsid w:val="00673651"/>
    <w:rsid w:val="00673970"/>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727"/>
    <w:rsid w:val="006D1781"/>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860"/>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99B"/>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0D06"/>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3D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E53"/>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185"/>
    <w:rsid w:val="008C69A9"/>
    <w:rsid w:val="008C6F4C"/>
    <w:rsid w:val="008C7197"/>
    <w:rsid w:val="008C7626"/>
    <w:rsid w:val="008D1867"/>
    <w:rsid w:val="008D2757"/>
    <w:rsid w:val="008D2B1A"/>
    <w:rsid w:val="008D2CB6"/>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79C"/>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6850"/>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2686"/>
    <w:rsid w:val="00A32819"/>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00D"/>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C68"/>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3DA"/>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9AD"/>
    <w:rsid w:val="00C40F8A"/>
    <w:rsid w:val="00C42301"/>
    <w:rsid w:val="00C4380D"/>
    <w:rsid w:val="00C44B83"/>
    <w:rsid w:val="00C44DB1"/>
    <w:rsid w:val="00C45231"/>
    <w:rsid w:val="00C454D7"/>
    <w:rsid w:val="00C46581"/>
    <w:rsid w:val="00C475C9"/>
    <w:rsid w:val="00C515B9"/>
    <w:rsid w:val="00C51A10"/>
    <w:rsid w:val="00C52132"/>
    <w:rsid w:val="00C5260E"/>
    <w:rsid w:val="00C529FD"/>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B3E"/>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3E5"/>
    <w:rsid w:val="00CA4849"/>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DF2"/>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C15"/>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0617"/>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1DE"/>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8E3"/>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62</Pages>
  <Words>34085</Words>
  <Characters>194287</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 R01</cp:lastModifiedBy>
  <cp:revision>12</cp:revision>
  <dcterms:created xsi:type="dcterms:W3CDTF">2021-11-15T09:36:00Z</dcterms:created>
  <dcterms:modified xsi:type="dcterms:W3CDTF">2021-11-16T02:51:00Z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