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650BE" w14:textId="480DB739" w:rsidR="00930FAF" w:rsidRDefault="00930FAF" w:rsidP="00930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F3117F">
        <w:rPr>
          <w:b/>
          <w:noProof/>
          <w:sz w:val="24"/>
        </w:rPr>
        <w:t>C1-220</w:t>
      </w:r>
      <w:r>
        <w:rPr>
          <w:b/>
          <w:noProof/>
          <w:sz w:val="24"/>
        </w:rPr>
        <w:t>100</w:t>
      </w:r>
    </w:p>
    <w:p w14:paraId="767462EF" w14:textId="480DB739" w:rsidR="00930FAF" w:rsidRDefault="00930FAF" w:rsidP="00930F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7849DC2D" w14:textId="67CEE4F9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11103F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S2-210</w:t>
      </w:r>
      <w:r w:rsidR="000D2347">
        <w:rPr>
          <w:rFonts w:cs="Arial"/>
          <w:b/>
          <w:noProof/>
          <w:sz w:val="24"/>
        </w:rPr>
        <w:t>9340</w:t>
      </w:r>
    </w:p>
    <w:p w14:paraId="7DA68C7C" w14:textId="55C50CD2" w:rsidR="00640CCF" w:rsidRDefault="0011103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</w:t>
      </w:r>
      <w:r w:rsidR="00640C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="00640CCF">
        <w:rPr>
          <w:rFonts w:cs="Arial"/>
          <w:b/>
          <w:noProof/>
          <w:sz w:val="24"/>
        </w:rPr>
        <w:t>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6BE4A07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9146657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</w:t>
      </w:r>
      <w:r w:rsidR="0011103F">
        <w:t>8268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6D2AA9BC" w:rsidR="00202BDF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8BE7E2C" w14:textId="77777777" w:rsidR="000D2347" w:rsidRPr="000D2347" w:rsidRDefault="000D2347" w:rsidP="000D2347">
      <w:pPr>
        <w:rPr>
          <w:lang w:eastAsia="zh-CN"/>
        </w:rPr>
      </w:pP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1B985B03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</w:p>
    <w:p w14:paraId="707B0E84" w14:textId="3B6FA8AD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  <w:r w:rsidR="000D2347" w:rsidRPr="000D2347">
        <w:rPr>
          <w:b w:val="0"/>
          <w:bCs/>
        </w:rPr>
        <w:t>CT1</w:t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 w:eastAsia="zh-CN"/>
        </w:rPr>
      </w:pPr>
      <w:r w:rsidRPr="00133C69">
        <w:rPr>
          <w:lang w:val="fi-FI"/>
        </w:rPr>
        <w:t>Name:</w:t>
      </w:r>
      <w:r w:rsidRPr="00133C69">
        <w:rPr>
          <w:bCs/>
          <w:lang w:val="fi-FI"/>
        </w:rPr>
        <w:tab/>
      </w:r>
      <w:r w:rsidR="00945E2B" w:rsidRPr="00133C69">
        <w:rPr>
          <w:bCs/>
          <w:lang w:val="fi-FI" w:eastAsia="zh-CN"/>
        </w:rPr>
        <w:t>Hannu Hietalahti</w:t>
      </w:r>
    </w:p>
    <w:p w14:paraId="5A1E1D6A" w14:textId="77777777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/>
        </w:rPr>
      </w:pPr>
      <w:r w:rsidRPr="00133C69">
        <w:rPr>
          <w:lang w:val="fi-FI"/>
        </w:rPr>
        <w:t>Tel. Number:</w:t>
      </w:r>
      <w:r w:rsidRPr="00133C69">
        <w:rPr>
          <w:bCs/>
          <w:lang w:val="fi-FI"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</w:p>
    <w:p w14:paraId="1CA26147" w14:textId="0C3D966B" w:rsidR="00945E2B" w:rsidRPr="00670BEA" w:rsidRDefault="00945E2B" w:rsidP="00945E2B">
      <w:pPr>
        <w:pStyle w:val="Header"/>
        <w:rPr>
          <w:rFonts w:cs="Arial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>SA2 encourages CT4 to proceed as suggested in CT4 LS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BBA9CBB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78F7">
        <w:rPr>
          <w:rFonts w:ascii="Arial" w:hAnsi="Arial" w:cs="Arial" w:hint="eastAsia"/>
          <w:b/>
          <w:lang w:eastAsia="zh-CN"/>
        </w:rPr>
        <w:t>CT</w:t>
      </w:r>
      <w:r w:rsidR="00133C69">
        <w:rPr>
          <w:rFonts w:ascii="Arial" w:hAnsi="Arial" w:cs="Arial"/>
          <w:b/>
          <w:lang w:eastAsia="zh-CN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31C02CC9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27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7BD57361" w14:textId="5FDDF385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2765">
        <w:rPr>
          <w:rFonts w:ascii="Arial" w:hAnsi="Arial" w:cs="Arial"/>
          <w:bCs/>
        </w:rPr>
        <w:t xml:space="preserve">Feb </w:t>
      </w:r>
      <w:r>
        <w:rPr>
          <w:rFonts w:ascii="Arial" w:hAnsi="Arial" w:cs="Arial"/>
          <w:bCs/>
        </w:rPr>
        <w:t>14-25,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396AA" w14:textId="77777777" w:rsidR="0024623A" w:rsidRDefault="0024623A">
      <w:r>
        <w:separator/>
      </w:r>
    </w:p>
  </w:endnote>
  <w:endnote w:type="continuationSeparator" w:id="0">
    <w:p w14:paraId="69583C7A" w14:textId="77777777" w:rsidR="0024623A" w:rsidRDefault="0024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1633F" w14:textId="77777777" w:rsidR="0024623A" w:rsidRDefault="0024623A">
      <w:r>
        <w:separator/>
      </w:r>
    </w:p>
  </w:footnote>
  <w:footnote w:type="continuationSeparator" w:id="0">
    <w:p w14:paraId="70A1758E" w14:textId="77777777" w:rsidR="0024623A" w:rsidRDefault="0024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154C"/>
    <w:rsid w:val="000C6598"/>
    <w:rsid w:val="000D21C2"/>
    <w:rsid w:val="000D2347"/>
    <w:rsid w:val="000D649F"/>
    <w:rsid w:val="000D759A"/>
    <w:rsid w:val="000E1C27"/>
    <w:rsid w:val="000E300F"/>
    <w:rsid w:val="000E5A36"/>
    <w:rsid w:val="000E5B74"/>
    <w:rsid w:val="000F2C43"/>
    <w:rsid w:val="00106B93"/>
    <w:rsid w:val="0011103F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33C69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23A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1A84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6D97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70BEA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0FAF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2046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3606B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77A21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2765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24.484_CR0193_(Rel-13)_MCPTT-CT</cp:lastModifiedBy>
  <cp:revision>10</cp:revision>
  <cp:lastPrinted>1900-12-31T16:00:00Z</cp:lastPrinted>
  <dcterms:created xsi:type="dcterms:W3CDTF">2021-10-20T12:52:00Z</dcterms:created>
  <dcterms:modified xsi:type="dcterms:W3CDTF">2022-01-07T17:38:00Z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