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BF70C" w14:textId="5A7E8181" w:rsidR="004E16A2" w:rsidRDefault="004E16A2" w:rsidP="004E1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5550</w:t>
      </w:r>
    </w:p>
    <w:p w14:paraId="4C717833" w14:textId="77777777" w:rsidR="004E16A2" w:rsidRDefault="004E16A2" w:rsidP="004E16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B80C553" w14:textId="3A9D8A70" w:rsidR="00230C2A" w:rsidRPr="003078E1" w:rsidRDefault="002F6DE4" w:rsidP="002F6DE4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SA WG </w:t>
      </w:r>
      <w:bookmarkEnd w:id="0"/>
      <w:bookmarkEnd w:id="1"/>
      <w:bookmarkEnd w:id="2"/>
      <w:r w:rsidRPr="00C54A8E"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noProof w:val="0"/>
          <w:sz w:val="22"/>
          <w:szCs w:val="22"/>
        </w:rPr>
        <w:t>SA3#104</w:t>
      </w:r>
      <w:r w:rsidRPr="00C54A8E">
        <w:rPr>
          <w:rFonts w:cs="Arial"/>
          <w:noProof w:val="0"/>
          <w:sz w:val="22"/>
          <w:szCs w:val="22"/>
        </w:rPr>
        <w:t>e</w:t>
      </w:r>
      <w:r w:rsidRPr="00C54A8E">
        <w:rPr>
          <w:rFonts w:cs="Arial"/>
          <w:noProof w:val="0"/>
          <w:sz w:val="22"/>
          <w:szCs w:val="22"/>
        </w:rPr>
        <w:tab/>
      </w:r>
      <w:r w:rsidR="00043414">
        <w:rPr>
          <w:rFonts w:cs="Arial"/>
          <w:noProof w:val="0"/>
          <w:sz w:val="22"/>
          <w:szCs w:val="22"/>
        </w:rPr>
        <w:t xml:space="preserve"> </w:t>
      </w:r>
      <w:r w:rsidR="0003078E">
        <w:rPr>
          <w:rFonts w:cs="Arial"/>
          <w:noProof w:val="0"/>
          <w:sz w:val="22"/>
          <w:szCs w:val="22"/>
        </w:rPr>
        <w:tab/>
      </w:r>
      <w:r w:rsidR="00FA15D9" w:rsidRPr="00FA15D9">
        <w:rPr>
          <w:rFonts w:cs="Arial"/>
          <w:noProof w:val="0"/>
          <w:sz w:val="22"/>
          <w:szCs w:val="22"/>
        </w:rPr>
        <w:t>S3-213172</w:t>
      </w:r>
    </w:p>
    <w:p w14:paraId="5F709E6E" w14:textId="77777777" w:rsidR="002F6DE4" w:rsidRPr="00C54A8E" w:rsidRDefault="002F6DE4" w:rsidP="002F6DE4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Online, 1</w:t>
      </w:r>
      <w:r>
        <w:rPr>
          <w:sz w:val="22"/>
          <w:szCs w:val="22"/>
        </w:rPr>
        <w:t>6</w:t>
      </w:r>
      <w:r w:rsidRPr="00C54A8E">
        <w:rPr>
          <w:sz w:val="22"/>
          <w:szCs w:val="22"/>
        </w:rPr>
        <w:t xml:space="preserve"> - </w:t>
      </w:r>
      <w:r>
        <w:rPr>
          <w:sz w:val="22"/>
          <w:szCs w:val="22"/>
        </w:rPr>
        <w:t>27</w:t>
      </w:r>
      <w:r w:rsidRPr="00C54A8E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7E7AC011" w14:textId="77777777" w:rsidR="002F6DE4" w:rsidRPr="00C54A8E" w:rsidRDefault="002F6DE4" w:rsidP="002F6DE4">
      <w:pPr>
        <w:rPr>
          <w:rFonts w:ascii="Arial" w:hAnsi="Arial" w:cs="Arial"/>
        </w:rPr>
      </w:pPr>
    </w:p>
    <w:p w14:paraId="462751C6" w14:textId="41A3914D" w:rsidR="002F6DE4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39520C">
        <w:rPr>
          <w:rFonts w:ascii="Arial" w:hAnsi="Arial" w:cs="Arial"/>
          <w:sz w:val="22"/>
          <w:szCs w:val="22"/>
        </w:rPr>
        <w:t>Reply LS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</w:p>
    <w:p w14:paraId="6D78EDAC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9520C">
        <w:rPr>
          <w:rFonts w:ascii="Arial" w:hAnsi="Arial" w:cs="Arial"/>
          <w:b/>
          <w:sz w:val="22"/>
          <w:szCs w:val="22"/>
        </w:rPr>
        <w:t>Response to:</w:t>
      </w:r>
      <w:r w:rsidRPr="0039520C">
        <w:rPr>
          <w:rFonts w:ascii="Arial" w:hAnsi="Arial" w:cs="Arial"/>
          <w:sz w:val="22"/>
          <w:szCs w:val="22"/>
        </w:rPr>
        <w:tab/>
        <w:t>LS C1-214</w:t>
      </w:r>
      <w:r>
        <w:rPr>
          <w:rFonts w:ascii="Arial" w:hAnsi="Arial" w:cs="Arial"/>
          <w:sz w:val="22"/>
          <w:szCs w:val="22"/>
        </w:rPr>
        <w:t>800/S3-213169</w:t>
      </w:r>
      <w:r w:rsidRPr="0039520C">
        <w:rPr>
          <w:rFonts w:ascii="Arial" w:hAnsi="Arial" w:cs="Arial"/>
          <w:sz w:val="22"/>
          <w:szCs w:val="22"/>
        </w:rPr>
        <w:t xml:space="preserve">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  <w:r w:rsidRPr="0039520C">
        <w:rPr>
          <w:rFonts w:ascii="Arial" w:hAnsi="Arial" w:cs="Arial"/>
          <w:sz w:val="22"/>
          <w:szCs w:val="22"/>
        </w:rPr>
        <w:t xml:space="preserve"> from SA3</w:t>
      </w:r>
    </w:p>
    <w:p w14:paraId="5342CA08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4D7A22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6B535366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>
        <w:rPr>
          <w:rFonts w:ascii="Arial" w:hAnsi="Arial" w:cs="Arial"/>
          <w:bCs/>
          <w:sz w:val="22"/>
          <w:szCs w:val="22"/>
        </w:rPr>
        <w:t>1</w:t>
      </w:r>
    </w:p>
    <w:p w14:paraId="76B36337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CT4</w:t>
      </w:r>
    </w:p>
    <w:bookmarkEnd w:id="9"/>
    <w:bookmarkEnd w:id="10"/>
    <w:p w14:paraId="5AF23C3A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</w:rPr>
      </w:pPr>
    </w:p>
    <w:p w14:paraId="19FD51AB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C54A8E">
        <w:rPr>
          <w:rFonts w:ascii="Arial" w:hAnsi="Arial" w:cs="Arial"/>
          <w:bCs/>
          <w:sz w:val="22"/>
          <w:szCs w:val="22"/>
        </w:rPr>
        <w:t>Rajavelsamy</w:t>
      </w:r>
      <w:proofErr w:type="spellEnd"/>
      <w:r w:rsidRPr="00C54A8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C54A8E">
        <w:rPr>
          <w:rFonts w:ascii="Arial" w:hAnsi="Arial" w:cs="Arial"/>
          <w:bCs/>
          <w:sz w:val="22"/>
          <w:szCs w:val="22"/>
        </w:rPr>
        <w:t>Rajadurai</w:t>
      </w:r>
      <w:proofErr w:type="spellEnd"/>
    </w:p>
    <w:p w14:paraId="2632C35F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proofErr w:type="spellStart"/>
      <w:r w:rsidRPr="00C54A8E">
        <w:rPr>
          <w:rFonts w:ascii="Arial" w:hAnsi="Arial" w:cs="Arial"/>
          <w:bCs/>
          <w:sz w:val="22"/>
          <w:szCs w:val="22"/>
        </w:rPr>
        <w:t>Rajvel</w:t>
      </w:r>
      <w:proofErr w:type="spellEnd"/>
      <w:r w:rsidRPr="00C54A8E">
        <w:rPr>
          <w:rFonts w:ascii="Arial" w:hAnsi="Arial" w:cs="Arial"/>
          <w:bCs/>
          <w:sz w:val="22"/>
          <w:szCs w:val="22"/>
        </w:rPr>
        <w:t>@]Samsung.com</w:t>
      </w:r>
    </w:p>
    <w:p w14:paraId="047DDA79" w14:textId="77777777" w:rsidR="002F6DE4" w:rsidRPr="004E3939" w:rsidRDefault="002F6DE4" w:rsidP="002F6D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3307F4" w14:textId="77777777" w:rsidR="002F6DE4" w:rsidRPr="00383545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C51E18" w14:textId="77777777" w:rsidR="002F6DE4" w:rsidRDefault="002F6DE4" w:rsidP="002F6DE4">
      <w:pPr>
        <w:spacing w:after="60"/>
        <w:ind w:left="1985" w:hanging="1985"/>
        <w:rPr>
          <w:rFonts w:ascii="Arial" w:hAnsi="Arial" w:cs="Arial"/>
          <w:b/>
        </w:rPr>
      </w:pPr>
    </w:p>
    <w:p w14:paraId="68203B55" w14:textId="43DE678F" w:rsidR="002F6DE4" w:rsidRPr="00C54A8E" w:rsidRDefault="002F6DE4" w:rsidP="002F6DE4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4</w:t>
      </w:r>
      <w:r w:rsidR="00442E4D" w:rsidRPr="00442E4D" w:rsidDel="00442E4D">
        <w:rPr>
          <w:rFonts w:ascii="Arial" w:hAnsi="Arial" w:cs="Arial"/>
        </w:rPr>
        <w:t xml:space="preserve"> </w:t>
      </w:r>
      <w:r w:rsidR="002C427A">
        <w:rPr>
          <w:rFonts w:ascii="Arial" w:hAnsi="Arial" w:cs="Arial"/>
        </w:rPr>
        <w:t xml:space="preserve">and </w:t>
      </w:r>
      <w:r w:rsidR="002C427A" w:rsidRPr="0054035B">
        <w:rPr>
          <w:rFonts w:ascii="Arial" w:hAnsi="Arial" w:cs="Arial"/>
          <w:bCs/>
        </w:rPr>
        <w:t>S3-21319</w:t>
      </w:r>
      <w:r w:rsidR="003078E1">
        <w:rPr>
          <w:rFonts w:ascii="Arial" w:hAnsi="Arial" w:cs="Arial"/>
          <w:bCs/>
        </w:rPr>
        <w:t>5</w:t>
      </w:r>
    </w:p>
    <w:p w14:paraId="37912A0F" w14:textId="77777777" w:rsidR="002F6DE4" w:rsidRPr="00C54A8E" w:rsidRDefault="002F6DE4" w:rsidP="002F6DE4">
      <w:pPr>
        <w:pStyle w:val="Heading1"/>
      </w:pPr>
      <w:r w:rsidRPr="00C54A8E">
        <w:t>1</w:t>
      </w:r>
      <w:r w:rsidRPr="00C54A8E">
        <w:tab/>
        <w:t>Overall description</w:t>
      </w:r>
    </w:p>
    <w:p w14:paraId="570756CB" w14:textId="77777777" w:rsidR="002F6DE4" w:rsidRDefault="002F6DE4" w:rsidP="002F6DE4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39520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Pr="0039520C">
        <w:rPr>
          <w:rFonts w:ascii="Arial" w:hAnsi="Arial" w:cs="Arial"/>
        </w:rPr>
        <w:t xml:space="preserve"> for their reply LS on storage of K</w:t>
      </w:r>
      <w:r w:rsidRPr="0039520C">
        <w:rPr>
          <w:rFonts w:ascii="Arial" w:hAnsi="Arial" w:cs="Arial"/>
          <w:vertAlign w:val="subscript"/>
        </w:rPr>
        <w:t>AUSF</w:t>
      </w:r>
      <w:r w:rsidRPr="0039520C">
        <w:rPr>
          <w:rFonts w:ascii="Arial" w:hAnsi="Arial" w:cs="Arial"/>
        </w:rPr>
        <w:t>.</w:t>
      </w:r>
    </w:p>
    <w:p w14:paraId="4F997F50" w14:textId="7AF21509" w:rsidR="002F6DE4" w:rsidRDefault="002F6DE4" w:rsidP="002F6DE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SA3 has taken note on the CT1’s feedback that addressing the following issues in Rel-16 is not feasible </w:t>
      </w:r>
      <w:r w:rsidRPr="00425CF9">
        <w:rPr>
          <w:rFonts w:ascii="Arial" w:hAnsi="Arial" w:cs="Arial"/>
        </w:rPr>
        <w:t>from stage 3 protocol perspective</w:t>
      </w:r>
      <w:r>
        <w:rPr>
          <w:rFonts w:ascii="Arial" w:hAnsi="Arial" w:cs="Arial"/>
        </w:rPr>
        <w:t xml:space="preserve">: </w:t>
      </w:r>
    </w:p>
    <w:p w14:paraId="4EB60A89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M</w:t>
      </w:r>
      <w:r w:rsidRPr="00425CF9">
        <w:rPr>
          <w:rFonts w:ascii="Arial" w:hAnsi="Arial" w:cs="Arial"/>
        </w:rPr>
        <w:t>andate the AMF to initiate a SMC procedure soon after a successful 5G AKA</w:t>
      </w:r>
      <w:r>
        <w:rPr>
          <w:rFonts w:ascii="Arial" w:hAnsi="Arial" w:cs="Arial"/>
        </w:rPr>
        <w:t>.</w:t>
      </w:r>
      <w:r w:rsidRPr="00425CF9">
        <w:rPr>
          <w:rFonts w:ascii="Arial" w:hAnsi="Arial" w:cs="Arial"/>
        </w:rPr>
        <w:t xml:space="preserve"> </w:t>
      </w:r>
    </w:p>
    <w:p w14:paraId="38BF07E1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9E20A2">
        <w:rPr>
          <w:rFonts w:ascii="Arial" w:hAnsi="Arial" w:cs="Arial"/>
        </w:rPr>
        <w:t>otential K</w:t>
      </w:r>
      <w:r w:rsidRPr="009E20A2">
        <w:rPr>
          <w:rFonts w:ascii="Arial" w:hAnsi="Arial" w:cs="Arial"/>
          <w:vertAlign w:val="subscript"/>
        </w:rPr>
        <w:t>AUSF</w:t>
      </w:r>
      <w:r w:rsidRPr="009E20A2">
        <w:rPr>
          <w:rFonts w:ascii="Arial" w:hAnsi="Arial" w:cs="Arial"/>
        </w:rPr>
        <w:t xml:space="preserve"> de-synchronization issue, specifically when UE receives multiple authentication requests simultaneously</w:t>
      </w:r>
      <w:r>
        <w:rPr>
          <w:rFonts w:ascii="Arial" w:hAnsi="Arial" w:cs="Arial"/>
        </w:rPr>
        <w:t xml:space="preserve">. </w:t>
      </w:r>
    </w:p>
    <w:p w14:paraId="139E21FA" w14:textId="77777777" w:rsidR="002F6DE4" w:rsidRDefault="002F6DE4" w:rsidP="002F6DE4">
      <w:pPr>
        <w:spacing w:after="0"/>
        <w:rPr>
          <w:rFonts w:ascii="Arial" w:hAnsi="Arial" w:cs="Arial"/>
        </w:rPr>
      </w:pPr>
    </w:p>
    <w:p w14:paraId="348A2221" w14:textId="41764495" w:rsidR="002F6DE4" w:rsidRPr="003078E1" w:rsidRDefault="002F6DE4" w:rsidP="002F6DE4">
      <w:pPr>
        <w:rPr>
          <w:rFonts w:ascii="Arial" w:hAnsi="Arial" w:cs="Arial"/>
        </w:rPr>
      </w:pPr>
      <w:r w:rsidRPr="003078E1">
        <w:rPr>
          <w:rFonts w:ascii="Arial" w:hAnsi="Arial" w:cs="Arial"/>
        </w:rPr>
        <w:t>Regarding the inconsistency pointed out in the previous LS</w:t>
      </w:r>
      <w:r w:rsidR="0069621C">
        <w:rPr>
          <w:rFonts w:ascii="Arial" w:hAnsi="Arial" w:cs="Arial"/>
        </w:rPr>
        <w:t xml:space="preserve"> (</w:t>
      </w:r>
      <w:r w:rsidR="0069621C" w:rsidRPr="0069621C">
        <w:rPr>
          <w:rFonts w:ascii="Arial" w:hAnsi="Arial" w:cs="Arial"/>
        </w:rPr>
        <w:t>C1-214800/S3-213169</w:t>
      </w:r>
      <w:r w:rsidR="0069621C">
        <w:rPr>
          <w:rFonts w:ascii="Arial" w:hAnsi="Arial" w:cs="Arial"/>
        </w:rPr>
        <w:t>)</w:t>
      </w:r>
      <w:r w:rsidRPr="003078E1">
        <w:rPr>
          <w:rFonts w:ascii="Arial" w:hAnsi="Arial" w:cs="Arial"/>
        </w:rPr>
        <w:t xml:space="preserve">, SA3 decided </w:t>
      </w:r>
      <w:r w:rsidR="0069621C">
        <w:rPr>
          <w:rFonts w:ascii="Arial" w:hAnsi="Arial" w:cs="Arial"/>
        </w:rPr>
        <w:t>it as</w:t>
      </w:r>
      <w:r w:rsidR="0069621C">
        <w:rPr>
          <w:rFonts w:ascii="Arial" w:hAnsi="Arial" w:cs="Arial"/>
          <w:i/>
        </w:rPr>
        <w:t xml:space="preserve"> </w:t>
      </w:r>
      <w:r w:rsidR="0069621C">
        <w:rPr>
          <w:rFonts w:ascii="Arial" w:hAnsi="Arial" w:cs="Arial"/>
        </w:rPr>
        <w:t>t</w:t>
      </w:r>
      <w:r w:rsidR="0069621C" w:rsidRPr="002C419F">
        <w:rPr>
          <w:rFonts w:ascii="Arial" w:hAnsi="Arial" w:cs="Arial"/>
        </w:rPr>
        <w:t xml:space="preserve">o have </w:t>
      </w:r>
      <w:r w:rsidR="0069621C" w:rsidRPr="002C419F">
        <w:rPr>
          <w:rFonts w:ascii="Arial" w:hAnsi="Arial" w:cs="Arial"/>
          <w:b/>
        </w:rPr>
        <w:t>a solution</w:t>
      </w:r>
      <w:r w:rsidR="0069621C" w:rsidRPr="002C419F">
        <w:rPr>
          <w:rFonts w:ascii="Arial" w:hAnsi="Arial" w:cs="Arial"/>
        </w:rPr>
        <w:t xml:space="preserve"> for both Rel-16 and Rel-17</w:t>
      </w:r>
      <w:r w:rsidRPr="003078E1">
        <w:rPr>
          <w:rFonts w:ascii="Arial" w:hAnsi="Arial" w:cs="Arial"/>
        </w:rPr>
        <w:t>.</w:t>
      </w:r>
    </w:p>
    <w:p w14:paraId="0E2CA7D0" w14:textId="645F43B2" w:rsidR="00D145E6" w:rsidRPr="005D01B4" w:rsidRDefault="002F6DE4" w:rsidP="002F6DE4">
      <w:pPr>
        <w:rPr>
          <w:rFonts w:ascii="Arial" w:hAnsi="Arial" w:cs="Arial"/>
          <w:strike/>
        </w:rPr>
      </w:pPr>
      <w:r w:rsidRPr="00704879">
        <w:rPr>
          <w:rFonts w:ascii="Arial" w:hAnsi="Arial" w:cs="Arial"/>
        </w:rPr>
        <w:t>Based on the feedback from CT1 (C1-214800/S3-213169</w:t>
      </w:r>
      <w:r w:rsidRPr="00442E4D">
        <w:rPr>
          <w:rFonts w:ascii="Arial" w:hAnsi="Arial" w:cs="Arial"/>
        </w:rPr>
        <w:t>), SA3 has agreed the attached Rel-16 CR (</w:t>
      </w:r>
      <w:r w:rsidRPr="003078E1">
        <w:rPr>
          <w:rFonts w:ascii="Arial" w:hAnsi="Arial" w:cs="Arial"/>
        </w:rPr>
        <w:t>S3-21</w:t>
      </w:r>
      <w:r w:rsidR="00442E4D">
        <w:rPr>
          <w:rFonts w:ascii="Arial" w:hAnsi="Arial" w:cs="Arial"/>
        </w:rPr>
        <w:t>3194</w:t>
      </w:r>
      <w:r w:rsidRPr="003078E1">
        <w:rPr>
          <w:rFonts w:ascii="Arial" w:hAnsi="Arial" w:cs="Arial"/>
        </w:rPr>
        <w:t>, CR#1160</w:t>
      </w:r>
      <w:r w:rsidRPr="00704879">
        <w:rPr>
          <w:rFonts w:ascii="Arial" w:hAnsi="Arial" w:cs="Arial"/>
        </w:rPr>
        <w:t>) and Rel-17 CR (</w:t>
      </w:r>
      <w:r w:rsidR="002C427A" w:rsidRP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5</w:t>
      </w:r>
      <w:r w:rsidRPr="003078E1">
        <w:rPr>
          <w:rFonts w:ascii="Arial" w:hAnsi="Arial" w:cs="Arial"/>
        </w:rPr>
        <w:t>, CR#1159</w:t>
      </w:r>
      <w:r w:rsidRPr="00704879">
        <w:rPr>
          <w:rFonts w:ascii="Arial" w:hAnsi="Arial" w:cs="Arial"/>
        </w:rPr>
        <w:t>) to TS 33.501 to remove the text on</w:t>
      </w:r>
      <w:r w:rsidRPr="00442E4D">
        <w:rPr>
          <w:rFonts w:ascii="Arial" w:hAnsi="Arial" w:cs="Arial"/>
        </w:rPr>
        <w:t xml:space="preserve"> UE handling of multiple authentication requests simultaneously.</w:t>
      </w:r>
      <w:r>
        <w:rPr>
          <w:rFonts w:ascii="Arial" w:hAnsi="Arial" w:cs="Arial"/>
        </w:rPr>
        <w:t xml:space="preserve"> </w:t>
      </w:r>
    </w:p>
    <w:p w14:paraId="5BA5C218" w14:textId="77777777" w:rsidR="002F6DE4" w:rsidRPr="00C54A8E" w:rsidRDefault="002F6DE4" w:rsidP="002F6DE4">
      <w:pPr>
        <w:pStyle w:val="Heading1"/>
      </w:pPr>
      <w:r w:rsidRPr="00C54A8E">
        <w:t>2</w:t>
      </w:r>
      <w:r w:rsidRPr="00C54A8E">
        <w:tab/>
        <w:t>Actions</w:t>
      </w:r>
    </w:p>
    <w:p w14:paraId="0113EB4A" w14:textId="77777777" w:rsidR="002F6DE4" w:rsidRPr="00C54A8E" w:rsidRDefault="002F6DE4" w:rsidP="002F6DE4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</w:p>
    <w:p w14:paraId="74361DD1" w14:textId="77777777" w:rsidR="002F6DE4" w:rsidRPr="009E20A2" w:rsidRDefault="002F6DE4" w:rsidP="002F6DE4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Pr="00530485">
        <w:rPr>
          <w:rFonts w:ascii="Arial" w:hAnsi="Arial" w:cs="Arial"/>
          <w:lang w:eastAsia="en-US"/>
        </w:rPr>
        <w:t xml:space="preserve">SA3 kindly </w:t>
      </w:r>
      <w:r>
        <w:rPr>
          <w:rFonts w:ascii="Arial" w:hAnsi="Arial" w:cs="Arial"/>
          <w:lang w:eastAsia="en-US"/>
        </w:rPr>
        <w:t>asks</w:t>
      </w:r>
      <w:r w:rsidRPr="00530485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 xml:space="preserve">1 </w:t>
      </w:r>
      <w:r w:rsidRPr="003B27DD">
        <w:rPr>
          <w:rFonts w:ascii="Arial" w:hAnsi="Arial" w:cs="Arial"/>
          <w:lang w:eastAsia="en-US"/>
        </w:rPr>
        <w:t xml:space="preserve">to take the above </w:t>
      </w:r>
      <w:r>
        <w:rPr>
          <w:rFonts w:ascii="Arial" w:hAnsi="Arial" w:cs="Arial"/>
          <w:lang w:eastAsia="en-US"/>
        </w:rPr>
        <w:t>information</w:t>
      </w:r>
      <w:r w:rsidRPr="003B27DD">
        <w:rPr>
          <w:rFonts w:ascii="Arial" w:hAnsi="Arial" w:cs="Arial"/>
          <w:lang w:eastAsia="en-US"/>
        </w:rPr>
        <w:t xml:space="preserve"> into account</w:t>
      </w:r>
      <w:r>
        <w:rPr>
          <w:rFonts w:ascii="Arial" w:hAnsi="Arial" w:cs="Arial"/>
          <w:lang w:eastAsia="en-US"/>
        </w:rPr>
        <w:t xml:space="preserve">. </w:t>
      </w:r>
    </w:p>
    <w:p w14:paraId="5B22D402" w14:textId="77777777" w:rsidR="002F6DE4" w:rsidRDefault="002F6DE4" w:rsidP="002F6DE4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Pr="00C54A8E">
        <w:rPr>
          <w:szCs w:val="36"/>
        </w:rPr>
        <w:tab/>
        <w:t xml:space="preserve">Dates of next </w:t>
      </w:r>
      <w:r w:rsidRPr="00C54A8E">
        <w:rPr>
          <w:rFonts w:cs="Arial"/>
          <w:bCs/>
          <w:szCs w:val="36"/>
        </w:rPr>
        <w:t xml:space="preserve">TSG </w:t>
      </w:r>
      <w:r w:rsidRPr="00C54A8E">
        <w:rPr>
          <w:rFonts w:cs="Arial"/>
          <w:szCs w:val="36"/>
        </w:rPr>
        <w:t>SA</w:t>
      </w:r>
      <w:r w:rsidRPr="00C54A8E">
        <w:rPr>
          <w:rFonts w:cs="Arial"/>
          <w:bCs/>
          <w:szCs w:val="36"/>
        </w:rPr>
        <w:t xml:space="preserve"> WG 3</w:t>
      </w:r>
      <w:r w:rsidRPr="00C54A8E">
        <w:rPr>
          <w:szCs w:val="36"/>
        </w:rPr>
        <w:t xml:space="preserve"> meetings</w:t>
      </w:r>
    </w:p>
    <w:p w14:paraId="4912F57B" w14:textId="77777777" w:rsidR="002C427A" w:rsidRPr="0054035B" w:rsidRDefault="002C427A" w:rsidP="002C427A">
      <w:pPr>
        <w:spacing w:after="120"/>
        <w:rPr>
          <w:rFonts w:ascii="Arial" w:hAnsi="Arial" w:cs="Arial"/>
        </w:rPr>
      </w:pPr>
      <w:bookmarkStart w:id="11" w:name="OLE_LINK53"/>
      <w:bookmarkStart w:id="12" w:name="OLE_LINK54"/>
      <w:r w:rsidRPr="0054035B">
        <w:rPr>
          <w:rFonts w:ascii="Arial" w:hAnsi="Arial" w:cs="Arial"/>
        </w:rPr>
        <w:t>SA3#104-e Ad-hoc</w:t>
      </w:r>
      <w:r w:rsidRPr="0054035B">
        <w:rPr>
          <w:rFonts w:ascii="Arial" w:hAnsi="Arial" w:cs="Arial"/>
        </w:rPr>
        <w:tab/>
        <w:t>27 - 30 September 2021</w:t>
      </w:r>
      <w:bookmarkEnd w:id="11"/>
      <w:bookmarkEnd w:id="12"/>
      <w:r w:rsidRPr="00540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 xml:space="preserve">Electronic meeting </w:t>
      </w:r>
    </w:p>
    <w:p w14:paraId="77603F2E" w14:textId="77777777" w:rsidR="002C427A" w:rsidRPr="0054035B" w:rsidRDefault="002C427A" w:rsidP="002C427A">
      <w:pPr>
        <w:spacing w:after="120"/>
        <w:rPr>
          <w:rFonts w:ascii="Arial" w:hAnsi="Arial" w:cs="Arial"/>
          <w:lang w:val="en-IN"/>
        </w:rPr>
      </w:pPr>
      <w:r w:rsidRPr="0054035B">
        <w:rPr>
          <w:rFonts w:ascii="Arial" w:hAnsi="Arial" w:cs="Arial"/>
        </w:rPr>
        <w:t>SA3#105-e</w:t>
      </w:r>
      <w:r w:rsidRPr="0054035B">
        <w:rPr>
          <w:rFonts w:ascii="Arial" w:hAnsi="Arial" w:cs="Arial"/>
        </w:rPr>
        <w:tab/>
        <w:t xml:space="preserve">              08 - 19 November 2021</w:t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ab/>
        <w:t>Electronic meeting</w:t>
      </w:r>
    </w:p>
    <w:p w14:paraId="22DDD085" w14:textId="4F59EC70" w:rsidR="00990504" w:rsidRPr="002F6DE4" w:rsidRDefault="00990504" w:rsidP="002F6DE4"/>
    <w:sectPr w:rsidR="00990504" w:rsidRPr="002F6D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54B3B" w14:textId="77777777" w:rsidR="007857AE" w:rsidRDefault="007857AE">
      <w:pPr>
        <w:spacing w:after="0"/>
      </w:pPr>
      <w:r>
        <w:separator/>
      </w:r>
    </w:p>
  </w:endnote>
  <w:endnote w:type="continuationSeparator" w:id="0">
    <w:p w14:paraId="3EF1811D" w14:textId="77777777" w:rsidR="007857AE" w:rsidRDefault="007857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7DCA9" w14:textId="77777777" w:rsidR="007857AE" w:rsidRDefault="007857AE">
      <w:pPr>
        <w:spacing w:after="0"/>
      </w:pPr>
      <w:r>
        <w:separator/>
      </w:r>
    </w:p>
  </w:footnote>
  <w:footnote w:type="continuationSeparator" w:id="0">
    <w:p w14:paraId="24E42F22" w14:textId="77777777" w:rsidR="007857AE" w:rsidRDefault="007857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activeWritingStyle w:appName="MSWord" w:lang="es-ES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F42"/>
    <w:rsid w:val="00005636"/>
    <w:rsid w:val="000120F8"/>
    <w:rsid w:val="00017F23"/>
    <w:rsid w:val="0003078E"/>
    <w:rsid w:val="00043414"/>
    <w:rsid w:val="0005084B"/>
    <w:rsid w:val="0006341F"/>
    <w:rsid w:val="00076B7F"/>
    <w:rsid w:val="00090B20"/>
    <w:rsid w:val="000C1D27"/>
    <w:rsid w:val="000E10D0"/>
    <w:rsid w:val="000E287E"/>
    <w:rsid w:val="000F0FAD"/>
    <w:rsid w:val="000F6242"/>
    <w:rsid w:val="000F6BC1"/>
    <w:rsid w:val="000F735C"/>
    <w:rsid w:val="001119FB"/>
    <w:rsid w:val="00117CEC"/>
    <w:rsid w:val="001202B3"/>
    <w:rsid w:val="001527BE"/>
    <w:rsid w:val="00153927"/>
    <w:rsid w:val="00161DCD"/>
    <w:rsid w:val="0016792C"/>
    <w:rsid w:val="0017454F"/>
    <w:rsid w:val="0018539F"/>
    <w:rsid w:val="00185435"/>
    <w:rsid w:val="00190837"/>
    <w:rsid w:val="00190C6E"/>
    <w:rsid w:val="001A6AE9"/>
    <w:rsid w:val="001B1D43"/>
    <w:rsid w:val="001C1C8A"/>
    <w:rsid w:val="001C3783"/>
    <w:rsid w:val="002158FA"/>
    <w:rsid w:val="0022384E"/>
    <w:rsid w:val="00230C2A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B3AAB"/>
    <w:rsid w:val="002C427A"/>
    <w:rsid w:val="002D40E2"/>
    <w:rsid w:val="002E3E6A"/>
    <w:rsid w:val="002E46F1"/>
    <w:rsid w:val="002F1940"/>
    <w:rsid w:val="002F6DE4"/>
    <w:rsid w:val="003078E1"/>
    <w:rsid w:val="00341F43"/>
    <w:rsid w:val="003459DD"/>
    <w:rsid w:val="00353332"/>
    <w:rsid w:val="003755E5"/>
    <w:rsid w:val="00383545"/>
    <w:rsid w:val="00390266"/>
    <w:rsid w:val="0039520C"/>
    <w:rsid w:val="00395684"/>
    <w:rsid w:val="003B27DD"/>
    <w:rsid w:val="003B3C69"/>
    <w:rsid w:val="003B5403"/>
    <w:rsid w:val="003C1A12"/>
    <w:rsid w:val="003F1ED5"/>
    <w:rsid w:val="0040647A"/>
    <w:rsid w:val="00406D89"/>
    <w:rsid w:val="00407B4D"/>
    <w:rsid w:val="00417072"/>
    <w:rsid w:val="00425CF9"/>
    <w:rsid w:val="00433500"/>
    <w:rsid w:val="00433F71"/>
    <w:rsid w:val="00435A29"/>
    <w:rsid w:val="00440D43"/>
    <w:rsid w:val="00442E4D"/>
    <w:rsid w:val="0044401C"/>
    <w:rsid w:val="0046621C"/>
    <w:rsid w:val="004751BF"/>
    <w:rsid w:val="00477B2D"/>
    <w:rsid w:val="00480CB6"/>
    <w:rsid w:val="00483088"/>
    <w:rsid w:val="00493277"/>
    <w:rsid w:val="004A391C"/>
    <w:rsid w:val="004B0DF6"/>
    <w:rsid w:val="004B646F"/>
    <w:rsid w:val="004C0222"/>
    <w:rsid w:val="004C72FE"/>
    <w:rsid w:val="004C7DBD"/>
    <w:rsid w:val="004E16A2"/>
    <w:rsid w:val="004E3939"/>
    <w:rsid w:val="00522248"/>
    <w:rsid w:val="00530485"/>
    <w:rsid w:val="00542DF1"/>
    <w:rsid w:val="00546C7B"/>
    <w:rsid w:val="005514E0"/>
    <w:rsid w:val="005731AB"/>
    <w:rsid w:val="00576D6E"/>
    <w:rsid w:val="00577576"/>
    <w:rsid w:val="00582DAC"/>
    <w:rsid w:val="005D01B4"/>
    <w:rsid w:val="005F228B"/>
    <w:rsid w:val="005F40A9"/>
    <w:rsid w:val="00601C6B"/>
    <w:rsid w:val="006052AD"/>
    <w:rsid w:val="00611C96"/>
    <w:rsid w:val="00611D6F"/>
    <w:rsid w:val="0061346C"/>
    <w:rsid w:val="00644232"/>
    <w:rsid w:val="00670027"/>
    <w:rsid w:val="00692E9A"/>
    <w:rsid w:val="0069338B"/>
    <w:rsid w:val="0069621C"/>
    <w:rsid w:val="00697968"/>
    <w:rsid w:val="006B6C69"/>
    <w:rsid w:val="006D1C33"/>
    <w:rsid w:val="006D2D84"/>
    <w:rsid w:val="006F56D1"/>
    <w:rsid w:val="00704879"/>
    <w:rsid w:val="0071030A"/>
    <w:rsid w:val="007157D2"/>
    <w:rsid w:val="00734B59"/>
    <w:rsid w:val="00752D04"/>
    <w:rsid w:val="00776756"/>
    <w:rsid w:val="007857AE"/>
    <w:rsid w:val="00794D29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10B86"/>
    <w:rsid w:val="00813DB4"/>
    <w:rsid w:val="008203B9"/>
    <w:rsid w:val="0083754C"/>
    <w:rsid w:val="00841B9E"/>
    <w:rsid w:val="008800A1"/>
    <w:rsid w:val="00884646"/>
    <w:rsid w:val="00890BB9"/>
    <w:rsid w:val="008917FD"/>
    <w:rsid w:val="008922A2"/>
    <w:rsid w:val="008A7B56"/>
    <w:rsid w:val="008C2907"/>
    <w:rsid w:val="008D757B"/>
    <w:rsid w:val="008D772F"/>
    <w:rsid w:val="009136C0"/>
    <w:rsid w:val="00921187"/>
    <w:rsid w:val="009455AF"/>
    <w:rsid w:val="009545C9"/>
    <w:rsid w:val="009600FA"/>
    <w:rsid w:val="00960FD5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B713D"/>
    <w:rsid w:val="00AF3BED"/>
    <w:rsid w:val="00AF44D5"/>
    <w:rsid w:val="00AF7279"/>
    <w:rsid w:val="00B109CC"/>
    <w:rsid w:val="00B34FBA"/>
    <w:rsid w:val="00B374D8"/>
    <w:rsid w:val="00B70454"/>
    <w:rsid w:val="00B74BAE"/>
    <w:rsid w:val="00B829D8"/>
    <w:rsid w:val="00B97703"/>
    <w:rsid w:val="00BB4BC9"/>
    <w:rsid w:val="00BF07D1"/>
    <w:rsid w:val="00C07771"/>
    <w:rsid w:val="00C30976"/>
    <w:rsid w:val="00C36E8F"/>
    <w:rsid w:val="00C54A8E"/>
    <w:rsid w:val="00C630E9"/>
    <w:rsid w:val="00C66C83"/>
    <w:rsid w:val="00C83202"/>
    <w:rsid w:val="00C937E8"/>
    <w:rsid w:val="00C94DAA"/>
    <w:rsid w:val="00CA7B42"/>
    <w:rsid w:val="00CD36EA"/>
    <w:rsid w:val="00CD5173"/>
    <w:rsid w:val="00CF6087"/>
    <w:rsid w:val="00CF740A"/>
    <w:rsid w:val="00D01A16"/>
    <w:rsid w:val="00D0743C"/>
    <w:rsid w:val="00D145E6"/>
    <w:rsid w:val="00D16A02"/>
    <w:rsid w:val="00D35968"/>
    <w:rsid w:val="00D54463"/>
    <w:rsid w:val="00D91AB0"/>
    <w:rsid w:val="00D92574"/>
    <w:rsid w:val="00DA4577"/>
    <w:rsid w:val="00DA6E35"/>
    <w:rsid w:val="00E06370"/>
    <w:rsid w:val="00E12A48"/>
    <w:rsid w:val="00E139A5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479C1"/>
    <w:rsid w:val="00F55113"/>
    <w:rsid w:val="00F7151B"/>
    <w:rsid w:val="00F803BE"/>
    <w:rsid w:val="00FA15D9"/>
    <w:rsid w:val="00FB5B7C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E16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E16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16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16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16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16A2"/>
    <w:pPr>
      <w:outlineLvl w:val="5"/>
    </w:pPr>
  </w:style>
  <w:style w:type="paragraph" w:styleId="Heading7">
    <w:name w:val="heading 7"/>
    <w:basedOn w:val="H6"/>
    <w:next w:val="Normal"/>
    <w:qFormat/>
    <w:rsid w:val="004E16A2"/>
    <w:pPr>
      <w:outlineLvl w:val="6"/>
    </w:pPr>
  </w:style>
  <w:style w:type="paragraph" w:styleId="Heading8">
    <w:name w:val="heading 8"/>
    <w:basedOn w:val="Heading1"/>
    <w:next w:val="Normal"/>
    <w:qFormat/>
    <w:rsid w:val="004E16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16A2"/>
    <w:pPr>
      <w:outlineLvl w:val="8"/>
    </w:pPr>
  </w:style>
  <w:style w:type="character" w:default="1" w:styleId="DefaultParagraphFont">
    <w:name w:val="Default Paragraph Font"/>
    <w:semiHidden/>
    <w:rsid w:val="004E16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16A2"/>
  </w:style>
  <w:style w:type="paragraph" w:styleId="Header">
    <w:name w:val="header"/>
    <w:link w:val="HeaderChar"/>
    <w:rsid w:val="004E16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E16A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16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E16A2"/>
    <w:pPr>
      <w:spacing w:before="180"/>
      <w:ind w:left="2693" w:hanging="2693"/>
    </w:pPr>
    <w:rPr>
      <w:b/>
    </w:rPr>
  </w:style>
  <w:style w:type="paragraph" w:styleId="TOC1">
    <w:name w:val="toc 1"/>
    <w:semiHidden/>
    <w:rsid w:val="004E16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E16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E16A2"/>
    <w:pPr>
      <w:ind w:left="1701" w:hanging="1701"/>
    </w:pPr>
  </w:style>
  <w:style w:type="paragraph" w:styleId="TOC4">
    <w:name w:val="toc 4"/>
    <w:basedOn w:val="TOC3"/>
    <w:semiHidden/>
    <w:rsid w:val="004E16A2"/>
    <w:pPr>
      <w:ind w:left="1418" w:hanging="1418"/>
    </w:pPr>
  </w:style>
  <w:style w:type="paragraph" w:styleId="TOC3">
    <w:name w:val="toc 3"/>
    <w:basedOn w:val="TOC2"/>
    <w:semiHidden/>
    <w:rsid w:val="004E16A2"/>
    <w:pPr>
      <w:ind w:left="1134" w:hanging="1134"/>
    </w:pPr>
  </w:style>
  <w:style w:type="paragraph" w:styleId="TOC2">
    <w:name w:val="toc 2"/>
    <w:basedOn w:val="TOC1"/>
    <w:semiHidden/>
    <w:rsid w:val="004E16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16A2"/>
    <w:pPr>
      <w:ind w:left="284"/>
    </w:pPr>
  </w:style>
  <w:style w:type="paragraph" w:styleId="Index1">
    <w:name w:val="index 1"/>
    <w:basedOn w:val="Normal"/>
    <w:semiHidden/>
    <w:rsid w:val="004E16A2"/>
    <w:pPr>
      <w:keepLines/>
      <w:spacing w:after="0"/>
    </w:pPr>
  </w:style>
  <w:style w:type="paragraph" w:customStyle="1" w:styleId="ZH">
    <w:name w:val="ZH"/>
    <w:rsid w:val="004E16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E16A2"/>
    <w:pPr>
      <w:outlineLvl w:val="9"/>
    </w:pPr>
  </w:style>
  <w:style w:type="paragraph" w:styleId="ListNumber2">
    <w:name w:val="List Number 2"/>
    <w:basedOn w:val="ListNumber"/>
    <w:semiHidden/>
    <w:rsid w:val="004E16A2"/>
    <w:pPr>
      <w:ind w:left="851"/>
    </w:pPr>
  </w:style>
  <w:style w:type="character" w:styleId="FootnoteReference">
    <w:name w:val="footnote reference"/>
    <w:basedOn w:val="DefaultParagraphFont"/>
    <w:semiHidden/>
    <w:rsid w:val="004E16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16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E16A2"/>
    <w:rPr>
      <w:b/>
    </w:rPr>
  </w:style>
  <w:style w:type="paragraph" w:customStyle="1" w:styleId="TAC">
    <w:name w:val="TAC"/>
    <w:basedOn w:val="TAL"/>
    <w:rsid w:val="004E16A2"/>
    <w:pPr>
      <w:jc w:val="center"/>
    </w:pPr>
  </w:style>
  <w:style w:type="paragraph" w:customStyle="1" w:styleId="TF">
    <w:name w:val="TF"/>
    <w:basedOn w:val="TH"/>
    <w:rsid w:val="004E16A2"/>
    <w:pPr>
      <w:keepNext w:val="0"/>
      <w:spacing w:before="0" w:after="240"/>
    </w:pPr>
  </w:style>
  <w:style w:type="paragraph" w:customStyle="1" w:styleId="NO">
    <w:name w:val="NO"/>
    <w:basedOn w:val="Normal"/>
    <w:rsid w:val="004E16A2"/>
    <w:pPr>
      <w:keepLines/>
      <w:ind w:left="1135" w:hanging="851"/>
    </w:pPr>
  </w:style>
  <w:style w:type="paragraph" w:styleId="TOC9">
    <w:name w:val="toc 9"/>
    <w:basedOn w:val="TOC8"/>
    <w:semiHidden/>
    <w:rsid w:val="004E16A2"/>
    <w:pPr>
      <w:ind w:left="1418" w:hanging="1418"/>
    </w:pPr>
  </w:style>
  <w:style w:type="paragraph" w:customStyle="1" w:styleId="EX">
    <w:name w:val="EX"/>
    <w:basedOn w:val="Normal"/>
    <w:rsid w:val="004E16A2"/>
    <w:pPr>
      <w:keepLines/>
      <w:ind w:left="1702" w:hanging="1418"/>
    </w:pPr>
  </w:style>
  <w:style w:type="paragraph" w:customStyle="1" w:styleId="FP">
    <w:name w:val="FP"/>
    <w:basedOn w:val="Normal"/>
    <w:rsid w:val="004E16A2"/>
    <w:pPr>
      <w:spacing w:after="0"/>
    </w:pPr>
  </w:style>
  <w:style w:type="paragraph" w:customStyle="1" w:styleId="LD">
    <w:name w:val="LD"/>
    <w:rsid w:val="004E16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E16A2"/>
    <w:pPr>
      <w:spacing w:after="0"/>
    </w:pPr>
  </w:style>
  <w:style w:type="paragraph" w:customStyle="1" w:styleId="EW">
    <w:name w:val="EW"/>
    <w:basedOn w:val="EX"/>
    <w:rsid w:val="004E16A2"/>
    <w:pPr>
      <w:spacing w:after="0"/>
    </w:pPr>
  </w:style>
  <w:style w:type="paragraph" w:styleId="TOC6">
    <w:name w:val="toc 6"/>
    <w:basedOn w:val="TOC5"/>
    <w:next w:val="Normal"/>
    <w:semiHidden/>
    <w:rsid w:val="004E16A2"/>
    <w:pPr>
      <w:ind w:left="1985" w:hanging="1985"/>
    </w:pPr>
  </w:style>
  <w:style w:type="paragraph" w:styleId="TOC7">
    <w:name w:val="toc 7"/>
    <w:basedOn w:val="TOC6"/>
    <w:next w:val="Normal"/>
    <w:semiHidden/>
    <w:rsid w:val="004E16A2"/>
    <w:pPr>
      <w:ind w:left="2268" w:hanging="2268"/>
    </w:pPr>
  </w:style>
  <w:style w:type="paragraph" w:styleId="ListBullet2">
    <w:name w:val="List Bullet 2"/>
    <w:basedOn w:val="ListBullet"/>
    <w:semiHidden/>
    <w:rsid w:val="004E16A2"/>
    <w:pPr>
      <w:ind w:left="851"/>
    </w:pPr>
  </w:style>
  <w:style w:type="paragraph" w:styleId="ListBullet3">
    <w:name w:val="List Bullet 3"/>
    <w:basedOn w:val="ListBullet2"/>
    <w:semiHidden/>
    <w:rsid w:val="004E16A2"/>
    <w:pPr>
      <w:ind w:left="1135"/>
    </w:pPr>
  </w:style>
  <w:style w:type="paragraph" w:styleId="ListNumber">
    <w:name w:val="List Number"/>
    <w:basedOn w:val="List"/>
    <w:semiHidden/>
    <w:rsid w:val="004E16A2"/>
  </w:style>
  <w:style w:type="paragraph" w:customStyle="1" w:styleId="EQ">
    <w:name w:val="EQ"/>
    <w:basedOn w:val="Normal"/>
    <w:next w:val="Normal"/>
    <w:rsid w:val="004E16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16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16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16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E16A2"/>
    <w:pPr>
      <w:jc w:val="right"/>
    </w:pPr>
  </w:style>
  <w:style w:type="paragraph" w:customStyle="1" w:styleId="H6">
    <w:name w:val="H6"/>
    <w:basedOn w:val="Heading5"/>
    <w:next w:val="Normal"/>
    <w:rsid w:val="004E16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16A2"/>
    <w:pPr>
      <w:ind w:left="851" w:hanging="851"/>
    </w:pPr>
  </w:style>
  <w:style w:type="paragraph" w:customStyle="1" w:styleId="TAL">
    <w:name w:val="TAL"/>
    <w:basedOn w:val="Normal"/>
    <w:rsid w:val="004E16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16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E16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E16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E16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E16A2"/>
    <w:pPr>
      <w:framePr w:wrap="notBeside" w:y="16161"/>
    </w:pPr>
  </w:style>
  <w:style w:type="character" w:customStyle="1" w:styleId="ZGSM">
    <w:name w:val="ZGSM"/>
    <w:rsid w:val="004E16A2"/>
  </w:style>
  <w:style w:type="paragraph" w:styleId="List2">
    <w:name w:val="List 2"/>
    <w:basedOn w:val="List"/>
    <w:semiHidden/>
    <w:rsid w:val="004E16A2"/>
    <w:pPr>
      <w:ind w:left="851"/>
    </w:pPr>
  </w:style>
  <w:style w:type="paragraph" w:customStyle="1" w:styleId="ZG">
    <w:name w:val="ZG"/>
    <w:rsid w:val="004E16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E16A2"/>
    <w:pPr>
      <w:ind w:left="1135"/>
    </w:pPr>
  </w:style>
  <w:style w:type="paragraph" w:styleId="List4">
    <w:name w:val="List 4"/>
    <w:basedOn w:val="List3"/>
    <w:semiHidden/>
    <w:rsid w:val="004E16A2"/>
    <w:pPr>
      <w:ind w:left="1418"/>
    </w:pPr>
  </w:style>
  <w:style w:type="paragraph" w:styleId="List5">
    <w:name w:val="List 5"/>
    <w:basedOn w:val="List4"/>
    <w:semiHidden/>
    <w:rsid w:val="004E16A2"/>
    <w:pPr>
      <w:ind w:left="1702"/>
    </w:pPr>
  </w:style>
  <w:style w:type="paragraph" w:customStyle="1" w:styleId="EditorsNote">
    <w:name w:val="Editor's Note"/>
    <w:basedOn w:val="NO"/>
    <w:rsid w:val="004E16A2"/>
    <w:rPr>
      <w:color w:val="FF0000"/>
    </w:rPr>
  </w:style>
  <w:style w:type="paragraph" w:styleId="List">
    <w:name w:val="List"/>
    <w:basedOn w:val="Normal"/>
    <w:semiHidden/>
    <w:rsid w:val="004E16A2"/>
    <w:pPr>
      <w:ind w:left="568" w:hanging="284"/>
    </w:pPr>
  </w:style>
  <w:style w:type="paragraph" w:styleId="ListBullet">
    <w:name w:val="List Bullet"/>
    <w:basedOn w:val="List"/>
    <w:semiHidden/>
    <w:rsid w:val="004E16A2"/>
  </w:style>
  <w:style w:type="paragraph" w:styleId="ListBullet4">
    <w:name w:val="List Bullet 4"/>
    <w:basedOn w:val="ListBullet3"/>
    <w:semiHidden/>
    <w:rsid w:val="004E16A2"/>
    <w:pPr>
      <w:ind w:left="1418"/>
    </w:pPr>
  </w:style>
  <w:style w:type="paragraph" w:styleId="ListBullet5">
    <w:name w:val="List Bullet 5"/>
    <w:basedOn w:val="ListBullet4"/>
    <w:semiHidden/>
    <w:rsid w:val="004E16A2"/>
    <w:pPr>
      <w:ind w:left="1702"/>
    </w:pPr>
  </w:style>
  <w:style w:type="paragraph" w:customStyle="1" w:styleId="B2">
    <w:name w:val="B2"/>
    <w:basedOn w:val="List2"/>
    <w:rsid w:val="004E16A2"/>
  </w:style>
  <w:style w:type="paragraph" w:customStyle="1" w:styleId="B3">
    <w:name w:val="B3"/>
    <w:basedOn w:val="List3"/>
    <w:rsid w:val="004E16A2"/>
  </w:style>
  <w:style w:type="paragraph" w:customStyle="1" w:styleId="B4">
    <w:name w:val="B4"/>
    <w:basedOn w:val="List4"/>
    <w:rsid w:val="004E16A2"/>
  </w:style>
  <w:style w:type="paragraph" w:customStyle="1" w:styleId="B5">
    <w:name w:val="B5"/>
    <w:basedOn w:val="List5"/>
    <w:rsid w:val="004E16A2"/>
  </w:style>
  <w:style w:type="paragraph" w:customStyle="1" w:styleId="ZTD">
    <w:name w:val="ZTD"/>
    <w:basedOn w:val="ZB"/>
    <w:rsid w:val="004E16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4E16A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9A9B-9A6C-4CDC-8DD4-58FAEA4F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16</cp:revision>
  <cp:lastPrinted>2002-04-23T07:10:00Z</cp:lastPrinted>
  <dcterms:created xsi:type="dcterms:W3CDTF">2021-08-27T10:24:00Z</dcterms:created>
  <dcterms:modified xsi:type="dcterms:W3CDTF">2021-09-27T17:43:00Z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