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4481ECCE"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bookmarkStart w:id="3" w:name="specVersion"/>
            <w:r w:rsidR="00242616" w:rsidRPr="00972C99">
              <w:rPr>
                <w:noProof w:val="0"/>
              </w:rPr>
              <w:t>V</w:t>
            </w:r>
            <w:r w:rsidR="00242616">
              <w:rPr>
                <w:noProof w:val="0"/>
              </w:rPr>
              <w:t>17</w:t>
            </w:r>
            <w:r w:rsidR="007053CC">
              <w:rPr>
                <w:noProof w:val="0"/>
              </w:rPr>
              <w:t>.</w:t>
            </w:r>
            <w:r w:rsidR="006B6DC9">
              <w:rPr>
                <w:noProof w:val="0"/>
              </w:rPr>
              <w:t>1</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242616" w:rsidRPr="00972C99">
              <w:rPr>
                <w:noProof w:val="0"/>
                <w:sz w:val="32"/>
              </w:rPr>
              <w:t>202</w:t>
            </w:r>
            <w:r w:rsidR="00242616">
              <w:rPr>
                <w:noProof w:val="0"/>
                <w:sz w:val="32"/>
              </w:rPr>
              <w:t>1</w:t>
            </w:r>
            <w:r w:rsidRPr="00972C99">
              <w:rPr>
                <w:noProof w:val="0"/>
                <w:sz w:val="32"/>
              </w:rPr>
              <w:t>-</w:t>
            </w:r>
            <w:bookmarkEnd w:id="4"/>
            <w:r w:rsidR="00242616">
              <w:rPr>
                <w:noProof w:val="0"/>
                <w:sz w:val="32"/>
              </w:rPr>
              <w:t>0</w:t>
            </w:r>
            <w:r w:rsidR="006B6DC9">
              <w:rPr>
                <w:noProof w:val="0"/>
                <w:sz w:val="32"/>
              </w:rPr>
              <w:t>6</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11D01EBD" w14:textId="7103B073" w:rsidR="006B6DC9"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B6DC9">
        <w:t>Foreword</w:t>
      </w:r>
      <w:r w:rsidR="006B6DC9">
        <w:tab/>
      </w:r>
      <w:r w:rsidR="006B6DC9">
        <w:fldChar w:fldCharType="begin" w:fldLock="1"/>
      </w:r>
      <w:r w:rsidR="006B6DC9">
        <w:instrText xml:space="preserve"> PAGEREF _Toc75872537 \h </w:instrText>
      </w:r>
      <w:r w:rsidR="006B6DC9">
        <w:fldChar w:fldCharType="separate"/>
      </w:r>
      <w:r w:rsidR="006B6DC9">
        <w:t>4</w:t>
      </w:r>
      <w:r w:rsidR="006B6DC9">
        <w:fldChar w:fldCharType="end"/>
      </w:r>
    </w:p>
    <w:p w14:paraId="7837E8C3" w14:textId="5676FC66" w:rsidR="006B6DC9" w:rsidRDefault="006B6DC9">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_Toc75872538 \h </w:instrText>
      </w:r>
      <w:r>
        <w:fldChar w:fldCharType="separate"/>
      </w:r>
      <w:r>
        <w:t>6</w:t>
      </w:r>
      <w:r>
        <w:fldChar w:fldCharType="end"/>
      </w:r>
    </w:p>
    <w:p w14:paraId="2C112167" w14:textId="13E97236"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75872537"/>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01290C59" w:rsidR="00774DA4" w:rsidRDefault="00647114" w:rsidP="00A27486">
      <w:r w:rsidRPr="00972C99">
        <w:t>The constructions "is" and "is not" do not indicate requirements.</w:t>
      </w:r>
    </w:p>
    <w:p w14:paraId="2CA6FCD4" w14:textId="77777777" w:rsidR="003B4EE7" w:rsidRPr="00604C96" w:rsidRDefault="003B4EE7" w:rsidP="003B4EE7">
      <w:bookmarkStart w:id="23" w:name="introduction"/>
      <w:bookmarkStart w:id="24" w:name="scope"/>
      <w:bookmarkStart w:id="25" w:name="references"/>
      <w:bookmarkStart w:id="26" w:name="definitions"/>
      <w:bookmarkStart w:id="27" w:name="clause4"/>
      <w:bookmarkEnd w:id="23"/>
      <w:bookmarkEnd w:id="24"/>
      <w:bookmarkEnd w:id="25"/>
      <w:bookmarkEnd w:id="26"/>
      <w:bookmarkEnd w:id="27"/>
      <w:r w:rsidRPr="00604C96">
        <w:t>The contents of the present document were transferred to 3GPP TS 24.</w:t>
      </w:r>
      <w:r>
        <w:t>539 with necessary modifications.</w:t>
      </w:r>
    </w:p>
    <w:p w14:paraId="701B7ECF" w14:textId="77777777" w:rsidR="00080512" w:rsidRPr="00972C99" w:rsidRDefault="00080512">
      <w:pPr>
        <w:pStyle w:val="Heading8"/>
      </w:pPr>
      <w:r w:rsidRPr="00972C99">
        <w:br w:type="page"/>
      </w:r>
      <w:bookmarkStart w:id="28" w:name="_Toc33963299"/>
      <w:bookmarkStart w:id="29" w:name="_Toc34393369"/>
      <w:bookmarkStart w:id="30" w:name="_Toc45216205"/>
      <w:bookmarkStart w:id="31" w:name="_Toc51931774"/>
      <w:bookmarkStart w:id="32" w:name="_Toc58235138"/>
      <w:bookmarkStart w:id="33" w:name="_Toc75872538"/>
      <w:r w:rsidRPr="00972C99">
        <w:lastRenderedPageBreak/>
        <w:t xml:space="preserve">Annex </w:t>
      </w:r>
      <w:r w:rsidR="00CB4F14" w:rsidRPr="00972C99">
        <w:t>A</w:t>
      </w:r>
      <w:r w:rsidRPr="00972C99">
        <w:t xml:space="preserve"> (informative):</w:t>
      </w:r>
      <w:r w:rsidRPr="00972C99">
        <w:br/>
        <w:t>Change history</w:t>
      </w:r>
      <w:bookmarkEnd w:id="28"/>
      <w:bookmarkEnd w:id="29"/>
      <w:bookmarkEnd w:id="30"/>
      <w:bookmarkEnd w:id="31"/>
      <w:bookmarkEnd w:id="32"/>
      <w:bookmarkEnd w:id="33"/>
    </w:p>
    <w:p w14:paraId="69DCB1D9" w14:textId="77777777" w:rsidR="00054A22" w:rsidRPr="00972C99" w:rsidRDefault="00054A22" w:rsidP="00054A22">
      <w:pPr>
        <w:pStyle w:val="TH"/>
      </w:pPr>
      <w:bookmarkStart w:id="34" w:name="historyclause"/>
      <w:bookmarkEnd w:id="3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7177E3">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F15F15">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F15F15">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F15F15">
            <w:pPr>
              <w:pStyle w:val="TAC"/>
              <w:rPr>
                <w:sz w:val="16"/>
              </w:rPr>
            </w:pPr>
            <w:r w:rsidRPr="000C1980">
              <w:rPr>
                <w:sz w:val="16"/>
              </w:rPr>
              <w:t>CP-2</w:t>
            </w:r>
            <w:r w:rsidR="00CE6235" w:rsidRPr="000C1980">
              <w:rPr>
                <w:sz w:val="16"/>
              </w:rPr>
              <w:t>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F15F15">
            <w:pPr>
              <w:pStyle w:val="TAL"/>
              <w:rPr>
                <w:sz w:val="16"/>
              </w:rPr>
            </w:pPr>
            <w:r w:rsidRPr="000C1980">
              <w:rPr>
                <w:sz w:val="16"/>
              </w:rPr>
              <w:t>0025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F15F15">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F15F15">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F15F15">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F15F15">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F15F15">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F15F15">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F15F15">
            <w:pPr>
              <w:pStyle w:val="TAC"/>
              <w:rPr>
                <w:sz w:val="16"/>
              </w:rPr>
            </w:pPr>
            <w:r w:rsidRPr="009648BB">
              <w:rPr>
                <w:sz w:val="16"/>
              </w:rPr>
              <w:t>CP-210134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F15F15">
            <w:pPr>
              <w:pStyle w:val="TAL"/>
              <w:rPr>
                <w:sz w:val="16"/>
              </w:rPr>
            </w:pPr>
            <w:r w:rsidRPr="009648BB">
              <w:rPr>
                <w:sz w:val="16"/>
              </w:rPr>
              <w:t>002</w:t>
            </w:r>
            <w:r>
              <w:rPr>
                <w:sz w:val="16"/>
              </w:rPr>
              <w:t>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F15F15">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F15F15">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F15F15">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F15F15">
            <w:pPr>
              <w:pStyle w:val="TAC"/>
              <w:rPr>
                <w:sz w:val="16"/>
              </w:rPr>
            </w:pPr>
            <w:r w:rsidRPr="00A96916">
              <w:rPr>
                <w:sz w:val="16"/>
              </w:rPr>
              <w:t>1</w:t>
            </w:r>
            <w:r w:rsidRPr="009648BB">
              <w:rPr>
                <w:sz w:val="16"/>
              </w:rPr>
              <w:t>7.0.0</w:t>
            </w:r>
          </w:p>
        </w:tc>
      </w:tr>
      <w:tr w:rsidR="006B6DC9" w:rsidRPr="009648BB" w14:paraId="13C7C1E8"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0CF49635" w14:textId="7166A0E5" w:rsidR="006B6DC9" w:rsidRDefault="006B6DC9" w:rsidP="00F15F15">
            <w:pPr>
              <w:pStyle w:val="TAC"/>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32E45" w14:textId="5099C81F" w:rsidR="006B6DC9" w:rsidRPr="009648BB" w:rsidRDefault="0099473B" w:rsidP="00F15F15">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2DDB1" w14:textId="76E61EE0" w:rsidR="006B6DC9" w:rsidRPr="009648BB" w:rsidRDefault="0099473B" w:rsidP="00F15F15">
            <w:pPr>
              <w:pStyle w:val="TAC"/>
              <w:rPr>
                <w:sz w:val="16"/>
              </w:rPr>
            </w:pPr>
            <w:r>
              <w:rPr>
                <w:sz w:val="16"/>
              </w:rPr>
              <w:t>CP-</w:t>
            </w:r>
            <w:r w:rsidR="007F572E">
              <w:rPr>
                <w:sz w:val="16"/>
              </w:rPr>
              <w:t>211337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37F93DC" w14:textId="09375334" w:rsidR="006B6DC9" w:rsidRPr="009648BB" w:rsidRDefault="006B6DC9" w:rsidP="00F15F15">
            <w:pPr>
              <w:pStyle w:val="TAL"/>
              <w:rPr>
                <w:sz w:val="16"/>
              </w:rPr>
            </w:pPr>
            <w:r>
              <w:rPr>
                <w:sz w:val="16"/>
              </w:rPr>
              <w:t>0029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058407B" w14:textId="2A7F957C" w:rsidR="006B6DC9" w:rsidRPr="009648BB" w:rsidRDefault="006B6DC9" w:rsidP="00F15F15">
            <w:pPr>
              <w:pStyle w:val="TAR"/>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7532" w14:textId="7B96743C" w:rsidR="006B6DC9" w:rsidRPr="009648BB" w:rsidRDefault="006B6DC9" w:rsidP="00F15F15">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2AFB9" w14:textId="55F618DB" w:rsidR="006B6DC9" w:rsidRPr="000C1980" w:rsidRDefault="006B6DC9" w:rsidP="00F15F15">
            <w:pPr>
              <w:pStyle w:val="TAL"/>
              <w:rPr>
                <w:sz w:val="16"/>
              </w:rPr>
            </w:pPr>
            <w:r>
              <w:rPr>
                <w:sz w:val="16"/>
              </w:rPr>
              <w:t>Removal of contents of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BF44B" w14:textId="5E08B951" w:rsidR="006B6DC9" w:rsidRPr="00A96916" w:rsidRDefault="006B6DC9" w:rsidP="00F15F15">
            <w:pPr>
              <w:pStyle w:val="TAC"/>
              <w:rPr>
                <w:sz w:val="16"/>
              </w:rPr>
            </w:pPr>
            <w:r>
              <w:rPr>
                <w:sz w:val="16"/>
              </w:rPr>
              <w:t>17.1.0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AE01A" w14:textId="77777777" w:rsidR="00EC0152" w:rsidRDefault="00EC0152">
      <w:r>
        <w:separator/>
      </w:r>
    </w:p>
    <w:p w14:paraId="3893E9F0" w14:textId="77777777" w:rsidR="00EC0152" w:rsidRDefault="00EC0152"/>
  </w:endnote>
  <w:endnote w:type="continuationSeparator" w:id="0">
    <w:p w14:paraId="2DDA800A" w14:textId="77777777" w:rsidR="00EC0152" w:rsidRDefault="00EC0152">
      <w:r>
        <w:continuationSeparator/>
      </w:r>
    </w:p>
    <w:p w14:paraId="326ECFA8" w14:textId="77777777" w:rsidR="00EC0152" w:rsidRDefault="00EC01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F15F15" w:rsidRDefault="00F15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AF5C6" w14:textId="77777777" w:rsidR="00EC0152" w:rsidRDefault="00EC0152">
      <w:r>
        <w:separator/>
      </w:r>
    </w:p>
    <w:p w14:paraId="6F937CF4" w14:textId="77777777" w:rsidR="00EC0152" w:rsidRDefault="00EC0152"/>
  </w:footnote>
  <w:footnote w:type="continuationSeparator" w:id="0">
    <w:p w14:paraId="54D36B16" w14:textId="77777777" w:rsidR="00EC0152" w:rsidRDefault="00EC0152">
      <w:r>
        <w:continuationSeparator/>
      </w:r>
    </w:p>
    <w:p w14:paraId="4DC00428" w14:textId="77777777" w:rsidR="00EC0152" w:rsidRDefault="00EC01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10F36A06" w:rsidR="00F15F15" w:rsidRDefault="00F15F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0D2">
      <w:rPr>
        <w:rFonts w:ascii="Arial" w:hAnsi="Arial" w:cs="Arial"/>
        <w:b/>
        <w:noProof/>
        <w:sz w:val="18"/>
        <w:szCs w:val="18"/>
      </w:rPr>
      <w:t>3GPP TS 24.519 V17.1.0 (2021-06)</w:t>
    </w:r>
    <w:r>
      <w:rPr>
        <w:rFonts w:ascii="Arial" w:hAnsi="Arial" w:cs="Arial"/>
        <w:b/>
        <w:sz w:val="18"/>
        <w:szCs w:val="18"/>
      </w:rPr>
      <w:fldChar w:fldCharType="end"/>
    </w:r>
  </w:p>
  <w:p w14:paraId="3911BD08" w14:textId="77777777" w:rsidR="00F15F15" w:rsidRDefault="00F15F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10CD6F72" w:rsidR="00F15F15" w:rsidRDefault="00F15F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0D2">
      <w:rPr>
        <w:rFonts w:ascii="Arial" w:hAnsi="Arial" w:cs="Arial"/>
        <w:b/>
        <w:noProof/>
        <w:sz w:val="18"/>
        <w:szCs w:val="18"/>
      </w:rPr>
      <w:t>Release 17</w:t>
    </w:r>
    <w:r>
      <w:rPr>
        <w:rFonts w:ascii="Arial" w:hAnsi="Arial" w:cs="Arial"/>
        <w:b/>
        <w:sz w:val="18"/>
        <w:szCs w:val="18"/>
      </w:rPr>
      <w:fldChar w:fldCharType="end"/>
    </w:r>
  </w:p>
  <w:p w14:paraId="6E659EDC" w14:textId="77777777" w:rsidR="00F15F15" w:rsidRDefault="00F15F15">
    <w:pPr>
      <w:pStyle w:val="Header"/>
    </w:pPr>
  </w:p>
  <w:p w14:paraId="27E3E48C" w14:textId="77777777" w:rsidR="00F15F15" w:rsidRDefault="00F15F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2616"/>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B4EE7"/>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C790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49F9"/>
    <w:rsid w:val="00685003"/>
    <w:rsid w:val="0069633B"/>
    <w:rsid w:val="006A0125"/>
    <w:rsid w:val="006A2F63"/>
    <w:rsid w:val="006A323F"/>
    <w:rsid w:val="006A3A98"/>
    <w:rsid w:val="006A57F3"/>
    <w:rsid w:val="006A746D"/>
    <w:rsid w:val="006B30D0"/>
    <w:rsid w:val="006B6DC9"/>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65A41"/>
    <w:rsid w:val="00774DA4"/>
    <w:rsid w:val="00781F0F"/>
    <w:rsid w:val="007924ED"/>
    <w:rsid w:val="007A06A7"/>
    <w:rsid w:val="007A3061"/>
    <w:rsid w:val="007B1674"/>
    <w:rsid w:val="007B1A66"/>
    <w:rsid w:val="007B57A3"/>
    <w:rsid w:val="007B600E"/>
    <w:rsid w:val="007C5AAD"/>
    <w:rsid w:val="007F0F4A"/>
    <w:rsid w:val="007F3FEC"/>
    <w:rsid w:val="007F572E"/>
    <w:rsid w:val="008028A4"/>
    <w:rsid w:val="00815A7A"/>
    <w:rsid w:val="00822D77"/>
    <w:rsid w:val="008247E0"/>
    <w:rsid w:val="00825DF8"/>
    <w:rsid w:val="00830747"/>
    <w:rsid w:val="00832053"/>
    <w:rsid w:val="008454CE"/>
    <w:rsid w:val="008465F2"/>
    <w:rsid w:val="008466F5"/>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6517"/>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9473B"/>
    <w:rsid w:val="009A5961"/>
    <w:rsid w:val="009A769A"/>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3859"/>
    <w:rsid w:val="00A50131"/>
    <w:rsid w:val="00A50817"/>
    <w:rsid w:val="00A53724"/>
    <w:rsid w:val="00A56066"/>
    <w:rsid w:val="00A63904"/>
    <w:rsid w:val="00A702C7"/>
    <w:rsid w:val="00A7312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3E58"/>
    <w:rsid w:val="00B257B4"/>
    <w:rsid w:val="00B272DC"/>
    <w:rsid w:val="00B34819"/>
    <w:rsid w:val="00B366A3"/>
    <w:rsid w:val="00B45F5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0152"/>
    <w:rsid w:val="00EC1992"/>
    <w:rsid w:val="00EC4A25"/>
    <w:rsid w:val="00EC4ACE"/>
    <w:rsid w:val="00EC726F"/>
    <w:rsid w:val="00ED53CA"/>
    <w:rsid w:val="00EE4B04"/>
    <w:rsid w:val="00F025A2"/>
    <w:rsid w:val="00F04712"/>
    <w:rsid w:val="00F07C80"/>
    <w:rsid w:val="00F13360"/>
    <w:rsid w:val="00F13781"/>
    <w:rsid w:val="00F14F5F"/>
    <w:rsid w:val="00F15F15"/>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B83"/>
    <w:rsid w:val="00F97F28"/>
    <w:rsid w:val="00FA1266"/>
    <w:rsid w:val="00FA2186"/>
    <w:rsid w:val="00FA3232"/>
    <w:rsid w:val="00FA6DBE"/>
    <w:rsid w:val="00FB0DAC"/>
    <w:rsid w:val="00FB10D2"/>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1238</Words>
  <Characters>7062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8284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24.519_CR0027R3_(Rel-17)_IIoT</cp:lastModifiedBy>
  <cp:revision>2</cp:revision>
  <cp:lastPrinted>2019-02-25T14:05:00Z</cp:lastPrinted>
  <dcterms:created xsi:type="dcterms:W3CDTF">2021-07-01T03:59:00Z</dcterms:created>
  <dcterms:modified xsi:type="dcterms:W3CDTF">2021-07-01T03:59:00Z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24.519%Rel-17%%24.519%Rel-17%%24.519%Rel-17%%24.519%Rel-17%%24.519%Rel-17%%24.519%Rel-17%%24.519%Rel-17%%24.519%Rel-17%%24.519%Rel-17%%24.519%Rel-17%0001%24.519%Rel-17%0002%24.519%Rel-17%0003%24.519%Rel-17%0004%24.519%Rel-17%0005%24.519%Rel-17%0006%24.519</vt:lpwstr>
  </property>
  <property fmtid="{D5CDD505-2E9C-101B-9397-08002B2CF9AE}" pid="5" name="MCCCRsImpl1">
    <vt:lpwstr>7%0023%24.519%Rel-17%0025%24.519%Rel-17%0026%24.519%Rel-17%%24.519%Rel-17%0029%</vt:lpwstr>
  </property>
</Properties>
</file>