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30CC1471" w:rsidR="00E8079D" w:rsidRPr="001F6E20" w:rsidRDefault="00E8079D" w:rsidP="008C44EA">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4735A9">
        <w:rPr>
          <w:b/>
          <w:sz w:val="24"/>
        </w:rPr>
        <w:t>3</w:t>
      </w:r>
      <w:r w:rsidR="005E0CBB">
        <w:rPr>
          <w:b/>
          <w:sz w:val="24"/>
        </w:rPr>
        <w:t>1</w:t>
      </w:r>
      <w:r w:rsidR="00941BFE" w:rsidRPr="001F6E20">
        <w:rPr>
          <w:b/>
          <w:sz w:val="24"/>
        </w:rPr>
        <w:t>-e</w:t>
      </w:r>
      <w:r w:rsidRPr="001F6E20">
        <w:rPr>
          <w:b/>
          <w:i/>
          <w:sz w:val="28"/>
        </w:rPr>
        <w:tab/>
      </w:r>
      <w:r w:rsidR="008C44EA" w:rsidRPr="008C44EA">
        <w:rPr>
          <w:b/>
          <w:sz w:val="24"/>
        </w:rPr>
        <w:t>C1-214357</w:t>
      </w:r>
    </w:p>
    <w:p w14:paraId="5DC21640" w14:textId="18EA47C4" w:rsidR="003674C0" w:rsidRPr="001F6E20" w:rsidRDefault="00C86742" w:rsidP="00C86742">
      <w:pPr>
        <w:pStyle w:val="CRCoverPage"/>
        <w:rPr>
          <w:b/>
          <w:sz w:val="24"/>
        </w:rPr>
      </w:pPr>
      <w:r w:rsidRPr="00C86742">
        <w:rPr>
          <w:b/>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4B695AD5" w:rsidR="001E41F3" w:rsidRPr="001F6E20" w:rsidRDefault="00ED4F94" w:rsidP="00E13F3D">
            <w:pPr>
              <w:pStyle w:val="CRCoverPage"/>
              <w:spacing w:after="0"/>
              <w:jc w:val="right"/>
              <w:rPr>
                <w:b/>
                <w:sz w:val="28"/>
              </w:rPr>
            </w:pPr>
            <w:r>
              <w:rPr>
                <w:b/>
                <w:sz w:val="28"/>
              </w:rPr>
              <w:t>24.</w:t>
            </w:r>
            <w:r w:rsidR="000B090F">
              <w:rPr>
                <w:b/>
                <w:sz w:val="28"/>
              </w:rPr>
              <w:t>3</w:t>
            </w:r>
            <w:r>
              <w:rPr>
                <w:b/>
                <w:sz w:val="28"/>
              </w:rPr>
              <w:t>01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7693F47D" w:rsidR="001E41F3" w:rsidRPr="001F6E20" w:rsidRDefault="00DE5E32" w:rsidP="00DE5E32">
            <w:pPr>
              <w:pStyle w:val="CRCoverPage"/>
              <w:spacing w:after="0"/>
            </w:pPr>
            <w:r w:rsidRPr="00DE5E32">
              <w:rPr>
                <w:b/>
                <w:sz w:val="28"/>
              </w:rPr>
              <w:t>3565</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7777777" w:rsidR="001E41F3" w:rsidRPr="001F6E20" w:rsidRDefault="00227EAD" w:rsidP="00E13F3D">
            <w:pPr>
              <w:pStyle w:val="CRCoverPage"/>
              <w:spacing w:after="0"/>
              <w:jc w:val="center"/>
              <w:rPr>
                <w:b/>
              </w:rPr>
            </w:pPr>
            <w:r w:rsidRPr="001F6E20">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71052BB3" w:rsidR="001E41F3" w:rsidRPr="00034848" w:rsidRDefault="00034848">
            <w:pPr>
              <w:pStyle w:val="CRCoverPage"/>
              <w:spacing w:after="0"/>
              <w:jc w:val="center"/>
              <w:rPr>
                <w:b/>
                <w:bCs/>
                <w:sz w:val="28"/>
              </w:rPr>
            </w:pPr>
            <w:r w:rsidRPr="00034848">
              <w:rPr>
                <w:b/>
                <w:bCs/>
                <w:sz w:val="28"/>
              </w:rPr>
              <w:t>17.3.0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CB04F36" w:rsidR="00F25D98" w:rsidRPr="001F6E20" w:rsidRDefault="00F25D98" w:rsidP="001E41F3">
            <w:pPr>
              <w:pStyle w:val="CRCoverPage"/>
              <w:spacing w:after="0"/>
              <w:jc w:val="center"/>
              <w:rPr>
                <w:b/>
                <w:caps/>
              </w:rPr>
            </w:pP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6516718" w:rsidR="00F25D98" w:rsidRPr="001F6E20" w:rsidRDefault="00FE6653" w:rsidP="004E1669">
            <w:pPr>
              <w:pStyle w:val="CRCoverPage"/>
              <w:spacing w:after="0"/>
              <w:rPr>
                <w:b/>
                <w:bCs/>
                <w:caps/>
              </w:rPr>
            </w:pPr>
            <w:r>
              <w:rPr>
                <w:b/>
                <w:bCs/>
                <w:caps/>
              </w:rPr>
              <w:t>X</w:t>
            </w: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040C3F28" w:rsidR="0044130F" w:rsidRPr="001F6E20" w:rsidRDefault="003D2C5D" w:rsidP="0044130F">
            <w:pPr>
              <w:pStyle w:val="CRCoverPage"/>
              <w:spacing w:after="0"/>
              <w:ind w:left="100"/>
            </w:pPr>
            <w:r>
              <w:rPr>
                <w:lang w:val="en-US"/>
              </w:rPr>
              <w:t>Network to remove paging restriction upon receiving SERVICE REQUEST message</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66CE5A02" w:rsidR="001E41F3" w:rsidRPr="001F6E20" w:rsidRDefault="001F6E20">
            <w:pPr>
              <w:pStyle w:val="CRCoverPage"/>
              <w:spacing w:after="0"/>
              <w:ind w:left="100"/>
            </w:pPr>
            <w:r w:rsidRPr="001F6E20">
              <w:t>Nokia, Nokia Shanghai Bell</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108DED29" w:rsidR="001E41F3" w:rsidRPr="001F6E20" w:rsidRDefault="00BE1886">
            <w:pPr>
              <w:pStyle w:val="CRCoverPage"/>
              <w:spacing w:after="0"/>
              <w:ind w:left="100"/>
            </w:pPr>
            <w:r>
              <w:t>MUSIM</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14DD409B" w:rsidR="001E41F3" w:rsidRPr="001F6E20" w:rsidRDefault="00A71A8D">
            <w:pPr>
              <w:pStyle w:val="CRCoverPage"/>
              <w:spacing w:after="0"/>
              <w:ind w:left="100"/>
            </w:pPr>
            <w:r w:rsidRPr="00A71A8D">
              <w:t>2021-0</w:t>
            </w:r>
            <w:r w:rsidR="00924733">
              <w:t>7</w:t>
            </w:r>
            <w:r w:rsidRPr="00A71A8D">
              <w:t>-</w:t>
            </w:r>
            <w:r w:rsidR="00924733">
              <w:t>15</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6B9FDCE6" w:rsidR="001E41F3" w:rsidRPr="001F6E20" w:rsidRDefault="00B933A9"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4FE0F34C" w:rsidR="001E41F3" w:rsidRPr="001F6E20" w:rsidRDefault="00A71A8D">
            <w:pPr>
              <w:pStyle w:val="CRCoverPage"/>
              <w:spacing w:after="0"/>
              <w:ind w:left="100"/>
            </w:pPr>
            <w:r w:rsidRPr="00A71A8D">
              <w:t>Rel-17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1F6E20" w14:paraId="227AEAD7" w14:textId="77777777" w:rsidTr="00547111">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5D7149B9" w14:textId="2AB9D6BC" w:rsidR="003D37B0" w:rsidRDefault="003B0881" w:rsidP="00C42571">
            <w:pPr>
              <w:pStyle w:val="CRCoverPage"/>
              <w:spacing w:after="0"/>
              <w:ind w:left="100"/>
            </w:pPr>
            <w:r>
              <w:t>The service request procedure can be used to remove paging restriction as specified in clause</w:t>
            </w:r>
            <w:r w:rsidR="00C42571">
              <w:t xml:space="preserve"> </w:t>
            </w:r>
            <w:r w:rsidR="00C42571" w:rsidRPr="00C42571">
              <w:t>5.6.1.1</w:t>
            </w:r>
            <w:r>
              <w:t>:</w:t>
            </w:r>
          </w:p>
          <w:p w14:paraId="7A0D2CA5" w14:textId="4CFFC7B5" w:rsidR="003B0881" w:rsidRDefault="003B0881" w:rsidP="00A35336">
            <w:pPr>
              <w:pStyle w:val="CRCoverPage"/>
              <w:spacing w:after="0"/>
              <w:ind w:left="100"/>
            </w:pPr>
          </w:p>
          <w:p w14:paraId="560E27AE" w14:textId="77777777" w:rsidR="00F607B8" w:rsidRPr="00566101" w:rsidRDefault="00F607B8" w:rsidP="00F607B8">
            <w:pPr>
              <w:pStyle w:val="B1"/>
              <w:rPr>
                <w:i/>
                <w:iCs/>
                <w:lang w:eastAsia="ko-KR"/>
              </w:rPr>
            </w:pPr>
            <w:r w:rsidRPr="00566101">
              <w:rPr>
                <w:i/>
                <w:iCs/>
                <w:lang w:eastAsia="ko-KR"/>
              </w:rPr>
              <w:t>o)</w:t>
            </w:r>
            <w:r w:rsidRPr="00566101">
              <w:rPr>
                <w:i/>
                <w:iCs/>
                <w:lang w:eastAsia="ko-KR"/>
              </w:rPr>
              <w:tab/>
              <w:t>the UE that is MUSIM capable and in EMM-IDLE mode is requesting the network to remove the paging restriction.</w:t>
            </w:r>
          </w:p>
          <w:p w14:paraId="0B9D4B6A" w14:textId="68D3A38C" w:rsidR="00F607B8" w:rsidRDefault="0022368B" w:rsidP="0022368B">
            <w:pPr>
              <w:pStyle w:val="CRCoverPage"/>
              <w:spacing w:after="0"/>
              <w:ind w:left="100"/>
            </w:pPr>
            <w:r>
              <w:t xml:space="preserve">The UE achieves this by triggering SERVICE REQUEST message as described in clause </w:t>
            </w:r>
            <w:r w:rsidRPr="0022368B">
              <w:t>5.6.1.2.1</w:t>
            </w:r>
            <w:r>
              <w:t>.</w:t>
            </w:r>
          </w:p>
          <w:p w14:paraId="679094F5" w14:textId="3F8D86E7" w:rsidR="003B0881" w:rsidRDefault="003B0881" w:rsidP="00A35336">
            <w:pPr>
              <w:pStyle w:val="CRCoverPage"/>
              <w:spacing w:after="0"/>
              <w:ind w:left="100"/>
            </w:pPr>
          </w:p>
          <w:p w14:paraId="104973D3" w14:textId="77777777" w:rsidR="0022368B" w:rsidRPr="007C2AF6" w:rsidRDefault="0022368B" w:rsidP="0022368B">
            <w:pPr>
              <w:overflowPunct w:val="0"/>
              <w:autoSpaceDE w:val="0"/>
              <w:autoSpaceDN w:val="0"/>
              <w:adjustRightInd w:val="0"/>
              <w:textAlignment w:val="baseline"/>
            </w:pPr>
            <w:r w:rsidRPr="007C2AF6">
              <w:t>For cases a, b, c, h, k</w:t>
            </w:r>
            <w:r>
              <w:t>,</w:t>
            </w:r>
            <w:r w:rsidRPr="007C2AF6">
              <w:t xml:space="preserve"> </w:t>
            </w:r>
            <w:r w:rsidRPr="007C2AF6">
              <w:rPr>
                <w:rFonts w:hint="eastAsia"/>
                <w:lang w:eastAsia="ko-KR"/>
              </w:rPr>
              <w:t>l</w:t>
            </w:r>
            <w:r>
              <w:rPr>
                <w:lang w:eastAsia="ko-KR"/>
              </w:rPr>
              <w:t xml:space="preserve"> </w:t>
            </w:r>
            <w:r w:rsidRPr="0022368B">
              <w:rPr>
                <w:highlight w:val="yellow"/>
                <w:lang w:eastAsia="ko-KR"/>
              </w:rPr>
              <w:t>and o</w:t>
            </w:r>
            <w:r w:rsidRPr="007C2AF6">
              <w:t xml:space="preserve"> in </w:t>
            </w:r>
            <w:r>
              <w:t>clause</w:t>
            </w:r>
            <w:r w:rsidRPr="007C2AF6">
              <w:t> 5.6.1.1:</w:t>
            </w:r>
          </w:p>
          <w:p w14:paraId="6CED30CE" w14:textId="77777777" w:rsidR="0022368B" w:rsidRPr="00566101" w:rsidRDefault="0022368B" w:rsidP="0022368B">
            <w:pPr>
              <w:pStyle w:val="B1"/>
              <w:rPr>
                <w:i/>
                <w:iCs/>
                <w:lang w:eastAsia="zh-CN"/>
              </w:rPr>
            </w:pPr>
            <w:r w:rsidRPr="00566101">
              <w:rPr>
                <w:i/>
                <w:iCs/>
              </w:rPr>
              <w:t>-</w:t>
            </w:r>
            <w:r w:rsidRPr="00566101">
              <w:rPr>
                <w:i/>
                <w:iCs/>
              </w:rPr>
              <w:tab/>
              <w:t>if the UE is not configured for NAS signalling low priority, the UE initiates the service request procedure by sending a SERVICE REQUEST message to the MME;</w:t>
            </w:r>
          </w:p>
          <w:p w14:paraId="337D1D71" w14:textId="54DEB5C6" w:rsidR="0022368B" w:rsidRDefault="0022368B" w:rsidP="00A35336">
            <w:pPr>
              <w:pStyle w:val="CRCoverPage"/>
              <w:spacing w:after="0"/>
              <w:ind w:left="100"/>
            </w:pPr>
          </w:p>
          <w:p w14:paraId="4D2D8254" w14:textId="58555935" w:rsidR="0022368B" w:rsidRDefault="0022368B" w:rsidP="0022368B">
            <w:pPr>
              <w:pStyle w:val="CRCoverPage"/>
              <w:spacing w:after="0"/>
              <w:ind w:left="100"/>
            </w:pPr>
            <w:r>
              <w:t>Now it is required to clarify that, the network shall remove any paging restriction it has for that UE</w:t>
            </w:r>
            <w:r w:rsidR="00447778">
              <w:t xml:space="preserve"> </w:t>
            </w:r>
            <w:r>
              <w:t>once it receives SERVCE REQUEST message.</w:t>
            </w:r>
          </w:p>
          <w:p w14:paraId="6F2B10EE" w14:textId="62356DB3" w:rsidR="00BD73FD" w:rsidRDefault="00BD73FD" w:rsidP="0022368B">
            <w:pPr>
              <w:pStyle w:val="CRCoverPage"/>
              <w:spacing w:after="0"/>
              <w:ind w:left="100"/>
            </w:pPr>
          </w:p>
          <w:p w14:paraId="36BE6197" w14:textId="73D2578E" w:rsidR="00BD73FD" w:rsidRDefault="00BD73FD" w:rsidP="00447778">
            <w:pPr>
              <w:pStyle w:val="CRCoverPage"/>
              <w:spacing w:after="0"/>
              <w:ind w:left="100"/>
            </w:pPr>
            <w:r>
              <w:t>It is worth to note that, this clarification already exists for the case of receiving EXTENDED SERVICE REQUEST</w:t>
            </w:r>
            <w:r w:rsidR="00447778">
              <w:t xml:space="preserve"> in clause </w:t>
            </w:r>
            <w:r w:rsidR="00447778" w:rsidRPr="00447778">
              <w:t>5.6.1.4.1</w:t>
            </w:r>
            <w:r>
              <w:t xml:space="preserve"> as following:</w:t>
            </w:r>
          </w:p>
          <w:p w14:paraId="100D08C0" w14:textId="5F156366" w:rsidR="00BD73FD" w:rsidRDefault="00BD73FD" w:rsidP="0022368B">
            <w:pPr>
              <w:pStyle w:val="CRCoverPage"/>
              <w:spacing w:after="0"/>
              <w:ind w:left="100"/>
            </w:pPr>
          </w:p>
          <w:p w14:paraId="3FBF78FC" w14:textId="77777777" w:rsidR="00547AB6" w:rsidRPr="00566101" w:rsidRDefault="00547AB6" w:rsidP="00547AB6">
            <w:pPr>
              <w:rPr>
                <w:i/>
                <w:iCs/>
              </w:rPr>
            </w:pPr>
            <w:r w:rsidRPr="00566101">
              <w:rPr>
                <w:i/>
                <w:iCs/>
              </w:rPr>
              <w:t>If the UE supporting MUSIM does not include the Paging restriction IE in the EXTENDED SERVICE REQUEST message, the MME shall delete any stored paging restriction preferences for the UE and stop restricting paging.</w:t>
            </w:r>
          </w:p>
          <w:p w14:paraId="52931BFE" w14:textId="45F98909" w:rsidR="00BD73FD" w:rsidRDefault="00547AB6" w:rsidP="0022368B">
            <w:pPr>
              <w:pStyle w:val="CRCoverPage"/>
              <w:spacing w:after="0"/>
              <w:ind w:left="100"/>
            </w:pPr>
            <w:r>
              <w:t>Hence the change is needed only for SERVICE REQUEST</w:t>
            </w:r>
            <w:r w:rsidR="005D5260">
              <w:t xml:space="preserve"> case</w:t>
            </w:r>
            <w:r>
              <w:t>.</w:t>
            </w:r>
          </w:p>
          <w:p w14:paraId="4AB1CFBA" w14:textId="7E88F79F" w:rsidR="00922A1E" w:rsidRPr="001F6E20" w:rsidRDefault="00922A1E" w:rsidP="00A35336">
            <w:pPr>
              <w:pStyle w:val="CRCoverPage"/>
              <w:spacing w:after="0"/>
              <w:ind w:left="100"/>
            </w:pPr>
          </w:p>
        </w:tc>
      </w:tr>
      <w:tr w:rsidR="0044130F" w:rsidRPr="001F6E20" w14:paraId="0C8E4D65" w14:textId="77777777" w:rsidTr="00547111">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44130F" w:rsidRPr="001F6E20" w14:paraId="4FC2AB41" w14:textId="77777777" w:rsidTr="00547111">
        <w:tc>
          <w:tcPr>
            <w:tcW w:w="2694" w:type="dxa"/>
            <w:gridSpan w:val="2"/>
            <w:tcBorders>
              <w:left w:val="single" w:sz="4" w:space="0" w:color="auto"/>
            </w:tcBorders>
          </w:tcPr>
          <w:p w14:paraId="4A3BE4AC" w14:textId="77777777" w:rsidR="0044130F" w:rsidRPr="001F6E20" w:rsidRDefault="0044130F" w:rsidP="0044130F">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76C0712C" w14:textId="1D8092D5" w:rsidR="00F06C9A" w:rsidRPr="001F6E20" w:rsidRDefault="00405436" w:rsidP="00405436">
            <w:pPr>
              <w:pStyle w:val="CRCoverPage"/>
              <w:spacing w:after="0"/>
              <w:ind w:left="100"/>
            </w:pPr>
            <w:r>
              <w:t xml:space="preserve">Clarifying that </w:t>
            </w:r>
            <w:r w:rsidRPr="00405436">
              <w:t xml:space="preserve">the network shall remove any paging restriction it has for that </w:t>
            </w:r>
            <w:r w:rsidR="00566101" w:rsidRPr="00405436">
              <w:t>UE once</w:t>
            </w:r>
            <w:r w:rsidRPr="00405436">
              <w:t xml:space="preserve"> it receives SERVCE REQUEST message</w:t>
            </w:r>
            <w:r>
              <w:t>.</w:t>
            </w:r>
          </w:p>
        </w:tc>
      </w:tr>
      <w:tr w:rsidR="0044130F" w:rsidRPr="001F6E20" w14:paraId="67BD561C" w14:textId="77777777" w:rsidTr="00547111">
        <w:tc>
          <w:tcPr>
            <w:tcW w:w="2694" w:type="dxa"/>
            <w:gridSpan w:val="2"/>
            <w:tcBorders>
              <w:left w:val="single" w:sz="4" w:space="0" w:color="auto"/>
            </w:tcBorders>
          </w:tcPr>
          <w:p w14:paraId="7A30C9A1"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3CB430B5" w14:textId="77777777" w:rsidR="0044130F" w:rsidRPr="001F6E20" w:rsidRDefault="0044130F" w:rsidP="0044130F">
            <w:pPr>
              <w:pStyle w:val="CRCoverPage"/>
              <w:spacing w:after="0"/>
              <w:rPr>
                <w:sz w:val="8"/>
                <w:szCs w:val="8"/>
              </w:rPr>
            </w:pPr>
          </w:p>
        </w:tc>
      </w:tr>
      <w:tr w:rsidR="0044130F" w:rsidRPr="001F6E20" w14:paraId="262596DA" w14:textId="77777777" w:rsidTr="00547111">
        <w:tc>
          <w:tcPr>
            <w:tcW w:w="2694" w:type="dxa"/>
            <w:gridSpan w:val="2"/>
            <w:tcBorders>
              <w:left w:val="single" w:sz="4" w:space="0" w:color="auto"/>
              <w:bottom w:val="single" w:sz="4" w:space="0" w:color="auto"/>
            </w:tcBorders>
          </w:tcPr>
          <w:p w14:paraId="659D5F83" w14:textId="77777777" w:rsidR="0044130F" w:rsidRPr="001F6E20" w:rsidRDefault="0044130F" w:rsidP="004413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C723257" w:rsidR="0044130F" w:rsidRPr="001F6E20" w:rsidRDefault="00405436" w:rsidP="0044130F">
            <w:pPr>
              <w:pStyle w:val="CRCoverPage"/>
              <w:spacing w:after="0"/>
              <w:ind w:left="100"/>
            </w:pPr>
            <w:r>
              <w:t>The network wrongly keeps the paging restriction even after receiving SERVIE REQUEST message from the UE.</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56FADABE" w:rsidR="001E41F3" w:rsidRPr="001F6E20" w:rsidRDefault="00090EDB" w:rsidP="00090EDB">
            <w:pPr>
              <w:pStyle w:val="CRCoverPage"/>
              <w:spacing w:after="0"/>
              <w:ind w:left="100"/>
            </w:pPr>
            <w:r w:rsidRPr="00090EDB">
              <w:t>5.6.1.4.1</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9AC461C" w14:textId="0C1D2057" w:rsidR="001F6E20" w:rsidRDefault="001F6E20" w:rsidP="001F6E20">
      <w:pPr>
        <w:jc w:val="center"/>
      </w:pPr>
      <w:r w:rsidRPr="001F6E20">
        <w:rPr>
          <w:highlight w:val="green"/>
        </w:rPr>
        <w:lastRenderedPageBreak/>
        <w:t xml:space="preserve">***** </w:t>
      </w:r>
      <w:r w:rsidR="00CE33B9">
        <w:rPr>
          <w:highlight w:val="green"/>
        </w:rPr>
        <w:t>First</w:t>
      </w:r>
      <w:r w:rsidRPr="001F6E20">
        <w:rPr>
          <w:highlight w:val="green"/>
        </w:rPr>
        <w:t xml:space="preserve"> change *****</w:t>
      </w:r>
    </w:p>
    <w:p w14:paraId="38CE7B35" w14:textId="77777777" w:rsidR="00546B18" w:rsidRPr="00CC0C94" w:rsidRDefault="00546B18" w:rsidP="00546B18">
      <w:pPr>
        <w:pStyle w:val="Heading5"/>
      </w:pPr>
      <w:bookmarkStart w:id="1" w:name="_Toc20218008"/>
      <w:bookmarkStart w:id="2" w:name="_Toc27743893"/>
      <w:bookmarkStart w:id="3" w:name="_Toc35959464"/>
      <w:bookmarkStart w:id="4" w:name="_Toc45202897"/>
      <w:bookmarkStart w:id="5" w:name="_Toc45700273"/>
      <w:bookmarkStart w:id="6" w:name="_Toc51920009"/>
      <w:bookmarkStart w:id="7" w:name="_Toc68251069"/>
      <w:bookmarkStart w:id="8" w:name="_Toc74916046"/>
      <w:r w:rsidRPr="00CC0C94">
        <w:t>5.6.1.4.1</w:t>
      </w:r>
      <w:r w:rsidRPr="00CC0C94">
        <w:tab/>
        <w:t>UE is not using EPS services with control plane CIoT EPS optimization</w:t>
      </w:r>
      <w:bookmarkEnd w:id="1"/>
      <w:bookmarkEnd w:id="2"/>
      <w:bookmarkEnd w:id="3"/>
      <w:bookmarkEnd w:id="4"/>
      <w:bookmarkEnd w:id="5"/>
      <w:bookmarkEnd w:id="6"/>
      <w:bookmarkEnd w:id="7"/>
      <w:bookmarkEnd w:id="8"/>
    </w:p>
    <w:p w14:paraId="645978D1" w14:textId="77777777" w:rsidR="00546B18" w:rsidRPr="00C0277B" w:rsidRDefault="00546B18" w:rsidP="00546B18">
      <w:pPr>
        <w:rPr>
          <w:lang w:eastAsia="zh-CN"/>
        </w:rPr>
      </w:pPr>
      <w:r w:rsidRPr="00C0277B">
        <w:t>If EMM-REGISTERED without PDN connection is supported by the UE and the MME and the MME has no active EPS bearer contexts for the UE, for cases a, b</w:t>
      </w:r>
      <w:r>
        <w:t xml:space="preserve">, </w:t>
      </w:r>
      <w:r w:rsidRPr="00C0277B">
        <w:t>c</w:t>
      </w:r>
      <w:r>
        <w:t xml:space="preserve"> and o</w:t>
      </w:r>
      <w:r w:rsidRPr="00C0277B">
        <w:t xml:space="preserve"> in </w:t>
      </w:r>
      <w:r>
        <w:t>clause</w:t>
      </w:r>
      <w:r w:rsidRPr="00C0277B">
        <w:t xml:space="preserve"> 5.6.1.1, upon receipt of the </w:t>
      </w:r>
      <w:r w:rsidRPr="00C0277B">
        <w:rPr>
          <w:lang w:eastAsia="zh-CN"/>
        </w:rPr>
        <w:t xml:space="preserve">SERVICE REQUEST message </w:t>
      </w:r>
      <w:r w:rsidRPr="00C0277B">
        <w:t xml:space="preserve">or the EXTENDED SERVICE REQUEST message for </w:t>
      </w:r>
      <w:r w:rsidRPr="00C0277B">
        <w:rPr>
          <w:lang w:eastAsia="ja-JP"/>
        </w:rPr>
        <w:t>p</w:t>
      </w:r>
      <w:r w:rsidRPr="00C0277B">
        <w:rPr>
          <w:lang w:eastAsia="ko-KR"/>
        </w:rPr>
        <w:t>acket services</w:t>
      </w:r>
      <w:r w:rsidRPr="00C0277B">
        <w:t xml:space="preserve">, </w:t>
      </w:r>
      <w:r w:rsidRPr="00C0277B">
        <w:rPr>
          <w:rFonts w:hint="eastAsia"/>
          <w:lang w:eastAsia="zh-CN"/>
        </w:rPr>
        <w:t>a</w:t>
      </w:r>
      <w:r w:rsidRPr="00C0277B">
        <w:t xml:space="preserve">fter completion of the EMM common procedures according to </w:t>
      </w:r>
      <w:r>
        <w:t>clause</w:t>
      </w:r>
      <w:r w:rsidRPr="00C0277B">
        <w:t xml:space="preserve"> 5.6.1.3, if any, </w:t>
      </w:r>
      <w:r w:rsidRPr="00C0277B">
        <w:rPr>
          <w:rFonts w:hint="eastAsia"/>
        </w:rPr>
        <w:t xml:space="preserve">the MME shall </w:t>
      </w:r>
      <w:r w:rsidRPr="00C0277B">
        <w:t>send a SERVICE ACCEPT message</w:t>
      </w:r>
      <w:r w:rsidRPr="00C0277B">
        <w:rPr>
          <w:rFonts w:hint="eastAsia"/>
        </w:rPr>
        <w:t>.</w:t>
      </w:r>
    </w:p>
    <w:p w14:paraId="577CDE97" w14:textId="77777777" w:rsidR="00546B18" w:rsidRPr="00B64CB9" w:rsidRDefault="00546B18" w:rsidP="00546B18">
      <w:r w:rsidRPr="00C0277B">
        <w:t>If EMM-REGISTERED without PDN connection is supported by the UE and the MME and the UE has no active EPS bearer contexts, for cases a, b</w:t>
      </w:r>
      <w:r>
        <w:t xml:space="preserve">, </w:t>
      </w:r>
      <w:r w:rsidRPr="00C0277B">
        <w:t>c</w:t>
      </w:r>
      <w:r>
        <w:t xml:space="preserve"> and o</w:t>
      </w:r>
      <w:r w:rsidRPr="00C0277B">
        <w:t xml:space="preserve"> in </w:t>
      </w:r>
      <w:r>
        <w:t>clause</w:t>
      </w:r>
      <w:r w:rsidRPr="00C0277B">
        <w:t> 5.6.1.1, the UE shall treat the receipt of a SERVICE ACCEPT message as successful completion of the procedure. Otherwise, for cases a, b</w:t>
      </w:r>
      <w:r w:rsidRPr="00C0277B">
        <w:rPr>
          <w:rFonts w:hint="eastAsia"/>
          <w:lang w:eastAsia="ko-KR"/>
        </w:rPr>
        <w:t>,</w:t>
      </w:r>
      <w:r w:rsidRPr="00C0277B">
        <w:t xml:space="preserve"> c,</w:t>
      </w:r>
      <w:r w:rsidRPr="00C0277B">
        <w:rPr>
          <w:rFonts w:hint="eastAsia"/>
          <w:lang w:eastAsia="ko-KR"/>
        </w:rPr>
        <w:t xml:space="preserve"> h</w:t>
      </w:r>
      <w:r w:rsidRPr="00C0277B">
        <w:rPr>
          <w:lang w:eastAsia="ko-KR"/>
        </w:rPr>
        <w:t>, k</w:t>
      </w:r>
      <w:r>
        <w:t xml:space="preserve">, </w:t>
      </w:r>
      <w:r w:rsidRPr="00C0277B">
        <w:rPr>
          <w:rFonts w:hint="eastAsia"/>
          <w:lang w:eastAsia="ko-KR"/>
        </w:rPr>
        <w:t>l</w:t>
      </w:r>
      <w:r>
        <w:rPr>
          <w:lang w:eastAsia="ko-KR"/>
        </w:rPr>
        <w:t xml:space="preserve"> and o</w:t>
      </w:r>
      <w:r w:rsidRPr="00C0277B">
        <w:t xml:space="preserve"> in </w:t>
      </w:r>
      <w:r>
        <w:t>clause</w:t>
      </w:r>
      <w:r w:rsidRPr="00C0277B">
        <w:t> 5.6.1.1, the UE shall treat the indication from the lower layers that the user plane radio bearer is set up as successful completion of the procedure. The UE shall reset the service request attempt counter, stop the timer T3417 and enter the state EMM-REGISTERED.</w:t>
      </w:r>
    </w:p>
    <w:p w14:paraId="6C741993" w14:textId="77777777" w:rsidR="00546B18" w:rsidRPr="00CC0C94" w:rsidRDefault="00546B18" w:rsidP="00546B18">
      <w:r w:rsidRPr="00CC0C94">
        <w:t xml:space="preserve">If the service type information element in the EXTENDED SERVICE REQUEST message indicates "mobile terminating CS fallback or 1xCS fallback" and the CSFB response IE, if included, indicates </w:t>
      </w:r>
      <w:r w:rsidRPr="00CC0C94">
        <w:rPr>
          <w:lang w:eastAsia="ja-JP"/>
        </w:rPr>
        <w:t>"</w:t>
      </w:r>
      <w:r w:rsidRPr="00CC0C94">
        <w:rPr>
          <w:rFonts w:hint="eastAsia"/>
          <w:lang w:eastAsia="ja-JP"/>
        </w:rPr>
        <w:t xml:space="preserve">CS fallback </w:t>
      </w:r>
      <w:r w:rsidRPr="00CC0C94">
        <w:rPr>
          <w:lang w:eastAsia="ja-JP"/>
        </w:rPr>
        <w:t>accept</w:t>
      </w:r>
      <w:r w:rsidRPr="00CC0C94">
        <w:rPr>
          <w:rFonts w:hint="eastAsia"/>
          <w:lang w:eastAsia="ja-JP"/>
        </w:rPr>
        <w:t>ed by the UE</w:t>
      </w:r>
      <w:r w:rsidRPr="00CC0C94">
        <w:rPr>
          <w:lang w:eastAsia="ja-JP"/>
        </w:rPr>
        <w:t>",</w:t>
      </w:r>
      <w:r w:rsidRPr="00CC0C94">
        <w:t xml:space="preserve"> or if the service type information element in the EXTENDED SERVICE REQUEST message indicates "mobile originating CS fallback or 1xCS fallback" or "</w:t>
      </w:r>
      <w:r w:rsidRPr="00CC0C94">
        <w:rPr>
          <w:lang w:eastAsia="ko-KR"/>
        </w:rPr>
        <w:t>mobile originating CS fallback emergency call</w:t>
      </w:r>
      <w:r w:rsidRPr="00CC0C94">
        <w:rPr>
          <w:rFonts w:hint="eastAsia"/>
          <w:lang w:eastAsia="ko-KR"/>
        </w:rPr>
        <w:t xml:space="preserve"> or 1xCS fallback </w:t>
      </w:r>
      <w:r w:rsidRPr="00CC0C94">
        <w:rPr>
          <w:lang w:eastAsia="ko-KR"/>
        </w:rPr>
        <w:t>emergency call</w:t>
      </w:r>
      <w:r w:rsidRPr="00CC0C94">
        <w:t>", the network initiates CS fallback</w:t>
      </w:r>
      <w:r w:rsidRPr="00CC0C94">
        <w:rPr>
          <w:rFonts w:hint="eastAsia"/>
          <w:lang w:eastAsia="zh-CN"/>
        </w:rPr>
        <w:t xml:space="preserve"> or </w:t>
      </w:r>
      <w:r w:rsidRPr="00CC0C94">
        <w:rPr>
          <w:noProof/>
          <w:lang w:val="en-US"/>
        </w:rPr>
        <w:t>1xCS fallback</w:t>
      </w:r>
      <w:r w:rsidRPr="00CC0C94">
        <w:t xml:space="preserve"> procedures.</w:t>
      </w:r>
    </w:p>
    <w:p w14:paraId="3D060A9F" w14:textId="77777777" w:rsidR="00546B18" w:rsidRPr="00CC0C94" w:rsidRDefault="00546B18" w:rsidP="00546B18">
      <w:r w:rsidRPr="00CC0C94">
        <w:t xml:space="preserve">If the EPS bearer context status IE is included in the EXTENDED SERVICE REQUEST message, the network shall deactivate all those EPS bearer contexts locally (without peer-to-peer signalling between the network and the UE) which are active on the network side but are indicated by the UE as being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EXTENDED SERVICE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2BD25718" w14:textId="77777777" w:rsidR="00546B18" w:rsidRPr="00CC0C94" w:rsidRDefault="00546B18" w:rsidP="00546B18">
      <w:pPr>
        <w:rPr>
          <w:lang w:eastAsia="zh-CN"/>
        </w:rPr>
      </w:pPr>
      <w:r w:rsidRPr="00CC0C94">
        <w:rPr>
          <w:lang w:eastAsia="zh-CN"/>
        </w:rPr>
        <w:t xml:space="preserve">If the SERVICE REQUEST message </w:t>
      </w:r>
      <w:r w:rsidRPr="00CC0C94">
        <w:t xml:space="preserve">or the EXTENDED SERVICE REQUEST message for </w:t>
      </w:r>
      <w:r w:rsidRPr="00CC0C94">
        <w:rPr>
          <w:lang w:eastAsia="ja-JP"/>
        </w:rPr>
        <w:t>p</w:t>
      </w:r>
      <w:r w:rsidRPr="00CC0C94">
        <w:rPr>
          <w:lang w:eastAsia="ko-KR"/>
        </w:rPr>
        <w:t>acket services,</w:t>
      </w:r>
      <w:r w:rsidRPr="00CC0C94">
        <w:t xml:space="preserve"> </w:t>
      </w:r>
      <w:r w:rsidRPr="00CC0C94">
        <w:rPr>
          <w:rFonts w:hint="eastAsia"/>
          <w:lang w:eastAsia="zh-CN"/>
        </w:rPr>
        <w:t xml:space="preserve">was </w:t>
      </w:r>
      <w:r w:rsidRPr="00CC0C94">
        <w:rPr>
          <w:lang w:eastAsia="zh-CN"/>
        </w:rPr>
        <w:t xml:space="preserve">sent in a CSG cell and the CSG </w:t>
      </w:r>
      <w:r w:rsidRPr="00CC0C94">
        <w:rPr>
          <w:rFonts w:hint="eastAsia"/>
          <w:lang w:eastAsia="zh-CN"/>
        </w:rPr>
        <w:t>subscription has expired or was removed for a UE</w:t>
      </w:r>
      <w:r w:rsidRPr="00CC0C94">
        <w:rPr>
          <w:lang w:eastAsia="zh-CN"/>
        </w:rPr>
        <w:t xml:space="preserve">, but the </w:t>
      </w:r>
      <w:r w:rsidRPr="00CC0C94">
        <w:rPr>
          <w:rFonts w:hint="eastAsia"/>
          <w:lang w:eastAsia="zh-CN"/>
        </w:rPr>
        <w:t>UE</w:t>
      </w:r>
      <w:r w:rsidRPr="00CC0C94">
        <w:rPr>
          <w:lang w:eastAsia="zh-CN"/>
        </w:rPr>
        <w:t xml:space="preserve"> has a PDN connection for emergency bearer services established, the network shall accept the SERVICE REQUEST message </w:t>
      </w:r>
      <w:r w:rsidRPr="00CC0C94">
        <w:t xml:space="preserve">or the EXTENDED SERVICE REQUEST message for packet services </w:t>
      </w:r>
      <w:r w:rsidRPr="00CC0C94">
        <w:rPr>
          <w:lang w:eastAsia="zh-CN"/>
        </w:rPr>
        <w:t xml:space="preserve">and deactivate all non-emergency </w:t>
      </w:r>
      <w:r w:rsidRPr="00CC0C94">
        <w:t>EPS bearers</w:t>
      </w:r>
      <w:r w:rsidRPr="00CC0C94">
        <w:rPr>
          <w:rFonts w:hint="eastAsia"/>
          <w:lang w:eastAsia="zh-CN"/>
        </w:rPr>
        <w:t xml:space="preserve"> locally</w:t>
      </w:r>
      <w:r w:rsidRPr="00CC0C94">
        <w:rPr>
          <w:lang w:eastAsia="zh-CN"/>
        </w:rPr>
        <w:t xml:space="preserve">. The </w:t>
      </w:r>
      <w:r w:rsidRPr="00CC0C94">
        <w:rPr>
          <w:rFonts w:hint="eastAsia"/>
          <w:lang w:eastAsia="zh-CN"/>
        </w:rPr>
        <w:t>emergency EPS bearers</w:t>
      </w:r>
      <w:r w:rsidRPr="00CC0C94">
        <w:rPr>
          <w:lang w:eastAsia="zh-CN"/>
        </w:rPr>
        <w:t xml:space="preserve"> shall not be deactivated.</w:t>
      </w:r>
    </w:p>
    <w:p w14:paraId="3F640BAF" w14:textId="77777777" w:rsidR="00546B18" w:rsidRPr="00CC0C94" w:rsidRDefault="00546B18" w:rsidP="00546B18">
      <w:pPr>
        <w:rPr>
          <w:lang w:eastAsia="ko-KR"/>
        </w:rPr>
      </w:pPr>
      <w:r w:rsidRPr="00CC0C94">
        <w:t xml:space="preserve">For cases d in </w:t>
      </w:r>
      <w:r>
        <w:t>clause</w:t>
      </w:r>
      <w:r w:rsidRPr="00CC0C94">
        <w:t xml:space="preserve"> 5.6.1.1, and for case e in </w:t>
      </w:r>
      <w:r>
        <w:t>clause</w:t>
      </w:r>
      <w:r w:rsidRPr="00CC0C94">
        <w:t> 5.6.1.1</w:t>
      </w:r>
      <w:r w:rsidRPr="00CC0C94">
        <w:rPr>
          <w:lang w:eastAsia="ja-JP"/>
        </w:rPr>
        <w:t xml:space="preserve"> when</w:t>
      </w:r>
      <w:r w:rsidRPr="00CC0C94">
        <w:rPr>
          <w:rFonts w:hint="eastAsia"/>
          <w:lang w:eastAsia="ja-JP"/>
        </w:rPr>
        <w:t xml:space="preserve"> the CSFB response </w:t>
      </w:r>
      <w:r w:rsidRPr="00CC0C94">
        <w:rPr>
          <w:lang w:eastAsia="ja-JP"/>
        </w:rPr>
        <w:t>was</w:t>
      </w:r>
      <w:r w:rsidRPr="00CC0C94">
        <w:rPr>
          <w:rFonts w:hint="eastAsia"/>
          <w:lang w:eastAsia="ja-JP"/>
        </w:rPr>
        <w:t xml:space="preserve"> set </w:t>
      </w:r>
      <w:r w:rsidRPr="00CC0C94">
        <w:rPr>
          <w:lang w:eastAsia="ja-JP"/>
        </w:rPr>
        <w:t>to</w:t>
      </w:r>
      <w:r w:rsidRPr="00CC0C94">
        <w:rPr>
          <w:rFonts w:hint="eastAsia"/>
          <w:lang w:eastAsia="ja-JP"/>
        </w:rPr>
        <w:t xml:space="preserve"> </w:t>
      </w:r>
      <w:r w:rsidRPr="00CC0C94">
        <w:rPr>
          <w:lang w:eastAsia="ja-JP"/>
        </w:rPr>
        <w:t>"</w:t>
      </w:r>
      <w:r w:rsidRPr="00CC0C94">
        <w:rPr>
          <w:rFonts w:hint="eastAsia"/>
          <w:lang w:eastAsia="ja-JP"/>
        </w:rPr>
        <w:t>CS fallback accepted by the UE</w:t>
      </w:r>
      <w:r w:rsidRPr="00CC0C94">
        <w:rPr>
          <w:lang w:eastAsia="ja-JP"/>
        </w:rPr>
        <w:t>"</w:t>
      </w:r>
      <w:r w:rsidRPr="00CC0C94">
        <w:t>, the UE shall treat the indication from the lower layers that the inter-system change from S1 mode to A/Gb or Iu mode is completed as successful completion of the procedure. T</w:t>
      </w:r>
      <w:r w:rsidRPr="00CC0C94">
        <w:rPr>
          <w:lang w:eastAsia="ja-JP"/>
        </w:rPr>
        <w:t>he EMM sublayer in the UE shall indicate to the MM sublayer that the CS fallback procedure has succeeded. The UE shall stop the timer T3417ext or T3417ext-mt, respectively, and enter the state EMM-REGISTERED.NO-CELL-AVAILABLE.</w:t>
      </w:r>
    </w:p>
    <w:p w14:paraId="7C211BDA" w14:textId="77777777" w:rsidR="00546B18" w:rsidRPr="00CC0C94" w:rsidRDefault="00546B18" w:rsidP="00546B18">
      <w:r w:rsidRPr="00CC0C94">
        <w:rPr>
          <w:lang w:eastAsia="zh-CN"/>
        </w:rPr>
        <w:t xml:space="preserve">If the service request procedure was initiated in EMM-IDLE mode and an EXTENDED SERVICE REQUEST message </w:t>
      </w:r>
      <w:r w:rsidRPr="00CC0C94">
        <w:rPr>
          <w:rFonts w:hint="eastAsia"/>
          <w:lang w:eastAsia="zh-CN"/>
        </w:rPr>
        <w:t xml:space="preserve">was </w:t>
      </w:r>
      <w:r w:rsidRPr="00CC0C94">
        <w:rPr>
          <w:lang w:eastAsia="zh-CN"/>
        </w:rPr>
        <w:t xml:space="preserve">sent in a CSG cell and the CSG </w:t>
      </w:r>
      <w:r w:rsidRPr="00CC0C94">
        <w:rPr>
          <w:rFonts w:hint="eastAsia"/>
          <w:lang w:eastAsia="zh-CN"/>
        </w:rPr>
        <w:t xml:space="preserve">subscription has expired or was removed for </w:t>
      </w:r>
      <w:r w:rsidRPr="00CC0C94">
        <w:rPr>
          <w:lang w:eastAsia="zh-CN"/>
        </w:rPr>
        <w:t>the</w:t>
      </w:r>
      <w:r w:rsidRPr="00CC0C94">
        <w:rPr>
          <w:rFonts w:hint="eastAsia"/>
          <w:lang w:eastAsia="zh-CN"/>
        </w:rPr>
        <w:t xml:space="preserve"> UE</w:t>
      </w:r>
      <w:r w:rsidRPr="00CC0C94">
        <w:rPr>
          <w:lang w:eastAsia="zh-CN"/>
        </w:rPr>
        <w:t xml:space="preserve">, the network need </w:t>
      </w:r>
      <w:r w:rsidRPr="00CC0C94">
        <w:rPr>
          <w:rFonts w:hint="eastAsia"/>
          <w:lang w:eastAsia="zh-CN"/>
        </w:rPr>
        <w:t xml:space="preserve">not </w:t>
      </w:r>
      <w:r w:rsidRPr="00CC0C94">
        <w:t>perform CSG access control</w:t>
      </w:r>
      <w:r w:rsidRPr="00CC0C94">
        <w:rPr>
          <w:lang w:eastAsia="zh-CN"/>
        </w:rPr>
        <w:t xml:space="preserve"> if the service </w:t>
      </w:r>
      <w:r w:rsidRPr="00CC0C94">
        <w:t>type information element indicates "</w:t>
      </w:r>
      <w:r w:rsidRPr="00CC0C94">
        <w:rPr>
          <w:lang w:eastAsia="ko-KR"/>
        </w:rPr>
        <w:t>mobile originating CS fallback emergency call</w:t>
      </w:r>
      <w:r w:rsidRPr="00CC0C94">
        <w:rPr>
          <w:rFonts w:hint="eastAsia"/>
          <w:lang w:eastAsia="ko-KR"/>
        </w:rPr>
        <w:t xml:space="preserve"> or 1xCS fallback </w:t>
      </w:r>
      <w:r w:rsidRPr="00CC0C94">
        <w:rPr>
          <w:lang w:eastAsia="ko-KR"/>
        </w:rPr>
        <w:t>emergency call</w:t>
      </w:r>
      <w:r w:rsidRPr="00CC0C94">
        <w:t>".</w:t>
      </w:r>
    </w:p>
    <w:p w14:paraId="1D366DE3" w14:textId="77777777" w:rsidR="00546B18" w:rsidRPr="00CC0C94" w:rsidRDefault="00546B18" w:rsidP="00546B18">
      <w:pPr>
        <w:rPr>
          <w:lang w:eastAsia="zh-CN"/>
        </w:rPr>
      </w:pPr>
      <w:r w:rsidRPr="00CC0C94">
        <w:t xml:space="preserve">For cases </w:t>
      </w:r>
      <w:r w:rsidRPr="00CC0C94">
        <w:rPr>
          <w:rFonts w:hint="eastAsia"/>
          <w:lang w:eastAsia="ko-KR"/>
        </w:rPr>
        <w:t>f</w:t>
      </w:r>
      <w:r w:rsidRPr="00CC0C94">
        <w:t xml:space="preserve"> and </w:t>
      </w:r>
      <w:r w:rsidRPr="00CC0C94">
        <w:rPr>
          <w:rFonts w:hint="eastAsia"/>
          <w:lang w:eastAsia="ko-KR"/>
        </w:rPr>
        <w:t>g</w:t>
      </w:r>
      <w:r w:rsidRPr="00CC0C94">
        <w:t xml:space="preserve"> in </w:t>
      </w:r>
      <w:r>
        <w:t>clause</w:t>
      </w:r>
      <w:r w:rsidRPr="00CC0C94">
        <w:t> 5.6.1.1:</w:t>
      </w:r>
    </w:p>
    <w:p w14:paraId="4C226253" w14:textId="77777777" w:rsidR="00546B18" w:rsidRPr="00CC0C94" w:rsidRDefault="00546B18" w:rsidP="00546B18">
      <w:pPr>
        <w:pStyle w:val="B1"/>
        <w:rPr>
          <w:lang w:eastAsia="ko-KR"/>
        </w:rPr>
      </w:pPr>
      <w:r w:rsidRPr="00CC0C94">
        <w:rPr>
          <w:lang w:eastAsia="ko-KR"/>
        </w:rPr>
        <w:t>-</w:t>
      </w:r>
      <w:r w:rsidRPr="00CC0C94">
        <w:rPr>
          <w:lang w:eastAsia="ko-KR"/>
        </w:rPr>
        <w:tab/>
      </w:r>
      <w:r w:rsidRPr="00CC0C94">
        <w:t xml:space="preserve">if the UE receives the indication from the lower layers that </w:t>
      </w:r>
      <w:r w:rsidRPr="00CC0C94">
        <w:rPr>
          <w:rFonts w:hint="eastAsia"/>
          <w:lang w:eastAsia="ko-KR"/>
        </w:rPr>
        <w:t xml:space="preserve">the </w:t>
      </w:r>
      <w:r w:rsidRPr="00CC0C94">
        <w:rPr>
          <w:lang w:eastAsia="ko-KR"/>
        </w:rPr>
        <w:t>signalling</w:t>
      </w:r>
      <w:r w:rsidRPr="00CC0C94">
        <w:rPr>
          <w:rFonts w:hint="eastAsia"/>
          <w:lang w:eastAsia="ko-KR"/>
        </w:rPr>
        <w:t xml:space="preserve"> connection is released with the redirection indication to 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 xml:space="preserve">access network </w:t>
      </w:r>
      <w:r w:rsidRPr="00CC0C94">
        <w:rPr>
          <w:lang w:eastAsia="ko-KR"/>
        </w:rPr>
        <w:t xml:space="preserve">or the indication from the lower layers that a change to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 xml:space="preserve">access network </w:t>
      </w:r>
      <w:r w:rsidRPr="00CC0C94">
        <w:rPr>
          <w:lang w:eastAsia="ko-KR"/>
        </w:rPr>
        <w:t xml:space="preserve">for 1xCS fallback has started </w:t>
      </w:r>
      <w:r w:rsidRPr="00CC0C94">
        <w:t xml:space="preserve">(see 3GPP TS 36.331 [22]), the UE shall </w:t>
      </w:r>
      <w:r w:rsidRPr="00CC0C94">
        <w:rPr>
          <w:lang w:eastAsia="ko-KR"/>
        </w:rPr>
        <w:t xml:space="preserve">consider the service request procedure successfully completed, </w:t>
      </w:r>
      <w:r w:rsidRPr="00CC0C94">
        <w:t xml:space="preserve">stop </w:t>
      </w:r>
      <w:r w:rsidRPr="00CC0C94">
        <w:rPr>
          <w:lang w:eastAsia="ja-JP"/>
        </w:rPr>
        <w:t>timer T3417 and enter the state EMM-REGISTERED</w:t>
      </w:r>
      <w:r w:rsidRPr="00CC0C94">
        <w:rPr>
          <w:rFonts w:hint="eastAsia"/>
          <w:lang w:eastAsia="ko-KR"/>
        </w:rPr>
        <w:t>.</w:t>
      </w:r>
      <w:r w:rsidRPr="00CC0C94">
        <w:t>NO-CELL-AVAILABLE</w:t>
      </w:r>
      <w:r w:rsidRPr="00CC0C94">
        <w:rPr>
          <w:lang w:eastAsia="ko-KR"/>
        </w:rPr>
        <w:t>;</w:t>
      </w:r>
    </w:p>
    <w:p w14:paraId="5E22E138" w14:textId="77777777" w:rsidR="00546B18" w:rsidRPr="00CC0C94" w:rsidRDefault="00546B18" w:rsidP="00546B18">
      <w:pPr>
        <w:pStyle w:val="B1"/>
      </w:pPr>
      <w:r w:rsidRPr="00CC0C94">
        <w:rPr>
          <w:lang w:eastAsia="ko-KR"/>
        </w:rPr>
        <w:t>-</w:t>
      </w:r>
      <w:r w:rsidRPr="00CC0C94">
        <w:rPr>
          <w:lang w:eastAsia="ko-KR"/>
        </w:rPr>
        <w:tab/>
      </w:r>
      <w:r w:rsidRPr="00CC0C94">
        <w:t>if the UE receives</w:t>
      </w:r>
      <w:r w:rsidRPr="00CC0C94">
        <w:rPr>
          <w:lang w:eastAsia="ko-KR"/>
        </w:rPr>
        <w:t xml:space="preserve"> </w:t>
      </w:r>
      <w:r w:rsidRPr="00CC0C94">
        <w:t>the dual Rx/Tx redirection indication from the lower layers</w:t>
      </w:r>
      <w:r w:rsidRPr="00CC0C94">
        <w:rPr>
          <w:lang w:eastAsia="ko-KR"/>
        </w:rPr>
        <w:t xml:space="preserve"> </w:t>
      </w:r>
      <w:r w:rsidRPr="00CC0C94">
        <w:t xml:space="preserve">(see 3GPP TS 36.331 [22]), the UE shall </w:t>
      </w:r>
      <w:r w:rsidRPr="00CC0C94">
        <w:rPr>
          <w:lang w:eastAsia="ko-KR"/>
        </w:rPr>
        <w:t xml:space="preserve">select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 xml:space="preserve">access network </w:t>
      </w:r>
      <w:r w:rsidRPr="00CC0C94">
        <w:rPr>
          <w:lang w:eastAsia="ko-KR"/>
        </w:rPr>
        <w:t xml:space="preserve">for 1xCS fallback, consider the service request procedure successfully completed, </w:t>
      </w:r>
      <w:r w:rsidRPr="00CC0C94">
        <w:t xml:space="preserve">stop </w:t>
      </w:r>
      <w:r w:rsidRPr="00CC0C94">
        <w:rPr>
          <w:lang w:eastAsia="ja-JP"/>
        </w:rPr>
        <w:t xml:space="preserve">timer T3417 and enter the state </w:t>
      </w:r>
      <w:r w:rsidRPr="00CC0C94">
        <w:t>EMM-REGISTERED.NORMAL-SERVICE; and</w:t>
      </w:r>
    </w:p>
    <w:p w14:paraId="7B26FDBA" w14:textId="77777777" w:rsidR="00546B18" w:rsidRPr="00CC0C94" w:rsidRDefault="00546B18" w:rsidP="00546B18">
      <w:pPr>
        <w:pStyle w:val="B1"/>
        <w:rPr>
          <w:lang w:eastAsia="ko-KR"/>
        </w:rPr>
      </w:pPr>
      <w:r w:rsidRPr="00CC0C94">
        <w:rPr>
          <w:lang w:eastAsia="ko-KR"/>
        </w:rPr>
        <w:t>-</w:t>
      </w:r>
      <w:r w:rsidRPr="00CC0C94">
        <w:rPr>
          <w:lang w:eastAsia="ko-KR"/>
        </w:rPr>
        <w:tab/>
        <w:t xml:space="preserve">if the UE receives a </w:t>
      </w:r>
      <w:r w:rsidRPr="00CC0C94">
        <w:rPr>
          <w:rFonts w:hint="eastAsia"/>
          <w:lang w:eastAsia="ko-KR"/>
        </w:rPr>
        <w:t>cdma2000</w:t>
      </w:r>
      <w:r w:rsidRPr="00CC0C94">
        <w:rPr>
          <w:vertAlign w:val="superscript"/>
        </w:rPr>
        <w:t>®</w:t>
      </w:r>
      <w:r w:rsidRPr="00CC0C94">
        <w:t xml:space="preserve"> signalling message indicating 1xCS fallback rejection by </w:t>
      </w:r>
      <w:r w:rsidRPr="00CC0C94">
        <w:rPr>
          <w:rFonts w:hint="eastAsia"/>
          <w:lang w:eastAsia="ko-KR"/>
        </w:rPr>
        <w:t>cdma2000</w:t>
      </w:r>
      <w:r w:rsidRPr="00CC0C94">
        <w:rPr>
          <w:vertAlign w:val="superscript"/>
        </w:rPr>
        <w:t>®</w:t>
      </w:r>
      <w:r w:rsidRPr="00CC0C94">
        <w:t xml:space="preserve"> 1x access network, the UE shall </w:t>
      </w:r>
      <w:r w:rsidRPr="00CC0C94">
        <w:rPr>
          <w:lang w:eastAsia="ko-KR"/>
        </w:rPr>
        <w:t xml:space="preserve">abort the service request procedure, </w:t>
      </w:r>
      <w:r w:rsidRPr="00CC0C94">
        <w:t xml:space="preserve">stop </w:t>
      </w:r>
      <w:r w:rsidRPr="00CC0C94">
        <w:rPr>
          <w:lang w:eastAsia="ja-JP"/>
        </w:rPr>
        <w:t>timer T3417 and enter the state EMM-REGISTERED</w:t>
      </w:r>
      <w:r w:rsidRPr="00CC0C94">
        <w:rPr>
          <w:rFonts w:hint="eastAsia"/>
          <w:lang w:eastAsia="ko-KR"/>
        </w:rPr>
        <w:t>.</w:t>
      </w:r>
      <w:r w:rsidRPr="00CC0C94">
        <w:t>NORMAL-SERVICE</w:t>
      </w:r>
      <w:r w:rsidRPr="00CC0C94">
        <w:rPr>
          <w:lang w:eastAsia="ja-JP"/>
        </w:rPr>
        <w:t>.</w:t>
      </w:r>
    </w:p>
    <w:p w14:paraId="21E0C75A" w14:textId="77777777" w:rsidR="00546B18" w:rsidRPr="00CC0C94" w:rsidRDefault="00546B18" w:rsidP="00546B18">
      <w:pPr>
        <w:rPr>
          <w:lang w:eastAsia="zh-CN"/>
        </w:rPr>
      </w:pPr>
      <w:r w:rsidRPr="00CC0C94">
        <w:lastRenderedPageBreak/>
        <w:t xml:space="preserve">For cases i and j in </w:t>
      </w:r>
      <w:r>
        <w:t>clause</w:t>
      </w:r>
      <w:r w:rsidRPr="00CC0C94">
        <w:t> 5.6.1.1, if the UE receives the indication from the lower layers that the signalling connection is released, the UE shall consider the service request procedure successfully completed, stop timer T3417 and enter the state EMM-REGISTERED.NO-CELL-AVAILABLE.</w:t>
      </w:r>
    </w:p>
    <w:p w14:paraId="474C880F" w14:textId="77777777" w:rsidR="00546B18" w:rsidRDefault="00546B18" w:rsidP="00546B18">
      <w:r>
        <w:rPr>
          <w:lang w:eastAsia="ja-JP"/>
        </w:rPr>
        <w:t xml:space="preserve">For cases p and q </w:t>
      </w:r>
      <w:r w:rsidRPr="00CC0C94">
        <w:t xml:space="preserve">in </w:t>
      </w:r>
      <w:r>
        <w:t>clause</w:t>
      </w:r>
      <w:r w:rsidRPr="00CC0C94">
        <w:t> 5.6.1.1</w:t>
      </w:r>
      <w:r>
        <w:t xml:space="preserve">, when the </w:t>
      </w:r>
      <w:r w:rsidRPr="00CC0C94">
        <w:t>UE</w:t>
      </w:r>
      <w:r>
        <w:t xml:space="preserve"> supporting MUSIM </w:t>
      </w:r>
      <w:r w:rsidRPr="00CC0C94">
        <w:t xml:space="preserve">in the </w:t>
      </w:r>
      <w:r>
        <w:t>EXTENDED SERVICE</w:t>
      </w:r>
      <w:r w:rsidRPr="00CC0C94">
        <w:t xml:space="preserve"> REQUEST message</w:t>
      </w:r>
      <w:r>
        <w:t xml:space="preserve"> sets the Request type</w:t>
      </w:r>
      <w:r w:rsidRPr="00CC0C94">
        <w:t xml:space="preserve"> to "</w:t>
      </w:r>
      <w:r>
        <w:t>NAS signalling connection release</w:t>
      </w:r>
      <w:r w:rsidRPr="00CC0C94">
        <w:t>"</w:t>
      </w:r>
      <w:r>
        <w:t xml:space="preserve"> or </w:t>
      </w:r>
      <w:r w:rsidRPr="00CC0C94">
        <w:t>to "</w:t>
      </w:r>
      <w:r>
        <w:t>Rejection of paging</w:t>
      </w:r>
      <w:r w:rsidRPr="00CC0C94">
        <w:t>"</w:t>
      </w:r>
      <w:r>
        <w:t xml:space="preserve"> </w:t>
      </w:r>
      <w:r w:rsidRPr="00CC0C94">
        <w:t xml:space="preserve">in the </w:t>
      </w:r>
      <w:r>
        <w:t>UE request type</w:t>
      </w:r>
      <w:r w:rsidRPr="00CC0C94">
        <w:t xml:space="preserve"> IE</w:t>
      </w:r>
      <w:r>
        <w:t>, the UE shall treat the receipt of SERVICE ACCEPT message as the successful completion of the procedure</w:t>
      </w:r>
      <w:r w:rsidDel="00D511EB">
        <w:t xml:space="preserve"> </w:t>
      </w:r>
      <w:r>
        <w:t>and the UE shall reset the service request attempt counter, stop timer T3417 and enter the state EMM-REGISTERED.</w:t>
      </w:r>
    </w:p>
    <w:p w14:paraId="5E0C8269" w14:textId="77777777" w:rsidR="00546B18" w:rsidRPr="00CC0C94" w:rsidRDefault="00546B18" w:rsidP="00546B18">
      <w:pPr>
        <w:rPr>
          <w:lang w:eastAsia="ko-KR"/>
        </w:rPr>
      </w:pPr>
      <w:r w:rsidRPr="00CC0C94">
        <w:rPr>
          <w:rFonts w:hint="eastAsia"/>
          <w:lang w:eastAsia="ja-JP"/>
        </w:rPr>
        <w:t xml:space="preserve">If the SERVICE REQUEST message </w:t>
      </w:r>
      <w:r w:rsidRPr="00CC0C94">
        <w:t xml:space="preserve">or an EXTENDED SERVICE REQUEST message for packet services </w:t>
      </w:r>
      <w:r w:rsidRPr="00CC0C94">
        <w:rPr>
          <w:rFonts w:hint="eastAsia"/>
          <w:lang w:eastAsia="ja-JP"/>
        </w:rPr>
        <w:t>was used, t</w:t>
      </w:r>
      <w:r w:rsidRPr="00CC0C94">
        <w:rPr>
          <w:rFonts w:hint="eastAsia"/>
          <w:lang w:eastAsia="ko-KR"/>
        </w:rPr>
        <w:t xml:space="preserve">he UE shall locally deactivate the EPS bearer contexts that do not have </w:t>
      </w:r>
      <w:r w:rsidRPr="00CC0C94">
        <w:rPr>
          <w:lang w:eastAsia="ko-KR"/>
        </w:rPr>
        <w:t xml:space="preserve">a </w:t>
      </w:r>
      <w:r w:rsidRPr="00CC0C94">
        <w:rPr>
          <w:rFonts w:hint="eastAsia"/>
          <w:lang w:eastAsia="ko-KR"/>
        </w:rPr>
        <w:t xml:space="preserve">user plane radio bearer established </w:t>
      </w:r>
      <w:r w:rsidRPr="00CC0C94">
        <w:rPr>
          <w:rFonts w:hint="eastAsia"/>
          <w:lang w:eastAsia="ja-JP"/>
        </w:rPr>
        <w:t>upon</w:t>
      </w:r>
      <w:r w:rsidRPr="00CC0C94">
        <w:rPr>
          <w:rFonts w:hint="eastAsia"/>
          <w:lang w:eastAsia="ko-KR"/>
        </w:rPr>
        <w:t xml:space="preserve"> successful </w:t>
      </w:r>
      <w:r w:rsidRPr="00CC0C94">
        <w:rPr>
          <w:lang w:eastAsia="ko-KR"/>
        </w:rPr>
        <w:t xml:space="preserve">completion of the </w:t>
      </w:r>
      <w:r w:rsidRPr="00CC0C94">
        <w:rPr>
          <w:rFonts w:hint="eastAsia"/>
          <w:lang w:eastAsia="ko-KR"/>
        </w:rPr>
        <w:t>service request procedure</w:t>
      </w:r>
      <w:r>
        <w:rPr>
          <w:lang w:eastAsia="ko-KR"/>
        </w:rPr>
        <w:t xml:space="preserve">, except for the case </w:t>
      </w:r>
      <w:r>
        <w:t xml:space="preserve">when the </w:t>
      </w:r>
      <w:r w:rsidRPr="00CC0C94">
        <w:t>UE</w:t>
      </w:r>
      <w:r>
        <w:t xml:space="preserve"> supporting MUSIM </w:t>
      </w:r>
      <w:r w:rsidRPr="00CC0C94">
        <w:t xml:space="preserve">in the </w:t>
      </w:r>
      <w:r>
        <w:t>EXTENDED SERVICE</w:t>
      </w:r>
      <w:r w:rsidRPr="00CC0C94">
        <w:t xml:space="preserve"> REQUEST message</w:t>
      </w:r>
      <w:r>
        <w:t xml:space="preserve"> sets the Request type</w:t>
      </w:r>
      <w:r w:rsidRPr="00CC0C94">
        <w:t xml:space="preserve"> to "</w:t>
      </w:r>
      <w:r>
        <w:t>NAS signalling connection release</w:t>
      </w:r>
      <w:r w:rsidRPr="00CC0C94">
        <w:t xml:space="preserve">" </w:t>
      </w:r>
      <w:r>
        <w:t xml:space="preserve">or </w:t>
      </w:r>
      <w:r w:rsidRPr="00CC0C94">
        <w:t>to "</w:t>
      </w:r>
      <w:r>
        <w:t>Rejection of paging</w:t>
      </w:r>
      <w:r w:rsidRPr="00CC0C94">
        <w:t>"</w:t>
      </w:r>
      <w:r>
        <w:t xml:space="preserve"> </w:t>
      </w:r>
      <w:r w:rsidRPr="00CC0C94">
        <w:t xml:space="preserve">in the </w:t>
      </w:r>
      <w:r>
        <w:t>UE request type</w:t>
      </w:r>
      <w:r w:rsidRPr="00CC0C94">
        <w:t xml:space="preserve"> IE</w:t>
      </w:r>
      <w:r w:rsidRPr="00CC0C94">
        <w:rPr>
          <w:rFonts w:hint="eastAsia"/>
          <w:lang w:eastAsia="ko-KR"/>
        </w:rPr>
        <w:t>.</w:t>
      </w:r>
    </w:p>
    <w:p w14:paraId="20F3E39E" w14:textId="77777777" w:rsidR="00546B18" w:rsidRPr="00CC0C94" w:rsidRDefault="00546B18" w:rsidP="00546B18">
      <w:pPr>
        <w:rPr>
          <w:lang w:eastAsia="ja-JP"/>
        </w:rPr>
      </w:pPr>
      <w:r w:rsidRPr="00CC0C94">
        <w:rPr>
          <w:rFonts w:hint="eastAsia"/>
          <w:lang w:eastAsia="ja-JP"/>
        </w:rPr>
        <w:t xml:space="preserve">If the EXTENDED SERVICE REQUEST message </w:t>
      </w:r>
      <w:r w:rsidRPr="00CC0C94">
        <w:rPr>
          <w:lang w:eastAsia="ja-JP"/>
        </w:rPr>
        <w:t xml:space="preserve">is for </w:t>
      </w:r>
      <w:r w:rsidRPr="00CC0C94">
        <w:t>CS fallback or 1xCS fallback</w:t>
      </w:r>
      <w:r w:rsidRPr="00CC0C94">
        <w:rPr>
          <w:rFonts w:hint="eastAsia"/>
          <w:lang w:eastAsia="ja-JP"/>
        </w:rPr>
        <w:t xml:space="preserve"> and radio bearer establishment takes place during the procedure,</w:t>
      </w:r>
      <w:r w:rsidRPr="00CC0C94">
        <w:rPr>
          <w:rFonts w:hint="eastAsia"/>
          <w:lang w:eastAsia="ko-KR"/>
        </w:rPr>
        <w:t xml:space="preserve"> </w:t>
      </w:r>
      <w:r w:rsidRPr="00CC0C94">
        <w:rPr>
          <w:rFonts w:hint="eastAsia"/>
          <w:lang w:eastAsia="ja-JP"/>
        </w:rPr>
        <w:t>t</w:t>
      </w:r>
      <w:r w:rsidRPr="00CC0C94">
        <w:rPr>
          <w:rFonts w:hint="eastAsia"/>
          <w:lang w:eastAsia="ko-KR"/>
        </w:rPr>
        <w:t xml:space="preserve">he UE shall locally deactivate the EPS bearer contexts that do not have </w:t>
      </w:r>
      <w:r w:rsidRPr="00CC0C94">
        <w:rPr>
          <w:lang w:eastAsia="ko-KR"/>
        </w:rPr>
        <w:t xml:space="preserve">a </w:t>
      </w:r>
      <w:r w:rsidRPr="00CC0C94">
        <w:rPr>
          <w:rFonts w:hint="eastAsia"/>
          <w:lang w:eastAsia="ko-KR"/>
        </w:rPr>
        <w:t>user plane radio bearer established</w:t>
      </w:r>
      <w:r w:rsidRPr="00CC0C94">
        <w:rPr>
          <w:rFonts w:hint="eastAsia"/>
          <w:lang w:eastAsia="ja-JP"/>
        </w:rPr>
        <w:t xml:space="preserve"> upon</w:t>
      </w:r>
      <w:r w:rsidRPr="00CC0C94">
        <w:rPr>
          <w:rFonts w:hint="eastAsia"/>
          <w:lang w:eastAsia="ko-KR"/>
        </w:rPr>
        <w:t xml:space="preserve"> </w:t>
      </w:r>
      <w:r w:rsidRPr="00CC0C94">
        <w:rPr>
          <w:rFonts w:hint="eastAsia"/>
          <w:lang w:eastAsia="ja-JP"/>
        </w:rPr>
        <w:t xml:space="preserve">receiving a lower layer indication of radio bearer establishment. </w:t>
      </w:r>
      <w:r w:rsidRPr="00CC0C94">
        <w:rPr>
          <w:lang w:eastAsia="ja-JP"/>
        </w:rPr>
        <w:t>T</w:t>
      </w:r>
      <w:r w:rsidRPr="00CC0C94">
        <w:rPr>
          <w:rFonts w:hint="eastAsia"/>
          <w:lang w:eastAsia="ja-JP"/>
        </w:rPr>
        <w:t>he UE does not perform local deactivation of EPS bearer contexts upon receiving an indication of inter-system change from lower layers.</w:t>
      </w:r>
    </w:p>
    <w:p w14:paraId="476FE656" w14:textId="77777777" w:rsidR="00546B18" w:rsidRPr="00CC0C94" w:rsidRDefault="00546B18" w:rsidP="00546B18">
      <w:pPr>
        <w:rPr>
          <w:lang w:eastAsia="ja-JP"/>
        </w:rPr>
      </w:pPr>
      <w:r w:rsidRPr="00CC0C94">
        <w:rPr>
          <w:rFonts w:hint="eastAsia"/>
          <w:lang w:eastAsia="ja-JP"/>
        </w:rPr>
        <w:t xml:space="preserve">If the EXTENDED SERVICE REQUEST message </w:t>
      </w:r>
      <w:r w:rsidRPr="00CC0C94">
        <w:rPr>
          <w:lang w:eastAsia="ja-JP"/>
        </w:rPr>
        <w:t xml:space="preserve">is for </w:t>
      </w:r>
      <w:r w:rsidRPr="00CC0C94">
        <w:t>CS fallback or 1xCS fallback</w:t>
      </w:r>
      <w:r w:rsidRPr="00CC0C94">
        <w:rPr>
          <w:rFonts w:hint="eastAsia"/>
          <w:lang w:eastAsia="zh-TW"/>
        </w:rPr>
        <w:t xml:space="preserve"> </w:t>
      </w:r>
      <w:r w:rsidRPr="00CC0C94">
        <w:rPr>
          <w:rFonts w:hint="eastAsia"/>
          <w:lang w:eastAsia="ja-JP"/>
        </w:rPr>
        <w:t>and radio bearer establishment does not take place during the procedure, t</w:t>
      </w:r>
      <w:r w:rsidRPr="00CC0C94">
        <w:rPr>
          <w:rFonts w:hint="eastAsia"/>
          <w:lang w:eastAsia="ko-KR"/>
        </w:rPr>
        <w:t xml:space="preserve">he UE </w:t>
      </w:r>
      <w:r w:rsidRPr="00CC0C94">
        <w:rPr>
          <w:rFonts w:hint="eastAsia"/>
          <w:lang w:eastAsia="ja-JP"/>
        </w:rPr>
        <w:t>does</w:t>
      </w:r>
      <w:r w:rsidRPr="00CC0C94">
        <w:rPr>
          <w:rFonts w:hint="eastAsia"/>
          <w:lang w:eastAsia="ko-KR"/>
        </w:rPr>
        <w:t xml:space="preserve"> </w:t>
      </w:r>
      <w:r w:rsidRPr="00CC0C94">
        <w:rPr>
          <w:rFonts w:hint="eastAsia"/>
          <w:lang w:eastAsia="ja-JP"/>
        </w:rPr>
        <w:t xml:space="preserve">not perform </w:t>
      </w:r>
      <w:r w:rsidRPr="00CC0C94">
        <w:rPr>
          <w:rFonts w:hint="eastAsia"/>
          <w:lang w:eastAsia="ko-KR"/>
        </w:rPr>
        <w:t>loca</w:t>
      </w:r>
      <w:r w:rsidRPr="00CC0C94">
        <w:rPr>
          <w:rFonts w:hint="eastAsia"/>
          <w:lang w:eastAsia="ja-JP"/>
        </w:rPr>
        <w:t>l</w:t>
      </w:r>
      <w:r w:rsidRPr="00CC0C94">
        <w:rPr>
          <w:rFonts w:hint="eastAsia"/>
          <w:lang w:eastAsia="ko-KR"/>
        </w:rPr>
        <w:t xml:space="preserve"> deactivat</w:t>
      </w:r>
      <w:r w:rsidRPr="00CC0C94">
        <w:rPr>
          <w:rFonts w:hint="eastAsia"/>
          <w:lang w:eastAsia="ja-JP"/>
        </w:rPr>
        <w:t>ion</w:t>
      </w:r>
      <w:r w:rsidRPr="00CC0C94">
        <w:rPr>
          <w:rFonts w:hint="eastAsia"/>
          <w:lang w:eastAsia="ko-KR"/>
        </w:rPr>
        <w:t xml:space="preserve"> </w:t>
      </w:r>
      <w:r w:rsidRPr="00CC0C94">
        <w:rPr>
          <w:rFonts w:hint="eastAsia"/>
          <w:lang w:eastAsia="ja-JP"/>
        </w:rPr>
        <w:t xml:space="preserve">of </w:t>
      </w:r>
      <w:r w:rsidRPr="00CC0C94">
        <w:rPr>
          <w:rFonts w:hint="eastAsia"/>
          <w:lang w:eastAsia="ko-KR"/>
        </w:rPr>
        <w:t>the EPS bearer cont</w:t>
      </w:r>
      <w:r w:rsidRPr="00CC0C94">
        <w:rPr>
          <w:rFonts w:hint="eastAsia"/>
          <w:lang w:eastAsia="ja-JP"/>
        </w:rPr>
        <w:t>ext. The UE does not perform local deactivation of EPS bearer contexts upon receiving an indication of inter-system change from lower layers.</w:t>
      </w:r>
    </w:p>
    <w:p w14:paraId="2AE44517" w14:textId="77777777" w:rsidR="00546B18" w:rsidRPr="00CC0C94" w:rsidRDefault="00546B18" w:rsidP="00546B18">
      <w:pPr>
        <w:rPr>
          <w:lang w:eastAsia="zh-CN"/>
        </w:rPr>
      </w:pPr>
      <w:r w:rsidRPr="00CC0C94">
        <w:rPr>
          <w:lang w:eastAsia="zh-CN"/>
        </w:rPr>
        <w:t>If a service request 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 connection, and if:</w:t>
      </w:r>
    </w:p>
    <w:p w14:paraId="123B40A6" w14:textId="77777777" w:rsidR="00546B18" w:rsidRPr="00CC0C94" w:rsidRDefault="00546B18" w:rsidP="00546B18">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 lower layer together with</w:t>
      </w:r>
      <w:r w:rsidRPr="00CC0C94">
        <w:rPr>
          <w:rFonts w:hint="eastAsia"/>
          <w:lang w:eastAsia="zh-CN"/>
        </w:rPr>
        <w:t xml:space="preserve"> the</w:t>
      </w:r>
      <w:r w:rsidRPr="00CC0C94">
        <w:rPr>
          <w:lang w:eastAsia="zh-CN"/>
        </w:rPr>
        <w:t xml:space="preserve"> service request,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062BEA1D" w14:textId="77777777" w:rsidR="00546B18" w:rsidRPr="00CC0C94" w:rsidRDefault="00546B18" w:rsidP="00546B18">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rPr>
          <w:lang w:eastAsia="zh-CN"/>
        </w:rPr>
        <w:t>service request by the lower layer;</w:t>
      </w:r>
    </w:p>
    <w:p w14:paraId="5DC10ACA" w14:textId="77777777" w:rsidR="00546B18" w:rsidRPr="00CC0C94" w:rsidRDefault="00546B18" w:rsidP="00546B18">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lang w:eastAsia="zh-CN"/>
        </w:rPr>
        <w:t xml:space="preserve">shall </w:t>
      </w:r>
      <w:r w:rsidRPr="00CC0C94">
        <w:rPr>
          <w:rFonts w:hint="eastAsia"/>
          <w:lang w:eastAsia="ko-KR"/>
        </w:rPr>
        <w:t xml:space="preserve">locally </w:t>
      </w:r>
      <w:r w:rsidRPr="00CC0C94">
        <w:rPr>
          <w:lang w:eastAsia="ko-KR"/>
        </w:rPr>
        <w:t xml:space="preserve">deactivate all EPS bearer contexts associated with any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i</w:t>
      </w:r>
      <w:r w:rsidRPr="00CC0C94">
        <w:rPr>
          <w:lang w:val="en-US" w:eastAsia="zh-CN"/>
        </w:rPr>
        <w:t xml:space="preserve">f </w:t>
      </w:r>
      <w:r w:rsidRPr="00CC0C94">
        <w:t>no active EPS bearer contexts remain for the UE</w:t>
      </w:r>
      <w:r w:rsidRPr="00CC0C94">
        <w:rPr>
          <w:lang w:val="en-US" w:eastAsia="zh-CN"/>
        </w:rPr>
        <w:t xml:space="preserve">, the MME shall not accept the </w:t>
      </w:r>
      <w:r w:rsidRPr="00CC0C94">
        <w:rPr>
          <w:lang w:eastAsia="zh-CN"/>
        </w:rPr>
        <w:t xml:space="preserve">service request as specified in </w:t>
      </w:r>
      <w:r>
        <w:rPr>
          <w:lang w:eastAsia="zh-CN"/>
        </w:rPr>
        <w:t>clause</w:t>
      </w:r>
      <w:r w:rsidRPr="00CC0C94">
        <w:rPr>
          <w:lang w:eastAsia="zh-CN"/>
        </w:rPr>
        <w:t> 5.6.1.5.</w:t>
      </w:r>
    </w:p>
    <w:p w14:paraId="51C7C052" w14:textId="77777777" w:rsidR="00546B18" w:rsidRPr="00CC0C94" w:rsidRDefault="00546B18" w:rsidP="00546B18">
      <w:pPr>
        <w:rPr>
          <w:lang w:eastAsia="zh-CN"/>
        </w:rPr>
      </w:pPr>
      <w:r w:rsidRPr="00CC0C94">
        <w:rPr>
          <w:lang w:eastAsia="zh-CN"/>
        </w:rPr>
        <w:t>If a service request 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 connection, and if </w:t>
      </w:r>
      <w:r w:rsidRPr="00CC0C94">
        <w:rPr>
          <w:lang w:val="en-US" w:eastAsia="zh-CN"/>
        </w:rPr>
        <w:t>the PDN connection is a</w:t>
      </w:r>
      <w:r w:rsidRPr="00CC0C94">
        <w:rPr>
          <w:lang w:eastAsia="zh-CN"/>
        </w:rPr>
        <w:t>:</w:t>
      </w:r>
    </w:p>
    <w:p w14:paraId="7729FAEE" w14:textId="77777777" w:rsidR="00546B18" w:rsidRPr="009C5213" w:rsidRDefault="00546B18" w:rsidP="00546B18">
      <w:pPr>
        <w:pStyle w:val="B2"/>
      </w:pPr>
      <w:r w:rsidRPr="009C5213">
        <w:t>1)</w:t>
      </w:r>
      <w:r w:rsidRPr="009C5213">
        <w:tab/>
        <w:t>SIPTO at the local network PDN connection with stand-alone GW, and if:</w:t>
      </w:r>
    </w:p>
    <w:p w14:paraId="208C60F1" w14:textId="77777777" w:rsidR="00546B18" w:rsidRPr="00CC0C94" w:rsidRDefault="00546B18" w:rsidP="00546B18">
      <w:pPr>
        <w:pStyle w:val="B2"/>
        <w:rPr>
          <w:lang w:eastAsia="zh-CN"/>
        </w:rPr>
      </w:pPr>
      <w:r w:rsidRPr="00CC0C94">
        <w:rPr>
          <w:lang w:eastAsia="zh-CN"/>
        </w:rPr>
        <w:t>-</w:t>
      </w:r>
      <w:r w:rsidRPr="00CC0C94">
        <w:rPr>
          <w:lang w:eastAsia="zh-CN"/>
        </w:rPr>
        <w:tab/>
      </w:r>
      <w:r w:rsidRPr="00CC0C94">
        <w:rPr>
          <w:lang w:val="en-US"/>
        </w:rPr>
        <w:t xml:space="preserve">a LHN-ID </w:t>
      </w:r>
      <w:r w:rsidRPr="00CC0C94">
        <w:rPr>
          <w:rFonts w:hint="eastAsia"/>
          <w:lang w:eastAsia="ko-KR"/>
        </w:rPr>
        <w:t xml:space="preserve">value </w:t>
      </w:r>
      <w:r w:rsidRPr="00CC0C94">
        <w:rPr>
          <w:lang w:eastAsia="zh-CN"/>
        </w:rPr>
        <w:t>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service request</w:t>
      </w:r>
      <w:r w:rsidRPr="00CC0C94">
        <w:rPr>
          <w:lang w:eastAsia="zh-CN"/>
        </w:rPr>
        <w:t xml:space="preserve">, and the LHN-ID value stored in the EPS bearer </w:t>
      </w:r>
      <w:r w:rsidRPr="00CC0C94">
        <w:rPr>
          <w:lang w:val="en-US" w:eastAsia="zh-CN"/>
        </w:rPr>
        <w:t xml:space="preserve">context of the SIPTO at the local network PDN connection </w:t>
      </w:r>
      <w:r w:rsidRPr="00CC0C94">
        <w:rPr>
          <w:lang w:eastAsia="zh-CN"/>
        </w:rPr>
        <w:t xml:space="preserve">is different from the provided </w:t>
      </w:r>
      <w:r w:rsidRPr="00CC0C94">
        <w:rPr>
          <w:lang w:val="en-US" w:eastAsia="zh-CN"/>
        </w:rPr>
        <w:t>LHN-ID value</w:t>
      </w:r>
      <w:r w:rsidRPr="00CC0C94">
        <w:rPr>
          <w:lang w:eastAsia="zh-CN"/>
        </w:rPr>
        <w:t xml:space="preserve"> (</w:t>
      </w:r>
      <w:r w:rsidRPr="00CC0C94">
        <w:t>see 3GPP TS 36.413 [23]</w:t>
      </w:r>
      <w:r w:rsidRPr="00CC0C94">
        <w:rPr>
          <w:lang w:eastAsia="zh-CN"/>
        </w:rPr>
        <w:t>); or</w:t>
      </w:r>
    </w:p>
    <w:p w14:paraId="446FC75B" w14:textId="77777777" w:rsidR="00546B18" w:rsidRPr="00CC0C94" w:rsidRDefault="00546B18" w:rsidP="00546B18">
      <w:pPr>
        <w:pStyle w:val="B2"/>
        <w:rPr>
          <w:lang w:val="en-US" w:eastAsia="zh-CN"/>
        </w:rPr>
      </w:pPr>
      <w:r w:rsidRPr="00CC0C94">
        <w:rPr>
          <w:lang w:eastAsia="zh-CN"/>
        </w:rPr>
        <w:t>-</w:t>
      </w:r>
      <w:r w:rsidRPr="00CC0C94">
        <w:rPr>
          <w:lang w:eastAsia="zh-CN"/>
        </w:rPr>
        <w:tab/>
        <w:t xml:space="preserve">no </w:t>
      </w:r>
      <w:r w:rsidRPr="00CC0C94">
        <w:rPr>
          <w:lang w:val="en-US" w:eastAsia="zh-CN"/>
        </w:rPr>
        <w:t xml:space="preserve">LHN-ID value </w:t>
      </w:r>
      <w:r w:rsidRPr="00CC0C94">
        <w:rPr>
          <w:lang w:eastAsia="zh-CN"/>
        </w:rPr>
        <w:t>is provided together with</w:t>
      </w:r>
      <w:r w:rsidRPr="00CC0C94">
        <w:rPr>
          <w:rFonts w:hint="eastAsia"/>
          <w:lang w:eastAsia="zh-CN"/>
        </w:rPr>
        <w:t xml:space="preserve"> the </w:t>
      </w:r>
      <w:r w:rsidRPr="00CC0C94">
        <w:t xml:space="preserve">service request </w:t>
      </w:r>
      <w:r w:rsidRPr="00CC0C94">
        <w:rPr>
          <w:lang w:eastAsia="zh-CN"/>
        </w:rPr>
        <w:t>by the lower layer; or</w:t>
      </w:r>
    </w:p>
    <w:p w14:paraId="0F3FC4AE" w14:textId="77777777" w:rsidR="00546B18" w:rsidRPr="009C5213" w:rsidRDefault="00546B18" w:rsidP="00546B18">
      <w:pPr>
        <w:pStyle w:val="B2"/>
      </w:pPr>
      <w:r w:rsidRPr="009C5213">
        <w:t>2)</w:t>
      </w:r>
      <w:r w:rsidRPr="009C5213">
        <w:tab/>
        <w:t>SIPTO at the local network PDN connection with collocated L-GW, and if:</w:t>
      </w:r>
    </w:p>
    <w:p w14:paraId="1C68F9CA" w14:textId="77777777" w:rsidR="00546B18" w:rsidRPr="00CC0C94" w:rsidRDefault="00546B18" w:rsidP="00546B18">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 lower layer together with</w:t>
      </w:r>
      <w:r w:rsidRPr="00CC0C94">
        <w:rPr>
          <w:rFonts w:hint="eastAsia"/>
          <w:lang w:eastAsia="zh-CN"/>
        </w:rPr>
        <w:t xml:space="preserve"> the</w:t>
      </w:r>
      <w:r w:rsidRPr="00CC0C94">
        <w:rPr>
          <w:lang w:eastAsia="zh-CN"/>
        </w:rPr>
        <w:t xml:space="preserve"> service request,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0243852A" w14:textId="77777777" w:rsidR="00546B18" w:rsidRPr="00CC0C94" w:rsidRDefault="00546B18" w:rsidP="00546B18">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rPr>
          <w:lang w:eastAsia="zh-CN"/>
        </w:rPr>
        <w:t>service request by the lower layer;</w:t>
      </w:r>
    </w:p>
    <w:p w14:paraId="73585A5F" w14:textId="77777777" w:rsidR="00546B18" w:rsidRPr="00CC0C94" w:rsidRDefault="00546B18" w:rsidP="00546B18">
      <w:pPr>
        <w:rPr>
          <w:lang w:val="en-US"/>
        </w:rPr>
      </w:pPr>
      <w:r w:rsidRPr="00CC0C94">
        <w:rPr>
          <w:rFonts w:hint="eastAsia"/>
          <w:lang w:eastAsia="zh-CN"/>
        </w:rPr>
        <w:t>the</w:t>
      </w:r>
      <w:r w:rsidRPr="00CC0C94">
        <w:rPr>
          <w:lang w:eastAsia="zh-CN"/>
        </w:rPr>
        <w:t>n</w:t>
      </w:r>
      <w:r w:rsidRPr="00CC0C94">
        <w:t>, the MME takes one of the following actions</w:t>
      </w:r>
      <w:r w:rsidRPr="00CC0C94">
        <w:rPr>
          <w:lang w:val="en-US"/>
        </w:rPr>
        <w:t>:</w:t>
      </w:r>
    </w:p>
    <w:p w14:paraId="1F8FDE9C" w14:textId="77777777" w:rsidR="00546B18" w:rsidRPr="00CC0C94" w:rsidRDefault="00546B18" w:rsidP="00546B18">
      <w:pPr>
        <w:pStyle w:val="B2"/>
      </w:pPr>
      <w:r w:rsidRPr="00CC0C94">
        <w:rPr>
          <w:lang w:val="en-US" w:eastAsia="zh-CN"/>
        </w:rPr>
        <w:t>-</w:t>
      </w:r>
      <w:r w:rsidRPr="00CC0C94">
        <w:rPr>
          <w:lang w:val="en-US" w:eastAsia="zh-CN"/>
        </w:rPr>
        <w:tab/>
        <w:t xml:space="preserve">if all the remaining PDN connections are </w:t>
      </w:r>
      <w:r w:rsidRPr="00CC0C94">
        <w:rPr>
          <w:lang w:eastAsia="zh-CN"/>
        </w:rPr>
        <w:t>SIPTO at the local network PDN connections,</w:t>
      </w:r>
      <w:r w:rsidRPr="00CC0C94">
        <w:rPr>
          <w:lang w:val="en-US"/>
        </w:rPr>
        <w:t xml:space="preserve"> the MME shall not accept the </w:t>
      </w:r>
      <w:r w:rsidRPr="00CC0C94">
        <w:t xml:space="preserve">service request as specified in </w:t>
      </w:r>
      <w:r>
        <w:t>clause</w:t>
      </w:r>
      <w:r w:rsidRPr="00CC0C94">
        <w:t> 5.6.1.5; and</w:t>
      </w:r>
    </w:p>
    <w:p w14:paraId="6D5BC708" w14:textId="77777777" w:rsidR="00546B18" w:rsidRPr="00CC0C94" w:rsidRDefault="00546B18" w:rsidP="00546B18">
      <w:pPr>
        <w:pStyle w:val="B2"/>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and the network decides to set up the S1 and radio bearers, t</w:t>
      </w:r>
      <w:r w:rsidRPr="00CC0C94">
        <w:rPr>
          <w:lang w:eastAsia="ko-KR"/>
        </w:rPr>
        <w:t xml:space="preserve">he MME </w:t>
      </w:r>
      <w:r w:rsidRPr="00CC0C94">
        <w:t xml:space="preserve">shall upon completion of the setup of the S1 bearers </w:t>
      </w:r>
      <w:r w:rsidRPr="00CC0C94">
        <w:rPr>
          <w:lang w:val="en-US"/>
        </w:rPr>
        <w:t xml:space="preserve">initiate an </w:t>
      </w:r>
      <w:r w:rsidRPr="00CC0C94">
        <w:t xml:space="preserve">EPS bearer context deactivation procedure </w:t>
      </w:r>
      <w:r w:rsidRPr="00CC0C94">
        <w:rPr>
          <w:lang w:val="en-US"/>
        </w:rPr>
        <w:t xml:space="preserve">with ESM cause #39 "reactivation requested" </w:t>
      </w:r>
      <w:r w:rsidRPr="00CC0C94">
        <w:t xml:space="preserve">for the </w:t>
      </w:r>
      <w:r w:rsidRPr="00CC0C94">
        <w:rPr>
          <w:lang w:val="en-US"/>
        </w:rPr>
        <w:t xml:space="preserve">default EPS bearer context of each </w:t>
      </w:r>
      <w:r w:rsidRPr="00CC0C94">
        <w:t xml:space="preserve">SIPTO </w:t>
      </w:r>
      <w:r w:rsidRPr="00CC0C94">
        <w:rPr>
          <w:lang w:eastAsia="zh-CN"/>
        </w:rPr>
        <w:t xml:space="preserve">at the local network </w:t>
      </w:r>
      <w:r w:rsidRPr="00CC0C94">
        <w:t>PDN connection</w:t>
      </w:r>
      <w:r w:rsidRPr="00CC0C94">
        <w:rPr>
          <w:lang w:eastAsia="ko-KR"/>
        </w:rPr>
        <w:t xml:space="preserve"> (</w:t>
      </w:r>
      <w:r w:rsidRPr="00CC0C94">
        <w:t>see</w:t>
      </w:r>
      <w:r w:rsidRPr="00CC0C94">
        <w:rPr>
          <w:rFonts w:hint="eastAsia"/>
          <w:lang w:eastAsia="ko-KR"/>
        </w:rPr>
        <w:t xml:space="preserve"> </w:t>
      </w:r>
      <w:r>
        <w:t>clause</w:t>
      </w:r>
      <w:r w:rsidRPr="00CC0C94">
        <w:t> 6.</w:t>
      </w:r>
      <w:r w:rsidRPr="00CC0C94">
        <w:rPr>
          <w:rFonts w:hint="eastAsia"/>
          <w:lang w:eastAsia="ko-KR"/>
        </w:rPr>
        <w:t>4</w:t>
      </w:r>
      <w:r w:rsidRPr="00CC0C94">
        <w:rPr>
          <w:lang w:eastAsia="ko-KR"/>
        </w:rPr>
        <w:t>.4.2</w:t>
      </w:r>
      <w:r w:rsidRPr="00CC0C94">
        <w:t>).</w:t>
      </w:r>
    </w:p>
    <w:p w14:paraId="74EF7F3B" w14:textId="5EADE6F9" w:rsidR="00546B18" w:rsidRDefault="00546B18" w:rsidP="00546B18">
      <w:pPr>
        <w:pStyle w:val="NO"/>
        <w:rPr>
          <w:ins w:id="9" w:author="Nassar, Mohamed A. (Nokia - DE/Munich)" w:date="2021-07-01T13:43:00Z"/>
          <w:lang w:eastAsia="ko-KR"/>
        </w:rPr>
      </w:pPr>
      <w:r w:rsidRPr="00CC0C94">
        <w:rPr>
          <w:lang w:eastAsia="ko-KR"/>
        </w:rPr>
        <w:lastRenderedPageBreak/>
        <w:t>NOTE:</w:t>
      </w:r>
      <w:r w:rsidRPr="00CC0C94">
        <w:rPr>
          <w:lang w:eastAsia="ko-KR"/>
        </w:rPr>
        <w:tab/>
        <w:t>For some cases of CS fallback or 1x CS fallback the network can decide not to set up any S1 and radio bearers.</w:t>
      </w:r>
    </w:p>
    <w:p w14:paraId="5082CBB4" w14:textId="001827A4" w:rsidR="00AB00D3" w:rsidRPr="00CC0C94" w:rsidRDefault="00071ED1">
      <w:pPr>
        <w:pPrChange w:id="10" w:author="Nassar, Mohamed A. (Nokia - DE/Munich)" w:date="2021-07-01T13:43:00Z">
          <w:pPr>
            <w:pStyle w:val="NO"/>
          </w:pPr>
        </w:pPrChange>
      </w:pPr>
      <w:ins w:id="11" w:author="Nassar, Mohamed A. (Nokia - DE/Munich)" w:date="2021-07-01T13:45:00Z">
        <w:r>
          <w:t>U</w:t>
        </w:r>
        <w:r w:rsidR="00AB00D3" w:rsidRPr="00AB00D3">
          <w:t>pon receipt of the SERVICE REQUEST message</w:t>
        </w:r>
      </w:ins>
      <w:ins w:id="12" w:author="Nassar, Mohamed A. (Nokia - DE/Munich)" w:date="2021-07-01T13:43:00Z">
        <w:r w:rsidR="00AB00D3">
          <w:t>, the MME shall delete any stored paging restriction preferences for the UE and stop restricting paging.</w:t>
        </w:r>
      </w:ins>
    </w:p>
    <w:p w14:paraId="22F0E80E" w14:textId="77777777" w:rsidR="00546B18" w:rsidRDefault="00546B18" w:rsidP="00546B18">
      <w:r w:rsidRPr="00CC0C94">
        <w:t>If the</w:t>
      </w:r>
      <w:r>
        <w:t xml:space="preserve"> </w:t>
      </w:r>
      <w:r w:rsidRPr="00CC0C94">
        <w:t>UE</w:t>
      </w:r>
      <w:r>
        <w:t xml:space="preserve"> supporting MUSIM does not include the Paging restriction IE </w:t>
      </w:r>
      <w:r w:rsidRPr="00CC0C94">
        <w:t xml:space="preserve">in the </w:t>
      </w:r>
      <w:r>
        <w:t>EXTENDED SERVICE</w:t>
      </w:r>
      <w:r w:rsidRPr="00CC0C94">
        <w:t xml:space="preserve"> REQUEST message</w:t>
      </w:r>
      <w:r>
        <w:t>, the MME shall delete any stored paging restriction preferences for the UE and stop restricting paging.</w:t>
      </w:r>
    </w:p>
    <w:p w14:paraId="0F03310A" w14:textId="77777777" w:rsidR="00546B18" w:rsidRDefault="00546B18" w:rsidP="00546B18">
      <w:r>
        <w:rPr>
          <w:lang w:eastAsia="ja-JP"/>
        </w:rPr>
        <w:t xml:space="preserve">For cases p and q </w:t>
      </w:r>
      <w:r w:rsidRPr="00CC0C94">
        <w:t xml:space="preserve">in </w:t>
      </w:r>
      <w:r>
        <w:t>clause</w:t>
      </w:r>
      <w:r w:rsidRPr="00CC0C94">
        <w:t> 5.6.1.1</w:t>
      </w:r>
      <w:r>
        <w:t xml:space="preserve"> when the </w:t>
      </w:r>
      <w:r w:rsidRPr="00CC0C94">
        <w:t>UE</w:t>
      </w:r>
      <w:r>
        <w:t xml:space="preserve"> supporting MUSIM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 xml:space="preserve">in the </w:t>
      </w:r>
      <w:r>
        <w:t>EXTENDED SERVICE</w:t>
      </w:r>
      <w:r w:rsidRPr="00CC0C94">
        <w:t xml:space="preserve"> REQUEST message</w:t>
      </w:r>
      <w:r>
        <w:t xml:space="preserve"> and if the UE requests restriction of paging by including the Paging restriction IE, the MME shall store the paging restriction preferences of the UE and enforce these restrictions in the paging procedure as described in </w:t>
      </w:r>
      <w:r w:rsidRPr="00BF45EC">
        <w:t>clause 5.</w:t>
      </w:r>
      <w:r>
        <w:t>6.2.</w:t>
      </w:r>
    </w:p>
    <w:p w14:paraId="087CF8D8" w14:textId="77777777" w:rsidR="00546B18" w:rsidRPr="00CC0C94" w:rsidRDefault="00546B18" w:rsidP="00546B18">
      <w:pPr>
        <w:rPr>
          <w:lang w:eastAsia="ko-KR"/>
        </w:rPr>
      </w:pPr>
      <w:r w:rsidRPr="00CC0C94">
        <w:rPr>
          <w:rFonts w:hint="eastAsia"/>
          <w:lang w:eastAsia="ko-KR"/>
        </w:rPr>
        <w:t xml:space="preserve">When </w:t>
      </w:r>
      <w:r w:rsidRPr="00CC0C94">
        <w:t xml:space="preserve">the </w:t>
      </w:r>
      <w:r w:rsidRPr="00CC0C94">
        <w:rPr>
          <w:rFonts w:hint="eastAsia"/>
        </w:rPr>
        <w:t>E-UTRAN</w:t>
      </w:r>
      <w:r w:rsidRPr="00CC0C94">
        <w:t xml:space="preserve"> fails to establish </w:t>
      </w:r>
      <w:r w:rsidRPr="00CC0C94">
        <w:rPr>
          <w:rFonts w:hint="eastAsia"/>
          <w:lang w:eastAsia="ko-KR"/>
        </w:rPr>
        <w:t xml:space="preserve">radio bearers for one or more EPS bearer contexts, then the MME shall locally deactivate the EPS bearer contexts corresponding to the failed radio bearers based on the lower layer indication from </w:t>
      </w:r>
      <w:r w:rsidRPr="00CC0C94">
        <w:rPr>
          <w:lang w:eastAsia="ko-KR"/>
        </w:rPr>
        <w:t xml:space="preserve">the </w:t>
      </w:r>
      <w:r w:rsidRPr="00CC0C94">
        <w:rPr>
          <w:rFonts w:hint="eastAsia"/>
          <w:lang w:eastAsia="ko-KR"/>
        </w:rPr>
        <w:t>E</w:t>
      </w:r>
      <w:r w:rsidRPr="00CC0C94">
        <w:rPr>
          <w:lang w:eastAsia="ko-KR"/>
        </w:rPr>
        <w:noBreakHyphen/>
      </w:r>
      <w:r w:rsidRPr="00CC0C94">
        <w:rPr>
          <w:rFonts w:hint="eastAsia"/>
          <w:lang w:eastAsia="ko-KR"/>
        </w:rPr>
        <w:t xml:space="preserve">UTRAN, </w:t>
      </w:r>
      <w:r w:rsidRPr="00CC0C94">
        <w:rPr>
          <w:lang w:eastAsia="ko-KR"/>
        </w:rPr>
        <w:t>without notifying the UE</w:t>
      </w:r>
      <w:r w:rsidRPr="00CC0C94">
        <w:rPr>
          <w:rFonts w:hint="eastAsia"/>
          <w:lang w:eastAsia="ko-KR"/>
        </w:rPr>
        <w:t>.</w:t>
      </w:r>
    </w:p>
    <w:p w14:paraId="3D633064" w14:textId="77777777" w:rsidR="00546B18" w:rsidRPr="00CC0C94" w:rsidRDefault="00546B18" w:rsidP="00546B18">
      <w:r w:rsidRPr="00CC0C94">
        <w:t>If the UE is not using EPS services with control plane CIoT EPS optimization, the network shall consider the service request procedure successfully completed in the following cases:</w:t>
      </w:r>
    </w:p>
    <w:p w14:paraId="21442F77" w14:textId="77777777" w:rsidR="00546B18" w:rsidRPr="00CC0C94" w:rsidRDefault="00546B18" w:rsidP="00546B18">
      <w:pPr>
        <w:pStyle w:val="B1"/>
      </w:pPr>
      <w:r w:rsidRPr="00CC0C94">
        <w:t>-</w:t>
      </w:r>
      <w:r w:rsidRPr="00CC0C94">
        <w:tab/>
        <w:t>when it receives an indication from the lower layer that the user plane is setup, if radio bearer establishment is required;</w:t>
      </w:r>
    </w:p>
    <w:p w14:paraId="4FDDB87A" w14:textId="77777777" w:rsidR="00546B18" w:rsidRPr="00CC0C94" w:rsidRDefault="00546B18" w:rsidP="00546B18">
      <w:pPr>
        <w:ind w:left="568" w:hanging="280"/>
        <w:rPr>
          <w:lang w:eastAsia="ko-KR"/>
        </w:rPr>
      </w:pPr>
      <w:r w:rsidRPr="00CC0C94">
        <w:t>-</w:t>
      </w:r>
      <w:r w:rsidRPr="00CC0C94">
        <w:tab/>
        <w:t xml:space="preserve">otherwise when it receives an indication from the lower layer that the UE has been redirected to the other RAT (GERAN or UTRAN in CS fallback, or </w:t>
      </w:r>
      <w:r w:rsidRPr="00CC0C94">
        <w:rPr>
          <w:rFonts w:hint="eastAsia"/>
          <w:lang w:eastAsia="ko-KR"/>
        </w:rPr>
        <w:t>cdma2000</w:t>
      </w:r>
      <w:r w:rsidRPr="00CC0C94">
        <w:rPr>
          <w:vertAlign w:val="superscript"/>
          <w:lang w:eastAsia="ko-KR"/>
        </w:rPr>
        <w:t>®</w:t>
      </w:r>
      <w:r w:rsidRPr="00CC0C94">
        <w:rPr>
          <w:rFonts w:hint="eastAsia"/>
          <w:lang w:eastAsia="ja-JP"/>
        </w:rPr>
        <w:t xml:space="preserve"> </w:t>
      </w:r>
      <w:r w:rsidRPr="00CC0C94">
        <w:rPr>
          <w:lang w:eastAsia="ja-JP"/>
        </w:rPr>
        <w:t>1x access network for 1xCS fallback).</w:t>
      </w:r>
    </w:p>
    <w:p w14:paraId="720C14B7" w14:textId="17CA7084" w:rsidR="001F6E20" w:rsidRPr="001F6E20" w:rsidRDefault="001F6E20" w:rsidP="001F6E20">
      <w:pPr>
        <w:jc w:val="center"/>
      </w:pPr>
      <w:r w:rsidRPr="001F6E20">
        <w:rPr>
          <w:highlight w:val="green"/>
        </w:rPr>
        <w:t xml:space="preserve">***** </w:t>
      </w:r>
      <w:r w:rsidR="00CE33B9">
        <w:rPr>
          <w:highlight w:val="green"/>
        </w:rPr>
        <w:t>End of</w:t>
      </w:r>
      <w:r w:rsidRPr="001F6E20">
        <w:rPr>
          <w:highlight w:val="green"/>
        </w:rPr>
        <w:t xml:space="preserve"> change</w:t>
      </w:r>
      <w:r w:rsidR="00CE33B9">
        <w:rPr>
          <w:highlight w:val="green"/>
        </w:rPr>
        <w:t>s</w:t>
      </w:r>
      <w:r w:rsidRPr="001F6E20">
        <w:rPr>
          <w:highlight w:val="green"/>
        </w:rPr>
        <w:t xml:space="preserve"> *****</w:t>
      </w:r>
    </w:p>
    <w:p w14:paraId="261DBDF3" w14:textId="77777777" w:rsidR="001E41F3" w:rsidRPr="001F6E20" w:rsidRDefault="001E41F3"/>
    <w:sectPr w:rsidR="001E41F3" w:rsidRPr="001F6E2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CB3E2A" w14:textId="77777777" w:rsidR="009B4B4C" w:rsidRDefault="009B4B4C">
      <w:r>
        <w:separator/>
      </w:r>
    </w:p>
  </w:endnote>
  <w:endnote w:type="continuationSeparator" w:id="0">
    <w:p w14:paraId="41AF345A" w14:textId="77777777" w:rsidR="009B4B4C" w:rsidRDefault="009B4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73954" w14:textId="77777777" w:rsidR="00380851" w:rsidRDefault="003808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2A672C" w14:textId="77777777" w:rsidR="00380851" w:rsidRDefault="003808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4A1F97" w14:textId="77777777" w:rsidR="00380851" w:rsidRDefault="003808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91E94D" w14:textId="77777777" w:rsidR="009B4B4C" w:rsidRDefault="009B4B4C">
      <w:r>
        <w:separator/>
      </w:r>
    </w:p>
  </w:footnote>
  <w:footnote w:type="continuationSeparator" w:id="0">
    <w:p w14:paraId="3DC748DC" w14:textId="77777777" w:rsidR="009B4B4C" w:rsidRDefault="009B4B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380851" w:rsidRDefault="00380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77DB7" w14:textId="77777777" w:rsidR="00380851" w:rsidRDefault="003808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9287C7" w14:textId="77777777" w:rsidR="00380851" w:rsidRDefault="003808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380851" w:rsidRDefault="0038085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380851" w:rsidRDefault="0038085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380851" w:rsidRDefault="003808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4"/>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21"/>
  </w:num>
  <w:num w:numId="14">
    <w:abstractNumId w:val="28"/>
  </w:num>
  <w:num w:numId="15">
    <w:abstractNumId w:val="19"/>
  </w:num>
  <w:num w:numId="16">
    <w:abstractNumId w:val="12"/>
  </w:num>
  <w:num w:numId="17">
    <w:abstractNumId w:val="11"/>
  </w:num>
  <w:num w:numId="18">
    <w:abstractNumId w:val="7"/>
  </w:num>
  <w:num w:numId="19">
    <w:abstractNumId w:val="23"/>
  </w:num>
  <w:num w:numId="20">
    <w:abstractNumId w:val="25"/>
  </w:num>
  <w:num w:numId="21">
    <w:abstractNumId w:val="27"/>
  </w:num>
  <w:num w:numId="22">
    <w:abstractNumId w:val="26"/>
  </w:num>
  <w:num w:numId="23">
    <w:abstractNumId w:val="9"/>
  </w:num>
  <w:num w:numId="24">
    <w:abstractNumId w:val="20"/>
  </w:num>
  <w:num w:numId="25">
    <w:abstractNumId w:val="22"/>
  </w:num>
  <w:num w:numId="26">
    <w:abstractNumId w:val="18"/>
  </w:num>
  <w:num w:numId="27">
    <w:abstractNumId w:val="30"/>
  </w:num>
  <w:num w:numId="28">
    <w:abstractNumId w:val="17"/>
  </w:num>
  <w:num w:numId="29">
    <w:abstractNumId w:val="29"/>
  </w:num>
  <w:num w:numId="30">
    <w:abstractNumId w:val="31"/>
  </w:num>
  <w:num w:numId="31">
    <w:abstractNumId w:val="16"/>
  </w:num>
  <w:num w:numId="3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6B"/>
    <w:rsid w:val="000173D0"/>
    <w:rsid w:val="00022E4A"/>
    <w:rsid w:val="00024FC3"/>
    <w:rsid w:val="00031558"/>
    <w:rsid w:val="00033DE2"/>
    <w:rsid w:val="00034848"/>
    <w:rsid w:val="000503EC"/>
    <w:rsid w:val="00050685"/>
    <w:rsid w:val="000518AB"/>
    <w:rsid w:val="00060227"/>
    <w:rsid w:val="0006588C"/>
    <w:rsid w:val="00066168"/>
    <w:rsid w:val="00066D88"/>
    <w:rsid w:val="00071ED1"/>
    <w:rsid w:val="000758D6"/>
    <w:rsid w:val="000819C3"/>
    <w:rsid w:val="000908FC"/>
    <w:rsid w:val="00090EDB"/>
    <w:rsid w:val="00093B1B"/>
    <w:rsid w:val="000A1AA9"/>
    <w:rsid w:val="000A1F6F"/>
    <w:rsid w:val="000A6394"/>
    <w:rsid w:val="000B090F"/>
    <w:rsid w:val="000B1665"/>
    <w:rsid w:val="000B487A"/>
    <w:rsid w:val="000B5A40"/>
    <w:rsid w:val="000B7FED"/>
    <w:rsid w:val="000C038A"/>
    <w:rsid w:val="000C0757"/>
    <w:rsid w:val="000C5AD1"/>
    <w:rsid w:val="000C6598"/>
    <w:rsid w:val="000D030D"/>
    <w:rsid w:val="000D6878"/>
    <w:rsid w:val="000E3B20"/>
    <w:rsid w:val="000E6850"/>
    <w:rsid w:val="00103B19"/>
    <w:rsid w:val="001213FC"/>
    <w:rsid w:val="00126467"/>
    <w:rsid w:val="00130A95"/>
    <w:rsid w:val="001374DC"/>
    <w:rsid w:val="00141DD8"/>
    <w:rsid w:val="0014287F"/>
    <w:rsid w:val="00143DCF"/>
    <w:rsid w:val="00145D43"/>
    <w:rsid w:val="00156435"/>
    <w:rsid w:val="001621E4"/>
    <w:rsid w:val="00165B26"/>
    <w:rsid w:val="001744C3"/>
    <w:rsid w:val="00185EEA"/>
    <w:rsid w:val="001906E8"/>
    <w:rsid w:val="00190AA1"/>
    <w:rsid w:val="00192C46"/>
    <w:rsid w:val="00196239"/>
    <w:rsid w:val="001A08B3"/>
    <w:rsid w:val="001A0C45"/>
    <w:rsid w:val="001A7B60"/>
    <w:rsid w:val="001B3BC9"/>
    <w:rsid w:val="001B52F0"/>
    <w:rsid w:val="001B5B10"/>
    <w:rsid w:val="001B6073"/>
    <w:rsid w:val="001B7A65"/>
    <w:rsid w:val="001C6EA6"/>
    <w:rsid w:val="001D18D7"/>
    <w:rsid w:val="001D59E3"/>
    <w:rsid w:val="001D6DFC"/>
    <w:rsid w:val="001E0AE8"/>
    <w:rsid w:val="001E0CCD"/>
    <w:rsid w:val="001E2F2B"/>
    <w:rsid w:val="001E41F3"/>
    <w:rsid w:val="001F20EA"/>
    <w:rsid w:val="001F6E20"/>
    <w:rsid w:val="0020174A"/>
    <w:rsid w:val="00206CB6"/>
    <w:rsid w:val="00210585"/>
    <w:rsid w:val="00215950"/>
    <w:rsid w:val="0021725B"/>
    <w:rsid w:val="0022368B"/>
    <w:rsid w:val="00225897"/>
    <w:rsid w:val="00225D17"/>
    <w:rsid w:val="00227EAD"/>
    <w:rsid w:val="00230865"/>
    <w:rsid w:val="00234FF0"/>
    <w:rsid w:val="00244D9E"/>
    <w:rsid w:val="00250DAD"/>
    <w:rsid w:val="00251563"/>
    <w:rsid w:val="00256369"/>
    <w:rsid w:val="0026004D"/>
    <w:rsid w:val="00262D34"/>
    <w:rsid w:val="002640DD"/>
    <w:rsid w:val="002747E5"/>
    <w:rsid w:val="00275D12"/>
    <w:rsid w:val="00284FEB"/>
    <w:rsid w:val="002860C4"/>
    <w:rsid w:val="002878E4"/>
    <w:rsid w:val="00297820"/>
    <w:rsid w:val="002A1ABE"/>
    <w:rsid w:val="002A4603"/>
    <w:rsid w:val="002A7E81"/>
    <w:rsid w:val="002B5741"/>
    <w:rsid w:val="002D236D"/>
    <w:rsid w:val="002D7A91"/>
    <w:rsid w:val="002E01FE"/>
    <w:rsid w:val="002E32FB"/>
    <w:rsid w:val="00305409"/>
    <w:rsid w:val="003066AF"/>
    <w:rsid w:val="00312194"/>
    <w:rsid w:val="00316450"/>
    <w:rsid w:val="0032073F"/>
    <w:rsid w:val="003230B9"/>
    <w:rsid w:val="00340CE3"/>
    <w:rsid w:val="003426FD"/>
    <w:rsid w:val="003504AD"/>
    <w:rsid w:val="00352336"/>
    <w:rsid w:val="00356043"/>
    <w:rsid w:val="003609EF"/>
    <w:rsid w:val="0036231A"/>
    <w:rsid w:val="00363DF6"/>
    <w:rsid w:val="003674C0"/>
    <w:rsid w:val="0037204C"/>
    <w:rsid w:val="00374DD4"/>
    <w:rsid w:val="00380851"/>
    <w:rsid w:val="00395849"/>
    <w:rsid w:val="003A46AE"/>
    <w:rsid w:val="003B0881"/>
    <w:rsid w:val="003B729C"/>
    <w:rsid w:val="003C51AE"/>
    <w:rsid w:val="003C7FDC"/>
    <w:rsid w:val="003D25FB"/>
    <w:rsid w:val="003D2C5D"/>
    <w:rsid w:val="003D35E1"/>
    <w:rsid w:val="003D37B0"/>
    <w:rsid w:val="003D43DC"/>
    <w:rsid w:val="003D7E8F"/>
    <w:rsid w:val="003E1A36"/>
    <w:rsid w:val="003E2225"/>
    <w:rsid w:val="003E33D3"/>
    <w:rsid w:val="003F06FC"/>
    <w:rsid w:val="003F599B"/>
    <w:rsid w:val="00405436"/>
    <w:rsid w:val="00410371"/>
    <w:rsid w:val="00413B26"/>
    <w:rsid w:val="00417491"/>
    <w:rsid w:val="00420D47"/>
    <w:rsid w:val="004242F1"/>
    <w:rsid w:val="00430E08"/>
    <w:rsid w:val="004322BA"/>
    <w:rsid w:val="00435330"/>
    <w:rsid w:val="00440BD2"/>
    <w:rsid w:val="0044130F"/>
    <w:rsid w:val="004476E6"/>
    <w:rsid w:val="00447778"/>
    <w:rsid w:val="00452252"/>
    <w:rsid w:val="004735A9"/>
    <w:rsid w:val="00480A75"/>
    <w:rsid w:val="00481950"/>
    <w:rsid w:val="00490D1F"/>
    <w:rsid w:val="00491976"/>
    <w:rsid w:val="00492FF4"/>
    <w:rsid w:val="00493098"/>
    <w:rsid w:val="004A34BD"/>
    <w:rsid w:val="004A6835"/>
    <w:rsid w:val="004B0002"/>
    <w:rsid w:val="004B405D"/>
    <w:rsid w:val="004B75B7"/>
    <w:rsid w:val="004C5AC6"/>
    <w:rsid w:val="004D04E8"/>
    <w:rsid w:val="004D2A6B"/>
    <w:rsid w:val="004D7F90"/>
    <w:rsid w:val="004E1669"/>
    <w:rsid w:val="004E40E9"/>
    <w:rsid w:val="00502CE3"/>
    <w:rsid w:val="005106D0"/>
    <w:rsid w:val="00512317"/>
    <w:rsid w:val="0051580D"/>
    <w:rsid w:val="00517344"/>
    <w:rsid w:val="00525B21"/>
    <w:rsid w:val="00527F9E"/>
    <w:rsid w:val="00541D66"/>
    <w:rsid w:val="005434A5"/>
    <w:rsid w:val="00546B18"/>
    <w:rsid w:val="00547111"/>
    <w:rsid w:val="00547AB6"/>
    <w:rsid w:val="00550086"/>
    <w:rsid w:val="00560B7B"/>
    <w:rsid w:val="00566101"/>
    <w:rsid w:val="00566659"/>
    <w:rsid w:val="00566D47"/>
    <w:rsid w:val="00570453"/>
    <w:rsid w:val="00572B5D"/>
    <w:rsid w:val="00592D74"/>
    <w:rsid w:val="0059759B"/>
    <w:rsid w:val="005A2333"/>
    <w:rsid w:val="005A2610"/>
    <w:rsid w:val="005A4D6A"/>
    <w:rsid w:val="005A76ED"/>
    <w:rsid w:val="005A78C5"/>
    <w:rsid w:val="005B52B4"/>
    <w:rsid w:val="005B7ACD"/>
    <w:rsid w:val="005C46D0"/>
    <w:rsid w:val="005C78B6"/>
    <w:rsid w:val="005D5260"/>
    <w:rsid w:val="005D7F30"/>
    <w:rsid w:val="005E0CBB"/>
    <w:rsid w:val="005E17BA"/>
    <w:rsid w:val="005E1D51"/>
    <w:rsid w:val="005E2C44"/>
    <w:rsid w:val="005E446D"/>
    <w:rsid w:val="005E5E08"/>
    <w:rsid w:val="005E6676"/>
    <w:rsid w:val="005F2CA4"/>
    <w:rsid w:val="005F5201"/>
    <w:rsid w:val="005F6D26"/>
    <w:rsid w:val="00610097"/>
    <w:rsid w:val="00613FA3"/>
    <w:rsid w:val="00621188"/>
    <w:rsid w:val="00622E2C"/>
    <w:rsid w:val="00622E2E"/>
    <w:rsid w:val="006257ED"/>
    <w:rsid w:val="00632A77"/>
    <w:rsid w:val="006531D5"/>
    <w:rsid w:val="006549EA"/>
    <w:rsid w:val="00657A15"/>
    <w:rsid w:val="00660403"/>
    <w:rsid w:val="006667BF"/>
    <w:rsid w:val="00667B06"/>
    <w:rsid w:val="00677E82"/>
    <w:rsid w:val="006868CE"/>
    <w:rsid w:val="00693727"/>
    <w:rsid w:val="00693B14"/>
    <w:rsid w:val="00695808"/>
    <w:rsid w:val="006A32ED"/>
    <w:rsid w:val="006A3A3A"/>
    <w:rsid w:val="006A421D"/>
    <w:rsid w:val="006A57C6"/>
    <w:rsid w:val="006B46FB"/>
    <w:rsid w:val="006D3F71"/>
    <w:rsid w:val="006D634B"/>
    <w:rsid w:val="006E21FB"/>
    <w:rsid w:val="0070786D"/>
    <w:rsid w:val="00711EF0"/>
    <w:rsid w:val="007172D4"/>
    <w:rsid w:val="00725463"/>
    <w:rsid w:val="00725F2E"/>
    <w:rsid w:val="00750F6C"/>
    <w:rsid w:val="0076678C"/>
    <w:rsid w:val="00772B49"/>
    <w:rsid w:val="007765F8"/>
    <w:rsid w:val="00787586"/>
    <w:rsid w:val="00787800"/>
    <w:rsid w:val="00792342"/>
    <w:rsid w:val="007942C3"/>
    <w:rsid w:val="00796138"/>
    <w:rsid w:val="007977A8"/>
    <w:rsid w:val="007B3A86"/>
    <w:rsid w:val="007B512A"/>
    <w:rsid w:val="007B7669"/>
    <w:rsid w:val="007B7B01"/>
    <w:rsid w:val="007C2097"/>
    <w:rsid w:val="007C344E"/>
    <w:rsid w:val="007C5C0F"/>
    <w:rsid w:val="007D2188"/>
    <w:rsid w:val="007D4965"/>
    <w:rsid w:val="007D6A07"/>
    <w:rsid w:val="007D7F48"/>
    <w:rsid w:val="007F7259"/>
    <w:rsid w:val="0080351C"/>
    <w:rsid w:val="00803B82"/>
    <w:rsid w:val="008040A8"/>
    <w:rsid w:val="00806FD6"/>
    <w:rsid w:val="008105AF"/>
    <w:rsid w:val="00811412"/>
    <w:rsid w:val="008151B7"/>
    <w:rsid w:val="00820F99"/>
    <w:rsid w:val="0082454A"/>
    <w:rsid w:val="00826999"/>
    <w:rsid w:val="008279FA"/>
    <w:rsid w:val="008306B8"/>
    <w:rsid w:val="00833C89"/>
    <w:rsid w:val="00835C29"/>
    <w:rsid w:val="008438B9"/>
    <w:rsid w:val="00843F64"/>
    <w:rsid w:val="00845952"/>
    <w:rsid w:val="0085026B"/>
    <w:rsid w:val="008626E7"/>
    <w:rsid w:val="00864A0A"/>
    <w:rsid w:val="00870393"/>
    <w:rsid w:val="00870CE2"/>
    <w:rsid w:val="00870EE7"/>
    <w:rsid w:val="00873855"/>
    <w:rsid w:val="008863B9"/>
    <w:rsid w:val="00894D0E"/>
    <w:rsid w:val="008A1797"/>
    <w:rsid w:val="008A45A6"/>
    <w:rsid w:val="008A6C96"/>
    <w:rsid w:val="008C44EA"/>
    <w:rsid w:val="008D4D3B"/>
    <w:rsid w:val="008E30E0"/>
    <w:rsid w:val="008F1907"/>
    <w:rsid w:val="008F3003"/>
    <w:rsid w:val="008F686C"/>
    <w:rsid w:val="00907277"/>
    <w:rsid w:val="009148DE"/>
    <w:rsid w:val="009205AD"/>
    <w:rsid w:val="009210F4"/>
    <w:rsid w:val="00922A1E"/>
    <w:rsid w:val="00924733"/>
    <w:rsid w:val="009352C9"/>
    <w:rsid w:val="00941BFE"/>
    <w:rsid w:val="00941E30"/>
    <w:rsid w:val="009507D3"/>
    <w:rsid w:val="0095405C"/>
    <w:rsid w:val="009703CD"/>
    <w:rsid w:val="009746DE"/>
    <w:rsid w:val="009777D9"/>
    <w:rsid w:val="00982C91"/>
    <w:rsid w:val="00991B88"/>
    <w:rsid w:val="009A0468"/>
    <w:rsid w:val="009A5753"/>
    <w:rsid w:val="009A579D"/>
    <w:rsid w:val="009A5A7B"/>
    <w:rsid w:val="009B4B4C"/>
    <w:rsid w:val="009B6286"/>
    <w:rsid w:val="009D0FF4"/>
    <w:rsid w:val="009D11AD"/>
    <w:rsid w:val="009E27D4"/>
    <w:rsid w:val="009E3297"/>
    <w:rsid w:val="009E6C24"/>
    <w:rsid w:val="009F1942"/>
    <w:rsid w:val="009F734F"/>
    <w:rsid w:val="00A05952"/>
    <w:rsid w:val="00A14F0D"/>
    <w:rsid w:val="00A246B6"/>
    <w:rsid w:val="00A24907"/>
    <w:rsid w:val="00A35336"/>
    <w:rsid w:val="00A442C1"/>
    <w:rsid w:val="00A47E70"/>
    <w:rsid w:val="00A50CF0"/>
    <w:rsid w:val="00A53325"/>
    <w:rsid w:val="00A542A2"/>
    <w:rsid w:val="00A56556"/>
    <w:rsid w:val="00A609EB"/>
    <w:rsid w:val="00A71A8D"/>
    <w:rsid w:val="00A7671C"/>
    <w:rsid w:val="00A77209"/>
    <w:rsid w:val="00A87785"/>
    <w:rsid w:val="00AA2CBC"/>
    <w:rsid w:val="00AB00D3"/>
    <w:rsid w:val="00AC5530"/>
    <w:rsid w:val="00AC5820"/>
    <w:rsid w:val="00AD1CD8"/>
    <w:rsid w:val="00AE18DD"/>
    <w:rsid w:val="00AF36F6"/>
    <w:rsid w:val="00AF4F53"/>
    <w:rsid w:val="00B028C1"/>
    <w:rsid w:val="00B1385C"/>
    <w:rsid w:val="00B161E6"/>
    <w:rsid w:val="00B258BB"/>
    <w:rsid w:val="00B25AED"/>
    <w:rsid w:val="00B27487"/>
    <w:rsid w:val="00B32C99"/>
    <w:rsid w:val="00B37777"/>
    <w:rsid w:val="00B4164C"/>
    <w:rsid w:val="00B468EF"/>
    <w:rsid w:val="00B67832"/>
    <w:rsid w:val="00B67B97"/>
    <w:rsid w:val="00B766D5"/>
    <w:rsid w:val="00B87B14"/>
    <w:rsid w:val="00B909C7"/>
    <w:rsid w:val="00B911E9"/>
    <w:rsid w:val="00B92341"/>
    <w:rsid w:val="00B933A9"/>
    <w:rsid w:val="00B9471A"/>
    <w:rsid w:val="00B968C8"/>
    <w:rsid w:val="00BA0DCD"/>
    <w:rsid w:val="00BA3EC5"/>
    <w:rsid w:val="00BA51D9"/>
    <w:rsid w:val="00BB378A"/>
    <w:rsid w:val="00BB5DFC"/>
    <w:rsid w:val="00BC5DA5"/>
    <w:rsid w:val="00BD279D"/>
    <w:rsid w:val="00BD5072"/>
    <w:rsid w:val="00BD6BB8"/>
    <w:rsid w:val="00BD73FD"/>
    <w:rsid w:val="00BE1886"/>
    <w:rsid w:val="00BE1C78"/>
    <w:rsid w:val="00BE70D2"/>
    <w:rsid w:val="00BF34C9"/>
    <w:rsid w:val="00C14436"/>
    <w:rsid w:val="00C17967"/>
    <w:rsid w:val="00C2464F"/>
    <w:rsid w:val="00C2510D"/>
    <w:rsid w:val="00C27732"/>
    <w:rsid w:val="00C42571"/>
    <w:rsid w:val="00C4742E"/>
    <w:rsid w:val="00C50494"/>
    <w:rsid w:val="00C57CA7"/>
    <w:rsid w:val="00C60D3C"/>
    <w:rsid w:val="00C64E24"/>
    <w:rsid w:val="00C6500E"/>
    <w:rsid w:val="00C65945"/>
    <w:rsid w:val="00C66BA2"/>
    <w:rsid w:val="00C75CB0"/>
    <w:rsid w:val="00C776C1"/>
    <w:rsid w:val="00C846A6"/>
    <w:rsid w:val="00C86742"/>
    <w:rsid w:val="00C904E2"/>
    <w:rsid w:val="00C94011"/>
    <w:rsid w:val="00C95985"/>
    <w:rsid w:val="00C97050"/>
    <w:rsid w:val="00CB29AA"/>
    <w:rsid w:val="00CC4F79"/>
    <w:rsid w:val="00CC5026"/>
    <w:rsid w:val="00CC6481"/>
    <w:rsid w:val="00CC68D0"/>
    <w:rsid w:val="00CE02BE"/>
    <w:rsid w:val="00CE1A60"/>
    <w:rsid w:val="00CE33B9"/>
    <w:rsid w:val="00CE507E"/>
    <w:rsid w:val="00CF1FC8"/>
    <w:rsid w:val="00D00595"/>
    <w:rsid w:val="00D009CB"/>
    <w:rsid w:val="00D00F3C"/>
    <w:rsid w:val="00D03F9A"/>
    <w:rsid w:val="00D05723"/>
    <w:rsid w:val="00D0671B"/>
    <w:rsid w:val="00D06D51"/>
    <w:rsid w:val="00D24991"/>
    <w:rsid w:val="00D271C5"/>
    <w:rsid w:val="00D30252"/>
    <w:rsid w:val="00D50255"/>
    <w:rsid w:val="00D539B6"/>
    <w:rsid w:val="00D53B59"/>
    <w:rsid w:val="00D60820"/>
    <w:rsid w:val="00D66520"/>
    <w:rsid w:val="00D66C40"/>
    <w:rsid w:val="00D75EFD"/>
    <w:rsid w:val="00D937CA"/>
    <w:rsid w:val="00D9570D"/>
    <w:rsid w:val="00DA3849"/>
    <w:rsid w:val="00DC483C"/>
    <w:rsid w:val="00DD3271"/>
    <w:rsid w:val="00DD38F3"/>
    <w:rsid w:val="00DE34CF"/>
    <w:rsid w:val="00DE5E32"/>
    <w:rsid w:val="00DF21A6"/>
    <w:rsid w:val="00DF27CE"/>
    <w:rsid w:val="00E02C44"/>
    <w:rsid w:val="00E13F3D"/>
    <w:rsid w:val="00E22370"/>
    <w:rsid w:val="00E223B6"/>
    <w:rsid w:val="00E34898"/>
    <w:rsid w:val="00E47A01"/>
    <w:rsid w:val="00E511FF"/>
    <w:rsid w:val="00E5222A"/>
    <w:rsid w:val="00E74704"/>
    <w:rsid w:val="00E8079D"/>
    <w:rsid w:val="00E86BBC"/>
    <w:rsid w:val="00E93A38"/>
    <w:rsid w:val="00EA0A66"/>
    <w:rsid w:val="00EA1ADC"/>
    <w:rsid w:val="00EB09B7"/>
    <w:rsid w:val="00EB2CE4"/>
    <w:rsid w:val="00EC02F2"/>
    <w:rsid w:val="00EC6849"/>
    <w:rsid w:val="00ED4F94"/>
    <w:rsid w:val="00EE7D7C"/>
    <w:rsid w:val="00F06C9A"/>
    <w:rsid w:val="00F10B65"/>
    <w:rsid w:val="00F16354"/>
    <w:rsid w:val="00F218F5"/>
    <w:rsid w:val="00F254C5"/>
    <w:rsid w:val="00F25D98"/>
    <w:rsid w:val="00F300FB"/>
    <w:rsid w:val="00F41321"/>
    <w:rsid w:val="00F415CC"/>
    <w:rsid w:val="00F418DC"/>
    <w:rsid w:val="00F46351"/>
    <w:rsid w:val="00F523D8"/>
    <w:rsid w:val="00F576A4"/>
    <w:rsid w:val="00F607B8"/>
    <w:rsid w:val="00F667B9"/>
    <w:rsid w:val="00F7694C"/>
    <w:rsid w:val="00F92FF6"/>
    <w:rsid w:val="00FA0D08"/>
    <w:rsid w:val="00FB1F30"/>
    <w:rsid w:val="00FB2D24"/>
    <w:rsid w:val="00FB5FF7"/>
    <w:rsid w:val="00FB6386"/>
    <w:rsid w:val="00FC5FFA"/>
    <w:rsid w:val="00FC79B2"/>
    <w:rsid w:val="00FD7532"/>
    <w:rsid w:val="00FE2906"/>
    <w:rsid w:val="00FE4C1E"/>
    <w:rsid w:val="00FE6653"/>
    <w:rsid w:val="00FE7F1B"/>
    <w:rsid w:val="00FF51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085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21725B"/>
    <w:pPr>
      <w:pBdr>
        <w:top w:val="single" w:sz="12" w:space="0" w:color="auto"/>
      </w:pBdr>
      <w:spacing w:before="360" w:after="240"/>
    </w:pPr>
    <w:rPr>
      <w:b/>
      <w:i/>
      <w:sz w:val="26"/>
    </w:rPr>
  </w:style>
  <w:style w:type="paragraph" w:customStyle="1" w:styleId="INDENT1">
    <w:name w:val="INDENT1"/>
    <w:basedOn w:val="Normal"/>
    <w:rsid w:val="0021725B"/>
    <w:pPr>
      <w:ind w:left="851"/>
    </w:pPr>
  </w:style>
  <w:style w:type="paragraph" w:customStyle="1" w:styleId="INDENT2">
    <w:name w:val="INDENT2"/>
    <w:basedOn w:val="Normal"/>
    <w:rsid w:val="0021725B"/>
    <w:pPr>
      <w:ind w:left="1135" w:hanging="284"/>
    </w:pPr>
  </w:style>
  <w:style w:type="paragraph" w:customStyle="1" w:styleId="INDENT3">
    <w:name w:val="INDENT3"/>
    <w:basedOn w:val="Normal"/>
    <w:rsid w:val="0021725B"/>
    <w:pPr>
      <w:ind w:left="1701" w:hanging="567"/>
    </w:pPr>
  </w:style>
  <w:style w:type="paragraph" w:customStyle="1" w:styleId="FigureTitle">
    <w:name w:val="Figure_Title"/>
    <w:basedOn w:val="Normal"/>
    <w:next w:val="Normal"/>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1725B"/>
    <w:pPr>
      <w:keepNext/>
      <w:keepLines/>
    </w:pPr>
    <w:rPr>
      <w:b/>
    </w:rPr>
  </w:style>
  <w:style w:type="paragraph" w:customStyle="1" w:styleId="enumlev2">
    <w:name w:val="enumlev2"/>
    <w:basedOn w:val="Normal"/>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1725B"/>
    <w:pPr>
      <w:keepNext/>
      <w:keepLines/>
      <w:spacing w:before="240"/>
      <w:ind w:left="1418"/>
    </w:pPr>
    <w:rPr>
      <w:rFonts w:ascii="Arial" w:hAnsi="Arial"/>
      <w:b/>
      <w:sz w:val="36"/>
      <w:lang w:val="en-US"/>
    </w:rPr>
  </w:style>
  <w:style w:type="paragraph" w:styleId="Caption">
    <w:name w:val="caption"/>
    <w:basedOn w:val="Normal"/>
    <w:next w:val="Normal"/>
    <w:qFormat/>
    <w:rsid w:val="0021725B"/>
    <w:pPr>
      <w:spacing w:before="120" w:after="120"/>
    </w:pPr>
    <w:rPr>
      <w:b/>
    </w:rPr>
  </w:style>
  <w:style w:type="paragraph" w:styleId="PlainText">
    <w:name w:val="Plain Text"/>
    <w:basedOn w:val="Normal"/>
    <w:link w:val="PlainTextChar"/>
    <w:rsid w:val="0021725B"/>
    <w:rPr>
      <w:rFonts w:ascii="Courier New" w:hAnsi="Courier New"/>
      <w:lang w:val="nb-NO"/>
    </w:rPr>
  </w:style>
  <w:style w:type="character" w:customStyle="1" w:styleId="PlainTextChar">
    <w:name w:val="Plain Text Char"/>
    <w:basedOn w:val="DefaultParagraphFont"/>
    <w:link w:val="PlainText"/>
    <w:rsid w:val="0021725B"/>
    <w:rPr>
      <w:rFonts w:ascii="Courier New" w:hAnsi="Courier New"/>
      <w:lang w:val="nb-NO" w:eastAsia="en-US"/>
    </w:rPr>
  </w:style>
  <w:style w:type="paragraph" w:customStyle="1" w:styleId="TAJ">
    <w:name w:val="TAJ"/>
    <w:basedOn w:val="TH"/>
    <w:rsid w:val="0021725B"/>
    <w:rPr>
      <w:lang w:eastAsia="x-none"/>
    </w:rPr>
  </w:style>
  <w:style w:type="paragraph" w:styleId="BodyText">
    <w:name w:val="Body Text"/>
    <w:basedOn w:val="Normal"/>
    <w:link w:val="BodyTextChar"/>
    <w:rsid w:val="0021725B"/>
    <w:rPr>
      <w:lang w:eastAsia="x-none"/>
    </w:rPr>
  </w:style>
  <w:style w:type="character" w:customStyle="1" w:styleId="BodyTextChar">
    <w:name w:val="Body Text Char"/>
    <w:basedOn w:val="DefaultParagraphFont"/>
    <w:link w:val="BodyText"/>
    <w:rsid w:val="0021725B"/>
    <w:rPr>
      <w:rFonts w:ascii="Times New Roman" w:hAnsi="Times New Roman"/>
      <w:lang w:val="en-GB" w:eastAsia="x-none"/>
    </w:rPr>
  </w:style>
  <w:style w:type="paragraph" w:customStyle="1" w:styleId="Guidance">
    <w:name w:val="Guidance"/>
    <w:basedOn w:val="Normal"/>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BodyTextIndent">
    <w:name w:val="Body Text Indent"/>
    <w:basedOn w:val="Normal"/>
    <w:link w:val="BodyTextIndentChar"/>
    <w:rsid w:val="0021725B"/>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NormalWeb">
    <w:name w:val="Normal (Web)"/>
    <w:basedOn w:val="Normal"/>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rsid w:val="0021725B"/>
    <w:rPr>
      <w:lang w:val="en-GB" w:eastAsia="en-US" w:bidi="ar-SA"/>
    </w:rPr>
  </w:style>
  <w:style w:type="character" w:customStyle="1" w:styleId="Heading4Char">
    <w:name w:val="Heading 4 Char"/>
    <w:link w:val="Heading4"/>
    <w:rsid w:val="0021725B"/>
    <w:rPr>
      <w:rFonts w:ascii="Arial" w:hAnsi="Arial"/>
      <w:sz w:val="24"/>
      <w:lang w:val="en-GB" w:eastAsia="en-US"/>
    </w:rPr>
  </w:style>
  <w:style w:type="character" w:customStyle="1" w:styleId="B1Char1">
    <w:name w:val="B1 Char1"/>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Heading3Char">
    <w:name w:val="Heading 3 Char"/>
    <w:link w:val="Heading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Normal"/>
    <w:rsid w:val="0021725B"/>
  </w:style>
  <w:style w:type="character" w:customStyle="1" w:styleId="EditorsNoteCharChar">
    <w:name w:val="Editor's Note Char Char"/>
    <w:rsid w:val="0021725B"/>
    <w:rPr>
      <w:rFonts w:ascii="Times New Roman" w:hAnsi="Times New Roman"/>
      <w:color w:val="FF0000"/>
      <w:lang w:val="en-GB"/>
    </w:rPr>
  </w:style>
  <w:style w:type="paragraph" w:styleId="Revision">
    <w:name w:val="Revision"/>
    <w:hidden/>
    <w:uiPriority w:val="99"/>
    <w:semiHidden/>
    <w:rsid w:val="0021725B"/>
    <w:rPr>
      <w:rFonts w:ascii="Times New Roman" w:hAnsi="Times New Roman"/>
      <w:lang w:val="en-GB" w:eastAsia="en-US"/>
    </w:rPr>
  </w:style>
  <w:style w:type="character" w:customStyle="1" w:styleId="TFChar">
    <w:name w:val="TF Char"/>
    <w:locked/>
    <w:rsid w:val="0021725B"/>
    <w:rPr>
      <w:rFonts w:ascii="Arial" w:hAnsi="Arial"/>
      <w:b/>
      <w:lang w:eastAsia="en-US"/>
    </w:rPr>
  </w:style>
  <w:style w:type="paragraph" w:customStyle="1" w:styleId="2">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TableNormal"/>
    <w:next w:val="TableGrid"/>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2.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4.xml><?xml version="1.0" encoding="utf-8"?>
<ds:datastoreItem xmlns:ds="http://schemas.openxmlformats.org/officeDocument/2006/customXml" ds:itemID="{8C491CD5-197B-43E1-BC67-C449E62E718A}">
  <ds:schemaRefs>
    <ds:schemaRef ds:uri="http://schemas.openxmlformats.org/officeDocument/2006/bibliography"/>
  </ds:schemaRefs>
</ds:datastoreItem>
</file>

<file path=customXml/itemProps5.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6E5DC1C8-33E8-4894-BF9B-5696FDCC2AF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1539</TotalTime>
  <Pages>5</Pages>
  <Words>2119</Words>
  <Characters>12080</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351</cp:revision>
  <cp:lastPrinted>1900-01-01T06:00:00Z</cp:lastPrinted>
  <dcterms:created xsi:type="dcterms:W3CDTF">2021-02-07T20:18:00Z</dcterms:created>
  <dcterms:modified xsi:type="dcterms:W3CDTF">2021-08-11T19:49:00Z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