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3887D82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1759E2" w:rsidRPr="001759E2">
        <w:rPr>
          <w:b/>
          <w:noProof/>
          <w:sz w:val="24"/>
        </w:rPr>
        <w:t>C1-214102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CA7B83D" w:rsidR="000915B7" w:rsidRDefault="008345FB">
            <w:pPr>
              <w:pStyle w:val="CRCoverPage"/>
              <w:spacing w:after="0"/>
              <w:rPr>
                <w:noProof/>
              </w:rPr>
            </w:pPr>
            <w:r w:rsidRPr="008345FB"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BD4A8F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4B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B4B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BCB0CB7" w:rsidR="000915B7" w:rsidRDefault="002052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4797209D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F5D2776" w:rsidR="000915B7" w:rsidRDefault="0057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887E4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B64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5D5C0893" w:rsidR="00FF26D9" w:rsidRDefault="00D956D8" w:rsidP="00C958A4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60447853" w:rsidR="00424A8B" w:rsidRDefault="00502638" w:rsidP="003F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10.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4FA0C2F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01FE0C" w14:textId="77777777" w:rsidR="005E0CBA" w:rsidRPr="00230D1C" w:rsidRDefault="005E0CBA" w:rsidP="005E0CBA">
      <w:pPr>
        <w:pStyle w:val="Heading2"/>
        <w:rPr>
          <w:noProof/>
        </w:rPr>
      </w:pPr>
      <w:bookmarkStart w:id="1" w:name="_Toc20158085"/>
      <w:bookmarkStart w:id="2" w:name="_Toc27507633"/>
      <w:bookmarkStart w:id="3" w:name="_Toc27508499"/>
      <w:bookmarkStart w:id="4" w:name="_Toc27509364"/>
      <w:bookmarkStart w:id="5" w:name="_Toc27553494"/>
      <w:bookmarkStart w:id="6" w:name="_Toc27554360"/>
      <w:bookmarkStart w:id="7" w:name="_Toc27555227"/>
      <w:bookmarkStart w:id="8" w:name="_Toc27556091"/>
      <w:bookmarkStart w:id="9" w:name="_Toc36036291"/>
      <w:bookmarkStart w:id="10" w:name="_Toc45273846"/>
      <w:bookmarkStart w:id="11" w:name="_Toc51937575"/>
      <w:bookmarkStart w:id="12" w:name="_Toc51938769"/>
      <w:bookmarkStart w:id="13" w:name="_Toc74746948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7BE4DB" w14:textId="77777777" w:rsidR="005E0CBA" w:rsidRPr="00230D1C" w:rsidRDefault="005E0CBA" w:rsidP="005E0CBA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4A077EDF" w14:textId="77777777" w:rsidR="005E0CBA" w:rsidRPr="00230D1C" w:rsidRDefault="005E0CBA" w:rsidP="005E0CBA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1C9B1EA2" w14:textId="77777777" w:rsidR="005E0CBA" w:rsidRPr="00230D1C" w:rsidRDefault="005E0CBA" w:rsidP="005E0CBA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5F2FCBB" w14:textId="77777777" w:rsidR="005E0CBA" w:rsidRPr="00230D1C" w:rsidRDefault="005E0CBA" w:rsidP="005E0CBA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55D6372C" w14:textId="77777777" w:rsidR="005E0CBA" w:rsidRPr="00230D1C" w:rsidRDefault="005E0CBA" w:rsidP="005E0CBA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10.1.4.</w:t>
      </w:r>
    </w:p>
    <w:p w14:paraId="160F7764" w14:textId="6A2D3EE6" w:rsidR="005E0CBA" w:rsidRPr="00230D1C" w:rsidRDefault="005E0CBA" w:rsidP="005E0CBA">
      <w:pPr>
        <w:pStyle w:val="TH"/>
        <w:rPr>
          <w:noProof/>
        </w:rPr>
      </w:pPr>
      <w:del w:id="14" w:author="Ericsson n bAugust-meet" w:date="2021-07-06T17:18:00Z">
        <w:r w:rsidRPr="00230D1C" w:rsidDel="00C60DA5">
          <w:rPr>
            <w:rFonts w:ascii="Times New Roman" w:hAnsi="Times New Roman"/>
            <w:noProof/>
          </w:rPr>
          <w:object w:dxaOrig="10421" w:dyaOrig="12131" w14:anchorId="7AE34A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05pt;height:546.05pt" o:ole="">
              <v:imagedata r:id="rId12" o:title=""/>
            </v:shape>
            <o:OLEObject Type="Embed" ProgID="Visio.Drawing.15" ShapeID="_x0000_i1025" DrawAspect="Content" ObjectID="_1690277324" r:id="rId13"/>
          </w:object>
        </w:r>
      </w:del>
      <w:del w:id="15" w:author="Ericsson n bAugust-meet" w:date="2021-07-06T17:40:00Z">
        <w:r w:rsidR="00C60DA5" w:rsidDel="00BB473F">
          <w:rPr>
            <w:rFonts w:ascii="Times New Roman" w:hAnsi="Times New Roman"/>
            <w:noProof/>
          </w:rPr>
          <w:fldChar w:fldCharType="begin"/>
        </w:r>
        <w:r w:rsidR="00C60DA5" w:rsidDel="00BB473F">
          <w:rPr>
            <w:rFonts w:ascii="Times New Roman" w:hAnsi="Times New Roman"/>
            <w:noProof/>
          </w:rPr>
          <w:fldChar w:fldCharType="end"/>
        </w:r>
      </w:del>
      <w:del w:id="16" w:author="Ericsson n bAugust-meet" w:date="2021-08-12T12:41:00Z">
        <w:r w:rsidR="00BB473F" w:rsidDel="006A277C">
          <w:rPr>
            <w:rFonts w:ascii="Times New Roman" w:hAnsi="Times New Roman"/>
            <w:noProof/>
          </w:rPr>
          <w:fldChar w:fldCharType="begin"/>
        </w:r>
        <w:r w:rsidR="00BB473F" w:rsidDel="006A277C">
          <w:rPr>
            <w:rFonts w:ascii="Times New Roman" w:hAnsi="Times New Roman"/>
            <w:noProof/>
          </w:rPr>
          <w:fldChar w:fldCharType="separate"/>
        </w:r>
        <w:r w:rsidR="00BB473F" w:rsidDel="006A277C">
          <w:rPr>
            <w:rFonts w:ascii="Times New Roman" w:hAnsi="Times New Roman"/>
            <w:noProof/>
          </w:rPr>
          <w:fldChar w:fldCharType="end"/>
        </w:r>
      </w:del>
      <w:ins w:id="17" w:author="Ericsson n bAugust-meet" w:date="2021-08-12T12:41:00Z">
        <w:r w:rsidR="006A277C">
          <w:rPr>
            <w:rFonts w:ascii="Times New Roman" w:hAnsi="Times New Roman"/>
            <w:noProof/>
          </w:rPr>
          <w:object w:dxaOrig="9910" w:dyaOrig="11901" w14:anchorId="3592B54B">
            <v:shape id="_x0000_i1032" type="#_x0000_t75" style="width:465.7pt;height:559.35pt" o:ole="">
              <v:imagedata r:id="rId14" o:title=""/>
            </v:shape>
            <o:OLEObject Type="Embed" ProgID="Visio.Drawing.15" ShapeID="_x0000_i1032" DrawAspect="Content" ObjectID="_1690277325" r:id="rId15"/>
          </w:object>
        </w:r>
      </w:ins>
    </w:p>
    <w:p w14:paraId="6A63FA16" w14:textId="77777777" w:rsidR="005E0CBA" w:rsidRPr="00230D1C" w:rsidRDefault="005E0CBA" w:rsidP="005E0CB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(1 of 4)</w:t>
      </w:r>
    </w:p>
    <w:p w14:paraId="187E1821" w14:textId="77777777" w:rsidR="005E0CBA" w:rsidRPr="00230D1C" w:rsidRDefault="005E0CBA" w:rsidP="005E0CBA">
      <w:pPr>
        <w:pStyle w:val="TH"/>
        <w:rPr>
          <w:noProof/>
        </w:rPr>
      </w:pPr>
      <w:r w:rsidRPr="00230D1C">
        <w:rPr>
          <w:noProof/>
        </w:rPr>
        <w:object w:dxaOrig="9971" w:dyaOrig="13481" w14:anchorId="7CBE9BF2">
          <v:shape id="_x0000_i1027" type="#_x0000_t75" style="width:448.65pt;height:606.8pt" o:ole="">
            <v:imagedata r:id="rId16" o:title=""/>
          </v:shape>
          <o:OLEObject Type="Embed" ProgID="Visio.Drawing.15" ShapeID="_x0000_i1027" DrawAspect="Content" ObjectID="_1690277326" r:id="rId17"/>
        </w:object>
      </w:r>
    </w:p>
    <w:p w14:paraId="38706050" w14:textId="77777777" w:rsidR="005E0CBA" w:rsidRPr="00230D1C" w:rsidRDefault="005E0CBA" w:rsidP="005E0CBA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(2 of 4)</w:t>
      </w:r>
    </w:p>
    <w:p w14:paraId="4A2BAAFD" w14:textId="77777777" w:rsidR="005E0CBA" w:rsidRPr="00230D1C" w:rsidRDefault="005E0CBA" w:rsidP="005E0CBA">
      <w:pPr>
        <w:pStyle w:val="TH"/>
        <w:rPr>
          <w:noProof/>
          <w:lang w:eastAsia="ko-KR"/>
        </w:rPr>
      </w:pPr>
      <w:r w:rsidRPr="00230D1C">
        <w:rPr>
          <w:noProof/>
        </w:rPr>
        <w:object w:dxaOrig="10271" w:dyaOrig="3481" w14:anchorId="37718D1F">
          <v:shape id="_x0000_i1028" type="#_x0000_t75" style="width:462.4pt;height:156.5pt" o:ole="">
            <v:imagedata r:id="rId18" o:title=""/>
          </v:shape>
          <o:OLEObject Type="Embed" ProgID="Visio.Drawing.15" ShapeID="_x0000_i1028" DrawAspect="Content" ObjectID="_1690277327" r:id="rId19"/>
        </w:object>
      </w:r>
    </w:p>
    <w:p w14:paraId="084B8228" w14:textId="77777777" w:rsidR="005E0CBA" w:rsidRPr="00230D1C" w:rsidRDefault="005E0CBA" w:rsidP="005E0CB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(3 of 4)</w:t>
      </w:r>
    </w:p>
    <w:p w14:paraId="53CCEEA1" w14:textId="77777777" w:rsidR="005E0CBA" w:rsidRPr="00230D1C" w:rsidRDefault="005E0CBA" w:rsidP="005E0CBA">
      <w:pPr>
        <w:pStyle w:val="TH"/>
        <w:rPr>
          <w:noProof/>
        </w:rPr>
      </w:pPr>
      <w:r w:rsidRPr="00230D1C">
        <w:rPr>
          <w:noProof/>
        </w:rPr>
        <w:object w:dxaOrig="5370" w:dyaOrig="1070" w14:anchorId="1A3FC1FE">
          <v:shape id="_x0000_i1029" type="#_x0000_t75" style="width:268.45pt;height:53.7pt" o:ole="">
            <v:imagedata r:id="rId20" o:title=""/>
          </v:shape>
          <o:OLEObject Type="Embed" ProgID="Visio.Drawing.11" ShapeID="_x0000_i1029" DrawAspect="Content" ObjectID="_1690277328" r:id="rId21"/>
        </w:object>
      </w:r>
    </w:p>
    <w:p w14:paraId="77EB75DE" w14:textId="77777777" w:rsidR="005E0CBA" w:rsidRPr="00230D1C" w:rsidRDefault="005E0CBA" w:rsidP="005E0CB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>user profile MO (4 of 4)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E548D8" w14:textId="77777777" w:rsidR="005E0CBA" w:rsidRPr="00230D1C" w:rsidRDefault="005E0CBA" w:rsidP="005E0CBA">
      <w:pPr>
        <w:pStyle w:val="Heading3"/>
        <w:rPr>
          <w:noProof/>
          <w:lang w:eastAsia="ko-KR"/>
        </w:rPr>
      </w:pPr>
      <w:bookmarkStart w:id="18" w:name="_Toc74746955"/>
      <w:r w:rsidRPr="00230D1C">
        <w:rPr>
          <w:noProof/>
        </w:rPr>
        <w:t>10.2.6</w:t>
      </w:r>
      <w:r w:rsidRPr="00230D1C">
        <w:rPr>
          <w:noProof/>
        </w:rPr>
        <w:tab/>
        <w:t>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/&lt;x&gt;/Common</w:t>
      </w:r>
      <w:bookmarkEnd w:id="18"/>
    </w:p>
    <w:p w14:paraId="29285A2A" w14:textId="77777777" w:rsidR="005E0CBA" w:rsidRPr="00230D1C" w:rsidRDefault="005E0CBA" w:rsidP="005E0CBA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2.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.1: 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&lt;x&gt;/Common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5E0CBA" w:rsidRPr="00230D1C" w14:paraId="090592DF" w14:textId="77777777" w:rsidTr="00AE155A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17D2FB" w14:textId="77777777" w:rsidR="005E0CBA" w:rsidRPr="00230D1C" w:rsidRDefault="005E0CBA" w:rsidP="00AE155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&lt;x&gt;/Common</w:t>
            </w:r>
          </w:p>
        </w:tc>
      </w:tr>
      <w:tr w:rsidR="005E0CBA" w:rsidRPr="00230D1C" w14:paraId="27882E4F" w14:textId="77777777" w:rsidTr="00FB3ABA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E02484" w14:textId="77777777" w:rsidR="005E0CBA" w:rsidRPr="00230D1C" w:rsidRDefault="005E0CBA" w:rsidP="00FB3ABA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5BBEF" w14:textId="77777777" w:rsidR="005E0CBA" w:rsidRPr="00230D1C" w:rsidRDefault="005E0CBA" w:rsidP="00C60DA5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7B3CF" w14:textId="77777777" w:rsidR="005E0CBA" w:rsidRPr="00230D1C" w:rsidRDefault="005E0CBA" w:rsidP="00C60DA5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134C" w14:textId="77777777" w:rsidR="005E0CBA" w:rsidRPr="00230D1C" w:rsidRDefault="005E0CBA" w:rsidP="003B3132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31144" w14:textId="77777777" w:rsidR="005E0CBA" w:rsidRPr="00230D1C" w:rsidRDefault="005E0CB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A428F" w14:textId="77777777" w:rsidR="005E0CBA" w:rsidRPr="00230D1C" w:rsidRDefault="005E0CBA" w:rsidP="00FB3ABA">
            <w:pPr>
              <w:pStyle w:val="TAC"/>
              <w:rPr>
                <w:noProof/>
              </w:rPr>
            </w:pPr>
          </w:p>
        </w:tc>
      </w:tr>
      <w:tr w:rsidR="005E0CBA" w:rsidRPr="00230D1C" w14:paraId="0F94923F" w14:textId="77777777" w:rsidTr="00FB3ABA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6555AE" w14:textId="77777777" w:rsidR="005E0CBA" w:rsidRPr="00230D1C" w:rsidRDefault="005E0CBA" w:rsidP="00FB3ABA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4CAE8" w14:textId="77777777" w:rsidR="005E0CBA" w:rsidRPr="00230D1C" w:rsidRDefault="005E0CBA" w:rsidP="00C60DA5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8DFD3" w14:textId="4979877F" w:rsidR="005E0CBA" w:rsidRPr="00230D1C" w:rsidRDefault="005E0CBA" w:rsidP="00C60DA5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  <w:del w:id="19" w:author="Ericsson n bAugust-meet" w:date="2021-07-06T17:17:00Z">
              <w:r w:rsidRPr="00230D1C" w:rsidDel="00C60DA5">
                <w:rPr>
                  <w:noProof/>
                </w:rPr>
                <w:delText>OrMore</w:delText>
              </w:r>
            </w:del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F8EAD" w14:textId="77777777" w:rsidR="005E0CBA" w:rsidRPr="00230D1C" w:rsidRDefault="005E0CBA" w:rsidP="003B3132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14CCE" w14:textId="77777777" w:rsidR="005E0CBA" w:rsidRPr="00230D1C" w:rsidRDefault="005E0CBA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C3906" w14:textId="77777777" w:rsidR="005E0CBA" w:rsidRPr="00230D1C" w:rsidRDefault="005E0CBA" w:rsidP="00FB3ABA">
            <w:pPr>
              <w:pStyle w:val="TAC"/>
              <w:rPr>
                <w:noProof/>
              </w:rPr>
            </w:pPr>
          </w:p>
        </w:tc>
      </w:tr>
      <w:tr w:rsidR="005E0CBA" w:rsidRPr="00230D1C" w14:paraId="09B006CA" w14:textId="77777777" w:rsidTr="00AE155A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BB2E70" w14:textId="77777777" w:rsidR="005E0CBA" w:rsidRPr="00230D1C" w:rsidRDefault="005E0CBA" w:rsidP="00AE155A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F15755" w14:textId="77777777" w:rsidR="005E0CBA" w:rsidRPr="00230D1C" w:rsidRDefault="005E0CBA" w:rsidP="00AE155A">
            <w:pPr>
              <w:rPr>
                <w:noProof/>
              </w:rPr>
            </w:pPr>
            <w:r w:rsidRPr="00230D1C">
              <w:rPr>
                <w:noProof/>
              </w:rPr>
              <w:t xml:space="preserve">This interior node </w:t>
            </w:r>
            <w:r w:rsidRPr="00230D1C">
              <w:rPr>
                <w:noProof/>
                <w:lang w:eastAsia="ko-KR"/>
              </w:rPr>
              <w:t xml:space="preserve">represents a container </w:t>
            </w:r>
            <w:r w:rsidRPr="00230D1C">
              <w:rPr>
                <w:noProof/>
              </w:rPr>
              <w:t xml:space="preserve">for the </w:t>
            </w:r>
            <w:r w:rsidRPr="00230D1C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41011B9F" w14:textId="77777777" w:rsidR="005E0CBA" w:rsidRPr="00230D1C" w:rsidRDefault="005E0CBA" w:rsidP="005E0CBA">
      <w:pPr>
        <w:rPr>
          <w:noProof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BD3FEDF" w:rsidR="00AB7913" w:rsidRDefault="00AB7913" w:rsidP="00AB7913">
      <w:pPr>
        <w:rPr>
          <w:noProof/>
        </w:rPr>
      </w:pPr>
    </w:p>
    <w:sectPr w:rsidR="00AB791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DC112" w14:textId="77777777" w:rsidR="004A032A" w:rsidRDefault="004A032A">
      <w:r>
        <w:separator/>
      </w:r>
    </w:p>
  </w:endnote>
  <w:endnote w:type="continuationSeparator" w:id="0">
    <w:p w14:paraId="7ED74CBA" w14:textId="77777777" w:rsidR="004A032A" w:rsidRDefault="004A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31123" w14:textId="77777777" w:rsidR="004A032A" w:rsidRDefault="004A032A">
      <w:r>
        <w:separator/>
      </w:r>
    </w:p>
  </w:footnote>
  <w:footnote w:type="continuationSeparator" w:id="0">
    <w:p w14:paraId="60342DE0" w14:textId="77777777" w:rsidR="004A032A" w:rsidRDefault="004A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A03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A032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B29CB"/>
    <w:rsid w:val="000B4B64"/>
    <w:rsid w:val="00140A8F"/>
    <w:rsid w:val="001473CC"/>
    <w:rsid w:val="0017251B"/>
    <w:rsid w:val="0017260D"/>
    <w:rsid w:val="001759E2"/>
    <w:rsid w:val="00185D64"/>
    <w:rsid w:val="001B5569"/>
    <w:rsid w:val="002052BD"/>
    <w:rsid w:val="00251903"/>
    <w:rsid w:val="002B1AAD"/>
    <w:rsid w:val="002E5227"/>
    <w:rsid w:val="00300045"/>
    <w:rsid w:val="00321730"/>
    <w:rsid w:val="0033333C"/>
    <w:rsid w:val="003913A0"/>
    <w:rsid w:val="003B3132"/>
    <w:rsid w:val="003C0EF9"/>
    <w:rsid w:val="003F4390"/>
    <w:rsid w:val="00402C41"/>
    <w:rsid w:val="00424A8B"/>
    <w:rsid w:val="00473C9D"/>
    <w:rsid w:val="004A032A"/>
    <w:rsid w:val="004D3BC7"/>
    <w:rsid w:val="00502638"/>
    <w:rsid w:val="005153C7"/>
    <w:rsid w:val="00573756"/>
    <w:rsid w:val="00592A06"/>
    <w:rsid w:val="005B3E60"/>
    <w:rsid w:val="005C6D08"/>
    <w:rsid w:val="005E0CBA"/>
    <w:rsid w:val="00633C7A"/>
    <w:rsid w:val="00650610"/>
    <w:rsid w:val="006601ED"/>
    <w:rsid w:val="00681238"/>
    <w:rsid w:val="0069448F"/>
    <w:rsid w:val="006A277C"/>
    <w:rsid w:val="00727F38"/>
    <w:rsid w:val="0073478F"/>
    <w:rsid w:val="008345FB"/>
    <w:rsid w:val="009062A2"/>
    <w:rsid w:val="009745F5"/>
    <w:rsid w:val="009B442A"/>
    <w:rsid w:val="00A0109E"/>
    <w:rsid w:val="00A065C4"/>
    <w:rsid w:val="00A33CED"/>
    <w:rsid w:val="00AB7913"/>
    <w:rsid w:val="00AC2BAA"/>
    <w:rsid w:val="00B27A79"/>
    <w:rsid w:val="00B30346"/>
    <w:rsid w:val="00B91B2B"/>
    <w:rsid w:val="00B93754"/>
    <w:rsid w:val="00BB3442"/>
    <w:rsid w:val="00BB379A"/>
    <w:rsid w:val="00BB473F"/>
    <w:rsid w:val="00BC1736"/>
    <w:rsid w:val="00BE0AA4"/>
    <w:rsid w:val="00BE621E"/>
    <w:rsid w:val="00C5113E"/>
    <w:rsid w:val="00C60DA5"/>
    <w:rsid w:val="00C958A4"/>
    <w:rsid w:val="00CC0091"/>
    <w:rsid w:val="00D20644"/>
    <w:rsid w:val="00D72BB5"/>
    <w:rsid w:val="00D75AB9"/>
    <w:rsid w:val="00D956D8"/>
    <w:rsid w:val="00DE3F14"/>
    <w:rsid w:val="00E209A5"/>
    <w:rsid w:val="00E46087"/>
    <w:rsid w:val="00E91064"/>
    <w:rsid w:val="00EA5721"/>
    <w:rsid w:val="00F0266E"/>
    <w:rsid w:val="00F070C7"/>
    <w:rsid w:val="00F70902"/>
    <w:rsid w:val="00F70C7A"/>
    <w:rsid w:val="00F974A1"/>
    <w:rsid w:val="00FB3ABA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E0C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E0C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21</cp:revision>
  <cp:lastPrinted>1899-12-31T23:00:00Z</cp:lastPrinted>
  <dcterms:created xsi:type="dcterms:W3CDTF">2021-07-01T15:51:00Z</dcterms:created>
  <dcterms:modified xsi:type="dcterms:W3CDTF">2021-08-12T10:42:00Z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