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6243" w14:textId="0A0E8669" w:rsidR="00703000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C728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A5FC8">
        <w:rPr>
          <w:b/>
          <w:noProof/>
          <w:sz w:val="24"/>
        </w:rPr>
        <w:t>4046</w:t>
      </w:r>
    </w:p>
    <w:p w14:paraId="05335D5D" w14:textId="38C42BEF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728E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2C728E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C728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Pr="00833696">
        <w:rPr>
          <w:rFonts w:eastAsia="Batang" w:cs="Arial"/>
          <w:i/>
          <w:iCs/>
          <w:sz w:val="18"/>
          <w:szCs w:val="18"/>
          <w:lang w:eastAsia="zh-CN"/>
        </w:rPr>
        <w:t>was C1-21xxxx</w:t>
      </w:r>
      <w:r>
        <w:rPr>
          <w:rFonts w:eastAsia="Batang" w:cs="Arial"/>
          <w:sz w:val="18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FDEDE0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90467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06C068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A5FC8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F947E4" w:rsidR="001E41F3" w:rsidRPr="00410371" w:rsidRDefault="00612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D82241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8C72EA">
              <w:rPr>
                <w:b/>
                <w:noProof/>
                <w:sz w:val="28"/>
              </w:rPr>
              <w:t>3</w:t>
            </w:r>
            <w:r w:rsidRPr="006F3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B0784FA" w:rsidR="001E41F3" w:rsidRDefault="00830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</w:t>
            </w:r>
            <w:r w:rsidR="00915A6D">
              <w:t>Video</w:t>
            </w:r>
            <w:proofErr w:type="spellEnd"/>
            <w:r>
              <w:t xml:space="preserve"> </w:t>
            </w:r>
            <w:r w:rsidR="00F43076">
              <w:t xml:space="preserve">– correct max </w:t>
            </w:r>
            <w:proofErr w:type="spellStart"/>
            <w:r w:rsidR="00F43076">
              <w:t>val</w:t>
            </w:r>
            <w:proofErr w:type="spellEnd"/>
            <w:r w:rsidR="00F43076">
              <w:t xml:space="preserve"> for </w:t>
            </w:r>
            <w:proofErr w:type="spellStart"/>
            <w:r w:rsidR="00F43076">
              <w:t>tTwoByte</w:t>
            </w:r>
            <w:r w:rsidR="001C6F89">
              <w:t>Type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C4D154" w:rsidR="001E41F3" w:rsidRDefault="001272B0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AA4E82" w:rsidR="001E41F3" w:rsidRDefault="008C7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July</w:t>
            </w:r>
            <w:r w:rsidR="00E74B4B">
              <w:rPr>
                <w:noProof/>
              </w:rPr>
              <w:t xml:space="preserve"> 11,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A8EA89" w:rsidR="00B34D79" w:rsidRDefault="00F57B20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Default="00B34D79" w:rsidP="00B34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7C2097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1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DDB4D" w14:textId="12098C14" w:rsidR="00F92AF8" w:rsidRDefault="0074287C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tTwoByteType is a</w:t>
            </w:r>
            <w:r w:rsidR="00803DFB">
              <w:rPr>
                <w:rFonts w:ascii="Arial" w:hAnsi="Arial" w:cs="Arial"/>
                <w:sz w:val="20"/>
              </w:rPr>
              <w:t xml:space="preserve"> 16 bit signed integer type, with the maximum value </w:t>
            </w:r>
          </w:p>
          <w:p w14:paraId="4AB1CFBA" w14:textId="134FA419" w:rsidR="00AA3416" w:rsidRPr="006A6459" w:rsidRDefault="00A371A7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F92AF8">
              <w:rPr>
                <w:rFonts w:ascii="Arial" w:hAnsi="Arial" w:cs="Arial"/>
                <w:sz w:val="20"/>
                <w:vertAlign w:val="superscript"/>
              </w:rPr>
              <w:t>16</w:t>
            </w:r>
            <w:r w:rsidR="0058225C" w:rsidRPr="00F92AF8">
              <w:rPr>
                <w:rFonts w:ascii="Arial" w:hAnsi="Arial" w:cs="Arial"/>
                <w:sz w:val="20"/>
                <w:vertAlign w:val="superscript"/>
              </w:rPr>
              <w:t>-1</w:t>
            </w:r>
            <w:r w:rsidR="0058225C">
              <w:rPr>
                <w:rFonts w:ascii="Arial" w:hAnsi="Arial" w:cs="Arial"/>
                <w:sz w:val="20"/>
              </w:rPr>
              <w:t>-1</w:t>
            </w:r>
            <w:r w:rsidR="00F92AF8">
              <w:rPr>
                <w:rFonts w:ascii="Arial" w:hAnsi="Arial" w:cs="Arial"/>
                <w:sz w:val="20"/>
              </w:rPr>
              <w:t xml:space="preserve"> = </w:t>
            </w:r>
            <w:r w:rsidR="00F57B20">
              <w:rPr>
                <w:rFonts w:ascii="Arial" w:hAnsi="Arial" w:cs="Arial"/>
                <w:sz w:val="20"/>
              </w:rPr>
              <w:t>32767, not 32768</w:t>
            </w:r>
            <w:r w:rsidR="00BC4B98">
              <w:rPr>
                <w:rFonts w:ascii="Arial" w:hAnsi="Arial" w:cs="Arial"/>
                <w:sz w:val="20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08198D" w:rsidR="001E41F3" w:rsidRDefault="000A0F52" w:rsidP="006672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value </w:t>
            </w:r>
            <w:r w:rsidR="00E10D21">
              <w:rPr>
                <w:noProof/>
              </w:rPr>
              <w:t>is already correct</w:t>
            </w:r>
            <w:r w:rsidR="002676F1">
              <w:rPr>
                <w:noProof/>
              </w:rPr>
              <w:t xml:space="preserve"> in </w:t>
            </w:r>
            <w:r w:rsidR="0097599D">
              <w:rPr>
                <w:noProof/>
              </w:rPr>
              <w:t xml:space="preserve">section </w:t>
            </w:r>
            <w:r w:rsidR="009855EA">
              <w:rPr>
                <w:noProof/>
              </w:rPr>
              <w:t>F</w:t>
            </w:r>
            <w:r w:rsidR="0097599D">
              <w:rPr>
                <w:noProof/>
              </w:rPr>
              <w:t>.</w:t>
            </w:r>
            <w:r w:rsidR="009855EA">
              <w:rPr>
                <w:noProof/>
              </w:rPr>
              <w:t>3</w:t>
            </w:r>
            <w:r w:rsidR="0097599D">
              <w:rPr>
                <w:noProof/>
              </w:rPr>
              <w:t xml:space="preserve">.2 </w:t>
            </w:r>
            <w:r w:rsidR="009C6BC1">
              <w:rPr>
                <w:noProof/>
              </w:rPr>
              <w:t xml:space="preserve">(xml schema) </w:t>
            </w:r>
            <w:r w:rsidR="00E10D21">
              <w:rPr>
                <w:noProof/>
              </w:rPr>
              <w:t>but</w:t>
            </w:r>
            <w:r w:rsidR="0097599D">
              <w:rPr>
                <w:noProof/>
              </w:rPr>
              <w:t xml:space="preserve"> the .x</w:t>
            </w:r>
            <w:r w:rsidR="009C6BC1">
              <w:rPr>
                <w:noProof/>
              </w:rPr>
              <w:t>sd</w:t>
            </w:r>
            <w:r w:rsidR="0097599D">
              <w:rPr>
                <w:noProof/>
              </w:rPr>
              <w:t xml:space="preserve"> file </w:t>
            </w:r>
            <w:r w:rsidR="000264DC">
              <w:rPr>
                <w:noProof/>
              </w:rPr>
              <w:t>mc</w:t>
            </w:r>
            <w:r w:rsidR="009855EA">
              <w:rPr>
                <w:noProof/>
              </w:rPr>
              <w:t>videolo</w:t>
            </w:r>
            <w:r w:rsidR="001C6F89">
              <w:rPr>
                <w:noProof/>
              </w:rPr>
              <w:t>c</w:t>
            </w:r>
            <w:r w:rsidR="00E10D21">
              <w:rPr>
                <w:noProof/>
              </w:rPr>
              <w:t xml:space="preserve"> needs to be corrected.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413EC4" w:rsidR="001E41F3" w:rsidRDefault="00241ED0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value impossible to implement</w:t>
            </w:r>
            <w:r w:rsidR="00DA5FC8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0BA838" w:rsidR="001E41F3" w:rsidRDefault="00DA5FC8" w:rsidP="00445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Only the mcvideoloc.xsd file.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65FCD" w14:textId="77777777" w:rsidR="0069534C" w:rsidRPr="00665435" w:rsidRDefault="0069534C" w:rsidP="00665435">
      <w:pPr>
        <w:jc w:val="center"/>
        <w:rPr>
          <w:b/>
          <w:noProof/>
          <w:sz w:val="28"/>
        </w:rPr>
      </w:pPr>
    </w:p>
    <w:sectPr w:rsidR="0069534C" w:rsidRPr="0066543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7E8DF" w14:textId="77777777" w:rsidR="00552B80" w:rsidRDefault="00552B80">
      <w:r>
        <w:separator/>
      </w:r>
    </w:p>
  </w:endnote>
  <w:endnote w:type="continuationSeparator" w:id="0">
    <w:p w14:paraId="7FC8A8B3" w14:textId="77777777" w:rsidR="00552B80" w:rsidRDefault="0055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9E4EB" w14:textId="77777777" w:rsidR="00552B80" w:rsidRDefault="00552B80">
      <w:r>
        <w:separator/>
      </w:r>
    </w:p>
  </w:footnote>
  <w:footnote w:type="continuationSeparator" w:id="0">
    <w:p w14:paraId="30AE48D9" w14:textId="77777777" w:rsidR="00552B80" w:rsidRDefault="00552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2264A" w:rsidRDefault="003226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08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95459"/>
    <w:rsid w:val="000A0F52"/>
    <w:rsid w:val="000A1F6F"/>
    <w:rsid w:val="000A6394"/>
    <w:rsid w:val="000B7FED"/>
    <w:rsid w:val="000C038A"/>
    <w:rsid w:val="000C51A4"/>
    <w:rsid w:val="000C6598"/>
    <w:rsid w:val="000D1E4B"/>
    <w:rsid w:val="000D4FCE"/>
    <w:rsid w:val="000E0525"/>
    <w:rsid w:val="000E45C8"/>
    <w:rsid w:val="000F6DDC"/>
    <w:rsid w:val="001272B0"/>
    <w:rsid w:val="00131D2F"/>
    <w:rsid w:val="00141C38"/>
    <w:rsid w:val="00143922"/>
    <w:rsid w:val="00143DCF"/>
    <w:rsid w:val="00145D43"/>
    <w:rsid w:val="0015148A"/>
    <w:rsid w:val="001700FF"/>
    <w:rsid w:val="00170FB9"/>
    <w:rsid w:val="00175BD7"/>
    <w:rsid w:val="00185EEA"/>
    <w:rsid w:val="001865A5"/>
    <w:rsid w:val="00186F8A"/>
    <w:rsid w:val="00192C46"/>
    <w:rsid w:val="001A08B3"/>
    <w:rsid w:val="001A7B60"/>
    <w:rsid w:val="001B52F0"/>
    <w:rsid w:val="001B7A65"/>
    <w:rsid w:val="001C6F89"/>
    <w:rsid w:val="001D70E9"/>
    <w:rsid w:val="001D79CD"/>
    <w:rsid w:val="001E4092"/>
    <w:rsid w:val="001E41F3"/>
    <w:rsid w:val="001E5C2A"/>
    <w:rsid w:val="001F0FD6"/>
    <w:rsid w:val="00203F2C"/>
    <w:rsid w:val="002241AC"/>
    <w:rsid w:val="00227EAD"/>
    <w:rsid w:val="00230EDD"/>
    <w:rsid w:val="00241ED0"/>
    <w:rsid w:val="0026004D"/>
    <w:rsid w:val="002640DD"/>
    <w:rsid w:val="002676F1"/>
    <w:rsid w:val="00275D12"/>
    <w:rsid w:val="002811E8"/>
    <w:rsid w:val="00284FEB"/>
    <w:rsid w:val="002860C4"/>
    <w:rsid w:val="002A1ABE"/>
    <w:rsid w:val="002A4BC0"/>
    <w:rsid w:val="002B3A1D"/>
    <w:rsid w:val="002B5434"/>
    <w:rsid w:val="002B5741"/>
    <w:rsid w:val="002C728E"/>
    <w:rsid w:val="002E6D90"/>
    <w:rsid w:val="00305409"/>
    <w:rsid w:val="00310256"/>
    <w:rsid w:val="0032264A"/>
    <w:rsid w:val="00322F5D"/>
    <w:rsid w:val="003325C4"/>
    <w:rsid w:val="00332F09"/>
    <w:rsid w:val="003405F2"/>
    <w:rsid w:val="00340C88"/>
    <w:rsid w:val="003609EF"/>
    <w:rsid w:val="0036231A"/>
    <w:rsid w:val="00363DF6"/>
    <w:rsid w:val="003645EC"/>
    <w:rsid w:val="003674C0"/>
    <w:rsid w:val="00374DD4"/>
    <w:rsid w:val="003A0A21"/>
    <w:rsid w:val="003A4B41"/>
    <w:rsid w:val="003B3DAA"/>
    <w:rsid w:val="003E1A36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37CD9"/>
    <w:rsid w:val="00445E70"/>
    <w:rsid w:val="004530B8"/>
    <w:rsid w:val="0049727B"/>
    <w:rsid w:val="004A6835"/>
    <w:rsid w:val="004B75B7"/>
    <w:rsid w:val="004C1C65"/>
    <w:rsid w:val="004D25A8"/>
    <w:rsid w:val="004E1669"/>
    <w:rsid w:val="004F5ECD"/>
    <w:rsid w:val="005027E3"/>
    <w:rsid w:val="00511E54"/>
    <w:rsid w:val="0051580D"/>
    <w:rsid w:val="00516F12"/>
    <w:rsid w:val="00520C09"/>
    <w:rsid w:val="00547111"/>
    <w:rsid w:val="00552B80"/>
    <w:rsid w:val="0055712D"/>
    <w:rsid w:val="00562F97"/>
    <w:rsid w:val="00570453"/>
    <w:rsid w:val="00573DC5"/>
    <w:rsid w:val="00573FDD"/>
    <w:rsid w:val="0058225C"/>
    <w:rsid w:val="00592D74"/>
    <w:rsid w:val="005A61F3"/>
    <w:rsid w:val="005A7AFC"/>
    <w:rsid w:val="005C20EE"/>
    <w:rsid w:val="005D0FEF"/>
    <w:rsid w:val="005E2C44"/>
    <w:rsid w:val="00600828"/>
    <w:rsid w:val="006121D2"/>
    <w:rsid w:val="00614CF4"/>
    <w:rsid w:val="00621188"/>
    <w:rsid w:val="006257ED"/>
    <w:rsid w:val="00636BDC"/>
    <w:rsid w:val="00646564"/>
    <w:rsid w:val="0066001A"/>
    <w:rsid w:val="00665435"/>
    <w:rsid w:val="0066728C"/>
    <w:rsid w:val="006746A9"/>
    <w:rsid w:val="00677E82"/>
    <w:rsid w:val="0069534C"/>
    <w:rsid w:val="00695808"/>
    <w:rsid w:val="006A6459"/>
    <w:rsid w:val="006B46FB"/>
    <w:rsid w:val="006C5147"/>
    <w:rsid w:val="006D2812"/>
    <w:rsid w:val="006E21FB"/>
    <w:rsid w:val="006E3D3C"/>
    <w:rsid w:val="006E5E55"/>
    <w:rsid w:val="006F36AD"/>
    <w:rsid w:val="00703000"/>
    <w:rsid w:val="0074287C"/>
    <w:rsid w:val="00773152"/>
    <w:rsid w:val="007773F3"/>
    <w:rsid w:val="00792342"/>
    <w:rsid w:val="007977A8"/>
    <w:rsid w:val="007B512A"/>
    <w:rsid w:val="007B7EE3"/>
    <w:rsid w:val="007C2097"/>
    <w:rsid w:val="007D6A07"/>
    <w:rsid w:val="007F7259"/>
    <w:rsid w:val="00803DFB"/>
    <w:rsid w:val="008040A8"/>
    <w:rsid w:val="00811EAA"/>
    <w:rsid w:val="00814B2A"/>
    <w:rsid w:val="008279FA"/>
    <w:rsid w:val="00830B82"/>
    <w:rsid w:val="008438B9"/>
    <w:rsid w:val="00853159"/>
    <w:rsid w:val="0085756F"/>
    <w:rsid w:val="00860FFC"/>
    <w:rsid w:val="008626E7"/>
    <w:rsid w:val="00870EE7"/>
    <w:rsid w:val="008863B9"/>
    <w:rsid w:val="008A45A6"/>
    <w:rsid w:val="008A6956"/>
    <w:rsid w:val="008B4390"/>
    <w:rsid w:val="008C0776"/>
    <w:rsid w:val="008C72EA"/>
    <w:rsid w:val="008D1B67"/>
    <w:rsid w:val="008D2D6E"/>
    <w:rsid w:val="008F2951"/>
    <w:rsid w:val="008F686C"/>
    <w:rsid w:val="0090467A"/>
    <w:rsid w:val="00906881"/>
    <w:rsid w:val="009148DE"/>
    <w:rsid w:val="00915A6D"/>
    <w:rsid w:val="00941BFE"/>
    <w:rsid w:val="00941E30"/>
    <w:rsid w:val="00955BD1"/>
    <w:rsid w:val="009567B0"/>
    <w:rsid w:val="00963B18"/>
    <w:rsid w:val="0097599D"/>
    <w:rsid w:val="009777D9"/>
    <w:rsid w:val="009855EA"/>
    <w:rsid w:val="00991B88"/>
    <w:rsid w:val="009A4AE4"/>
    <w:rsid w:val="009A5753"/>
    <w:rsid w:val="009A579D"/>
    <w:rsid w:val="009C5C87"/>
    <w:rsid w:val="009C6BC1"/>
    <w:rsid w:val="009E3297"/>
    <w:rsid w:val="009E364C"/>
    <w:rsid w:val="009E6C24"/>
    <w:rsid w:val="009F6030"/>
    <w:rsid w:val="009F734F"/>
    <w:rsid w:val="00A0786B"/>
    <w:rsid w:val="00A14C0E"/>
    <w:rsid w:val="00A21F16"/>
    <w:rsid w:val="00A22D47"/>
    <w:rsid w:val="00A23FDB"/>
    <w:rsid w:val="00A246B6"/>
    <w:rsid w:val="00A371A7"/>
    <w:rsid w:val="00A41509"/>
    <w:rsid w:val="00A47E70"/>
    <w:rsid w:val="00A50CF0"/>
    <w:rsid w:val="00A51F32"/>
    <w:rsid w:val="00A542A2"/>
    <w:rsid w:val="00A5638A"/>
    <w:rsid w:val="00A60126"/>
    <w:rsid w:val="00A62DE7"/>
    <w:rsid w:val="00A7671C"/>
    <w:rsid w:val="00A86EB1"/>
    <w:rsid w:val="00A976C7"/>
    <w:rsid w:val="00AA2CBC"/>
    <w:rsid w:val="00AA3416"/>
    <w:rsid w:val="00AB5FEB"/>
    <w:rsid w:val="00AC43AA"/>
    <w:rsid w:val="00AC4F53"/>
    <w:rsid w:val="00AC5820"/>
    <w:rsid w:val="00AD1CD8"/>
    <w:rsid w:val="00B0358C"/>
    <w:rsid w:val="00B121C2"/>
    <w:rsid w:val="00B15A87"/>
    <w:rsid w:val="00B258BB"/>
    <w:rsid w:val="00B34D79"/>
    <w:rsid w:val="00B426EA"/>
    <w:rsid w:val="00B46852"/>
    <w:rsid w:val="00B46BD4"/>
    <w:rsid w:val="00B545C3"/>
    <w:rsid w:val="00B61E90"/>
    <w:rsid w:val="00B6651F"/>
    <w:rsid w:val="00B67B97"/>
    <w:rsid w:val="00B77967"/>
    <w:rsid w:val="00B966A8"/>
    <w:rsid w:val="00B968C8"/>
    <w:rsid w:val="00BA0410"/>
    <w:rsid w:val="00BA3EC5"/>
    <w:rsid w:val="00BA51D9"/>
    <w:rsid w:val="00BB5DFC"/>
    <w:rsid w:val="00BC4B98"/>
    <w:rsid w:val="00BD279D"/>
    <w:rsid w:val="00BD6BB8"/>
    <w:rsid w:val="00BF295D"/>
    <w:rsid w:val="00C06A7A"/>
    <w:rsid w:val="00C306DF"/>
    <w:rsid w:val="00C56498"/>
    <w:rsid w:val="00C56625"/>
    <w:rsid w:val="00C60223"/>
    <w:rsid w:val="00C642BD"/>
    <w:rsid w:val="00C66BA2"/>
    <w:rsid w:val="00C75CB0"/>
    <w:rsid w:val="00C824FD"/>
    <w:rsid w:val="00C86B66"/>
    <w:rsid w:val="00C95985"/>
    <w:rsid w:val="00CC5026"/>
    <w:rsid w:val="00CC68D0"/>
    <w:rsid w:val="00D03F9A"/>
    <w:rsid w:val="00D06245"/>
    <w:rsid w:val="00D06D51"/>
    <w:rsid w:val="00D06E25"/>
    <w:rsid w:val="00D17686"/>
    <w:rsid w:val="00D2241D"/>
    <w:rsid w:val="00D24991"/>
    <w:rsid w:val="00D3766B"/>
    <w:rsid w:val="00D4060C"/>
    <w:rsid w:val="00D415A9"/>
    <w:rsid w:val="00D50255"/>
    <w:rsid w:val="00D5163B"/>
    <w:rsid w:val="00D66520"/>
    <w:rsid w:val="00D86B3E"/>
    <w:rsid w:val="00D90D3D"/>
    <w:rsid w:val="00D922EA"/>
    <w:rsid w:val="00D97962"/>
    <w:rsid w:val="00DA3849"/>
    <w:rsid w:val="00DA5FC8"/>
    <w:rsid w:val="00DB22A2"/>
    <w:rsid w:val="00DE34CF"/>
    <w:rsid w:val="00DF4E72"/>
    <w:rsid w:val="00E00B50"/>
    <w:rsid w:val="00E01B64"/>
    <w:rsid w:val="00E0533E"/>
    <w:rsid w:val="00E10A82"/>
    <w:rsid w:val="00E10D21"/>
    <w:rsid w:val="00E13F3D"/>
    <w:rsid w:val="00E172A1"/>
    <w:rsid w:val="00E34898"/>
    <w:rsid w:val="00E349F0"/>
    <w:rsid w:val="00E423CF"/>
    <w:rsid w:val="00E64FEF"/>
    <w:rsid w:val="00E71447"/>
    <w:rsid w:val="00E74B4B"/>
    <w:rsid w:val="00E8079D"/>
    <w:rsid w:val="00EA1E8A"/>
    <w:rsid w:val="00EA41F8"/>
    <w:rsid w:val="00EB09B7"/>
    <w:rsid w:val="00EB1421"/>
    <w:rsid w:val="00EE7D7C"/>
    <w:rsid w:val="00EF614A"/>
    <w:rsid w:val="00F03598"/>
    <w:rsid w:val="00F1409E"/>
    <w:rsid w:val="00F24D61"/>
    <w:rsid w:val="00F25D98"/>
    <w:rsid w:val="00F300FB"/>
    <w:rsid w:val="00F35494"/>
    <w:rsid w:val="00F40C77"/>
    <w:rsid w:val="00F43076"/>
    <w:rsid w:val="00F57B20"/>
    <w:rsid w:val="00F70C5D"/>
    <w:rsid w:val="00F92AF8"/>
    <w:rsid w:val="00FA2B60"/>
    <w:rsid w:val="00FA3105"/>
    <w:rsid w:val="00FA3128"/>
    <w:rsid w:val="00FA7B18"/>
    <w:rsid w:val="00FB6386"/>
    <w:rsid w:val="00FC0D56"/>
    <w:rsid w:val="00FE2434"/>
    <w:rsid w:val="00FE4C1E"/>
    <w:rsid w:val="00FE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at&amp;t_7</cp:lastModifiedBy>
  <cp:revision>163</cp:revision>
  <cp:lastPrinted>1900-01-01T06:00:00Z</cp:lastPrinted>
  <dcterms:created xsi:type="dcterms:W3CDTF">2020-05-08T16:00:00Z</dcterms:created>
  <dcterms:modified xsi:type="dcterms:W3CDTF">2021-07-17T17:33:00Z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