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A6450" w14:textId="77777777" w:rsidR="00031805" w:rsidRDefault="00031805" w:rsidP="0003180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97129F" w14:textId="502651FE" w:rsidR="00031805" w:rsidRDefault="00031805" w:rsidP="0003180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130</w:t>
      </w:r>
      <w:r w:rsidR="00645956">
        <w:rPr>
          <w:rFonts w:ascii="Arial" w:hAnsi="Arial" w:cs="Arial"/>
          <w:b/>
          <w:sz w:val="32"/>
        </w:rPr>
        <w:t>e</w:t>
      </w:r>
    </w:p>
    <w:p w14:paraId="62B25B7D" w14:textId="77777777" w:rsidR="00031805" w:rsidRDefault="00031805" w:rsidP="00031805">
      <w:pPr>
        <w:jc w:val="center"/>
        <w:rPr>
          <w:rFonts w:ascii="Arial" w:hAnsi="Arial" w:cs="Arial"/>
          <w:b/>
          <w:sz w:val="32"/>
        </w:rPr>
      </w:pPr>
      <w:r>
        <w:rPr>
          <w:rFonts w:ascii="Arial" w:hAnsi="Arial" w:cs="Arial"/>
          <w:b/>
          <w:sz w:val="32"/>
        </w:rPr>
        <w:t>Electronic, Meeting, 5/20/2021 to 5/28/2021</w:t>
      </w:r>
    </w:p>
    <w:p w14:paraId="15765887" w14:textId="77777777" w:rsidR="00031805" w:rsidRDefault="00031805" w:rsidP="00031805"/>
    <w:p w14:paraId="6A769EEA" w14:textId="3353CBD6" w:rsidR="00031805" w:rsidRDefault="00554327" w:rsidP="00554327">
      <w:pPr>
        <w:pStyle w:val="Heading2"/>
      </w:pPr>
      <w:r>
        <w:br w:type="page"/>
      </w:r>
      <w:bookmarkStart w:id="0" w:name="_Toc73893418"/>
      <w:r w:rsidR="00031805">
        <w:lastRenderedPageBreak/>
        <w:t>Contents:</w:t>
      </w:r>
      <w:bookmarkEnd w:id="0"/>
    </w:p>
    <w:p w14:paraId="68259720" w14:textId="4BB1B5FC" w:rsidR="00E00582" w:rsidRPr="00E454AB" w:rsidRDefault="00031805">
      <w:pPr>
        <w:pStyle w:val="TOC2"/>
        <w:rPr>
          <w:rFonts w:ascii="Calibri" w:hAnsi="Calibri"/>
          <w:sz w:val="22"/>
          <w:szCs w:val="22"/>
        </w:rPr>
      </w:pPr>
      <w:r>
        <w:fldChar w:fldCharType="begin" w:fldLock="1"/>
      </w:r>
      <w:r>
        <w:instrText xml:space="preserve"> TOC  \* MERGEFORMAT </w:instrText>
      </w:r>
      <w:r>
        <w:fldChar w:fldCharType="separate"/>
      </w:r>
      <w:r w:rsidR="00E00582">
        <w:t>Contents:</w:t>
      </w:r>
      <w:r w:rsidR="00E00582">
        <w:tab/>
      </w:r>
      <w:r w:rsidR="00E00582">
        <w:fldChar w:fldCharType="begin" w:fldLock="1"/>
      </w:r>
      <w:r w:rsidR="00E00582">
        <w:instrText xml:space="preserve"> PAGEREF _Toc73893418 \h </w:instrText>
      </w:r>
      <w:r w:rsidR="00E00582">
        <w:fldChar w:fldCharType="separate"/>
      </w:r>
      <w:r w:rsidR="00E00582">
        <w:t>2</w:t>
      </w:r>
      <w:r w:rsidR="00E00582">
        <w:fldChar w:fldCharType="end"/>
      </w:r>
    </w:p>
    <w:p w14:paraId="0523A2B6" w14:textId="3435E052" w:rsidR="00E00582" w:rsidRPr="00E454AB" w:rsidRDefault="00E00582">
      <w:pPr>
        <w:pStyle w:val="TOC2"/>
        <w:rPr>
          <w:rFonts w:ascii="Calibri" w:hAnsi="Calibri"/>
          <w:sz w:val="22"/>
          <w:szCs w:val="22"/>
        </w:rPr>
      </w:pPr>
      <w:r>
        <w:t>1</w:t>
      </w:r>
      <w:r w:rsidRPr="00E454AB">
        <w:rPr>
          <w:rFonts w:ascii="Calibri" w:hAnsi="Calibri"/>
          <w:sz w:val="22"/>
          <w:szCs w:val="22"/>
        </w:rPr>
        <w:tab/>
      </w:r>
      <w:r>
        <w:t>Opening and welcome</w:t>
      </w:r>
      <w:r>
        <w:tab/>
      </w:r>
      <w:r>
        <w:fldChar w:fldCharType="begin" w:fldLock="1"/>
      </w:r>
      <w:r>
        <w:instrText xml:space="preserve"> PAGEREF _Toc73893419 \h </w:instrText>
      </w:r>
      <w:r>
        <w:fldChar w:fldCharType="separate"/>
      </w:r>
      <w:r>
        <w:t>5</w:t>
      </w:r>
      <w:r>
        <w:fldChar w:fldCharType="end"/>
      </w:r>
    </w:p>
    <w:p w14:paraId="4325CBCD" w14:textId="654370B3" w:rsidR="00E00582" w:rsidRPr="00E454AB" w:rsidRDefault="00E00582">
      <w:pPr>
        <w:pStyle w:val="TOC3"/>
        <w:rPr>
          <w:rFonts w:ascii="Calibri" w:hAnsi="Calibri"/>
          <w:sz w:val="22"/>
          <w:szCs w:val="22"/>
        </w:rPr>
      </w:pPr>
      <w:r>
        <w:t>1.1</w:t>
      </w:r>
      <w:r w:rsidRPr="00E454AB">
        <w:rPr>
          <w:rFonts w:ascii="Calibri" w:hAnsi="Calibri"/>
          <w:sz w:val="22"/>
          <w:szCs w:val="22"/>
        </w:rPr>
        <w:tab/>
      </w:r>
      <w:r>
        <w:t>IPR Call</w:t>
      </w:r>
      <w:r>
        <w:tab/>
      </w:r>
      <w:r>
        <w:fldChar w:fldCharType="begin" w:fldLock="1"/>
      </w:r>
      <w:r>
        <w:instrText xml:space="preserve"> PAGEREF _Toc73893420 \h </w:instrText>
      </w:r>
      <w:r>
        <w:fldChar w:fldCharType="separate"/>
      </w:r>
      <w:r>
        <w:t>5</w:t>
      </w:r>
      <w:r>
        <w:fldChar w:fldCharType="end"/>
      </w:r>
    </w:p>
    <w:p w14:paraId="1C084D58" w14:textId="612A333F" w:rsidR="00E00582" w:rsidRPr="00E454AB" w:rsidRDefault="00E00582">
      <w:pPr>
        <w:pStyle w:val="TOC3"/>
        <w:rPr>
          <w:rFonts w:ascii="Calibri" w:hAnsi="Calibri"/>
          <w:sz w:val="22"/>
          <w:szCs w:val="22"/>
        </w:rPr>
      </w:pPr>
      <w:r>
        <w:t>1.2</w:t>
      </w:r>
      <w:r w:rsidRPr="00E454AB">
        <w:rPr>
          <w:rFonts w:ascii="Calibri" w:hAnsi="Calibri"/>
          <w:sz w:val="22"/>
          <w:szCs w:val="22"/>
        </w:rPr>
        <w:tab/>
      </w:r>
      <w:r>
        <w:t>Antitrust declarations</w:t>
      </w:r>
      <w:r>
        <w:tab/>
      </w:r>
      <w:r>
        <w:fldChar w:fldCharType="begin" w:fldLock="1"/>
      </w:r>
      <w:r>
        <w:instrText xml:space="preserve"> PAGEREF _Toc73893421 \h </w:instrText>
      </w:r>
      <w:r>
        <w:fldChar w:fldCharType="separate"/>
      </w:r>
      <w:r>
        <w:t>5</w:t>
      </w:r>
      <w:r>
        <w:fldChar w:fldCharType="end"/>
      </w:r>
    </w:p>
    <w:p w14:paraId="058BE298" w14:textId="4106D32F" w:rsidR="00E00582" w:rsidRPr="00E454AB" w:rsidRDefault="00E00582">
      <w:pPr>
        <w:pStyle w:val="TOC2"/>
        <w:rPr>
          <w:rFonts w:ascii="Calibri" w:hAnsi="Calibri"/>
          <w:sz w:val="22"/>
          <w:szCs w:val="22"/>
        </w:rPr>
      </w:pPr>
      <w:r>
        <w:t>2</w:t>
      </w:r>
      <w:r w:rsidRPr="00E454AB">
        <w:rPr>
          <w:rFonts w:ascii="Calibri" w:hAnsi="Calibri"/>
          <w:sz w:val="22"/>
          <w:szCs w:val="22"/>
        </w:rPr>
        <w:tab/>
      </w:r>
      <w:r>
        <w:t>Agenda and reports</w:t>
      </w:r>
      <w:r>
        <w:tab/>
      </w:r>
      <w:r>
        <w:fldChar w:fldCharType="begin" w:fldLock="1"/>
      </w:r>
      <w:r>
        <w:instrText xml:space="preserve"> PAGEREF _Toc73893422 \h </w:instrText>
      </w:r>
      <w:r>
        <w:fldChar w:fldCharType="separate"/>
      </w:r>
      <w:r>
        <w:t>5</w:t>
      </w:r>
      <w:r>
        <w:fldChar w:fldCharType="end"/>
      </w:r>
    </w:p>
    <w:p w14:paraId="6280887B" w14:textId="5EF8B2E2" w:rsidR="00E00582" w:rsidRPr="00E454AB" w:rsidRDefault="00E00582">
      <w:pPr>
        <w:pStyle w:val="TOC2"/>
        <w:rPr>
          <w:rFonts w:ascii="Calibri" w:hAnsi="Calibri"/>
          <w:sz w:val="22"/>
          <w:szCs w:val="22"/>
        </w:rPr>
      </w:pPr>
      <w:r>
        <w:t>3</w:t>
      </w:r>
      <w:r w:rsidRPr="00E454AB">
        <w:rPr>
          <w:rFonts w:ascii="Calibri" w:hAnsi="Calibri"/>
          <w:sz w:val="22"/>
          <w:szCs w:val="22"/>
        </w:rPr>
        <w:tab/>
      </w:r>
      <w:r>
        <w:t>Work organization</w:t>
      </w:r>
      <w:r>
        <w:tab/>
      </w:r>
      <w:r>
        <w:fldChar w:fldCharType="begin" w:fldLock="1"/>
      </w:r>
      <w:r>
        <w:instrText xml:space="preserve"> PAGEREF _Toc73893423 \h </w:instrText>
      </w:r>
      <w:r>
        <w:fldChar w:fldCharType="separate"/>
      </w:r>
      <w:r>
        <w:t>6</w:t>
      </w:r>
      <w:r>
        <w:fldChar w:fldCharType="end"/>
      </w:r>
    </w:p>
    <w:p w14:paraId="7800B76A" w14:textId="35755B5C" w:rsidR="00E00582" w:rsidRPr="00E454AB" w:rsidRDefault="00E00582">
      <w:pPr>
        <w:pStyle w:val="TOC3"/>
        <w:rPr>
          <w:rFonts w:ascii="Calibri" w:hAnsi="Calibri"/>
          <w:sz w:val="22"/>
          <w:szCs w:val="22"/>
        </w:rPr>
      </w:pPr>
      <w:r>
        <w:t>3.1</w:t>
      </w:r>
      <w:r w:rsidRPr="00E454AB">
        <w:rPr>
          <w:rFonts w:ascii="Calibri" w:hAnsi="Calibri"/>
          <w:sz w:val="22"/>
          <w:szCs w:val="22"/>
        </w:rPr>
        <w:tab/>
      </w:r>
      <w:r>
        <w:t>Meeting schedule</w:t>
      </w:r>
      <w:r>
        <w:tab/>
      </w:r>
      <w:r>
        <w:fldChar w:fldCharType="begin" w:fldLock="1"/>
      </w:r>
      <w:r>
        <w:instrText xml:space="preserve"> PAGEREF _Toc73893424 \h </w:instrText>
      </w:r>
      <w:r>
        <w:fldChar w:fldCharType="separate"/>
      </w:r>
      <w:r>
        <w:t>6</w:t>
      </w:r>
      <w:r>
        <w:fldChar w:fldCharType="end"/>
      </w:r>
    </w:p>
    <w:p w14:paraId="4E894A74" w14:textId="64A06DC1" w:rsidR="00E00582" w:rsidRPr="00E454AB" w:rsidRDefault="00E00582">
      <w:pPr>
        <w:pStyle w:val="TOC3"/>
        <w:rPr>
          <w:rFonts w:ascii="Calibri" w:hAnsi="Calibri"/>
          <w:sz w:val="22"/>
          <w:szCs w:val="22"/>
        </w:rPr>
      </w:pPr>
      <w:r>
        <w:t>3.2</w:t>
      </w:r>
      <w:r w:rsidRPr="00E454AB">
        <w:rPr>
          <w:rFonts w:ascii="Calibri" w:hAnsi="Calibri"/>
          <w:sz w:val="22"/>
          <w:szCs w:val="22"/>
        </w:rPr>
        <w:tab/>
      </w:r>
      <w:r>
        <w:t>Work Plan and other adm. issues</w:t>
      </w:r>
      <w:r>
        <w:tab/>
      </w:r>
      <w:r>
        <w:fldChar w:fldCharType="begin" w:fldLock="1"/>
      </w:r>
      <w:r>
        <w:instrText xml:space="preserve"> PAGEREF _Toc73893425 \h </w:instrText>
      </w:r>
      <w:r>
        <w:fldChar w:fldCharType="separate"/>
      </w:r>
      <w:r>
        <w:t>6</w:t>
      </w:r>
      <w:r>
        <w:fldChar w:fldCharType="end"/>
      </w:r>
    </w:p>
    <w:p w14:paraId="03FA222E" w14:textId="3FC1A157" w:rsidR="00E00582" w:rsidRPr="00E454AB" w:rsidRDefault="00E00582">
      <w:pPr>
        <w:pStyle w:val="TOC2"/>
        <w:rPr>
          <w:rFonts w:ascii="Calibri" w:hAnsi="Calibri"/>
          <w:sz w:val="22"/>
          <w:szCs w:val="22"/>
        </w:rPr>
      </w:pPr>
      <w:r>
        <w:t>4</w:t>
      </w:r>
      <w:r w:rsidRPr="00E454AB">
        <w:rPr>
          <w:rFonts w:ascii="Calibri" w:hAnsi="Calibri"/>
          <w:sz w:val="22"/>
          <w:szCs w:val="22"/>
        </w:rPr>
        <w:tab/>
      </w:r>
      <w:r>
        <w:t>Input Liaison statements</w:t>
      </w:r>
      <w:r>
        <w:tab/>
      </w:r>
      <w:r>
        <w:fldChar w:fldCharType="begin" w:fldLock="1"/>
      </w:r>
      <w:r>
        <w:instrText xml:space="preserve"> PAGEREF _Toc73893426 \h </w:instrText>
      </w:r>
      <w:r>
        <w:fldChar w:fldCharType="separate"/>
      </w:r>
      <w:r>
        <w:t>7</w:t>
      </w:r>
      <w:r>
        <w:fldChar w:fldCharType="end"/>
      </w:r>
    </w:p>
    <w:p w14:paraId="2DFDF09D" w14:textId="24D60309" w:rsidR="00E00582" w:rsidRPr="00E454AB" w:rsidRDefault="00E00582">
      <w:pPr>
        <w:pStyle w:val="TOC2"/>
        <w:rPr>
          <w:rFonts w:ascii="Calibri" w:hAnsi="Calibri"/>
          <w:sz w:val="22"/>
          <w:szCs w:val="22"/>
        </w:rPr>
      </w:pPr>
      <w:r>
        <w:t>8</w:t>
      </w:r>
      <w:r w:rsidRPr="00E454AB">
        <w:rPr>
          <w:rFonts w:ascii="Calibri" w:hAnsi="Calibri"/>
          <w:sz w:val="22"/>
          <w:szCs w:val="22"/>
        </w:rPr>
        <w:tab/>
      </w:r>
      <w:r>
        <w:t>Rel-8</w:t>
      </w:r>
      <w:r>
        <w:tab/>
      </w:r>
      <w:r>
        <w:fldChar w:fldCharType="begin" w:fldLock="1"/>
      </w:r>
      <w:r>
        <w:instrText xml:space="preserve"> PAGEREF _Toc73893427 \h </w:instrText>
      </w:r>
      <w:r>
        <w:fldChar w:fldCharType="separate"/>
      </w:r>
      <w:r>
        <w:t>12</w:t>
      </w:r>
      <w:r>
        <w:fldChar w:fldCharType="end"/>
      </w:r>
    </w:p>
    <w:p w14:paraId="02048FD4" w14:textId="0B79ED85" w:rsidR="00E00582" w:rsidRPr="00E454AB" w:rsidRDefault="00E00582">
      <w:pPr>
        <w:pStyle w:val="TOC3"/>
        <w:rPr>
          <w:rFonts w:ascii="Calibri" w:hAnsi="Calibri"/>
          <w:sz w:val="22"/>
          <w:szCs w:val="22"/>
        </w:rPr>
      </w:pPr>
      <w:r>
        <w:t>8.1</w:t>
      </w:r>
      <w:r w:rsidRPr="00E454AB">
        <w:rPr>
          <w:rFonts w:ascii="Calibri" w:hAnsi="Calibri"/>
          <w:sz w:val="22"/>
          <w:szCs w:val="22"/>
        </w:rPr>
        <w:tab/>
      </w:r>
      <w:r>
        <w:t>Rel-8 IMS Work Items and issues</w:t>
      </w:r>
      <w:r>
        <w:tab/>
      </w:r>
      <w:r>
        <w:fldChar w:fldCharType="begin" w:fldLock="1"/>
      </w:r>
      <w:r>
        <w:instrText xml:space="preserve"> PAGEREF _Toc73893428 \h </w:instrText>
      </w:r>
      <w:r>
        <w:fldChar w:fldCharType="separate"/>
      </w:r>
      <w:r>
        <w:t>12</w:t>
      </w:r>
      <w:r>
        <w:fldChar w:fldCharType="end"/>
      </w:r>
    </w:p>
    <w:p w14:paraId="040E74DD" w14:textId="08028F7E" w:rsidR="00E00582" w:rsidRPr="00E454AB" w:rsidRDefault="00E00582">
      <w:pPr>
        <w:pStyle w:val="TOC3"/>
        <w:rPr>
          <w:rFonts w:ascii="Calibri" w:hAnsi="Calibri"/>
          <w:sz w:val="22"/>
          <w:szCs w:val="22"/>
        </w:rPr>
      </w:pPr>
      <w:r>
        <w:t>8.2</w:t>
      </w:r>
      <w:r w:rsidRPr="00E454AB">
        <w:rPr>
          <w:rFonts w:ascii="Calibri" w:hAnsi="Calibri"/>
          <w:sz w:val="22"/>
          <w:szCs w:val="22"/>
        </w:rPr>
        <w:tab/>
      </w:r>
      <w:r>
        <w:t>Rel-8 non-IMS Work Items and issues:</w:t>
      </w:r>
      <w:r>
        <w:tab/>
      </w:r>
      <w:r>
        <w:fldChar w:fldCharType="begin" w:fldLock="1"/>
      </w:r>
      <w:r>
        <w:instrText xml:space="preserve"> PAGEREF _Toc73893429 \h </w:instrText>
      </w:r>
      <w:r>
        <w:fldChar w:fldCharType="separate"/>
      </w:r>
      <w:r>
        <w:t>12</w:t>
      </w:r>
      <w:r>
        <w:fldChar w:fldCharType="end"/>
      </w:r>
    </w:p>
    <w:p w14:paraId="39A5E248" w14:textId="72EE9D3E" w:rsidR="00E00582" w:rsidRPr="00E454AB" w:rsidRDefault="00E00582">
      <w:pPr>
        <w:pStyle w:val="TOC2"/>
        <w:rPr>
          <w:rFonts w:ascii="Calibri" w:hAnsi="Calibri"/>
          <w:sz w:val="22"/>
          <w:szCs w:val="22"/>
        </w:rPr>
      </w:pPr>
      <w:r>
        <w:t>9</w:t>
      </w:r>
      <w:r w:rsidRPr="00E454AB">
        <w:rPr>
          <w:rFonts w:ascii="Calibri" w:hAnsi="Calibri"/>
          <w:sz w:val="22"/>
          <w:szCs w:val="22"/>
        </w:rPr>
        <w:tab/>
      </w:r>
      <w:r>
        <w:t>Rel-9</w:t>
      </w:r>
      <w:r>
        <w:tab/>
      </w:r>
      <w:r>
        <w:fldChar w:fldCharType="begin" w:fldLock="1"/>
      </w:r>
      <w:r>
        <w:instrText xml:space="preserve"> PAGEREF _Toc73893430 \h </w:instrText>
      </w:r>
      <w:r>
        <w:fldChar w:fldCharType="separate"/>
      </w:r>
      <w:r>
        <w:t>12</w:t>
      </w:r>
      <w:r>
        <w:fldChar w:fldCharType="end"/>
      </w:r>
    </w:p>
    <w:p w14:paraId="2BE6C422" w14:textId="2DC5757F" w:rsidR="00E00582" w:rsidRPr="00E454AB" w:rsidRDefault="00E00582">
      <w:pPr>
        <w:pStyle w:val="TOC3"/>
        <w:rPr>
          <w:rFonts w:ascii="Calibri" w:hAnsi="Calibri"/>
          <w:sz w:val="22"/>
          <w:szCs w:val="22"/>
        </w:rPr>
      </w:pPr>
      <w:r>
        <w:t>9.1</w:t>
      </w:r>
      <w:r w:rsidRPr="00E454AB">
        <w:rPr>
          <w:rFonts w:ascii="Calibri" w:hAnsi="Calibri"/>
          <w:sz w:val="22"/>
          <w:szCs w:val="22"/>
        </w:rPr>
        <w:tab/>
      </w:r>
      <w:r>
        <w:t>Rel-9 IMS Work Items and issues</w:t>
      </w:r>
      <w:r>
        <w:tab/>
      </w:r>
      <w:r>
        <w:fldChar w:fldCharType="begin" w:fldLock="1"/>
      </w:r>
      <w:r>
        <w:instrText xml:space="preserve"> PAGEREF _Toc73893431 \h </w:instrText>
      </w:r>
      <w:r>
        <w:fldChar w:fldCharType="separate"/>
      </w:r>
      <w:r>
        <w:t>12</w:t>
      </w:r>
      <w:r>
        <w:fldChar w:fldCharType="end"/>
      </w:r>
    </w:p>
    <w:p w14:paraId="4EFF0AB1" w14:textId="44EB2FFF" w:rsidR="00E00582" w:rsidRPr="00E454AB" w:rsidRDefault="00E00582">
      <w:pPr>
        <w:pStyle w:val="TOC3"/>
        <w:rPr>
          <w:rFonts w:ascii="Calibri" w:hAnsi="Calibri"/>
          <w:sz w:val="22"/>
          <w:szCs w:val="22"/>
        </w:rPr>
      </w:pPr>
      <w:r>
        <w:t>9.2</w:t>
      </w:r>
      <w:r w:rsidRPr="00E454AB">
        <w:rPr>
          <w:rFonts w:ascii="Calibri" w:hAnsi="Calibri"/>
          <w:sz w:val="22"/>
          <w:szCs w:val="22"/>
        </w:rPr>
        <w:tab/>
      </w:r>
      <w:r>
        <w:t>Rel-9 non-IMS Work Items and issues:</w:t>
      </w:r>
      <w:r>
        <w:tab/>
      </w:r>
      <w:r>
        <w:fldChar w:fldCharType="begin" w:fldLock="1"/>
      </w:r>
      <w:r>
        <w:instrText xml:space="preserve"> PAGEREF _Toc73893432 \h </w:instrText>
      </w:r>
      <w:r>
        <w:fldChar w:fldCharType="separate"/>
      </w:r>
      <w:r>
        <w:t>12</w:t>
      </w:r>
      <w:r>
        <w:fldChar w:fldCharType="end"/>
      </w:r>
    </w:p>
    <w:p w14:paraId="294A06F0" w14:textId="65727AD5" w:rsidR="00E00582" w:rsidRPr="00E454AB" w:rsidRDefault="00E00582">
      <w:pPr>
        <w:pStyle w:val="TOC2"/>
        <w:rPr>
          <w:rFonts w:ascii="Calibri" w:hAnsi="Calibri"/>
          <w:sz w:val="22"/>
          <w:szCs w:val="22"/>
        </w:rPr>
      </w:pPr>
      <w:r>
        <w:t>10</w:t>
      </w:r>
      <w:r w:rsidRPr="00E454AB">
        <w:rPr>
          <w:rFonts w:ascii="Calibri" w:hAnsi="Calibri"/>
          <w:sz w:val="22"/>
          <w:szCs w:val="22"/>
        </w:rPr>
        <w:tab/>
      </w:r>
      <w:r>
        <w:t>Rel-10</w:t>
      </w:r>
      <w:r>
        <w:tab/>
      </w:r>
      <w:r>
        <w:fldChar w:fldCharType="begin" w:fldLock="1"/>
      </w:r>
      <w:r>
        <w:instrText xml:space="preserve"> PAGEREF _Toc73893433 \h </w:instrText>
      </w:r>
      <w:r>
        <w:fldChar w:fldCharType="separate"/>
      </w:r>
      <w:r>
        <w:t>12</w:t>
      </w:r>
      <w:r>
        <w:fldChar w:fldCharType="end"/>
      </w:r>
    </w:p>
    <w:p w14:paraId="17F8E87A" w14:textId="4139D0D0" w:rsidR="00E00582" w:rsidRPr="00E454AB" w:rsidRDefault="00E00582">
      <w:pPr>
        <w:pStyle w:val="TOC3"/>
        <w:rPr>
          <w:rFonts w:ascii="Calibri" w:hAnsi="Calibri"/>
          <w:sz w:val="22"/>
          <w:szCs w:val="22"/>
        </w:rPr>
      </w:pPr>
      <w:r>
        <w:t>10.1</w:t>
      </w:r>
      <w:r w:rsidRPr="00E454AB">
        <w:rPr>
          <w:rFonts w:ascii="Calibri" w:hAnsi="Calibri"/>
          <w:sz w:val="22"/>
          <w:szCs w:val="22"/>
        </w:rPr>
        <w:tab/>
      </w:r>
      <w:r>
        <w:t>Rel-10 IMS Work Items and issues</w:t>
      </w:r>
      <w:r>
        <w:tab/>
      </w:r>
      <w:r>
        <w:fldChar w:fldCharType="begin" w:fldLock="1"/>
      </w:r>
      <w:r>
        <w:instrText xml:space="preserve"> PAGEREF _Toc73893434 \h </w:instrText>
      </w:r>
      <w:r>
        <w:fldChar w:fldCharType="separate"/>
      </w:r>
      <w:r>
        <w:t>12</w:t>
      </w:r>
      <w:r>
        <w:fldChar w:fldCharType="end"/>
      </w:r>
    </w:p>
    <w:p w14:paraId="42FB4824" w14:textId="73499C6B" w:rsidR="00E00582" w:rsidRPr="00E454AB" w:rsidRDefault="00E00582">
      <w:pPr>
        <w:pStyle w:val="TOC3"/>
        <w:rPr>
          <w:rFonts w:ascii="Calibri" w:hAnsi="Calibri"/>
          <w:sz w:val="22"/>
          <w:szCs w:val="22"/>
        </w:rPr>
      </w:pPr>
      <w:r>
        <w:t>10.2</w:t>
      </w:r>
      <w:r w:rsidRPr="00E454AB">
        <w:rPr>
          <w:rFonts w:ascii="Calibri" w:hAnsi="Calibri"/>
          <w:sz w:val="22"/>
          <w:szCs w:val="22"/>
        </w:rPr>
        <w:tab/>
      </w:r>
      <w:r>
        <w:t>Rel-10 non-IMS Work Items and issues:</w:t>
      </w:r>
      <w:r>
        <w:tab/>
      </w:r>
      <w:r>
        <w:fldChar w:fldCharType="begin" w:fldLock="1"/>
      </w:r>
      <w:r>
        <w:instrText xml:space="preserve"> PAGEREF _Toc73893435 \h </w:instrText>
      </w:r>
      <w:r>
        <w:fldChar w:fldCharType="separate"/>
      </w:r>
      <w:r>
        <w:t>12</w:t>
      </w:r>
      <w:r>
        <w:fldChar w:fldCharType="end"/>
      </w:r>
    </w:p>
    <w:p w14:paraId="3D0B7348" w14:textId="06824BF7" w:rsidR="00E00582" w:rsidRPr="00E454AB" w:rsidRDefault="00E00582">
      <w:pPr>
        <w:pStyle w:val="TOC2"/>
        <w:rPr>
          <w:rFonts w:ascii="Calibri" w:hAnsi="Calibri"/>
          <w:sz w:val="22"/>
          <w:szCs w:val="22"/>
        </w:rPr>
      </w:pPr>
      <w:r>
        <w:t>11</w:t>
      </w:r>
      <w:r w:rsidRPr="00E454AB">
        <w:rPr>
          <w:rFonts w:ascii="Calibri" w:hAnsi="Calibri"/>
          <w:sz w:val="22"/>
          <w:szCs w:val="22"/>
        </w:rPr>
        <w:tab/>
      </w:r>
      <w:r>
        <w:t>Rel-11</w:t>
      </w:r>
      <w:r>
        <w:tab/>
      </w:r>
      <w:r>
        <w:fldChar w:fldCharType="begin" w:fldLock="1"/>
      </w:r>
      <w:r>
        <w:instrText xml:space="preserve"> PAGEREF _Toc73893436 \h </w:instrText>
      </w:r>
      <w:r>
        <w:fldChar w:fldCharType="separate"/>
      </w:r>
      <w:r>
        <w:t>12</w:t>
      </w:r>
      <w:r>
        <w:fldChar w:fldCharType="end"/>
      </w:r>
    </w:p>
    <w:p w14:paraId="7B5261B3" w14:textId="087CAC35" w:rsidR="00E00582" w:rsidRPr="00E454AB" w:rsidRDefault="00E00582">
      <w:pPr>
        <w:pStyle w:val="TOC3"/>
        <w:rPr>
          <w:rFonts w:ascii="Calibri" w:hAnsi="Calibri"/>
          <w:sz w:val="22"/>
          <w:szCs w:val="22"/>
        </w:rPr>
      </w:pPr>
      <w:r>
        <w:t>11.1</w:t>
      </w:r>
      <w:r w:rsidRPr="00E454AB">
        <w:rPr>
          <w:rFonts w:ascii="Calibri" w:hAnsi="Calibri"/>
          <w:sz w:val="22"/>
          <w:szCs w:val="22"/>
        </w:rPr>
        <w:tab/>
      </w:r>
      <w:r>
        <w:t>Rel-11 IMS Work Items and issues</w:t>
      </w:r>
      <w:r>
        <w:tab/>
      </w:r>
      <w:r>
        <w:fldChar w:fldCharType="begin" w:fldLock="1"/>
      </w:r>
      <w:r>
        <w:instrText xml:space="preserve"> PAGEREF _Toc73893437 \h </w:instrText>
      </w:r>
      <w:r>
        <w:fldChar w:fldCharType="separate"/>
      </w:r>
      <w:r>
        <w:t>12</w:t>
      </w:r>
      <w:r>
        <w:fldChar w:fldCharType="end"/>
      </w:r>
    </w:p>
    <w:p w14:paraId="227B1A59" w14:textId="27C6442A" w:rsidR="00E00582" w:rsidRPr="00E454AB" w:rsidRDefault="00E00582">
      <w:pPr>
        <w:pStyle w:val="TOC3"/>
        <w:rPr>
          <w:rFonts w:ascii="Calibri" w:hAnsi="Calibri"/>
          <w:sz w:val="22"/>
          <w:szCs w:val="22"/>
        </w:rPr>
      </w:pPr>
      <w:r>
        <w:t>11.2</w:t>
      </w:r>
      <w:r w:rsidRPr="00E454AB">
        <w:rPr>
          <w:rFonts w:ascii="Calibri" w:hAnsi="Calibri"/>
          <w:sz w:val="22"/>
          <w:szCs w:val="22"/>
        </w:rPr>
        <w:tab/>
      </w:r>
      <w:r>
        <w:t>Rel-11 non-IMS Work Items and issues:</w:t>
      </w:r>
      <w:r>
        <w:tab/>
      </w:r>
      <w:r>
        <w:fldChar w:fldCharType="begin" w:fldLock="1"/>
      </w:r>
      <w:r>
        <w:instrText xml:space="preserve"> PAGEREF _Toc73893438 \h </w:instrText>
      </w:r>
      <w:r>
        <w:fldChar w:fldCharType="separate"/>
      </w:r>
      <w:r>
        <w:t>12</w:t>
      </w:r>
      <w:r>
        <w:fldChar w:fldCharType="end"/>
      </w:r>
    </w:p>
    <w:p w14:paraId="67AE87CB" w14:textId="56BACCB5" w:rsidR="00E00582" w:rsidRPr="00E454AB" w:rsidRDefault="00E00582">
      <w:pPr>
        <w:pStyle w:val="TOC2"/>
        <w:rPr>
          <w:rFonts w:ascii="Calibri" w:hAnsi="Calibri"/>
          <w:sz w:val="22"/>
          <w:szCs w:val="22"/>
        </w:rPr>
      </w:pPr>
      <w:r>
        <w:t>12</w:t>
      </w:r>
      <w:r w:rsidRPr="00E454AB">
        <w:rPr>
          <w:rFonts w:ascii="Calibri" w:hAnsi="Calibri"/>
          <w:sz w:val="22"/>
          <w:szCs w:val="22"/>
        </w:rPr>
        <w:tab/>
      </w:r>
      <w:r>
        <w:t>Rel-12</w:t>
      </w:r>
      <w:r>
        <w:tab/>
      </w:r>
      <w:r>
        <w:fldChar w:fldCharType="begin" w:fldLock="1"/>
      </w:r>
      <w:r>
        <w:instrText xml:space="preserve"> PAGEREF _Toc73893439 \h </w:instrText>
      </w:r>
      <w:r>
        <w:fldChar w:fldCharType="separate"/>
      </w:r>
      <w:r>
        <w:t>12</w:t>
      </w:r>
      <w:r>
        <w:fldChar w:fldCharType="end"/>
      </w:r>
    </w:p>
    <w:p w14:paraId="2D9C712E" w14:textId="30BD6B44" w:rsidR="00E00582" w:rsidRPr="00E454AB" w:rsidRDefault="00E00582">
      <w:pPr>
        <w:pStyle w:val="TOC3"/>
        <w:rPr>
          <w:rFonts w:ascii="Calibri" w:hAnsi="Calibri"/>
          <w:sz w:val="22"/>
          <w:szCs w:val="22"/>
        </w:rPr>
      </w:pPr>
      <w:r>
        <w:t>12.1</w:t>
      </w:r>
      <w:r w:rsidRPr="00E454AB">
        <w:rPr>
          <w:rFonts w:ascii="Calibri" w:hAnsi="Calibri"/>
          <w:sz w:val="22"/>
          <w:szCs w:val="22"/>
        </w:rPr>
        <w:tab/>
      </w:r>
      <w:r>
        <w:t>Rel-12 IMS Work Items and issues</w:t>
      </w:r>
      <w:r>
        <w:tab/>
      </w:r>
      <w:r>
        <w:fldChar w:fldCharType="begin" w:fldLock="1"/>
      </w:r>
      <w:r>
        <w:instrText xml:space="preserve"> PAGEREF _Toc73893440 \h </w:instrText>
      </w:r>
      <w:r>
        <w:fldChar w:fldCharType="separate"/>
      </w:r>
      <w:r>
        <w:t>12</w:t>
      </w:r>
      <w:r>
        <w:fldChar w:fldCharType="end"/>
      </w:r>
    </w:p>
    <w:p w14:paraId="65AEC3E8" w14:textId="5D2FE755" w:rsidR="00E00582" w:rsidRPr="00E454AB" w:rsidRDefault="00E00582">
      <w:pPr>
        <w:pStyle w:val="TOC3"/>
        <w:rPr>
          <w:rFonts w:ascii="Calibri" w:hAnsi="Calibri"/>
          <w:sz w:val="22"/>
          <w:szCs w:val="22"/>
        </w:rPr>
      </w:pPr>
      <w:r>
        <w:t>12.2</w:t>
      </w:r>
      <w:r w:rsidRPr="00E454AB">
        <w:rPr>
          <w:rFonts w:ascii="Calibri" w:hAnsi="Calibri"/>
          <w:sz w:val="22"/>
          <w:szCs w:val="22"/>
        </w:rPr>
        <w:tab/>
      </w:r>
      <w:r>
        <w:t>Rel-12 non-IMS Work Items and issues:</w:t>
      </w:r>
      <w:r>
        <w:tab/>
      </w:r>
      <w:r>
        <w:fldChar w:fldCharType="begin" w:fldLock="1"/>
      </w:r>
      <w:r>
        <w:instrText xml:space="preserve"> PAGEREF _Toc73893441 \h </w:instrText>
      </w:r>
      <w:r>
        <w:fldChar w:fldCharType="separate"/>
      </w:r>
      <w:r>
        <w:t>12</w:t>
      </w:r>
      <w:r>
        <w:fldChar w:fldCharType="end"/>
      </w:r>
    </w:p>
    <w:p w14:paraId="7C9E7F15" w14:textId="722002E7" w:rsidR="00E00582" w:rsidRPr="00E454AB" w:rsidRDefault="00E00582">
      <w:pPr>
        <w:pStyle w:val="TOC2"/>
        <w:rPr>
          <w:rFonts w:ascii="Calibri" w:hAnsi="Calibri"/>
          <w:sz w:val="22"/>
          <w:szCs w:val="22"/>
        </w:rPr>
      </w:pPr>
      <w:r>
        <w:t>13</w:t>
      </w:r>
      <w:r w:rsidRPr="00E454AB">
        <w:rPr>
          <w:rFonts w:ascii="Calibri" w:hAnsi="Calibri"/>
          <w:sz w:val="22"/>
          <w:szCs w:val="22"/>
        </w:rPr>
        <w:tab/>
      </w:r>
      <w:r>
        <w:t>Rel-13</w:t>
      </w:r>
      <w:r>
        <w:tab/>
      </w:r>
      <w:r>
        <w:fldChar w:fldCharType="begin" w:fldLock="1"/>
      </w:r>
      <w:r>
        <w:instrText xml:space="preserve"> PAGEREF _Toc73893442 \h </w:instrText>
      </w:r>
      <w:r>
        <w:fldChar w:fldCharType="separate"/>
      </w:r>
      <w:r>
        <w:t>12</w:t>
      </w:r>
      <w:r>
        <w:fldChar w:fldCharType="end"/>
      </w:r>
    </w:p>
    <w:p w14:paraId="677E46BB" w14:textId="1F9119C3" w:rsidR="00E00582" w:rsidRPr="00E454AB" w:rsidRDefault="00E00582">
      <w:pPr>
        <w:pStyle w:val="TOC3"/>
        <w:rPr>
          <w:rFonts w:ascii="Calibri" w:hAnsi="Calibri"/>
          <w:sz w:val="22"/>
          <w:szCs w:val="22"/>
        </w:rPr>
      </w:pPr>
      <w:r>
        <w:t>13.1</w:t>
      </w:r>
      <w:r w:rsidRPr="00E454AB">
        <w:rPr>
          <w:rFonts w:ascii="Calibri" w:hAnsi="Calibri"/>
          <w:sz w:val="22"/>
          <w:szCs w:val="22"/>
        </w:rPr>
        <w:tab/>
      </w:r>
      <w:r>
        <w:t>Rel-13 Mision Critical Work Items and issues</w:t>
      </w:r>
      <w:r>
        <w:tab/>
      </w:r>
      <w:r>
        <w:fldChar w:fldCharType="begin" w:fldLock="1"/>
      </w:r>
      <w:r>
        <w:instrText xml:space="preserve"> PAGEREF _Toc73893443 \h </w:instrText>
      </w:r>
      <w:r>
        <w:fldChar w:fldCharType="separate"/>
      </w:r>
      <w:r>
        <w:t>12</w:t>
      </w:r>
      <w:r>
        <w:fldChar w:fldCharType="end"/>
      </w:r>
    </w:p>
    <w:p w14:paraId="726C68BE" w14:textId="74FAA5E3" w:rsidR="00E00582" w:rsidRPr="00E454AB" w:rsidRDefault="00E00582">
      <w:pPr>
        <w:pStyle w:val="TOC3"/>
        <w:rPr>
          <w:rFonts w:ascii="Calibri" w:hAnsi="Calibri"/>
          <w:sz w:val="22"/>
          <w:szCs w:val="22"/>
        </w:rPr>
      </w:pPr>
      <w:r>
        <w:t>13.2</w:t>
      </w:r>
      <w:r w:rsidRPr="00E454AB">
        <w:rPr>
          <w:rFonts w:ascii="Calibri" w:hAnsi="Calibri"/>
          <w:sz w:val="22"/>
          <w:szCs w:val="22"/>
        </w:rPr>
        <w:tab/>
      </w:r>
      <w:r>
        <w:t>Rel-13 IMS Work Items and issues</w:t>
      </w:r>
      <w:r>
        <w:tab/>
      </w:r>
      <w:r>
        <w:fldChar w:fldCharType="begin" w:fldLock="1"/>
      </w:r>
      <w:r>
        <w:instrText xml:space="preserve"> PAGEREF _Toc73893444 \h </w:instrText>
      </w:r>
      <w:r>
        <w:fldChar w:fldCharType="separate"/>
      </w:r>
      <w:r>
        <w:t>12</w:t>
      </w:r>
      <w:r>
        <w:fldChar w:fldCharType="end"/>
      </w:r>
    </w:p>
    <w:p w14:paraId="43FB480B" w14:textId="3A504ADB" w:rsidR="00E00582" w:rsidRPr="00E454AB" w:rsidRDefault="00E00582">
      <w:pPr>
        <w:pStyle w:val="TOC3"/>
        <w:rPr>
          <w:rFonts w:ascii="Calibri" w:hAnsi="Calibri"/>
          <w:sz w:val="22"/>
          <w:szCs w:val="22"/>
        </w:rPr>
      </w:pPr>
      <w:r>
        <w:t>13.3</w:t>
      </w:r>
      <w:r w:rsidRPr="00E454AB">
        <w:rPr>
          <w:rFonts w:ascii="Calibri" w:hAnsi="Calibri"/>
          <w:sz w:val="22"/>
          <w:szCs w:val="22"/>
        </w:rPr>
        <w:tab/>
      </w:r>
      <w:r>
        <w:t>Rel-13 non-IMS Work Items and issues</w:t>
      </w:r>
      <w:r>
        <w:tab/>
      </w:r>
      <w:r>
        <w:fldChar w:fldCharType="begin" w:fldLock="1"/>
      </w:r>
      <w:r>
        <w:instrText xml:space="preserve"> PAGEREF _Toc73893445 \h </w:instrText>
      </w:r>
      <w:r>
        <w:fldChar w:fldCharType="separate"/>
      </w:r>
      <w:r>
        <w:t>12</w:t>
      </w:r>
      <w:r>
        <w:fldChar w:fldCharType="end"/>
      </w:r>
    </w:p>
    <w:p w14:paraId="1A07B420" w14:textId="0398F2A4" w:rsidR="00E00582" w:rsidRPr="00E454AB" w:rsidRDefault="00E00582">
      <w:pPr>
        <w:pStyle w:val="TOC2"/>
        <w:rPr>
          <w:rFonts w:ascii="Calibri" w:hAnsi="Calibri"/>
          <w:sz w:val="22"/>
          <w:szCs w:val="22"/>
        </w:rPr>
      </w:pPr>
      <w:r>
        <w:t>14</w:t>
      </w:r>
      <w:r w:rsidRPr="00E454AB">
        <w:rPr>
          <w:rFonts w:ascii="Calibri" w:hAnsi="Calibri"/>
          <w:sz w:val="22"/>
          <w:szCs w:val="22"/>
        </w:rPr>
        <w:tab/>
      </w:r>
      <w:r>
        <w:t>Rel-14</w:t>
      </w:r>
      <w:r>
        <w:tab/>
      </w:r>
      <w:r>
        <w:fldChar w:fldCharType="begin" w:fldLock="1"/>
      </w:r>
      <w:r>
        <w:instrText xml:space="preserve"> PAGEREF _Toc73893446 \h </w:instrText>
      </w:r>
      <w:r>
        <w:fldChar w:fldCharType="separate"/>
      </w:r>
      <w:r>
        <w:t>12</w:t>
      </w:r>
      <w:r>
        <w:fldChar w:fldCharType="end"/>
      </w:r>
    </w:p>
    <w:p w14:paraId="3495F935" w14:textId="5455FF43" w:rsidR="00E00582" w:rsidRPr="00E454AB" w:rsidRDefault="00E00582">
      <w:pPr>
        <w:pStyle w:val="TOC3"/>
        <w:rPr>
          <w:rFonts w:ascii="Calibri" w:hAnsi="Calibri"/>
          <w:sz w:val="22"/>
          <w:szCs w:val="22"/>
        </w:rPr>
      </w:pPr>
      <w:r>
        <w:t>14.1</w:t>
      </w:r>
      <w:r w:rsidRPr="00E454AB">
        <w:rPr>
          <w:rFonts w:ascii="Calibri" w:hAnsi="Calibri"/>
          <w:sz w:val="22"/>
          <w:szCs w:val="22"/>
        </w:rPr>
        <w:tab/>
      </w:r>
      <w:r>
        <w:t>Rel-14 Mision Critical Work Items and issues</w:t>
      </w:r>
      <w:r>
        <w:tab/>
      </w:r>
      <w:r>
        <w:fldChar w:fldCharType="begin" w:fldLock="1"/>
      </w:r>
      <w:r>
        <w:instrText xml:space="preserve"> PAGEREF _Toc73893447 \h </w:instrText>
      </w:r>
      <w:r>
        <w:fldChar w:fldCharType="separate"/>
      </w:r>
      <w:r>
        <w:t>12</w:t>
      </w:r>
      <w:r>
        <w:fldChar w:fldCharType="end"/>
      </w:r>
    </w:p>
    <w:p w14:paraId="788627F7" w14:textId="1970BAE8" w:rsidR="00E00582" w:rsidRPr="00E454AB" w:rsidRDefault="00E00582">
      <w:pPr>
        <w:pStyle w:val="TOC3"/>
        <w:rPr>
          <w:rFonts w:ascii="Calibri" w:hAnsi="Calibri"/>
          <w:sz w:val="22"/>
          <w:szCs w:val="22"/>
        </w:rPr>
      </w:pPr>
      <w:r>
        <w:t>14.2</w:t>
      </w:r>
      <w:r w:rsidRPr="00E454AB">
        <w:rPr>
          <w:rFonts w:ascii="Calibri" w:hAnsi="Calibri"/>
          <w:sz w:val="22"/>
          <w:szCs w:val="22"/>
        </w:rPr>
        <w:tab/>
      </w:r>
      <w:r>
        <w:t>Rel-14 IMS Work Items and issues</w:t>
      </w:r>
      <w:r>
        <w:tab/>
      </w:r>
      <w:r>
        <w:fldChar w:fldCharType="begin" w:fldLock="1"/>
      </w:r>
      <w:r>
        <w:instrText xml:space="preserve"> PAGEREF _Toc73893448 \h </w:instrText>
      </w:r>
      <w:r>
        <w:fldChar w:fldCharType="separate"/>
      </w:r>
      <w:r>
        <w:t>20</w:t>
      </w:r>
      <w:r>
        <w:fldChar w:fldCharType="end"/>
      </w:r>
    </w:p>
    <w:p w14:paraId="4DB81408" w14:textId="6289F01C" w:rsidR="00E00582" w:rsidRPr="00E454AB" w:rsidRDefault="00E00582">
      <w:pPr>
        <w:pStyle w:val="TOC3"/>
        <w:rPr>
          <w:rFonts w:ascii="Calibri" w:hAnsi="Calibri"/>
          <w:sz w:val="22"/>
          <w:szCs w:val="22"/>
        </w:rPr>
      </w:pPr>
      <w:r>
        <w:t>14.3</w:t>
      </w:r>
      <w:r w:rsidRPr="00E454AB">
        <w:rPr>
          <w:rFonts w:ascii="Calibri" w:hAnsi="Calibri"/>
          <w:sz w:val="22"/>
          <w:szCs w:val="22"/>
        </w:rPr>
        <w:tab/>
      </w:r>
      <w:r>
        <w:t>Rel-14 non-IMS Work Items and issues</w:t>
      </w:r>
      <w:r>
        <w:tab/>
      </w:r>
      <w:r>
        <w:fldChar w:fldCharType="begin" w:fldLock="1"/>
      </w:r>
      <w:r>
        <w:instrText xml:space="preserve"> PAGEREF _Toc73893449 \h </w:instrText>
      </w:r>
      <w:r>
        <w:fldChar w:fldCharType="separate"/>
      </w:r>
      <w:r>
        <w:t>20</w:t>
      </w:r>
      <w:r>
        <w:fldChar w:fldCharType="end"/>
      </w:r>
    </w:p>
    <w:p w14:paraId="29E566ED" w14:textId="1510B4BC" w:rsidR="00E00582" w:rsidRPr="00E454AB" w:rsidRDefault="00E00582">
      <w:pPr>
        <w:pStyle w:val="TOC2"/>
        <w:rPr>
          <w:rFonts w:ascii="Calibri" w:hAnsi="Calibri"/>
          <w:sz w:val="22"/>
          <w:szCs w:val="22"/>
        </w:rPr>
      </w:pPr>
      <w:r>
        <w:t>15</w:t>
      </w:r>
      <w:r w:rsidRPr="00E454AB">
        <w:rPr>
          <w:rFonts w:ascii="Calibri" w:hAnsi="Calibri"/>
          <w:sz w:val="22"/>
          <w:szCs w:val="22"/>
        </w:rPr>
        <w:tab/>
      </w:r>
      <w:r>
        <w:t>Rel-15</w:t>
      </w:r>
      <w:r>
        <w:tab/>
      </w:r>
      <w:r>
        <w:fldChar w:fldCharType="begin" w:fldLock="1"/>
      </w:r>
      <w:r>
        <w:instrText xml:space="preserve"> PAGEREF _Toc73893450 \h </w:instrText>
      </w:r>
      <w:r>
        <w:fldChar w:fldCharType="separate"/>
      </w:r>
      <w:r>
        <w:t>20</w:t>
      </w:r>
      <w:r>
        <w:fldChar w:fldCharType="end"/>
      </w:r>
    </w:p>
    <w:p w14:paraId="60AA5AC7" w14:textId="749DD0B6" w:rsidR="00E00582" w:rsidRPr="00E454AB" w:rsidRDefault="00E00582">
      <w:pPr>
        <w:pStyle w:val="TOC3"/>
        <w:rPr>
          <w:rFonts w:ascii="Calibri" w:hAnsi="Calibri"/>
          <w:sz w:val="22"/>
          <w:szCs w:val="22"/>
        </w:rPr>
      </w:pPr>
      <w:r>
        <w:t>15.1</w:t>
      </w:r>
      <w:r w:rsidRPr="00E454AB">
        <w:rPr>
          <w:rFonts w:ascii="Calibri" w:hAnsi="Calibri"/>
          <w:sz w:val="22"/>
          <w:szCs w:val="22"/>
        </w:rPr>
        <w:tab/>
      </w:r>
      <w:r>
        <w:t>Rel-15 Mission Critical work items and issues</w:t>
      </w:r>
      <w:r>
        <w:tab/>
      </w:r>
      <w:r>
        <w:fldChar w:fldCharType="begin" w:fldLock="1"/>
      </w:r>
      <w:r>
        <w:instrText xml:space="preserve"> PAGEREF _Toc73893451 \h </w:instrText>
      </w:r>
      <w:r>
        <w:fldChar w:fldCharType="separate"/>
      </w:r>
      <w:r>
        <w:t>20</w:t>
      </w:r>
      <w:r>
        <w:fldChar w:fldCharType="end"/>
      </w:r>
    </w:p>
    <w:p w14:paraId="0269657B" w14:textId="06B5D518" w:rsidR="00E00582" w:rsidRPr="00E454AB" w:rsidRDefault="00E00582">
      <w:pPr>
        <w:pStyle w:val="TOC3"/>
        <w:rPr>
          <w:rFonts w:ascii="Calibri" w:hAnsi="Calibri"/>
          <w:sz w:val="22"/>
          <w:szCs w:val="22"/>
        </w:rPr>
      </w:pPr>
      <w:r>
        <w:t>15.2</w:t>
      </w:r>
      <w:r w:rsidRPr="00E454AB">
        <w:rPr>
          <w:rFonts w:ascii="Calibri" w:hAnsi="Calibri"/>
          <w:sz w:val="22"/>
          <w:szCs w:val="22"/>
        </w:rPr>
        <w:tab/>
      </w:r>
      <w:r>
        <w:t>Rel-15 IMS work items and issues</w:t>
      </w:r>
      <w:r>
        <w:tab/>
      </w:r>
      <w:r>
        <w:fldChar w:fldCharType="begin" w:fldLock="1"/>
      </w:r>
      <w:r>
        <w:instrText xml:space="preserve"> PAGEREF _Toc73893452 \h </w:instrText>
      </w:r>
      <w:r>
        <w:fldChar w:fldCharType="separate"/>
      </w:r>
      <w:r>
        <w:t>22</w:t>
      </w:r>
      <w:r>
        <w:fldChar w:fldCharType="end"/>
      </w:r>
    </w:p>
    <w:p w14:paraId="2066C35A" w14:textId="2C94E538" w:rsidR="00E00582" w:rsidRPr="00E454AB" w:rsidRDefault="00E00582">
      <w:pPr>
        <w:pStyle w:val="TOC3"/>
        <w:rPr>
          <w:rFonts w:ascii="Calibri" w:hAnsi="Calibri"/>
          <w:sz w:val="22"/>
          <w:szCs w:val="22"/>
        </w:rPr>
      </w:pPr>
      <w:r>
        <w:t>15.3</w:t>
      </w:r>
      <w:r w:rsidRPr="00E454AB">
        <w:rPr>
          <w:rFonts w:ascii="Calibri" w:hAnsi="Calibri"/>
          <w:sz w:val="22"/>
          <w:szCs w:val="22"/>
        </w:rPr>
        <w:tab/>
      </w:r>
      <w:r>
        <w:t>Rel-15 non-IMS/non-MC work items and issues</w:t>
      </w:r>
      <w:r>
        <w:tab/>
      </w:r>
      <w:r>
        <w:fldChar w:fldCharType="begin" w:fldLock="1"/>
      </w:r>
      <w:r>
        <w:instrText xml:space="preserve"> PAGEREF _Toc73893453 \h </w:instrText>
      </w:r>
      <w:r>
        <w:fldChar w:fldCharType="separate"/>
      </w:r>
      <w:r>
        <w:t>22</w:t>
      </w:r>
      <w:r>
        <w:fldChar w:fldCharType="end"/>
      </w:r>
    </w:p>
    <w:p w14:paraId="216118DC" w14:textId="4C843931" w:rsidR="00E00582" w:rsidRPr="00E454AB" w:rsidRDefault="00E00582">
      <w:pPr>
        <w:pStyle w:val="TOC2"/>
        <w:rPr>
          <w:rFonts w:ascii="Calibri" w:hAnsi="Calibri"/>
          <w:sz w:val="22"/>
          <w:szCs w:val="22"/>
        </w:rPr>
      </w:pPr>
      <w:r>
        <w:t>16</w:t>
      </w:r>
      <w:r w:rsidRPr="00E454AB">
        <w:rPr>
          <w:rFonts w:ascii="Calibri" w:hAnsi="Calibri"/>
          <w:sz w:val="22"/>
          <w:szCs w:val="22"/>
        </w:rPr>
        <w:tab/>
      </w:r>
      <w:r>
        <w:t>Rel-16</w:t>
      </w:r>
      <w:r>
        <w:tab/>
      </w:r>
      <w:r>
        <w:fldChar w:fldCharType="begin" w:fldLock="1"/>
      </w:r>
      <w:r>
        <w:instrText xml:space="preserve"> PAGEREF _Toc73893454 \h </w:instrText>
      </w:r>
      <w:r>
        <w:fldChar w:fldCharType="separate"/>
      </w:r>
      <w:r>
        <w:t>22</w:t>
      </w:r>
      <w:r>
        <w:fldChar w:fldCharType="end"/>
      </w:r>
    </w:p>
    <w:p w14:paraId="25036D24" w14:textId="29EA8DB6" w:rsidR="00E00582" w:rsidRPr="00E454AB" w:rsidRDefault="00E00582">
      <w:pPr>
        <w:pStyle w:val="TOC3"/>
        <w:rPr>
          <w:rFonts w:ascii="Calibri" w:hAnsi="Calibri"/>
          <w:sz w:val="22"/>
          <w:szCs w:val="22"/>
        </w:rPr>
      </w:pPr>
      <w:r>
        <w:t>16.1</w:t>
      </w:r>
      <w:r w:rsidRPr="00E454AB">
        <w:rPr>
          <w:rFonts w:ascii="Calibri" w:hAnsi="Calibri"/>
          <w:sz w:val="22"/>
          <w:szCs w:val="22"/>
        </w:rPr>
        <w:tab/>
      </w:r>
      <w:r>
        <w:t>Tdocs on Work Items</w:t>
      </w:r>
      <w:r>
        <w:tab/>
      </w:r>
      <w:r>
        <w:fldChar w:fldCharType="begin" w:fldLock="1"/>
      </w:r>
      <w:r>
        <w:instrText xml:space="preserve"> PAGEREF _Toc73893455 \h </w:instrText>
      </w:r>
      <w:r>
        <w:fldChar w:fldCharType="separate"/>
      </w:r>
      <w:r>
        <w:t>22</w:t>
      </w:r>
      <w:r>
        <w:fldChar w:fldCharType="end"/>
      </w:r>
    </w:p>
    <w:p w14:paraId="0F7EC0EB" w14:textId="0AB6C77E" w:rsidR="00E00582" w:rsidRPr="00E454AB" w:rsidRDefault="00E00582">
      <w:pPr>
        <w:pStyle w:val="TOC4"/>
        <w:rPr>
          <w:rFonts w:ascii="Calibri" w:hAnsi="Calibri"/>
          <w:sz w:val="22"/>
          <w:szCs w:val="22"/>
        </w:rPr>
      </w:pPr>
      <w:r>
        <w:t>16.1.1</w:t>
      </w:r>
      <w:r w:rsidRPr="00E454AB">
        <w:rPr>
          <w:rFonts w:ascii="Calibri" w:hAnsi="Calibri"/>
          <w:sz w:val="22"/>
          <w:szCs w:val="22"/>
        </w:rPr>
        <w:tab/>
      </w:r>
      <w:r>
        <w:t>Work Item Descriptions</w:t>
      </w:r>
      <w:r>
        <w:tab/>
      </w:r>
      <w:r>
        <w:fldChar w:fldCharType="begin" w:fldLock="1"/>
      </w:r>
      <w:r>
        <w:instrText xml:space="preserve"> PAGEREF _Toc73893456 \h </w:instrText>
      </w:r>
      <w:r>
        <w:fldChar w:fldCharType="separate"/>
      </w:r>
      <w:r>
        <w:t>22</w:t>
      </w:r>
      <w:r>
        <w:fldChar w:fldCharType="end"/>
      </w:r>
    </w:p>
    <w:p w14:paraId="0CBBABC0" w14:textId="4A8F6869" w:rsidR="00E00582" w:rsidRPr="00E454AB" w:rsidRDefault="00E00582">
      <w:pPr>
        <w:pStyle w:val="TOC4"/>
        <w:rPr>
          <w:rFonts w:ascii="Calibri" w:hAnsi="Calibri"/>
          <w:sz w:val="22"/>
          <w:szCs w:val="22"/>
        </w:rPr>
      </w:pPr>
      <w:r>
        <w:t>16.1.2</w:t>
      </w:r>
      <w:r w:rsidRPr="00E454AB">
        <w:rPr>
          <w:rFonts w:ascii="Calibri" w:hAnsi="Calibri"/>
          <w:sz w:val="22"/>
          <w:szCs w:val="22"/>
        </w:rPr>
        <w:tab/>
      </w:r>
      <w:r>
        <w:t>CRs and Discussion Documents related to new or revised Work Items</w:t>
      </w:r>
      <w:r>
        <w:tab/>
      </w:r>
      <w:r>
        <w:fldChar w:fldCharType="begin" w:fldLock="1"/>
      </w:r>
      <w:r>
        <w:instrText xml:space="preserve"> PAGEREF _Toc73893457 \h </w:instrText>
      </w:r>
      <w:r>
        <w:fldChar w:fldCharType="separate"/>
      </w:r>
      <w:r>
        <w:t>22</w:t>
      </w:r>
      <w:r>
        <w:fldChar w:fldCharType="end"/>
      </w:r>
    </w:p>
    <w:p w14:paraId="16B896F4" w14:textId="72A99720" w:rsidR="00E00582" w:rsidRPr="00E454AB" w:rsidRDefault="00E00582">
      <w:pPr>
        <w:pStyle w:val="TOC4"/>
        <w:rPr>
          <w:rFonts w:ascii="Calibri" w:hAnsi="Calibri"/>
          <w:sz w:val="22"/>
          <w:szCs w:val="22"/>
        </w:rPr>
      </w:pPr>
      <w:r>
        <w:t>16.1.3</w:t>
      </w:r>
      <w:r w:rsidRPr="00E454AB">
        <w:rPr>
          <w:rFonts w:ascii="Calibri" w:hAnsi="Calibri"/>
          <w:sz w:val="22"/>
          <w:szCs w:val="22"/>
        </w:rPr>
        <w:tab/>
      </w:r>
      <w:r>
        <w:t>Status of other Work Items</w:t>
      </w:r>
      <w:r>
        <w:tab/>
      </w:r>
      <w:r>
        <w:fldChar w:fldCharType="begin" w:fldLock="1"/>
      </w:r>
      <w:r>
        <w:instrText xml:space="preserve"> PAGEREF _Toc73893458 \h </w:instrText>
      </w:r>
      <w:r>
        <w:fldChar w:fldCharType="separate"/>
      </w:r>
      <w:r>
        <w:t>22</w:t>
      </w:r>
      <w:r>
        <w:fldChar w:fldCharType="end"/>
      </w:r>
    </w:p>
    <w:p w14:paraId="4283DCF1" w14:textId="771167FD" w:rsidR="00E00582" w:rsidRPr="00E454AB" w:rsidRDefault="00E00582">
      <w:pPr>
        <w:pStyle w:val="TOC4"/>
        <w:rPr>
          <w:rFonts w:ascii="Calibri" w:hAnsi="Calibri"/>
          <w:sz w:val="22"/>
          <w:szCs w:val="22"/>
        </w:rPr>
      </w:pPr>
      <w:r>
        <w:t>16.1.4</w:t>
      </w:r>
      <w:r w:rsidRPr="00E454AB">
        <w:rPr>
          <w:rFonts w:ascii="Calibri" w:hAnsi="Calibri"/>
          <w:sz w:val="22"/>
          <w:szCs w:val="22"/>
        </w:rPr>
        <w:tab/>
      </w:r>
      <w:r>
        <w:t>Release 16 documents for information</w:t>
      </w:r>
      <w:r>
        <w:tab/>
      </w:r>
      <w:r>
        <w:fldChar w:fldCharType="begin" w:fldLock="1"/>
      </w:r>
      <w:r>
        <w:instrText xml:space="preserve"> PAGEREF _Toc73893459 \h </w:instrText>
      </w:r>
      <w:r>
        <w:fldChar w:fldCharType="separate"/>
      </w:r>
      <w:r>
        <w:t>22</w:t>
      </w:r>
      <w:r>
        <w:fldChar w:fldCharType="end"/>
      </w:r>
    </w:p>
    <w:p w14:paraId="57BFDC45" w14:textId="7D164C93" w:rsidR="00E00582" w:rsidRPr="00E454AB" w:rsidRDefault="00E00582">
      <w:pPr>
        <w:pStyle w:val="TOC3"/>
        <w:rPr>
          <w:rFonts w:ascii="Calibri" w:hAnsi="Calibri"/>
          <w:sz w:val="22"/>
          <w:szCs w:val="22"/>
        </w:rPr>
      </w:pPr>
      <w:r>
        <w:t>16.2</w:t>
      </w:r>
      <w:r w:rsidRPr="00E454AB">
        <w:rPr>
          <w:rFonts w:ascii="Calibri" w:hAnsi="Calibri"/>
          <w:sz w:val="22"/>
          <w:szCs w:val="22"/>
        </w:rPr>
        <w:tab/>
      </w:r>
      <w:r>
        <w:t>WIs for common and SAE/5G</w:t>
      </w:r>
      <w:r>
        <w:tab/>
      </w:r>
      <w:r>
        <w:fldChar w:fldCharType="begin" w:fldLock="1"/>
      </w:r>
      <w:r>
        <w:instrText xml:space="preserve"> PAGEREF _Toc73893460 \h </w:instrText>
      </w:r>
      <w:r>
        <w:fldChar w:fldCharType="separate"/>
      </w:r>
      <w:r>
        <w:t>22</w:t>
      </w:r>
      <w:r>
        <w:fldChar w:fldCharType="end"/>
      </w:r>
    </w:p>
    <w:p w14:paraId="76723148" w14:textId="3DA4521B" w:rsidR="00E00582" w:rsidRPr="00E454AB" w:rsidRDefault="00E00582">
      <w:pPr>
        <w:pStyle w:val="TOC4"/>
        <w:rPr>
          <w:rFonts w:ascii="Calibri" w:hAnsi="Calibri"/>
          <w:sz w:val="22"/>
          <w:szCs w:val="22"/>
        </w:rPr>
      </w:pPr>
      <w:r>
        <w:t>16.2.1</w:t>
      </w:r>
      <w:r w:rsidRPr="00E454AB">
        <w:rPr>
          <w:rFonts w:ascii="Calibri" w:hAnsi="Calibri"/>
          <w:sz w:val="22"/>
          <w:szCs w:val="22"/>
        </w:rPr>
        <w:tab/>
      </w:r>
      <w:r>
        <w:t>ePWS</w:t>
      </w:r>
      <w:r>
        <w:tab/>
      </w:r>
      <w:r>
        <w:fldChar w:fldCharType="begin" w:fldLock="1"/>
      </w:r>
      <w:r>
        <w:instrText xml:space="preserve"> PAGEREF _Toc73893461 \h </w:instrText>
      </w:r>
      <w:r>
        <w:fldChar w:fldCharType="separate"/>
      </w:r>
      <w:r>
        <w:t>22</w:t>
      </w:r>
      <w:r>
        <w:fldChar w:fldCharType="end"/>
      </w:r>
    </w:p>
    <w:p w14:paraId="15D99EC8" w14:textId="6A9BA02C" w:rsidR="00E00582" w:rsidRPr="00E454AB" w:rsidRDefault="00E00582">
      <w:pPr>
        <w:pStyle w:val="TOC4"/>
        <w:rPr>
          <w:rFonts w:ascii="Calibri" w:hAnsi="Calibri"/>
          <w:sz w:val="22"/>
          <w:szCs w:val="22"/>
        </w:rPr>
      </w:pPr>
      <w:r>
        <w:t>16.2.2</w:t>
      </w:r>
      <w:r w:rsidRPr="00E454AB">
        <w:rPr>
          <w:rFonts w:ascii="Calibri" w:hAnsi="Calibri"/>
          <w:sz w:val="22"/>
          <w:szCs w:val="22"/>
        </w:rPr>
        <w:tab/>
      </w:r>
      <w:r>
        <w:t>SINE_5G</w:t>
      </w:r>
      <w:r>
        <w:tab/>
      </w:r>
      <w:r>
        <w:fldChar w:fldCharType="begin" w:fldLock="1"/>
      </w:r>
      <w:r>
        <w:instrText xml:space="preserve"> PAGEREF _Toc73893462 \h </w:instrText>
      </w:r>
      <w:r>
        <w:fldChar w:fldCharType="separate"/>
      </w:r>
      <w:r>
        <w:t>22</w:t>
      </w:r>
      <w:r>
        <w:fldChar w:fldCharType="end"/>
      </w:r>
    </w:p>
    <w:p w14:paraId="58AD0970" w14:textId="68D4516B" w:rsidR="00E00582" w:rsidRPr="00E454AB" w:rsidRDefault="00E00582">
      <w:pPr>
        <w:pStyle w:val="TOC4"/>
        <w:rPr>
          <w:rFonts w:ascii="Calibri" w:hAnsi="Calibri"/>
          <w:sz w:val="22"/>
          <w:szCs w:val="22"/>
        </w:rPr>
      </w:pPr>
      <w:r>
        <w:t>16.2.3</w:t>
      </w:r>
      <w:r w:rsidRPr="00E454AB">
        <w:rPr>
          <w:rFonts w:ascii="Calibri" w:hAnsi="Calibri"/>
          <w:sz w:val="22"/>
          <w:szCs w:val="22"/>
        </w:rPr>
        <w:tab/>
      </w:r>
      <w:r>
        <w:t>SAES16 WIs</w:t>
      </w:r>
      <w:r>
        <w:tab/>
      </w:r>
      <w:r>
        <w:fldChar w:fldCharType="begin" w:fldLock="1"/>
      </w:r>
      <w:r>
        <w:instrText xml:space="preserve"> PAGEREF _Toc73893463 \h </w:instrText>
      </w:r>
      <w:r>
        <w:fldChar w:fldCharType="separate"/>
      </w:r>
      <w:r>
        <w:t>22</w:t>
      </w:r>
      <w:r>
        <w:fldChar w:fldCharType="end"/>
      </w:r>
    </w:p>
    <w:p w14:paraId="01500308" w14:textId="74628D8A" w:rsidR="00E00582" w:rsidRPr="00E454AB" w:rsidRDefault="00E00582">
      <w:pPr>
        <w:pStyle w:val="TOC5"/>
        <w:rPr>
          <w:rFonts w:ascii="Calibri" w:hAnsi="Calibri"/>
          <w:sz w:val="22"/>
          <w:szCs w:val="22"/>
        </w:rPr>
      </w:pPr>
      <w:r>
        <w:t>16.2.3.1</w:t>
      </w:r>
      <w:r w:rsidRPr="00E454AB">
        <w:rPr>
          <w:rFonts w:ascii="Calibri" w:hAnsi="Calibri"/>
          <w:sz w:val="22"/>
          <w:szCs w:val="22"/>
        </w:rPr>
        <w:tab/>
      </w:r>
      <w:r>
        <w:t>SAES16</w:t>
      </w:r>
      <w:r>
        <w:tab/>
      </w:r>
      <w:r>
        <w:fldChar w:fldCharType="begin" w:fldLock="1"/>
      </w:r>
      <w:r>
        <w:instrText xml:space="preserve"> PAGEREF _Toc73893464 \h </w:instrText>
      </w:r>
      <w:r>
        <w:fldChar w:fldCharType="separate"/>
      </w:r>
      <w:r>
        <w:t>22</w:t>
      </w:r>
      <w:r>
        <w:fldChar w:fldCharType="end"/>
      </w:r>
    </w:p>
    <w:p w14:paraId="7590E840" w14:textId="072FE80D" w:rsidR="00E00582" w:rsidRPr="00E454AB" w:rsidRDefault="00E00582">
      <w:pPr>
        <w:pStyle w:val="TOC5"/>
        <w:rPr>
          <w:rFonts w:ascii="Calibri" w:hAnsi="Calibri"/>
          <w:sz w:val="22"/>
          <w:szCs w:val="22"/>
        </w:rPr>
      </w:pPr>
      <w:r>
        <w:t>16.2.3.2</w:t>
      </w:r>
      <w:r w:rsidRPr="00E454AB">
        <w:rPr>
          <w:rFonts w:ascii="Calibri" w:hAnsi="Calibri"/>
          <w:sz w:val="22"/>
          <w:szCs w:val="22"/>
        </w:rPr>
        <w:tab/>
      </w:r>
      <w:r>
        <w:t>SAES16-CSFB</w:t>
      </w:r>
      <w:r>
        <w:tab/>
      </w:r>
      <w:r>
        <w:fldChar w:fldCharType="begin" w:fldLock="1"/>
      </w:r>
      <w:r>
        <w:instrText xml:space="preserve"> PAGEREF _Toc73893465 \h </w:instrText>
      </w:r>
      <w:r>
        <w:fldChar w:fldCharType="separate"/>
      </w:r>
      <w:r>
        <w:t>22</w:t>
      </w:r>
      <w:r>
        <w:fldChar w:fldCharType="end"/>
      </w:r>
    </w:p>
    <w:p w14:paraId="532ACEBE" w14:textId="3B11EACB" w:rsidR="00E00582" w:rsidRPr="00E454AB" w:rsidRDefault="00E00582">
      <w:pPr>
        <w:pStyle w:val="TOC5"/>
        <w:rPr>
          <w:rFonts w:ascii="Calibri" w:hAnsi="Calibri"/>
          <w:sz w:val="22"/>
          <w:szCs w:val="22"/>
        </w:rPr>
      </w:pPr>
      <w:r>
        <w:t>16.2.3.3</w:t>
      </w:r>
      <w:r w:rsidRPr="00E454AB">
        <w:rPr>
          <w:rFonts w:ascii="Calibri" w:hAnsi="Calibri"/>
          <w:sz w:val="22"/>
          <w:szCs w:val="22"/>
        </w:rPr>
        <w:tab/>
      </w:r>
      <w:r>
        <w:t>SAES16-non3GPP</w:t>
      </w:r>
      <w:r>
        <w:tab/>
      </w:r>
      <w:r>
        <w:fldChar w:fldCharType="begin" w:fldLock="1"/>
      </w:r>
      <w:r>
        <w:instrText xml:space="preserve"> PAGEREF _Toc73893466 \h </w:instrText>
      </w:r>
      <w:r>
        <w:fldChar w:fldCharType="separate"/>
      </w:r>
      <w:r>
        <w:t>22</w:t>
      </w:r>
      <w:r>
        <w:fldChar w:fldCharType="end"/>
      </w:r>
    </w:p>
    <w:p w14:paraId="2C4A3F31" w14:textId="7A9ED6F7" w:rsidR="00E00582" w:rsidRPr="00E454AB" w:rsidRDefault="00E00582">
      <w:pPr>
        <w:pStyle w:val="TOC4"/>
        <w:rPr>
          <w:rFonts w:ascii="Calibri" w:hAnsi="Calibri"/>
          <w:sz w:val="22"/>
          <w:szCs w:val="22"/>
        </w:rPr>
      </w:pPr>
      <w:r>
        <w:t>16.2.4</w:t>
      </w:r>
      <w:r w:rsidRPr="00E454AB">
        <w:rPr>
          <w:rFonts w:ascii="Calibri" w:hAnsi="Calibri"/>
          <w:sz w:val="22"/>
          <w:szCs w:val="22"/>
        </w:rPr>
        <w:tab/>
      </w:r>
      <w:r>
        <w:t>5GProtoc16 WIs</w:t>
      </w:r>
      <w:r>
        <w:tab/>
      </w:r>
      <w:r>
        <w:fldChar w:fldCharType="begin" w:fldLock="1"/>
      </w:r>
      <w:r>
        <w:instrText xml:space="preserve"> PAGEREF _Toc73893467 \h </w:instrText>
      </w:r>
      <w:r>
        <w:fldChar w:fldCharType="separate"/>
      </w:r>
      <w:r>
        <w:t>22</w:t>
      </w:r>
      <w:r>
        <w:fldChar w:fldCharType="end"/>
      </w:r>
    </w:p>
    <w:p w14:paraId="3767116B" w14:textId="6C774BFC" w:rsidR="00E00582" w:rsidRPr="00E454AB" w:rsidRDefault="00E00582">
      <w:pPr>
        <w:pStyle w:val="TOC5"/>
        <w:rPr>
          <w:rFonts w:ascii="Calibri" w:hAnsi="Calibri"/>
          <w:sz w:val="22"/>
          <w:szCs w:val="22"/>
        </w:rPr>
      </w:pPr>
      <w:r>
        <w:t>16.2.4.1</w:t>
      </w:r>
      <w:r w:rsidRPr="00E454AB">
        <w:rPr>
          <w:rFonts w:ascii="Calibri" w:hAnsi="Calibri"/>
          <w:sz w:val="22"/>
          <w:szCs w:val="22"/>
        </w:rPr>
        <w:tab/>
      </w:r>
      <w:r>
        <w:t>5GProtoc16</w:t>
      </w:r>
      <w:r>
        <w:tab/>
      </w:r>
      <w:r>
        <w:fldChar w:fldCharType="begin" w:fldLock="1"/>
      </w:r>
      <w:r>
        <w:instrText xml:space="preserve"> PAGEREF _Toc73893468 \h </w:instrText>
      </w:r>
      <w:r>
        <w:fldChar w:fldCharType="separate"/>
      </w:r>
      <w:r>
        <w:t>22</w:t>
      </w:r>
      <w:r>
        <w:fldChar w:fldCharType="end"/>
      </w:r>
    </w:p>
    <w:p w14:paraId="08140ED1" w14:textId="62AE066C" w:rsidR="00E00582" w:rsidRPr="00E454AB" w:rsidRDefault="00E00582">
      <w:pPr>
        <w:pStyle w:val="TOC5"/>
        <w:rPr>
          <w:rFonts w:ascii="Calibri" w:hAnsi="Calibri"/>
          <w:sz w:val="22"/>
          <w:szCs w:val="22"/>
        </w:rPr>
      </w:pPr>
      <w:r>
        <w:t>16.2.4.2</w:t>
      </w:r>
      <w:r w:rsidRPr="00E454AB">
        <w:rPr>
          <w:rFonts w:ascii="Calibri" w:hAnsi="Calibri"/>
          <w:sz w:val="22"/>
          <w:szCs w:val="22"/>
        </w:rPr>
        <w:tab/>
      </w:r>
      <w:r>
        <w:t>5Gprotoc16-non3GPP</w:t>
      </w:r>
      <w:r>
        <w:tab/>
      </w:r>
      <w:r>
        <w:fldChar w:fldCharType="begin" w:fldLock="1"/>
      </w:r>
      <w:r>
        <w:instrText xml:space="preserve"> PAGEREF _Toc73893469 \h </w:instrText>
      </w:r>
      <w:r>
        <w:fldChar w:fldCharType="separate"/>
      </w:r>
      <w:r>
        <w:t>24</w:t>
      </w:r>
      <w:r>
        <w:fldChar w:fldCharType="end"/>
      </w:r>
    </w:p>
    <w:p w14:paraId="04890C58" w14:textId="26BFC175" w:rsidR="00E00582" w:rsidRPr="00E454AB" w:rsidRDefault="00E00582">
      <w:pPr>
        <w:pStyle w:val="TOC4"/>
        <w:rPr>
          <w:rFonts w:ascii="Calibri" w:hAnsi="Calibri"/>
          <w:sz w:val="22"/>
          <w:szCs w:val="22"/>
        </w:rPr>
      </w:pPr>
      <w:r>
        <w:t>16.2.5</w:t>
      </w:r>
      <w:r w:rsidRPr="00E454AB">
        <w:rPr>
          <w:rFonts w:ascii="Calibri" w:hAnsi="Calibri"/>
          <w:sz w:val="22"/>
          <w:szCs w:val="22"/>
        </w:rPr>
        <w:tab/>
      </w:r>
      <w:r>
        <w:t>ATSSS</w:t>
      </w:r>
      <w:r>
        <w:tab/>
      </w:r>
      <w:r>
        <w:fldChar w:fldCharType="begin" w:fldLock="1"/>
      </w:r>
      <w:r>
        <w:instrText xml:space="preserve"> PAGEREF _Toc73893470 \h </w:instrText>
      </w:r>
      <w:r>
        <w:fldChar w:fldCharType="separate"/>
      </w:r>
      <w:r>
        <w:t>25</w:t>
      </w:r>
      <w:r>
        <w:fldChar w:fldCharType="end"/>
      </w:r>
    </w:p>
    <w:p w14:paraId="18AB4A16" w14:textId="07FC8232" w:rsidR="00E00582" w:rsidRPr="00E454AB" w:rsidRDefault="00E00582">
      <w:pPr>
        <w:pStyle w:val="TOC4"/>
        <w:rPr>
          <w:rFonts w:ascii="Calibri" w:hAnsi="Calibri"/>
          <w:sz w:val="22"/>
          <w:szCs w:val="22"/>
        </w:rPr>
      </w:pPr>
      <w:r>
        <w:t>16.2.6</w:t>
      </w:r>
      <w:r w:rsidRPr="00E454AB">
        <w:rPr>
          <w:rFonts w:ascii="Calibri" w:hAnsi="Calibri"/>
          <w:sz w:val="22"/>
          <w:szCs w:val="22"/>
        </w:rPr>
        <w:tab/>
      </w:r>
      <w:r>
        <w:t>eNS</w:t>
      </w:r>
      <w:r>
        <w:tab/>
      </w:r>
      <w:r>
        <w:fldChar w:fldCharType="begin" w:fldLock="1"/>
      </w:r>
      <w:r>
        <w:instrText xml:space="preserve"> PAGEREF _Toc73893471 \h </w:instrText>
      </w:r>
      <w:r>
        <w:fldChar w:fldCharType="separate"/>
      </w:r>
      <w:r>
        <w:t>28</w:t>
      </w:r>
      <w:r>
        <w:fldChar w:fldCharType="end"/>
      </w:r>
    </w:p>
    <w:p w14:paraId="7E45F7B8" w14:textId="679865EB" w:rsidR="00E00582" w:rsidRPr="00E454AB" w:rsidRDefault="00E00582">
      <w:pPr>
        <w:pStyle w:val="TOC4"/>
        <w:rPr>
          <w:rFonts w:ascii="Calibri" w:hAnsi="Calibri"/>
          <w:sz w:val="22"/>
          <w:szCs w:val="22"/>
        </w:rPr>
      </w:pPr>
      <w:r>
        <w:t>16.2.7</w:t>
      </w:r>
      <w:r w:rsidRPr="00E454AB">
        <w:rPr>
          <w:rFonts w:ascii="Calibri" w:hAnsi="Calibri"/>
          <w:sz w:val="22"/>
          <w:szCs w:val="22"/>
        </w:rPr>
        <w:tab/>
      </w:r>
      <w:r>
        <w:t>Vertical_LAN</w:t>
      </w:r>
      <w:r>
        <w:tab/>
      </w:r>
      <w:r>
        <w:fldChar w:fldCharType="begin" w:fldLock="1"/>
      </w:r>
      <w:r>
        <w:instrText xml:space="preserve"> PAGEREF _Toc73893472 \h </w:instrText>
      </w:r>
      <w:r>
        <w:fldChar w:fldCharType="separate"/>
      </w:r>
      <w:r>
        <w:t>28</w:t>
      </w:r>
      <w:r>
        <w:fldChar w:fldCharType="end"/>
      </w:r>
    </w:p>
    <w:p w14:paraId="5D3D43DB" w14:textId="1D2F3784" w:rsidR="00E00582" w:rsidRPr="00E454AB" w:rsidRDefault="00E00582">
      <w:pPr>
        <w:pStyle w:val="TOC5"/>
        <w:rPr>
          <w:rFonts w:ascii="Calibri" w:hAnsi="Calibri"/>
          <w:sz w:val="22"/>
          <w:szCs w:val="22"/>
        </w:rPr>
      </w:pPr>
      <w:r>
        <w:t>16.2.7.1</w:t>
      </w:r>
      <w:r w:rsidRPr="00E454AB">
        <w:rPr>
          <w:rFonts w:ascii="Calibri" w:hAnsi="Calibri"/>
          <w:sz w:val="22"/>
          <w:szCs w:val="22"/>
        </w:rPr>
        <w:tab/>
      </w:r>
      <w:r>
        <w:t>Stand-alone NPN</w:t>
      </w:r>
      <w:r>
        <w:tab/>
      </w:r>
      <w:r>
        <w:fldChar w:fldCharType="begin" w:fldLock="1"/>
      </w:r>
      <w:r>
        <w:instrText xml:space="preserve"> PAGEREF _Toc73893473 \h </w:instrText>
      </w:r>
      <w:r>
        <w:fldChar w:fldCharType="separate"/>
      </w:r>
      <w:r>
        <w:t>28</w:t>
      </w:r>
      <w:r>
        <w:fldChar w:fldCharType="end"/>
      </w:r>
    </w:p>
    <w:p w14:paraId="126105B3" w14:textId="6EA36B60" w:rsidR="00E00582" w:rsidRPr="00E454AB" w:rsidRDefault="00E00582">
      <w:pPr>
        <w:pStyle w:val="TOC5"/>
        <w:rPr>
          <w:rFonts w:ascii="Calibri" w:hAnsi="Calibri"/>
          <w:sz w:val="22"/>
          <w:szCs w:val="22"/>
        </w:rPr>
      </w:pPr>
      <w:r>
        <w:t>16.2.7.2</w:t>
      </w:r>
      <w:r w:rsidRPr="00E454AB">
        <w:rPr>
          <w:rFonts w:ascii="Calibri" w:hAnsi="Calibri"/>
          <w:sz w:val="22"/>
          <w:szCs w:val="22"/>
        </w:rPr>
        <w:tab/>
      </w:r>
      <w:r>
        <w:t>Public network integrated NPN</w:t>
      </w:r>
      <w:r>
        <w:tab/>
      </w:r>
      <w:r>
        <w:fldChar w:fldCharType="begin" w:fldLock="1"/>
      </w:r>
      <w:r>
        <w:instrText xml:space="preserve"> PAGEREF _Toc73893474 \h </w:instrText>
      </w:r>
      <w:r>
        <w:fldChar w:fldCharType="separate"/>
      </w:r>
      <w:r>
        <w:t>28</w:t>
      </w:r>
      <w:r>
        <w:fldChar w:fldCharType="end"/>
      </w:r>
    </w:p>
    <w:p w14:paraId="2F244F0A" w14:textId="34291A27" w:rsidR="00E00582" w:rsidRPr="00E454AB" w:rsidRDefault="00E00582">
      <w:pPr>
        <w:pStyle w:val="TOC5"/>
        <w:rPr>
          <w:rFonts w:ascii="Calibri" w:hAnsi="Calibri"/>
          <w:sz w:val="22"/>
          <w:szCs w:val="22"/>
        </w:rPr>
      </w:pPr>
      <w:r>
        <w:t>16.2.7.3</w:t>
      </w:r>
      <w:r w:rsidRPr="00E454AB">
        <w:rPr>
          <w:rFonts w:ascii="Calibri" w:hAnsi="Calibri"/>
          <w:sz w:val="22"/>
          <w:szCs w:val="22"/>
        </w:rPr>
        <w:tab/>
      </w:r>
      <w:r>
        <w:t>Time sensitive communication</w:t>
      </w:r>
      <w:r>
        <w:tab/>
      </w:r>
      <w:r>
        <w:fldChar w:fldCharType="begin" w:fldLock="1"/>
      </w:r>
      <w:r>
        <w:instrText xml:space="preserve"> PAGEREF _Toc73893475 \h </w:instrText>
      </w:r>
      <w:r>
        <w:fldChar w:fldCharType="separate"/>
      </w:r>
      <w:r>
        <w:t>28</w:t>
      </w:r>
      <w:r>
        <w:fldChar w:fldCharType="end"/>
      </w:r>
    </w:p>
    <w:p w14:paraId="1EF8F027" w14:textId="3D977D4B" w:rsidR="00E00582" w:rsidRPr="00E454AB" w:rsidRDefault="00E00582">
      <w:pPr>
        <w:pStyle w:val="TOC4"/>
        <w:rPr>
          <w:rFonts w:ascii="Calibri" w:hAnsi="Calibri"/>
          <w:sz w:val="22"/>
          <w:szCs w:val="22"/>
        </w:rPr>
      </w:pPr>
      <w:r>
        <w:lastRenderedPageBreak/>
        <w:t>16.2.8</w:t>
      </w:r>
      <w:r w:rsidRPr="00E454AB">
        <w:rPr>
          <w:rFonts w:ascii="Calibri" w:hAnsi="Calibri"/>
          <w:sz w:val="22"/>
          <w:szCs w:val="22"/>
        </w:rPr>
        <w:tab/>
      </w:r>
      <w:r>
        <w:t>5G_CioT</w:t>
      </w:r>
      <w:r>
        <w:tab/>
      </w:r>
      <w:r>
        <w:fldChar w:fldCharType="begin" w:fldLock="1"/>
      </w:r>
      <w:r>
        <w:instrText xml:space="preserve"> PAGEREF _Toc73893476 \h </w:instrText>
      </w:r>
      <w:r>
        <w:fldChar w:fldCharType="separate"/>
      </w:r>
      <w:r>
        <w:t>28</w:t>
      </w:r>
      <w:r>
        <w:fldChar w:fldCharType="end"/>
      </w:r>
    </w:p>
    <w:p w14:paraId="4F21C083" w14:textId="6DE8D55A" w:rsidR="00E00582" w:rsidRPr="00E454AB" w:rsidRDefault="00E00582">
      <w:pPr>
        <w:pStyle w:val="TOC4"/>
        <w:rPr>
          <w:rFonts w:ascii="Calibri" w:hAnsi="Calibri"/>
          <w:sz w:val="22"/>
          <w:szCs w:val="22"/>
        </w:rPr>
      </w:pPr>
      <w:r>
        <w:t>16.2.9</w:t>
      </w:r>
      <w:r w:rsidRPr="00E454AB">
        <w:rPr>
          <w:rFonts w:ascii="Calibri" w:hAnsi="Calibri"/>
          <w:sz w:val="22"/>
          <w:szCs w:val="22"/>
        </w:rPr>
        <w:tab/>
      </w:r>
      <w:r>
        <w:t>5WWC</w:t>
      </w:r>
      <w:r>
        <w:tab/>
      </w:r>
      <w:r>
        <w:fldChar w:fldCharType="begin" w:fldLock="1"/>
      </w:r>
      <w:r>
        <w:instrText xml:space="preserve"> PAGEREF _Toc73893477 \h </w:instrText>
      </w:r>
      <w:r>
        <w:fldChar w:fldCharType="separate"/>
      </w:r>
      <w:r>
        <w:t>28</w:t>
      </w:r>
      <w:r>
        <w:fldChar w:fldCharType="end"/>
      </w:r>
    </w:p>
    <w:p w14:paraId="5CE35235" w14:textId="4B7DD622" w:rsidR="00E00582" w:rsidRPr="00E454AB" w:rsidRDefault="00E00582">
      <w:pPr>
        <w:pStyle w:val="TOC4"/>
        <w:rPr>
          <w:rFonts w:ascii="Calibri" w:hAnsi="Calibri"/>
          <w:sz w:val="22"/>
          <w:szCs w:val="22"/>
        </w:rPr>
      </w:pPr>
      <w:r>
        <w:t>16.2.10</w:t>
      </w:r>
      <w:r w:rsidRPr="00E454AB">
        <w:rPr>
          <w:rFonts w:ascii="Calibri" w:hAnsi="Calibri"/>
          <w:sz w:val="22"/>
          <w:szCs w:val="22"/>
        </w:rPr>
        <w:tab/>
      </w:r>
      <w:r>
        <w:t>PARLOS</w:t>
      </w:r>
      <w:r>
        <w:tab/>
      </w:r>
      <w:r>
        <w:fldChar w:fldCharType="begin" w:fldLock="1"/>
      </w:r>
      <w:r>
        <w:instrText xml:space="preserve"> PAGEREF _Toc73893478 \h </w:instrText>
      </w:r>
      <w:r>
        <w:fldChar w:fldCharType="separate"/>
      </w:r>
      <w:r>
        <w:t>28</w:t>
      </w:r>
      <w:r>
        <w:fldChar w:fldCharType="end"/>
      </w:r>
    </w:p>
    <w:p w14:paraId="17D59552" w14:textId="69A3482A" w:rsidR="00E00582" w:rsidRPr="00E454AB" w:rsidRDefault="00E00582">
      <w:pPr>
        <w:pStyle w:val="TOC4"/>
        <w:rPr>
          <w:rFonts w:ascii="Calibri" w:hAnsi="Calibri"/>
          <w:sz w:val="22"/>
          <w:szCs w:val="22"/>
        </w:rPr>
      </w:pPr>
      <w:r>
        <w:t>16.2.11</w:t>
      </w:r>
      <w:r w:rsidRPr="00E454AB">
        <w:rPr>
          <w:rFonts w:ascii="Calibri" w:hAnsi="Calibri"/>
          <w:sz w:val="22"/>
          <w:szCs w:val="22"/>
        </w:rPr>
        <w:tab/>
      </w:r>
      <w:r>
        <w:t>5G_eLCS (CT4)</w:t>
      </w:r>
      <w:r>
        <w:tab/>
      </w:r>
      <w:r>
        <w:fldChar w:fldCharType="begin" w:fldLock="1"/>
      </w:r>
      <w:r>
        <w:instrText xml:space="preserve"> PAGEREF _Toc73893479 \h </w:instrText>
      </w:r>
      <w:r>
        <w:fldChar w:fldCharType="separate"/>
      </w:r>
      <w:r>
        <w:t>28</w:t>
      </w:r>
      <w:r>
        <w:fldChar w:fldCharType="end"/>
      </w:r>
    </w:p>
    <w:p w14:paraId="77CE2B00" w14:textId="3DB2266A" w:rsidR="00E00582" w:rsidRPr="00E454AB" w:rsidRDefault="00E00582">
      <w:pPr>
        <w:pStyle w:val="TOC4"/>
        <w:rPr>
          <w:rFonts w:ascii="Calibri" w:hAnsi="Calibri"/>
          <w:sz w:val="22"/>
          <w:szCs w:val="22"/>
        </w:rPr>
      </w:pPr>
      <w:r>
        <w:t>16.2.12</w:t>
      </w:r>
      <w:r w:rsidRPr="00E454AB">
        <w:rPr>
          <w:rFonts w:ascii="Calibri" w:hAnsi="Calibri"/>
          <w:sz w:val="22"/>
          <w:szCs w:val="22"/>
        </w:rPr>
        <w:tab/>
      </w:r>
      <w:r>
        <w:t>V2XAPP</w:t>
      </w:r>
      <w:r>
        <w:tab/>
      </w:r>
      <w:r>
        <w:fldChar w:fldCharType="begin" w:fldLock="1"/>
      </w:r>
      <w:r>
        <w:instrText xml:space="preserve"> PAGEREF _Toc73893480 \h </w:instrText>
      </w:r>
      <w:r>
        <w:fldChar w:fldCharType="separate"/>
      </w:r>
      <w:r>
        <w:t>28</w:t>
      </w:r>
      <w:r>
        <w:fldChar w:fldCharType="end"/>
      </w:r>
    </w:p>
    <w:p w14:paraId="3B549264" w14:textId="4C997244" w:rsidR="00E00582" w:rsidRPr="00E454AB" w:rsidRDefault="00E00582">
      <w:pPr>
        <w:pStyle w:val="TOC4"/>
        <w:rPr>
          <w:rFonts w:ascii="Calibri" w:hAnsi="Calibri"/>
          <w:sz w:val="22"/>
          <w:szCs w:val="22"/>
        </w:rPr>
      </w:pPr>
      <w:r>
        <w:t>16.2.13</w:t>
      </w:r>
      <w:r w:rsidRPr="00E454AB">
        <w:rPr>
          <w:rFonts w:ascii="Calibri" w:hAnsi="Calibri"/>
          <w:sz w:val="22"/>
          <w:szCs w:val="22"/>
        </w:rPr>
        <w:tab/>
      </w:r>
      <w:r>
        <w:t>eV2XARC</w:t>
      </w:r>
      <w:r>
        <w:tab/>
      </w:r>
      <w:r>
        <w:fldChar w:fldCharType="begin" w:fldLock="1"/>
      </w:r>
      <w:r>
        <w:instrText xml:space="preserve"> PAGEREF _Toc73893481 \h </w:instrText>
      </w:r>
      <w:r>
        <w:fldChar w:fldCharType="separate"/>
      </w:r>
      <w:r>
        <w:t>29</w:t>
      </w:r>
      <w:r>
        <w:fldChar w:fldCharType="end"/>
      </w:r>
    </w:p>
    <w:p w14:paraId="3680D5AE" w14:textId="0266A981" w:rsidR="00E00582" w:rsidRPr="00E454AB" w:rsidRDefault="00E00582">
      <w:pPr>
        <w:pStyle w:val="TOC4"/>
        <w:rPr>
          <w:rFonts w:ascii="Calibri" w:hAnsi="Calibri"/>
          <w:sz w:val="22"/>
          <w:szCs w:val="22"/>
        </w:rPr>
      </w:pPr>
      <w:r>
        <w:t>16.2.14</w:t>
      </w:r>
      <w:r w:rsidRPr="00E454AB">
        <w:rPr>
          <w:rFonts w:ascii="Calibri" w:hAnsi="Calibri"/>
          <w:sz w:val="22"/>
          <w:szCs w:val="22"/>
        </w:rPr>
        <w:tab/>
      </w:r>
      <w:r>
        <w:t>RACS (CT4 lead)</w:t>
      </w:r>
      <w:r>
        <w:tab/>
      </w:r>
      <w:r>
        <w:fldChar w:fldCharType="begin" w:fldLock="1"/>
      </w:r>
      <w:r>
        <w:instrText xml:space="preserve"> PAGEREF _Toc73893482 \h </w:instrText>
      </w:r>
      <w:r>
        <w:fldChar w:fldCharType="separate"/>
      </w:r>
      <w:r>
        <w:t>30</w:t>
      </w:r>
      <w:r>
        <w:fldChar w:fldCharType="end"/>
      </w:r>
    </w:p>
    <w:p w14:paraId="07923567" w14:textId="4F45C18D" w:rsidR="00E00582" w:rsidRPr="00E454AB" w:rsidRDefault="00E00582">
      <w:pPr>
        <w:pStyle w:val="TOC4"/>
        <w:rPr>
          <w:rFonts w:ascii="Calibri" w:hAnsi="Calibri"/>
          <w:sz w:val="22"/>
          <w:szCs w:val="22"/>
        </w:rPr>
      </w:pPr>
      <w:r>
        <w:t>16.2.15</w:t>
      </w:r>
      <w:r w:rsidRPr="00E454AB">
        <w:rPr>
          <w:rFonts w:ascii="Calibri" w:hAnsi="Calibri"/>
          <w:sz w:val="22"/>
          <w:szCs w:val="22"/>
        </w:rPr>
        <w:tab/>
      </w:r>
      <w:r>
        <w:t>5G_SRVCC (CT4 lead)</w:t>
      </w:r>
      <w:r>
        <w:tab/>
      </w:r>
      <w:r>
        <w:fldChar w:fldCharType="begin" w:fldLock="1"/>
      </w:r>
      <w:r>
        <w:instrText xml:space="preserve"> PAGEREF _Toc73893483 \h </w:instrText>
      </w:r>
      <w:r>
        <w:fldChar w:fldCharType="separate"/>
      </w:r>
      <w:r>
        <w:t>30</w:t>
      </w:r>
      <w:r>
        <w:fldChar w:fldCharType="end"/>
      </w:r>
    </w:p>
    <w:p w14:paraId="0F1764F2" w14:textId="0C739E82" w:rsidR="00E00582" w:rsidRPr="00E454AB" w:rsidRDefault="00E00582">
      <w:pPr>
        <w:pStyle w:val="TOC4"/>
        <w:rPr>
          <w:rFonts w:ascii="Calibri" w:hAnsi="Calibri"/>
          <w:sz w:val="22"/>
          <w:szCs w:val="22"/>
        </w:rPr>
      </w:pPr>
      <w:r>
        <w:t>16.2.16</w:t>
      </w:r>
      <w:r w:rsidRPr="00E454AB">
        <w:rPr>
          <w:rFonts w:ascii="Calibri" w:hAnsi="Calibri"/>
          <w:sz w:val="22"/>
          <w:szCs w:val="22"/>
        </w:rPr>
        <w:tab/>
      </w:r>
      <w:r>
        <w:t>xBDT (CT3 lead)</w:t>
      </w:r>
      <w:r>
        <w:tab/>
      </w:r>
      <w:r>
        <w:fldChar w:fldCharType="begin" w:fldLock="1"/>
      </w:r>
      <w:r>
        <w:instrText xml:space="preserve"> PAGEREF _Toc73893484 \h </w:instrText>
      </w:r>
      <w:r>
        <w:fldChar w:fldCharType="separate"/>
      </w:r>
      <w:r>
        <w:t>30</w:t>
      </w:r>
      <w:r>
        <w:fldChar w:fldCharType="end"/>
      </w:r>
    </w:p>
    <w:p w14:paraId="0F88580E" w14:textId="1CA31E77" w:rsidR="00E00582" w:rsidRPr="00E454AB" w:rsidRDefault="00E00582">
      <w:pPr>
        <w:pStyle w:val="TOC4"/>
        <w:rPr>
          <w:rFonts w:ascii="Calibri" w:hAnsi="Calibri"/>
          <w:sz w:val="22"/>
          <w:szCs w:val="22"/>
        </w:rPr>
      </w:pPr>
      <w:r>
        <w:t>16.2.17</w:t>
      </w:r>
      <w:r w:rsidRPr="00E454AB">
        <w:rPr>
          <w:rFonts w:ascii="Calibri" w:hAnsi="Calibri"/>
          <w:sz w:val="22"/>
          <w:szCs w:val="22"/>
        </w:rPr>
        <w:tab/>
      </w:r>
      <w:r>
        <w:t>IAB-CT (CT4 lead)</w:t>
      </w:r>
      <w:r>
        <w:tab/>
      </w:r>
      <w:r>
        <w:fldChar w:fldCharType="begin" w:fldLock="1"/>
      </w:r>
      <w:r>
        <w:instrText xml:space="preserve"> PAGEREF _Toc73893485 \h </w:instrText>
      </w:r>
      <w:r>
        <w:fldChar w:fldCharType="separate"/>
      </w:r>
      <w:r>
        <w:t>30</w:t>
      </w:r>
      <w:r>
        <w:fldChar w:fldCharType="end"/>
      </w:r>
    </w:p>
    <w:p w14:paraId="7CA6D724" w14:textId="11C02A46" w:rsidR="00E00582" w:rsidRPr="00E454AB" w:rsidRDefault="00E00582">
      <w:pPr>
        <w:pStyle w:val="TOC4"/>
        <w:rPr>
          <w:rFonts w:ascii="Calibri" w:hAnsi="Calibri"/>
          <w:sz w:val="22"/>
          <w:szCs w:val="22"/>
        </w:rPr>
      </w:pPr>
      <w:r>
        <w:t>16.2.18</w:t>
      </w:r>
      <w:r w:rsidRPr="00E454AB">
        <w:rPr>
          <w:rFonts w:ascii="Calibri" w:hAnsi="Calibri"/>
          <w:sz w:val="22"/>
          <w:szCs w:val="22"/>
        </w:rPr>
        <w:tab/>
      </w:r>
      <w:r>
        <w:t>5GS_OTAF (CT4 lead)</w:t>
      </w:r>
      <w:r>
        <w:tab/>
      </w:r>
      <w:r>
        <w:fldChar w:fldCharType="begin" w:fldLock="1"/>
      </w:r>
      <w:r>
        <w:instrText xml:space="preserve"> PAGEREF _Toc73893486 \h </w:instrText>
      </w:r>
      <w:r>
        <w:fldChar w:fldCharType="separate"/>
      </w:r>
      <w:r>
        <w:t>30</w:t>
      </w:r>
      <w:r>
        <w:fldChar w:fldCharType="end"/>
      </w:r>
    </w:p>
    <w:p w14:paraId="279879EA" w14:textId="4CEE4164" w:rsidR="00E00582" w:rsidRPr="00E454AB" w:rsidRDefault="00E00582">
      <w:pPr>
        <w:pStyle w:val="TOC4"/>
        <w:rPr>
          <w:rFonts w:ascii="Calibri" w:hAnsi="Calibri"/>
          <w:sz w:val="22"/>
          <w:szCs w:val="22"/>
        </w:rPr>
      </w:pPr>
      <w:r>
        <w:t>16.2.19</w:t>
      </w:r>
      <w:r w:rsidRPr="00E454AB">
        <w:rPr>
          <w:rFonts w:ascii="Calibri" w:hAnsi="Calibri"/>
          <w:sz w:val="22"/>
          <w:szCs w:val="22"/>
        </w:rPr>
        <w:tab/>
      </w:r>
      <w:r>
        <w:t>5G_URLLC (CT4 lead)</w:t>
      </w:r>
      <w:r>
        <w:tab/>
      </w:r>
      <w:r>
        <w:fldChar w:fldCharType="begin" w:fldLock="1"/>
      </w:r>
      <w:r>
        <w:instrText xml:space="preserve"> PAGEREF _Toc73893487 \h </w:instrText>
      </w:r>
      <w:r>
        <w:fldChar w:fldCharType="separate"/>
      </w:r>
      <w:r>
        <w:t>30</w:t>
      </w:r>
      <w:r>
        <w:fldChar w:fldCharType="end"/>
      </w:r>
    </w:p>
    <w:p w14:paraId="1F89C6F9" w14:textId="0D50A189" w:rsidR="00E00582" w:rsidRPr="00E454AB" w:rsidRDefault="00E00582">
      <w:pPr>
        <w:pStyle w:val="TOC4"/>
        <w:rPr>
          <w:rFonts w:ascii="Calibri" w:hAnsi="Calibri"/>
          <w:sz w:val="22"/>
          <w:szCs w:val="22"/>
        </w:rPr>
      </w:pPr>
      <w:r>
        <w:t>16.2.20</w:t>
      </w:r>
      <w:r w:rsidRPr="00E454AB">
        <w:rPr>
          <w:rFonts w:ascii="Calibri" w:hAnsi="Calibri"/>
          <w:sz w:val="22"/>
          <w:szCs w:val="22"/>
        </w:rPr>
        <w:tab/>
      </w:r>
      <w:r>
        <w:t>SEAL</w:t>
      </w:r>
      <w:r>
        <w:tab/>
      </w:r>
      <w:r>
        <w:fldChar w:fldCharType="begin" w:fldLock="1"/>
      </w:r>
      <w:r>
        <w:instrText xml:space="preserve"> PAGEREF _Toc73893488 \h </w:instrText>
      </w:r>
      <w:r>
        <w:fldChar w:fldCharType="separate"/>
      </w:r>
      <w:r>
        <w:t>30</w:t>
      </w:r>
      <w:r>
        <w:fldChar w:fldCharType="end"/>
      </w:r>
    </w:p>
    <w:p w14:paraId="03A30472" w14:textId="275ADFB5" w:rsidR="00E00582" w:rsidRPr="00E454AB" w:rsidRDefault="00E00582">
      <w:pPr>
        <w:pStyle w:val="TOC4"/>
        <w:rPr>
          <w:rFonts w:ascii="Calibri" w:hAnsi="Calibri"/>
          <w:sz w:val="22"/>
          <w:szCs w:val="22"/>
        </w:rPr>
      </w:pPr>
      <w:r>
        <w:t>16.2.21</w:t>
      </w:r>
      <w:r w:rsidRPr="00E454AB">
        <w:rPr>
          <w:rFonts w:ascii="Calibri" w:hAnsi="Calibri"/>
          <w:sz w:val="22"/>
          <w:szCs w:val="22"/>
        </w:rPr>
        <w:tab/>
      </w:r>
      <w:r>
        <w:t>Other Rel-16 non-IMS issues</w:t>
      </w:r>
      <w:r>
        <w:tab/>
      </w:r>
      <w:r>
        <w:fldChar w:fldCharType="begin" w:fldLock="1"/>
      </w:r>
      <w:r>
        <w:instrText xml:space="preserve"> PAGEREF _Toc73893489 \h </w:instrText>
      </w:r>
      <w:r>
        <w:fldChar w:fldCharType="separate"/>
      </w:r>
      <w:r>
        <w:t>30</w:t>
      </w:r>
      <w:r>
        <w:fldChar w:fldCharType="end"/>
      </w:r>
    </w:p>
    <w:p w14:paraId="1FEE2F8E" w14:textId="0DFC6710" w:rsidR="00E00582" w:rsidRPr="00E454AB" w:rsidRDefault="00E00582">
      <w:pPr>
        <w:pStyle w:val="TOC3"/>
        <w:rPr>
          <w:rFonts w:ascii="Calibri" w:hAnsi="Calibri"/>
          <w:sz w:val="22"/>
          <w:szCs w:val="22"/>
        </w:rPr>
      </w:pPr>
      <w:r>
        <w:t>16.3</w:t>
      </w:r>
      <w:r w:rsidRPr="00E454AB">
        <w:rPr>
          <w:rFonts w:ascii="Calibri" w:hAnsi="Calibri"/>
          <w:sz w:val="22"/>
          <w:szCs w:val="22"/>
        </w:rPr>
        <w:tab/>
      </w:r>
      <w:r>
        <w:t>Wis for IMS</w:t>
      </w:r>
      <w:r>
        <w:tab/>
      </w:r>
      <w:r>
        <w:fldChar w:fldCharType="begin" w:fldLock="1"/>
      </w:r>
      <w:r>
        <w:instrText xml:space="preserve"> PAGEREF _Toc73893490 \h </w:instrText>
      </w:r>
      <w:r>
        <w:fldChar w:fldCharType="separate"/>
      </w:r>
      <w:r>
        <w:t>31</w:t>
      </w:r>
      <w:r>
        <w:fldChar w:fldCharType="end"/>
      </w:r>
    </w:p>
    <w:p w14:paraId="0FA31F86" w14:textId="207B242D" w:rsidR="00E00582" w:rsidRPr="00E454AB" w:rsidRDefault="00E00582">
      <w:pPr>
        <w:pStyle w:val="TOC4"/>
        <w:rPr>
          <w:rFonts w:ascii="Calibri" w:hAnsi="Calibri"/>
          <w:sz w:val="22"/>
          <w:szCs w:val="22"/>
        </w:rPr>
      </w:pPr>
      <w:r>
        <w:t>16.3.1</w:t>
      </w:r>
      <w:r w:rsidRPr="00E454AB">
        <w:rPr>
          <w:rFonts w:ascii="Calibri" w:hAnsi="Calibri"/>
          <w:sz w:val="22"/>
          <w:szCs w:val="22"/>
        </w:rPr>
        <w:tab/>
      </w:r>
      <w:r>
        <w:t>MCCI_CT</w:t>
      </w:r>
      <w:r>
        <w:tab/>
      </w:r>
      <w:r>
        <w:fldChar w:fldCharType="begin" w:fldLock="1"/>
      </w:r>
      <w:r>
        <w:instrText xml:space="preserve"> PAGEREF _Toc73893491 \h </w:instrText>
      </w:r>
      <w:r>
        <w:fldChar w:fldCharType="separate"/>
      </w:r>
      <w:r>
        <w:t>31</w:t>
      </w:r>
      <w:r>
        <w:fldChar w:fldCharType="end"/>
      </w:r>
    </w:p>
    <w:p w14:paraId="7FFD0F59" w14:textId="47612D72" w:rsidR="00E00582" w:rsidRPr="00E454AB" w:rsidRDefault="00E00582">
      <w:pPr>
        <w:pStyle w:val="TOC4"/>
        <w:rPr>
          <w:rFonts w:ascii="Calibri" w:hAnsi="Calibri"/>
          <w:sz w:val="22"/>
          <w:szCs w:val="22"/>
        </w:rPr>
      </w:pPr>
      <w:r>
        <w:t>16.3.2</w:t>
      </w:r>
      <w:r w:rsidRPr="00E454AB">
        <w:rPr>
          <w:rFonts w:ascii="Calibri" w:hAnsi="Calibri"/>
          <w:sz w:val="22"/>
          <w:szCs w:val="22"/>
        </w:rPr>
        <w:tab/>
      </w:r>
      <w:r>
        <w:t>MCProtoc16</w:t>
      </w:r>
      <w:r>
        <w:tab/>
      </w:r>
      <w:r>
        <w:fldChar w:fldCharType="begin" w:fldLock="1"/>
      </w:r>
      <w:r>
        <w:instrText xml:space="preserve"> PAGEREF _Toc73893492 \h </w:instrText>
      </w:r>
      <w:r>
        <w:fldChar w:fldCharType="separate"/>
      </w:r>
      <w:r>
        <w:t>31</w:t>
      </w:r>
      <w:r>
        <w:fldChar w:fldCharType="end"/>
      </w:r>
    </w:p>
    <w:p w14:paraId="2A42C7F6" w14:textId="5BDDB250" w:rsidR="00E00582" w:rsidRPr="00E454AB" w:rsidRDefault="00E00582">
      <w:pPr>
        <w:pStyle w:val="TOC4"/>
        <w:rPr>
          <w:rFonts w:ascii="Calibri" w:hAnsi="Calibri"/>
          <w:sz w:val="22"/>
          <w:szCs w:val="22"/>
        </w:rPr>
      </w:pPr>
      <w:r>
        <w:t>16.3.3</w:t>
      </w:r>
      <w:r w:rsidRPr="00E454AB">
        <w:rPr>
          <w:rFonts w:ascii="Calibri" w:hAnsi="Calibri"/>
          <w:sz w:val="22"/>
          <w:szCs w:val="22"/>
        </w:rPr>
        <w:tab/>
      </w:r>
      <w:r>
        <w:t>MuD</w:t>
      </w:r>
      <w:r>
        <w:tab/>
      </w:r>
      <w:r>
        <w:fldChar w:fldCharType="begin" w:fldLock="1"/>
      </w:r>
      <w:r>
        <w:instrText xml:space="preserve"> PAGEREF _Toc73893493 \h </w:instrText>
      </w:r>
      <w:r>
        <w:fldChar w:fldCharType="separate"/>
      </w:r>
      <w:r>
        <w:t>31</w:t>
      </w:r>
      <w:r>
        <w:fldChar w:fldCharType="end"/>
      </w:r>
    </w:p>
    <w:p w14:paraId="5EFE014E" w14:textId="0EA71B3B" w:rsidR="00E00582" w:rsidRPr="00E454AB" w:rsidRDefault="00E00582">
      <w:pPr>
        <w:pStyle w:val="TOC4"/>
        <w:rPr>
          <w:rFonts w:ascii="Calibri" w:hAnsi="Calibri"/>
          <w:sz w:val="22"/>
          <w:szCs w:val="22"/>
        </w:rPr>
      </w:pPr>
      <w:r>
        <w:t>16.3.4</w:t>
      </w:r>
      <w:r w:rsidRPr="00E454AB">
        <w:rPr>
          <w:rFonts w:ascii="Calibri" w:hAnsi="Calibri"/>
          <w:sz w:val="22"/>
          <w:szCs w:val="22"/>
        </w:rPr>
        <w:tab/>
      </w:r>
      <w:r>
        <w:t>IMSProtoc16</w:t>
      </w:r>
      <w:r>
        <w:tab/>
      </w:r>
      <w:r>
        <w:fldChar w:fldCharType="begin" w:fldLock="1"/>
      </w:r>
      <w:r>
        <w:instrText xml:space="preserve"> PAGEREF _Toc73893494 \h </w:instrText>
      </w:r>
      <w:r>
        <w:fldChar w:fldCharType="separate"/>
      </w:r>
      <w:r>
        <w:t>31</w:t>
      </w:r>
      <w:r>
        <w:fldChar w:fldCharType="end"/>
      </w:r>
    </w:p>
    <w:p w14:paraId="5184FE7A" w14:textId="574BDAB0" w:rsidR="00E00582" w:rsidRPr="00E454AB" w:rsidRDefault="00E00582">
      <w:pPr>
        <w:pStyle w:val="TOC4"/>
        <w:rPr>
          <w:rFonts w:ascii="Calibri" w:hAnsi="Calibri"/>
          <w:sz w:val="22"/>
          <w:szCs w:val="22"/>
        </w:rPr>
      </w:pPr>
      <w:r>
        <w:t>16.3.5</w:t>
      </w:r>
      <w:r w:rsidRPr="00E454AB">
        <w:rPr>
          <w:rFonts w:ascii="Calibri" w:hAnsi="Calibri"/>
          <w:sz w:val="22"/>
          <w:szCs w:val="22"/>
        </w:rPr>
        <w:tab/>
      </w:r>
      <w:r>
        <w:t>void</w:t>
      </w:r>
      <w:r>
        <w:tab/>
      </w:r>
      <w:r>
        <w:fldChar w:fldCharType="begin" w:fldLock="1"/>
      </w:r>
      <w:r>
        <w:instrText xml:space="preserve"> PAGEREF _Toc73893495 \h </w:instrText>
      </w:r>
      <w:r>
        <w:fldChar w:fldCharType="separate"/>
      </w:r>
      <w:r>
        <w:t>31</w:t>
      </w:r>
      <w:r>
        <w:fldChar w:fldCharType="end"/>
      </w:r>
    </w:p>
    <w:p w14:paraId="762372CC" w14:textId="4DBE3676" w:rsidR="00E00582" w:rsidRPr="00E454AB" w:rsidRDefault="00E00582">
      <w:pPr>
        <w:pStyle w:val="TOC4"/>
        <w:rPr>
          <w:rFonts w:ascii="Calibri" w:hAnsi="Calibri"/>
          <w:sz w:val="22"/>
          <w:szCs w:val="22"/>
        </w:rPr>
      </w:pPr>
      <w:r>
        <w:t>16.3.6</w:t>
      </w:r>
      <w:r w:rsidRPr="00E454AB">
        <w:rPr>
          <w:rFonts w:ascii="Calibri" w:hAnsi="Calibri"/>
          <w:sz w:val="22"/>
          <w:szCs w:val="22"/>
        </w:rPr>
        <w:tab/>
      </w:r>
      <w:r>
        <w:t>eMCData2</w:t>
      </w:r>
      <w:r>
        <w:tab/>
      </w:r>
      <w:r>
        <w:fldChar w:fldCharType="begin" w:fldLock="1"/>
      </w:r>
      <w:r>
        <w:instrText xml:space="preserve"> PAGEREF _Toc73893496 \h </w:instrText>
      </w:r>
      <w:r>
        <w:fldChar w:fldCharType="separate"/>
      </w:r>
      <w:r>
        <w:t>31</w:t>
      </w:r>
      <w:r>
        <w:fldChar w:fldCharType="end"/>
      </w:r>
    </w:p>
    <w:p w14:paraId="48F7EC34" w14:textId="08128D5D" w:rsidR="00E00582" w:rsidRPr="00E454AB" w:rsidRDefault="00E00582">
      <w:pPr>
        <w:pStyle w:val="TOC4"/>
        <w:rPr>
          <w:rFonts w:ascii="Calibri" w:hAnsi="Calibri"/>
          <w:sz w:val="22"/>
          <w:szCs w:val="22"/>
        </w:rPr>
      </w:pPr>
      <w:r>
        <w:t>16.3.7</w:t>
      </w:r>
      <w:r w:rsidRPr="00E454AB">
        <w:rPr>
          <w:rFonts w:ascii="Calibri" w:hAnsi="Calibri"/>
          <w:sz w:val="22"/>
          <w:szCs w:val="22"/>
        </w:rPr>
        <w:tab/>
      </w:r>
      <w:r>
        <w:t>E2E_DELAY (CT4)</w:t>
      </w:r>
      <w:r>
        <w:tab/>
      </w:r>
      <w:r>
        <w:fldChar w:fldCharType="begin" w:fldLock="1"/>
      </w:r>
      <w:r>
        <w:instrText xml:space="preserve"> PAGEREF _Toc73893497 \h </w:instrText>
      </w:r>
      <w:r>
        <w:fldChar w:fldCharType="separate"/>
      </w:r>
      <w:r>
        <w:t>31</w:t>
      </w:r>
      <w:r>
        <w:fldChar w:fldCharType="end"/>
      </w:r>
    </w:p>
    <w:p w14:paraId="6A2D568A" w14:textId="0CF3884E" w:rsidR="00E00582" w:rsidRPr="00E454AB" w:rsidRDefault="00E00582">
      <w:pPr>
        <w:pStyle w:val="TOC4"/>
        <w:rPr>
          <w:rFonts w:ascii="Calibri" w:hAnsi="Calibri"/>
          <w:sz w:val="22"/>
          <w:szCs w:val="22"/>
        </w:rPr>
      </w:pPr>
      <w:r>
        <w:t>16.3.8</w:t>
      </w:r>
      <w:r w:rsidRPr="00E454AB">
        <w:rPr>
          <w:rFonts w:ascii="Calibri" w:hAnsi="Calibri"/>
          <w:sz w:val="22"/>
          <w:szCs w:val="22"/>
        </w:rPr>
        <w:tab/>
      </w:r>
      <w:r>
        <w:t>VBCLTE (CT3 lead)</w:t>
      </w:r>
      <w:r>
        <w:tab/>
      </w:r>
      <w:r>
        <w:fldChar w:fldCharType="begin" w:fldLock="1"/>
      </w:r>
      <w:r>
        <w:instrText xml:space="preserve"> PAGEREF _Toc73893498 \h </w:instrText>
      </w:r>
      <w:r>
        <w:fldChar w:fldCharType="separate"/>
      </w:r>
      <w:r>
        <w:t>31</w:t>
      </w:r>
      <w:r>
        <w:fldChar w:fldCharType="end"/>
      </w:r>
    </w:p>
    <w:p w14:paraId="685DC931" w14:textId="03B77949" w:rsidR="00E00582" w:rsidRPr="00E454AB" w:rsidRDefault="00E00582">
      <w:pPr>
        <w:pStyle w:val="TOC4"/>
        <w:rPr>
          <w:rFonts w:ascii="Calibri" w:hAnsi="Calibri"/>
          <w:sz w:val="22"/>
          <w:szCs w:val="22"/>
        </w:rPr>
      </w:pPr>
      <w:r>
        <w:t>16.3.9</w:t>
      </w:r>
      <w:r w:rsidRPr="00E454AB">
        <w:rPr>
          <w:rFonts w:ascii="Calibri" w:hAnsi="Calibri"/>
          <w:sz w:val="22"/>
          <w:szCs w:val="22"/>
        </w:rPr>
        <w:tab/>
      </w:r>
      <w:r>
        <w:t>ISAT-MO-WITHDRAW</w:t>
      </w:r>
      <w:r>
        <w:tab/>
      </w:r>
      <w:r>
        <w:fldChar w:fldCharType="begin" w:fldLock="1"/>
      </w:r>
      <w:r>
        <w:instrText xml:space="preserve"> PAGEREF _Toc73893499 \h </w:instrText>
      </w:r>
      <w:r>
        <w:fldChar w:fldCharType="separate"/>
      </w:r>
      <w:r>
        <w:t>31</w:t>
      </w:r>
      <w:r>
        <w:fldChar w:fldCharType="end"/>
      </w:r>
    </w:p>
    <w:p w14:paraId="70FC4D91" w14:textId="15308FA9" w:rsidR="00E00582" w:rsidRPr="00E454AB" w:rsidRDefault="00E00582">
      <w:pPr>
        <w:pStyle w:val="TOC4"/>
        <w:rPr>
          <w:rFonts w:ascii="Calibri" w:hAnsi="Calibri"/>
          <w:sz w:val="22"/>
          <w:szCs w:val="22"/>
        </w:rPr>
      </w:pPr>
      <w:r>
        <w:t>16.3.10</w:t>
      </w:r>
      <w:r w:rsidRPr="00E454AB">
        <w:rPr>
          <w:rFonts w:ascii="Calibri" w:hAnsi="Calibri"/>
          <w:sz w:val="22"/>
          <w:szCs w:val="22"/>
        </w:rPr>
        <w:tab/>
      </w:r>
      <w:r>
        <w:t>MONASTERY2</w:t>
      </w:r>
      <w:r>
        <w:tab/>
      </w:r>
      <w:r>
        <w:fldChar w:fldCharType="begin" w:fldLock="1"/>
      </w:r>
      <w:r>
        <w:instrText xml:space="preserve"> PAGEREF _Toc73893500 \h </w:instrText>
      </w:r>
      <w:r>
        <w:fldChar w:fldCharType="separate"/>
      </w:r>
      <w:r>
        <w:t>31</w:t>
      </w:r>
      <w:r>
        <w:fldChar w:fldCharType="end"/>
      </w:r>
    </w:p>
    <w:p w14:paraId="1A389BAE" w14:textId="6793B1F6" w:rsidR="00E00582" w:rsidRPr="00E454AB" w:rsidRDefault="00E00582">
      <w:pPr>
        <w:pStyle w:val="TOC4"/>
        <w:rPr>
          <w:rFonts w:ascii="Calibri" w:hAnsi="Calibri"/>
          <w:sz w:val="22"/>
          <w:szCs w:val="22"/>
        </w:rPr>
      </w:pPr>
      <w:r>
        <w:t>16.3.11</w:t>
      </w:r>
      <w:r w:rsidRPr="00E454AB">
        <w:rPr>
          <w:rFonts w:ascii="Calibri" w:hAnsi="Calibri"/>
          <w:sz w:val="22"/>
          <w:szCs w:val="22"/>
        </w:rPr>
        <w:tab/>
      </w:r>
      <w:r>
        <w:t>eIMS5G_SBA</w:t>
      </w:r>
      <w:r>
        <w:tab/>
      </w:r>
      <w:r>
        <w:fldChar w:fldCharType="begin" w:fldLock="1"/>
      </w:r>
      <w:r>
        <w:instrText xml:space="preserve"> PAGEREF _Toc73893501 \h </w:instrText>
      </w:r>
      <w:r>
        <w:fldChar w:fldCharType="separate"/>
      </w:r>
      <w:r>
        <w:t>35</w:t>
      </w:r>
      <w:r>
        <w:fldChar w:fldCharType="end"/>
      </w:r>
    </w:p>
    <w:p w14:paraId="08B91A30" w14:textId="098777E6" w:rsidR="00E00582" w:rsidRPr="00E454AB" w:rsidRDefault="00E00582">
      <w:pPr>
        <w:pStyle w:val="TOC4"/>
        <w:rPr>
          <w:rFonts w:ascii="Calibri" w:hAnsi="Calibri"/>
          <w:sz w:val="22"/>
          <w:szCs w:val="22"/>
        </w:rPr>
      </w:pPr>
      <w:r>
        <w:t>16.3.12</w:t>
      </w:r>
      <w:r w:rsidRPr="00E454AB">
        <w:rPr>
          <w:rFonts w:ascii="Calibri" w:hAnsi="Calibri"/>
          <w:sz w:val="22"/>
          <w:szCs w:val="22"/>
        </w:rPr>
        <w:tab/>
      </w:r>
      <w:r>
        <w:t>enh2MCPTT-CT</w:t>
      </w:r>
      <w:r>
        <w:tab/>
      </w:r>
      <w:r>
        <w:fldChar w:fldCharType="begin" w:fldLock="1"/>
      </w:r>
      <w:r>
        <w:instrText xml:space="preserve"> PAGEREF _Toc73893502 \h </w:instrText>
      </w:r>
      <w:r>
        <w:fldChar w:fldCharType="separate"/>
      </w:r>
      <w:r>
        <w:t>35</w:t>
      </w:r>
      <w:r>
        <w:fldChar w:fldCharType="end"/>
      </w:r>
    </w:p>
    <w:p w14:paraId="402E4ADA" w14:textId="08C2C20F" w:rsidR="00E00582" w:rsidRPr="00E454AB" w:rsidRDefault="00E00582">
      <w:pPr>
        <w:pStyle w:val="TOC4"/>
        <w:rPr>
          <w:rFonts w:ascii="Calibri" w:hAnsi="Calibri"/>
          <w:sz w:val="22"/>
          <w:szCs w:val="22"/>
        </w:rPr>
      </w:pPr>
      <w:r>
        <w:t>16.3.13</w:t>
      </w:r>
      <w:r w:rsidRPr="00E454AB">
        <w:rPr>
          <w:rFonts w:ascii="Calibri" w:hAnsi="Calibri"/>
          <w:sz w:val="22"/>
          <w:szCs w:val="22"/>
        </w:rPr>
        <w:tab/>
      </w:r>
      <w:r>
        <w:t>eIMSVideo</w:t>
      </w:r>
      <w:r>
        <w:tab/>
      </w:r>
      <w:r>
        <w:fldChar w:fldCharType="begin" w:fldLock="1"/>
      </w:r>
      <w:r>
        <w:instrText xml:space="preserve"> PAGEREF _Toc73893503 \h </w:instrText>
      </w:r>
      <w:r>
        <w:fldChar w:fldCharType="separate"/>
      </w:r>
      <w:r>
        <w:t>35</w:t>
      </w:r>
      <w:r>
        <w:fldChar w:fldCharType="end"/>
      </w:r>
    </w:p>
    <w:p w14:paraId="4AFA5580" w14:textId="65D87373" w:rsidR="00E00582" w:rsidRPr="00E454AB" w:rsidRDefault="00E00582">
      <w:pPr>
        <w:pStyle w:val="TOC4"/>
        <w:rPr>
          <w:rFonts w:ascii="Calibri" w:hAnsi="Calibri"/>
          <w:sz w:val="22"/>
          <w:szCs w:val="22"/>
        </w:rPr>
      </w:pPr>
      <w:r>
        <w:t>16.3.14</w:t>
      </w:r>
      <w:r w:rsidRPr="00E454AB">
        <w:rPr>
          <w:rFonts w:ascii="Calibri" w:hAnsi="Calibri"/>
          <w:sz w:val="22"/>
          <w:szCs w:val="22"/>
        </w:rPr>
        <w:tab/>
      </w:r>
      <w:r>
        <w:t>Other Rel-16 IMS &amp; MC issues</w:t>
      </w:r>
      <w:r>
        <w:tab/>
      </w:r>
      <w:r>
        <w:fldChar w:fldCharType="begin" w:fldLock="1"/>
      </w:r>
      <w:r>
        <w:instrText xml:space="preserve"> PAGEREF _Toc73893504 \h </w:instrText>
      </w:r>
      <w:r>
        <w:fldChar w:fldCharType="separate"/>
      </w:r>
      <w:r>
        <w:t>35</w:t>
      </w:r>
      <w:r>
        <w:fldChar w:fldCharType="end"/>
      </w:r>
    </w:p>
    <w:p w14:paraId="00AEF435" w14:textId="78C6C34F" w:rsidR="00E00582" w:rsidRPr="00E454AB" w:rsidRDefault="00E00582">
      <w:pPr>
        <w:pStyle w:val="TOC2"/>
        <w:rPr>
          <w:rFonts w:ascii="Calibri" w:hAnsi="Calibri"/>
          <w:sz w:val="22"/>
          <w:szCs w:val="22"/>
        </w:rPr>
      </w:pPr>
      <w:r>
        <w:t>17</w:t>
      </w:r>
      <w:r w:rsidRPr="00E454AB">
        <w:rPr>
          <w:rFonts w:ascii="Calibri" w:hAnsi="Calibri"/>
          <w:sz w:val="22"/>
          <w:szCs w:val="22"/>
        </w:rPr>
        <w:tab/>
      </w:r>
      <w:r>
        <w:t>Release 17 work items</w:t>
      </w:r>
      <w:r>
        <w:tab/>
      </w:r>
      <w:r>
        <w:fldChar w:fldCharType="begin" w:fldLock="1"/>
      </w:r>
      <w:r>
        <w:instrText xml:space="preserve"> PAGEREF _Toc73893505 \h </w:instrText>
      </w:r>
      <w:r>
        <w:fldChar w:fldCharType="separate"/>
      </w:r>
      <w:r>
        <w:t>36</w:t>
      </w:r>
      <w:r>
        <w:fldChar w:fldCharType="end"/>
      </w:r>
    </w:p>
    <w:p w14:paraId="52DB4D86" w14:textId="729EF8E7" w:rsidR="00E00582" w:rsidRPr="00E454AB" w:rsidRDefault="00E00582">
      <w:pPr>
        <w:pStyle w:val="TOC3"/>
        <w:rPr>
          <w:rFonts w:ascii="Calibri" w:hAnsi="Calibri"/>
          <w:sz w:val="22"/>
          <w:szCs w:val="22"/>
        </w:rPr>
      </w:pPr>
      <w:r>
        <w:t>17.1</w:t>
      </w:r>
      <w:r w:rsidRPr="00E454AB">
        <w:rPr>
          <w:rFonts w:ascii="Calibri" w:hAnsi="Calibri"/>
          <w:sz w:val="22"/>
          <w:szCs w:val="22"/>
        </w:rPr>
        <w:tab/>
      </w:r>
      <w:r>
        <w:t>Tdocs on work items</w:t>
      </w:r>
      <w:r>
        <w:tab/>
      </w:r>
      <w:r>
        <w:fldChar w:fldCharType="begin" w:fldLock="1"/>
      </w:r>
      <w:r>
        <w:instrText xml:space="preserve"> PAGEREF _Toc73893506 \h </w:instrText>
      </w:r>
      <w:r>
        <w:fldChar w:fldCharType="separate"/>
      </w:r>
      <w:r>
        <w:t>36</w:t>
      </w:r>
      <w:r>
        <w:fldChar w:fldCharType="end"/>
      </w:r>
    </w:p>
    <w:p w14:paraId="4239F754" w14:textId="54CF229A" w:rsidR="00E00582" w:rsidRPr="00E454AB" w:rsidRDefault="00E00582">
      <w:pPr>
        <w:pStyle w:val="TOC4"/>
        <w:rPr>
          <w:rFonts w:ascii="Calibri" w:hAnsi="Calibri"/>
          <w:sz w:val="22"/>
          <w:szCs w:val="22"/>
        </w:rPr>
      </w:pPr>
      <w:r>
        <w:t>17.1.1</w:t>
      </w:r>
      <w:r w:rsidRPr="00E454AB">
        <w:rPr>
          <w:rFonts w:ascii="Calibri" w:hAnsi="Calibri"/>
          <w:sz w:val="22"/>
          <w:szCs w:val="22"/>
        </w:rPr>
        <w:tab/>
      </w:r>
      <w:r>
        <w:t>Work Item Descriptions</w:t>
      </w:r>
      <w:r>
        <w:tab/>
      </w:r>
      <w:r>
        <w:fldChar w:fldCharType="begin" w:fldLock="1"/>
      </w:r>
      <w:r>
        <w:instrText xml:space="preserve"> PAGEREF _Toc73893507 \h </w:instrText>
      </w:r>
      <w:r>
        <w:fldChar w:fldCharType="separate"/>
      </w:r>
      <w:r>
        <w:t>36</w:t>
      </w:r>
      <w:r>
        <w:fldChar w:fldCharType="end"/>
      </w:r>
    </w:p>
    <w:p w14:paraId="44D23B2A" w14:textId="0A425360" w:rsidR="00E00582" w:rsidRPr="00E454AB" w:rsidRDefault="00E00582">
      <w:pPr>
        <w:pStyle w:val="TOC4"/>
        <w:rPr>
          <w:rFonts w:ascii="Calibri" w:hAnsi="Calibri"/>
          <w:sz w:val="22"/>
          <w:szCs w:val="22"/>
        </w:rPr>
      </w:pPr>
      <w:r>
        <w:t>17.1.2</w:t>
      </w:r>
      <w:r w:rsidRPr="00E454AB">
        <w:rPr>
          <w:rFonts w:ascii="Calibri" w:hAnsi="Calibri"/>
          <w:sz w:val="22"/>
          <w:szCs w:val="22"/>
        </w:rPr>
        <w:tab/>
      </w:r>
      <w:r>
        <w:t>CRs and Discussion Documents related to new or revised Work Items</w:t>
      </w:r>
      <w:r>
        <w:tab/>
      </w:r>
      <w:r>
        <w:fldChar w:fldCharType="begin" w:fldLock="1"/>
      </w:r>
      <w:r>
        <w:instrText xml:space="preserve"> PAGEREF _Toc73893508 \h </w:instrText>
      </w:r>
      <w:r>
        <w:fldChar w:fldCharType="separate"/>
      </w:r>
      <w:r>
        <w:t>41</w:t>
      </w:r>
      <w:r>
        <w:fldChar w:fldCharType="end"/>
      </w:r>
    </w:p>
    <w:p w14:paraId="50349871" w14:textId="7760B4F0" w:rsidR="00E00582" w:rsidRPr="00E454AB" w:rsidRDefault="00E00582">
      <w:pPr>
        <w:pStyle w:val="TOC4"/>
        <w:rPr>
          <w:rFonts w:ascii="Calibri" w:hAnsi="Calibri"/>
          <w:sz w:val="22"/>
          <w:szCs w:val="22"/>
        </w:rPr>
      </w:pPr>
      <w:r>
        <w:t>17.1.3</w:t>
      </w:r>
      <w:r w:rsidRPr="00E454AB">
        <w:rPr>
          <w:rFonts w:ascii="Calibri" w:hAnsi="Calibri"/>
          <w:sz w:val="22"/>
          <w:szCs w:val="22"/>
        </w:rPr>
        <w:tab/>
      </w:r>
      <w:r>
        <w:t>Status of other Work Items</w:t>
      </w:r>
      <w:r>
        <w:tab/>
      </w:r>
      <w:r>
        <w:fldChar w:fldCharType="begin" w:fldLock="1"/>
      </w:r>
      <w:r>
        <w:instrText xml:space="preserve"> PAGEREF _Toc73893509 \h </w:instrText>
      </w:r>
      <w:r>
        <w:fldChar w:fldCharType="separate"/>
      </w:r>
      <w:r>
        <w:t>42</w:t>
      </w:r>
      <w:r>
        <w:fldChar w:fldCharType="end"/>
      </w:r>
    </w:p>
    <w:p w14:paraId="0CC90D42" w14:textId="7FF114EF" w:rsidR="00E00582" w:rsidRPr="00E454AB" w:rsidRDefault="00E00582">
      <w:pPr>
        <w:pStyle w:val="TOC4"/>
        <w:rPr>
          <w:rFonts w:ascii="Calibri" w:hAnsi="Calibri"/>
          <w:sz w:val="22"/>
          <w:szCs w:val="22"/>
        </w:rPr>
      </w:pPr>
      <w:r>
        <w:t>17.1.4</w:t>
      </w:r>
      <w:r w:rsidRPr="00E454AB">
        <w:rPr>
          <w:rFonts w:ascii="Calibri" w:hAnsi="Calibri"/>
          <w:sz w:val="22"/>
          <w:szCs w:val="22"/>
        </w:rPr>
        <w:tab/>
      </w:r>
      <w:r>
        <w:t>Release 17 documents for information</w:t>
      </w:r>
      <w:r>
        <w:tab/>
      </w:r>
      <w:r>
        <w:fldChar w:fldCharType="begin" w:fldLock="1"/>
      </w:r>
      <w:r>
        <w:instrText xml:space="preserve"> PAGEREF _Toc73893510 \h </w:instrText>
      </w:r>
      <w:r>
        <w:fldChar w:fldCharType="separate"/>
      </w:r>
      <w:r>
        <w:t>42</w:t>
      </w:r>
      <w:r>
        <w:fldChar w:fldCharType="end"/>
      </w:r>
    </w:p>
    <w:p w14:paraId="180E472A" w14:textId="4D33F2A7" w:rsidR="00E00582" w:rsidRPr="00E454AB" w:rsidRDefault="00E00582">
      <w:pPr>
        <w:pStyle w:val="TOC3"/>
        <w:rPr>
          <w:rFonts w:ascii="Calibri" w:hAnsi="Calibri"/>
          <w:sz w:val="22"/>
          <w:szCs w:val="22"/>
        </w:rPr>
      </w:pPr>
      <w:r>
        <w:t>17.2</w:t>
      </w:r>
      <w:r w:rsidRPr="00E454AB">
        <w:rPr>
          <w:rFonts w:ascii="Calibri" w:hAnsi="Calibri"/>
          <w:sz w:val="22"/>
          <w:szCs w:val="22"/>
        </w:rPr>
        <w:tab/>
      </w:r>
      <w:r>
        <w:t>WIs for common and EPS/5GS</w:t>
      </w:r>
      <w:r>
        <w:tab/>
      </w:r>
      <w:r>
        <w:fldChar w:fldCharType="begin" w:fldLock="1"/>
      </w:r>
      <w:r>
        <w:instrText xml:space="preserve"> PAGEREF _Toc73893511 \h </w:instrText>
      </w:r>
      <w:r>
        <w:fldChar w:fldCharType="separate"/>
      </w:r>
      <w:r>
        <w:t>43</w:t>
      </w:r>
      <w:r>
        <w:fldChar w:fldCharType="end"/>
      </w:r>
    </w:p>
    <w:p w14:paraId="76CCD3D9" w14:textId="00941BF1" w:rsidR="00E00582" w:rsidRPr="00E454AB" w:rsidRDefault="00E00582">
      <w:pPr>
        <w:pStyle w:val="TOC4"/>
        <w:rPr>
          <w:rFonts w:ascii="Calibri" w:hAnsi="Calibri"/>
          <w:sz w:val="22"/>
          <w:szCs w:val="22"/>
        </w:rPr>
      </w:pPr>
      <w:r>
        <w:t>17.2.1</w:t>
      </w:r>
      <w:r w:rsidRPr="00E454AB">
        <w:rPr>
          <w:rFonts w:ascii="Calibri" w:hAnsi="Calibri"/>
          <w:sz w:val="22"/>
          <w:szCs w:val="22"/>
        </w:rPr>
        <w:tab/>
      </w:r>
      <w:r>
        <w:t>SAES17 WIs</w:t>
      </w:r>
      <w:r>
        <w:tab/>
      </w:r>
      <w:r>
        <w:fldChar w:fldCharType="begin" w:fldLock="1"/>
      </w:r>
      <w:r>
        <w:instrText xml:space="preserve"> PAGEREF _Toc73893512 \h </w:instrText>
      </w:r>
      <w:r>
        <w:fldChar w:fldCharType="separate"/>
      </w:r>
      <w:r>
        <w:t>43</w:t>
      </w:r>
      <w:r>
        <w:fldChar w:fldCharType="end"/>
      </w:r>
    </w:p>
    <w:p w14:paraId="2AE81183" w14:textId="16A8C4C9" w:rsidR="00E00582" w:rsidRPr="00E454AB" w:rsidRDefault="00E00582">
      <w:pPr>
        <w:pStyle w:val="TOC5"/>
        <w:rPr>
          <w:rFonts w:ascii="Calibri" w:hAnsi="Calibri"/>
          <w:sz w:val="22"/>
          <w:szCs w:val="22"/>
        </w:rPr>
      </w:pPr>
      <w:r>
        <w:t>17.2.1.1</w:t>
      </w:r>
      <w:r w:rsidRPr="00E454AB">
        <w:rPr>
          <w:rFonts w:ascii="Calibri" w:hAnsi="Calibri"/>
          <w:sz w:val="22"/>
          <w:szCs w:val="22"/>
        </w:rPr>
        <w:tab/>
      </w:r>
      <w:r>
        <w:t>SAES17</w:t>
      </w:r>
      <w:r>
        <w:tab/>
      </w:r>
      <w:r>
        <w:fldChar w:fldCharType="begin" w:fldLock="1"/>
      </w:r>
      <w:r>
        <w:instrText xml:space="preserve"> PAGEREF _Toc73893513 \h </w:instrText>
      </w:r>
      <w:r>
        <w:fldChar w:fldCharType="separate"/>
      </w:r>
      <w:r>
        <w:t>43</w:t>
      </w:r>
      <w:r>
        <w:fldChar w:fldCharType="end"/>
      </w:r>
    </w:p>
    <w:p w14:paraId="23F494CD" w14:textId="64796605" w:rsidR="00E00582" w:rsidRPr="00E454AB" w:rsidRDefault="00E00582">
      <w:pPr>
        <w:pStyle w:val="TOC5"/>
        <w:rPr>
          <w:rFonts w:ascii="Calibri" w:hAnsi="Calibri"/>
          <w:sz w:val="22"/>
          <w:szCs w:val="22"/>
        </w:rPr>
      </w:pPr>
      <w:r>
        <w:t>17.2.1.2</w:t>
      </w:r>
      <w:r w:rsidRPr="00E454AB">
        <w:rPr>
          <w:rFonts w:ascii="Calibri" w:hAnsi="Calibri"/>
          <w:sz w:val="22"/>
          <w:szCs w:val="22"/>
        </w:rPr>
        <w:tab/>
      </w:r>
      <w:r>
        <w:t>SAES17-CSFB</w:t>
      </w:r>
      <w:r>
        <w:tab/>
      </w:r>
      <w:r>
        <w:fldChar w:fldCharType="begin" w:fldLock="1"/>
      </w:r>
      <w:r>
        <w:instrText xml:space="preserve"> PAGEREF _Toc73893514 \h </w:instrText>
      </w:r>
      <w:r>
        <w:fldChar w:fldCharType="separate"/>
      </w:r>
      <w:r>
        <w:t>44</w:t>
      </w:r>
      <w:r>
        <w:fldChar w:fldCharType="end"/>
      </w:r>
    </w:p>
    <w:p w14:paraId="78FD3783" w14:textId="444578DB" w:rsidR="00E00582" w:rsidRPr="00E454AB" w:rsidRDefault="00E00582">
      <w:pPr>
        <w:pStyle w:val="TOC5"/>
        <w:rPr>
          <w:rFonts w:ascii="Calibri" w:hAnsi="Calibri"/>
          <w:sz w:val="22"/>
          <w:szCs w:val="22"/>
        </w:rPr>
      </w:pPr>
      <w:r>
        <w:t>17.2.1.3</w:t>
      </w:r>
      <w:r w:rsidRPr="00E454AB">
        <w:rPr>
          <w:rFonts w:ascii="Calibri" w:hAnsi="Calibri"/>
          <w:sz w:val="22"/>
          <w:szCs w:val="22"/>
        </w:rPr>
        <w:tab/>
      </w:r>
      <w:r>
        <w:t>SAES17-non3GPP</w:t>
      </w:r>
      <w:r>
        <w:tab/>
      </w:r>
      <w:r>
        <w:fldChar w:fldCharType="begin" w:fldLock="1"/>
      </w:r>
      <w:r>
        <w:instrText xml:space="preserve"> PAGEREF _Toc73893515 \h </w:instrText>
      </w:r>
      <w:r>
        <w:fldChar w:fldCharType="separate"/>
      </w:r>
      <w:r>
        <w:t>44</w:t>
      </w:r>
      <w:r>
        <w:fldChar w:fldCharType="end"/>
      </w:r>
    </w:p>
    <w:p w14:paraId="2547A1E4" w14:textId="1CEA963B" w:rsidR="00E00582" w:rsidRPr="00E454AB" w:rsidRDefault="00E00582">
      <w:pPr>
        <w:pStyle w:val="TOC4"/>
        <w:rPr>
          <w:rFonts w:ascii="Calibri" w:hAnsi="Calibri"/>
          <w:sz w:val="22"/>
          <w:szCs w:val="22"/>
        </w:rPr>
      </w:pPr>
      <w:r>
        <w:t>17.2.2</w:t>
      </w:r>
      <w:r w:rsidRPr="00E454AB">
        <w:rPr>
          <w:rFonts w:ascii="Calibri" w:hAnsi="Calibri"/>
          <w:sz w:val="22"/>
          <w:szCs w:val="22"/>
        </w:rPr>
        <w:tab/>
      </w:r>
      <w:r>
        <w:t>5GProtoc17 WIs</w:t>
      </w:r>
      <w:r>
        <w:tab/>
      </w:r>
      <w:r>
        <w:fldChar w:fldCharType="begin" w:fldLock="1"/>
      </w:r>
      <w:r>
        <w:instrText xml:space="preserve"> PAGEREF _Toc73893516 \h </w:instrText>
      </w:r>
      <w:r>
        <w:fldChar w:fldCharType="separate"/>
      </w:r>
      <w:r>
        <w:t>44</w:t>
      </w:r>
      <w:r>
        <w:fldChar w:fldCharType="end"/>
      </w:r>
    </w:p>
    <w:p w14:paraId="481A60B3" w14:textId="15AC851C" w:rsidR="00E00582" w:rsidRPr="00E454AB" w:rsidRDefault="00E00582">
      <w:pPr>
        <w:pStyle w:val="TOC5"/>
        <w:rPr>
          <w:rFonts w:ascii="Calibri" w:hAnsi="Calibri"/>
          <w:sz w:val="22"/>
          <w:szCs w:val="22"/>
        </w:rPr>
      </w:pPr>
      <w:r>
        <w:t>17.2.2.1</w:t>
      </w:r>
      <w:r w:rsidRPr="00E454AB">
        <w:rPr>
          <w:rFonts w:ascii="Calibri" w:hAnsi="Calibri"/>
          <w:sz w:val="22"/>
          <w:szCs w:val="22"/>
        </w:rPr>
        <w:tab/>
      </w:r>
      <w:r>
        <w:t>5GProtoc17</w:t>
      </w:r>
      <w:r>
        <w:tab/>
      </w:r>
      <w:r>
        <w:fldChar w:fldCharType="begin" w:fldLock="1"/>
      </w:r>
      <w:r>
        <w:instrText xml:space="preserve"> PAGEREF _Toc73893517 \h </w:instrText>
      </w:r>
      <w:r>
        <w:fldChar w:fldCharType="separate"/>
      </w:r>
      <w:r>
        <w:t>44</w:t>
      </w:r>
      <w:r>
        <w:fldChar w:fldCharType="end"/>
      </w:r>
    </w:p>
    <w:p w14:paraId="36FC87B2" w14:textId="22958579" w:rsidR="00E00582" w:rsidRPr="00E454AB" w:rsidRDefault="00E00582">
      <w:pPr>
        <w:pStyle w:val="TOC5"/>
        <w:rPr>
          <w:rFonts w:ascii="Calibri" w:hAnsi="Calibri"/>
          <w:sz w:val="22"/>
          <w:szCs w:val="22"/>
        </w:rPr>
      </w:pPr>
      <w:r>
        <w:t>17.2.2.2</w:t>
      </w:r>
      <w:r w:rsidRPr="00E454AB">
        <w:rPr>
          <w:rFonts w:ascii="Calibri" w:hAnsi="Calibri"/>
          <w:sz w:val="22"/>
          <w:szCs w:val="22"/>
        </w:rPr>
        <w:tab/>
      </w:r>
      <w:r>
        <w:t>5GProtoc17-non3GPP</w:t>
      </w:r>
      <w:r>
        <w:tab/>
      </w:r>
      <w:r>
        <w:fldChar w:fldCharType="begin" w:fldLock="1"/>
      </w:r>
      <w:r>
        <w:instrText xml:space="preserve"> PAGEREF _Toc73893518 \h </w:instrText>
      </w:r>
      <w:r>
        <w:fldChar w:fldCharType="separate"/>
      </w:r>
      <w:r>
        <w:t>83</w:t>
      </w:r>
      <w:r>
        <w:fldChar w:fldCharType="end"/>
      </w:r>
    </w:p>
    <w:p w14:paraId="10EE9B3F" w14:textId="610A8B3C" w:rsidR="00E00582" w:rsidRPr="00E454AB" w:rsidRDefault="00E00582">
      <w:pPr>
        <w:pStyle w:val="TOC4"/>
        <w:rPr>
          <w:rFonts w:ascii="Calibri" w:hAnsi="Calibri"/>
          <w:sz w:val="22"/>
          <w:szCs w:val="22"/>
        </w:rPr>
      </w:pPr>
      <w:r>
        <w:t>17.2.3</w:t>
      </w:r>
      <w:r w:rsidRPr="00E454AB">
        <w:rPr>
          <w:rFonts w:ascii="Calibri" w:hAnsi="Calibri"/>
          <w:sz w:val="22"/>
          <w:szCs w:val="22"/>
        </w:rPr>
        <w:tab/>
      </w:r>
      <w:r>
        <w:t>eCPSOR_CON</w:t>
      </w:r>
      <w:r>
        <w:tab/>
      </w:r>
      <w:r>
        <w:fldChar w:fldCharType="begin" w:fldLock="1"/>
      </w:r>
      <w:r>
        <w:instrText xml:space="preserve"> PAGEREF _Toc73893519 \h </w:instrText>
      </w:r>
      <w:r>
        <w:fldChar w:fldCharType="separate"/>
      </w:r>
      <w:r>
        <w:t>87</w:t>
      </w:r>
      <w:r>
        <w:fldChar w:fldCharType="end"/>
      </w:r>
    </w:p>
    <w:p w14:paraId="2CC682B9" w14:textId="040E5BD6" w:rsidR="00E00582" w:rsidRPr="00E454AB" w:rsidRDefault="00E00582">
      <w:pPr>
        <w:pStyle w:val="TOC4"/>
        <w:rPr>
          <w:rFonts w:ascii="Calibri" w:hAnsi="Calibri"/>
          <w:sz w:val="22"/>
          <w:szCs w:val="22"/>
        </w:rPr>
      </w:pPr>
      <w:r>
        <w:t>17.2.4</w:t>
      </w:r>
      <w:r w:rsidRPr="00E454AB">
        <w:rPr>
          <w:rFonts w:ascii="Calibri" w:hAnsi="Calibri"/>
          <w:sz w:val="22"/>
          <w:szCs w:val="22"/>
        </w:rPr>
        <w:tab/>
      </w:r>
      <w:r>
        <w:t>5GSAT_ARCH-CT</w:t>
      </w:r>
      <w:r>
        <w:tab/>
      </w:r>
      <w:r>
        <w:fldChar w:fldCharType="begin" w:fldLock="1"/>
      </w:r>
      <w:r>
        <w:instrText xml:space="preserve"> PAGEREF _Toc73893520 \h </w:instrText>
      </w:r>
      <w:r>
        <w:fldChar w:fldCharType="separate"/>
      </w:r>
      <w:r>
        <w:t>90</w:t>
      </w:r>
      <w:r>
        <w:fldChar w:fldCharType="end"/>
      </w:r>
    </w:p>
    <w:p w14:paraId="5691CDF2" w14:textId="7FC411A3" w:rsidR="00E00582" w:rsidRPr="00E454AB" w:rsidRDefault="00E00582">
      <w:pPr>
        <w:pStyle w:val="TOC4"/>
        <w:rPr>
          <w:rFonts w:ascii="Calibri" w:hAnsi="Calibri"/>
          <w:sz w:val="22"/>
          <w:szCs w:val="22"/>
        </w:rPr>
      </w:pPr>
      <w:r>
        <w:t>17.2.5</w:t>
      </w:r>
      <w:r w:rsidRPr="00E454AB">
        <w:rPr>
          <w:rFonts w:ascii="Calibri" w:hAnsi="Calibri"/>
          <w:sz w:val="22"/>
          <w:szCs w:val="22"/>
        </w:rPr>
        <w:tab/>
      </w:r>
      <w:r>
        <w:t>SMS_SBI (CT4 lead)</w:t>
      </w:r>
      <w:r>
        <w:tab/>
      </w:r>
      <w:r>
        <w:fldChar w:fldCharType="begin" w:fldLock="1"/>
      </w:r>
      <w:r>
        <w:instrText xml:space="preserve"> PAGEREF _Toc73893521 \h </w:instrText>
      </w:r>
      <w:r>
        <w:fldChar w:fldCharType="separate"/>
      </w:r>
      <w:r>
        <w:t>98</w:t>
      </w:r>
      <w:r>
        <w:fldChar w:fldCharType="end"/>
      </w:r>
    </w:p>
    <w:p w14:paraId="3296957B" w14:textId="1D724CB1" w:rsidR="00E00582" w:rsidRPr="00E454AB" w:rsidRDefault="00E00582">
      <w:pPr>
        <w:pStyle w:val="TOC4"/>
        <w:rPr>
          <w:rFonts w:ascii="Calibri" w:hAnsi="Calibri"/>
          <w:sz w:val="22"/>
          <w:szCs w:val="22"/>
        </w:rPr>
      </w:pPr>
      <w:r>
        <w:t>17.2.6</w:t>
      </w:r>
      <w:r w:rsidRPr="00E454AB">
        <w:rPr>
          <w:rFonts w:ascii="Calibri" w:hAnsi="Calibri"/>
          <w:sz w:val="22"/>
          <w:szCs w:val="22"/>
        </w:rPr>
        <w:tab/>
      </w:r>
      <w:r>
        <w:t>AKMA-CT (CT3 lead)</w:t>
      </w:r>
      <w:r>
        <w:tab/>
      </w:r>
      <w:r>
        <w:fldChar w:fldCharType="begin" w:fldLock="1"/>
      </w:r>
      <w:r>
        <w:instrText xml:space="preserve"> PAGEREF _Toc73893522 \h </w:instrText>
      </w:r>
      <w:r>
        <w:fldChar w:fldCharType="separate"/>
      </w:r>
      <w:r>
        <w:t>98</w:t>
      </w:r>
      <w:r>
        <w:fldChar w:fldCharType="end"/>
      </w:r>
    </w:p>
    <w:p w14:paraId="55F15DFC" w14:textId="60BB32C9" w:rsidR="00E00582" w:rsidRPr="00E454AB" w:rsidRDefault="00E00582">
      <w:pPr>
        <w:pStyle w:val="TOC4"/>
        <w:rPr>
          <w:rFonts w:ascii="Calibri" w:hAnsi="Calibri"/>
          <w:sz w:val="22"/>
          <w:szCs w:val="22"/>
        </w:rPr>
      </w:pPr>
      <w:r>
        <w:t>17.2.7</w:t>
      </w:r>
      <w:r w:rsidRPr="00E454AB">
        <w:rPr>
          <w:rFonts w:ascii="Calibri" w:hAnsi="Calibri"/>
          <w:sz w:val="22"/>
          <w:szCs w:val="22"/>
        </w:rPr>
        <w:tab/>
      </w:r>
      <w:r>
        <w:t>PAP/CHAP (CT3 lead)</w:t>
      </w:r>
      <w:r>
        <w:tab/>
      </w:r>
      <w:r>
        <w:fldChar w:fldCharType="begin" w:fldLock="1"/>
      </w:r>
      <w:r>
        <w:instrText xml:space="preserve"> PAGEREF _Toc73893523 \h </w:instrText>
      </w:r>
      <w:r>
        <w:fldChar w:fldCharType="separate"/>
      </w:r>
      <w:r>
        <w:t>98</w:t>
      </w:r>
      <w:r>
        <w:fldChar w:fldCharType="end"/>
      </w:r>
    </w:p>
    <w:p w14:paraId="27AF5F45" w14:textId="26268B28" w:rsidR="00E00582" w:rsidRPr="00E454AB" w:rsidRDefault="00E00582">
      <w:pPr>
        <w:pStyle w:val="TOC4"/>
        <w:rPr>
          <w:rFonts w:ascii="Calibri" w:hAnsi="Calibri"/>
          <w:sz w:val="22"/>
          <w:szCs w:val="22"/>
        </w:rPr>
      </w:pPr>
      <w:r>
        <w:t>17.2.8</w:t>
      </w:r>
      <w:r w:rsidRPr="00E454AB">
        <w:rPr>
          <w:rFonts w:ascii="Calibri" w:hAnsi="Calibri"/>
          <w:sz w:val="22"/>
          <w:szCs w:val="22"/>
        </w:rPr>
        <w:tab/>
      </w:r>
      <w:r>
        <w:t>RDSSI</w:t>
      </w:r>
      <w:r>
        <w:tab/>
      </w:r>
      <w:r>
        <w:fldChar w:fldCharType="begin" w:fldLock="1"/>
      </w:r>
      <w:r>
        <w:instrText xml:space="preserve"> PAGEREF _Toc73893524 \h </w:instrText>
      </w:r>
      <w:r>
        <w:fldChar w:fldCharType="separate"/>
      </w:r>
      <w:r>
        <w:t>98</w:t>
      </w:r>
      <w:r>
        <w:fldChar w:fldCharType="end"/>
      </w:r>
    </w:p>
    <w:p w14:paraId="0DE6A1ED" w14:textId="20684161" w:rsidR="00E00582" w:rsidRPr="00E454AB" w:rsidRDefault="00E00582">
      <w:pPr>
        <w:pStyle w:val="TOC4"/>
        <w:rPr>
          <w:rFonts w:ascii="Calibri" w:hAnsi="Calibri"/>
          <w:sz w:val="22"/>
          <w:szCs w:val="22"/>
        </w:rPr>
      </w:pPr>
      <w:r>
        <w:t>17.2.9</w:t>
      </w:r>
      <w:r w:rsidRPr="00E454AB">
        <w:rPr>
          <w:rFonts w:ascii="Calibri" w:hAnsi="Calibri"/>
          <w:sz w:val="22"/>
          <w:szCs w:val="22"/>
        </w:rPr>
        <w:tab/>
      </w:r>
      <w:r>
        <w:t>FS_MINT-CT</w:t>
      </w:r>
      <w:r>
        <w:tab/>
      </w:r>
      <w:r>
        <w:fldChar w:fldCharType="begin" w:fldLock="1"/>
      </w:r>
      <w:r>
        <w:instrText xml:space="preserve"> PAGEREF _Toc73893525 \h </w:instrText>
      </w:r>
      <w:r>
        <w:fldChar w:fldCharType="separate"/>
      </w:r>
      <w:r>
        <w:t>98</w:t>
      </w:r>
      <w:r>
        <w:fldChar w:fldCharType="end"/>
      </w:r>
    </w:p>
    <w:p w14:paraId="63DEBBFD" w14:textId="2F4DAB21" w:rsidR="00E00582" w:rsidRPr="00E454AB" w:rsidRDefault="00E00582">
      <w:pPr>
        <w:pStyle w:val="TOC4"/>
        <w:rPr>
          <w:rFonts w:ascii="Calibri" w:hAnsi="Calibri"/>
          <w:sz w:val="22"/>
          <w:szCs w:val="22"/>
        </w:rPr>
      </w:pPr>
      <w:r>
        <w:t>17.2.10</w:t>
      </w:r>
      <w:r w:rsidRPr="00E454AB">
        <w:rPr>
          <w:rFonts w:ascii="Calibri" w:hAnsi="Calibri"/>
          <w:sz w:val="22"/>
          <w:szCs w:val="22"/>
        </w:rPr>
        <w:tab/>
      </w:r>
      <w:r>
        <w:t>IIoT</w:t>
      </w:r>
      <w:r>
        <w:tab/>
      </w:r>
      <w:r>
        <w:fldChar w:fldCharType="begin" w:fldLock="1"/>
      </w:r>
      <w:r>
        <w:instrText xml:space="preserve"> PAGEREF _Toc73893526 \h </w:instrText>
      </w:r>
      <w:r>
        <w:fldChar w:fldCharType="separate"/>
      </w:r>
      <w:r>
        <w:t>106</w:t>
      </w:r>
      <w:r>
        <w:fldChar w:fldCharType="end"/>
      </w:r>
    </w:p>
    <w:p w14:paraId="72DED045" w14:textId="43D52116" w:rsidR="00E00582" w:rsidRPr="00E454AB" w:rsidRDefault="00E00582">
      <w:pPr>
        <w:pStyle w:val="TOC4"/>
        <w:rPr>
          <w:rFonts w:ascii="Calibri" w:hAnsi="Calibri"/>
          <w:sz w:val="22"/>
          <w:szCs w:val="22"/>
        </w:rPr>
      </w:pPr>
      <w:r>
        <w:t>17.2.11</w:t>
      </w:r>
      <w:r w:rsidRPr="00E454AB">
        <w:rPr>
          <w:rFonts w:ascii="Calibri" w:hAnsi="Calibri"/>
          <w:sz w:val="22"/>
          <w:szCs w:val="22"/>
        </w:rPr>
        <w:tab/>
      </w:r>
      <w:r>
        <w:t>eNPN</w:t>
      </w:r>
      <w:r>
        <w:tab/>
      </w:r>
      <w:r>
        <w:fldChar w:fldCharType="begin" w:fldLock="1"/>
      </w:r>
      <w:r>
        <w:instrText xml:space="preserve"> PAGEREF _Toc73893527 \h </w:instrText>
      </w:r>
      <w:r>
        <w:fldChar w:fldCharType="separate"/>
      </w:r>
      <w:r>
        <w:t>108</w:t>
      </w:r>
      <w:r>
        <w:fldChar w:fldCharType="end"/>
      </w:r>
    </w:p>
    <w:p w14:paraId="68E8CE77" w14:textId="25A508E4" w:rsidR="00E00582" w:rsidRPr="00E454AB" w:rsidRDefault="00E00582">
      <w:pPr>
        <w:pStyle w:val="TOC4"/>
        <w:rPr>
          <w:rFonts w:ascii="Calibri" w:hAnsi="Calibri"/>
          <w:sz w:val="22"/>
          <w:szCs w:val="22"/>
        </w:rPr>
      </w:pPr>
      <w:r>
        <w:t>17.2.12</w:t>
      </w:r>
      <w:r w:rsidRPr="00E454AB">
        <w:rPr>
          <w:rFonts w:ascii="Calibri" w:hAnsi="Calibri"/>
          <w:sz w:val="22"/>
          <w:szCs w:val="22"/>
        </w:rPr>
        <w:tab/>
      </w:r>
      <w:r>
        <w:t>ATSSS_Ph2</w:t>
      </w:r>
      <w:r>
        <w:tab/>
      </w:r>
      <w:r>
        <w:fldChar w:fldCharType="begin" w:fldLock="1"/>
      </w:r>
      <w:r>
        <w:instrText xml:space="preserve"> PAGEREF _Toc73893528 \h </w:instrText>
      </w:r>
      <w:r>
        <w:fldChar w:fldCharType="separate"/>
      </w:r>
      <w:r>
        <w:t>117</w:t>
      </w:r>
      <w:r>
        <w:fldChar w:fldCharType="end"/>
      </w:r>
    </w:p>
    <w:p w14:paraId="46459E8C" w14:textId="6028B1FC" w:rsidR="00E00582" w:rsidRPr="00E454AB" w:rsidRDefault="00E00582">
      <w:pPr>
        <w:pStyle w:val="TOC4"/>
        <w:rPr>
          <w:rFonts w:ascii="Calibri" w:hAnsi="Calibri"/>
          <w:sz w:val="22"/>
          <w:szCs w:val="22"/>
        </w:rPr>
      </w:pPr>
      <w:r>
        <w:t>17.2.13</w:t>
      </w:r>
      <w:r w:rsidRPr="00E454AB">
        <w:rPr>
          <w:rFonts w:ascii="Calibri" w:hAnsi="Calibri"/>
          <w:sz w:val="22"/>
          <w:szCs w:val="22"/>
        </w:rPr>
        <w:tab/>
      </w:r>
      <w:r>
        <w:t>MUSIM</w:t>
      </w:r>
      <w:r>
        <w:tab/>
      </w:r>
      <w:r>
        <w:fldChar w:fldCharType="begin" w:fldLock="1"/>
      </w:r>
      <w:r>
        <w:instrText xml:space="preserve"> PAGEREF _Toc73893529 \h </w:instrText>
      </w:r>
      <w:r>
        <w:fldChar w:fldCharType="separate"/>
      </w:r>
      <w:r>
        <w:t>121</w:t>
      </w:r>
      <w:r>
        <w:fldChar w:fldCharType="end"/>
      </w:r>
    </w:p>
    <w:p w14:paraId="77E0293D" w14:textId="5D1B49DA" w:rsidR="00E00582" w:rsidRPr="00E454AB" w:rsidRDefault="00E00582">
      <w:pPr>
        <w:pStyle w:val="TOC4"/>
        <w:rPr>
          <w:rFonts w:ascii="Calibri" w:hAnsi="Calibri"/>
          <w:sz w:val="22"/>
          <w:szCs w:val="22"/>
        </w:rPr>
      </w:pPr>
      <w:r>
        <w:t>17.2.14</w:t>
      </w:r>
      <w:r w:rsidRPr="00E454AB">
        <w:rPr>
          <w:rFonts w:ascii="Calibri" w:hAnsi="Calibri"/>
          <w:sz w:val="22"/>
          <w:szCs w:val="22"/>
        </w:rPr>
        <w:tab/>
      </w:r>
      <w:r>
        <w:t>eNS_Ph2</w:t>
      </w:r>
      <w:r>
        <w:tab/>
      </w:r>
      <w:r>
        <w:fldChar w:fldCharType="begin" w:fldLock="1"/>
      </w:r>
      <w:r>
        <w:instrText xml:space="preserve"> PAGEREF _Toc73893530 \h </w:instrText>
      </w:r>
      <w:r>
        <w:fldChar w:fldCharType="separate"/>
      </w:r>
      <w:r>
        <w:t>129</w:t>
      </w:r>
      <w:r>
        <w:fldChar w:fldCharType="end"/>
      </w:r>
    </w:p>
    <w:p w14:paraId="6D9AF4D4" w14:textId="4243D53C" w:rsidR="00E00582" w:rsidRPr="00E454AB" w:rsidRDefault="00E00582">
      <w:pPr>
        <w:pStyle w:val="TOC4"/>
        <w:rPr>
          <w:rFonts w:ascii="Calibri" w:hAnsi="Calibri"/>
          <w:sz w:val="22"/>
          <w:szCs w:val="22"/>
        </w:rPr>
      </w:pPr>
      <w:r>
        <w:t>17.2.15</w:t>
      </w:r>
      <w:r w:rsidRPr="00E454AB">
        <w:rPr>
          <w:rFonts w:ascii="Calibri" w:hAnsi="Calibri"/>
          <w:sz w:val="22"/>
          <w:szCs w:val="22"/>
        </w:rPr>
        <w:tab/>
      </w:r>
      <w:r>
        <w:t>5G_eLCS_ph2</w:t>
      </w:r>
      <w:r>
        <w:tab/>
      </w:r>
      <w:r>
        <w:fldChar w:fldCharType="begin" w:fldLock="1"/>
      </w:r>
      <w:r>
        <w:instrText xml:space="preserve"> PAGEREF _Toc73893531 \h </w:instrText>
      </w:r>
      <w:r>
        <w:fldChar w:fldCharType="separate"/>
      </w:r>
      <w:r>
        <w:t>132</w:t>
      </w:r>
      <w:r>
        <w:fldChar w:fldCharType="end"/>
      </w:r>
    </w:p>
    <w:p w14:paraId="6CAF69F7" w14:textId="616DCB8B" w:rsidR="00E00582" w:rsidRPr="00E454AB" w:rsidRDefault="00E00582">
      <w:pPr>
        <w:pStyle w:val="TOC4"/>
        <w:rPr>
          <w:rFonts w:ascii="Calibri" w:hAnsi="Calibri"/>
          <w:sz w:val="22"/>
          <w:szCs w:val="22"/>
        </w:rPr>
      </w:pPr>
      <w:r>
        <w:t>17.2.16</w:t>
      </w:r>
      <w:r w:rsidRPr="00E454AB">
        <w:rPr>
          <w:rFonts w:ascii="Calibri" w:hAnsi="Calibri"/>
          <w:sz w:val="22"/>
          <w:szCs w:val="22"/>
        </w:rPr>
        <w:tab/>
      </w:r>
      <w:r>
        <w:t>EDGEAPP (CT3 lead)</w:t>
      </w:r>
      <w:r>
        <w:tab/>
      </w:r>
      <w:r>
        <w:fldChar w:fldCharType="begin" w:fldLock="1"/>
      </w:r>
      <w:r>
        <w:instrText xml:space="preserve"> PAGEREF _Toc73893532 \h </w:instrText>
      </w:r>
      <w:r>
        <w:fldChar w:fldCharType="separate"/>
      </w:r>
      <w:r>
        <w:t>132</w:t>
      </w:r>
      <w:r>
        <w:fldChar w:fldCharType="end"/>
      </w:r>
    </w:p>
    <w:p w14:paraId="208119CD" w14:textId="2BC5F4CC" w:rsidR="00E00582" w:rsidRPr="00E454AB" w:rsidRDefault="00E00582">
      <w:pPr>
        <w:pStyle w:val="TOC4"/>
        <w:rPr>
          <w:rFonts w:ascii="Calibri" w:hAnsi="Calibri"/>
          <w:sz w:val="22"/>
          <w:szCs w:val="22"/>
        </w:rPr>
      </w:pPr>
      <w:r>
        <w:t>17.2.17</w:t>
      </w:r>
      <w:r w:rsidRPr="00E454AB">
        <w:rPr>
          <w:rFonts w:ascii="Calibri" w:hAnsi="Calibri"/>
          <w:sz w:val="22"/>
          <w:szCs w:val="22"/>
        </w:rPr>
        <w:tab/>
      </w:r>
      <w:r>
        <w:t>ID_UAS</w:t>
      </w:r>
      <w:r>
        <w:tab/>
      </w:r>
      <w:r>
        <w:fldChar w:fldCharType="begin" w:fldLock="1"/>
      </w:r>
      <w:r>
        <w:instrText xml:space="preserve"> PAGEREF _Toc73893533 \h </w:instrText>
      </w:r>
      <w:r>
        <w:fldChar w:fldCharType="separate"/>
      </w:r>
      <w:r>
        <w:t>138</w:t>
      </w:r>
      <w:r>
        <w:fldChar w:fldCharType="end"/>
      </w:r>
    </w:p>
    <w:p w14:paraId="13C784B3" w14:textId="3A1BF75A" w:rsidR="00E00582" w:rsidRPr="00E454AB" w:rsidRDefault="00E00582">
      <w:pPr>
        <w:pStyle w:val="TOC4"/>
        <w:rPr>
          <w:rFonts w:ascii="Calibri" w:hAnsi="Calibri"/>
          <w:sz w:val="22"/>
          <w:szCs w:val="22"/>
        </w:rPr>
      </w:pPr>
      <w:r>
        <w:t>17.2.18</w:t>
      </w:r>
      <w:r w:rsidRPr="00E454AB">
        <w:rPr>
          <w:rFonts w:ascii="Calibri" w:hAnsi="Calibri"/>
          <w:sz w:val="22"/>
          <w:szCs w:val="22"/>
        </w:rPr>
        <w:tab/>
      </w:r>
      <w:r>
        <w:t>5G_ProSe</w:t>
      </w:r>
      <w:r>
        <w:tab/>
      </w:r>
      <w:r>
        <w:fldChar w:fldCharType="begin" w:fldLock="1"/>
      </w:r>
      <w:r>
        <w:instrText xml:space="preserve"> PAGEREF _Toc73893534 \h </w:instrText>
      </w:r>
      <w:r>
        <w:fldChar w:fldCharType="separate"/>
      </w:r>
      <w:r>
        <w:t>143</w:t>
      </w:r>
      <w:r>
        <w:fldChar w:fldCharType="end"/>
      </w:r>
    </w:p>
    <w:p w14:paraId="683A757B" w14:textId="1414FFBA" w:rsidR="00E00582" w:rsidRPr="00E454AB" w:rsidRDefault="00E00582">
      <w:pPr>
        <w:pStyle w:val="TOC4"/>
        <w:rPr>
          <w:rFonts w:ascii="Calibri" w:hAnsi="Calibri"/>
          <w:sz w:val="22"/>
          <w:szCs w:val="22"/>
        </w:rPr>
      </w:pPr>
      <w:r>
        <w:t>17.2.19</w:t>
      </w:r>
      <w:r w:rsidRPr="00E454AB">
        <w:rPr>
          <w:rFonts w:ascii="Calibri" w:hAnsi="Calibri"/>
          <w:sz w:val="22"/>
          <w:szCs w:val="22"/>
        </w:rPr>
        <w:tab/>
      </w:r>
      <w:r>
        <w:t>eV2XAPP</w:t>
      </w:r>
      <w:r>
        <w:tab/>
      </w:r>
      <w:r>
        <w:fldChar w:fldCharType="begin" w:fldLock="1"/>
      </w:r>
      <w:r>
        <w:instrText xml:space="preserve"> PAGEREF _Toc73893535 \h </w:instrText>
      </w:r>
      <w:r>
        <w:fldChar w:fldCharType="separate"/>
      </w:r>
      <w:r>
        <w:t>153</w:t>
      </w:r>
      <w:r>
        <w:fldChar w:fldCharType="end"/>
      </w:r>
    </w:p>
    <w:p w14:paraId="25B9E134" w14:textId="443FD38F" w:rsidR="00E00582" w:rsidRPr="00E454AB" w:rsidRDefault="00E00582">
      <w:pPr>
        <w:pStyle w:val="TOC4"/>
        <w:rPr>
          <w:rFonts w:ascii="Calibri" w:hAnsi="Calibri"/>
          <w:sz w:val="22"/>
          <w:szCs w:val="22"/>
        </w:rPr>
      </w:pPr>
      <w:r>
        <w:t>17.2.20</w:t>
      </w:r>
      <w:r w:rsidRPr="00E454AB">
        <w:rPr>
          <w:rFonts w:ascii="Calibri" w:hAnsi="Calibri"/>
          <w:sz w:val="22"/>
          <w:szCs w:val="22"/>
        </w:rPr>
        <w:tab/>
      </w:r>
      <w:r>
        <w:t>eEDGE_5GC</w:t>
      </w:r>
      <w:r>
        <w:tab/>
      </w:r>
      <w:r>
        <w:fldChar w:fldCharType="begin" w:fldLock="1"/>
      </w:r>
      <w:r>
        <w:instrText xml:space="preserve"> PAGEREF _Toc73893536 \h </w:instrText>
      </w:r>
      <w:r>
        <w:fldChar w:fldCharType="separate"/>
      </w:r>
      <w:r>
        <w:t>157</w:t>
      </w:r>
      <w:r>
        <w:fldChar w:fldCharType="end"/>
      </w:r>
    </w:p>
    <w:p w14:paraId="6701427C" w14:textId="52859EAD" w:rsidR="00E00582" w:rsidRPr="00E454AB" w:rsidRDefault="00E00582">
      <w:pPr>
        <w:pStyle w:val="TOC4"/>
        <w:rPr>
          <w:rFonts w:ascii="Calibri" w:hAnsi="Calibri"/>
          <w:sz w:val="22"/>
          <w:szCs w:val="22"/>
        </w:rPr>
      </w:pPr>
      <w:r>
        <w:t>17.2.21</w:t>
      </w:r>
      <w:r w:rsidRPr="00E454AB">
        <w:rPr>
          <w:rFonts w:ascii="Calibri" w:hAnsi="Calibri"/>
          <w:sz w:val="22"/>
          <w:szCs w:val="22"/>
        </w:rPr>
        <w:tab/>
      </w:r>
      <w:r>
        <w:t>Other Rel-17 issues (TEI17)</w:t>
      </w:r>
      <w:r>
        <w:tab/>
      </w:r>
      <w:r>
        <w:fldChar w:fldCharType="begin" w:fldLock="1"/>
      </w:r>
      <w:r>
        <w:instrText xml:space="preserve"> PAGEREF _Toc73893537 \h </w:instrText>
      </w:r>
      <w:r>
        <w:fldChar w:fldCharType="separate"/>
      </w:r>
      <w:r>
        <w:t>159</w:t>
      </w:r>
      <w:r>
        <w:fldChar w:fldCharType="end"/>
      </w:r>
    </w:p>
    <w:p w14:paraId="36606A89" w14:textId="46637E0B" w:rsidR="00E00582" w:rsidRPr="00E454AB" w:rsidRDefault="00E00582">
      <w:pPr>
        <w:pStyle w:val="TOC3"/>
        <w:rPr>
          <w:rFonts w:ascii="Calibri" w:hAnsi="Calibri"/>
          <w:sz w:val="22"/>
          <w:szCs w:val="22"/>
        </w:rPr>
      </w:pPr>
      <w:r>
        <w:lastRenderedPageBreak/>
        <w:t>17.3</w:t>
      </w:r>
      <w:r w:rsidRPr="00E454AB">
        <w:rPr>
          <w:rFonts w:ascii="Calibri" w:hAnsi="Calibri"/>
          <w:sz w:val="22"/>
          <w:szCs w:val="22"/>
        </w:rPr>
        <w:tab/>
      </w:r>
      <w:r>
        <w:t>WIs for IMS and MC</w:t>
      </w:r>
      <w:r>
        <w:tab/>
      </w:r>
      <w:r>
        <w:fldChar w:fldCharType="begin" w:fldLock="1"/>
      </w:r>
      <w:r>
        <w:instrText xml:space="preserve"> PAGEREF _Toc73893538 \h </w:instrText>
      </w:r>
      <w:r>
        <w:fldChar w:fldCharType="separate"/>
      </w:r>
      <w:r>
        <w:t>165</w:t>
      </w:r>
      <w:r>
        <w:fldChar w:fldCharType="end"/>
      </w:r>
    </w:p>
    <w:p w14:paraId="2BE3DB4B" w14:textId="53DA81C3" w:rsidR="00E00582" w:rsidRPr="00E454AB" w:rsidRDefault="00E00582">
      <w:pPr>
        <w:pStyle w:val="TOC4"/>
        <w:rPr>
          <w:rFonts w:ascii="Calibri" w:hAnsi="Calibri"/>
          <w:sz w:val="22"/>
          <w:szCs w:val="22"/>
        </w:rPr>
      </w:pPr>
      <w:r>
        <w:t>17.3.1</w:t>
      </w:r>
      <w:r w:rsidRPr="00E454AB">
        <w:rPr>
          <w:rFonts w:ascii="Calibri" w:hAnsi="Calibri"/>
          <w:sz w:val="22"/>
          <w:szCs w:val="22"/>
        </w:rPr>
        <w:tab/>
      </w:r>
      <w:r>
        <w:t>IMSProtoc17</w:t>
      </w:r>
      <w:r>
        <w:tab/>
      </w:r>
      <w:r>
        <w:fldChar w:fldCharType="begin" w:fldLock="1"/>
      </w:r>
      <w:r>
        <w:instrText xml:space="preserve"> PAGEREF _Toc73893539 \h </w:instrText>
      </w:r>
      <w:r>
        <w:fldChar w:fldCharType="separate"/>
      </w:r>
      <w:r>
        <w:t>165</w:t>
      </w:r>
      <w:r>
        <w:fldChar w:fldCharType="end"/>
      </w:r>
    </w:p>
    <w:p w14:paraId="5F6097B3" w14:textId="4833C643" w:rsidR="00E00582" w:rsidRPr="00E454AB" w:rsidRDefault="00E00582">
      <w:pPr>
        <w:pStyle w:val="TOC4"/>
        <w:rPr>
          <w:rFonts w:ascii="Calibri" w:hAnsi="Calibri"/>
          <w:sz w:val="22"/>
          <w:szCs w:val="22"/>
        </w:rPr>
      </w:pPr>
      <w:r>
        <w:t>17.3.2</w:t>
      </w:r>
      <w:r w:rsidRPr="00E454AB">
        <w:rPr>
          <w:rFonts w:ascii="Calibri" w:hAnsi="Calibri"/>
          <w:sz w:val="22"/>
          <w:szCs w:val="22"/>
        </w:rPr>
        <w:tab/>
      </w:r>
      <w:r>
        <w:t>MCProtoc17</w:t>
      </w:r>
      <w:r>
        <w:tab/>
      </w:r>
      <w:r>
        <w:fldChar w:fldCharType="begin" w:fldLock="1"/>
      </w:r>
      <w:r>
        <w:instrText xml:space="preserve"> PAGEREF _Toc73893540 \h </w:instrText>
      </w:r>
      <w:r>
        <w:fldChar w:fldCharType="separate"/>
      </w:r>
      <w:r>
        <w:t>166</w:t>
      </w:r>
      <w:r>
        <w:fldChar w:fldCharType="end"/>
      </w:r>
    </w:p>
    <w:p w14:paraId="17A8847F" w14:textId="457074E9" w:rsidR="00E00582" w:rsidRPr="00E454AB" w:rsidRDefault="00E00582">
      <w:pPr>
        <w:pStyle w:val="TOC4"/>
        <w:rPr>
          <w:rFonts w:ascii="Calibri" w:hAnsi="Calibri"/>
          <w:sz w:val="22"/>
          <w:szCs w:val="22"/>
        </w:rPr>
      </w:pPr>
      <w:r>
        <w:t>17.3.3</w:t>
      </w:r>
      <w:r w:rsidRPr="00E454AB">
        <w:rPr>
          <w:rFonts w:ascii="Calibri" w:hAnsi="Calibri"/>
          <w:sz w:val="22"/>
          <w:szCs w:val="22"/>
        </w:rPr>
        <w:tab/>
      </w:r>
      <w:r>
        <w:t>FS_eIMS5G2</w:t>
      </w:r>
      <w:r>
        <w:tab/>
      </w:r>
      <w:r>
        <w:fldChar w:fldCharType="begin" w:fldLock="1"/>
      </w:r>
      <w:r>
        <w:instrText xml:space="preserve"> PAGEREF _Toc73893541 \h </w:instrText>
      </w:r>
      <w:r>
        <w:fldChar w:fldCharType="separate"/>
      </w:r>
      <w:r>
        <w:t>173</w:t>
      </w:r>
      <w:r>
        <w:fldChar w:fldCharType="end"/>
      </w:r>
    </w:p>
    <w:p w14:paraId="36EFC724" w14:textId="54A16F0B" w:rsidR="00E00582" w:rsidRPr="00E454AB" w:rsidRDefault="00E00582">
      <w:pPr>
        <w:pStyle w:val="TOC4"/>
        <w:rPr>
          <w:rFonts w:ascii="Calibri" w:hAnsi="Calibri"/>
          <w:sz w:val="22"/>
          <w:szCs w:val="22"/>
        </w:rPr>
      </w:pPr>
      <w:r>
        <w:t>17.3.4</w:t>
      </w:r>
      <w:r w:rsidRPr="00E454AB">
        <w:rPr>
          <w:rFonts w:ascii="Calibri" w:hAnsi="Calibri"/>
          <w:sz w:val="22"/>
          <w:szCs w:val="22"/>
        </w:rPr>
        <w:tab/>
      </w:r>
      <w:r>
        <w:t>MuDe</w:t>
      </w:r>
      <w:r>
        <w:tab/>
      </w:r>
      <w:r>
        <w:fldChar w:fldCharType="begin" w:fldLock="1"/>
      </w:r>
      <w:r>
        <w:instrText xml:space="preserve"> PAGEREF _Toc73893542 \h </w:instrText>
      </w:r>
      <w:r>
        <w:fldChar w:fldCharType="separate"/>
      </w:r>
      <w:r>
        <w:t>173</w:t>
      </w:r>
      <w:r>
        <w:fldChar w:fldCharType="end"/>
      </w:r>
    </w:p>
    <w:p w14:paraId="27B7831A" w14:textId="1DCFBFEC" w:rsidR="00E00582" w:rsidRPr="00E454AB" w:rsidRDefault="00E00582">
      <w:pPr>
        <w:pStyle w:val="TOC4"/>
        <w:rPr>
          <w:rFonts w:ascii="Calibri" w:hAnsi="Calibri"/>
          <w:sz w:val="22"/>
          <w:szCs w:val="22"/>
        </w:rPr>
      </w:pPr>
      <w:r>
        <w:t>17.3.5</w:t>
      </w:r>
      <w:r w:rsidRPr="00E454AB">
        <w:rPr>
          <w:rFonts w:ascii="Calibri" w:hAnsi="Calibri"/>
          <w:sz w:val="22"/>
          <w:szCs w:val="22"/>
        </w:rPr>
        <w:tab/>
      </w:r>
      <w:r>
        <w:t>MPS2 (CT3 lead)</w:t>
      </w:r>
      <w:r>
        <w:tab/>
      </w:r>
      <w:r>
        <w:fldChar w:fldCharType="begin" w:fldLock="1"/>
      </w:r>
      <w:r>
        <w:instrText xml:space="preserve"> PAGEREF _Toc73893543 \h </w:instrText>
      </w:r>
      <w:r>
        <w:fldChar w:fldCharType="separate"/>
      </w:r>
      <w:r>
        <w:t>174</w:t>
      </w:r>
      <w:r>
        <w:fldChar w:fldCharType="end"/>
      </w:r>
    </w:p>
    <w:p w14:paraId="462D39D0" w14:textId="20CB1B4E" w:rsidR="00E00582" w:rsidRPr="00E454AB" w:rsidRDefault="00E00582">
      <w:pPr>
        <w:pStyle w:val="TOC4"/>
        <w:rPr>
          <w:rFonts w:ascii="Calibri" w:hAnsi="Calibri"/>
          <w:sz w:val="22"/>
          <w:szCs w:val="22"/>
        </w:rPr>
      </w:pPr>
      <w:r>
        <w:t>17.3.6</w:t>
      </w:r>
      <w:r w:rsidRPr="00E454AB">
        <w:rPr>
          <w:rFonts w:ascii="Calibri" w:hAnsi="Calibri"/>
          <w:sz w:val="22"/>
          <w:szCs w:val="22"/>
        </w:rPr>
        <w:tab/>
      </w:r>
      <w:r>
        <w:t>eMCData3</w:t>
      </w:r>
      <w:r>
        <w:tab/>
      </w:r>
      <w:r>
        <w:fldChar w:fldCharType="begin" w:fldLock="1"/>
      </w:r>
      <w:r>
        <w:instrText xml:space="preserve"> PAGEREF _Toc73893544 \h </w:instrText>
      </w:r>
      <w:r>
        <w:fldChar w:fldCharType="separate"/>
      </w:r>
      <w:r>
        <w:t>175</w:t>
      </w:r>
      <w:r>
        <w:fldChar w:fldCharType="end"/>
      </w:r>
    </w:p>
    <w:p w14:paraId="500FB156" w14:textId="44DDE750" w:rsidR="00E00582" w:rsidRPr="00E454AB" w:rsidRDefault="00E00582">
      <w:pPr>
        <w:pStyle w:val="TOC4"/>
        <w:rPr>
          <w:rFonts w:ascii="Calibri" w:hAnsi="Calibri"/>
          <w:sz w:val="22"/>
          <w:szCs w:val="22"/>
        </w:rPr>
      </w:pPr>
      <w:r>
        <w:t>17.3.7</w:t>
      </w:r>
      <w:r w:rsidRPr="00E454AB">
        <w:rPr>
          <w:rFonts w:ascii="Calibri" w:hAnsi="Calibri"/>
          <w:sz w:val="22"/>
          <w:szCs w:val="22"/>
        </w:rPr>
        <w:tab/>
      </w:r>
      <w:r>
        <w:t>MCSMI_CT</w:t>
      </w:r>
      <w:r>
        <w:tab/>
      </w:r>
      <w:r>
        <w:fldChar w:fldCharType="begin" w:fldLock="1"/>
      </w:r>
      <w:r>
        <w:instrText xml:space="preserve"> PAGEREF _Toc73893545 \h </w:instrText>
      </w:r>
      <w:r>
        <w:fldChar w:fldCharType="separate"/>
      </w:r>
      <w:r>
        <w:t>175</w:t>
      </w:r>
      <w:r>
        <w:fldChar w:fldCharType="end"/>
      </w:r>
    </w:p>
    <w:p w14:paraId="051302BE" w14:textId="2EF192BF" w:rsidR="00E00582" w:rsidRPr="00E454AB" w:rsidRDefault="00E00582">
      <w:pPr>
        <w:pStyle w:val="TOC4"/>
        <w:rPr>
          <w:rFonts w:ascii="Calibri" w:hAnsi="Calibri"/>
          <w:sz w:val="22"/>
          <w:szCs w:val="22"/>
        </w:rPr>
      </w:pPr>
      <w:r>
        <w:t>17.3.8</w:t>
      </w:r>
      <w:r w:rsidRPr="00E454AB">
        <w:rPr>
          <w:rFonts w:ascii="Calibri" w:hAnsi="Calibri"/>
          <w:sz w:val="22"/>
          <w:szCs w:val="22"/>
        </w:rPr>
        <w:tab/>
      </w:r>
      <w:r>
        <w:t>eMCCI_CT</w:t>
      </w:r>
      <w:r>
        <w:tab/>
      </w:r>
      <w:r>
        <w:fldChar w:fldCharType="begin" w:fldLock="1"/>
      </w:r>
      <w:r>
        <w:instrText xml:space="preserve"> PAGEREF _Toc73893546 \h </w:instrText>
      </w:r>
      <w:r>
        <w:fldChar w:fldCharType="separate"/>
      </w:r>
      <w:r>
        <w:t>175</w:t>
      </w:r>
      <w:r>
        <w:fldChar w:fldCharType="end"/>
      </w:r>
    </w:p>
    <w:p w14:paraId="455CE5FA" w14:textId="7E5278DD" w:rsidR="00E00582" w:rsidRPr="00E454AB" w:rsidRDefault="00E00582">
      <w:pPr>
        <w:pStyle w:val="TOC4"/>
        <w:rPr>
          <w:rFonts w:ascii="Calibri" w:hAnsi="Calibri"/>
          <w:sz w:val="22"/>
          <w:szCs w:val="22"/>
        </w:rPr>
      </w:pPr>
      <w:r>
        <w:t>17.3.9</w:t>
      </w:r>
      <w:r w:rsidRPr="00E454AB">
        <w:rPr>
          <w:rFonts w:ascii="Calibri" w:hAnsi="Calibri"/>
          <w:sz w:val="22"/>
          <w:szCs w:val="22"/>
        </w:rPr>
        <w:tab/>
      </w:r>
      <w:r>
        <w:t>enh3MCPTT-CT</w:t>
      </w:r>
      <w:r>
        <w:tab/>
      </w:r>
      <w:r>
        <w:fldChar w:fldCharType="begin" w:fldLock="1"/>
      </w:r>
      <w:r>
        <w:instrText xml:space="preserve"> PAGEREF _Toc73893547 \h </w:instrText>
      </w:r>
      <w:r>
        <w:fldChar w:fldCharType="separate"/>
      </w:r>
      <w:r>
        <w:t>175</w:t>
      </w:r>
      <w:r>
        <w:fldChar w:fldCharType="end"/>
      </w:r>
    </w:p>
    <w:p w14:paraId="17EF6F14" w14:textId="376D381B" w:rsidR="00E00582" w:rsidRPr="00E454AB" w:rsidRDefault="00E00582">
      <w:pPr>
        <w:pStyle w:val="TOC4"/>
        <w:rPr>
          <w:rFonts w:ascii="Calibri" w:hAnsi="Calibri"/>
          <w:sz w:val="22"/>
          <w:szCs w:val="22"/>
        </w:rPr>
      </w:pPr>
      <w:r>
        <w:t>17.3.10</w:t>
      </w:r>
      <w:r w:rsidRPr="00E454AB">
        <w:rPr>
          <w:rFonts w:ascii="Calibri" w:hAnsi="Calibri"/>
          <w:sz w:val="22"/>
          <w:szCs w:val="22"/>
        </w:rPr>
        <w:tab/>
      </w:r>
      <w:r>
        <w:t>eMONASTERY2</w:t>
      </w:r>
      <w:r>
        <w:tab/>
      </w:r>
      <w:r>
        <w:fldChar w:fldCharType="begin" w:fldLock="1"/>
      </w:r>
      <w:r>
        <w:instrText xml:space="preserve"> PAGEREF _Toc73893548 \h </w:instrText>
      </w:r>
      <w:r>
        <w:fldChar w:fldCharType="separate"/>
      </w:r>
      <w:r>
        <w:t>176</w:t>
      </w:r>
      <w:r>
        <w:fldChar w:fldCharType="end"/>
      </w:r>
    </w:p>
    <w:p w14:paraId="57852223" w14:textId="4DA89069" w:rsidR="00E00582" w:rsidRPr="00E454AB" w:rsidRDefault="00E00582">
      <w:pPr>
        <w:pStyle w:val="TOC4"/>
        <w:rPr>
          <w:rFonts w:ascii="Calibri" w:hAnsi="Calibri"/>
          <w:sz w:val="22"/>
          <w:szCs w:val="22"/>
        </w:rPr>
      </w:pPr>
      <w:r>
        <w:t>17.3.11</w:t>
      </w:r>
      <w:r w:rsidRPr="00E454AB">
        <w:rPr>
          <w:rFonts w:ascii="Calibri" w:hAnsi="Calibri"/>
          <w:sz w:val="22"/>
          <w:szCs w:val="22"/>
        </w:rPr>
        <w:tab/>
      </w:r>
      <w:r>
        <w:t>Stop24980</w:t>
      </w:r>
      <w:r>
        <w:tab/>
      </w:r>
      <w:r>
        <w:fldChar w:fldCharType="begin" w:fldLock="1"/>
      </w:r>
      <w:r>
        <w:instrText xml:space="preserve"> PAGEREF _Toc73893549 \h </w:instrText>
      </w:r>
      <w:r>
        <w:fldChar w:fldCharType="separate"/>
      </w:r>
      <w:r>
        <w:t>178</w:t>
      </w:r>
      <w:r>
        <w:fldChar w:fldCharType="end"/>
      </w:r>
    </w:p>
    <w:p w14:paraId="297B8AAF" w14:textId="6C3A9CA5" w:rsidR="00E00582" w:rsidRPr="00E454AB" w:rsidRDefault="00E00582">
      <w:pPr>
        <w:pStyle w:val="TOC4"/>
        <w:rPr>
          <w:rFonts w:ascii="Calibri" w:hAnsi="Calibri"/>
          <w:sz w:val="22"/>
          <w:szCs w:val="22"/>
        </w:rPr>
      </w:pPr>
      <w:r>
        <w:t>17.3.12</w:t>
      </w:r>
      <w:r w:rsidRPr="00E454AB">
        <w:rPr>
          <w:rFonts w:ascii="Calibri" w:hAnsi="Calibri"/>
          <w:sz w:val="22"/>
          <w:szCs w:val="22"/>
        </w:rPr>
        <w:tab/>
      </w:r>
      <w:r>
        <w:t>TEI17_SAPES</w:t>
      </w:r>
      <w:r>
        <w:tab/>
      </w:r>
      <w:r>
        <w:fldChar w:fldCharType="begin" w:fldLock="1"/>
      </w:r>
      <w:r>
        <w:instrText xml:space="preserve"> PAGEREF _Toc73893550 \h </w:instrText>
      </w:r>
      <w:r>
        <w:fldChar w:fldCharType="separate"/>
      </w:r>
      <w:r>
        <w:t>178</w:t>
      </w:r>
      <w:r>
        <w:fldChar w:fldCharType="end"/>
      </w:r>
    </w:p>
    <w:p w14:paraId="0384199E" w14:textId="4F9D985B" w:rsidR="00E00582" w:rsidRPr="00E454AB" w:rsidRDefault="00E00582">
      <w:pPr>
        <w:pStyle w:val="TOC4"/>
        <w:rPr>
          <w:rFonts w:ascii="Calibri" w:hAnsi="Calibri"/>
          <w:sz w:val="22"/>
          <w:szCs w:val="22"/>
        </w:rPr>
      </w:pPr>
      <w:r>
        <w:t>17.3.13</w:t>
      </w:r>
      <w:r w:rsidRPr="00E454AB">
        <w:rPr>
          <w:rFonts w:ascii="Calibri" w:hAnsi="Calibri"/>
          <w:sz w:val="22"/>
          <w:szCs w:val="22"/>
        </w:rPr>
        <w:tab/>
      </w:r>
      <w:r>
        <w:t>Other Rel-17 IMS &amp; MC issues (TEI17)</w:t>
      </w:r>
      <w:r>
        <w:tab/>
      </w:r>
      <w:r>
        <w:fldChar w:fldCharType="begin" w:fldLock="1"/>
      </w:r>
      <w:r>
        <w:instrText xml:space="preserve"> PAGEREF _Toc73893551 \h </w:instrText>
      </w:r>
      <w:r>
        <w:fldChar w:fldCharType="separate"/>
      </w:r>
      <w:r>
        <w:t>178</w:t>
      </w:r>
      <w:r>
        <w:fldChar w:fldCharType="end"/>
      </w:r>
    </w:p>
    <w:p w14:paraId="7DD78528" w14:textId="02D59442" w:rsidR="00E00582" w:rsidRPr="00E454AB" w:rsidRDefault="00E00582">
      <w:pPr>
        <w:pStyle w:val="TOC2"/>
        <w:rPr>
          <w:rFonts w:ascii="Calibri" w:hAnsi="Calibri"/>
          <w:sz w:val="22"/>
          <w:szCs w:val="22"/>
        </w:rPr>
      </w:pPr>
      <w:r>
        <w:t>18</w:t>
      </w:r>
      <w:r w:rsidRPr="00E454AB">
        <w:rPr>
          <w:rFonts w:ascii="Calibri" w:hAnsi="Calibri"/>
          <w:sz w:val="22"/>
          <w:szCs w:val="22"/>
        </w:rPr>
        <w:tab/>
      </w:r>
      <w:r>
        <w:t>Output Liaison Statements</w:t>
      </w:r>
      <w:r>
        <w:tab/>
      </w:r>
      <w:r>
        <w:fldChar w:fldCharType="begin" w:fldLock="1"/>
      </w:r>
      <w:r>
        <w:instrText xml:space="preserve"> PAGEREF _Toc73893552 \h </w:instrText>
      </w:r>
      <w:r>
        <w:fldChar w:fldCharType="separate"/>
      </w:r>
      <w:r>
        <w:t>182</w:t>
      </w:r>
      <w:r>
        <w:fldChar w:fldCharType="end"/>
      </w:r>
    </w:p>
    <w:p w14:paraId="501C49AA" w14:textId="0D7294D1" w:rsidR="00E00582" w:rsidRPr="00E454AB" w:rsidRDefault="00E00582">
      <w:pPr>
        <w:pStyle w:val="TOC2"/>
        <w:rPr>
          <w:rFonts w:ascii="Calibri" w:hAnsi="Calibri"/>
          <w:sz w:val="22"/>
          <w:szCs w:val="22"/>
        </w:rPr>
      </w:pPr>
      <w:r>
        <w:t>19</w:t>
      </w:r>
      <w:r w:rsidRPr="00E454AB">
        <w:rPr>
          <w:rFonts w:ascii="Calibri" w:hAnsi="Calibri"/>
          <w:sz w:val="22"/>
          <w:szCs w:val="22"/>
        </w:rPr>
        <w:tab/>
      </w:r>
      <w:r>
        <w:t>Late and misplaced documents</w:t>
      </w:r>
      <w:r>
        <w:tab/>
      </w:r>
      <w:r>
        <w:fldChar w:fldCharType="begin" w:fldLock="1"/>
      </w:r>
      <w:r>
        <w:instrText xml:space="preserve"> PAGEREF _Toc73893553 \h </w:instrText>
      </w:r>
      <w:r>
        <w:fldChar w:fldCharType="separate"/>
      </w:r>
      <w:r>
        <w:t>189</w:t>
      </w:r>
      <w:r>
        <w:fldChar w:fldCharType="end"/>
      </w:r>
    </w:p>
    <w:p w14:paraId="6842DB98" w14:textId="2C9BD24D" w:rsidR="00E00582" w:rsidRPr="00E454AB" w:rsidRDefault="00E00582">
      <w:pPr>
        <w:pStyle w:val="TOC2"/>
        <w:rPr>
          <w:rFonts w:ascii="Calibri" w:hAnsi="Calibri"/>
          <w:sz w:val="22"/>
          <w:szCs w:val="22"/>
        </w:rPr>
      </w:pPr>
      <w:r>
        <w:t>20</w:t>
      </w:r>
      <w:r w:rsidRPr="00E454AB">
        <w:rPr>
          <w:rFonts w:ascii="Calibri" w:hAnsi="Calibri"/>
          <w:sz w:val="22"/>
          <w:szCs w:val="22"/>
        </w:rPr>
        <w:tab/>
      </w:r>
      <w:r>
        <w:t>A.O.B.</w:t>
      </w:r>
      <w:r>
        <w:tab/>
      </w:r>
      <w:r>
        <w:fldChar w:fldCharType="begin" w:fldLock="1"/>
      </w:r>
      <w:r>
        <w:instrText xml:space="preserve"> PAGEREF _Toc73893554 \h </w:instrText>
      </w:r>
      <w:r>
        <w:fldChar w:fldCharType="separate"/>
      </w:r>
      <w:r>
        <w:t>191</w:t>
      </w:r>
      <w:r>
        <w:fldChar w:fldCharType="end"/>
      </w:r>
    </w:p>
    <w:p w14:paraId="67EF3214" w14:textId="30513273" w:rsidR="00E00582" w:rsidRPr="00E454AB" w:rsidRDefault="00E00582">
      <w:pPr>
        <w:pStyle w:val="TOC2"/>
        <w:rPr>
          <w:rFonts w:ascii="Calibri" w:hAnsi="Calibri"/>
          <w:sz w:val="22"/>
          <w:szCs w:val="22"/>
        </w:rPr>
      </w:pPr>
      <w:r>
        <w:t>21</w:t>
      </w:r>
      <w:r w:rsidRPr="00E454AB">
        <w:rPr>
          <w:rFonts w:ascii="Calibri" w:hAnsi="Calibri"/>
          <w:sz w:val="22"/>
          <w:szCs w:val="22"/>
        </w:rPr>
        <w:tab/>
      </w:r>
      <w:r>
        <w:t>Closing</w:t>
      </w:r>
      <w:r>
        <w:tab/>
      </w:r>
      <w:r>
        <w:fldChar w:fldCharType="begin" w:fldLock="1"/>
      </w:r>
      <w:r>
        <w:instrText xml:space="preserve"> PAGEREF _Toc73893555 \h </w:instrText>
      </w:r>
      <w:r>
        <w:fldChar w:fldCharType="separate"/>
      </w:r>
      <w:r>
        <w:t>191</w:t>
      </w:r>
      <w:r>
        <w:fldChar w:fldCharType="end"/>
      </w:r>
    </w:p>
    <w:p w14:paraId="5E611DA1" w14:textId="60F7B2B9" w:rsidR="00E00582" w:rsidRPr="00E454AB" w:rsidRDefault="00E00582">
      <w:pPr>
        <w:pStyle w:val="TOC2"/>
        <w:rPr>
          <w:rFonts w:ascii="Calibri" w:hAnsi="Calibri"/>
          <w:sz w:val="22"/>
          <w:szCs w:val="22"/>
        </w:rPr>
      </w:pPr>
      <w:r>
        <w:t>Annex A: Contribution documents and status</w:t>
      </w:r>
      <w:r>
        <w:tab/>
      </w:r>
      <w:r>
        <w:fldChar w:fldCharType="begin" w:fldLock="1"/>
      </w:r>
      <w:r>
        <w:instrText xml:space="preserve"> PAGEREF _Toc73893556 \h </w:instrText>
      </w:r>
      <w:r>
        <w:fldChar w:fldCharType="separate"/>
      </w:r>
      <w:r>
        <w:t>192</w:t>
      </w:r>
      <w:r>
        <w:fldChar w:fldCharType="end"/>
      </w:r>
    </w:p>
    <w:p w14:paraId="4EBA86B3" w14:textId="266CC240" w:rsidR="00E00582" w:rsidRPr="00E454AB" w:rsidRDefault="00E00582">
      <w:pPr>
        <w:pStyle w:val="TOC3"/>
        <w:rPr>
          <w:rFonts w:ascii="Calibri" w:hAnsi="Calibri"/>
          <w:sz w:val="22"/>
          <w:szCs w:val="22"/>
        </w:rPr>
      </w:pPr>
      <w:r>
        <w:t>A1: List of TDocs</w:t>
      </w:r>
      <w:r>
        <w:tab/>
      </w:r>
      <w:r>
        <w:fldChar w:fldCharType="begin" w:fldLock="1"/>
      </w:r>
      <w:r>
        <w:instrText xml:space="preserve"> PAGEREF _Toc73893557 \h </w:instrText>
      </w:r>
      <w:r>
        <w:fldChar w:fldCharType="separate"/>
      </w:r>
      <w:r>
        <w:t>192</w:t>
      </w:r>
      <w:r>
        <w:fldChar w:fldCharType="end"/>
      </w:r>
    </w:p>
    <w:p w14:paraId="64CE595E" w14:textId="0374F692" w:rsidR="00E00582" w:rsidRPr="00E454AB" w:rsidRDefault="00E00582">
      <w:pPr>
        <w:pStyle w:val="TOC2"/>
        <w:rPr>
          <w:rFonts w:ascii="Calibri" w:hAnsi="Calibri"/>
          <w:sz w:val="22"/>
          <w:szCs w:val="22"/>
        </w:rPr>
      </w:pPr>
      <w:r>
        <w:t>Annex B: List of change requests</w:t>
      </w:r>
      <w:r>
        <w:tab/>
      </w:r>
      <w:r>
        <w:fldChar w:fldCharType="begin" w:fldLock="1"/>
      </w:r>
      <w:r>
        <w:instrText xml:space="preserve"> PAGEREF _Toc73893558 \h </w:instrText>
      </w:r>
      <w:r>
        <w:fldChar w:fldCharType="separate"/>
      </w:r>
      <w:r>
        <w:t>238</w:t>
      </w:r>
      <w:r>
        <w:fldChar w:fldCharType="end"/>
      </w:r>
    </w:p>
    <w:p w14:paraId="5B474AE8" w14:textId="747DF174" w:rsidR="00E00582" w:rsidRPr="00E454AB" w:rsidRDefault="00E00582">
      <w:pPr>
        <w:pStyle w:val="TOC2"/>
        <w:rPr>
          <w:rFonts w:ascii="Calibri" w:hAnsi="Calibri"/>
          <w:sz w:val="22"/>
          <w:szCs w:val="22"/>
        </w:rPr>
      </w:pPr>
      <w:r>
        <w:t>Annex C: Lists of liaisons</w:t>
      </w:r>
      <w:r>
        <w:tab/>
      </w:r>
      <w:r>
        <w:fldChar w:fldCharType="begin" w:fldLock="1"/>
      </w:r>
      <w:r>
        <w:instrText xml:space="preserve"> PAGEREF _Toc73893559 \h </w:instrText>
      </w:r>
      <w:r>
        <w:fldChar w:fldCharType="separate"/>
      </w:r>
      <w:r>
        <w:t>278</w:t>
      </w:r>
      <w:r>
        <w:fldChar w:fldCharType="end"/>
      </w:r>
    </w:p>
    <w:p w14:paraId="5911855D" w14:textId="21C52E9D" w:rsidR="00E00582" w:rsidRPr="00E454AB" w:rsidRDefault="00E00582">
      <w:pPr>
        <w:pStyle w:val="TOC3"/>
        <w:rPr>
          <w:rFonts w:ascii="Calibri" w:hAnsi="Calibri"/>
          <w:sz w:val="22"/>
          <w:szCs w:val="22"/>
        </w:rPr>
      </w:pPr>
      <w:r>
        <w:t>C1: Incoming liaison statements</w:t>
      </w:r>
      <w:r>
        <w:tab/>
      </w:r>
      <w:r>
        <w:fldChar w:fldCharType="begin" w:fldLock="1"/>
      </w:r>
      <w:r>
        <w:instrText xml:space="preserve"> PAGEREF _Toc73893560 \h </w:instrText>
      </w:r>
      <w:r>
        <w:fldChar w:fldCharType="separate"/>
      </w:r>
      <w:r>
        <w:t>278</w:t>
      </w:r>
      <w:r>
        <w:fldChar w:fldCharType="end"/>
      </w:r>
    </w:p>
    <w:p w14:paraId="10362DE2" w14:textId="56C5B1E6" w:rsidR="00E00582" w:rsidRPr="00E454AB" w:rsidRDefault="00E00582">
      <w:pPr>
        <w:pStyle w:val="TOC3"/>
        <w:rPr>
          <w:rFonts w:ascii="Calibri" w:hAnsi="Calibri"/>
          <w:sz w:val="22"/>
          <w:szCs w:val="22"/>
        </w:rPr>
      </w:pPr>
      <w:r>
        <w:t>C2: Outgoing liaison statements</w:t>
      </w:r>
      <w:r>
        <w:tab/>
      </w:r>
      <w:r>
        <w:fldChar w:fldCharType="begin" w:fldLock="1"/>
      </w:r>
      <w:r>
        <w:instrText xml:space="preserve"> PAGEREF _Toc73893561 \h </w:instrText>
      </w:r>
      <w:r>
        <w:fldChar w:fldCharType="separate"/>
      </w:r>
      <w:r>
        <w:t>279</w:t>
      </w:r>
      <w:r>
        <w:fldChar w:fldCharType="end"/>
      </w:r>
    </w:p>
    <w:p w14:paraId="098AFC90" w14:textId="7C50F9FF" w:rsidR="00E00582" w:rsidRPr="00E454AB" w:rsidRDefault="00E00582">
      <w:pPr>
        <w:pStyle w:val="TOC2"/>
        <w:rPr>
          <w:rFonts w:ascii="Calibri" w:hAnsi="Calibri"/>
          <w:sz w:val="22"/>
          <w:szCs w:val="22"/>
        </w:rPr>
      </w:pPr>
      <w:r>
        <w:t>Annex D: List of agreed/approved new and revised Work Items</w:t>
      </w:r>
      <w:r>
        <w:tab/>
      </w:r>
      <w:r>
        <w:fldChar w:fldCharType="begin" w:fldLock="1"/>
      </w:r>
      <w:r>
        <w:instrText xml:space="preserve"> PAGEREF _Toc73893562 \h </w:instrText>
      </w:r>
      <w:r>
        <w:fldChar w:fldCharType="separate"/>
      </w:r>
      <w:r>
        <w:t>280</w:t>
      </w:r>
      <w:r>
        <w:fldChar w:fldCharType="end"/>
      </w:r>
    </w:p>
    <w:p w14:paraId="3407E266" w14:textId="5868E81F" w:rsidR="00E00582" w:rsidRPr="00E454AB" w:rsidRDefault="00E00582">
      <w:pPr>
        <w:pStyle w:val="TOC2"/>
        <w:rPr>
          <w:rFonts w:ascii="Calibri" w:hAnsi="Calibri"/>
          <w:sz w:val="22"/>
          <w:szCs w:val="22"/>
        </w:rPr>
      </w:pPr>
      <w:r>
        <w:t>Annex E: List of draft Technical Specifications and Reports</w:t>
      </w:r>
      <w:r>
        <w:tab/>
      </w:r>
      <w:r>
        <w:fldChar w:fldCharType="begin" w:fldLock="1"/>
      </w:r>
      <w:r>
        <w:instrText xml:space="preserve"> PAGEREF _Toc73893563 \h </w:instrText>
      </w:r>
      <w:r>
        <w:fldChar w:fldCharType="separate"/>
      </w:r>
      <w:r>
        <w:t>281</w:t>
      </w:r>
      <w:r>
        <w:fldChar w:fldCharType="end"/>
      </w:r>
    </w:p>
    <w:p w14:paraId="2D8544D6" w14:textId="3A919B85" w:rsidR="00E00582" w:rsidRPr="00E454AB" w:rsidRDefault="00E00582">
      <w:pPr>
        <w:pStyle w:val="TOC2"/>
        <w:rPr>
          <w:rFonts w:ascii="Calibri" w:hAnsi="Calibri"/>
          <w:sz w:val="22"/>
          <w:szCs w:val="22"/>
        </w:rPr>
      </w:pPr>
      <w:r>
        <w:t>Annex F: List of participants</w:t>
      </w:r>
      <w:r>
        <w:tab/>
      </w:r>
      <w:r>
        <w:fldChar w:fldCharType="begin" w:fldLock="1"/>
      </w:r>
      <w:r>
        <w:instrText xml:space="preserve"> PAGEREF _Toc73893564 \h </w:instrText>
      </w:r>
      <w:r>
        <w:fldChar w:fldCharType="separate"/>
      </w:r>
      <w:r>
        <w:t>282</w:t>
      </w:r>
      <w:r>
        <w:fldChar w:fldCharType="end"/>
      </w:r>
    </w:p>
    <w:p w14:paraId="6CAEA127" w14:textId="1CC9F49F" w:rsidR="00E00582" w:rsidRPr="00E454AB" w:rsidRDefault="00E00582">
      <w:pPr>
        <w:pStyle w:val="TOC2"/>
        <w:rPr>
          <w:rFonts w:ascii="Calibri" w:hAnsi="Calibri"/>
          <w:sz w:val="22"/>
          <w:szCs w:val="22"/>
        </w:rPr>
      </w:pPr>
      <w:r>
        <w:t>Annex G: List of future meetings</w:t>
      </w:r>
      <w:r>
        <w:tab/>
      </w:r>
      <w:r>
        <w:fldChar w:fldCharType="begin" w:fldLock="1"/>
      </w:r>
      <w:r>
        <w:instrText xml:space="preserve"> PAGEREF _Toc73893565 \h </w:instrText>
      </w:r>
      <w:r>
        <w:fldChar w:fldCharType="separate"/>
      </w:r>
      <w:r>
        <w:t>285</w:t>
      </w:r>
      <w:r>
        <w:fldChar w:fldCharType="end"/>
      </w:r>
    </w:p>
    <w:p w14:paraId="7B4C0081" w14:textId="02694617" w:rsidR="00031805" w:rsidRDefault="00031805" w:rsidP="00031805">
      <w:r>
        <w:fldChar w:fldCharType="end"/>
      </w:r>
    </w:p>
    <w:p w14:paraId="52122875" w14:textId="64A2E4B7" w:rsidR="00031805" w:rsidRDefault="00031805" w:rsidP="00124E7B">
      <w:pPr>
        <w:pStyle w:val="Heading2"/>
      </w:pPr>
      <w:r>
        <w:br w:type="page"/>
      </w:r>
      <w:bookmarkStart w:id="1" w:name="_Toc73893419"/>
      <w:r w:rsidR="00124E7B">
        <w:lastRenderedPageBreak/>
        <w:t>1</w:t>
      </w:r>
      <w:r w:rsidR="00124E7B">
        <w:tab/>
      </w:r>
      <w:r>
        <w:t>Opening and welcome</w:t>
      </w:r>
      <w:bookmarkEnd w:id="1"/>
    </w:p>
    <w:p w14:paraId="384D7473" w14:textId="13F1767E" w:rsidR="00124E7B" w:rsidRDefault="00124E7B" w:rsidP="00124E7B">
      <w:bookmarkStart w:id="2" w:name="_Hlk35188804"/>
      <w:r>
        <w:t>Meeting was opened on CT1 email reflector on Thursday 20</w:t>
      </w:r>
      <w:r w:rsidRPr="001C6271">
        <w:rPr>
          <w:vertAlign w:val="superscript"/>
        </w:rPr>
        <w:t>th</w:t>
      </w:r>
      <w:r>
        <w:t xml:space="preserve"> May 2021.</w:t>
      </w:r>
    </w:p>
    <w:bookmarkEnd w:id="2"/>
    <w:p w14:paraId="0E79436F" w14:textId="45AE00B2" w:rsidR="00124E7B" w:rsidRPr="002E224E" w:rsidRDefault="00124E7B" w:rsidP="00124E7B">
      <w:r>
        <w:t xml:space="preserve">Based on the nature of meeting (electronic meeting) this meeting report contains only the document status. The chairman notes </w:t>
      </w:r>
      <w:r w:rsidR="004A311D">
        <w:t>(</w:t>
      </w:r>
      <w:r w:rsidR="004A311D" w:rsidRPr="004A311D">
        <w:t>agenda-280521-EOM</w:t>
      </w:r>
      <w:r w:rsidR="004A311D">
        <w:t xml:space="preserve">.docx) </w:t>
      </w:r>
      <w:r>
        <w:t>are attached where is listed email and conference call discussion.</w:t>
      </w:r>
    </w:p>
    <w:p w14:paraId="5D1CC321" w14:textId="77777777" w:rsidR="00124E7B" w:rsidRDefault="00124E7B" w:rsidP="00124E7B">
      <w:pPr>
        <w:pStyle w:val="Heading3"/>
      </w:pPr>
      <w:bookmarkStart w:id="3" w:name="_Toc35188998"/>
      <w:bookmarkStart w:id="4" w:name="_Toc43566447"/>
      <w:bookmarkStart w:id="5" w:name="_Toc73787690"/>
      <w:bookmarkStart w:id="6" w:name="_Toc73893420"/>
      <w:r>
        <w:t>1.1</w:t>
      </w:r>
      <w:r>
        <w:tab/>
        <w:t>IPR Call</w:t>
      </w:r>
      <w:bookmarkEnd w:id="3"/>
      <w:bookmarkEnd w:id="4"/>
      <w:bookmarkEnd w:id="5"/>
      <w:bookmarkEnd w:id="6"/>
    </w:p>
    <w:p w14:paraId="33769F9B" w14:textId="77777777" w:rsidR="00124E7B" w:rsidRDefault="00124E7B" w:rsidP="00124E7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8D5D63F" w14:textId="77777777" w:rsidR="00124E7B" w:rsidRDefault="00124E7B" w:rsidP="00124E7B">
      <w:r>
        <w:t>The delegates were asked to take note that they were thereby invited:</w:t>
      </w:r>
    </w:p>
    <w:p w14:paraId="6E892007" w14:textId="77777777" w:rsidR="00124E7B" w:rsidRDefault="00124E7B" w:rsidP="00124E7B">
      <w:r>
        <w:t>to investigate whether their organization or any other organization owns IPRs which were, or were likely to become Essential in respect of the work of 3GPP.</w:t>
      </w:r>
    </w:p>
    <w:p w14:paraId="1D9E9106" w14:textId="77777777" w:rsidR="00124E7B" w:rsidRDefault="00124E7B" w:rsidP="00124E7B">
      <w:r>
        <w:t>to notify their respective Organizational Partners of all potential IPRs, e.g., for ETSI, by means of the IPR Information Statement and the Licensing declaration forms.</w:t>
      </w:r>
    </w:p>
    <w:p w14:paraId="672E5CFB" w14:textId="77777777" w:rsidR="00124E7B" w:rsidRDefault="00124E7B" w:rsidP="00124E7B">
      <w:pPr>
        <w:pStyle w:val="Heading3"/>
      </w:pPr>
      <w:bookmarkStart w:id="7" w:name="_Toc35188999"/>
      <w:bookmarkStart w:id="8" w:name="_Toc43566448"/>
      <w:bookmarkStart w:id="9" w:name="_Toc73787691"/>
      <w:bookmarkStart w:id="10" w:name="_Toc73893421"/>
      <w:r>
        <w:t>1.2</w:t>
      </w:r>
      <w:r>
        <w:tab/>
        <w:t>Antitrust declarations</w:t>
      </w:r>
      <w:bookmarkEnd w:id="7"/>
      <w:bookmarkEnd w:id="8"/>
      <w:bookmarkEnd w:id="9"/>
      <w:bookmarkEnd w:id="10"/>
    </w:p>
    <w:p w14:paraId="78B20629" w14:textId="77777777" w:rsidR="00124E7B" w:rsidRDefault="00124E7B" w:rsidP="00124E7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EEEE952" w14:textId="77777777" w:rsidR="00124E7B" w:rsidRPr="00124E7B" w:rsidRDefault="00124E7B" w:rsidP="00124E7B"/>
    <w:p w14:paraId="28B5356B" w14:textId="77777777" w:rsidR="00031805" w:rsidRDefault="00031805" w:rsidP="00031805">
      <w:pPr>
        <w:pStyle w:val="Heading2"/>
      </w:pPr>
      <w:bookmarkStart w:id="11" w:name="_Toc73893422"/>
      <w:r>
        <w:t>2</w:t>
      </w:r>
      <w:r>
        <w:tab/>
        <w:t>Agenda and reports</w:t>
      </w:r>
      <w:bookmarkEnd w:id="11"/>
    </w:p>
    <w:p w14:paraId="6F6CC2D1" w14:textId="0DFF9322" w:rsidR="00031805" w:rsidRDefault="00031805" w:rsidP="00031805">
      <w:pPr>
        <w:rPr>
          <w:rFonts w:ascii="Arial" w:hAnsi="Arial" w:cs="Arial"/>
          <w:b/>
          <w:sz w:val="24"/>
        </w:rPr>
      </w:pPr>
      <w:r>
        <w:rPr>
          <w:rFonts w:ascii="Arial" w:hAnsi="Arial" w:cs="Arial"/>
          <w:b/>
          <w:color w:val="0000FF"/>
          <w:sz w:val="24"/>
        </w:rPr>
        <w:t>C1-212800</w:t>
      </w:r>
      <w:r>
        <w:rPr>
          <w:rFonts w:ascii="Arial" w:hAnsi="Arial" w:cs="Arial"/>
          <w:b/>
          <w:color w:val="0000FF"/>
          <w:sz w:val="24"/>
        </w:rPr>
        <w:tab/>
      </w:r>
      <w:r>
        <w:rPr>
          <w:rFonts w:ascii="Arial" w:hAnsi="Arial" w:cs="Arial"/>
          <w:b/>
          <w:sz w:val="24"/>
        </w:rPr>
        <w:t xml:space="preserve">3GPP TSG CT1#130-e – agenda for </w:t>
      </w:r>
      <w:proofErr w:type="spellStart"/>
      <w:r>
        <w:rPr>
          <w:rFonts w:ascii="Arial" w:hAnsi="Arial" w:cs="Arial"/>
          <w:b/>
          <w:sz w:val="24"/>
        </w:rPr>
        <w:t>Tdoc</w:t>
      </w:r>
      <w:proofErr w:type="spellEnd"/>
      <w:r>
        <w:rPr>
          <w:rFonts w:ascii="Arial" w:hAnsi="Arial" w:cs="Arial"/>
          <w:b/>
          <w:sz w:val="24"/>
        </w:rPr>
        <w:t xml:space="preserve"> allocation</w:t>
      </w:r>
    </w:p>
    <w:p w14:paraId="40B2200A"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87EDD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C1-212833</w:t>
      </w:r>
      <w:r>
        <w:rPr>
          <w:color w:val="993300"/>
          <w:u w:val="single"/>
        </w:rPr>
        <w:t>.</w:t>
      </w:r>
    </w:p>
    <w:p w14:paraId="20BC4830" w14:textId="0745EB15" w:rsidR="00031805" w:rsidRDefault="00031805" w:rsidP="00031805">
      <w:pPr>
        <w:rPr>
          <w:rFonts w:ascii="Arial" w:hAnsi="Arial" w:cs="Arial"/>
          <w:b/>
          <w:sz w:val="24"/>
        </w:rPr>
      </w:pPr>
      <w:r>
        <w:rPr>
          <w:rFonts w:ascii="Arial" w:hAnsi="Arial" w:cs="Arial"/>
          <w:b/>
          <w:color w:val="0000FF"/>
          <w:sz w:val="24"/>
        </w:rPr>
        <w:t>C1-212801</w:t>
      </w:r>
      <w:r>
        <w:rPr>
          <w:rFonts w:ascii="Arial" w:hAnsi="Arial" w:cs="Arial"/>
          <w:b/>
          <w:color w:val="0000FF"/>
          <w:sz w:val="24"/>
        </w:rPr>
        <w:tab/>
      </w:r>
      <w:r>
        <w:rPr>
          <w:rFonts w:ascii="Arial" w:hAnsi="Arial" w:cs="Arial"/>
          <w:b/>
          <w:sz w:val="24"/>
        </w:rPr>
        <w:t xml:space="preserve">3GPP TSG CT1#130-e – agenda after </w:t>
      </w:r>
      <w:proofErr w:type="spellStart"/>
      <w:r>
        <w:rPr>
          <w:rFonts w:ascii="Arial" w:hAnsi="Arial" w:cs="Arial"/>
          <w:b/>
          <w:sz w:val="24"/>
        </w:rPr>
        <w:t>Tdoc</w:t>
      </w:r>
      <w:proofErr w:type="spellEnd"/>
      <w:r>
        <w:rPr>
          <w:rFonts w:ascii="Arial" w:hAnsi="Arial" w:cs="Arial"/>
          <w:b/>
          <w:sz w:val="24"/>
        </w:rPr>
        <w:t xml:space="preserve"> allocation deadline</w:t>
      </w:r>
    </w:p>
    <w:p w14:paraId="6284E369"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A159A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84691" w14:textId="30B9EA49" w:rsidR="00031805" w:rsidRDefault="00031805" w:rsidP="00031805">
      <w:pPr>
        <w:rPr>
          <w:rFonts w:ascii="Arial" w:hAnsi="Arial" w:cs="Arial"/>
          <w:b/>
          <w:sz w:val="24"/>
        </w:rPr>
      </w:pPr>
      <w:r>
        <w:rPr>
          <w:rFonts w:ascii="Arial" w:hAnsi="Arial" w:cs="Arial"/>
          <w:b/>
          <w:color w:val="0000FF"/>
          <w:sz w:val="24"/>
        </w:rPr>
        <w:t>C1-212802</w:t>
      </w:r>
      <w:r>
        <w:rPr>
          <w:rFonts w:ascii="Arial" w:hAnsi="Arial" w:cs="Arial"/>
          <w:b/>
          <w:color w:val="0000FF"/>
          <w:sz w:val="24"/>
        </w:rPr>
        <w:tab/>
      </w:r>
      <w:r>
        <w:rPr>
          <w:rFonts w:ascii="Arial" w:hAnsi="Arial" w:cs="Arial"/>
          <w:b/>
          <w:sz w:val="24"/>
        </w:rPr>
        <w:t>3GPP TSG CT1#130-e – agenda with proposed LS-actions</w:t>
      </w:r>
    </w:p>
    <w:p w14:paraId="56B88110"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57306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DC35D" w14:textId="540EA49A" w:rsidR="00031805" w:rsidRDefault="00031805" w:rsidP="00031805">
      <w:pPr>
        <w:rPr>
          <w:rFonts w:ascii="Arial" w:hAnsi="Arial" w:cs="Arial"/>
          <w:b/>
          <w:sz w:val="24"/>
        </w:rPr>
      </w:pPr>
      <w:r>
        <w:rPr>
          <w:rFonts w:ascii="Arial" w:hAnsi="Arial" w:cs="Arial"/>
          <w:b/>
          <w:color w:val="0000FF"/>
          <w:sz w:val="24"/>
        </w:rPr>
        <w:t>C1-212803</w:t>
      </w:r>
      <w:r>
        <w:rPr>
          <w:rFonts w:ascii="Arial" w:hAnsi="Arial" w:cs="Arial"/>
          <w:b/>
          <w:color w:val="0000FF"/>
          <w:sz w:val="24"/>
        </w:rPr>
        <w:tab/>
      </w:r>
      <w:r>
        <w:rPr>
          <w:rFonts w:ascii="Arial" w:hAnsi="Arial" w:cs="Arial"/>
          <w:b/>
          <w:sz w:val="24"/>
        </w:rPr>
        <w:t>3GPP TSG CT1#130-e – agenda at start of meeting</w:t>
      </w:r>
    </w:p>
    <w:p w14:paraId="09CCF776"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03A624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D7FE9" w14:textId="22E26C65" w:rsidR="00031805" w:rsidRDefault="00031805" w:rsidP="00031805">
      <w:pPr>
        <w:rPr>
          <w:rFonts w:ascii="Arial" w:hAnsi="Arial" w:cs="Arial"/>
          <w:b/>
          <w:sz w:val="24"/>
        </w:rPr>
      </w:pPr>
      <w:r>
        <w:rPr>
          <w:rFonts w:ascii="Arial" w:hAnsi="Arial" w:cs="Arial"/>
          <w:b/>
          <w:color w:val="0000FF"/>
          <w:sz w:val="24"/>
        </w:rPr>
        <w:lastRenderedPageBreak/>
        <w:t>C1-212804</w:t>
      </w:r>
      <w:r>
        <w:rPr>
          <w:rFonts w:ascii="Arial" w:hAnsi="Arial" w:cs="Arial"/>
          <w:b/>
          <w:color w:val="0000FF"/>
          <w:sz w:val="24"/>
        </w:rPr>
        <w:tab/>
      </w:r>
      <w:r>
        <w:rPr>
          <w:rFonts w:ascii="Arial" w:hAnsi="Arial" w:cs="Arial"/>
          <w:b/>
          <w:sz w:val="24"/>
        </w:rPr>
        <w:t>3GPP TSG CT1#130-e – agenda Thursday</w:t>
      </w:r>
    </w:p>
    <w:p w14:paraId="7DD4A9A5"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B2AA6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5280B" w14:textId="4543241A" w:rsidR="00031805" w:rsidRDefault="00031805" w:rsidP="00031805">
      <w:pPr>
        <w:rPr>
          <w:rFonts w:ascii="Arial" w:hAnsi="Arial" w:cs="Arial"/>
          <w:b/>
          <w:sz w:val="24"/>
        </w:rPr>
      </w:pPr>
      <w:r>
        <w:rPr>
          <w:rFonts w:ascii="Arial" w:hAnsi="Arial" w:cs="Arial"/>
          <w:b/>
          <w:color w:val="0000FF"/>
          <w:sz w:val="24"/>
        </w:rPr>
        <w:t>C1-212805</w:t>
      </w:r>
      <w:r>
        <w:rPr>
          <w:rFonts w:ascii="Arial" w:hAnsi="Arial" w:cs="Arial"/>
          <w:b/>
          <w:color w:val="0000FF"/>
          <w:sz w:val="24"/>
        </w:rPr>
        <w:tab/>
      </w:r>
      <w:r>
        <w:rPr>
          <w:rFonts w:ascii="Arial" w:hAnsi="Arial" w:cs="Arial"/>
          <w:b/>
          <w:sz w:val="24"/>
        </w:rPr>
        <w:t>3GPP TSG CT1#130-e – agenda at end of meeting</w:t>
      </w:r>
    </w:p>
    <w:p w14:paraId="046AF362"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515B7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CC739" w14:textId="25452407" w:rsidR="00031805" w:rsidRDefault="00031805" w:rsidP="00031805">
      <w:pPr>
        <w:rPr>
          <w:rFonts w:ascii="Arial" w:hAnsi="Arial" w:cs="Arial"/>
          <w:b/>
          <w:sz w:val="24"/>
        </w:rPr>
      </w:pPr>
      <w:r>
        <w:rPr>
          <w:rFonts w:ascii="Arial" w:hAnsi="Arial" w:cs="Arial"/>
          <w:b/>
          <w:color w:val="0000FF"/>
          <w:sz w:val="24"/>
        </w:rPr>
        <w:t>C1-212806</w:t>
      </w:r>
      <w:r>
        <w:rPr>
          <w:rFonts w:ascii="Arial" w:hAnsi="Arial" w:cs="Arial"/>
          <w:b/>
          <w:color w:val="0000FF"/>
          <w:sz w:val="24"/>
        </w:rPr>
        <w:tab/>
      </w:r>
      <w:r>
        <w:rPr>
          <w:rFonts w:ascii="Arial" w:hAnsi="Arial" w:cs="Arial"/>
          <w:b/>
          <w:sz w:val="24"/>
        </w:rPr>
        <w:t>draft C1-129e report</w:t>
      </w:r>
    </w:p>
    <w:p w14:paraId="552B171B" w14:textId="77777777" w:rsidR="00031805" w:rsidRDefault="00031805" w:rsidP="0003180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4CB55F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3D9B6" w14:textId="32123100" w:rsidR="00031805" w:rsidRDefault="00031805" w:rsidP="00031805">
      <w:pPr>
        <w:rPr>
          <w:rFonts w:ascii="Arial" w:hAnsi="Arial" w:cs="Arial"/>
          <w:b/>
          <w:sz w:val="24"/>
        </w:rPr>
      </w:pPr>
      <w:r>
        <w:rPr>
          <w:rFonts w:ascii="Arial" w:hAnsi="Arial" w:cs="Arial"/>
          <w:b/>
          <w:color w:val="0000FF"/>
          <w:sz w:val="24"/>
        </w:rPr>
        <w:t>C1-212833</w:t>
      </w:r>
      <w:r>
        <w:rPr>
          <w:rFonts w:ascii="Arial" w:hAnsi="Arial" w:cs="Arial"/>
          <w:b/>
          <w:color w:val="0000FF"/>
          <w:sz w:val="24"/>
        </w:rPr>
        <w:tab/>
      </w:r>
      <w:r>
        <w:rPr>
          <w:rFonts w:ascii="Arial" w:hAnsi="Arial" w:cs="Arial"/>
          <w:b/>
          <w:sz w:val="24"/>
        </w:rPr>
        <w:t xml:space="preserve">3GPP TSG CT1#130-e – agenda for </w:t>
      </w:r>
      <w:proofErr w:type="spellStart"/>
      <w:r>
        <w:rPr>
          <w:rFonts w:ascii="Arial" w:hAnsi="Arial" w:cs="Arial"/>
          <w:b/>
          <w:sz w:val="24"/>
        </w:rPr>
        <w:t>Tdoc</w:t>
      </w:r>
      <w:proofErr w:type="spellEnd"/>
      <w:r>
        <w:rPr>
          <w:rFonts w:ascii="Arial" w:hAnsi="Arial" w:cs="Arial"/>
          <w:b/>
          <w:sz w:val="24"/>
        </w:rPr>
        <w:t xml:space="preserve"> allocation</w:t>
      </w:r>
    </w:p>
    <w:p w14:paraId="022270E6"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7467CD2" w14:textId="77777777" w:rsidR="00031805" w:rsidRDefault="00031805" w:rsidP="00031805">
      <w:pPr>
        <w:rPr>
          <w:color w:val="808080"/>
        </w:rPr>
      </w:pPr>
      <w:r>
        <w:rPr>
          <w:color w:val="808080"/>
        </w:rPr>
        <w:t>(Replaces C1-212800)</w:t>
      </w:r>
    </w:p>
    <w:p w14:paraId="46BA04B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C0A6" w14:textId="77777777" w:rsidR="00031805" w:rsidRDefault="00031805" w:rsidP="00031805">
      <w:pPr>
        <w:pStyle w:val="Heading2"/>
      </w:pPr>
      <w:bookmarkStart w:id="12" w:name="_Toc73893423"/>
      <w:r>
        <w:t>3</w:t>
      </w:r>
      <w:r>
        <w:tab/>
        <w:t>Work organization</w:t>
      </w:r>
      <w:bookmarkEnd w:id="12"/>
    </w:p>
    <w:p w14:paraId="2F56A6D6" w14:textId="77777777" w:rsidR="00031805" w:rsidRDefault="00031805" w:rsidP="00031805">
      <w:pPr>
        <w:pStyle w:val="Heading3"/>
      </w:pPr>
      <w:bookmarkStart w:id="13" w:name="_Toc73893424"/>
      <w:r>
        <w:t>3.1</w:t>
      </w:r>
      <w:r>
        <w:tab/>
        <w:t>Meeting schedule</w:t>
      </w:r>
      <w:bookmarkEnd w:id="13"/>
    </w:p>
    <w:p w14:paraId="2393934D" w14:textId="77777777" w:rsidR="00031805" w:rsidRDefault="00031805" w:rsidP="00031805">
      <w:pPr>
        <w:pStyle w:val="Heading3"/>
      </w:pPr>
      <w:bookmarkStart w:id="14" w:name="_Toc73893425"/>
      <w:r>
        <w:t>3.2</w:t>
      </w:r>
      <w:r>
        <w:tab/>
        <w:t xml:space="preserve">Work Plan and other </w:t>
      </w:r>
      <w:proofErr w:type="spellStart"/>
      <w:r>
        <w:t>adm.</w:t>
      </w:r>
      <w:proofErr w:type="spellEnd"/>
      <w:r>
        <w:t xml:space="preserve"> issues</w:t>
      </w:r>
      <w:bookmarkEnd w:id="14"/>
    </w:p>
    <w:p w14:paraId="7EEE9933" w14:textId="617A0FE4" w:rsidR="00031805" w:rsidRDefault="00031805" w:rsidP="00031805">
      <w:pPr>
        <w:rPr>
          <w:rFonts w:ascii="Arial" w:hAnsi="Arial" w:cs="Arial"/>
          <w:b/>
          <w:sz w:val="24"/>
        </w:rPr>
      </w:pPr>
      <w:r>
        <w:rPr>
          <w:rFonts w:ascii="Arial" w:hAnsi="Arial" w:cs="Arial"/>
          <w:b/>
          <w:color w:val="0000FF"/>
          <w:sz w:val="24"/>
        </w:rPr>
        <w:t>C1-212807</w:t>
      </w:r>
      <w:r>
        <w:rPr>
          <w:rFonts w:ascii="Arial" w:hAnsi="Arial" w:cs="Arial"/>
          <w:b/>
          <w:color w:val="0000FF"/>
          <w:sz w:val="24"/>
        </w:rPr>
        <w:tab/>
      </w:r>
      <w:r>
        <w:rPr>
          <w:rFonts w:ascii="Arial" w:hAnsi="Arial" w:cs="Arial"/>
          <w:b/>
          <w:sz w:val="24"/>
        </w:rPr>
        <w:t>work plan</w:t>
      </w:r>
    </w:p>
    <w:p w14:paraId="220A7225" w14:textId="77777777" w:rsidR="00031805" w:rsidRDefault="00031805" w:rsidP="0003180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35BC9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09843" w14:textId="6A170D13" w:rsidR="00031805" w:rsidRDefault="00031805" w:rsidP="00031805">
      <w:pPr>
        <w:rPr>
          <w:rFonts w:ascii="Arial" w:hAnsi="Arial" w:cs="Arial"/>
          <w:b/>
          <w:sz w:val="24"/>
        </w:rPr>
      </w:pPr>
      <w:r>
        <w:rPr>
          <w:rFonts w:ascii="Arial" w:hAnsi="Arial" w:cs="Arial"/>
          <w:b/>
          <w:color w:val="0000FF"/>
          <w:sz w:val="24"/>
        </w:rPr>
        <w:t>C1-212834</w:t>
      </w:r>
      <w:r>
        <w:rPr>
          <w:rFonts w:ascii="Arial" w:hAnsi="Arial" w:cs="Arial"/>
          <w:b/>
          <w:color w:val="0000FF"/>
          <w:sz w:val="24"/>
        </w:rPr>
        <w:tab/>
      </w:r>
      <w:r>
        <w:rPr>
          <w:rFonts w:ascii="Arial" w:hAnsi="Arial" w:cs="Arial"/>
          <w:b/>
          <w:sz w:val="24"/>
        </w:rPr>
        <w:t>CT1#130-e guidance</w:t>
      </w:r>
    </w:p>
    <w:p w14:paraId="02B7C738"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67C60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C1-213544</w:t>
      </w:r>
      <w:r>
        <w:rPr>
          <w:color w:val="993300"/>
          <w:u w:val="single"/>
        </w:rPr>
        <w:t>.</w:t>
      </w:r>
    </w:p>
    <w:p w14:paraId="115D89A4" w14:textId="2788EA0C" w:rsidR="00031805" w:rsidRDefault="00031805" w:rsidP="00031805">
      <w:pPr>
        <w:rPr>
          <w:rFonts w:ascii="Arial" w:hAnsi="Arial" w:cs="Arial"/>
          <w:b/>
          <w:sz w:val="24"/>
        </w:rPr>
      </w:pPr>
      <w:r>
        <w:rPr>
          <w:rFonts w:ascii="Arial" w:hAnsi="Arial" w:cs="Arial"/>
          <w:b/>
          <w:color w:val="0000FF"/>
          <w:sz w:val="24"/>
        </w:rPr>
        <w:t>C1-212835</w:t>
      </w:r>
      <w:r>
        <w:rPr>
          <w:rFonts w:ascii="Arial" w:hAnsi="Arial" w:cs="Arial"/>
          <w:b/>
          <w:color w:val="0000FF"/>
          <w:sz w:val="24"/>
        </w:rPr>
        <w:tab/>
      </w:r>
      <w:r>
        <w:rPr>
          <w:rFonts w:ascii="Arial" w:hAnsi="Arial" w:cs="Arial"/>
          <w:b/>
          <w:sz w:val="24"/>
        </w:rPr>
        <w:t>CT1#130e - CT1 VC Chair elections</w:t>
      </w:r>
    </w:p>
    <w:p w14:paraId="1C628AB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2B2AF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8FD9" w14:textId="074B038A" w:rsidR="00031805" w:rsidRDefault="00031805" w:rsidP="00031805">
      <w:pPr>
        <w:rPr>
          <w:rFonts w:ascii="Arial" w:hAnsi="Arial" w:cs="Arial"/>
          <w:b/>
          <w:sz w:val="24"/>
        </w:rPr>
      </w:pPr>
      <w:r>
        <w:rPr>
          <w:rFonts w:ascii="Arial" w:hAnsi="Arial" w:cs="Arial"/>
          <w:b/>
          <w:color w:val="0000FF"/>
          <w:sz w:val="24"/>
        </w:rPr>
        <w:t>C1-212836</w:t>
      </w:r>
      <w:r>
        <w:rPr>
          <w:rFonts w:ascii="Arial" w:hAnsi="Arial" w:cs="Arial"/>
          <w:b/>
          <w:color w:val="0000FF"/>
          <w:sz w:val="24"/>
        </w:rPr>
        <w:tab/>
      </w:r>
      <w:r>
        <w:rPr>
          <w:rFonts w:ascii="Arial" w:hAnsi="Arial" w:cs="Arial"/>
          <w:b/>
          <w:sz w:val="24"/>
        </w:rPr>
        <w:t>Decision making– Show of hands via email</w:t>
      </w:r>
    </w:p>
    <w:p w14:paraId="07E4336D"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FA8E82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37D54" w14:textId="1C710E70" w:rsidR="00031805" w:rsidRDefault="00031805" w:rsidP="00031805">
      <w:pPr>
        <w:rPr>
          <w:rFonts w:ascii="Arial" w:hAnsi="Arial" w:cs="Arial"/>
          <w:b/>
          <w:sz w:val="24"/>
        </w:rPr>
      </w:pPr>
      <w:r>
        <w:rPr>
          <w:rFonts w:ascii="Arial" w:hAnsi="Arial" w:cs="Arial"/>
          <w:b/>
          <w:color w:val="0000FF"/>
          <w:sz w:val="24"/>
        </w:rPr>
        <w:lastRenderedPageBreak/>
        <w:t>C1-213544</w:t>
      </w:r>
      <w:r>
        <w:rPr>
          <w:rFonts w:ascii="Arial" w:hAnsi="Arial" w:cs="Arial"/>
          <w:b/>
          <w:color w:val="0000FF"/>
          <w:sz w:val="24"/>
        </w:rPr>
        <w:tab/>
      </w:r>
      <w:r>
        <w:rPr>
          <w:rFonts w:ascii="Arial" w:hAnsi="Arial" w:cs="Arial"/>
          <w:b/>
          <w:sz w:val="24"/>
        </w:rPr>
        <w:t>CT1#130-e guidance</w:t>
      </w:r>
    </w:p>
    <w:p w14:paraId="3F583774"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75B1207" w14:textId="77777777" w:rsidR="00031805" w:rsidRDefault="00031805" w:rsidP="00031805">
      <w:pPr>
        <w:rPr>
          <w:color w:val="808080"/>
        </w:rPr>
      </w:pPr>
      <w:r>
        <w:rPr>
          <w:color w:val="808080"/>
        </w:rPr>
        <w:t>(Replaces C1-212834)</w:t>
      </w:r>
    </w:p>
    <w:p w14:paraId="3FE150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4385E" w14:textId="77777777" w:rsidR="00031805" w:rsidRDefault="00031805" w:rsidP="00031805">
      <w:pPr>
        <w:pStyle w:val="Heading2"/>
      </w:pPr>
      <w:bookmarkStart w:id="15" w:name="_Toc73893426"/>
      <w:r>
        <w:t>4</w:t>
      </w:r>
      <w:r>
        <w:tab/>
        <w:t>Input Liaison statements</w:t>
      </w:r>
      <w:bookmarkEnd w:id="15"/>
    </w:p>
    <w:p w14:paraId="38439875" w14:textId="103301F1" w:rsidR="00031805" w:rsidRDefault="00031805" w:rsidP="00031805">
      <w:pPr>
        <w:rPr>
          <w:rFonts w:ascii="Arial" w:hAnsi="Arial" w:cs="Arial"/>
          <w:b/>
          <w:sz w:val="24"/>
        </w:rPr>
      </w:pPr>
      <w:r>
        <w:rPr>
          <w:rFonts w:ascii="Arial" w:hAnsi="Arial" w:cs="Arial"/>
          <w:b/>
          <w:color w:val="0000FF"/>
          <w:sz w:val="24"/>
        </w:rPr>
        <w:t>C1-212808</w:t>
      </w:r>
      <w:r>
        <w:rPr>
          <w:rFonts w:ascii="Arial" w:hAnsi="Arial" w:cs="Arial"/>
          <w:b/>
          <w:color w:val="0000FF"/>
          <w:sz w:val="24"/>
        </w:rPr>
        <w:tab/>
      </w:r>
      <w:r>
        <w:rPr>
          <w:rFonts w:ascii="Arial" w:hAnsi="Arial" w:cs="Arial"/>
          <w:b/>
          <w:sz w:val="24"/>
        </w:rPr>
        <w:t>LS on Clarification on the API design principles (C3-212554)</w:t>
      </w:r>
    </w:p>
    <w:p w14:paraId="2C052515"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C3-212554, to CT4, cc CT1, SA4, SA5</w:t>
      </w:r>
      <w:r>
        <w:rPr>
          <w:i/>
        </w:rPr>
        <w:br/>
      </w:r>
      <w:r>
        <w:rPr>
          <w:i/>
        </w:rPr>
        <w:tab/>
      </w:r>
      <w:r>
        <w:rPr>
          <w:i/>
        </w:rPr>
        <w:tab/>
      </w:r>
      <w:r>
        <w:rPr>
          <w:i/>
        </w:rPr>
        <w:tab/>
      </w:r>
      <w:r>
        <w:rPr>
          <w:i/>
        </w:rPr>
        <w:tab/>
      </w:r>
      <w:r>
        <w:rPr>
          <w:i/>
        </w:rPr>
        <w:tab/>
        <w:t>Source: CT3</w:t>
      </w:r>
    </w:p>
    <w:p w14:paraId="7B7198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E2BEF" w14:textId="7872DACE" w:rsidR="00031805" w:rsidRDefault="00031805" w:rsidP="00031805">
      <w:pPr>
        <w:rPr>
          <w:rFonts w:ascii="Arial" w:hAnsi="Arial" w:cs="Arial"/>
          <w:b/>
          <w:sz w:val="24"/>
        </w:rPr>
      </w:pPr>
      <w:r>
        <w:rPr>
          <w:rFonts w:ascii="Arial" w:hAnsi="Arial" w:cs="Arial"/>
          <w:b/>
          <w:color w:val="0000FF"/>
          <w:sz w:val="24"/>
        </w:rPr>
        <w:t>C1-212809</w:t>
      </w:r>
      <w:r>
        <w:rPr>
          <w:rFonts w:ascii="Arial" w:hAnsi="Arial" w:cs="Arial"/>
          <w:b/>
          <w:color w:val="0000FF"/>
          <w:sz w:val="24"/>
        </w:rPr>
        <w:tab/>
      </w:r>
      <w:r>
        <w:rPr>
          <w:rFonts w:ascii="Arial" w:hAnsi="Arial" w:cs="Arial"/>
          <w:b/>
          <w:sz w:val="24"/>
        </w:rPr>
        <w:t>Reply LS on the support of L2TP with CUPS (C3-212569)</w:t>
      </w:r>
    </w:p>
    <w:p w14:paraId="7D348E9D"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C3-212569, to SA2, CT4, cc SA3, CT1</w:t>
      </w:r>
      <w:r>
        <w:rPr>
          <w:i/>
        </w:rPr>
        <w:br/>
      </w:r>
      <w:r>
        <w:rPr>
          <w:i/>
        </w:rPr>
        <w:tab/>
      </w:r>
      <w:r>
        <w:rPr>
          <w:i/>
        </w:rPr>
        <w:tab/>
      </w:r>
      <w:r>
        <w:rPr>
          <w:i/>
        </w:rPr>
        <w:tab/>
      </w:r>
      <w:r>
        <w:rPr>
          <w:i/>
        </w:rPr>
        <w:tab/>
      </w:r>
      <w:r>
        <w:rPr>
          <w:i/>
        </w:rPr>
        <w:tab/>
        <w:t>Source: CT3</w:t>
      </w:r>
    </w:p>
    <w:p w14:paraId="486432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10D24" w14:textId="19B2B2D9" w:rsidR="00031805" w:rsidRDefault="00031805" w:rsidP="00031805">
      <w:pPr>
        <w:rPr>
          <w:rFonts w:ascii="Arial" w:hAnsi="Arial" w:cs="Arial"/>
          <w:b/>
          <w:sz w:val="24"/>
        </w:rPr>
      </w:pPr>
      <w:r>
        <w:rPr>
          <w:rFonts w:ascii="Arial" w:hAnsi="Arial" w:cs="Arial"/>
          <w:b/>
          <w:color w:val="0000FF"/>
          <w:sz w:val="24"/>
        </w:rPr>
        <w:t>C1-212810</w:t>
      </w:r>
      <w:r>
        <w:rPr>
          <w:rFonts w:ascii="Arial" w:hAnsi="Arial" w:cs="Arial"/>
          <w:b/>
          <w:color w:val="0000FF"/>
          <w:sz w:val="24"/>
        </w:rPr>
        <w:tab/>
      </w:r>
      <w:r>
        <w:rPr>
          <w:rFonts w:ascii="Arial" w:hAnsi="Arial" w:cs="Arial"/>
          <w:b/>
          <w:sz w:val="24"/>
        </w:rPr>
        <w:t>Reply LS on Additional Clarifications on LI requirements applicable to SNPNs (C4-211519)</w:t>
      </w:r>
    </w:p>
    <w:p w14:paraId="2C494455"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C4-211519, to SA2, cc SA3-LI, CT1</w:t>
      </w:r>
      <w:r>
        <w:rPr>
          <w:i/>
        </w:rPr>
        <w:br/>
      </w:r>
      <w:r>
        <w:rPr>
          <w:i/>
        </w:rPr>
        <w:tab/>
      </w:r>
      <w:r>
        <w:rPr>
          <w:i/>
        </w:rPr>
        <w:tab/>
      </w:r>
      <w:r>
        <w:rPr>
          <w:i/>
        </w:rPr>
        <w:tab/>
      </w:r>
      <w:r>
        <w:rPr>
          <w:i/>
        </w:rPr>
        <w:tab/>
      </w:r>
      <w:r>
        <w:rPr>
          <w:i/>
        </w:rPr>
        <w:tab/>
        <w:t>Source: CT4</w:t>
      </w:r>
    </w:p>
    <w:p w14:paraId="01AEBC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3E706" w14:textId="2B0FA7F7" w:rsidR="00031805" w:rsidRDefault="00031805" w:rsidP="00031805">
      <w:pPr>
        <w:rPr>
          <w:rFonts w:ascii="Arial" w:hAnsi="Arial" w:cs="Arial"/>
          <w:b/>
          <w:sz w:val="24"/>
        </w:rPr>
      </w:pPr>
      <w:r>
        <w:rPr>
          <w:rFonts w:ascii="Arial" w:hAnsi="Arial" w:cs="Arial"/>
          <w:b/>
          <w:color w:val="0000FF"/>
          <w:sz w:val="24"/>
        </w:rPr>
        <w:t>C1-212811</w:t>
      </w:r>
      <w:r>
        <w:rPr>
          <w:rFonts w:ascii="Arial" w:hAnsi="Arial" w:cs="Arial"/>
          <w:b/>
          <w:color w:val="0000FF"/>
          <w:sz w:val="24"/>
        </w:rPr>
        <w:tab/>
      </w:r>
      <w:r>
        <w:rPr>
          <w:rFonts w:ascii="Arial" w:hAnsi="Arial" w:cs="Arial"/>
          <w:b/>
          <w:sz w:val="24"/>
        </w:rPr>
        <w:t>LS on N3IWF FQDN for emergency service (C4-211521)</w:t>
      </w:r>
    </w:p>
    <w:p w14:paraId="30E46DE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C4-211521, to SA2, cc CT1</w:t>
      </w:r>
      <w:r>
        <w:rPr>
          <w:i/>
        </w:rPr>
        <w:br/>
      </w:r>
      <w:r>
        <w:rPr>
          <w:i/>
        </w:rPr>
        <w:tab/>
      </w:r>
      <w:r>
        <w:rPr>
          <w:i/>
        </w:rPr>
        <w:tab/>
      </w:r>
      <w:r>
        <w:rPr>
          <w:i/>
        </w:rPr>
        <w:tab/>
      </w:r>
      <w:r>
        <w:rPr>
          <w:i/>
        </w:rPr>
        <w:tab/>
      </w:r>
      <w:r>
        <w:rPr>
          <w:i/>
        </w:rPr>
        <w:tab/>
        <w:t>Source: CT4</w:t>
      </w:r>
    </w:p>
    <w:p w14:paraId="38E893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B680E" w14:textId="0F6EB977" w:rsidR="00031805" w:rsidRDefault="00031805" w:rsidP="00031805">
      <w:pPr>
        <w:rPr>
          <w:rFonts w:ascii="Arial" w:hAnsi="Arial" w:cs="Arial"/>
          <w:b/>
          <w:sz w:val="24"/>
        </w:rPr>
      </w:pPr>
      <w:r>
        <w:rPr>
          <w:rFonts w:ascii="Arial" w:hAnsi="Arial" w:cs="Arial"/>
          <w:b/>
          <w:color w:val="0000FF"/>
          <w:sz w:val="24"/>
        </w:rPr>
        <w:t>C1-212812</w:t>
      </w:r>
      <w:r>
        <w:rPr>
          <w:rFonts w:ascii="Arial" w:hAnsi="Arial" w:cs="Arial"/>
          <w:b/>
          <w:color w:val="0000FF"/>
          <w:sz w:val="24"/>
        </w:rPr>
        <w:tab/>
      </w:r>
      <w:r>
        <w:rPr>
          <w:rFonts w:ascii="Arial" w:hAnsi="Arial" w:cs="Arial"/>
          <w:b/>
          <w:sz w:val="24"/>
        </w:rPr>
        <w:t>LS Response on Clarification on support of MAP messages at the UDM for SMS in 5GS (C4-211721)</w:t>
      </w:r>
    </w:p>
    <w:p w14:paraId="4A10C5E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C4-211721, to SA3-LI, cc SA2, CT1</w:t>
      </w:r>
      <w:r>
        <w:rPr>
          <w:i/>
        </w:rPr>
        <w:br/>
      </w:r>
      <w:r>
        <w:rPr>
          <w:i/>
        </w:rPr>
        <w:tab/>
      </w:r>
      <w:r>
        <w:rPr>
          <w:i/>
        </w:rPr>
        <w:tab/>
      </w:r>
      <w:r>
        <w:rPr>
          <w:i/>
        </w:rPr>
        <w:tab/>
      </w:r>
      <w:r>
        <w:rPr>
          <w:i/>
        </w:rPr>
        <w:tab/>
      </w:r>
      <w:r>
        <w:rPr>
          <w:i/>
        </w:rPr>
        <w:tab/>
        <w:t>Source: CT4</w:t>
      </w:r>
    </w:p>
    <w:p w14:paraId="7BE5C7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DC4E7" w14:textId="76F17076" w:rsidR="00031805" w:rsidRDefault="00031805" w:rsidP="00031805">
      <w:pPr>
        <w:rPr>
          <w:rFonts w:ascii="Arial" w:hAnsi="Arial" w:cs="Arial"/>
          <w:b/>
          <w:sz w:val="24"/>
        </w:rPr>
      </w:pPr>
      <w:r>
        <w:rPr>
          <w:rFonts w:ascii="Arial" w:hAnsi="Arial" w:cs="Arial"/>
          <w:b/>
          <w:color w:val="0000FF"/>
          <w:sz w:val="24"/>
        </w:rPr>
        <w:t>C1-212813</w:t>
      </w:r>
      <w:r>
        <w:rPr>
          <w:rFonts w:ascii="Arial" w:hAnsi="Arial" w:cs="Arial"/>
          <w:b/>
          <w:color w:val="0000FF"/>
          <w:sz w:val="24"/>
        </w:rPr>
        <w:tab/>
      </w:r>
      <w:r>
        <w:rPr>
          <w:rFonts w:ascii="Arial" w:hAnsi="Arial" w:cs="Arial"/>
          <w:b/>
          <w:sz w:val="24"/>
        </w:rPr>
        <w:t>Reply LS on AMF transparency for SOR (C4-211832)</w:t>
      </w:r>
    </w:p>
    <w:p w14:paraId="21497D5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C4-211832, to CT1, cc SA3</w:t>
      </w:r>
      <w:r>
        <w:rPr>
          <w:i/>
        </w:rPr>
        <w:br/>
      </w:r>
      <w:r>
        <w:rPr>
          <w:i/>
        </w:rPr>
        <w:tab/>
      </w:r>
      <w:r>
        <w:rPr>
          <w:i/>
        </w:rPr>
        <w:tab/>
      </w:r>
      <w:r>
        <w:rPr>
          <w:i/>
        </w:rPr>
        <w:tab/>
      </w:r>
      <w:r>
        <w:rPr>
          <w:i/>
        </w:rPr>
        <w:tab/>
      </w:r>
      <w:r>
        <w:rPr>
          <w:i/>
        </w:rPr>
        <w:tab/>
        <w:t>Source: CT4</w:t>
      </w:r>
    </w:p>
    <w:p w14:paraId="3F41A6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4460C" w14:textId="7AF76566" w:rsidR="00031805" w:rsidRDefault="00031805" w:rsidP="00031805">
      <w:pPr>
        <w:rPr>
          <w:rFonts w:ascii="Arial" w:hAnsi="Arial" w:cs="Arial"/>
          <w:b/>
          <w:sz w:val="24"/>
        </w:rPr>
      </w:pPr>
      <w:r>
        <w:rPr>
          <w:rFonts w:ascii="Arial" w:hAnsi="Arial" w:cs="Arial"/>
          <w:b/>
          <w:color w:val="0000FF"/>
          <w:sz w:val="24"/>
        </w:rPr>
        <w:t>C1-212814</w:t>
      </w:r>
      <w:r>
        <w:rPr>
          <w:rFonts w:ascii="Arial" w:hAnsi="Arial" w:cs="Arial"/>
          <w:b/>
          <w:color w:val="0000FF"/>
          <w:sz w:val="24"/>
        </w:rPr>
        <w:tab/>
      </w:r>
      <w:r>
        <w:rPr>
          <w:rFonts w:ascii="Arial" w:hAnsi="Arial" w:cs="Arial"/>
          <w:b/>
          <w:sz w:val="24"/>
        </w:rPr>
        <w:t>LS on Support of Asynchronous Type Communication in N1N2MessageTransfer (C4-212401)</w:t>
      </w:r>
    </w:p>
    <w:p w14:paraId="1A33D969" w14:textId="77777777" w:rsidR="00031805" w:rsidRDefault="00031805" w:rsidP="0003180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C4-212401, to SA2, cc CT1</w:t>
      </w:r>
      <w:r>
        <w:rPr>
          <w:i/>
        </w:rPr>
        <w:br/>
      </w:r>
      <w:r>
        <w:rPr>
          <w:i/>
        </w:rPr>
        <w:tab/>
      </w:r>
      <w:r>
        <w:rPr>
          <w:i/>
        </w:rPr>
        <w:tab/>
      </w:r>
      <w:r>
        <w:rPr>
          <w:i/>
        </w:rPr>
        <w:tab/>
      </w:r>
      <w:r>
        <w:rPr>
          <w:i/>
        </w:rPr>
        <w:tab/>
      </w:r>
      <w:r>
        <w:rPr>
          <w:i/>
        </w:rPr>
        <w:tab/>
        <w:t>Source: CT4</w:t>
      </w:r>
    </w:p>
    <w:p w14:paraId="6FEAC3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A014D" w14:textId="62F1D575" w:rsidR="00031805" w:rsidRDefault="00031805" w:rsidP="00031805">
      <w:pPr>
        <w:rPr>
          <w:rFonts w:ascii="Arial" w:hAnsi="Arial" w:cs="Arial"/>
          <w:b/>
          <w:sz w:val="24"/>
        </w:rPr>
      </w:pPr>
      <w:r>
        <w:rPr>
          <w:rFonts w:ascii="Arial" w:hAnsi="Arial" w:cs="Arial"/>
          <w:b/>
          <w:color w:val="0000FF"/>
          <w:sz w:val="24"/>
        </w:rPr>
        <w:t>C1-212815</w:t>
      </w:r>
      <w:r>
        <w:rPr>
          <w:rFonts w:ascii="Arial" w:hAnsi="Arial" w:cs="Arial"/>
          <w:b/>
          <w:color w:val="0000FF"/>
          <w:sz w:val="24"/>
        </w:rPr>
        <w:tab/>
      </w:r>
      <w:r>
        <w:rPr>
          <w:rFonts w:ascii="Arial" w:hAnsi="Arial" w:cs="Arial"/>
          <w:b/>
          <w:sz w:val="24"/>
        </w:rPr>
        <w:t>Attack preventing NAS procedures to succeed (FSAG Doc 92_003)</w:t>
      </w:r>
    </w:p>
    <w:p w14:paraId="623AC4A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FSAG Doc 92_003, to CT1, SA3, cc -</w:t>
      </w:r>
      <w:r>
        <w:rPr>
          <w:i/>
        </w:rPr>
        <w:br/>
      </w:r>
      <w:r>
        <w:rPr>
          <w:i/>
        </w:rPr>
        <w:tab/>
      </w:r>
      <w:r>
        <w:rPr>
          <w:i/>
        </w:rPr>
        <w:tab/>
      </w:r>
      <w:r>
        <w:rPr>
          <w:i/>
        </w:rPr>
        <w:tab/>
      </w:r>
      <w:r>
        <w:rPr>
          <w:i/>
        </w:rPr>
        <w:tab/>
      </w:r>
      <w:r>
        <w:rPr>
          <w:i/>
        </w:rPr>
        <w:tab/>
        <w:t>Source: GSMA FSAG</w:t>
      </w:r>
    </w:p>
    <w:p w14:paraId="14115F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6C73D" w14:textId="5E3D6AB6" w:rsidR="00031805" w:rsidRDefault="00031805" w:rsidP="00031805">
      <w:pPr>
        <w:rPr>
          <w:rFonts w:ascii="Arial" w:hAnsi="Arial" w:cs="Arial"/>
          <w:b/>
          <w:sz w:val="24"/>
        </w:rPr>
      </w:pPr>
      <w:r>
        <w:rPr>
          <w:rFonts w:ascii="Arial" w:hAnsi="Arial" w:cs="Arial"/>
          <w:b/>
          <w:color w:val="0000FF"/>
          <w:sz w:val="24"/>
        </w:rPr>
        <w:t>C1-212816</w:t>
      </w:r>
      <w:r>
        <w:rPr>
          <w:rFonts w:ascii="Arial" w:hAnsi="Arial" w:cs="Arial"/>
          <w:b/>
          <w:color w:val="0000FF"/>
          <w:sz w:val="24"/>
        </w:rPr>
        <w:tab/>
      </w:r>
      <w:r>
        <w:rPr>
          <w:rFonts w:ascii="Arial" w:hAnsi="Arial" w:cs="Arial"/>
          <w:b/>
          <w:sz w:val="24"/>
        </w:rPr>
        <w:t>Support of UAVs authentication/authorization in 3GPP systems and interfacing with USS/UTM</w:t>
      </w:r>
    </w:p>
    <w:p w14:paraId="0B73557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GSMA-ACJA LS 3GPP SA2 Authentication, to SA2, SA3, SA6, cc CT1, CT3, CT4</w:t>
      </w:r>
      <w:r>
        <w:rPr>
          <w:i/>
        </w:rPr>
        <w:br/>
      </w:r>
      <w:r>
        <w:rPr>
          <w:i/>
        </w:rPr>
        <w:tab/>
      </w:r>
      <w:r>
        <w:rPr>
          <w:i/>
        </w:rPr>
        <w:tab/>
      </w:r>
      <w:r>
        <w:rPr>
          <w:i/>
        </w:rPr>
        <w:tab/>
      </w:r>
      <w:r>
        <w:rPr>
          <w:i/>
        </w:rPr>
        <w:tab/>
      </w:r>
      <w:r>
        <w:rPr>
          <w:i/>
        </w:rPr>
        <w:tab/>
        <w:t>Source: GSMA ACJA</w:t>
      </w:r>
    </w:p>
    <w:p w14:paraId="503EFE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BBBB" w14:textId="6B8EA114" w:rsidR="00031805" w:rsidRDefault="00031805" w:rsidP="00031805">
      <w:pPr>
        <w:rPr>
          <w:rFonts w:ascii="Arial" w:hAnsi="Arial" w:cs="Arial"/>
          <w:b/>
          <w:sz w:val="24"/>
        </w:rPr>
      </w:pPr>
      <w:r>
        <w:rPr>
          <w:rFonts w:ascii="Arial" w:hAnsi="Arial" w:cs="Arial"/>
          <w:b/>
          <w:color w:val="0000FF"/>
          <w:sz w:val="24"/>
        </w:rPr>
        <w:t>C1-212817</w:t>
      </w:r>
      <w:r>
        <w:rPr>
          <w:rFonts w:ascii="Arial" w:hAnsi="Arial" w:cs="Arial"/>
          <w:b/>
          <w:color w:val="0000FF"/>
          <w:sz w:val="24"/>
        </w:rPr>
        <w:tab/>
      </w:r>
      <w:r>
        <w:rPr>
          <w:rFonts w:ascii="Arial" w:hAnsi="Arial" w:cs="Arial"/>
          <w:b/>
          <w:sz w:val="24"/>
        </w:rPr>
        <w:t xml:space="preserve">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 (R2-2104349)</w:t>
      </w:r>
    </w:p>
    <w:p w14:paraId="76660F48"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R2-2104349, to SA3, RAN3, cc CT1, CT4, SA2</w:t>
      </w:r>
      <w:r>
        <w:rPr>
          <w:i/>
        </w:rPr>
        <w:br/>
      </w:r>
      <w:r>
        <w:rPr>
          <w:i/>
        </w:rPr>
        <w:tab/>
      </w:r>
      <w:r>
        <w:rPr>
          <w:i/>
        </w:rPr>
        <w:tab/>
      </w:r>
      <w:r>
        <w:rPr>
          <w:i/>
        </w:rPr>
        <w:tab/>
      </w:r>
      <w:r>
        <w:rPr>
          <w:i/>
        </w:rPr>
        <w:tab/>
      </w:r>
      <w:r>
        <w:rPr>
          <w:i/>
        </w:rPr>
        <w:tab/>
        <w:t>Source: RAN2</w:t>
      </w:r>
    </w:p>
    <w:p w14:paraId="4DB014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66CF5" w14:textId="2CE1E3EC" w:rsidR="00031805" w:rsidRDefault="00031805" w:rsidP="00031805">
      <w:pPr>
        <w:rPr>
          <w:rFonts w:ascii="Arial" w:hAnsi="Arial" w:cs="Arial"/>
          <w:b/>
          <w:sz w:val="24"/>
        </w:rPr>
      </w:pPr>
      <w:r>
        <w:rPr>
          <w:rFonts w:ascii="Arial" w:hAnsi="Arial" w:cs="Arial"/>
          <w:b/>
          <w:color w:val="0000FF"/>
          <w:sz w:val="24"/>
        </w:rPr>
        <w:t>C1-212818</w:t>
      </w:r>
      <w:r>
        <w:rPr>
          <w:rFonts w:ascii="Arial" w:hAnsi="Arial" w:cs="Arial"/>
          <w:b/>
          <w:color w:val="0000FF"/>
          <w:sz w:val="24"/>
        </w:rPr>
        <w:tab/>
      </w:r>
      <w:r>
        <w:rPr>
          <w:rFonts w:ascii="Arial" w:hAnsi="Arial" w:cs="Arial"/>
          <w:b/>
          <w:sz w:val="24"/>
        </w:rPr>
        <w:t>Reply LS on support of PWS over SNPN (R2-2104640)</w:t>
      </w:r>
    </w:p>
    <w:p w14:paraId="4EF3C45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R2-2104640, to SA1, cc SA2, CT1, RAN3, SA, CT, RAN, SA3</w:t>
      </w:r>
      <w:r>
        <w:rPr>
          <w:i/>
        </w:rPr>
        <w:br/>
      </w:r>
      <w:r>
        <w:rPr>
          <w:i/>
        </w:rPr>
        <w:tab/>
      </w:r>
      <w:r>
        <w:rPr>
          <w:i/>
        </w:rPr>
        <w:tab/>
      </w:r>
      <w:r>
        <w:rPr>
          <w:i/>
        </w:rPr>
        <w:tab/>
      </w:r>
      <w:r>
        <w:rPr>
          <w:i/>
        </w:rPr>
        <w:tab/>
      </w:r>
      <w:r>
        <w:rPr>
          <w:i/>
        </w:rPr>
        <w:tab/>
        <w:t>Source: RAN2</w:t>
      </w:r>
    </w:p>
    <w:p w14:paraId="1579142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1989E" w14:textId="320917E0" w:rsidR="00031805" w:rsidRDefault="00031805" w:rsidP="00031805">
      <w:pPr>
        <w:rPr>
          <w:rFonts w:ascii="Arial" w:hAnsi="Arial" w:cs="Arial"/>
          <w:b/>
          <w:sz w:val="24"/>
        </w:rPr>
      </w:pPr>
      <w:r>
        <w:rPr>
          <w:rFonts w:ascii="Arial" w:hAnsi="Arial" w:cs="Arial"/>
          <w:b/>
          <w:color w:val="0000FF"/>
          <w:sz w:val="24"/>
        </w:rPr>
        <w:t>C1-212819</w:t>
      </w:r>
      <w:r>
        <w:rPr>
          <w:rFonts w:ascii="Arial" w:hAnsi="Arial" w:cs="Arial"/>
          <w:b/>
          <w:color w:val="0000FF"/>
          <w:sz w:val="24"/>
        </w:rPr>
        <w:tab/>
      </w:r>
      <w:r>
        <w:rPr>
          <w:rFonts w:ascii="Arial" w:hAnsi="Arial" w:cs="Arial"/>
          <w:b/>
          <w:sz w:val="24"/>
        </w:rPr>
        <w:t xml:space="preserve">LS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 (R5- 206273)</w:t>
      </w:r>
    </w:p>
    <w:p w14:paraId="5FFDCCB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R5- 206273, to CT1, cc SA3</w:t>
      </w:r>
      <w:r>
        <w:rPr>
          <w:i/>
        </w:rPr>
        <w:br/>
      </w:r>
      <w:r>
        <w:rPr>
          <w:i/>
        </w:rPr>
        <w:tab/>
      </w:r>
      <w:r>
        <w:rPr>
          <w:i/>
        </w:rPr>
        <w:tab/>
      </w:r>
      <w:r>
        <w:rPr>
          <w:i/>
        </w:rPr>
        <w:tab/>
      </w:r>
      <w:r>
        <w:rPr>
          <w:i/>
        </w:rPr>
        <w:tab/>
      </w:r>
      <w:r>
        <w:rPr>
          <w:i/>
        </w:rPr>
        <w:tab/>
        <w:t>Source: RAN5</w:t>
      </w:r>
    </w:p>
    <w:p w14:paraId="57E0FD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5C504" w14:textId="0336B2D7" w:rsidR="00031805" w:rsidRDefault="00031805" w:rsidP="00031805">
      <w:pPr>
        <w:rPr>
          <w:rFonts w:ascii="Arial" w:hAnsi="Arial" w:cs="Arial"/>
          <w:b/>
          <w:sz w:val="24"/>
        </w:rPr>
      </w:pPr>
      <w:r>
        <w:rPr>
          <w:rFonts w:ascii="Arial" w:hAnsi="Arial" w:cs="Arial"/>
          <w:b/>
          <w:color w:val="0000FF"/>
          <w:sz w:val="24"/>
        </w:rPr>
        <w:t>C1-212820</w:t>
      </w:r>
      <w:r>
        <w:rPr>
          <w:rFonts w:ascii="Arial" w:hAnsi="Arial" w:cs="Arial"/>
          <w:b/>
          <w:color w:val="0000FF"/>
          <w:sz w:val="24"/>
        </w:rPr>
        <w:tab/>
      </w:r>
      <w:r>
        <w:rPr>
          <w:rFonts w:ascii="Arial" w:hAnsi="Arial" w:cs="Arial"/>
          <w:b/>
          <w:sz w:val="24"/>
        </w:rPr>
        <w:t>LS on SDP attribute a=</w:t>
      </w:r>
      <w:proofErr w:type="spellStart"/>
      <w:r>
        <w:rPr>
          <w:rFonts w:ascii="Arial" w:hAnsi="Arial" w:cs="Arial"/>
          <w:b/>
          <w:sz w:val="24"/>
        </w:rPr>
        <w:t>key-mgmt:mikey</w:t>
      </w:r>
      <w:proofErr w:type="spellEnd"/>
      <w:r>
        <w:rPr>
          <w:rFonts w:ascii="Arial" w:hAnsi="Arial" w:cs="Arial"/>
          <w:b/>
          <w:sz w:val="24"/>
        </w:rPr>
        <w:t xml:space="preserve"> (R5-206283)</w:t>
      </w:r>
    </w:p>
    <w:p w14:paraId="149B207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R5-206283, to CT1, cc -</w:t>
      </w:r>
      <w:r>
        <w:rPr>
          <w:i/>
        </w:rPr>
        <w:br/>
      </w:r>
      <w:r>
        <w:rPr>
          <w:i/>
        </w:rPr>
        <w:tab/>
      </w:r>
      <w:r>
        <w:rPr>
          <w:i/>
        </w:rPr>
        <w:tab/>
      </w:r>
      <w:r>
        <w:rPr>
          <w:i/>
        </w:rPr>
        <w:tab/>
      </w:r>
      <w:r>
        <w:rPr>
          <w:i/>
        </w:rPr>
        <w:tab/>
      </w:r>
      <w:r>
        <w:rPr>
          <w:i/>
        </w:rPr>
        <w:tab/>
        <w:t>Source: RAN5</w:t>
      </w:r>
    </w:p>
    <w:p w14:paraId="43AF5B9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7A17E" w14:textId="571EEF32" w:rsidR="00031805" w:rsidRDefault="00031805" w:rsidP="00031805">
      <w:pPr>
        <w:rPr>
          <w:rFonts w:ascii="Arial" w:hAnsi="Arial" w:cs="Arial"/>
          <w:b/>
          <w:sz w:val="24"/>
        </w:rPr>
      </w:pPr>
      <w:r>
        <w:rPr>
          <w:rFonts w:ascii="Arial" w:hAnsi="Arial" w:cs="Arial"/>
          <w:b/>
          <w:color w:val="0000FF"/>
          <w:sz w:val="24"/>
        </w:rPr>
        <w:t>C1-212821</w:t>
      </w:r>
      <w:r>
        <w:rPr>
          <w:rFonts w:ascii="Arial" w:hAnsi="Arial" w:cs="Arial"/>
          <w:b/>
          <w:color w:val="0000FF"/>
          <w:sz w:val="24"/>
        </w:rPr>
        <w:tab/>
      </w:r>
      <w:r>
        <w:rPr>
          <w:rFonts w:ascii="Arial" w:hAnsi="Arial" w:cs="Arial"/>
          <w:b/>
          <w:sz w:val="24"/>
        </w:rPr>
        <w:t>LS on 180 Ringing when preconditions are not used (R5-211359)</w:t>
      </w:r>
    </w:p>
    <w:p w14:paraId="07A5BD1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R5-211359, to CT1, cc -</w:t>
      </w:r>
      <w:r>
        <w:rPr>
          <w:i/>
        </w:rPr>
        <w:br/>
      </w:r>
      <w:r>
        <w:rPr>
          <w:i/>
        </w:rPr>
        <w:tab/>
      </w:r>
      <w:r>
        <w:rPr>
          <w:i/>
        </w:rPr>
        <w:tab/>
      </w:r>
      <w:r>
        <w:rPr>
          <w:i/>
        </w:rPr>
        <w:tab/>
      </w:r>
      <w:r>
        <w:rPr>
          <w:i/>
        </w:rPr>
        <w:tab/>
      </w:r>
      <w:r>
        <w:rPr>
          <w:i/>
        </w:rPr>
        <w:tab/>
        <w:t>Source: RAN5</w:t>
      </w:r>
    </w:p>
    <w:p w14:paraId="0294FD3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28AE" w14:textId="08F2EB6E" w:rsidR="00031805" w:rsidRDefault="00031805" w:rsidP="00031805">
      <w:pPr>
        <w:rPr>
          <w:rFonts w:ascii="Arial" w:hAnsi="Arial" w:cs="Arial"/>
          <w:b/>
          <w:sz w:val="24"/>
        </w:rPr>
      </w:pPr>
      <w:r>
        <w:rPr>
          <w:rFonts w:ascii="Arial" w:hAnsi="Arial" w:cs="Arial"/>
          <w:b/>
          <w:color w:val="0000FF"/>
          <w:sz w:val="24"/>
        </w:rPr>
        <w:t>C1-212822</w:t>
      </w:r>
      <w:r>
        <w:rPr>
          <w:rFonts w:ascii="Arial" w:hAnsi="Arial" w:cs="Arial"/>
          <w:b/>
          <w:color w:val="0000FF"/>
          <w:sz w:val="24"/>
        </w:rPr>
        <w:tab/>
      </w:r>
      <w:r>
        <w:rPr>
          <w:rFonts w:ascii="Arial" w:hAnsi="Arial" w:cs="Arial"/>
          <w:b/>
          <w:sz w:val="24"/>
        </w:rPr>
        <w:t>LS on ICE support for establishing an MCPTT pre-established session (R5-211360)</w:t>
      </w:r>
    </w:p>
    <w:p w14:paraId="6A58C1D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R5-211360, to CT1, cc -</w:t>
      </w:r>
      <w:r>
        <w:rPr>
          <w:i/>
        </w:rPr>
        <w:br/>
      </w:r>
      <w:r>
        <w:rPr>
          <w:i/>
        </w:rPr>
        <w:tab/>
      </w:r>
      <w:r>
        <w:rPr>
          <w:i/>
        </w:rPr>
        <w:tab/>
      </w:r>
      <w:r>
        <w:rPr>
          <w:i/>
        </w:rPr>
        <w:tab/>
      </w:r>
      <w:r>
        <w:rPr>
          <w:i/>
        </w:rPr>
        <w:tab/>
      </w:r>
      <w:r>
        <w:rPr>
          <w:i/>
        </w:rPr>
        <w:tab/>
        <w:t>Source: RAN5</w:t>
      </w:r>
    </w:p>
    <w:p w14:paraId="6B23E4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E9999" w14:textId="4D9B8A3D" w:rsidR="00031805" w:rsidRDefault="00031805" w:rsidP="00031805">
      <w:pPr>
        <w:rPr>
          <w:rFonts w:ascii="Arial" w:hAnsi="Arial" w:cs="Arial"/>
          <w:b/>
          <w:sz w:val="24"/>
        </w:rPr>
      </w:pPr>
      <w:r>
        <w:rPr>
          <w:rFonts w:ascii="Arial" w:hAnsi="Arial" w:cs="Arial"/>
          <w:b/>
          <w:color w:val="0000FF"/>
          <w:sz w:val="24"/>
        </w:rPr>
        <w:t>C1-212823</w:t>
      </w:r>
      <w:r>
        <w:rPr>
          <w:rFonts w:ascii="Arial" w:hAnsi="Arial" w:cs="Arial"/>
          <w:b/>
          <w:color w:val="0000FF"/>
          <w:sz w:val="24"/>
        </w:rPr>
        <w:tab/>
      </w:r>
      <w:r>
        <w:rPr>
          <w:rFonts w:ascii="Arial" w:hAnsi="Arial" w:cs="Arial"/>
          <w:b/>
          <w:sz w:val="24"/>
        </w:rPr>
        <w:t>LS on support of PWS over SNPN (S1-210368)</w:t>
      </w:r>
    </w:p>
    <w:p w14:paraId="3206A8D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3EF54C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32FE2" w14:textId="0514645E" w:rsidR="00031805" w:rsidRDefault="00031805" w:rsidP="00031805">
      <w:pPr>
        <w:rPr>
          <w:rFonts w:ascii="Arial" w:hAnsi="Arial" w:cs="Arial"/>
          <w:b/>
          <w:sz w:val="24"/>
        </w:rPr>
      </w:pPr>
      <w:r>
        <w:rPr>
          <w:rFonts w:ascii="Arial" w:hAnsi="Arial" w:cs="Arial"/>
          <w:b/>
          <w:color w:val="0000FF"/>
          <w:sz w:val="24"/>
        </w:rPr>
        <w:t>C1-212824</w:t>
      </w:r>
      <w:r>
        <w:rPr>
          <w:rFonts w:ascii="Arial" w:hAnsi="Arial" w:cs="Arial"/>
          <w:b/>
          <w:color w:val="0000FF"/>
          <w:sz w:val="24"/>
        </w:rPr>
        <w:tab/>
      </w:r>
      <w:r>
        <w:rPr>
          <w:rFonts w:ascii="Arial" w:hAnsi="Arial" w:cs="Arial"/>
          <w:b/>
          <w:sz w:val="24"/>
        </w:rPr>
        <w:t>Reply LS on NSSAA at inter-PLMN mobility (S2-2101052)</w:t>
      </w:r>
    </w:p>
    <w:p w14:paraId="459E507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S2-2101052, to CT1, cc CT4, SA3</w:t>
      </w:r>
      <w:r>
        <w:rPr>
          <w:i/>
        </w:rPr>
        <w:br/>
      </w:r>
      <w:r>
        <w:rPr>
          <w:i/>
        </w:rPr>
        <w:tab/>
      </w:r>
      <w:r>
        <w:rPr>
          <w:i/>
        </w:rPr>
        <w:tab/>
      </w:r>
      <w:r>
        <w:rPr>
          <w:i/>
        </w:rPr>
        <w:tab/>
      </w:r>
      <w:r>
        <w:rPr>
          <w:i/>
        </w:rPr>
        <w:tab/>
      </w:r>
      <w:r>
        <w:rPr>
          <w:i/>
        </w:rPr>
        <w:tab/>
        <w:t>Source: SA2</w:t>
      </w:r>
    </w:p>
    <w:p w14:paraId="6F9970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B1F7F" w14:textId="6904AFBC" w:rsidR="00031805" w:rsidRDefault="00031805" w:rsidP="00031805">
      <w:pPr>
        <w:rPr>
          <w:rFonts w:ascii="Arial" w:hAnsi="Arial" w:cs="Arial"/>
          <w:b/>
          <w:sz w:val="24"/>
        </w:rPr>
      </w:pPr>
      <w:r>
        <w:rPr>
          <w:rFonts w:ascii="Arial" w:hAnsi="Arial" w:cs="Arial"/>
          <w:b/>
          <w:color w:val="0000FF"/>
          <w:sz w:val="24"/>
        </w:rPr>
        <w:t>C1-212825</w:t>
      </w:r>
      <w:r>
        <w:rPr>
          <w:rFonts w:ascii="Arial" w:hAnsi="Arial" w:cs="Arial"/>
          <w:b/>
          <w:color w:val="0000FF"/>
          <w:sz w:val="24"/>
        </w:rPr>
        <w:tab/>
      </w:r>
      <w:r>
        <w:rPr>
          <w:rFonts w:ascii="Arial" w:hAnsi="Arial" w:cs="Arial"/>
          <w:b/>
          <w:sz w:val="24"/>
        </w:rPr>
        <w:t>Reply LS on clarification on support o MAP messages at the UDM for SMS in 5GS (S2-2101311)</w:t>
      </w:r>
    </w:p>
    <w:p w14:paraId="10815A43"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S2-2101311, to SA3-LI, CT1, cc -</w:t>
      </w:r>
      <w:r>
        <w:rPr>
          <w:i/>
        </w:rPr>
        <w:br/>
      </w:r>
      <w:r>
        <w:rPr>
          <w:i/>
        </w:rPr>
        <w:tab/>
      </w:r>
      <w:r>
        <w:rPr>
          <w:i/>
        </w:rPr>
        <w:tab/>
      </w:r>
      <w:r>
        <w:rPr>
          <w:i/>
        </w:rPr>
        <w:tab/>
      </w:r>
      <w:r>
        <w:rPr>
          <w:i/>
        </w:rPr>
        <w:tab/>
      </w:r>
      <w:r>
        <w:rPr>
          <w:i/>
        </w:rPr>
        <w:tab/>
        <w:t>Source: SA2</w:t>
      </w:r>
    </w:p>
    <w:p w14:paraId="5BB8D43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6AC3D" w14:textId="764E4888" w:rsidR="00031805" w:rsidRDefault="00031805" w:rsidP="00031805">
      <w:pPr>
        <w:rPr>
          <w:rFonts w:ascii="Arial" w:hAnsi="Arial" w:cs="Arial"/>
          <w:b/>
          <w:sz w:val="24"/>
        </w:rPr>
      </w:pPr>
      <w:r>
        <w:rPr>
          <w:rFonts w:ascii="Arial" w:hAnsi="Arial" w:cs="Arial"/>
          <w:b/>
          <w:color w:val="0000FF"/>
          <w:sz w:val="24"/>
        </w:rPr>
        <w:t>C1-212826</w:t>
      </w:r>
      <w:r>
        <w:rPr>
          <w:rFonts w:ascii="Arial" w:hAnsi="Arial" w:cs="Arial"/>
          <w:b/>
          <w:color w:val="0000FF"/>
          <w:sz w:val="24"/>
        </w:rPr>
        <w:tab/>
      </w:r>
      <w:r>
        <w:rPr>
          <w:rFonts w:ascii="Arial" w:hAnsi="Arial" w:cs="Arial"/>
          <w:b/>
          <w:sz w:val="24"/>
        </w:rPr>
        <w:t>LS Response on MA PDU session for LADN (S2-2101574)</w:t>
      </w:r>
    </w:p>
    <w:p w14:paraId="238D976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S2-2101574, to CT1, cc CT4</w:t>
      </w:r>
      <w:r>
        <w:rPr>
          <w:i/>
        </w:rPr>
        <w:br/>
      </w:r>
      <w:r>
        <w:rPr>
          <w:i/>
        </w:rPr>
        <w:tab/>
      </w:r>
      <w:r>
        <w:rPr>
          <w:i/>
        </w:rPr>
        <w:tab/>
      </w:r>
      <w:r>
        <w:rPr>
          <w:i/>
        </w:rPr>
        <w:tab/>
      </w:r>
      <w:r>
        <w:rPr>
          <w:i/>
        </w:rPr>
        <w:tab/>
      </w:r>
      <w:r>
        <w:rPr>
          <w:i/>
        </w:rPr>
        <w:tab/>
        <w:t>Source: SA2</w:t>
      </w:r>
    </w:p>
    <w:p w14:paraId="5646BA4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8364" w14:textId="0C42F022" w:rsidR="00031805" w:rsidRDefault="00031805" w:rsidP="00031805">
      <w:pPr>
        <w:rPr>
          <w:rFonts w:ascii="Arial" w:hAnsi="Arial" w:cs="Arial"/>
          <w:b/>
          <w:sz w:val="24"/>
        </w:rPr>
      </w:pPr>
      <w:r>
        <w:rPr>
          <w:rFonts w:ascii="Arial" w:hAnsi="Arial" w:cs="Arial"/>
          <w:b/>
          <w:color w:val="0000FF"/>
          <w:sz w:val="24"/>
        </w:rPr>
        <w:t>C1-212827</w:t>
      </w:r>
      <w:r>
        <w:rPr>
          <w:rFonts w:ascii="Arial" w:hAnsi="Arial" w:cs="Arial"/>
          <w:b/>
          <w:color w:val="0000FF"/>
          <w:sz w:val="24"/>
        </w:rPr>
        <w:tab/>
      </w:r>
      <w:r>
        <w:rPr>
          <w:rFonts w:ascii="Arial" w:hAnsi="Arial" w:cs="Arial"/>
          <w:b/>
          <w:sz w:val="24"/>
        </w:rPr>
        <w:t>Reply LS on support of PWS over SNPN (S2-2102963)</w:t>
      </w:r>
    </w:p>
    <w:p w14:paraId="5D20D97D"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S2-2102963, to SA1, CT1, RAN2, RAN3, SA, CT, RAN, SA3, cc -</w:t>
      </w:r>
      <w:r>
        <w:rPr>
          <w:i/>
        </w:rPr>
        <w:br/>
      </w:r>
      <w:r>
        <w:rPr>
          <w:i/>
        </w:rPr>
        <w:tab/>
      </w:r>
      <w:r>
        <w:rPr>
          <w:i/>
        </w:rPr>
        <w:tab/>
      </w:r>
      <w:r>
        <w:rPr>
          <w:i/>
        </w:rPr>
        <w:tab/>
      </w:r>
      <w:r>
        <w:rPr>
          <w:i/>
        </w:rPr>
        <w:tab/>
      </w:r>
      <w:r>
        <w:rPr>
          <w:i/>
        </w:rPr>
        <w:tab/>
        <w:t>Source: SA2</w:t>
      </w:r>
    </w:p>
    <w:p w14:paraId="08EF7C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2F95A" w14:textId="6D08A8F7" w:rsidR="00031805" w:rsidRDefault="00031805" w:rsidP="00031805">
      <w:pPr>
        <w:rPr>
          <w:rFonts w:ascii="Arial" w:hAnsi="Arial" w:cs="Arial"/>
          <w:b/>
          <w:sz w:val="24"/>
        </w:rPr>
      </w:pPr>
      <w:r>
        <w:rPr>
          <w:rFonts w:ascii="Arial" w:hAnsi="Arial" w:cs="Arial"/>
          <w:b/>
          <w:color w:val="0000FF"/>
          <w:sz w:val="24"/>
        </w:rPr>
        <w:t>C1-212828</w:t>
      </w:r>
      <w:r>
        <w:rPr>
          <w:rFonts w:ascii="Arial" w:hAnsi="Arial" w:cs="Arial"/>
          <w:b/>
          <w:color w:val="0000FF"/>
          <w:sz w:val="24"/>
        </w:rPr>
        <w:tab/>
      </w:r>
      <w:r>
        <w:rPr>
          <w:rFonts w:ascii="Arial" w:hAnsi="Arial" w:cs="Arial"/>
          <w:b/>
          <w:sz w:val="24"/>
        </w:rPr>
        <w:t>Reply to LS on UE location aspects in NTN (S2-2103550)</w:t>
      </w:r>
    </w:p>
    <w:p w14:paraId="308DB52C"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S2-2103550, to RAN2, cc SA3-LI, RAN3, SA3, CT1</w:t>
      </w:r>
      <w:r>
        <w:rPr>
          <w:i/>
        </w:rPr>
        <w:br/>
      </w:r>
      <w:r>
        <w:rPr>
          <w:i/>
        </w:rPr>
        <w:tab/>
      </w:r>
      <w:r>
        <w:rPr>
          <w:i/>
        </w:rPr>
        <w:tab/>
      </w:r>
      <w:r>
        <w:rPr>
          <w:i/>
        </w:rPr>
        <w:tab/>
      </w:r>
      <w:r>
        <w:rPr>
          <w:i/>
        </w:rPr>
        <w:tab/>
      </w:r>
      <w:r>
        <w:rPr>
          <w:i/>
        </w:rPr>
        <w:tab/>
        <w:t>Source: SA2</w:t>
      </w:r>
    </w:p>
    <w:p w14:paraId="2D3D01B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0A10" w14:textId="62BAC6EF" w:rsidR="00031805" w:rsidRDefault="00031805" w:rsidP="00031805">
      <w:pPr>
        <w:rPr>
          <w:rFonts w:ascii="Arial" w:hAnsi="Arial" w:cs="Arial"/>
          <w:b/>
          <w:sz w:val="24"/>
        </w:rPr>
      </w:pPr>
      <w:r>
        <w:rPr>
          <w:rFonts w:ascii="Arial" w:hAnsi="Arial" w:cs="Arial"/>
          <w:b/>
          <w:color w:val="0000FF"/>
          <w:sz w:val="24"/>
        </w:rPr>
        <w:t>C1-212829</w:t>
      </w:r>
      <w:r>
        <w:rPr>
          <w:rFonts w:ascii="Arial" w:hAnsi="Arial" w:cs="Arial"/>
          <w:b/>
          <w:color w:val="0000FF"/>
          <w:sz w:val="24"/>
        </w:rPr>
        <w:tab/>
      </w:r>
      <w:r>
        <w:rPr>
          <w:rFonts w:ascii="Arial" w:hAnsi="Arial" w:cs="Arial"/>
          <w:b/>
          <w:sz w:val="24"/>
        </w:rPr>
        <w:t>Reply LS on UE location aspects in NTN (S3i210282)</w:t>
      </w:r>
    </w:p>
    <w:p w14:paraId="6E76F6C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S3i210282, to RAN2, cc SA1, SA2, SA3, CT1, RAN3, ETSI TC LI</w:t>
      </w:r>
      <w:r>
        <w:rPr>
          <w:i/>
        </w:rPr>
        <w:br/>
      </w:r>
      <w:r>
        <w:rPr>
          <w:i/>
        </w:rPr>
        <w:tab/>
      </w:r>
      <w:r>
        <w:rPr>
          <w:i/>
        </w:rPr>
        <w:tab/>
      </w:r>
      <w:r>
        <w:rPr>
          <w:i/>
        </w:rPr>
        <w:tab/>
      </w:r>
      <w:r>
        <w:rPr>
          <w:i/>
        </w:rPr>
        <w:tab/>
      </w:r>
      <w:r>
        <w:rPr>
          <w:i/>
        </w:rPr>
        <w:tab/>
        <w:t>Source: SA3-LI</w:t>
      </w:r>
    </w:p>
    <w:p w14:paraId="7B516125"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EA7F3" w14:textId="60229293" w:rsidR="00031805" w:rsidRDefault="00031805" w:rsidP="00031805">
      <w:pPr>
        <w:rPr>
          <w:rFonts w:ascii="Arial" w:hAnsi="Arial" w:cs="Arial"/>
          <w:b/>
          <w:sz w:val="24"/>
        </w:rPr>
      </w:pPr>
      <w:r>
        <w:rPr>
          <w:rFonts w:ascii="Arial" w:hAnsi="Arial" w:cs="Arial"/>
          <w:b/>
          <w:color w:val="0000FF"/>
          <w:sz w:val="24"/>
        </w:rPr>
        <w:t>C1-212837</w:t>
      </w:r>
      <w:r>
        <w:rPr>
          <w:rFonts w:ascii="Arial" w:hAnsi="Arial" w:cs="Arial"/>
          <w:b/>
          <w:color w:val="0000FF"/>
          <w:sz w:val="24"/>
        </w:rPr>
        <w:tab/>
      </w:r>
      <w:r>
        <w:rPr>
          <w:rFonts w:ascii="Arial" w:hAnsi="Arial" w:cs="Arial"/>
          <w:b/>
          <w:sz w:val="24"/>
        </w:rPr>
        <w:t>LS on confirming successful resource reservation (R5-211311)</w:t>
      </w:r>
    </w:p>
    <w:p w14:paraId="7505979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R5-211311, to CT1, cc -</w:t>
      </w:r>
      <w:r>
        <w:rPr>
          <w:i/>
        </w:rPr>
        <w:br/>
      </w:r>
      <w:r>
        <w:rPr>
          <w:i/>
        </w:rPr>
        <w:tab/>
      </w:r>
      <w:r>
        <w:rPr>
          <w:i/>
        </w:rPr>
        <w:tab/>
      </w:r>
      <w:r>
        <w:rPr>
          <w:i/>
        </w:rPr>
        <w:tab/>
      </w:r>
      <w:r>
        <w:rPr>
          <w:i/>
        </w:rPr>
        <w:tab/>
      </w:r>
      <w:r>
        <w:rPr>
          <w:i/>
        </w:rPr>
        <w:tab/>
        <w:t>Source: RAN5</w:t>
      </w:r>
    </w:p>
    <w:p w14:paraId="7C9BAD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EDF1" w14:textId="270701E1" w:rsidR="00031805" w:rsidRDefault="00031805" w:rsidP="00031805">
      <w:pPr>
        <w:rPr>
          <w:rFonts w:ascii="Arial" w:hAnsi="Arial" w:cs="Arial"/>
          <w:b/>
          <w:sz w:val="24"/>
        </w:rPr>
      </w:pPr>
      <w:r>
        <w:rPr>
          <w:rFonts w:ascii="Arial" w:hAnsi="Arial" w:cs="Arial"/>
          <w:b/>
          <w:color w:val="0000FF"/>
          <w:sz w:val="24"/>
        </w:rPr>
        <w:t>C1-212838</w:t>
      </w:r>
      <w:r>
        <w:rPr>
          <w:rFonts w:ascii="Arial" w:hAnsi="Arial" w:cs="Arial"/>
          <w:b/>
          <w:color w:val="0000FF"/>
          <w:sz w:val="24"/>
        </w:rPr>
        <w:tab/>
      </w:r>
      <w:r>
        <w:rPr>
          <w:rFonts w:ascii="Arial" w:hAnsi="Arial" w:cs="Arial"/>
          <w:b/>
          <w:sz w:val="24"/>
        </w:rPr>
        <w:t>LS on NAS-based busy indication (R2-2104354)</w:t>
      </w:r>
    </w:p>
    <w:p w14:paraId="079CAA41"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R2-2104354, to SA2, CT1, RAN3, cc SA3</w:t>
      </w:r>
      <w:r>
        <w:rPr>
          <w:i/>
        </w:rPr>
        <w:br/>
      </w:r>
      <w:r>
        <w:rPr>
          <w:i/>
        </w:rPr>
        <w:tab/>
      </w:r>
      <w:r>
        <w:rPr>
          <w:i/>
        </w:rPr>
        <w:tab/>
      </w:r>
      <w:r>
        <w:rPr>
          <w:i/>
        </w:rPr>
        <w:tab/>
      </w:r>
      <w:r>
        <w:rPr>
          <w:i/>
        </w:rPr>
        <w:tab/>
      </w:r>
      <w:r>
        <w:rPr>
          <w:i/>
        </w:rPr>
        <w:tab/>
        <w:t>Source: RAN2</w:t>
      </w:r>
    </w:p>
    <w:p w14:paraId="70208B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DFD3AE" w14:textId="5F3C9A3E" w:rsidR="00031805" w:rsidRDefault="00031805" w:rsidP="00031805">
      <w:pPr>
        <w:rPr>
          <w:rFonts w:ascii="Arial" w:hAnsi="Arial" w:cs="Arial"/>
          <w:b/>
          <w:sz w:val="24"/>
        </w:rPr>
      </w:pPr>
      <w:r>
        <w:rPr>
          <w:rFonts w:ascii="Arial" w:hAnsi="Arial" w:cs="Arial"/>
          <w:b/>
          <w:color w:val="0000FF"/>
          <w:sz w:val="24"/>
        </w:rPr>
        <w:t>C1-212839</w:t>
      </w:r>
      <w:r>
        <w:rPr>
          <w:rFonts w:ascii="Arial" w:hAnsi="Arial" w:cs="Arial"/>
          <w:b/>
          <w:color w:val="0000FF"/>
          <w:sz w:val="24"/>
        </w:rPr>
        <w:tab/>
      </w:r>
      <w:r>
        <w:rPr>
          <w:rFonts w:ascii="Arial" w:hAnsi="Arial" w:cs="Arial"/>
          <w:b/>
          <w:sz w:val="24"/>
        </w:rPr>
        <w:t xml:space="preserve">LS on introducing extended DRX for </w:t>
      </w:r>
      <w:proofErr w:type="spellStart"/>
      <w:r>
        <w:rPr>
          <w:rFonts w:ascii="Arial" w:hAnsi="Arial" w:cs="Arial"/>
          <w:b/>
          <w:sz w:val="24"/>
        </w:rPr>
        <w:t>RedCap</w:t>
      </w:r>
      <w:proofErr w:type="spellEnd"/>
      <w:r>
        <w:rPr>
          <w:rFonts w:ascii="Arial" w:hAnsi="Arial" w:cs="Arial"/>
          <w:b/>
          <w:sz w:val="24"/>
        </w:rPr>
        <w:t xml:space="preserve"> UEs (R2-2104374)</w:t>
      </w:r>
    </w:p>
    <w:p w14:paraId="354929BA"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R2-2104374, to SA2, CT1, cc RAN3</w:t>
      </w:r>
      <w:r>
        <w:rPr>
          <w:i/>
        </w:rPr>
        <w:br/>
      </w:r>
      <w:r>
        <w:rPr>
          <w:i/>
        </w:rPr>
        <w:tab/>
      </w:r>
      <w:r>
        <w:rPr>
          <w:i/>
        </w:rPr>
        <w:tab/>
      </w:r>
      <w:r>
        <w:rPr>
          <w:i/>
        </w:rPr>
        <w:tab/>
      </w:r>
      <w:r>
        <w:rPr>
          <w:i/>
        </w:rPr>
        <w:tab/>
      </w:r>
      <w:r>
        <w:rPr>
          <w:i/>
        </w:rPr>
        <w:tab/>
        <w:t>Source: RAN2</w:t>
      </w:r>
    </w:p>
    <w:p w14:paraId="4A5121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63130" w14:textId="7151D1F7" w:rsidR="00031805" w:rsidRDefault="00031805" w:rsidP="00031805">
      <w:pPr>
        <w:rPr>
          <w:rFonts w:ascii="Arial" w:hAnsi="Arial" w:cs="Arial"/>
          <w:b/>
          <w:sz w:val="24"/>
        </w:rPr>
      </w:pPr>
      <w:r>
        <w:rPr>
          <w:rFonts w:ascii="Arial" w:hAnsi="Arial" w:cs="Arial"/>
          <w:b/>
          <w:color w:val="0000FF"/>
          <w:sz w:val="24"/>
        </w:rPr>
        <w:t>C1-212840</w:t>
      </w:r>
      <w:r>
        <w:rPr>
          <w:rFonts w:ascii="Arial" w:hAnsi="Arial" w:cs="Arial"/>
          <w:b/>
          <w:color w:val="0000FF"/>
          <w:sz w:val="24"/>
        </w:rPr>
        <w:tab/>
      </w:r>
      <w:r>
        <w:rPr>
          <w:rFonts w:ascii="Arial" w:hAnsi="Arial" w:cs="Arial"/>
          <w:b/>
          <w:sz w:val="24"/>
        </w:rPr>
        <w:t>LS on multiple TACs per PLMN (R2-2104377)</w:t>
      </w:r>
    </w:p>
    <w:p w14:paraId="139128FA"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R2-2104377, to CT1, SA2, cc RAN3</w:t>
      </w:r>
      <w:r>
        <w:rPr>
          <w:i/>
        </w:rPr>
        <w:br/>
      </w:r>
      <w:r>
        <w:rPr>
          <w:i/>
        </w:rPr>
        <w:tab/>
      </w:r>
      <w:r>
        <w:rPr>
          <w:i/>
        </w:rPr>
        <w:tab/>
      </w:r>
      <w:r>
        <w:rPr>
          <w:i/>
        </w:rPr>
        <w:tab/>
      </w:r>
      <w:r>
        <w:rPr>
          <w:i/>
        </w:rPr>
        <w:tab/>
      </w:r>
      <w:r>
        <w:rPr>
          <w:i/>
        </w:rPr>
        <w:tab/>
        <w:t>Source: RAN2</w:t>
      </w:r>
    </w:p>
    <w:p w14:paraId="3187C87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0DD73" w14:textId="5B932E91" w:rsidR="00031805" w:rsidRDefault="00031805" w:rsidP="00031805">
      <w:pPr>
        <w:rPr>
          <w:rFonts w:ascii="Arial" w:hAnsi="Arial" w:cs="Arial"/>
          <w:b/>
          <w:sz w:val="24"/>
        </w:rPr>
      </w:pPr>
      <w:r>
        <w:rPr>
          <w:rFonts w:ascii="Arial" w:hAnsi="Arial" w:cs="Arial"/>
          <w:b/>
          <w:color w:val="0000FF"/>
          <w:sz w:val="24"/>
        </w:rPr>
        <w:t>C1-212841</w:t>
      </w:r>
      <w:r>
        <w:rPr>
          <w:rFonts w:ascii="Arial" w:hAnsi="Arial" w:cs="Arial"/>
          <w:b/>
          <w:color w:val="0000FF"/>
          <w:sz w:val="24"/>
        </w:rPr>
        <w:tab/>
      </w:r>
      <w:r>
        <w:rPr>
          <w:rFonts w:ascii="Arial" w:hAnsi="Arial" w:cs="Arial"/>
          <w:b/>
          <w:sz w:val="24"/>
        </w:rPr>
        <w:t>LS on R17 Layer-2 SL Relay of UE ID exposure in paging mechanism (R2-2104654)</w:t>
      </w:r>
    </w:p>
    <w:p w14:paraId="45F1850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R2-2104654, to SA3, cc SA2, CT1</w:t>
      </w:r>
      <w:r>
        <w:rPr>
          <w:i/>
        </w:rPr>
        <w:br/>
      </w:r>
      <w:r>
        <w:rPr>
          <w:i/>
        </w:rPr>
        <w:tab/>
      </w:r>
      <w:r>
        <w:rPr>
          <w:i/>
        </w:rPr>
        <w:tab/>
      </w:r>
      <w:r>
        <w:rPr>
          <w:i/>
        </w:rPr>
        <w:tab/>
      </w:r>
      <w:r>
        <w:rPr>
          <w:i/>
        </w:rPr>
        <w:tab/>
      </w:r>
      <w:r>
        <w:rPr>
          <w:i/>
        </w:rPr>
        <w:tab/>
        <w:t>Source: RAN2</w:t>
      </w:r>
    </w:p>
    <w:p w14:paraId="6EB5C0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E46FF" w14:textId="52593565" w:rsidR="00031805" w:rsidRDefault="00031805" w:rsidP="00031805">
      <w:pPr>
        <w:rPr>
          <w:rFonts w:ascii="Arial" w:hAnsi="Arial" w:cs="Arial"/>
          <w:b/>
          <w:sz w:val="24"/>
        </w:rPr>
      </w:pPr>
      <w:r>
        <w:rPr>
          <w:rFonts w:ascii="Arial" w:hAnsi="Arial" w:cs="Arial"/>
          <w:b/>
          <w:color w:val="0000FF"/>
          <w:sz w:val="24"/>
        </w:rPr>
        <w:t>C1-212849</w:t>
      </w:r>
      <w:r>
        <w:rPr>
          <w:rFonts w:ascii="Arial" w:hAnsi="Arial" w:cs="Arial"/>
          <w:b/>
          <w:color w:val="0000FF"/>
          <w:sz w:val="24"/>
        </w:rPr>
        <w:tab/>
      </w:r>
      <w:r>
        <w:rPr>
          <w:rFonts w:ascii="Arial" w:hAnsi="Arial" w:cs="Arial"/>
          <w:b/>
          <w:sz w:val="24"/>
        </w:rPr>
        <w:t>LS to CT1 on Small data transmission (R2-2104644)</w:t>
      </w:r>
    </w:p>
    <w:p w14:paraId="535AF63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R2-2104644, to CT1, cc SA2</w:t>
      </w:r>
      <w:r>
        <w:rPr>
          <w:i/>
        </w:rPr>
        <w:br/>
      </w:r>
      <w:r>
        <w:rPr>
          <w:i/>
        </w:rPr>
        <w:tab/>
      </w:r>
      <w:r>
        <w:rPr>
          <w:i/>
        </w:rPr>
        <w:tab/>
      </w:r>
      <w:r>
        <w:rPr>
          <w:i/>
        </w:rPr>
        <w:tab/>
      </w:r>
      <w:r>
        <w:rPr>
          <w:i/>
        </w:rPr>
        <w:tab/>
      </w:r>
      <w:r>
        <w:rPr>
          <w:i/>
        </w:rPr>
        <w:tab/>
        <w:t>Source: RAN2</w:t>
      </w:r>
    </w:p>
    <w:p w14:paraId="142481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624A6B" w14:textId="7A9ABB31" w:rsidR="00031805" w:rsidRDefault="00031805" w:rsidP="00031805">
      <w:pPr>
        <w:rPr>
          <w:rFonts w:ascii="Arial" w:hAnsi="Arial" w:cs="Arial"/>
          <w:b/>
          <w:sz w:val="24"/>
        </w:rPr>
      </w:pPr>
      <w:r>
        <w:rPr>
          <w:rFonts w:ascii="Arial" w:hAnsi="Arial" w:cs="Arial"/>
          <w:b/>
          <w:color w:val="0000FF"/>
          <w:sz w:val="24"/>
        </w:rPr>
        <w:t>C1-213550</w:t>
      </w:r>
      <w:r>
        <w:rPr>
          <w:rFonts w:ascii="Arial" w:hAnsi="Arial" w:cs="Arial"/>
          <w:b/>
          <w:color w:val="0000FF"/>
          <w:sz w:val="24"/>
        </w:rPr>
        <w:tab/>
      </w:r>
      <w:r>
        <w:rPr>
          <w:rFonts w:ascii="Arial" w:hAnsi="Arial" w:cs="Arial"/>
          <w:b/>
          <w:sz w:val="24"/>
        </w:rPr>
        <w:t>Reply LS on disaster roaming for MINT related to PLMN change</w:t>
      </w:r>
    </w:p>
    <w:p w14:paraId="1FDE03D1"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S1-211318, to CT1, cc -</w:t>
      </w:r>
      <w:r>
        <w:rPr>
          <w:i/>
        </w:rPr>
        <w:br/>
      </w:r>
      <w:r>
        <w:rPr>
          <w:i/>
        </w:rPr>
        <w:tab/>
      </w:r>
      <w:r>
        <w:rPr>
          <w:i/>
        </w:rPr>
        <w:tab/>
      </w:r>
      <w:r>
        <w:rPr>
          <w:i/>
        </w:rPr>
        <w:tab/>
      </w:r>
      <w:r>
        <w:rPr>
          <w:i/>
        </w:rPr>
        <w:tab/>
      </w:r>
      <w:r>
        <w:rPr>
          <w:i/>
        </w:rPr>
        <w:tab/>
        <w:t>Source: SA1</w:t>
      </w:r>
    </w:p>
    <w:p w14:paraId="10BB6D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C4AFA" w14:textId="3FCCD870" w:rsidR="00031805" w:rsidRDefault="00031805" w:rsidP="00031805">
      <w:pPr>
        <w:rPr>
          <w:rFonts w:ascii="Arial" w:hAnsi="Arial" w:cs="Arial"/>
          <w:b/>
          <w:sz w:val="24"/>
        </w:rPr>
      </w:pPr>
      <w:r>
        <w:rPr>
          <w:rFonts w:ascii="Arial" w:hAnsi="Arial" w:cs="Arial"/>
          <w:b/>
          <w:color w:val="0000FF"/>
          <w:sz w:val="24"/>
        </w:rPr>
        <w:t>C1-213551</w:t>
      </w:r>
      <w:r>
        <w:rPr>
          <w:rFonts w:ascii="Arial" w:hAnsi="Arial" w:cs="Arial"/>
          <w:b/>
          <w:color w:val="0000FF"/>
          <w:sz w:val="24"/>
        </w:rPr>
        <w:tab/>
      </w:r>
      <w:r>
        <w:rPr>
          <w:rFonts w:ascii="Arial" w:hAnsi="Arial" w:cs="Arial"/>
          <w:b/>
          <w:sz w:val="24"/>
        </w:rPr>
        <w:t>Reply LS on selecting a PLMN not allowed in the country where a UE is physically located</w:t>
      </w:r>
    </w:p>
    <w:p w14:paraId="51F5A46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S1-211319, to CT1, cc SA3LI, SA2</w:t>
      </w:r>
      <w:r>
        <w:rPr>
          <w:i/>
        </w:rPr>
        <w:br/>
      </w:r>
      <w:r>
        <w:rPr>
          <w:i/>
        </w:rPr>
        <w:tab/>
      </w:r>
      <w:r>
        <w:rPr>
          <w:i/>
        </w:rPr>
        <w:tab/>
      </w:r>
      <w:r>
        <w:rPr>
          <w:i/>
        </w:rPr>
        <w:tab/>
      </w:r>
      <w:r>
        <w:rPr>
          <w:i/>
        </w:rPr>
        <w:tab/>
      </w:r>
      <w:r>
        <w:rPr>
          <w:i/>
        </w:rPr>
        <w:tab/>
        <w:t>Source: SA1</w:t>
      </w:r>
    </w:p>
    <w:p w14:paraId="3386E93B"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8255A" w14:textId="61392B14" w:rsidR="00031805" w:rsidRDefault="00031805" w:rsidP="00031805">
      <w:pPr>
        <w:rPr>
          <w:rFonts w:ascii="Arial" w:hAnsi="Arial" w:cs="Arial"/>
          <w:b/>
          <w:sz w:val="24"/>
        </w:rPr>
      </w:pPr>
      <w:r>
        <w:rPr>
          <w:rFonts w:ascii="Arial" w:hAnsi="Arial" w:cs="Arial"/>
          <w:b/>
          <w:color w:val="0000FF"/>
          <w:sz w:val="24"/>
        </w:rPr>
        <w:t>C1-213552</w:t>
      </w:r>
      <w:r>
        <w:rPr>
          <w:rFonts w:ascii="Arial" w:hAnsi="Arial" w:cs="Arial"/>
          <w:b/>
          <w:color w:val="0000FF"/>
          <w:sz w:val="24"/>
        </w:rPr>
        <w:tab/>
      </w:r>
      <w:r>
        <w:rPr>
          <w:rFonts w:ascii="Arial" w:hAnsi="Arial" w:cs="Arial"/>
          <w:b/>
          <w:sz w:val="24"/>
        </w:rPr>
        <w:t>LS Reply on HPLMN control of devices that should not use disaster roaming service</w:t>
      </w:r>
    </w:p>
    <w:p w14:paraId="4015F8A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S1-211320, to CT1, cc -</w:t>
      </w:r>
      <w:r>
        <w:rPr>
          <w:i/>
        </w:rPr>
        <w:br/>
      </w:r>
      <w:r>
        <w:rPr>
          <w:i/>
        </w:rPr>
        <w:tab/>
      </w:r>
      <w:r>
        <w:rPr>
          <w:i/>
        </w:rPr>
        <w:tab/>
      </w:r>
      <w:r>
        <w:rPr>
          <w:i/>
        </w:rPr>
        <w:tab/>
      </w:r>
      <w:r>
        <w:rPr>
          <w:i/>
        </w:rPr>
        <w:tab/>
      </w:r>
      <w:r>
        <w:rPr>
          <w:i/>
        </w:rPr>
        <w:tab/>
        <w:t>Source: SA1</w:t>
      </w:r>
    </w:p>
    <w:p w14:paraId="1AFE38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67747" w14:textId="5AFEBCF1" w:rsidR="00031805" w:rsidRDefault="00031805" w:rsidP="00031805">
      <w:pPr>
        <w:rPr>
          <w:rFonts w:ascii="Arial" w:hAnsi="Arial" w:cs="Arial"/>
          <w:b/>
          <w:sz w:val="24"/>
        </w:rPr>
      </w:pPr>
      <w:r>
        <w:rPr>
          <w:rFonts w:ascii="Arial" w:hAnsi="Arial" w:cs="Arial"/>
          <w:b/>
          <w:color w:val="0000FF"/>
          <w:sz w:val="24"/>
        </w:rPr>
        <w:t>C1-213553</w:t>
      </w:r>
      <w:r>
        <w:rPr>
          <w:rFonts w:ascii="Arial" w:hAnsi="Arial" w:cs="Arial"/>
          <w:b/>
          <w:color w:val="0000FF"/>
          <w:sz w:val="24"/>
        </w:rPr>
        <w:tab/>
      </w:r>
      <w:r>
        <w:rPr>
          <w:rFonts w:ascii="Arial" w:hAnsi="Arial" w:cs="Arial"/>
          <w:b/>
          <w:sz w:val="24"/>
        </w:rPr>
        <w:t>Reply LS on disaster roaming and non-public network hosted by a PLMN</w:t>
      </w:r>
    </w:p>
    <w:p w14:paraId="25AD775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S1-211323, to CT1, cc -</w:t>
      </w:r>
      <w:r>
        <w:rPr>
          <w:i/>
        </w:rPr>
        <w:br/>
      </w:r>
      <w:r>
        <w:rPr>
          <w:i/>
        </w:rPr>
        <w:tab/>
      </w:r>
      <w:r>
        <w:rPr>
          <w:i/>
        </w:rPr>
        <w:tab/>
      </w:r>
      <w:r>
        <w:rPr>
          <w:i/>
        </w:rPr>
        <w:tab/>
      </w:r>
      <w:r>
        <w:rPr>
          <w:i/>
        </w:rPr>
        <w:tab/>
      </w:r>
      <w:r>
        <w:rPr>
          <w:i/>
        </w:rPr>
        <w:tab/>
        <w:t>Source: SA1</w:t>
      </w:r>
    </w:p>
    <w:p w14:paraId="51CB67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340FD" w14:textId="7374916E" w:rsidR="00031805" w:rsidRDefault="00031805" w:rsidP="00031805">
      <w:pPr>
        <w:rPr>
          <w:rFonts w:ascii="Arial" w:hAnsi="Arial" w:cs="Arial"/>
          <w:b/>
          <w:sz w:val="24"/>
        </w:rPr>
      </w:pPr>
      <w:r>
        <w:rPr>
          <w:rFonts w:ascii="Arial" w:hAnsi="Arial" w:cs="Arial"/>
          <w:b/>
          <w:color w:val="0000FF"/>
          <w:sz w:val="24"/>
        </w:rPr>
        <w:t>C1-213562</w:t>
      </w:r>
      <w:r>
        <w:rPr>
          <w:rFonts w:ascii="Arial" w:hAnsi="Arial" w:cs="Arial"/>
          <w:b/>
          <w:color w:val="0000FF"/>
          <w:sz w:val="24"/>
        </w:rPr>
        <w:tab/>
      </w:r>
      <w:r>
        <w:rPr>
          <w:rFonts w:ascii="Arial" w:hAnsi="Arial" w:cs="Arial"/>
          <w:b/>
          <w:sz w:val="24"/>
        </w:rPr>
        <w:t>Reply LS on selecting a PLMN not allowed in the country where a UE is physically located</w:t>
      </w:r>
    </w:p>
    <w:p w14:paraId="1036B1C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S1-211503, to CT1, cc SA2, SA3-LI</w:t>
      </w:r>
      <w:r>
        <w:rPr>
          <w:i/>
        </w:rPr>
        <w:br/>
      </w:r>
      <w:r>
        <w:rPr>
          <w:i/>
        </w:rPr>
        <w:tab/>
      </w:r>
      <w:r>
        <w:rPr>
          <w:i/>
        </w:rPr>
        <w:tab/>
      </w:r>
      <w:r>
        <w:rPr>
          <w:i/>
        </w:rPr>
        <w:tab/>
      </w:r>
      <w:r>
        <w:rPr>
          <w:i/>
        </w:rPr>
        <w:tab/>
      </w:r>
      <w:r>
        <w:rPr>
          <w:i/>
        </w:rPr>
        <w:tab/>
        <w:t>Source: SA1</w:t>
      </w:r>
    </w:p>
    <w:p w14:paraId="36D15E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1BAD" w14:textId="6E539C62" w:rsidR="00031805" w:rsidRDefault="00031805" w:rsidP="00031805">
      <w:pPr>
        <w:rPr>
          <w:rFonts w:ascii="Arial" w:hAnsi="Arial" w:cs="Arial"/>
          <w:b/>
          <w:sz w:val="24"/>
        </w:rPr>
      </w:pPr>
      <w:r>
        <w:rPr>
          <w:rFonts w:ascii="Arial" w:hAnsi="Arial" w:cs="Arial"/>
          <w:b/>
          <w:color w:val="0000FF"/>
          <w:sz w:val="24"/>
        </w:rPr>
        <w:t>C1-213567</w:t>
      </w:r>
      <w:r>
        <w:rPr>
          <w:rFonts w:ascii="Arial" w:hAnsi="Arial" w:cs="Arial"/>
          <w:b/>
          <w:color w:val="0000FF"/>
          <w:sz w:val="24"/>
        </w:rPr>
        <w:tab/>
      </w:r>
      <w:r>
        <w:rPr>
          <w:rFonts w:ascii="Arial" w:hAnsi="Arial" w:cs="Arial"/>
          <w:b/>
          <w:sz w:val="24"/>
        </w:rPr>
        <w:t>Reply LS on the conclusion of FS_MINT-CT</w:t>
      </w:r>
    </w:p>
    <w:p w14:paraId="67B8F2C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S2-2104994, to CT1, TSG SA, cc -</w:t>
      </w:r>
      <w:r>
        <w:rPr>
          <w:i/>
        </w:rPr>
        <w:br/>
      </w:r>
      <w:r>
        <w:rPr>
          <w:i/>
        </w:rPr>
        <w:tab/>
      </w:r>
      <w:r>
        <w:rPr>
          <w:i/>
        </w:rPr>
        <w:tab/>
      </w:r>
      <w:r>
        <w:rPr>
          <w:i/>
        </w:rPr>
        <w:tab/>
      </w:r>
      <w:r>
        <w:rPr>
          <w:i/>
        </w:rPr>
        <w:tab/>
      </w:r>
      <w:r>
        <w:rPr>
          <w:i/>
        </w:rPr>
        <w:tab/>
        <w:t>Source: SA2</w:t>
      </w:r>
    </w:p>
    <w:p w14:paraId="2F0BFA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A1F85" w14:textId="77777777" w:rsidR="00031805" w:rsidRDefault="00031805" w:rsidP="00031805">
      <w:pPr>
        <w:pStyle w:val="Heading2"/>
      </w:pPr>
      <w:bookmarkStart w:id="16" w:name="_Toc73893427"/>
      <w:r>
        <w:lastRenderedPageBreak/>
        <w:t>8</w:t>
      </w:r>
      <w:r>
        <w:tab/>
        <w:t>Rel-8</w:t>
      </w:r>
      <w:bookmarkEnd w:id="16"/>
    </w:p>
    <w:p w14:paraId="005DE92F" w14:textId="77777777" w:rsidR="00031805" w:rsidRDefault="00031805" w:rsidP="00031805">
      <w:pPr>
        <w:pStyle w:val="Heading3"/>
      </w:pPr>
      <w:bookmarkStart w:id="17" w:name="_Toc73893428"/>
      <w:r>
        <w:t>8.1</w:t>
      </w:r>
      <w:r>
        <w:tab/>
        <w:t>Rel-8 IMS Work Items and issues</w:t>
      </w:r>
      <w:bookmarkEnd w:id="17"/>
    </w:p>
    <w:p w14:paraId="5798CEFF" w14:textId="77777777" w:rsidR="00031805" w:rsidRDefault="00031805" w:rsidP="00031805">
      <w:pPr>
        <w:pStyle w:val="Heading3"/>
      </w:pPr>
      <w:bookmarkStart w:id="18" w:name="_Toc73893429"/>
      <w:r>
        <w:t>8.2</w:t>
      </w:r>
      <w:r>
        <w:tab/>
        <w:t>Rel-8 non-IMS Work Items and issues:</w:t>
      </w:r>
      <w:bookmarkEnd w:id="18"/>
    </w:p>
    <w:p w14:paraId="5A3866B3" w14:textId="77777777" w:rsidR="00031805" w:rsidRDefault="00031805" w:rsidP="00031805">
      <w:pPr>
        <w:pStyle w:val="Heading2"/>
      </w:pPr>
      <w:bookmarkStart w:id="19" w:name="_Toc73893430"/>
      <w:r>
        <w:t>9</w:t>
      </w:r>
      <w:r>
        <w:tab/>
        <w:t>Rel-9</w:t>
      </w:r>
      <w:bookmarkEnd w:id="19"/>
    </w:p>
    <w:p w14:paraId="6F372E02" w14:textId="77777777" w:rsidR="00031805" w:rsidRDefault="00031805" w:rsidP="00031805">
      <w:pPr>
        <w:pStyle w:val="Heading3"/>
      </w:pPr>
      <w:bookmarkStart w:id="20" w:name="_Toc73893431"/>
      <w:r>
        <w:t>9.1</w:t>
      </w:r>
      <w:r>
        <w:tab/>
        <w:t>Rel-9 IMS Work Items and issues</w:t>
      </w:r>
      <w:bookmarkEnd w:id="20"/>
    </w:p>
    <w:p w14:paraId="47F28917" w14:textId="77777777" w:rsidR="00031805" w:rsidRDefault="00031805" w:rsidP="00031805">
      <w:pPr>
        <w:pStyle w:val="Heading3"/>
      </w:pPr>
      <w:bookmarkStart w:id="21" w:name="_Toc73893432"/>
      <w:r>
        <w:t>9.2</w:t>
      </w:r>
      <w:r>
        <w:tab/>
        <w:t>Rel-9 non-IMS Work Items and issues:</w:t>
      </w:r>
      <w:bookmarkEnd w:id="21"/>
    </w:p>
    <w:p w14:paraId="1E02E68A" w14:textId="77777777" w:rsidR="00031805" w:rsidRDefault="00031805" w:rsidP="00031805">
      <w:pPr>
        <w:pStyle w:val="Heading2"/>
      </w:pPr>
      <w:bookmarkStart w:id="22" w:name="_Toc73893433"/>
      <w:r>
        <w:t>10</w:t>
      </w:r>
      <w:r>
        <w:tab/>
        <w:t>Rel-10</w:t>
      </w:r>
      <w:bookmarkEnd w:id="22"/>
    </w:p>
    <w:p w14:paraId="3901225F" w14:textId="77777777" w:rsidR="00031805" w:rsidRDefault="00031805" w:rsidP="00031805">
      <w:pPr>
        <w:pStyle w:val="Heading3"/>
      </w:pPr>
      <w:bookmarkStart w:id="23" w:name="_Toc73893434"/>
      <w:r>
        <w:t>10.1</w:t>
      </w:r>
      <w:r>
        <w:tab/>
        <w:t>Rel-10 IMS Work Items and issues</w:t>
      </w:r>
      <w:bookmarkEnd w:id="23"/>
    </w:p>
    <w:p w14:paraId="6C6FDE2E" w14:textId="77777777" w:rsidR="00031805" w:rsidRDefault="00031805" w:rsidP="00031805">
      <w:pPr>
        <w:pStyle w:val="Heading3"/>
      </w:pPr>
      <w:bookmarkStart w:id="24" w:name="_Toc73893435"/>
      <w:r>
        <w:t>10.2</w:t>
      </w:r>
      <w:r>
        <w:tab/>
        <w:t>Rel-10 non-IMS Work Items and issues:</w:t>
      </w:r>
      <w:bookmarkEnd w:id="24"/>
    </w:p>
    <w:p w14:paraId="3E9EAB8E" w14:textId="77777777" w:rsidR="00031805" w:rsidRDefault="00031805" w:rsidP="00031805">
      <w:pPr>
        <w:pStyle w:val="Heading2"/>
      </w:pPr>
      <w:bookmarkStart w:id="25" w:name="_Toc73893436"/>
      <w:r>
        <w:t>11</w:t>
      </w:r>
      <w:r>
        <w:tab/>
        <w:t>Rel-11</w:t>
      </w:r>
      <w:bookmarkEnd w:id="25"/>
    </w:p>
    <w:p w14:paraId="67C42F3B" w14:textId="77777777" w:rsidR="00031805" w:rsidRDefault="00031805" w:rsidP="00031805">
      <w:pPr>
        <w:pStyle w:val="Heading3"/>
      </w:pPr>
      <w:bookmarkStart w:id="26" w:name="_Toc73893437"/>
      <w:r>
        <w:t>11.1</w:t>
      </w:r>
      <w:r>
        <w:tab/>
        <w:t>Rel-11 IMS Work Items and issues</w:t>
      </w:r>
      <w:bookmarkEnd w:id="26"/>
    </w:p>
    <w:p w14:paraId="0C05D714" w14:textId="77777777" w:rsidR="00031805" w:rsidRDefault="00031805" w:rsidP="00031805">
      <w:pPr>
        <w:pStyle w:val="Heading3"/>
      </w:pPr>
      <w:bookmarkStart w:id="27" w:name="_Toc73893438"/>
      <w:r>
        <w:t>11.2</w:t>
      </w:r>
      <w:r>
        <w:tab/>
        <w:t>Rel-11 non-IMS Work Items and issues:</w:t>
      </w:r>
      <w:bookmarkEnd w:id="27"/>
    </w:p>
    <w:p w14:paraId="6D99C3B1" w14:textId="77777777" w:rsidR="00031805" w:rsidRDefault="00031805" w:rsidP="00031805">
      <w:pPr>
        <w:pStyle w:val="Heading2"/>
      </w:pPr>
      <w:bookmarkStart w:id="28" w:name="_Toc73893439"/>
      <w:r>
        <w:t>12</w:t>
      </w:r>
      <w:r>
        <w:tab/>
        <w:t>Rel-12</w:t>
      </w:r>
      <w:bookmarkEnd w:id="28"/>
    </w:p>
    <w:p w14:paraId="65FFB062" w14:textId="77777777" w:rsidR="00031805" w:rsidRDefault="00031805" w:rsidP="00031805">
      <w:pPr>
        <w:pStyle w:val="Heading3"/>
      </w:pPr>
      <w:bookmarkStart w:id="29" w:name="_Toc73893440"/>
      <w:r>
        <w:t>12.1</w:t>
      </w:r>
      <w:r>
        <w:tab/>
        <w:t>Rel-12 IMS Work Items and issues</w:t>
      </w:r>
      <w:bookmarkEnd w:id="29"/>
    </w:p>
    <w:p w14:paraId="39D45FCB" w14:textId="77777777" w:rsidR="00031805" w:rsidRDefault="00031805" w:rsidP="00031805">
      <w:pPr>
        <w:pStyle w:val="Heading3"/>
      </w:pPr>
      <w:bookmarkStart w:id="30" w:name="_Toc73893441"/>
      <w:r>
        <w:t>12.2</w:t>
      </w:r>
      <w:r>
        <w:tab/>
        <w:t>Rel-12 non-IMS Work Items and issues:</w:t>
      </w:r>
      <w:bookmarkEnd w:id="30"/>
    </w:p>
    <w:p w14:paraId="7A17875C" w14:textId="77777777" w:rsidR="00031805" w:rsidRDefault="00031805" w:rsidP="00031805">
      <w:pPr>
        <w:pStyle w:val="Heading2"/>
      </w:pPr>
      <w:bookmarkStart w:id="31" w:name="_Toc73893442"/>
      <w:r>
        <w:t>13</w:t>
      </w:r>
      <w:r>
        <w:tab/>
        <w:t>Rel-13</w:t>
      </w:r>
      <w:bookmarkEnd w:id="31"/>
    </w:p>
    <w:p w14:paraId="5E225A9A" w14:textId="77777777" w:rsidR="00031805" w:rsidRDefault="00031805" w:rsidP="00031805">
      <w:pPr>
        <w:pStyle w:val="Heading3"/>
      </w:pPr>
      <w:bookmarkStart w:id="32" w:name="_Toc73893443"/>
      <w:r>
        <w:t>13.1</w:t>
      </w:r>
      <w:r>
        <w:tab/>
        <w:t xml:space="preserve">Rel-13 </w:t>
      </w:r>
      <w:proofErr w:type="spellStart"/>
      <w:r>
        <w:t>Mision</w:t>
      </w:r>
      <w:proofErr w:type="spellEnd"/>
      <w:r>
        <w:t xml:space="preserve"> Critical Work Items and issues</w:t>
      </w:r>
      <w:bookmarkEnd w:id="32"/>
    </w:p>
    <w:p w14:paraId="3AF58F7B" w14:textId="77777777" w:rsidR="00031805" w:rsidRDefault="00031805" w:rsidP="00031805">
      <w:pPr>
        <w:pStyle w:val="Heading3"/>
      </w:pPr>
      <w:bookmarkStart w:id="33" w:name="_Toc73893444"/>
      <w:r>
        <w:t>13.2</w:t>
      </w:r>
      <w:r>
        <w:tab/>
        <w:t>Rel-13 IMS Work Items and issues</w:t>
      </w:r>
      <w:bookmarkEnd w:id="33"/>
    </w:p>
    <w:p w14:paraId="600A1B4D" w14:textId="77777777" w:rsidR="00031805" w:rsidRDefault="00031805" w:rsidP="00031805">
      <w:pPr>
        <w:pStyle w:val="Heading3"/>
      </w:pPr>
      <w:bookmarkStart w:id="34" w:name="_Toc73893445"/>
      <w:r>
        <w:t>13.3</w:t>
      </w:r>
      <w:r>
        <w:tab/>
        <w:t>Rel-13 non-IMS Work Items and issues</w:t>
      </w:r>
      <w:bookmarkEnd w:id="34"/>
    </w:p>
    <w:p w14:paraId="1430ABE5" w14:textId="77777777" w:rsidR="00031805" w:rsidRDefault="00031805" w:rsidP="00031805">
      <w:pPr>
        <w:pStyle w:val="Heading2"/>
      </w:pPr>
      <w:bookmarkStart w:id="35" w:name="_Toc73893446"/>
      <w:r>
        <w:t>14</w:t>
      </w:r>
      <w:r>
        <w:tab/>
        <w:t>Rel-14</w:t>
      </w:r>
      <w:bookmarkEnd w:id="35"/>
    </w:p>
    <w:p w14:paraId="5279321B" w14:textId="77777777" w:rsidR="00031805" w:rsidRDefault="00031805" w:rsidP="00031805">
      <w:pPr>
        <w:pStyle w:val="Heading3"/>
      </w:pPr>
      <w:bookmarkStart w:id="36" w:name="_Toc73893447"/>
      <w:r>
        <w:t>14.1</w:t>
      </w:r>
      <w:r>
        <w:tab/>
        <w:t xml:space="preserve">Rel-14 </w:t>
      </w:r>
      <w:proofErr w:type="spellStart"/>
      <w:r>
        <w:t>Mision</w:t>
      </w:r>
      <w:proofErr w:type="spellEnd"/>
      <w:r>
        <w:t xml:space="preserve"> Critical Work Items and issues</w:t>
      </w:r>
      <w:bookmarkEnd w:id="36"/>
    </w:p>
    <w:p w14:paraId="18A3554A" w14:textId="7ADDA7BB" w:rsidR="00031805" w:rsidRDefault="00031805" w:rsidP="00031805">
      <w:pPr>
        <w:rPr>
          <w:rFonts w:ascii="Arial" w:hAnsi="Arial" w:cs="Arial"/>
          <w:b/>
          <w:sz w:val="24"/>
        </w:rPr>
      </w:pPr>
      <w:r>
        <w:rPr>
          <w:rFonts w:ascii="Arial" w:hAnsi="Arial" w:cs="Arial"/>
          <w:b/>
          <w:color w:val="0000FF"/>
          <w:sz w:val="24"/>
        </w:rPr>
        <w:t>C1-212885</w:t>
      </w:r>
      <w:r>
        <w:rPr>
          <w:rFonts w:ascii="Arial" w:hAnsi="Arial" w:cs="Arial"/>
          <w:b/>
          <w:color w:val="0000FF"/>
          <w:sz w:val="24"/>
        </w:rPr>
        <w:tab/>
      </w:r>
      <w:r>
        <w:rPr>
          <w:rFonts w:ascii="Arial" w:hAnsi="Arial" w:cs="Arial"/>
          <w:b/>
          <w:sz w:val="24"/>
        </w:rPr>
        <w:t>Correct MCVideo MOs R14</w:t>
      </w:r>
    </w:p>
    <w:p w14:paraId="264A028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Cat: F (Rel-14)</w:t>
      </w:r>
      <w:r>
        <w:rPr>
          <w:i/>
        </w:rPr>
        <w:br/>
      </w:r>
      <w:r>
        <w:rPr>
          <w:i/>
        </w:rPr>
        <w:br/>
      </w:r>
      <w:r>
        <w:rPr>
          <w:i/>
        </w:rPr>
        <w:tab/>
      </w:r>
      <w:r>
        <w:rPr>
          <w:i/>
        </w:rPr>
        <w:tab/>
      </w:r>
      <w:r>
        <w:rPr>
          <w:i/>
        </w:rPr>
        <w:tab/>
      </w:r>
      <w:r>
        <w:rPr>
          <w:i/>
        </w:rPr>
        <w:tab/>
      </w:r>
      <w:r>
        <w:rPr>
          <w:i/>
        </w:rPr>
        <w:tab/>
        <w:t>Source: FirstNet / Mike</w:t>
      </w:r>
    </w:p>
    <w:p w14:paraId="4CA48C0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C1-213598</w:t>
      </w:r>
      <w:r>
        <w:rPr>
          <w:color w:val="993300"/>
          <w:u w:val="single"/>
        </w:rPr>
        <w:t>.</w:t>
      </w:r>
    </w:p>
    <w:p w14:paraId="2478BD20" w14:textId="013087AE" w:rsidR="00031805" w:rsidRDefault="00031805" w:rsidP="00031805">
      <w:pPr>
        <w:rPr>
          <w:rFonts w:ascii="Arial" w:hAnsi="Arial" w:cs="Arial"/>
          <w:b/>
          <w:sz w:val="24"/>
        </w:rPr>
      </w:pPr>
      <w:r>
        <w:rPr>
          <w:rFonts w:ascii="Arial" w:hAnsi="Arial" w:cs="Arial"/>
          <w:b/>
          <w:color w:val="0000FF"/>
          <w:sz w:val="24"/>
        </w:rPr>
        <w:t>C1-212886</w:t>
      </w:r>
      <w:r>
        <w:rPr>
          <w:rFonts w:ascii="Arial" w:hAnsi="Arial" w:cs="Arial"/>
          <w:b/>
          <w:color w:val="0000FF"/>
          <w:sz w:val="24"/>
        </w:rPr>
        <w:tab/>
      </w:r>
      <w:r>
        <w:rPr>
          <w:rFonts w:ascii="Arial" w:hAnsi="Arial" w:cs="Arial"/>
          <w:b/>
          <w:sz w:val="24"/>
        </w:rPr>
        <w:t>Correct MCVideo MOs R15</w:t>
      </w:r>
    </w:p>
    <w:p w14:paraId="7402A8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Cat: A (Rel-15)</w:t>
      </w:r>
      <w:r>
        <w:rPr>
          <w:i/>
        </w:rPr>
        <w:br/>
      </w:r>
      <w:r>
        <w:rPr>
          <w:i/>
        </w:rPr>
        <w:br/>
      </w:r>
      <w:r>
        <w:rPr>
          <w:i/>
        </w:rPr>
        <w:tab/>
      </w:r>
      <w:r>
        <w:rPr>
          <w:i/>
        </w:rPr>
        <w:tab/>
      </w:r>
      <w:r>
        <w:rPr>
          <w:i/>
        </w:rPr>
        <w:tab/>
      </w:r>
      <w:r>
        <w:rPr>
          <w:i/>
        </w:rPr>
        <w:tab/>
      </w:r>
      <w:r>
        <w:rPr>
          <w:i/>
        </w:rPr>
        <w:tab/>
        <w:t>Source: FirstNet / Mike</w:t>
      </w:r>
    </w:p>
    <w:p w14:paraId="6F4395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C1-213600</w:t>
      </w:r>
      <w:r>
        <w:rPr>
          <w:color w:val="993300"/>
          <w:u w:val="single"/>
        </w:rPr>
        <w:t>.</w:t>
      </w:r>
    </w:p>
    <w:p w14:paraId="3DD1BD3B" w14:textId="740B8FD1" w:rsidR="00031805" w:rsidRDefault="00031805" w:rsidP="00031805">
      <w:pPr>
        <w:rPr>
          <w:rFonts w:ascii="Arial" w:hAnsi="Arial" w:cs="Arial"/>
          <w:b/>
          <w:sz w:val="24"/>
        </w:rPr>
      </w:pPr>
      <w:r>
        <w:rPr>
          <w:rFonts w:ascii="Arial" w:hAnsi="Arial" w:cs="Arial"/>
          <w:b/>
          <w:color w:val="0000FF"/>
          <w:sz w:val="24"/>
        </w:rPr>
        <w:t>C1-212887</w:t>
      </w:r>
      <w:r>
        <w:rPr>
          <w:rFonts w:ascii="Arial" w:hAnsi="Arial" w:cs="Arial"/>
          <w:b/>
          <w:color w:val="0000FF"/>
          <w:sz w:val="24"/>
        </w:rPr>
        <w:tab/>
      </w:r>
      <w:r>
        <w:rPr>
          <w:rFonts w:ascii="Arial" w:hAnsi="Arial" w:cs="Arial"/>
          <w:b/>
          <w:sz w:val="24"/>
        </w:rPr>
        <w:t>Correct MCVideo MOs R16</w:t>
      </w:r>
    </w:p>
    <w:p w14:paraId="65FD21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Cat: A (Rel-16)</w:t>
      </w:r>
      <w:r>
        <w:rPr>
          <w:i/>
        </w:rPr>
        <w:br/>
      </w:r>
      <w:r>
        <w:rPr>
          <w:i/>
        </w:rPr>
        <w:br/>
      </w:r>
      <w:r>
        <w:rPr>
          <w:i/>
        </w:rPr>
        <w:tab/>
      </w:r>
      <w:r>
        <w:rPr>
          <w:i/>
        </w:rPr>
        <w:tab/>
      </w:r>
      <w:r>
        <w:rPr>
          <w:i/>
        </w:rPr>
        <w:tab/>
      </w:r>
      <w:r>
        <w:rPr>
          <w:i/>
        </w:rPr>
        <w:tab/>
      </w:r>
      <w:r>
        <w:rPr>
          <w:i/>
        </w:rPr>
        <w:tab/>
        <w:t>Source: FirstNet / Mike</w:t>
      </w:r>
    </w:p>
    <w:p w14:paraId="48E2F8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C1-213602</w:t>
      </w:r>
      <w:r>
        <w:rPr>
          <w:color w:val="993300"/>
          <w:u w:val="single"/>
        </w:rPr>
        <w:t>.</w:t>
      </w:r>
    </w:p>
    <w:p w14:paraId="7A994247" w14:textId="4ADBACC0" w:rsidR="00031805" w:rsidRDefault="00031805" w:rsidP="00031805">
      <w:pPr>
        <w:rPr>
          <w:rFonts w:ascii="Arial" w:hAnsi="Arial" w:cs="Arial"/>
          <w:b/>
          <w:sz w:val="24"/>
        </w:rPr>
      </w:pPr>
      <w:r>
        <w:rPr>
          <w:rFonts w:ascii="Arial" w:hAnsi="Arial" w:cs="Arial"/>
          <w:b/>
          <w:color w:val="0000FF"/>
          <w:sz w:val="24"/>
        </w:rPr>
        <w:t>C1-212888</w:t>
      </w:r>
      <w:r>
        <w:rPr>
          <w:rFonts w:ascii="Arial" w:hAnsi="Arial" w:cs="Arial"/>
          <w:b/>
          <w:color w:val="0000FF"/>
          <w:sz w:val="24"/>
        </w:rPr>
        <w:tab/>
      </w:r>
      <w:r>
        <w:rPr>
          <w:rFonts w:ascii="Arial" w:hAnsi="Arial" w:cs="Arial"/>
          <w:b/>
          <w:sz w:val="24"/>
        </w:rPr>
        <w:t>Correct MCVideo MOs R17</w:t>
      </w:r>
    </w:p>
    <w:p w14:paraId="7265100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Cat: A (Rel-17)</w:t>
      </w:r>
      <w:r>
        <w:rPr>
          <w:i/>
        </w:rPr>
        <w:br/>
      </w:r>
      <w:r>
        <w:rPr>
          <w:i/>
        </w:rPr>
        <w:br/>
      </w:r>
      <w:r>
        <w:rPr>
          <w:i/>
        </w:rPr>
        <w:tab/>
      </w:r>
      <w:r>
        <w:rPr>
          <w:i/>
        </w:rPr>
        <w:tab/>
      </w:r>
      <w:r>
        <w:rPr>
          <w:i/>
        </w:rPr>
        <w:tab/>
      </w:r>
      <w:r>
        <w:rPr>
          <w:i/>
        </w:rPr>
        <w:tab/>
      </w:r>
      <w:r>
        <w:rPr>
          <w:i/>
        </w:rPr>
        <w:tab/>
        <w:t>Source: FirstNet / Mike</w:t>
      </w:r>
    </w:p>
    <w:p w14:paraId="134034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C1-213604</w:t>
      </w:r>
      <w:r>
        <w:rPr>
          <w:color w:val="993300"/>
          <w:u w:val="single"/>
        </w:rPr>
        <w:t>.</w:t>
      </w:r>
    </w:p>
    <w:p w14:paraId="687F20FB" w14:textId="1B428CD6" w:rsidR="00031805" w:rsidRDefault="00031805" w:rsidP="00031805">
      <w:pPr>
        <w:rPr>
          <w:rFonts w:ascii="Arial" w:hAnsi="Arial" w:cs="Arial"/>
          <w:b/>
          <w:sz w:val="24"/>
        </w:rPr>
      </w:pPr>
      <w:r>
        <w:rPr>
          <w:rFonts w:ascii="Arial" w:hAnsi="Arial" w:cs="Arial"/>
          <w:b/>
          <w:color w:val="0000FF"/>
          <w:sz w:val="24"/>
        </w:rPr>
        <w:t>C1-212889</w:t>
      </w:r>
      <w:r>
        <w:rPr>
          <w:rFonts w:ascii="Arial" w:hAnsi="Arial" w:cs="Arial"/>
          <w:b/>
          <w:color w:val="0000FF"/>
          <w:sz w:val="24"/>
        </w:rPr>
        <w:tab/>
      </w:r>
      <w:r>
        <w:rPr>
          <w:rFonts w:ascii="Arial" w:hAnsi="Arial" w:cs="Arial"/>
          <w:b/>
          <w:sz w:val="24"/>
        </w:rPr>
        <w:t>Correct MCVideo user profile R14</w:t>
      </w:r>
    </w:p>
    <w:p w14:paraId="336B9C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Cat: F (Rel-14)</w:t>
      </w:r>
      <w:r>
        <w:rPr>
          <w:i/>
        </w:rPr>
        <w:br/>
      </w:r>
      <w:r>
        <w:rPr>
          <w:i/>
        </w:rPr>
        <w:br/>
      </w:r>
      <w:r>
        <w:rPr>
          <w:i/>
        </w:rPr>
        <w:tab/>
      </w:r>
      <w:r>
        <w:rPr>
          <w:i/>
        </w:rPr>
        <w:tab/>
      </w:r>
      <w:r>
        <w:rPr>
          <w:i/>
        </w:rPr>
        <w:tab/>
      </w:r>
      <w:r>
        <w:rPr>
          <w:i/>
        </w:rPr>
        <w:tab/>
      </w:r>
      <w:r>
        <w:rPr>
          <w:i/>
        </w:rPr>
        <w:tab/>
        <w:t>Source: FirstNet / Mike</w:t>
      </w:r>
    </w:p>
    <w:p w14:paraId="38144C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C1-213599</w:t>
      </w:r>
      <w:r>
        <w:rPr>
          <w:color w:val="993300"/>
          <w:u w:val="single"/>
        </w:rPr>
        <w:t>.</w:t>
      </w:r>
    </w:p>
    <w:p w14:paraId="6321ADF4" w14:textId="22C4B518" w:rsidR="00031805" w:rsidRDefault="00031805" w:rsidP="00031805">
      <w:pPr>
        <w:rPr>
          <w:rFonts w:ascii="Arial" w:hAnsi="Arial" w:cs="Arial"/>
          <w:b/>
          <w:sz w:val="24"/>
        </w:rPr>
      </w:pPr>
      <w:r>
        <w:rPr>
          <w:rFonts w:ascii="Arial" w:hAnsi="Arial" w:cs="Arial"/>
          <w:b/>
          <w:color w:val="0000FF"/>
          <w:sz w:val="24"/>
        </w:rPr>
        <w:t>C1-212890</w:t>
      </w:r>
      <w:r>
        <w:rPr>
          <w:rFonts w:ascii="Arial" w:hAnsi="Arial" w:cs="Arial"/>
          <w:b/>
          <w:color w:val="0000FF"/>
          <w:sz w:val="24"/>
        </w:rPr>
        <w:tab/>
      </w:r>
      <w:r>
        <w:rPr>
          <w:rFonts w:ascii="Arial" w:hAnsi="Arial" w:cs="Arial"/>
          <w:b/>
          <w:sz w:val="24"/>
        </w:rPr>
        <w:t>Correct MCVideo user profile R15</w:t>
      </w:r>
    </w:p>
    <w:p w14:paraId="3ED7A9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Cat: A (Rel-15)</w:t>
      </w:r>
      <w:r>
        <w:rPr>
          <w:i/>
        </w:rPr>
        <w:br/>
      </w:r>
      <w:r>
        <w:rPr>
          <w:i/>
        </w:rPr>
        <w:br/>
      </w:r>
      <w:r>
        <w:rPr>
          <w:i/>
        </w:rPr>
        <w:tab/>
      </w:r>
      <w:r>
        <w:rPr>
          <w:i/>
        </w:rPr>
        <w:tab/>
      </w:r>
      <w:r>
        <w:rPr>
          <w:i/>
        </w:rPr>
        <w:tab/>
      </w:r>
      <w:r>
        <w:rPr>
          <w:i/>
        </w:rPr>
        <w:tab/>
      </w:r>
      <w:r>
        <w:rPr>
          <w:i/>
        </w:rPr>
        <w:tab/>
        <w:t>Source: FirstNet / Mike</w:t>
      </w:r>
    </w:p>
    <w:p w14:paraId="6F5332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C1-213601</w:t>
      </w:r>
      <w:r>
        <w:rPr>
          <w:color w:val="993300"/>
          <w:u w:val="single"/>
        </w:rPr>
        <w:t>.</w:t>
      </w:r>
    </w:p>
    <w:p w14:paraId="6F641E33" w14:textId="18531F29" w:rsidR="00031805" w:rsidRDefault="00031805" w:rsidP="00031805">
      <w:pPr>
        <w:rPr>
          <w:rFonts w:ascii="Arial" w:hAnsi="Arial" w:cs="Arial"/>
          <w:b/>
          <w:sz w:val="24"/>
        </w:rPr>
      </w:pPr>
      <w:r>
        <w:rPr>
          <w:rFonts w:ascii="Arial" w:hAnsi="Arial" w:cs="Arial"/>
          <w:b/>
          <w:color w:val="0000FF"/>
          <w:sz w:val="24"/>
        </w:rPr>
        <w:t>C1-212891</w:t>
      </w:r>
      <w:r>
        <w:rPr>
          <w:rFonts w:ascii="Arial" w:hAnsi="Arial" w:cs="Arial"/>
          <w:b/>
          <w:color w:val="0000FF"/>
          <w:sz w:val="24"/>
        </w:rPr>
        <w:tab/>
      </w:r>
      <w:r>
        <w:rPr>
          <w:rFonts w:ascii="Arial" w:hAnsi="Arial" w:cs="Arial"/>
          <w:b/>
          <w:sz w:val="24"/>
        </w:rPr>
        <w:t>Correct MCVideo user profile R16</w:t>
      </w:r>
    </w:p>
    <w:p w14:paraId="72C898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Cat: A (Rel-16)</w:t>
      </w:r>
      <w:r>
        <w:rPr>
          <w:i/>
        </w:rPr>
        <w:br/>
      </w:r>
      <w:r>
        <w:rPr>
          <w:i/>
        </w:rPr>
        <w:br/>
      </w:r>
      <w:r>
        <w:rPr>
          <w:i/>
        </w:rPr>
        <w:tab/>
      </w:r>
      <w:r>
        <w:rPr>
          <w:i/>
        </w:rPr>
        <w:tab/>
      </w:r>
      <w:r>
        <w:rPr>
          <w:i/>
        </w:rPr>
        <w:tab/>
      </w:r>
      <w:r>
        <w:rPr>
          <w:i/>
        </w:rPr>
        <w:tab/>
      </w:r>
      <w:r>
        <w:rPr>
          <w:i/>
        </w:rPr>
        <w:tab/>
        <w:t>Source: FirstNet / Mike</w:t>
      </w:r>
    </w:p>
    <w:p w14:paraId="345133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C1-213603</w:t>
      </w:r>
      <w:r>
        <w:rPr>
          <w:color w:val="993300"/>
          <w:u w:val="single"/>
        </w:rPr>
        <w:t>.</w:t>
      </w:r>
    </w:p>
    <w:p w14:paraId="47DF21D0" w14:textId="02EE0D97" w:rsidR="00031805" w:rsidRDefault="00031805" w:rsidP="00031805">
      <w:pPr>
        <w:rPr>
          <w:rFonts w:ascii="Arial" w:hAnsi="Arial" w:cs="Arial"/>
          <w:b/>
          <w:sz w:val="24"/>
        </w:rPr>
      </w:pPr>
      <w:r>
        <w:rPr>
          <w:rFonts w:ascii="Arial" w:hAnsi="Arial" w:cs="Arial"/>
          <w:b/>
          <w:color w:val="0000FF"/>
          <w:sz w:val="24"/>
        </w:rPr>
        <w:t>C1-212892</w:t>
      </w:r>
      <w:r>
        <w:rPr>
          <w:rFonts w:ascii="Arial" w:hAnsi="Arial" w:cs="Arial"/>
          <w:b/>
          <w:color w:val="0000FF"/>
          <w:sz w:val="24"/>
        </w:rPr>
        <w:tab/>
      </w:r>
      <w:r>
        <w:rPr>
          <w:rFonts w:ascii="Arial" w:hAnsi="Arial" w:cs="Arial"/>
          <w:b/>
          <w:sz w:val="24"/>
        </w:rPr>
        <w:t>Correct MCVideo user profile R17</w:t>
      </w:r>
    </w:p>
    <w:p w14:paraId="3E3796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Cat: A (Rel-17)</w:t>
      </w:r>
      <w:r>
        <w:rPr>
          <w:i/>
        </w:rPr>
        <w:br/>
      </w:r>
      <w:r>
        <w:rPr>
          <w:i/>
        </w:rPr>
        <w:lastRenderedPageBreak/>
        <w:br/>
      </w:r>
      <w:r>
        <w:rPr>
          <w:i/>
        </w:rPr>
        <w:tab/>
      </w:r>
      <w:r>
        <w:rPr>
          <w:i/>
        </w:rPr>
        <w:tab/>
      </w:r>
      <w:r>
        <w:rPr>
          <w:i/>
        </w:rPr>
        <w:tab/>
      </w:r>
      <w:r>
        <w:rPr>
          <w:i/>
        </w:rPr>
        <w:tab/>
      </w:r>
      <w:r>
        <w:rPr>
          <w:i/>
        </w:rPr>
        <w:tab/>
        <w:t>Source: FirstNet / Mike</w:t>
      </w:r>
    </w:p>
    <w:p w14:paraId="517E5C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C1-213605</w:t>
      </w:r>
      <w:r>
        <w:rPr>
          <w:color w:val="993300"/>
          <w:u w:val="single"/>
        </w:rPr>
        <w:t>.</w:t>
      </w:r>
    </w:p>
    <w:p w14:paraId="018C09D0" w14:textId="74FCFA9D" w:rsidR="00031805" w:rsidRDefault="00031805" w:rsidP="00031805">
      <w:pPr>
        <w:rPr>
          <w:rFonts w:ascii="Arial" w:hAnsi="Arial" w:cs="Arial"/>
          <w:b/>
          <w:sz w:val="24"/>
        </w:rPr>
      </w:pPr>
      <w:r>
        <w:rPr>
          <w:rFonts w:ascii="Arial" w:hAnsi="Arial" w:cs="Arial"/>
          <w:b/>
          <w:color w:val="0000FF"/>
          <w:sz w:val="24"/>
        </w:rPr>
        <w:t>C1-213074</w:t>
      </w:r>
      <w:r>
        <w:rPr>
          <w:rFonts w:ascii="Arial" w:hAnsi="Arial" w:cs="Arial"/>
          <w:b/>
          <w:color w:val="0000FF"/>
          <w:sz w:val="24"/>
        </w:rPr>
        <w:tab/>
      </w:r>
      <w:r>
        <w:rPr>
          <w:rFonts w:ascii="Arial" w:hAnsi="Arial" w:cs="Arial"/>
          <w:b/>
          <w:sz w:val="24"/>
        </w:rPr>
        <w:t>Clause 12: name of node indicating the maximum number of private calls</w:t>
      </w:r>
    </w:p>
    <w:p w14:paraId="4A8C6E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CR-0105  rev  Cat: F (Rel-14)</w:t>
      </w:r>
      <w:r>
        <w:rPr>
          <w:i/>
        </w:rPr>
        <w:br/>
      </w:r>
      <w:r>
        <w:rPr>
          <w:i/>
        </w:rPr>
        <w:br/>
      </w:r>
      <w:r>
        <w:rPr>
          <w:i/>
        </w:rPr>
        <w:tab/>
      </w:r>
      <w:r>
        <w:rPr>
          <w:i/>
        </w:rPr>
        <w:tab/>
      </w:r>
      <w:r>
        <w:rPr>
          <w:i/>
        </w:rPr>
        <w:tab/>
      </w:r>
      <w:r>
        <w:rPr>
          <w:i/>
        </w:rPr>
        <w:tab/>
      </w:r>
      <w:r>
        <w:rPr>
          <w:i/>
        </w:rPr>
        <w:tab/>
        <w:t>Source: Ericsson / Nevenka</w:t>
      </w:r>
    </w:p>
    <w:p w14:paraId="72A448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74BFA" w14:textId="117DD843" w:rsidR="00031805" w:rsidRDefault="00031805" w:rsidP="00031805">
      <w:pPr>
        <w:rPr>
          <w:rFonts w:ascii="Arial" w:hAnsi="Arial" w:cs="Arial"/>
          <w:b/>
          <w:sz w:val="24"/>
        </w:rPr>
      </w:pPr>
      <w:r>
        <w:rPr>
          <w:rFonts w:ascii="Arial" w:hAnsi="Arial" w:cs="Arial"/>
          <w:b/>
          <w:color w:val="0000FF"/>
          <w:sz w:val="24"/>
        </w:rPr>
        <w:t>C1-213075</w:t>
      </w:r>
      <w:r>
        <w:rPr>
          <w:rFonts w:ascii="Arial" w:hAnsi="Arial" w:cs="Arial"/>
          <w:b/>
          <w:color w:val="0000FF"/>
          <w:sz w:val="24"/>
        </w:rPr>
        <w:tab/>
      </w:r>
      <w:r>
        <w:rPr>
          <w:rFonts w:ascii="Arial" w:hAnsi="Arial" w:cs="Arial"/>
          <w:b/>
          <w:sz w:val="24"/>
        </w:rPr>
        <w:t>Clause 12: name of node indicating the maximum number of private calls</w:t>
      </w:r>
    </w:p>
    <w:p w14:paraId="3CAE8BE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CR-0106  rev  Cat: A (Rel-15)</w:t>
      </w:r>
      <w:r>
        <w:rPr>
          <w:i/>
        </w:rPr>
        <w:br/>
      </w:r>
      <w:r>
        <w:rPr>
          <w:i/>
        </w:rPr>
        <w:br/>
      </w:r>
      <w:r>
        <w:rPr>
          <w:i/>
        </w:rPr>
        <w:tab/>
      </w:r>
      <w:r>
        <w:rPr>
          <w:i/>
        </w:rPr>
        <w:tab/>
      </w:r>
      <w:r>
        <w:rPr>
          <w:i/>
        </w:rPr>
        <w:tab/>
      </w:r>
      <w:r>
        <w:rPr>
          <w:i/>
        </w:rPr>
        <w:tab/>
      </w:r>
      <w:r>
        <w:rPr>
          <w:i/>
        </w:rPr>
        <w:tab/>
        <w:t>Source: Ericsson / Nevenka</w:t>
      </w:r>
    </w:p>
    <w:p w14:paraId="43B6DB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E4627" w14:textId="727D5775" w:rsidR="00031805" w:rsidRDefault="00031805" w:rsidP="00031805">
      <w:pPr>
        <w:rPr>
          <w:rFonts w:ascii="Arial" w:hAnsi="Arial" w:cs="Arial"/>
          <w:b/>
          <w:sz w:val="24"/>
        </w:rPr>
      </w:pPr>
      <w:r>
        <w:rPr>
          <w:rFonts w:ascii="Arial" w:hAnsi="Arial" w:cs="Arial"/>
          <w:b/>
          <w:color w:val="0000FF"/>
          <w:sz w:val="24"/>
        </w:rPr>
        <w:t>C1-213076</w:t>
      </w:r>
      <w:r>
        <w:rPr>
          <w:rFonts w:ascii="Arial" w:hAnsi="Arial" w:cs="Arial"/>
          <w:b/>
          <w:color w:val="0000FF"/>
          <w:sz w:val="24"/>
        </w:rPr>
        <w:tab/>
      </w:r>
      <w:r>
        <w:rPr>
          <w:rFonts w:ascii="Arial" w:hAnsi="Arial" w:cs="Arial"/>
          <w:b/>
          <w:sz w:val="24"/>
        </w:rPr>
        <w:t>Clause 12: name of node indicating the maximum number of private calls</w:t>
      </w:r>
    </w:p>
    <w:p w14:paraId="3C1835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CR-0107  rev  Cat: A (Rel-16)</w:t>
      </w:r>
      <w:r>
        <w:rPr>
          <w:i/>
        </w:rPr>
        <w:br/>
      </w:r>
      <w:r>
        <w:rPr>
          <w:i/>
        </w:rPr>
        <w:br/>
      </w:r>
      <w:r>
        <w:rPr>
          <w:i/>
        </w:rPr>
        <w:tab/>
      </w:r>
      <w:r>
        <w:rPr>
          <w:i/>
        </w:rPr>
        <w:tab/>
      </w:r>
      <w:r>
        <w:rPr>
          <w:i/>
        </w:rPr>
        <w:tab/>
      </w:r>
      <w:r>
        <w:rPr>
          <w:i/>
        </w:rPr>
        <w:tab/>
      </w:r>
      <w:r>
        <w:rPr>
          <w:i/>
        </w:rPr>
        <w:tab/>
        <w:t>Source: Ericsson / Nevenka</w:t>
      </w:r>
    </w:p>
    <w:p w14:paraId="2726FB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10FDA" w14:textId="1FC35194" w:rsidR="00031805" w:rsidRDefault="00031805" w:rsidP="00031805">
      <w:pPr>
        <w:rPr>
          <w:rFonts w:ascii="Arial" w:hAnsi="Arial" w:cs="Arial"/>
          <w:b/>
          <w:sz w:val="24"/>
        </w:rPr>
      </w:pPr>
      <w:r>
        <w:rPr>
          <w:rFonts w:ascii="Arial" w:hAnsi="Arial" w:cs="Arial"/>
          <w:b/>
          <w:color w:val="0000FF"/>
          <w:sz w:val="24"/>
        </w:rPr>
        <w:t>C1-213077</w:t>
      </w:r>
      <w:r>
        <w:rPr>
          <w:rFonts w:ascii="Arial" w:hAnsi="Arial" w:cs="Arial"/>
          <w:b/>
          <w:color w:val="0000FF"/>
          <w:sz w:val="24"/>
        </w:rPr>
        <w:tab/>
      </w:r>
      <w:r>
        <w:rPr>
          <w:rFonts w:ascii="Arial" w:hAnsi="Arial" w:cs="Arial"/>
          <w:b/>
          <w:sz w:val="24"/>
        </w:rPr>
        <w:t>Clause 12: name of node indicating the maximum number of private calls</w:t>
      </w:r>
    </w:p>
    <w:p w14:paraId="255AF87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CR-0108  rev  Cat: A (Rel-17)</w:t>
      </w:r>
      <w:r>
        <w:rPr>
          <w:i/>
        </w:rPr>
        <w:br/>
      </w:r>
      <w:r>
        <w:rPr>
          <w:i/>
        </w:rPr>
        <w:br/>
      </w:r>
      <w:r>
        <w:rPr>
          <w:i/>
        </w:rPr>
        <w:tab/>
      </w:r>
      <w:r>
        <w:rPr>
          <w:i/>
        </w:rPr>
        <w:tab/>
      </w:r>
      <w:r>
        <w:rPr>
          <w:i/>
        </w:rPr>
        <w:tab/>
      </w:r>
      <w:r>
        <w:rPr>
          <w:i/>
        </w:rPr>
        <w:tab/>
      </w:r>
      <w:r>
        <w:rPr>
          <w:i/>
        </w:rPr>
        <w:tab/>
        <w:t>Source: Ericsson / Nevenka</w:t>
      </w:r>
    </w:p>
    <w:p w14:paraId="342D9F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D5057" w14:textId="75FEEE8E" w:rsidR="00031805" w:rsidRDefault="00031805" w:rsidP="00031805">
      <w:pPr>
        <w:rPr>
          <w:rFonts w:ascii="Arial" w:hAnsi="Arial" w:cs="Arial"/>
          <w:b/>
          <w:sz w:val="24"/>
        </w:rPr>
      </w:pPr>
      <w:r>
        <w:rPr>
          <w:rFonts w:ascii="Arial" w:hAnsi="Arial" w:cs="Arial"/>
          <w:b/>
          <w:color w:val="0000FF"/>
          <w:sz w:val="24"/>
        </w:rPr>
        <w:t>C1-213412</w:t>
      </w:r>
      <w:r>
        <w:rPr>
          <w:rFonts w:ascii="Arial" w:hAnsi="Arial" w:cs="Arial"/>
          <w:b/>
          <w:color w:val="0000FF"/>
          <w:sz w:val="24"/>
        </w:rPr>
        <w:tab/>
      </w:r>
      <w:r>
        <w:rPr>
          <w:rFonts w:ascii="Arial" w:hAnsi="Arial" w:cs="Arial"/>
          <w:b/>
          <w:sz w:val="24"/>
        </w:rPr>
        <w:t>Corrections for MONP</w:t>
      </w:r>
    </w:p>
    <w:p w14:paraId="39EDBFC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v14.9.0</w:t>
      </w:r>
      <w:r>
        <w:rPr>
          <w:i/>
        </w:rPr>
        <w:tab/>
        <w:t xml:space="preserve">  CR-0120  rev  Cat: F (Rel-14)</w:t>
      </w:r>
      <w:r>
        <w:rPr>
          <w:i/>
        </w:rPr>
        <w:br/>
      </w:r>
      <w:r>
        <w:rPr>
          <w:i/>
        </w:rPr>
        <w:br/>
      </w:r>
      <w:r>
        <w:rPr>
          <w:i/>
        </w:rPr>
        <w:tab/>
      </w:r>
      <w:r>
        <w:rPr>
          <w:i/>
        </w:rPr>
        <w:tab/>
      </w:r>
      <w:r>
        <w:rPr>
          <w:i/>
        </w:rPr>
        <w:tab/>
      </w:r>
      <w:r>
        <w:rPr>
          <w:i/>
        </w:rPr>
        <w:tab/>
      </w:r>
      <w:r>
        <w:rPr>
          <w:i/>
        </w:rPr>
        <w:tab/>
        <w:t>Source: Ericsson /Jörgen</w:t>
      </w:r>
    </w:p>
    <w:p w14:paraId="1E08C2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C1-213710</w:t>
      </w:r>
      <w:r>
        <w:rPr>
          <w:color w:val="993300"/>
          <w:u w:val="single"/>
        </w:rPr>
        <w:t>.</w:t>
      </w:r>
    </w:p>
    <w:p w14:paraId="5012C521" w14:textId="1F97F61F" w:rsidR="00031805" w:rsidRDefault="00031805" w:rsidP="00031805">
      <w:pPr>
        <w:rPr>
          <w:rFonts w:ascii="Arial" w:hAnsi="Arial" w:cs="Arial"/>
          <w:b/>
          <w:sz w:val="24"/>
        </w:rPr>
      </w:pPr>
      <w:r>
        <w:rPr>
          <w:rFonts w:ascii="Arial" w:hAnsi="Arial" w:cs="Arial"/>
          <w:b/>
          <w:color w:val="0000FF"/>
          <w:sz w:val="24"/>
        </w:rPr>
        <w:t>C1-213414</w:t>
      </w:r>
      <w:r>
        <w:rPr>
          <w:rFonts w:ascii="Arial" w:hAnsi="Arial" w:cs="Arial"/>
          <w:b/>
          <w:color w:val="0000FF"/>
          <w:sz w:val="24"/>
        </w:rPr>
        <w:tab/>
      </w:r>
      <w:r>
        <w:rPr>
          <w:rFonts w:ascii="Arial" w:hAnsi="Arial" w:cs="Arial"/>
          <w:b/>
          <w:sz w:val="24"/>
        </w:rPr>
        <w:t>Corrections for MONP</w:t>
      </w:r>
    </w:p>
    <w:p w14:paraId="7C7F5B1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v15.8.0</w:t>
      </w:r>
      <w:r>
        <w:rPr>
          <w:i/>
        </w:rPr>
        <w:tab/>
        <w:t xml:space="preserve">  CR-0121  rev  Cat: A (Rel-15)</w:t>
      </w:r>
      <w:r>
        <w:rPr>
          <w:i/>
        </w:rPr>
        <w:br/>
      </w:r>
      <w:r>
        <w:rPr>
          <w:i/>
        </w:rPr>
        <w:br/>
      </w:r>
      <w:r>
        <w:rPr>
          <w:i/>
        </w:rPr>
        <w:tab/>
      </w:r>
      <w:r>
        <w:rPr>
          <w:i/>
        </w:rPr>
        <w:tab/>
      </w:r>
      <w:r>
        <w:rPr>
          <w:i/>
        </w:rPr>
        <w:tab/>
      </w:r>
      <w:r>
        <w:rPr>
          <w:i/>
        </w:rPr>
        <w:tab/>
      </w:r>
      <w:r>
        <w:rPr>
          <w:i/>
        </w:rPr>
        <w:tab/>
        <w:t>Source: Ericsson /Jörgen</w:t>
      </w:r>
    </w:p>
    <w:p w14:paraId="713474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C1-213846</w:t>
      </w:r>
      <w:r>
        <w:rPr>
          <w:color w:val="993300"/>
          <w:u w:val="single"/>
        </w:rPr>
        <w:t>.</w:t>
      </w:r>
    </w:p>
    <w:p w14:paraId="23C9D8AF" w14:textId="4B892495" w:rsidR="00031805" w:rsidRDefault="00031805" w:rsidP="00031805">
      <w:pPr>
        <w:rPr>
          <w:rFonts w:ascii="Arial" w:hAnsi="Arial" w:cs="Arial"/>
          <w:b/>
          <w:sz w:val="24"/>
        </w:rPr>
      </w:pPr>
      <w:r>
        <w:rPr>
          <w:rFonts w:ascii="Arial" w:hAnsi="Arial" w:cs="Arial"/>
          <w:b/>
          <w:color w:val="0000FF"/>
          <w:sz w:val="24"/>
        </w:rPr>
        <w:t>C1-213436</w:t>
      </w:r>
      <w:r>
        <w:rPr>
          <w:rFonts w:ascii="Arial" w:hAnsi="Arial" w:cs="Arial"/>
          <w:b/>
          <w:color w:val="0000FF"/>
          <w:sz w:val="24"/>
        </w:rPr>
        <w:tab/>
      </w:r>
      <w:r>
        <w:rPr>
          <w:rFonts w:ascii="Arial" w:hAnsi="Arial" w:cs="Arial"/>
          <w:b/>
          <w:sz w:val="24"/>
        </w:rPr>
        <w:t>Corrections for MONP</w:t>
      </w:r>
    </w:p>
    <w:p w14:paraId="3B11DD4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v16.4.0</w:t>
      </w:r>
      <w:r>
        <w:rPr>
          <w:i/>
        </w:rPr>
        <w:tab/>
        <w:t xml:space="preserve">  CR-0122  rev  Cat: A (Rel-16)</w:t>
      </w:r>
      <w:r>
        <w:rPr>
          <w:i/>
        </w:rPr>
        <w:br/>
      </w:r>
      <w:r>
        <w:rPr>
          <w:i/>
        </w:rPr>
        <w:br/>
      </w:r>
      <w:r>
        <w:rPr>
          <w:i/>
        </w:rPr>
        <w:tab/>
      </w:r>
      <w:r>
        <w:rPr>
          <w:i/>
        </w:rPr>
        <w:tab/>
      </w:r>
      <w:r>
        <w:rPr>
          <w:i/>
        </w:rPr>
        <w:tab/>
      </w:r>
      <w:r>
        <w:rPr>
          <w:i/>
        </w:rPr>
        <w:tab/>
      </w:r>
      <w:r>
        <w:rPr>
          <w:i/>
        </w:rPr>
        <w:tab/>
        <w:t>Source: Ericsson /Jörgen</w:t>
      </w:r>
    </w:p>
    <w:p w14:paraId="1D2AEC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C1-213848</w:t>
      </w:r>
      <w:r>
        <w:rPr>
          <w:color w:val="993300"/>
          <w:u w:val="single"/>
        </w:rPr>
        <w:t>.</w:t>
      </w:r>
    </w:p>
    <w:p w14:paraId="674D4676" w14:textId="5D22757A" w:rsidR="00031805" w:rsidRDefault="00031805" w:rsidP="00031805">
      <w:pPr>
        <w:rPr>
          <w:rFonts w:ascii="Arial" w:hAnsi="Arial" w:cs="Arial"/>
          <w:b/>
          <w:sz w:val="24"/>
        </w:rPr>
      </w:pPr>
      <w:r>
        <w:rPr>
          <w:rFonts w:ascii="Arial" w:hAnsi="Arial" w:cs="Arial"/>
          <w:b/>
          <w:color w:val="0000FF"/>
          <w:sz w:val="24"/>
        </w:rPr>
        <w:t>C1-213440</w:t>
      </w:r>
      <w:r>
        <w:rPr>
          <w:rFonts w:ascii="Arial" w:hAnsi="Arial" w:cs="Arial"/>
          <w:b/>
          <w:color w:val="0000FF"/>
          <w:sz w:val="24"/>
        </w:rPr>
        <w:tab/>
      </w:r>
      <w:r>
        <w:rPr>
          <w:rFonts w:ascii="Arial" w:hAnsi="Arial" w:cs="Arial"/>
          <w:b/>
          <w:sz w:val="24"/>
        </w:rPr>
        <w:t>Corrections for MONP</w:t>
      </w:r>
    </w:p>
    <w:p w14:paraId="4CFDC71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v17.2.0</w:t>
      </w:r>
      <w:r>
        <w:rPr>
          <w:i/>
        </w:rPr>
        <w:tab/>
        <w:t xml:space="preserve">  CR-0123  rev  Cat: A (Rel-17)</w:t>
      </w:r>
      <w:r>
        <w:rPr>
          <w:i/>
        </w:rPr>
        <w:br/>
      </w:r>
      <w:r>
        <w:rPr>
          <w:i/>
        </w:rPr>
        <w:br/>
      </w:r>
      <w:r>
        <w:rPr>
          <w:i/>
        </w:rPr>
        <w:tab/>
      </w:r>
      <w:r>
        <w:rPr>
          <w:i/>
        </w:rPr>
        <w:tab/>
      </w:r>
      <w:r>
        <w:rPr>
          <w:i/>
        </w:rPr>
        <w:tab/>
      </w:r>
      <w:r>
        <w:rPr>
          <w:i/>
        </w:rPr>
        <w:tab/>
      </w:r>
      <w:r>
        <w:rPr>
          <w:i/>
        </w:rPr>
        <w:tab/>
        <w:t>Source: Ericsson /Jörgen</w:t>
      </w:r>
    </w:p>
    <w:p w14:paraId="33A621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C1-213849</w:t>
      </w:r>
      <w:r>
        <w:rPr>
          <w:color w:val="993300"/>
          <w:u w:val="single"/>
        </w:rPr>
        <w:t>.</w:t>
      </w:r>
    </w:p>
    <w:p w14:paraId="0E01B4A0" w14:textId="1027F439" w:rsidR="00031805" w:rsidRDefault="00031805" w:rsidP="00031805">
      <w:pPr>
        <w:rPr>
          <w:rFonts w:ascii="Arial" w:hAnsi="Arial" w:cs="Arial"/>
          <w:b/>
          <w:sz w:val="24"/>
        </w:rPr>
      </w:pPr>
      <w:r>
        <w:rPr>
          <w:rFonts w:ascii="Arial" w:hAnsi="Arial" w:cs="Arial"/>
          <w:b/>
          <w:color w:val="0000FF"/>
          <w:sz w:val="24"/>
        </w:rPr>
        <w:t>C1-213454</w:t>
      </w:r>
      <w:r>
        <w:rPr>
          <w:rFonts w:ascii="Arial" w:hAnsi="Arial" w:cs="Arial"/>
          <w:b/>
          <w:color w:val="0000FF"/>
          <w:sz w:val="24"/>
        </w:rPr>
        <w:tab/>
      </w:r>
      <w:r>
        <w:rPr>
          <w:rFonts w:ascii="Arial" w:hAnsi="Arial" w:cs="Arial"/>
          <w:b/>
          <w:sz w:val="24"/>
        </w:rPr>
        <w:t>Missing MONP message transport port number</w:t>
      </w:r>
    </w:p>
    <w:p w14:paraId="3E83E6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v14.9.0</w:t>
      </w:r>
      <w:r>
        <w:rPr>
          <w:i/>
        </w:rPr>
        <w:tab/>
        <w:t xml:space="preserve">  CR-0228  rev  Cat: F (Rel-14)</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3D3902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C1-213863</w:t>
      </w:r>
      <w:r>
        <w:rPr>
          <w:color w:val="993300"/>
          <w:u w:val="single"/>
        </w:rPr>
        <w:t>.</w:t>
      </w:r>
    </w:p>
    <w:p w14:paraId="67D0E088" w14:textId="34F4D17A" w:rsidR="00031805" w:rsidRDefault="00031805" w:rsidP="00031805">
      <w:pPr>
        <w:rPr>
          <w:rFonts w:ascii="Arial" w:hAnsi="Arial" w:cs="Arial"/>
          <w:b/>
          <w:sz w:val="24"/>
        </w:rPr>
      </w:pPr>
      <w:r>
        <w:rPr>
          <w:rFonts w:ascii="Arial" w:hAnsi="Arial" w:cs="Arial"/>
          <w:b/>
          <w:color w:val="0000FF"/>
          <w:sz w:val="24"/>
        </w:rPr>
        <w:t>C1-213455</w:t>
      </w:r>
      <w:r>
        <w:rPr>
          <w:rFonts w:ascii="Arial" w:hAnsi="Arial" w:cs="Arial"/>
          <w:b/>
          <w:color w:val="0000FF"/>
          <w:sz w:val="24"/>
        </w:rPr>
        <w:tab/>
      </w:r>
      <w:r>
        <w:rPr>
          <w:rFonts w:ascii="Arial" w:hAnsi="Arial" w:cs="Arial"/>
          <w:b/>
          <w:sz w:val="24"/>
        </w:rPr>
        <w:t>Missing MONP message transport port number</w:t>
      </w:r>
    </w:p>
    <w:p w14:paraId="2998706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v15.8.0</w:t>
      </w:r>
      <w:r>
        <w:rPr>
          <w:i/>
        </w:rPr>
        <w:tab/>
        <w:t xml:space="preserve">  CR-0229  rev  Cat: A (Rel-15)</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1BB2CF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C1-213864</w:t>
      </w:r>
      <w:r>
        <w:rPr>
          <w:color w:val="993300"/>
          <w:u w:val="single"/>
        </w:rPr>
        <w:t>.</w:t>
      </w:r>
    </w:p>
    <w:p w14:paraId="2F14F35D" w14:textId="018366EF" w:rsidR="00031805" w:rsidRDefault="00031805" w:rsidP="00031805">
      <w:pPr>
        <w:rPr>
          <w:rFonts w:ascii="Arial" w:hAnsi="Arial" w:cs="Arial"/>
          <w:b/>
          <w:sz w:val="24"/>
        </w:rPr>
      </w:pPr>
      <w:r>
        <w:rPr>
          <w:rFonts w:ascii="Arial" w:hAnsi="Arial" w:cs="Arial"/>
          <w:b/>
          <w:color w:val="0000FF"/>
          <w:sz w:val="24"/>
        </w:rPr>
        <w:t>C1-213456</w:t>
      </w:r>
      <w:r>
        <w:rPr>
          <w:rFonts w:ascii="Arial" w:hAnsi="Arial" w:cs="Arial"/>
          <w:b/>
          <w:color w:val="0000FF"/>
          <w:sz w:val="24"/>
        </w:rPr>
        <w:tab/>
      </w:r>
      <w:r>
        <w:rPr>
          <w:rFonts w:ascii="Arial" w:hAnsi="Arial" w:cs="Arial"/>
          <w:b/>
          <w:sz w:val="24"/>
        </w:rPr>
        <w:t>Missing MONP message transport port number</w:t>
      </w:r>
    </w:p>
    <w:p w14:paraId="46F235D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CR-0230  rev  Cat: A (Rel-16)</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06BB4F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C1-213865</w:t>
      </w:r>
      <w:r>
        <w:rPr>
          <w:color w:val="993300"/>
          <w:u w:val="single"/>
        </w:rPr>
        <w:t>.</w:t>
      </w:r>
    </w:p>
    <w:p w14:paraId="29109DC4" w14:textId="1C42C515" w:rsidR="00031805" w:rsidRDefault="00031805" w:rsidP="00031805">
      <w:pPr>
        <w:rPr>
          <w:rFonts w:ascii="Arial" w:hAnsi="Arial" w:cs="Arial"/>
          <w:b/>
          <w:sz w:val="24"/>
        </w:rPr>
      </w:pPr>
      <w:r>
        <w:rPr>
          <w:rFonts w:ascii="Arial" w:hAnsi="Arial" w:cs="Arial"/>
          <w:b/>
          <w:color w:val="0000FF"/>
          <w:sz w:val="24"/>
        </w:rPr>
        <w:t>C1-213457</w:t>
      </w:r>
      <w:r>
        <w:rPr>
          <w:rFonts w:ascii="Arial" w:hAnsi="Arial" w:cs="Arial"/>
          <w:b/>
          <w:color w:val="0000FF"/>
          <w:sz w:val="24"/>
        </w:rPr>
        <w:tab/>
      </w:r>
      <w:r>
        <w:rPr>
          <w:rFonts w:ascii="Arial" w:hAnsi="Arial" w:cs="Arial"/>
          <w:b/>
          <w:sz w:val="24"/>
        </w:rPr>
        <w:t>Missing MONP message transport port number</w:t>
      </w:r>
    </w:p>
    <w:p w14:paraId="4C9B7DB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CR-0218  rev 1 Cat: A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492F0A5B" w14:textId="77777777" w:rsidR="00031805" w:rsidRDefault="00031805" w:rsidP="00031805">
      <w:pPr>
        <w:rPr>
          <w:color w:val="808080"/>
        </w:rPr>
      </w:pPr>
      <w:r>
        <w:rPr>
          <w:color w:val="808080"/>
        </w:rPr>
        <w:t>(Replaces C1-212195)</w:t>
      </w:r>
    </w:p>
    <w:p w14:paraId="0BF4FB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C1-213866</w:t>
      </w:r>
      <w:r>
        <w:rPr>
          <w:color w:val="993300"/>
          <w:u w:val="single"/>
        </w:rPr>
        <w:t>.</w:t>
      </w:r>
    </w:p>
    <w:p w14:paraId="488F88D3" w14:textId="71766CE6" w:rsidR="00031805" w:rsidRDefault="00031805" w:rsidP="00031805">
      <w:pPr>
        <w:rPr>
          <w:rFonts w:ascii="Arial" w:hAnsi="Arial" w:cs="Arial"/>
          <w:b/>
          <w:sz w:val="24"/>
        </w:rPr>
      </w:pPr>
      <w:r>
        <w:rPr>
          <w:rFonts w:ascii="Arial" w:hAnsi="Arial" w:cs="Arial"/>
          <w:b/>
          <w:color w:val="0000FF"/>
          <w:sz w:val="24"/>
        </w:rPr>
        <w:t>C1-213598</w:t>
      </w:r>
      <w:r>
        <w:rPr>
          <w:rFonts w:ascii="Arial" w:hAnsi="Arial" w:cs="Arial"/>
          <w:b/>
          <w:color w:val="0000FF"/>
          <w:sz w:val="24"/>
        </w:rPr>
        <w:tab/>
      </w:r>
      <w:r>
        <w:rPr>
          <w:rFonts w:ascii="Arial" w:hAnsi="Arial" w:cs="Arial"/>
          <w:b/>
          <w:sz w:val="24"/>
        </w:rPr>
        <w:t>Correct MCVideo MOs R14</w:t>
      </w:r>
    </w:p>
    <w:p w14:paraId="5933AE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1 Cat: F (Rel-14)</w:t>
      </w:r>
      <w:r>
        <w:rPr>
          <w:i/>
        </w:rPr>
        <w:br/>
      </w:r>
      <w:r>
        <w:rPr>
          <w:i/>
        </w:rPr>
        <w:br/>
      </w:r>
      <w:r>
        <w:rPr>
          <w:i/>
        </w:rPr>
        <w:tab/>
      </w:r>
      <w:r>
        <w:rPr>
          <w:i/>
        </w:rPr>
        <w:tab/>
      </w:r>
      <w:r>
        <w:rPr>
          <w:i/>
        </w:rPr>
        <w:tab/>
      </w:r>
      <w:r>
        <w:rPr>
          <w:i/>
        </w:rPr>
        <w:tab/>
      </w:r>
      <w:r>
        <w:rPr>
          <w:i/>
        </w:rPr>
        <w:tab/>
        <w:t>Source: FirstNet / Mike</w:t>
      </w:r>
    </w:p>
    <w:p w14:paraId="51508B47" w14:textId="77777777" w:rsidR="00031805" w:rsidRDefault="00031805" w:rsidP="00031805">
      <w:pPr>
        <w:rPr>
          <w:color w:val="808080"/>
        </w:rPr>
      </w:pPr>
      <w:r>
        <w:rPr>
          <w:color w:val="808080"/>
        </w:rPr>
        <w:t>(Replaces C1-212885)</w:t>
      </w:r>
    </w:p>
    <w:p w14:paraId="42AA21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C1-213629</w:t>
      </w:r>
      <w:r>
        <w:rPr>
          <w:color w:val="993300"/>
          <w:u w:val="single"/>
        </w:rPr>
        <w:t>.</w:t>
      </w:r>
    </w:p>
    <w:p w14:paraId="673CA179" w14:textId="1A5C6740" w:rsidR="00031805" w:rsidRDefault="00031805" w:rsidP="00031805">
      <w:pPr>
        <w:rPr>
          <w:rFonts w:ascii="Arial" w:hAnsi="Arial" w:cs="Arial"/>
          <w:b/>
          <w:sz w:val="24"/>
        </w:rPr>
      </w:pPr>
      <w:r>
        <w:rPr>
          <w:rFonts w:ascii="Arial" w:hAnsi="Arial" w:cs="Arial"/>
          <w:b/>
          <w:color w:val="0000FF"/>
          <w:sz w:val="24"/>
        </w:rPr>
        <w:lastRenderedPageBreak/>
        <w:t>C1-213599</w:t>
      </w:r>
      <w:r>
        <w:rPr>
          <w:rFonts w:ascii="Arial" w:hAnsi="Arial" w:cs="Arial"/>
          <w:b/>
          <w:color w:val="0000FF"/>
          <w:sz w:val="24"/>
        </w:rPr>
        <w:tab/>
      </w:r>
      <w:r>
        <w:rPr>
          <w:rFonts w:ascii="Arial" w:hAnsi="Arial" w:cs="Arial"/>
          <w:b/>
          <w:sz w:val="24"/>
        </w:rPr>
        <w:t>Correct MCVideo user profile R14</w:t>
      </w:r>
    </w:p>
    <w:p w14:paraId="4286402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1 Cat: F (Rel-14)</w:t>
      </w:r>
      <w:r>
        <w:rPr>
          <w:i/>
        </w:rPr>
        <w:br/>
      </w:r>
      <w:r>
        <w:rPr>
          <w:i/>
        </w:rPr>
        <w:br/>
      </w:r>
      <w:r>
        <w:rPr>
          <w:i/>
        </w:rPr>
        <w:tab/>
      </w:r>
      <w:r>
        <w:rPr>
          <w:i/>
        </w:rPr>
        <w:tab/>
      </w:r>
      <w:r>
        <w:rPr>
          <w:i/>
        </w:rPr>
        <w:tab/>
      </w:r>
      <w:r>
        <w:rPr>
          <w:i/>
        </w:rPr>
        <w:tab/>
      </w:r>
      <w:r>
        <w:rPr>
          <w:i/>
        </w:rPr>
        <w:tab/>
        <w:t>Source: FirstNet / Mike</w:t>
      </w:r>
    </w:p>
    <w:p w14:paraId="344706CD" w14:textId="77777777" w:rsidR="00031805" w:rsidRDefault="00031805" w:rsidP="00031805">
      <w:pPr>
        <w:rPr>
          <w:color w:val="808080"/>
        </w:rPr>
      </w:pPr>
      <w:r>
        <w:rPr>
          <w:color w:val="808080"/>
        </w:rPr>
        <w:t>(Replaces C1-212889)</w:t>
      </w:r>
    </w:p>
    <w:p w14:paraId="26149C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C1-213630</w:t>
      </w:r>
      <w:r>
        <w:rPr>
          <w:color w:val="993300"/>
          <w:u w:val="single"/>
        </w:rPr>
        <w:t>.</w:t>
      </w:r>
    </w:p>
    <w:p w14:paraId="65F1CFCC" w14:textId="05CB768A" w:rsidR="00031805" w:rsidRDefault="00031805" w:rsidP="00031805">
      <w:pPr>
        <w:rPr>
          <w:rFonts w:ascii="Arial" w:hAnsi="Arial" w:cs="Arial"/>
          <w:b/>
          <w:sz w:val="24"/>
        </w:rPr>
      </w:pPr>
      <w:r>
        <w:rPr>
          <w:rFonts w:ascii="Arial" w:hAnsi="Arial" w:cs="Arial"/>
          <w:b/>
          <w:color w:val="0000FF"/>
          <w:sz w:val="24"/>
        </w:rPr>
        <w:t>C1-213600</w:t>
      </w:r>
      <w:r>
        <w:rPr>
          <w:rFonts w:ascii="Arial" w:hAnsi="Arial" w:cs="Arial"/>
          <w:b/>
          <w:color w:val="0000FF"/>
          <w:sz w:val="24"/>
        </w:rPr>
        <w:tab/>
      </w:r>
      <w:r>
        <w:rPr>
          <w:rFonts w:ascii="Arial" w:hAnsi="Arial" w:cs="Arial"/>
          <w:b/>
          <w:sz w:val="24"/>
        </w:rPr>
        <w:t>Correct MCVideo MOs R15</w:t>
      </w:r>
    </w:p>
    <w:p w14:paraId="3445B1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1 Cat: A (Rel-15)</w:t>
      </w:r>
      <w:r>
        <w:rPr>
          <w:i/>
        </w:rPr>
        <w:br/>
      </w:r>
      <w:r>
        <w:rPr>
          <w:i/>
        </w:rPr>
        <w:br/>
      </w:r>
      <w:r>
        <w:rPr>
          <w:i/>
        </w:rPr>
        <w:tab/>
      </w:r>
      <w:r>
        <w:rPr>
          <w:i/>
        </w:rPr>
        <w:tab/>
      </w:r>
      <w:r>
        <w:rPr>
          <w:i/>
        </w:rPr>
        <w:tab/>
      </w:r>
      <w:r>
        <w:rPr>
          <w:i/>
        </w:rPr>
        <w:tab/>
      </w:r>
      <w:r>
        <w:rPr>
          <w:i/>
        </w:rPr>
        <w:tab/>
        <w:t>Source: FirstNet / Mike</w:t>
      </w:r>
    </w:p>
    <w:p w14:paraId="32A46EA7" w14:textId="77777777" w:rsidR="00031805" w:rsidRDefault="00031805" w:rsidP="00031805">
      <w:pPr>
        <w:rPr>
          <w:color w:val="808080"/>
        </w:rPr>
      </w:pPr>
      <w:r>
        <w:rPr>
          <w:color w:val="808080"/>
        </w:rPr>
        <w:t>(Replaces C1-212886)</w:t>
      </w:r>
    </w:p>
    <w:p w14:paraId="21BF4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C1-213631</w:t>
      </w:r>
      <w:r>
        <w:rPr>
          <w:color w:val="993300"/>
          <w:u w:val="single"/>
        </w:rPr>
        <w:t>.</w:t>
      </w:r>
    </w:p>
    <w:p w14:paraId="698F4899" w14:textId="43EB85D1" w:rsidR="00031805" w:rsidRDefault="00031805" w:rsidP="00031805">
      <w:pPr>
        <w:rPr>
          <w:rFonts w:ascii="Arial" w:hAnsi="Arial" w:cs="Arial"/>
          <w:b/>
          <w:sz w:val="24"/>
        </w:rPr>
      </w:pPr>
      <w:r>
        <w:rPr>
          <w:rFonts w:ascii="Arial" w:hAnsi="Arial" w:cs="Arial"/>
          <w:b/>
          <w:color w:val="0000FF"/>
          <w:sz w:val="24"/>
        </w:rPr>
        <w:t>C1-213601</w:t>
      </w:r>
      <w:r>
        <w:rPr>
          <w:rFonts w:ascii="Arial" w:hAnsi="Arial" w:cs="Arial"/>
          <w:b/>
          <w:color w:val="0000FF"/>
          <w:sz w:val="24"/>
        </w:rPr>
        <w:tab/>
      </w:r>
      <w:r>
        <w:rPr>
          <w:rFonts w:ascii="Arial" w:hAnsi="Arial" w:cs="Arial"/>
          <w:b/>
          <w:sz w:val="24"/>
        </w:rPr>
        <w:t>Correct MCVideo user profile R15</w:t>
      </w:r>
    </w:p>
    <w:p w14:paraId="01D3E9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1 Cat: A (Rel-15)</w:t>
      </w:r>
      <w:r>
        <w:rPr>
          <w:i/>
        </w:rPr>
        <w:br/>
      </w:r>
      <w:r>
        <w:rPr>
          <w:i/>
        </w:rPr>
        <w:br/>
      </w:r>
      <w:r>
        <w:rPr>
          <w:i/>
        </w:rPr>
        <w:tab/>
      </w:r>
      <w:r>
        <w:rPr>
          <w:i/>
        </w:rPr>
        <w:tab/>
      </w:r>
      <w:r>
        <w:rPr>
          <w:i/>
        </w:rPr>
        <w:tab/>
      </w:r>
      <w:r>
        <w:rPr>
          <w:i/>
        </w:rPr>
        <w:tab/>
      </w:r>
      <w:r>
        <w:rPr>
          <w:i/>
        </w:rPr>
        <w:tab/>
        <w:t>Source: FirstNet / Mike</w:t>
      </w:r>
    </w:p>
    <w:p w14:paraId="403EA95E" w14:textId="77777777" w:rsidR="00031805" w:rsidRDefault="00031805" w:rsidP="00031805">
      <w:pPr>
        <w:rPr>
          <w:color w:val="808080"/>
        </w:rPr>
      </w:pPr>
      <w:r>
        <w:rPr>
          <w:color w:val="808080"/>
        </w:rPr>
        <w:t>(Replaces C1-212890)</w:t>
      </w:r>
    </w:p>
    <w:p w14:paraId="0ED203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C1-213632</w:t>
      </w:r>
      <w:r>
        <w:rPr>
          <w:color w:val="993300"/>
          <w:u w:val="single"/>
        </w:rPr>
        <w:t>.</w:t>
      </w:r>
    </w:p>
    <w:p w14:paraId="3D796F21" w14:textId="4D091DFC" w:rsidR="00031805" w:rsidRDefault="00031805" w:rsidP="00031805">
      <w:pPr>
        <w:rPr>
          <w:rFonts w:ascii="Arial" w:hAnsi="Arial" w:cs="Arial"/>
          <w:b/>
          <w:sz w:val="24"/>
        </w:rPr>
      </w:pPr>
      <w:r>
        <w:rPr>
          <w:rFonts w:ascii="Arial" w:hAnsi="Arial" w:cs="Arial"/>
          <w:b/>
          <w:color w:val="0000FF"/>
          <w:sz w:val="24"/>
        </w:rPr>
        <w:t>C1-213602</w:t>
      </w:r>
      <w:r>
        <w:rPr>
          <w:rFonts w:ascii="Arial" w:hAnsi="Arial" w:cs="Arial"/>
          <w:b/>
          <w:color w:val="0000FF"/>
          <w:sz w:val="24"/>
        </w:rPr>
        <w:tab/>
      </w:r>
      <w:r>
        <w:rPr>
          <w:rFonts w:ascii="Arial" w:hAnsi="Arial" w:cs="Arial"/>
          <w:b/>
          <w:sz w:val="24"/>
        </w:rPr>
        <w:t>Correct MCVideo MOs R16</w:t>
      </w:r>
    </w:p>
    <w:p w14:paraId="687D3E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1 Cat: A (Rel-16)</w:t>
      </w:r>
      <w:r>
        <w:rPr>
          <w:i/>
        </w:rPr>
        <w:br/>
      </w:r>
      <w:r>
        <w:rPr>
          <w:i/>
        </w:rPr>
        <w:br/>
      </w:r>
      <w:r>
        <w:rPr>
          <w:i/>
        </w:rPr>
        <w:tab/>
      </w:r>
      <w:r>
        <w:rPr>
          <w:i/>
        </w:rPr>
        <w:tab/>
      </w:r>
      <w:r>
        <w:rPr>
          <w:i/>
        </w:rPr>
        <w:tab/>
      </w:r>
      <w:r>
        <w:rPr>
          <w:i/>
        </w:rPr>
        <w:tab/>
      </w:r>
      <w:r>
        <w:rPr>
          <w:i/>
        </w:rPr>
        <w:tab/>
        <w:t>Source: FirstNet / Mike</w:t>
      </w:r>
    </w:p>
    <w:p w14:paraId="25389914" w14:textId="77777777" w:rsidR="00031805" w:rsidRDefault="00031805" w:rsidP="00031805">
      <w:pPr>
        <w:rPr>
          <w:color w:val="808080"/>
        </w:rPr>
      </w:pPr>
      <w:r>
        <w:rPr>
          <w:color w:val="808080"/>
        </w:rPr>
        <w:t>(Replaces C1-212887)</w:t>
      </w:r>
    </w:p>
    <w:p w14:paraId="1A503E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C1-213633</w:t>
      </w:r>
      <w:r>
        <w:rPr>
          <w:color w:val="993300"/>
          <w:u w:val="single"/>
        </w:rPr>
        <w:t>.</w:t>
      </w:r>
    </w:p>
    <w:p w14:paraId="71D019DF" w14:textId="7B0CE7C0" w:rsidR="00031805" w:rsidRDefault="00031805" w:rsidP="00031805">
      <w:pPr>
        <w:rPr>
          <w:rFonts w:ascii="Arial" w:hAnsi="Arial" w:cs="Arial"/>
          <w:b/>
          <w:sz w:val="24"/>
        </w:rPr>
      </w:pPr>
      <w:r>
        <w:rPr>
          <w:rFonts w:ascii="Arial" w:hAnsi="Arial" w:cs="Arial"/>
          <w:b/>
          <w:color w:val="0000FF"/>
          <w:sz w:val="24"/>
        </w:rPr>
        <w:t>C1-213603</w:t>
      </w:r>
      <w:r>
        <w:rPr>
          <w:rFonts w:ascii="Arial" w:hAnsi="Arial" w:cs="Arial"/>
          <w:b/>
          <w:color w:val="0000FF"/>
          <w:sz w:val="24"/>
        </w:rPr>
        <w:tab/>
      </w:r>
      <w:r>
        <w:rPr>
          <w:rFonts w:ascii="Arial" w:hAnsi="Arial" w:cs="Arial"/>
          <w:b/>
          <w:sz w:val="24"/>
        </w:rPr>
        <w:t>Correct MCVideo user profile R16</w:t>
      </w:r>
    </w:p>
    <w:p w14:paraId="30FDA16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1 Cat: A (Rel-16)</w:t>
      </w:r>
      <w:r>
        <w:rPr>
          <w:i/>
        </w:rPr>
        <w:br/>
      </w:r>
      <w:r>
        <w:rPr>
          <w:i/>
        </w:rPr>
        <w:br/>
      </w:r>
      <w:r>
        <w:rPr>
          <w:i/>
        </w:rPr>
        <w:tab/>
      </w:r>
      <w:r>
        <w:rPr>
          <w:i/>
        </w:rPr>
        <w:tab/>
      </w:r>
      <w:r>
        <w:rPr>
          <w:i/>
        </w:rPr>
        <w:tab/>
      </w:r>
      <w:r>
        <w:rPr>
          <w:i/>
        </w:rPr>
        <w:tab/>
      </w:r>
      <w:r>
        <w:rPr>
          <w:i/>
        </w:rPr>
        <w:tab/>
        <w:t>Source: FirstNet / Mike</w:t>
      </w:r>
    </w:p>
    <w:p w14:paraId="7BB6C4C8" w14:textId="77777777" w:rsidR="00031805" w:rsidRDefault="00031805" w:rsidP="00031805">
      <w:pPr>
        <w:rPr>
          <w:color w:val="808080"/>
        </w:rPr>
      </w:pPr>
      <w:r>
        <w:rPr>
          <w:color w:val="808080"/>
        </w:rPr>
        <w:t>(Replaces C1-212891)</w:t>
      </w:r>
    </w:p>
    <w:p w14:paraId="398C11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C1-213634</w:t>
      </w:r>
      <w:r>
        <w:rPr>
          <w:color w:val="993300"/>
          <w:u w:val="single"/>
        </w:rPr>
        <w:t>.</w:t>
      </w:r>
    </w:p>
    <w:p w14:paraId="392398AD" w14:textId="680633FA" w:rsidR="00031805" w:rsidRDefault="00031805" w:rsidP="00031805">
      <w:pPr>
        <w:rPr>
          <w:rFonts w:ascii="Arial" w:hAnsi="Arial" w:cs="Arial"/>
          <w:b/>
          <w:sz w:val="24"/>
        </w:rPr>
      </w:pPr>
      <w:r>
        <w:rPr>
          <w:rFonts w:ascii="Arial" w:hAnsi="Arial" w:cs="Arial"/>
          <w:b/>
          <w:color w:val="0000FF"/>
          <w:sz w:val="24"/>
        </w:rPr>
        <w:t>C1-213604</w:t>
      </w:r>
      <w:r>
        <w:rPr>
          <w:rFonts w:ascii="Arial" w:hAnsi="Arial" w:cs="Arial"/>
          <w:b/>
          <w:color w:val="0000FF"/>
          <w:sz w:val="24"/>
        </w:rPr>
        <w:tab/>
      </w:r>
      <w:r>
        <w:rPr>
          <w:rFonts w:ascii="Arial" w:hAnsi="Arial" w:cs="Arial"/>
          <w:b/>
          <w:sz w:val="24"/>
        </w:rPr>
        <w:t>Correct MCVideo MOs R17</w:t>
      </w:r>
    </w:p>
    <w:p w14:paraId="522CE2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1 Cat: A (Rel-17)</w:t>
      </w:r>
      <w:r>
        <w:rPr>
          <w:i/>
        </w:rPr>
        <w:br/>
      </w:r>
      <w:r>
        <w:rPr>
          <w:i/>
        </w:rPr>
        <w:br/>
      </w:r>
      <w:r>
        <w:rPr>
          <w:i/>
        </w:rPr>
        <w:tab/>
      </w:r>
      <w:r>
        <w:rPr>
          <w:i/>
        </w:rPr>
        <w:tab/>
      </w:r>
      <w:r>
        <w:rPr>
          <w:i/>
        </w:rPr>
        <w:tab/>
      </w:r>
      <w:r>
        <w:rPr>
          <w:i/>
        </w:rPr>
        <w:tab/>
      </w:r>
      <w:r>
        <w:rPr>
          <w:i/>
        </w:rPr>
        <w:tab/>
        <w:t>Source: FirstNet / Mike</w:t>
      </w:r>
    </w:p>
    <w:p w14:paraId="1DCE3055" w14:textId="77777777" w:rsidR="00031805" w:rsidRDefault="00031805" w:rsidP="00031805">
      <w:pPr>
        <w:rPr>
          <w:color w:val="808080"/>
        </w:rPr>
      </w:pPr>
      <w:r>
        <w:rPr>
          <w:color w:val="808080"/>
        </w:rPr>
        <w:t>(Replaces C1-212888)</w:t>
      </w:r>
    </w:p>
    <w:p w14:paraId="1E794E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C1-213635</w:t>
      </w:r>
      <w:r>
        <w:rPr>
          <w:color w:val="993300"/>
          <w:u w:val="single"/>
        </w:rPr>
        <w:t>.</w:t>
      </w:r>
    </w:p>
    <w:p w14:paraId="5104E30C" w14:textId="28A64385" w:rsidR="00031805" w:rsidRDefault="00031805" w:rsidP="00031805">
      <w:pPr>
        <w:rPr>
          <w:rFonts w:ascii="Arial" w:hAnsi="Arial" w:cs="Arial"/>
          <w:b/>
          <w:sz w:val="24"/>
        </w:rPr>
      </w:pPr>
      <w:r>
        <w:rPr>
          <w:rFonts w:ascii="Arial" w:hAnsi="Arial" w:cs="Arial"/>
          <w:b/>
          <w:color w:val="0000FF"/>
          <w:sz w:val="24"/>
        </w:rPr>
        <w:lastRenderedPageBreak/>
        <w:t>C1-213605</w:t>
      </w:r>
      <w:r>
        <w:rPr>
          <w:rFonts w:ascii="Arial" w:hAnsi="Arial" w:cs="Arial"/>
          <w:b/>
          <w:color w:val="0000FF"/>
          <w:sz w:val="24"/>
        </w:rPr>
        <w:tab/>
      </w:r>
      <w:r>
        <w:rPr>
          <w:rFonts w:ascii="Arial" w:hAnsi="Arial" w:cs="Arial"/>
          <w:b/>
          <w:sz w:val="24"/>
        </w:rPr>
        <w:t>Correct MCVideo user profile R17</w:t>
      </w:r>
    </w:p>
    <w:p w14:paraId="4938B9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1 Cat: A (Rel-17)</w:t>
      </w:r>
      <w:r>
        <w:rPr>
          <w:i/>
        </w:rPr>
        <w:br/>
      </w:r>
      <w:r>
        <w:rPr>
          <w:i/>
        </w:rPr>
        <w:br/>
      </w:r>
      <w:r>
        <w:rPr>
          <w:i/>
        </w:rPr>
        <w:tab/>
      </w:r>
      <w:r>
        <w:rPr>
          <w:i/>
        </w:rPr>
        <w:tab/>
      </w:r>
      <w:r>
        <w:rPr>
          <w:i/>
        </w:rPr>
        <w:tab/>
      </w:r>
      <w:r>
        <w:rPr>
          <w:i/>
        </w:rPr>
        <w:tab/>
      </w:r>
      <w:r>
        <w:rPr>
          <w:i/>
        </w:rPr>
        <w:tab/>
        <w:t>Source: FirstNet / Mike</w:t>
      </w:r>
    </w:p>
    <w:p w14:paraId="5A0F4EB2" w14:textId="77777777" w:rsidR="00031805" w:rsidRDefault="00031805" w:rsidP="00031805">
      <w:pPr>
        <w:rPr>
          <w:color w:val="808080"/>
        </w:rPr>
      </w:pPr>
      <w:r>
        <w:rPr>
          <w:color w:val="808080"/>
        </w:rPr>
        <w:t>(Replaces C1-212892)</w:t>
      </w:r>
    </w:p>
    <w:p w14:paraId="71B9AB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C1-213636</w:t>
      </w:r>
      <w:r>
        <w:rPr>
          <w:color w:val="993300"/>
          <w:u w:val="single"/>
        </w:rPr>
        <w:t>.</w:t>
      </w:r>
    </w:p>
    <w:p w14:paraId="0D78FF04" w14:textId="1C9F10D2" w:rsidR="00031805" w:rsidRDefault="00031805" w:rsidP="00031805">
      <w:pPr>
        <w:rPr>
          <w:rFonts w:ascii="Arial" w:hAnsi="Arial" w:cs="Arial"/>
          <w:b/>
          <w:sz w:val="24"/>
        </w:rPr>
      </w:pPr>
      <w:r>
        <w:rPr>
          <w:rFonts w:ascii="Arial" w:hAnsi="Arial" w:cs="Arial"/>
          <w:b/>
          <w:color w:val="0000FF"/>
          <w:sz w:val="24"/>
        </w:rPr>
        <w:t>C1-213629</w:t>
      </w:r>
      <w:r>
        <w:rPr>
          <w:rFonts w:ascii="Arial" w:hAnsi="Arial" w:cs="Arial"/>
          <w:b/>
          <w:color w:val="0000FF"/>
          <w:sz w:val="24"/>
        </w:rPr>
        <w:tab/>
      </w:r>
      <w:r>
        <w:rPr>
          <w:rFonts w:ascii="Arial" w:hAnsi="Arial" w:cs="Arial"/>
          <w:b/>
          <w:sz w:val="24"/>
        </w:rPr>
        <w:t>Correct MCVideo MOs R14</w:t>
      </w:r>
    </w:p>
    <w:p w14:paraId="325730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2 Cat: F (Rel-14)</w:t>
      </w:r>
      <w:r>
        <w:rPr>
          <w:i/>
        </w:rPr>
        <w:br/>
      </w:r>
      <w:r>
        <w:rPr>
          <w:i/>
        </w:rPr>
        <w:br/>
      </w:r>
      <w:r>
        <w:rPr>
          <w:i/>
        </w:rPr>
        <w:tab/>
      </w:r>
      <w:r>
        <w:rPr>
          <w:i/>
        </w:rPr>
        <w:tab/>
      </w:r>
      <w:r>
        <w:rPr>
          <w:i/>
        </w:rPr>
        <w:tab/>
      </w:r>
      <w:r>
        <w:rPr>
          <w:i/>
        </w:rPr>
        <w:tab/>
      </w:r>
      <w:r>
        <w:rPr>
          <w:i/>
        </w:rPr>
        <w:tab/>
        <w:t>Source: FirstNet / Mike</w:t>
      </w:r>
    </w:p>
    <w:p w14:paraId="25A02283" w14:textId="77777777" w:rsidR="00031805" w:rsidRDefault="00031805" w:rsidP="00031805">
      <w:pPr>
        <w:rPr>
          <w:color w:val="808080"/>
        </w:rPr>
      </w:pPr>
      <w:r>
        <w:rPr>
          <w:color w:val="808080"/>
        </w:rPr>
        <w:t>(Replaces C1-213598)</w:t>
      </w:r>
    </w:p>
    <w:p w14:paraId="462290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50788" w14:textId="661B08CD" w:rsidR="00031805" w:rsidRDefault="00031805" w:rsidP="00031805">
      <w:pPr>
        <w:rPr>
          <w:rFonts w:ascii="Arial" w:hAnsi="Arial" w:cs="Arial"/>
          <w:b/>
          <w:sz w:val="24"/>
        </w:rPr>
      </w:pPr>
      <w:r>
        <w:rPr>
          <w:rFonts w:ascii="Arial" w:hAnsi="Arial" w:cs="Arial"/>
          <w:b/>
          <w:color w:val="0000FF"/>
          <w:sz w:val="24"/>
        </w:rPr>
        <w:t>C1-213630</w:t>
      </w:r>
      <w:r>
        <w:rPr>
          <w:rFonts w:ascii="Arial" w:hAnsi="Arial" w:cs="Arial"/>
          <w:b/>
          <w:color w:val="0000FF"/>
          <w:sz w:val="24"/>
        </w:rPr>
        <w:tab/>
      </w:r>
      <w:r>
        <w:rPr>
          <w:rFonts w:ascii="Arial" w:hAnsi="Arial" w:cs="Arial"/>
          <w:b/>
          <w:sz w:val="24"/>
        </w:rPr>
        <w:t>Correct MCVideo user profile R14</w:t>
      </w:r>
    </w:p>
    <w:p w14:paraId="2A22A62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2 Cat: F (Rel-14)</w:t>
      </w:r>
      <w:r>
        <w:rPr>
          <w:i/>
        </w:rPr>
        <w:br/>
      </w:r>
      <w:r>
        <w:rPr>
          <w:i/>
        </w:rPr>
        <w:br/>
      </w:r>
      <w:r>
        <w:rPr>
          <w:i/>
        </w:rPr>
        <w:tab/>
      </w:r>
      <w:r>
        <w:rPr>
          <w:i/>
        </w:rPr>
        <w:tab/>
      </w:r>
      <w:r>
        <w:rPr>
          <w:i/>
        </w:rPr>
        <w:tab/>
      </w:r>
      <w:r>
        <w:rPr>
          <w:i/>
        </w:rPr>
        <w:tab/>
      </w:r>
      <w:r>
        <w:rPr>
          <w:i/>
        </w:rPr>
        <w:tab/>
        <w:t>Source: FirstNet, Airbus, Ericsson / Mike</w:t>
      </w:r>
    </w:p>
    <w:p w14:paraId="126BF20B" w14:textId="77777777" w:rsidR="00031805" w:rsidRDefault="00031805" w:rsidP="00031805">
      <w:pPr>
        <w:rPr>
          <w:color w:val="808080"/>
        </w:rPr>
      </w:pPr>
      <w:r>
        <w:rPr>
          <w:color w:val="808080"/>
        </w:rPr>
        <w:t>(Replaces C1-213599)</w:t>
      </w:r>
    </w:p>
    <w:p w14:paraId="354979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D9117" w14:textId="54A64E91" w:rsidR="00031805" w:rsidRDefault="00031805" w:rsidP="00031805">
      <w:pPr>
        <w:rPr>
          <w:rFonts w:ascii="Arial" w:hAnsi="Arial" w:cs="Arial"/>
          <w:b/>
          <w:sz w:val="24"/>
        </w:rPr>
      </w:pPr>
      <w:r>
        <w:rPr>
          <w:rFonts w:ascii="Arial" w:hAnsi="Arial" w:cs="Arial"/>
          <w:b/>
          <w:color w:val="0000FF"/>
          <w:sz w:val="24"/>
        </w:rPr>
        <w:t>C1-213631</w:t>
      </w:r>
      <w:r>
        <w:rPr>
          <w:rFonts w:ascii="Arial" w:hAnsi="Arial" w:cs="Arial"/>
          <w:b/>
          <w:color w:val="0000FF"/>
          <w:sz w:val="24"/>
        </w:rPr>
        <w:tab/>
      </w:r>
      <w:r>
        <w:rPr>
          <w:rFonts w:ascii="Arial" w:hAnsi="Arial" w:cs="Arial"/>
          <w:b/>
          <w:sz w:val="24"/>
        </w:rPr>
        <w:t>Correct MCVideo MOs R15</w:t>
      </w:r>
    </w:p>
    <w:p w14:paraId="657C08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2 Cat: A (Rel-15)</w:t>
      </w:r>
      <w:r>
        <w:rPr>
          <w:i/>
        </w:rPr>
        <w:br/>
      </w:r>
      <w:r>
        <w:rPr>
          <w:i/>
        </w:rPr>
        <w:br/>
      </w:r>
      <w:r>
        <w:rPr>
          <w:i/>
        </w:rPr>
        <w:tab/>
      </w:r>
      <w:r>
        <w:rPr>
          <w:i/>
        </w:rPr>
        <w:tab/>
      </w:r>
      <w:r>
        <w:rPr>
          <w:i/>
        </w:rPr>
        <w:tab/>
      </w:r>
      <w:r>
        <w:rPr>
          <w:i/>
        </w:rPr>
        <w:tab/>
      </w:r>
      <w:r>
        <w:rPr>
          <w:i/>
        </w:rPr>
        <w:tab/>
        <w:t>Source: FirstNet, Airbus, Ericsson / Mike</w:t>
      </w:r>
    </w:p>
    <w:p w14:paraId="15B8ED82" w14:textId="77777777" w:rsidR="00031805" w:rsidRDefault="00031805" w:rsidP="00031805">
      <w:pPr>
        <w:rPr>
          <w:color w:val="808080"/>
        </w:rPr>
      </w:pPr>
      <w:r>
        <w:rPr>
          <w:color w:val="808080"/>
        </w:rPr>
        <w:t>(Replaces C1-213600)</w:t>
      </w:r>
    </w:p>
    <w:p w14:paraId="1AD74D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0FB74" w14:textId="7493FFEC" w:rsidR="00031805" w:rsidRDefault="00031805" w:rsidP="00031805">
      <w:pPr>
        <w:rPr>
          <w:rFonts w:ascii="Arial" w:hAnsi="Arial" w:cs="Arial"/>
          <w:b/>
          <w:sz w:val="24"/>
        </w:rPr>
      </w:pPr>
      <w:r>
        <w:rPr>
          <w:rFonts w:ascii="Arial" w:hAnsi="Arial" w:cs="Arial"/>
          <w:b/>
          <w:color w:val="0000FF"/>
          <w:sz w:val="24"/>
        </w:rPr>
        <w:t>C1-213632</w:t>
      </w:r>
      <w:r>
        <w:rPr>
          <w:rFonts w:ascii="Arial" w:hAnsi="Arial" w:cs="Arial"/>
          <w:b/>
          <w:color w:val="0000FF"/>
          <w:sz w:val="24"/>
        </w:rPr>
        <w:tab/>
      </w:r>
      <w:r>
        <w:rPr>
          <w:rFonts w:ascii="Arial" w:hAnsi="Arial" w:cs="Arial"/>
          <w:b/>
          <w:sz w:val="24"/>
        </w:rPr>
        <w:t>Correct MCVideo user profile R15</w:t>
      </w:r>
    </w:p>
    <w:p w14:paraId="659D5EA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2 Cat: A (Rel-15)</w:t>
      </w:r>
      <w:r>
        <w:rPr>
          <w:i/>
        </w:rPr>
        <w:br/>
      </w:r>
      <w:r>
        <w:rPr>
          <w:i/>
        </w:rPr>
        <w:br/>
      </w:r>
      <w:r>
        <w:rPr>
          <w:i/>
        </w:rPr>
        <w:tab/>
      </w:r>
      <w:r>
        <w:rPr>
          <w:i/>
        </w:rPr>
        <w:tab/>
      </w:r>
      <w:r>
        <w:rPr>
          <w:i/>
        </w:rPr>
        <w:tab/>
      </w:r>
      <w:r>
        <w:rPr>
          <w:i/>
        </w:rPr>
        <w:tab/>
      </w:r>
      <w:r>
        <w:rPr>
          <w:i/>
        </w:rPr>
        <w:tab/>
        <w:t>Source: FirstNet, Airbus, Ericsson / Mike</w:t>
      </w:r>
    </w:p>
    <w:p w14:paraId="26A327CB" w14:textId="77777777" w:rsidR="00031805" w:rsidRDefault="00031805" w:rsidP="00031805">
      <w:pPr>
        <w:rPr>
          <w:color w:val="808080"/>
        </w:rPr>
      </w:pPr>
      <w:r>
        <w:rPr>
          <w:color w:val="808080"/>
        </w:rPr>
        <w:t>(Replaces C1-213601)</w:t>
      </w:r>
    </w:p>
    <w:p w14:paraId="682448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DF3BF" w14:textId="52D729DB" w:rsidR="00031805" w:rsidRDefault="00031805" w:rsidP="00031805">
      <w:pPr>
        <w:rPr>
          <w:rFonts w:ascii="Arial" w:hAnsi="Arial" w:cs="Arial"/>
          <w:b/>
          <w:sz w:val="24"/>
        </w:rPr>
      </w:pPr>
      <w:r>
        <w:rPr>
          <w:rFonts w:ascii="Arial" w:hAnsi="Arial" w:cs="Arial"/>
          <w:b/>
          <w:color w:val="0000FF"/>
          <w:sz w:val="24"/>
        </w:rPr>
        <w:t>C1-213633</w:t>
      </w:r>
      <w:r>
        <w:rPr>
          <w:rFonts w:ascii="Arial" w:hAnsi="Arial" w:cs="Arial"/>
          <w:b/>
          <w:color w:val="0000FF"/>
          <w:sz w:val="24"/>
        </w:rPr>
        <w:tab/>
      </w:r>
      <w:r>
        <w:rPr>
          <w:rFonts w:ascii="Arial" w:hAnsi="Arial" w:cs="Arial"/>
          <w:b/>
          <w:sz w:val="24"/>
        </w:rPr>
        <w:t>Correct MCVideo MOs R16</w:t>
      </w:r>
    </w:p>
    <w:p w14:paraId="44E6BF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2 Cat: A (Rel-16)</w:t>
      </w:r>
      <w:r>
        <w:rPr>
          <w:i/>
        </w:rPr>
        <w:br/>
      </w:r>
      <w:r>
        <w:rPr>
          <w:i/>
        </w:rPr>
        <w:br/>
      </w:r>
      <w:r>
        <w:rPr>
          <w:i/>
        </w:rPr>
        <w:tab/>
      </w:r>
      <w:r>
        <w:rPr>
          <w:i/>
        </w:rPr>
        <w:tab/>
      </w:r>
      <w:r>
        <w:rPr>
          <w:i/>
        </w:rPr>
        <w:tab/>
      </w:r>
      <w:r>
        <w:rPr>
          <w:i/>
        </w:rPr>
        <w:tab/>
      </w:r>
      <w:r>
        <w:rPr>
          <w:i/>
        </w:rPr>
        <w:tab/>
        <w:t>Source: FirstNet, Airbus, Ericsson / Mike</w:t>
      </w:r>
    </w:p>
    <w:p w14:paraId="58BA93D6" w14:textId="77777777" w:rsidR="00031805" w:rsidRDefault="00031805" w:rsidP="00031805">
      <w:pPr>
        <w:rPr>
          <w:color w:val="808080"/>
        </w:rPr>
      </w:pPr>
      <w:r>
        <w:rPr>
          <w:color w:val="808080"/>
        </w:rPr>
        <w:t>(Replaces C1-213602)</w:t>
      </w:r>
    </w:p>
    <w:p w14:paraId="6EF01B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D9CFD" w14:textId="49A6BA31" w:rsidR="00031805" w:rsidRDefault="00031805" w:rsidP="00031805">
      <w:pPr>
        <w:rPr>
          <w:rFonts w:ascii="Arial" w:hAnsi="Arial" w:cs="Arial"/>
          <w:b/>
          <w:sz w:val="24"/>
        </w:rPr>
      </w:pPr>
      <w:r>
        <w:rPr>
          <w:rFonts w:ascii="Arial" w:hAnsi="Arial" w:cs="Arial"/>
          <w:b/>
          <w:color w:val="0000FF"/>
          <w:sz w:val="24"/>
        </w:rPr>
        <w:lastRenderedPageBreak/>
        <w:t>C1-213634</w:t>
      </w:r>
      <w:r>
        <w:rPr>
          <w:rFonts w:ascii="Arial" w:hAnsi="Arial" w:cs="Arial"/>
          <w:b/>
          <w:color w:val="0000FF"/>
          <w:sz w:val="24"/>
        </w:rPr>
        <w:tab/>
      </w:r>
      <w:r>
        <w:rPr>
          <w:rFonts w:ascii="Arial" w:hAnsi="Arial" w:cs="Arial"/>
          <w:b/>
          <w:sz w:val="24"/>
        </w:rPr>
        <w:t>Correct MCVideo user profile R16</w:t>
      </w:r>
    </w:p>
    <w:p w14:paraId="18E0F3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2 Cat: A (Rel-16)</w:t>
      </w:r>
      <w:r>
        <w:rPr>
          <w:i/>
        </w:rPr>
        <w:br/>
      </w:r>
      <w:r>
        <w:rPr>
          <w:i/>
        </w:rPr>
        <w:br/>
      </w:r>
      <w:r>
        <w:rPr>
          <w:i/>
        </w:rPr>
        <w:tab/>
      </w:r>
      <w:r>
        <w:rPr>
          <w:i/>
        </w:rPr>
        <w:tab/>
      </w:r>
      <w:r>
        <w:rPr>
          <w:i/>
        </w:rPr>
        <w:tab/>
      </w:r>
      <w:r>
        <w:rPr>
          <w:i/>
        </w:rPr>
        <w:tab/>
      </w:r>
      <w:r>
        <w:rPr>
          <w:i/>
        </w:rPr>
        <w:tab/>
        <w:t>Source: FirstNet, Airbus, Ericsson / Mike</w:t>
      </w:r>
    </w:p>
    <w:p w14:paraId="419CBF3E" w14:textId="77777777" w:rsidR="00031805" w:rsidRDefault="00031805" w:rsidP="00031805">
      <w:pPr>
        <w:rPr>
          <w:color w:val="808080"/>
        </w:rPr>
      </w:pPr>
      <w:r>
        <w:rPr>
          <w:color w:val="808080"/>
        </w:rPr>
        <w:t>(Replaces C1-213603)</w:t>
      </w:r>
    </w:p>
    <w:p w14:paraId="2A7A8A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1C1D8" w14:textId="43254C40" w:rsidR="00031805" w:rsidRDefault="00031805" w:rsidP="00031805">
      <w:pPr>
        <w:rPr>
          <w:rFonts w:ascii="Arial" w:hAnsi="Arial" w:cs="Arial"/>
          <w:b/>
          <w:sz w:val="24"/>
        </w:rPr>
      </w:pPr>
      <w:r>
        <w:rPr>
          <w:rFonts w:ascii="Arial" w:hAnsi="Arial" w:cs="Arial"/>
          <w:b/>
          <w:color w:val="0000FF"/>
          <w:sz w:val="24"/>
        </w:rPr>
        <w:t>C1-213635</w:t>
      </w:r>
      <w:r>
        <w:rPr>
          <w:rFonts w:ascii="Arial" w:hAnsi="Arial" w:cs="Arial"/>
          <w:b/>
          <w:color w:val="0000FF"/>
          <w:sz w:val="24"/>
        </w:rPr>
        <w:tab/>
      </w:r>
      <w:r>
        <w:rPr>
          <w:rFonts w:ascii="Arial" w:hAnsi="Arial" w:cs="Arial"/>
          <w:b/>
          <w:sz w:val="24"/>
        </w:rPr>
        <w:t>Correct MCVideo MOs R17</w:t>
      </w:r>
    </w:p>
    <w:p w14:paraId="0872B2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2 Cat: A (Rel-17)</w:t>
      </w:r>
      <w:r>
        <w:rPr>
          <w:i/>
        </w:rPr>
        <w:br/>
      </w:r>
      <w:r>
        <w:rPr>
          <w:i/>
        </w:rPr>
        <w:br/>
      </w:r>
      <w:r>
        <w:rPr>
          <w:i/>
        </w:rPr>
        <w:tab/>
      </w:r>
      <w:r>
        <w:rPr>
          <w:i/>
        </w:rPr>
        <w:tab/>
      </w:r>
      <w:r>
        <w:rPr>
          <w:i/>
        </w:rPr>
        <w:tab/>
      </w:r>
      <w:r>
        <w:rPr>
          <w:i/>
        </w:rPr>
        <w:tab/>
      </w:r>
      <w:r>
        <w:rPr>
          <w:i/>
        </w:rPr>
        <w:tab/>
        <w:t>Source: FirstNet, Airbus, Ericsson / Mike</w:t>
      </w:r>
    </w:p>
    <w:p w14:paraId="3D9734F1" w14:textId="77777777" w:rsidR="00031805" w:rsidRDefault="00031805" w:rsidP="00031805">
      <w:pPr>
        <w:rPr>
          <w:color w:val="808080"/>
        </w:rPr>
      </w:pPr>
      <w:r>
        <w:rPr>
          <w:color w:val="808080"/>
        </w:rPr>
        <w:t>(Replaces C1-213604)</w:t>
      </w:r>
    </w:p>
    <w:p w14:paraId="32E00F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B19E8" w14:textId="376084BD" w:rsidR="00031805" w:rsidRDefault="00031805" w:rsidP="00031805">
      <w:pPr>
        <w:rPr>
          <w:rFonts w:ascii="Arial" w:hAnsi="Arial" w:cs="Arial"/>
          <w:b/>
          <w:sz w:val="24"/>
        </w:rPr>
      </w:pPr>
      <w:r>
        <w:rPr>
          <w:rFonts w:ascii="Arial" w:hAnsi="Arial" w:cs="Arial"/>
          <w:b/>
          <w:color w:val="0000FF"/>
          <w:sz w:val="24"/>
        </w:rPr>
        <w:t>C1-213636</w:t>
      </w:r>
      <w:r>
        <w:rPr>
          <w:rFonts w:ascii="Arial" w:hAnsi="Arial" w:cs="Arial"/>
          <w:b/>
          <w:color w:val="0000FF"/>
          <w:sz w:val="24"/>
        </w:rPr>
        <w:tab/>
      </w:r>
      <w:r>
        <w:rPr>
          <w:rFonts w:ascii="Arial" w:hAnsi="Arial" w:cs="Arial"/>
          <w:b/>
          <w:sz w:val="24"/>
        </w:rPr>
        <w:t>Correct MCVideo user profile R17</w:t>
      </w:r>
    </w:p>
    <w:p w14:paraId="320B22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2 Cat: A (Rel-17)</w:t>
      </w:r>
      <w:r>
        <w:rPr>
          <w:i/>
        </w:rPr>
        <w:br/>
      </w:r>
      <w:r>
        <w:rPr>
          <w:i/>
        </w:rPr>
        <w:br/>
      </w:r>
      <w:r>
        <w:rPr>
          <w:i/>
        </w:rPr>
        <w:tab/>
      </w:r>
      <w:r>
        <w:rPr>
          <w:i/>
        </w:rPr>
        <w:tab/>
      </w:r>
      <w:r>
        <w:rPr>
          <w:i/>
        </w:rPr>
        <w:tab/>
      </w:r>
      <w:r>
        <w:rPr>
          <w:i/>
        </w:rPr>
        <w:tab/>
      </w:r>
      <w:r>
        <w:rPr>
          <w:i/>
        </w:rPr>
        <w:tab/>
        <w:t>Source: FirstNet, Airbus, Ericsson / Mike</w:t>
      </w:r>
    </w:p>
    <w:p w14:paraId="127A2DB1" w14:textId="77777777" w:rsidR="00031805" w:rsidRDefault="00031805" w:rsidP="00031805">
      <w:pPr>
        <w:rPr>
          <w:color w:val="808080"/>
        </w:rPr>
      </w:pPr>
      <w:r>
        <w:rPr>
          <w:color w:val="808080"/>
        </w:rPr>
        <w:t>(Replaces C1-213605)</w:t>
      </w:r>
    </w:p>
    <w:p w14:paraId="6FFB4D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11C28" w14:textId="5551418A" w:rsidR="00031805" w:rsidRDefault="00031805" w:rsidP="00031805">
      <w:pPr>
        <w:rPr>
          <w:rFonts w:ascii="Arial" w:hAnsi="Arial" w:cs="Arial"/>
          <w:b/>
          <w:sz w:val="24"/>
        </w:rPr>
      </w:pPr>
      <w:r>
        <w:rPr>
          <w:rFonts w:ascii="Arial" w:hAnsi="Arial" w:cs="Arial"/>
          <w:b/>
          <w:color w:val="0000FF"/>
          <w:sz w:val="24"/>
        </w:rPr>
        <w:t>C1-213710</w:t>
      </w:r>
      <w:r>
        <w:rPr>
          <w:rFonts w:ascii="Arial" w:hAnsi="Arial" w:cs="Arial"/>
          <w:b/>
          <w:color w:val="0000FF"/>
          <w:sz w:val="24"/>
        </w:rPr>
        <w:tab/>
      </w:r>
      <w:r>
        <w:rPr>
          <w:rFonts w:ascii="Arial" w:hAnsi="Arial" w:cs="Arial"/>
          <w:b/>
          <w:sz w:val="24"/>
        </w:rPr>
        <w:t>Corrections for MONP</w:t>
      </w:r>
    </w:p>
    <w:p w14:paraId="35405AD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v14.9.0</w:t>
      </w:r>
      <w:r>
        <w:rPr>
          <w:i/>
        </w:rPr>
        <w:tab/>
        <w:t xml:space="preserve">  CR-0120  rev 1 Cat: F (Rel-14)</w:t>
      </w:r>
      <w:r>
        <w:rPr>
          <w:i/>
        </w:rPr>
        <w:br/>
      </w:r>
      <w:r>
        <w:rPr>
          <w:i/>
        </w:rPr>
        <w:br/>
      </w:r>
      <w:r>
        <w:rPr>
          <w:i/>
        </w:rPr>
        <w:tab/>
      </w:r>
      <w:r>
        <w:rPr>
          <w:i/>
        </w:rPr>
        <w:tab/>
      </w:r>
      <w:r>
        <w:rPr>
          <w:i/>
        </w:rPr>
        <w:tab/>
      </w:r>
      <w:r>
        <w:rPr>
          <w:i/>
        </w:rPr>
        <w:tab/>
      </w:r>
      <w:r>
        <w:rPr>
          <w:i/>
        </w:rPr>
        <w:tab/>
        <w:t>Source: Ericsson /Jörgen</w:t>
      </w:r>
    </w:p>
    <w:p w14:paraId="16FCD79D" w14:textId="77777777" w:rsidR="00031805" w:rsidRDefault="00031805" w:rsidP="00031805">
      <w:pPr>
        <w:rPr>
          <w:color w:val="808080"/>
        </w:rPr>
      </w:pPr>
      <w:r>
        <w:rPr>
          <w:color w:val="808080"/>
        </w:rPr>
        <w:t>(Replaces C1-213412)</w:t>
      </w:r>
    </w:p>
    <w:p w14:paraId="5E217AA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C3CA7" w14:textId="5BB08236" w:rsidR="00031805" w:rsidRDefault="00031805" w:rsidP="00031805">
      <w:pPr>
        <w:rPr>
          <w:rFonts w:ascii="Arial" w:hAnsi="Arial" w:cs="Arial"/>
          <w:b/>
          <w:sz w:val="24"/>
        </w:rPr>
      </w:pPr>
      <w:r>
        <w:rPr>
          <w:rFonts w:ascii="Arial" w:hAnsi="Arial" w:cs="Arial"/>
          <w:b/>
          <w:color w:val="0000FF"/>
          <w:sz w:val="24"/>
        </w:rPr>
        <w:t>C1-213846</w:t>
      </w:r>
      <w:r>
        <w:rPr>
          <w:rFonts w:ascii="Arial" w:hAnsi="Arial" w:cs="Arial"/>
          <w:b/>
          <w:color w:val="0000FF"/>
          <w:sz w:val="24"/>
        </w:rPr>
        <w:tab/>
      </w:r>
      <w:r>
        <w:rPr>
          <w:rFonts w:ascii="Arial" w:hAnsi="Arial" w:cs="Arial"/>
          <w:b/>
          <w:sz w:val="24"/>
        </w:rPr>
        <w:t>Corrections for MONP</w:t>
      </w:r>
    </w:p>
    <w:p w14:paraId="0A8F66A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v15.8.0</w:t>
      </w:r>
      <w:r>
        <w:rPr>
          <w:i/>
        </w:rPr>
        <w:tab/>
        <w:t xml:space="preserve">  CR-0121  rev 1 Cat: A (Rel-15)</w:t>
      </w:r>
      <w:r>
        <w:rPr>
          <w:i/>
        </w:rPr>
        <w:br/>
      </w:r>
      <w:r>
        <w:rPr>
          <w:i/>
        </w:rPr>
        <w:br/>
      </w:r>
      <w:r>
        <w:rPr>
          <w:i/>
        </w:rPr>
        <w:tab/>
      </w:r>
      <w:r>
        <w:rPr>
          <w:i/>
        </w:rPr>
        <w:tab/>
      </w:r>
      <w:r>
        <w:rPr>
          <w:i/>
        </w:rPr>
        <w:tab/>
      </w:r>
      <w:r>
        <w:rPr>
          <w:i/>
        </w:rPr>
        <w:tab/>
      </w:r>
      <w:r>
        <w:rPr>
          <w:i/>
        </w:rPr>
        <w:tab/>
        <w:t>Source: Ericsson /Jörgen</w:t>
      </w:r>
    </w:p>
    <w:p w14:paraId="387AC553" w14:textId="77777777" w:rsidR="00031805" w:rsidRDefault="00031805" w:rsidP="00031805">
      <w:pPr>
        <w:rPr>
          <w:color w:val="808080"/>
        </w:rPr>
      </w:pPr>
      <w:r>
        <w:rPr>
          <w:color w:val="808080"/>
        </w:rPr>
        <w:t>(Replaces C1-213414)</w:t>
      </w:r>
    </w:p>
    <w:p w14:paraId="5C8425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03054" w14:textId="5F2C5DA0" w:rsidR="00031805" w:rsidRDefault="00031805" w:rsidP="00031805">
      <w:pPr>
        <w:rPr>
          <w:rFonts w:ascii="Arial" w:hAnsi="Arial" w:cs="Arial"/>
          <w:b/>
          <w:sz w:val="24"/>
        </w:rPr>
      </w:pPr>
      <w:r>
        <w:rPr>
          <w:rFonts w:ascii="Arial" w:hAnsi="Arial" w:cs="Arial"/>
          <w:b/>
          <w:color w:val="0000FF"/>
          <w:sz w:val="24"/>
        </w:rPr>
        <w:t>C1-213848</w:t>
      </w:r>
      <w:r>
        <w:rPr>
          <w:rFonts w:ascii="Arial" w:hAnsi="Arial" w:cs="Arial"/>
          <w:b/>
          <w:color w:val="0000FF"/>
          <w:sz w:val="24"/>
        </w:rPr>
        <w:tab/>
      </w:r>
      <w:r>
        <w:rPr>
          <w:rFonts w:ascii="Arial" w:hAnsi="Arial" w:cs="Arial"/>
          <w:b/>
          <w:sz w:val="24"/>
        </w:rPr>
        <w:t>Corrections for MONP</w:t>
      </w:r>
    </w:p>
    <w:p w14:paraId="3E51FBC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v16.4.0</w:t>
      </w:r>
      <w:r>
        <w:rPr>
          <w:i/>
        </w:rPr>
        <w:tab/>
        <w:t xml:space="preserve">  CR-0122  rev 1 Cat: A (Rel-16)</w:t>
      </w:r>
      <w:r>
        <w:rPr>
          <w:i/>
        </w:rPr>
        <w:br/>
      </w:r>
      <w:r>
        <w:rPr>
          <w:i/>
        </w:rPr>
        <w:br/>
      </w:r>
      <w:r>
        <w:rPr>
          <w:i/>
        </w:rPr>
        <w:tab/>
      </w:r>
      <w:r>
        <w:rPr>
          <w:i/>
        </w:rPr>
        <w:tab/>
      </w:r>
      <w:r>
        <w:rPr>
          <w:i/>
        </w:rPr>
        <w:tab/>
      </w:r>
      <w:r>
        <w:rPr>
          <w:i/>
        </w:rPr>
        <w:tab/>
      </w:r>
      <w:r>
        <w:rPr>
          <w:i/>
        </w:rPr>
        <w:tab/>
        <w:t>Source: Ericsson /Jörgen</w:t>
      </w:r>
    </w:p>
    <w:p w14:paraId="2B9F07BA" w14:textId="77777777" w:rsidR="00031805" w:rsidRDefault="00031805" w:rsidP="00031805">
      <w:pPr>
        <w:rPr>
          <w:color w:val="808080"/>
        </w:rPr>
      </w:pPr>
      <w:r>
        <w:rPr>
          <w:color w:val="808080"/>
        </w:rPr>
        <w:t>(Replaces C1-213436)</w:t>
      </w:r>
    </w:p>
    <w:p w14:paraId="4E372D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0A5CE" w14:textId="6732FB79" w:rsidR="00031805" w:rsidRDefault="00031805" w:rsidP="00031805">
      <w:pPr>
        <w:rPr>
          <w:rFonts w:ascii="Arial" w:hAnsi="Arial" w:cs="Arial"/>
          <w:b/>
          <w:sz w:val="24"/>
        </w:rPr>
      </w:pPr>
      <w:r>
        <w:rPr>
          <w:rFonts w:ascii="Arial" w:hAnsi="Arial" w:cs="Arial"/>
          <w:b/>
          <w:color w:val="0000FF"/>
          <w:sz w:val="24"/>
        </w:rPr>
        <w:lastRenderedPageBreak/>
        <w:t>C1-213849</w:t>
      </w:r>
      <w:r>
        <w:rPr>
          <w:rFonts w:ascii="Arial" w:hAnsi="Arial" w:cs="Arial"/>
          <w:b/>
          <w:color w:val="0000FF"/>
          <w:sz w:val="24"/>
        </w:rPr>
        <w:tab/>
      </w:r>
      <w:r>
        <w:rPr>
          <w:rFonts w:ascii="Arial" w:hAnsi="Arial" w:cs="Arial"/>
          <w:b/>
          <w:sz w:val="24"/>
        </w:rPr>
        <w:t>Corrections for MONP</w:t>
      </w:r>
    </w:p>
    <w:p w14:paraId="7D8FCFF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v17.2.0</w:t>
      </w:r>
      <w:r>
        <w:rPr>
          <w:i/>
        </w:rPr>
        <w:tab/>
        <w:t xml:space="preserve">  CR-0123  rev 1 Cat: A (Rel-17)</w:t>
      </w:r>
      <w:r>
        <w:rPr>
          <w:i/>
        </w:rPr>
        <w:br/>
      </w:r>
      <w:r>
        <w:rPr>
          <w:i/>
        </w:rPr>
        <w:br/>
      </w:r>
      <w:r>
        <w:rPr>
          <w:i/>
        </w:rPr>
        <w:tab/>
      </w:r>
      <w:r>
        <w:rPr>
          <w:i/>
        </w:rPr>
        <w:tab/>
      </w:r>
      <w:r>
        <w:rPr>
          <w:i/>
        </w:rPr>
        <w:tab/>
      </w:r>
      <w:r>
        <w:rPr>
          <w:i/>
        </w:rPr>
        <w:tab/>
      </w:r>
      <w:r>
        <w:rPr>
          <w:i/>
        </w:rPr>
        <w:tab/>
        <w:t>Source: Ericsson /Jörgen</w:t>
      </w:r>
    </w:p>
    <w:p w14:paraId="4363D585" w14:textId="77777777" w:rsidR="00031805" w:rsidRDefault="00031805" w:rsidP="00031805">
      <w:pPr>
        <w:rPr>
          <w:color w:val="808080"/>
        </w:rPr>
      </w:pPr>
      <w:r>
        <w:rPr>
          <w:color w:val="808080"/>
        </w:rPr>
        <w:t>(Replaces C1-213440)</w:t>
      </w:r>
    </w:p>
    <w:p w14:paraId="726B79C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64BEB" w14:textId="618F7642" w:rsidR="00031805" w:rsidRDefault="00031805" w:rsidP="00031805">
      <w:pPr>
        <w:rPr>
          <w:rFonts w:ascii="Arial" w:hAnsi="Arial" w:cs="Arial"/>
          <w:b/>
          <w:sz w:val="24"/>
        </w:rPr>
      </w:pPr>
      <w:r>
        <w:rPr>
          <w:rFonts w:ascii="Arial" w:hAnsi="Arial" w:cs="Arial"/>
          <w:b/>
          <w:color w:val="0000FF"/>
          <w:sz w:val="24"/>
        </w:rPr>
        <w:t>C1-213863</w:t>
      </w:r>
      <w:r>
        <w:rPr>
          <w:rFonts w:ascii="Arial" w:hAnsi="Arial" w:cs="Arial"/>
          <w:b/>
          <w:color w:val="0000FF"/>
          <w:sz w:val="24"/>
        </w:rPr>
        <w:tab/>
      </w:r>
      <w:r>
        <w:rPr>
          <w:rFonts w:ascii="Arial" w:hAnsi="Arial" w:cs="Arial"/>
          <w:b/>
          <w:sz w:val="24"/>
        </w:rPr>
        <w:t>Missing MONP message transport port number</w:t>
      </w:r>
    </w:p>
    <w:p w14:paraId="2CD301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v14.9.0</w:t>
      </w:r>
      <w:r>
        <w:rPr>
          <w:i/>
        </w:rPr>
        <w:tab/>
        <w:t xml:space="preserve">  CR-0228  rev 1 Cat: F (Rel-14)</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55715B01" w14:textId="77777777" w:rsidR="00031805" w:rsidRDefault="00031805" w:rsidP="00031805">
      <w:pPr>
        <w:rPr>
          <w:color w:val="808080"/>
        </w:rPr>
      </w:pPr>
      <w:r>
        <w:rPr>
          <w:color w:val="808080"/>
        </w:rPr>
        <w:t>(Replaces C1-213454)</w:t>
      </w:r>
    </w:p>
    <w:p w14:paraId="1CE221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8A4F5" w14:textId="74B88FE1" w:rsidR="00031805" w:rsidRDefault="00031805" w:rsidP="00031805">
      <w:pPr>
        <w:rPr>
          <w:rFonts w:ascii="Arial" w:hAnsi="Arial" w:cs="Arial"/>
          <w:b/>
          <w:sz w:val="24"/>
        </w:rPr>
      </w:pPr>
      <w:r>
        <w:rPr>
          <w:rFonts w:ascii="Arial" w:hAnsi="Arial" w:cs="Arial"/>
          <w:b/>
          <w:color w:val="0000FF"/>
          <w:sz w:val="24"/>
        </w:rPr>
        <w:t>C1-213864</w:t>
      </w:r>
      <w:r>
        <w:rPr>
          <w:rFonts w:ascii="Arial" w:hAnsi="Arial" w:cs="Arial"/>
          <w:b/>
          <w:color w:val="0000FF"/>
          <w:sz w:val="24"/>
        </w:rPr>
        <w:tab/>
      </w:r>
      <w:r>
        <w:rPr>
          <w:rFonts w:ascii="Arial" w:hAnsi="Arial" w:cs="Arial"/>
          <w:b/>
          <w:sz w:val="24"/>
        </w:rPr>
        <w:t>Missing MONP message transport port number</w:t>
      </w:r>
    </w:p>
    <w:p w14:paraId="426838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v15.8.0</w:t>
      </w:r>
      <w:r>
        <w:rPr>
          <w:i/>
        </w:rPr>
        <w:tab/>
        <w:t xml:space="preserve">  CR-0229  rev 1 Cat: A (Rel-15)</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3A18DED3" w14:textId="77777777" w:rsidR="00031805" w:rsidRDefault="00031805" w:rsidP="00031805">
      <w:pPr>
        <w:rPr>
          <w:color w:val="808080"/>
        </w:rPr>
      </w:pPr>
      <w:r>
        <w:rPr>
          <w:color w:val="808080"/>
        </w:rPr>
        <w:t>(Replaces C1-213455)</w:t>
      </w:r>
    </w:p>
    <w:p w14:paraId="79200D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4AD7C" w14:textId="30F4A661" w:rsidR="00031805" w:rsidRDefault="00031805" w:rsidP="00031805">
      <w:pPr>
        <w:rPr>
          <w:rFonts w:ascii="Arial" w:hAnsi="Arial" w:cs="Arial"/>
          <w:b/>
          <w:sz w:val="24"/>
        </w:rPr>
      </w:pPr>
      <w:r>
        <w:rPr>
          <w:rFonts w:ascii="Arial" w:hAnsi="Arial" w:cs="Arial"/>
          <w:b/>
          <w:color w:val="0000FF"/>
          <w:sz w:val="24"/>
        </w:rPr>
        <w:t>C1-213865</w:t>
      </w:r>
      <w:r>
        <w:rPr>
          <w:rFonts w:ascii="Arial" w:hAnsi="Arial" w:cs="Arial"/>
          <w:b/>
          <w:color w:val="0000FF"/>
          <w:sz w:val="24"/>
        </w:rPr>
        <w:tab/>
      </w:r>
      <w:r>
        <w:rPr>
          <w:rFonts w:ascii="Arial" w:hAnsi="Arial" w:cs="Arial"/>
          <w:b/>
          <w:sz w:val="24"/>
        </w:rPr>
        <w:t>Missing MONP message transport port number</w:t>
      </w:r>
    </w:p>
    <w:p w14:paraId="2CC0E6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CR-0230  rev 1 Cat: A (Rel-16)</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2726AA1B" w14:textId="77777777" w:rsidR="00031805" w:rsidRDefault="00031805" w:rsidP="00031805">
      <w:pPr>
        <w:rPr>
          <w:color w:val="808080"/>
        </w:rPr>
      </w:pPr>
      <w:r>
        <w:rPr>
          <w:color w:val="808080"/>
        </w:rPr>
        <w:t>(Replaces C1-213456)</w:t>
      </w:r>
    </w:p>
    <w:p w14:paraId="41228C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AB3C" w14:textId="473011DC" w:rsidR="00031805" w:rsidRDefault="00031805" w:rsidP="00031805">
      <w:pPr>
        <w:rPr>
          <w:rFonts w:ascii="Arial" w:hAnsi="Arial" w:cs="Arial"/>
          <w:b/>
          <w:sz w:val="24"/>
        </w:rPr>
      </w:pPr>
      <w:r>
        <w:rPr>
          <w:rFonts w:ascii="Arial" w:hAnsi="Arial" w:cs="Arial"/>
          <w:b/>
          <w:color w:val="0000FF"/>
          <w:sz w:val="24"/>
        </w:rPr>
        <w:t>C1-213866</w:t>
      </w:r>
      <w:r>
        <w:rPr>
          <w:rFonts w:ascii="Arial" w:hAnsi="Arial" w:cs="Arial"/>
          <w:b/>
          <w:color w:val="0000FF"/>
          <w:sz w:val="24"/>
        </w:rPr>
        <w:tab/>
      </w:r>
      <w:r>
        <w:rPr>
          <w:rFonts w:ascii="Arial" w:hAnsi="Arial" w:cs="Arial"/>
          <w:b/>
          <w:sz w:val="24"/>
        </w:rPr>
        <w:t>Missing MONP message transport port number</w:t>
      </w:r>
    </w:p>
    <w:p w14:paraId="638FBC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CR-0218  rev 2 Cat: A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1861D0FE" w14:textId="77777777" w:rsidR="00031805" w:rsidRDefault="00031805" w:rsidP="00031805">
      <w:pPr>
        <w:rPr>
          <w:color w:val="808080"/>
        </w:rPr>
      </w:pPr>
      <w:r>
        <w:rPr>
          <w:color w:val="808080"/>
        </w:rPr>
        <w:t>(Replaces C1-213457)</w:t>
      </w:r>
    </w:p>
    <w:p w14:paraId="53554C5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2C222" w14:textId="77777777" w:rsidR="00031805" w:rsidRDefault="00031805" w:rsidP="00031805">
      <w:pPr>
        <w:pStyle w:val="Heading3"/>
      </w:pPr>
      <w:bookmarkStart w:id="37" w:name="_Toc73893448"/>
      <w:r>
        <w:lastRenderedPageBreak/>
        <w:t>14.2</w:t>
      </w:r>
      <w:r>
        <w:tab/>
        <w:t>Rel-14 IMS Work Items and issues</w:t>
      </w:r>
      <w:bookmarkEnd w:id="37"/>
    </w:p>
    <w:p w14:paraId="0ACBE3ED" w14:textId="77777777" w:rsidR="00031805" w:rsidRDefault="00031805" w:rsidP="00031805">
      <w:pPr>
        <w:pStyle w:val="Heading3"/>
      </w:pPr>
      <w:bookmarkStart w:id="38" w:name="_Toc73893449"/>
      <w:r>
        <w:t>14.3</w:t>
      </w:r>
      <w:r>
        <w:tab/>
        <w:t>Rel-14 non-IMS Work Items and issues</w:t>
      </w:r>
      <w:bookmarkEnd w:id="38"/>
    </w:p>
    <w:p w14:paraId="7FC262FD" w14:textId="77777777" w:rsidR="00031805" w:rsidRDefault="00031805" w:rsidP="00031805">
      <w:pPr>
        <w:pStyle w:val="Heading2"/>
      </w:pPr>
      <w:bookmarkStart w:id="39" w:name="_Toc73893450"/>
      <w:r>
        <w:t>15</w:t>
      </w:r>
      <w:r>
        <w:tab/>
        <w:t>Rel-15</w:t>
      </w:r>
      <w:bookmarkEnd w:id="39"/>
    </w:p>
    <w:p w14:paraId="78933D51" w14:textId="77777777" w:rsidR="00031805" w:rsidRDefault="00031805" w:rsidP="00031805">
      <w:pPr>
        <w:pStyle w:val="Heading3"/>
      </w:pPr>
      <w:bookmarkStart w:id="40" w:name="_Toc73893451"/>
      <w:r>
        <w:t>15.1</w:t>
      </w:r>
      <w:r>
        <w:tab/>
        <w:t>Rel-15 Mission Critical work items and issues</w:t>
      </w:r>
      <w:bookmarkEnd w:id="40"/>
    </w:p>
    <w:p w14:paraId="1A29FA45" w14:textId="4AABFCC2" w:rsidR="00031805" w:rsidRDefault="00031805" w:rsidP="00031805">
      <w:pPr>
        <w:rPr>
          <w:rFonts w:ascii="Arial" w:hAnsi="Arial" w:cs="Arial"/>
          <w:b/>
          <w:sz w:val="24"/>
        </w:rPr>
      </w:pPr>
      <w:r>
        <w:rPr>
          <w:rFonts w:ascii="Arial" w:hAnsi="Arial" w:cs="Arial"/>
          <w:b/>
          <w:color w:val="0000FF"/>
          <w:sz w:val="24"/>
        </w:rPr>
        <w:t>C1-213078</w:t>
      </w:r>
      <w:r>
        <w:rPr>
          <w:rFonts w:ascii="Arial" w:hAnsi="Arial" w:cs="Arial"/>
          <w:b/>
          <w:color w:val="0000FF"/>
          <w:sz w:val="24"/>
        </w:rPr>
        <w:tab/>
      </w:r>
      <w:r>
        <w:rPr>
          <w:rFonts w:ascii="Arial" w:hAnsi="Arial" w:cs="Arial"/>
          <w:b/>
          <w:sz w:val="24"/>
        </w:rPr>
        <w:t>Invalid MCPTT user profile MO DDF</w:t>
      </w:r>
    </w:p>
    <w:p w14:paraId="00EC34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CR-0109  rev  Cat: F (Rel-15)</w:t>
      </w:r>
      <w:r>
        <w:rPr>
          <w:i/>
        </w:rPr>
        <w:br/>
      </w:r>
      <w:r>
        <w:rPr>
          <w:i/>
        </w:rPr>
        <w:br/>
      </w:r>
      <w:r>
        <w:rPr>
          <w:i/>
        </w:rPr>
        <w:tab/>
      </w:r>
      <w:r>
        <w:rPr>
          <w:i/>
        </w:rPr>
        <w:tab/>
      </w:r>
      <w:r>
        <w:rPr>
          <w:i/>
        </w:rPr>
        <w:tab/>
      </w:r>
      <w:r>
        <w:rPr>
          <w:i/>
        </w:rPr>
        <w:tab/>
      </w:r>
      <w:r>
        <w:rPr>
          <w:i/>
        </w:rPr>
        <w:tab/>
        <w:t>Source: Ericsson / Nevenka</w:t>
      </w:r>
    </w:p>
    <w:p w14:paraId="1D6B0A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C8175" w14:textId="139A9F10" w:rsidR="00031805" w:rsidRDefault="00031805" w:rsidP="00031805">
      <w:pPr>
        <w:rPr>
          <w:rFonts w:ascii="Arial" w:hAnsi="Arial" w:cs="Arial"/>
          <w:b/>
          <w:sz w:val="24"/>
        </w:rPr>
      </w:pPr>
      <w:r>
        <w:rPr>
          <w:rFonts w:ascii="Arial" w:hAnsi="Arial" w:cs="Arial"/>
          <w:b/>
          <w:color w:val="0000FF"/>
          <w:sz w:val="24"/>
        </w:rPr>
        <w:t>C1-213079</w:t>
      </w:r>
      <w:r>
        <w:rPr>
          <w:rFonts w:ascii="Arial" w:hAnsi="Arial" w:cs="Arial"/>
          <w:b/>
          <w:color w:val="0000FF"/>
          <w:sz w:val="24"/>
        </w:rPr>
        <w:tab/>
      </w:r>
      <w:r>
        <w:rPr>
          <w:rFonts w:ascii="Arial" w:hAnsi="Arial" w:cs="Arial"/>
          <w:b/>
          <w:sz w:val="24"/>
        </w:rPr>
        <w:t>Invalid MCPTT user profile MO DDF</w:t>
      </w:r>
    </w:p>
    <w:p w14:paraId="2E93E12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CR-0110  rev  Cat: A (Rel-16)</w:t>
      </w:r>
      <w:r>
        <w:rPr>
          <w:i/>
        </w:rPr>
        <w:br/>
      </w:r>
      <w:r>
        <w:rPr>
          <w:i/>
        </w:rPr>
        <w:br/>
      </w:r>
      <w:r>
        <w:rPr>
          <w:i/>
        </w:rPr>
        <w:tab/>
      </w:r>
      <w:r>
        <w:rPr>
          <w:i/>
        </w:rPr>
        <w:tab/>
      </w:r>
      <w:r>
        <w:rPr>
          <w:i/>
        </w:rPr>
        <w:tab/>
      </w:r>
      <w:r>
        <w:rPr>
          <w:i/>
        </w:rPr>
        <w:tab/>
      </w:r>
      <w:r>
        <w:rPr>
          <w:i/>
        </w:rPr>
        <w:tab/>
        <w:t>Source: Ericsson / Nevenka</w:t>
      </w:r>
    </w:p>
    <w:p w14:paraId="573CA34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4DD44" w14:textId="41DAC053" w:rsidR="00031805" w:rsidRDefault="00031805" w:rsidP="00031805">
      <w:pPr>
        <w:rPr>
          <w:rFonts w:ascii="Arial" w:hAnsi="Arial" w:cs="Arial"/>
          <w:b/>
          <w:sz w:val="24"/>
        </w:rPr>
      </w:pPr>
      <w:r>
        <w:rPr>
          <w:rFonts w:ascii="Arial" w:hAnsi="Arial" w:cs="Arial"/>
          <w:b/>
          <w:color w:val="0000FF"/>
          <w:sz w:val="24"/>
        </w:rPr>
        <w:t>C1-213080</w:t>
      </w:r>
      <w:r>
        <w:rPr>
          <w:rFonts w:ascii="Arial" w:hAnsi="Arial" w:cs="Arial"/>
          <w:b/>
          <w:color w:val="0000FF"/>
          <w:sz w:val="24"/>
        </w:rPr>
        <w:tab/>
      </w:r>
      <w:r>
        <w:rPr>
          <w:rFonts w:ascii="Arial" w:hAnsi="Arial" w:cs="Arial"/>
          <w:b/>
          <w:sz w:val="24"/>
        </w:rPr>
        <w:t>Invalid MCPTT user profile MO DDF</w:t>
      </w:r>
    </w:p>
    <w:p w14:paraId="60EAC94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CR-0111  rev  Cat: A (Rel-17)</w:t>
      </w:r>
      <w:r>
        <w:rPr>
          <w:i/>
        </w:rPr>
        <w:br/>
      </w:r>
      <w:r>
        <w:rPr>
          <w:i/>
        </w:rPr>
        <w:br/>
      </w:r>
      <w:r>
        <w:rPr>
          <w:i/>
        </w:rPr>
        <w:tab/>
      </w:r>
      <w:r>
        <w:rPr>
          <w:i/>
        </w:rPr>
        <w:tab/>
      </w:r>
      <w:r>
        <w:rPr>
          <w:i/>
        </w:rPr>
        <w:tab/>
      </w:r>
      <w:r>
        <w:rPr>
          <w:i/>
        </w:rPr>
        <w:tab/>
      </w:r>
      <w:r>
        <w:rPr>
          <w:i/>
        </w:rPr>
        <w:tab/>
        <w:t>Source: Ericsson / Nevenka</w:t>
      </w:r>
    </w:p>
    <w:p w14:paraId="36356F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0FB4F" w14:textId="155AB3ED" w:rsidR="00031805" w:rsidRDefault="00031805" w:rsidP="00031805">
      <w:pPr>
        <w:rPr>
          <w:rFonts w:ascii="Arial" w:hAnsi="Arial" w:cs="Arial"/>
          <w:b/>
          <w:sz w:val="24"/>
        </w:rPr>
      </w:pPr>
      <w:r>
        <w:rPr>
          <w:rFonts w:ascii="Arial" w:hAnsi="Arial" w:cs="Arial"/>
          <w:b/>
          <w:color w:val="0000FF"/>
          <w:sz w:val="24"/>
        </w:rPr>
        <w:t>C1-213461</w:t>
      </w:r>
      <w:r>
        <w:rPr>
          <w:rFonts w:ascii="Arial" w:hAnsi="Arial" w:cs="Arial"/>
          <w:b/>
          <w:color w:val="0000FF"/>
          <w:sz w:val="24"/>
        </w:rPr>
        <w:tab/>
      </w:r>
      <w:r>
        <w:rPr>
          <w:rFonts w:ascii="Arial" w:hAnsi="Arial" w:cs="Arial"/>
          <w:b/>
          <w:sz w:val="24"/>
        </w:rPr>
        <w:t xml:space="preserve">FA indication in subscription </w:t>
      </w:r>
      <w:proofErr w:type="spellStart"/>
      <w:r>
        <w:rPr>
          <w:rFonts w:ascii="Arial" w:hAnsi="Arial" w:cs="Arial"/>
          <w:b/>
          <w:sz w:val="24"/>
        </w:rPr>
        <w:t>request_MCPTT</w:t>
      </w:r>
      <w:proofErr w:type="spellEnd"/>
    </w:p>
    <w:p w14:paraId="2898B98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v15.10.0</w:t>
      </w:r>
      <w:r>
        <w:rPr>
          <w:i/>
        </w:rPr>
        <w:tab/>
        <w:t xml:space="preserve">  CR-0713  rev  Cat: F (Rel-15)</w:t>
      </w:r>
      <w:r>
        <w:rPr>
          <w:i/>
        </w:rPr>
        <w:br/>
      </w:r>
      <w:r>
        <w:rPr>
          <w:i/>
        </w:rPr>
        <w:br/>
      </w:r>
      <w:r>
        <w:rPr>
          <w:i/>
        </w:rPr>
        <w:tab/>
      </w:r>
      <w:r>
        <w:rPr>
          <w:i/>
        </w:rPr>
        <w:tab/>
      </w:r>
      <w:r>
        <w:rPr>
          <w:i/>
        </w:rPr>
        <w:tab/>
      </w:r>
      <w:r>
        <w:rPr>
          <w:i/>
        </w:rPr>
        <w:tab/>
      </w:r>
      <w:r>
        <w:rPr>
          <w:i/>
        </w:rPr>
        <w:tab/>
        <w:t>Source: Nokia, Nokia Shanghai Bell, FirstNet</w:t>
      </w:r>
    </w:p>
    <w:p w14:paraId="782B61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C1-213943</w:t>
      </w:r>
      <w:r>
        <w:rPr>
          <w:color w:val="993300"/>
          <w:u w:val="single"/>
        </w:rPr>
        <w:t>.</w:t>
      </w:r>
    </w:p>
    <w:p w14:paraId="53B53714" w14:textId="12660C0A" w:rsidR="00031805" w:rsidRDefault="00031805" w:rsidP="00031805">
      <w:pPr>
        <w:rPr>
          <w:rFonts w:ascii="Arial" w:hAnsi="Arial" w:cs="Arial"/>
          <w:b/>
          <w:sz w:val="24"/>
        </w:rPr>
      </w:pPr>
      <w:r>
        <w:rPr>
          <w:rFonts w:ascii="Arial" w:hAnsi="Arial" w:cs="Arial"/>
          <w:b/>
          <w:color w:val="0000FF"/>
          <w:sz w:val="24"/>
        </w:rPr>
        <w:t>C1-213462</w:t>
      </w:r>
      <w:r>
        <w:rPr>
          <w:rFonts w:ascii="Arial" w:hAnsi="Arial" w:cs="Arial"/>
          <w:b/>
          <w:color w:val="0000FF"/>
          <w:sz w:val="24"/>
        </w:rPr>
        <w:tab/>
      </w:r>
      <w:r>
        <w:rPr>
          <w:rFonts w:ascii="Arial" w:hAnsi="Arial" w:cs="Arial"/>
          <w:b/>
          <w:sz w:val="24"/>
        </w:rPr>
        <w:t>FA indication in subscription request_MCPTT_16</w:t>
      </w:r>
    </w:p>
    <w:p w14:paraId="4B5C961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CR-0714  rev  Cat: A (Rel-16)</w:t>
      </w:r>
      <w:r>
        <w:rPr>
          <w:i/>
        </w:rPr>
        <w:br/>
      </w:r>
      <w:r>
        <w:rPr>
          <w:i/>
        </w:rPr>
        <w:br/>
      </w:r>
      <w:r>
        <w:rPr>
          <w:i/>
        </w:rPr>
        <w:tab/>
      </w:r>
      <w:r>
        <w:rPr>
          <w:i/>
        </w:rPr>
        <w:tab/>
      </w:r>
      <w:r>
        <w:rPr>
          <w:i/>
        </w:rPr>
        <w:tab/>
      </w:r>
      <w:r>
        <w:rPr>
          <w:i/>
        </w:rPr>
        <w:tab/>
      </w:r>
      <w:r>
        <w:rPr>
          <w:i/>
        </w:rPr>
        <w:tab/>
        <w:t>Source: Nokia, Nokia Shanghai Bell, FirstNet</w:t>
      </w:r>
    </w:p>
    <w:p w14:paraId="118976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C1-213944</w:t>
      </w:r>
      <w:r>
        <w:rPr>
          <w:color w:val="993300"/>
          <w:u w:val="single"/>
        </w:rPr>
        <w:t>.</w:t>
      </w:r>
    </w:p>
    <w:p w14:paraId="6FE8A596" w14:textId="687EB74D" w:rsidR="00031805" w:rsidRDefault="00031805" w:rsidP="00031805">
      <w:pPr>
        <w:rPr>
          <w:rFonts w:ascii="Arial" w:hAnsi="Arial" w:cs="Arial"/>
          <w:b/>
          <w:sz w:val="24"/>
        </w:rPr>
      </w:pPr>
      <w:r>
        <w:rPr>
          <w:rFonts w:ascii="Arial" w:hAnsi="Arial" w:cs="Arial"/>
          <w:b/>
          <w:color w:val="0000FF"/>
          <w:sz w:val="24"/>
        </w:rPr>
        <w:t>C1-213463</w:t>
      </w:r>
      <w:r>
        <w:rPr>
          <w:rFonts w:ascii="Arial" w:hAnsi="Arial" w:cs="Arial"/>
          <w:b/>
          <w:color w:val="0000FF"/>
          <w:sz w:val="24"/>
        </w:rPr>
        <w:tab/>
      </w:r>
      <w:r>
        <w:rPr>
          <w:rFonts w:ascii="Arial" w:hAnsi="Arial" w:cs="Arial"/>
          <w:b/>
          <w:sz w:val="24"/>
        </w:rPr>
        <w:t>FA indication in subscription request_MCPTT_17</w:t>
      </w:r>
    </w:p>
    <w:p w14:paraId="2AA2393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CR-0715  rev  Cat: A (Rel-17)</w:t>
      </w:r>
      <w:r>
        <w:rPr>
          <w:i/>
        </w:rPr>
        <w:br/>
      </w:r>
      <w:r>
        <w:rPr>
          <w:i/>
        </w:rPr>
        <w:br/>
      </w:r>
      <w:r>
        <w:rPr>
          <w:i/>
        </w:rPr>
        <w:tab/>
      </w:r>
      <w:r>
        <w:rPr>
          <w:i/>
        </w:rPr>
        <w:tab/>
      </w:r>
      <w:r>
        <w:rPr>
          <w:i/>
        </w:rPr>
        <w:tab/>
      </w:r>
      <w:r>
        <w:rPr>
          <w:i/>
        </w:rPr>
        <w:tab/>
      </w:r>
      <w:r>
        <w:rPr>
          <w:i/>
        </w:rPr>
        <w:tab/>
        <w:t>Source: Nokia, Nokia Shanghai Bell, FirstNet</w:t>
      </w:r>
    </w:p>
    <w:p w14:paraId="519A61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C1-213945</w:t>
      </w:r>
      <w:r>
        <w:rPr>
          <w:color w:val="993300"/>
          <w:u w:val="single"/>
        </w:rPr>
        <w:t>.</w:t>
      </w:r>
    </w:p>
    <w:p w14:paraId="604AE0AF" w14:textId="326CBB3F" w:rsidR="00031805" w:rsidRDefault="00031805" w:rsidP="00031805">
      <w:pPr>
        <w:rPr>
          <w:rFonts w:ascii="Arial" w:hAnsi="Arial" w:cs="Arial"/>
          <w:b/>
          <w:sz w:val="24"/>
        </w:rPr>
      </w:pPr>
      <w:r>
        <w:rPr>
          <w:rFonts w:ascii="Arial" w:hAnsi="Arial" w:cs="Arial"/>
          <w:b/>
          <w:color w:val="0000FF"/>
          <w:sz w:val="24"/>
        </w:rPr>
        <w:lastRenderedPageBreak/>
        <w:t>C1-213943</w:t>
      </w:r>
      <w:r>
        <w:rPr>
          <w:rFonts w:ascii="Arial" w:hAnsi="Arial" w:cs="Arial"/>
          <w:b/>
          <w:color w:val="0000FF"/>
          <w:sz w:val="24"/>
        </w:rPr>
        <w:tab/>
      </w:r>
      <w:r>
        <w:rPr>
          <w:rFonts w:ascii="Arial" w:hAnsi="Arial" w:cs="Arial"/>
          <w:b/>
          <w:sz w:val="24"/>
        </w:rPr>
        <w:t xml:space="preserve">FA indication in subscription </w:t>
      </w:r>
      <w:proofErr w:type="spellStart"/>
      <w:r>
        <w:rPr>
          <w:rFonts w:ascii="Arial" w:hAnsi="Arial" w:cs="Arial"/>
          <w:b/>
          <w:sz w:val="24"/>
        </w:rPr>
        <w:t>request_MCPTT</w:t>
      </w:r>
      <w:proofErr w:type="spellEnd"/>
    </w:p>
    <w:p w14:paraId="18D8F60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v15.10.0</w:t>
      </w:r>
      <w:r>
        <w:rPr>
          <w:i/>
        </w:rPr>
        <w:tab/>
        <w:t xml:space="preserve">  CR-0713  rev 1 Cat: F (Rel-15)</w:t>
      </w:r>
      <w:r>
        <w:rPr>
          <w:i/>
        </w:rPr>
        <w:br/>
      </w:r>
      <w:r>
        <w:rPr>
          <w:i/>
        </w:rPr>
        <w:br/>
      </w:r>
      <w:r>
        <w:rPr>
          <w:i/>
        </w:rPr>
        <w:tab/>
      </w:r>
      <w:r>
        <w:rPr>
          <w:i/>
        </w:rPr>
        <w:tab/>
      </w:r>
      <w:r>
        <w:rPr>
          <w:i/>
        </w:rPr>
        <w:tab/>
      </w:r>
      <w:r>
        <w:rPr>
          <w:i/>
        </w:rPr>
        <w:tab/>
      </w:r>
      <w:r>
        <w:rPr>
          <w:i/>
        </w:rPr>
        <w:tab/>
        <w:t>Source: Nokia, Nokia Shanghai Bell, FirstNet</w:t>
      </w:r>
    </w:p>
    <w:p w14:paraId="393D7588" w14:textId="77777777" w:rsidR="00031805" w:rsidRDefault="00031805" w:rsidP="00031805">
      <w:pPr>
        <w:rPr>
          <w:color w:val="808080"/>
        </w:rPr>
      </w:pPr>
      <w:r>
        <w:rPr>
          <w:color w:val="808080"/>
        </w:rPr>
        <w:t>(Replaces C1-213461)</w:t>
      </w:r>
    </w:p>
    <w:p w14:paraId="6BD4EC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83888" w14:textId="09058DC6" w:rsidR="00031805" w:rsidRDefault="00031805" w:rsidP="00031805">
      <w:pPr>
        <w:rPr>
          <w:rFonts w:ascii="Arial" w:hAnsi="Arial" w:cs="Arial"/>
          <w:b/>
          <w:sz w:val="24"/>
        </w:rPr>
      </w:pPr>
      <w:r>
        <w:rPr>
          <w:rFonts w:ascii="Arial" w:hAnsi="Arial" w:cs="Arial"/>
          <w:b/>
          <w:color w:val="0000FF"/>
          <w:sz w:val="24"/>
        </w:rPr>
        <w:t>C1-213944</w:t>
      </w:r>
      <w:r>
        <w:rPr>
          <w:rFonts w:ascii="Arial" w:hAnsi="Arial" w:cs="Arial"/>
          <w:b/>
          <w:color w:val="0000FF"/>
          <w:sz w:val="24"/>
        </w:rPr>
        <w:tab/>
      </w:r>
      <w:r>
        <w:rPr>
          <w:rFonts w:ascii="Arial" w:hAnsi="Arial" w:cs="Arial"/>
          <w:b/>
          <w:sz w:val="24"/>
        </w:rPr>
        <w:t>FA indication in subscription request_MCPTT_16</w:t>
      </w:r>
    </w:p>
    <w:p w14:paraId="649D4BD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CR-0714  rev 1 Cat: A (Rel-16)</w:t>
      </w:r>
      <w:r>
        <w:rPr>
          <w:i/>
        </w:rPr>
        <w:br/>
      </w:r>
      <w:r>
        <w:rPr>
          <w:i/>
        </w:rPr>
        <w:br/>
      </w:r>
      <w:r>
        <w:rPr>
          <w:i/>
        </w:rPr>
        <w:tab/>
      </w:r>
      <w:r>
        <w:rPr>
          <w:i/>
        </w:rPr>
        <w:tab/>
      </w:r>
      <w:r>
        <w:rPr>
          <w:i/>
        </w:rPr>
        <w:tab/>
      </w:r>
      <w:r>
        <w:rPr>
          <w:i/>
        </w:rPr>
        <w:tab/>
      </w:r>
      <w:r>
        <w:rPr>
          <w:i/>
        </w:rPr>
        <w:tab/>
        <w:t>Source: Nokia, Nokia Shanghai Bell, FirstNet</w:t>
      </w:r>
    </w:p>
    <w:p w14:paraId="2943CAF5" w14:textId="77777777" w:rsidR="00031805" w:rsidRDefault="00031805" w:rsidP="00031805">
      <w:pPr>
        <w:rPr>
          <w:color w:val="808080"/>
        </w:rPr>
      </w:pPr>
      <w:r>
        <w:rPr>
          <w:color w:val="808080"/>
        </w:rPr>
        <w:t>(Replaces C1-213462)</w:t>
      </w:r>
    </w:p>
    <w:p w14:paraId="77071E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C9C74" w14:textId="03FEA516" w:rsidR="00031805" w:rsidRDefault="00031805" w:rsidP="00031805">
      <w:pPr>
        <w:rPr>
          <w:rFonts w:ascii="Arial" w:hAnsi="Arial" w:cs="Arial"/>
          <w:b/>
          <w:sz w:val="24"/>
        </w:rPr>
      </w:pPr>
      <w:r>
        <w:rPr>
          <w:rFonts w:ascii="Arial" w:hAnsi="Arial" w:cs="Arial"/>
          <w:b/>
          <w:color w:val="0000FF"/>
          <w:sz w:val="24"/>
        </w:rPr>
        <w:t>C1-213945</w:t>
      </w:r>
      <w:r>
        <w:rPr>
          <w:rFonts w:ascii="Arial" w:hAnsi="Arial" w:cs="Arial"/>
          <w:b/>
          <w:color w:val="0000FF"/>
          <w:sz w:val="24"/>
        </w:rPr>
        <w:tab/>
      </w:r>
      <w:r>
        <w:rPr>
          <w:rFonts w:ascii="Arial" w:hAnsi="Arial" w:cs="Arial"/>
          <w:b/>
          <w:sz w:val="24"/>
        </w:rPr>
        <w:t>FA indication in subscription request_MCPTT_17</w:t>
      </w:r>
    </w:p>
    <w:p w14:paraId="13678B3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CR-0715  rev 1 Cat: A (Rel-17)</w:t>
      </w:r>
      <w:r>
        <w:rPr>
          <w:i/>
        </w:rPr>
        <w:br/>
      </w:r>
      <w:r>
        <w:rPr>
          <w:i/>
        </w:rPr>
        <w:br/>
      </w:r>
      <w:r>
        <w:rPr>
          <w:i/>
        </w:rPr>
        <w:tab/>
      </w:r>
      <w:r>
        <w:rPr>
          <w:i/>
        </w:rPr>
        <w:tab/>
      </w:r>
      <w:r>
        <w:rPr>
          <w:i/>
        </w:rPr>
        <w:tab/>
      </w:r>
      <w:r>
        <w:rPr>
          <w:i/>
        </w:rPr>
        <w:tab/>
      </w:r>
      <w:r>
        <w:rPr>
          <w:i/>
        </w:rPr>
        <w:tab/>
        <w:t>Source: Nokia, Nokia Shanghai Bell, FirstNet</w:t>
      </w:r>
    </w:p>
    <w:p w14:paraId="7DC7B046" w14:textId="77777777" w:rsidR="00031805" w:rsidRDefault="00031805" w:rsidP="00031805">
      <w:pPr>
        <w:rPr>
          <w:color w:val="808080"/>
        </w:rPr>
      </w:pPr>
      <w:r>
        <w:rPr>
          <w:color w:val="808080"/>
        </w:rPr>
        <w:t>(Replaces C1-213463)</w:t>
      </w:r>
    </w:p>
    <w:p w14:paraId="2244E5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CD3E6" w14:textId="77777777" w:rsidR="00031805" w:rsidRDefault="00031805" w:rsidP="00031805">
      <w:pPr>
        <w:pStyle w:val="Heading3"/>
      </w:pPr>
      <w:bookmarkStart w:id="41" w:name="_Toc73893452"/>
      <w:r>
        <w:lastRenderedPageBreak/>
        <w:t>15.2</w:t>
      </w:r>
      <w:r>
        <w:tab/>
        <w:t>Rel-15 IMS work items and issues</w:t>
      </w:r>
      <w:bookmarkEnd w:id="41"/>
    </w:p>
    <w:p w14:paraId="4BB6E731" w14:textId="77777777" w:rsidR="00031805" w:rsidRDefault="00031805" w:rsidP="00031805">
      <w:pPr>
        <w:pStyle w:val="Heading3"/>
      </w:pPr>
      <w:bookmarkStart w:id="42" w:name="_Toc73893453"/>
      <w:r>
        <w:t>15.3</w:t>
      </w:r>
      <w:r>
        <w:tab/>
        <w:t>Rel-15 non-IMS/non-MC work items and issues</w:t>
      </w:r>
      <w:bookmarkEnd w:id="42"/>
    </w:p>
    <w:p w14:paraId="463DA1DC" w14:textId="77777777" w:rsidR="00031805" w:rsidRDefault="00031805" w:rsidP="00031805">
      <w:pPr>
        <w:pStyle w:val="Heading2"/>
      </w:pPr>
      <w:bookmarkStart w:id="43" w:name="_Toc73893454"/>
      <w:r>
        <w:t>16</w:t>
      </w:r>
      <w:r>
        <w:tab/>
        <w:t>Rel-16</w:t>
      </w:r>
      <w:bookmarkEnd w:id="43"/>
    </w:p>
    <w:p w14:paraId="0E4332F0" w14:textId="77777777" w:rsidR="00031805" w:rsidRDefault="00031805" w:rsidP="00031805">
      <w:pPr>
        <w:pStyle w:val="Heading3"/>
      </w:pPr>
      <w:bookmarkStart w:id="44" w:name="_Toc73893455"/>
      <w:r>
        <w:t>16.1</w:t>
      </w:r>
      <w:r>
        <w:tab/>
      </w:r>
      <w:proofErr w:type="spellStart"/>
      <w:r>
        <w:t>Tdocs</w:t>
      </w:r>
      <w:proofErr w:type="spellEnd"/>
      <w:r>
        <w:t xml:space="preserve"> on Work Items</w:t>
      </w:r>
      <w:bookmarkEnd w:id="44"/>
    </w:p>
    <w:p w14:paraId="501002B3" w14:textId="77777777" w:rsidR="00031805" w:rsidRDefault="00031805" w:rsidP="00031805">
      <w:pPr>
        <w:pStyle w:val="Heading4"/>
      </w:pPr>
      <w:bookmarkStart w:id="45" w:name="_Toc73893456"/>
      <w:r>
        <w:t>16.1.1</w:t>
      </w:r>
      <w:r>
        <w:tab/>
        <w:t>Work Item Descriptions</w:t>
      </w:r>
      <w:bookmarkEnd w:id="45"/>
    </w:p>
    <w:p w14:paraId="082284B6" w14:textId="77777777" w:rsidR="00031805" w:rsidRDefault="00031805" w:rsidP="00031805">
      <w:pPr>
        <w:pStyle w:val="Heading4"/>
      </w:pPr>
      <w:bookmarkStart w:id="46" w:name="_Toc73893457"/>
      <w:r>
        <w:t>16.1.2</w:t>
      </w:r>
      <w:r>
        <w:tab/>
        <w:t>CRs and Discussion Documents related to new or revised Work Items</w:t>
      </w:r>
      <w:bookmarkEnd w:id="46"/>
    </w:p>
    <w:p w14:paraId="43F5BD54" w14:textId="77777777" w:rsidR="00031805" w:rsidRDefault="00031805" w:rsidP="00031805">
      <w:pPr>
        <w:pStyle w:val="Heading4"/>
      </w:pPr>
      <w:bookmarkStart w:id="47" w:name="_Toc73893458"/>
      <w:r>
        <w:t>16.1.3</w:t>
      </w:r>
      <w:r>
        <w:tab/>
        <w:t>Status of other Work Items</w:t>
      </w:r>
      <w:bookmarkEnd w:id="47"/>
    </w:p>
    <w:p w14:paraId="04EB6FD0" w14:textId="77777777" w:rsidR="00031805" w:rsidRDefault="00031805" w:rsidP="00031805">
      <w:pPr>
        <w:pStyle w:val="Heading4"/>
      </w:pPr>
      <w:bookmarkStart w:id="48" w:name="_Toc73893459"/>
      <w:r>
        <w:t>16.1.4</w:t>
      </w:r>
      <w:r>
        <w:tab/>
        <w:t>Release 16 documents for information</w:t>
      </w:r>
      <w:bookmarkEnd w:id="48"/>
    </w:p>
    <w:p w14:paraId="7C1C18D8" w14:textId="77777777" w:rsidR="00031805" w:rsidRDefault="00031805" w:rsidP="00031805">
      <w:pPr>
        <w:pStyle w:val="Heading3"/>
      </w:pPr>
      <w:bookmarkStart w:id="49" w:name="_Toc73893460"/>
      <w:r>
        <w:t>16.2</w:t>
      </w:r>
      <w:r>
        <w:tab/>
        <w:t>WIs for common and SAE/5G</w:t>
      </w:r>
      <w:bookmarkEnd w:id="49"/>
    </w:p>
    <w:p w14:paraId="4E0EF9A6" w14:textId="77777777" w:rsidR="00031805" w:rsidRDefault="00031805" w:rsidP="00031805">
      <w:pPr>
        <w:pStyle w:val="Heading4"/>
      </w:pPr>
      <w:bookmarkStart w:id="50" w:name="_Toc73893461"/>
      <w:r>
        <w:t>16.2.1</w:t>
      </w:r>
      <w:r>
        <w:tab/>
      </w:r>
      <w:proofErr w:type="spellStart"/>
      <w:r>
        <w:t>ePWS</w:t>
      </w:r>
      <w:bookmarkEnd w:id="50"/>
      <w:proofErr w:type="spellEnd"/>
    </w:p>
    <w:p w14:paraId="2F55977C" w14:textId="77777777" w:rsidR="00031805" w:rsidRDefault="00031805" w:rsidP="00031805">
      <w:pPr>
        <w:pStyle w:val="Heading4"/>
      </w:pPr>
      <w:bookmarkStart w:id="51" w:name="_Toc73893462"/>
      <w:r>
        <w:t>16.2.2</w:t>
      </w:r>
      <w:r>
        <w:tab/>
        <w:t>SINE_5G</w:t>
      </w:r>
      <w:bookmarkEnd w:id="51"/>
    </w:p>
    <w:p w14:paraId="244033C4" w14:textId="77777777" w:rsidR="00031805" w:rsidRDefault="00031805" w:rsidP="00031805">
      <w:pPr>
        <w:pStyle w:val="Heading4"/>
      </w:pPr>
      <w:bookmarkStart w:id="52" w:name="_Toc73893463"/>
      <w:r>
        <w:t>16.2.3</w:t>
      </w:r>
      <w:r>
        <w:tab/>
        <w:t>SAES16 WIs</w:t>
      </w:r>
      <w:bookmarkEnd w:id="52"/>
    </w:p>
    <w:p w14:paraId="2623EC18" w14:textId="77777777" w:rsidR="00031805" w:rsidRDefault="00031805" w:rsidP="00031805">
      <w:pPr>
        <w:pStyle w:val="Heading5"/>
      </w:pPr>
      <w:bookmarkStart w:id="53" w:name="_Toc73893464"/>
      <w:r>
        <w:t>16.2.3.1</w:t>
      </w:r>
      <w:r>
        <w:tab/>
        <w:t>SAES16</w:t>
      </w:r>
      <w:bookmarkEnd w:id="53"/>
    </w:p>
    <w:p w14:paraId="6B38E3F9" w14:textId="77777777" w:rsidR="00031805" w:rsidRDefault="00031805" w:rsidP="00031805">
      <w:pPr>
        <w:pStyle w:val="Heading5"/>
      </w:pPr>
      <w:bookmarkStart w:id="54" w:name="_Toc73893465"/>
      <w:r>
        <w:t>16.2.3.2</w:t>
      </w:r>
      <w:r>
        <w:tab/>
        <w:t>SAES16-CSFB</w:t>
      </w:r>
      <w:bookmarkEnd w:id="54"/>
    </w:p>
    <w:p w14:paraId="000D160A" w14:textId="77777777" w:rsidR="00031805" w:rsidRDefault="00031805" w:rsidP="00031805">
      <w:pPr>
        <w:pStyle w:val="Heading5"/>
      </w:pPr>
      <w:bookmarkStart w:id="55" w:name="_Toc73893466"/>
      <w:r>
        <w:t>16.2.3.3</w:t>
      </w:r>
      <w:r>
        <w:tab/>
        <w:t>SAES16-non3GPP</w:t>
      </w:r>
      <w:bookmarkEnd w:id="55"/>
    </w:p>
    <w:p w14:paraId="2960F00F" w14:textId="77777777" w:rsidR="00031805" w:rsidRDefault="00031805" w:rsidP="00031805">
      <w:pPr>
        <w:pStyle w:val="Heading4"/>
      </w:pPr>
      <w:bookmarkStart w:id="56" w:name="_Toc73893467"/>
      <w:r>
        <w:t>16.2.4</w:t>
      </w:r>
      <w:r>
        <w:tab/>
        <w:t>5GProtoc16 WIs</w:t>
      </w:r>
      <w:bookmarkEnd w:id="56"/>
    </w:p>
    <w:p w14:paraId="49697E98" w14:textId="77777777" w:rsidR="00031805" w:rsidRDefault="00031805" w:rsidP="00031805">
      <w:pPr>
        <w:pStyle w:val="Heading5"/>
      </w:pPr>
      <w:bookmarkStart w:id="57" w:name="_Toc73893468"/>
      <w:r>
        <w:t>16.2.4.1</w:t>
      </w:r>
      <w:r>
        <w:tab/>
        <w:t>5GProtoc16</w:t>
      </w:r>
      <w:bookmarkEnd w:id="57"/>
    </w:p>
    <w:p w14:paraId="5B0FE647" w14:textId="4304D665" w:rsidR="00031805" w:rsidRDefault="00031805" w:rsidP="00031805">
      <w:pPr>
        <w:rPr>
          <w:rFonts w:ascii="Arial" w:hAnsi="Arial" w:cs="Arial"/>
          <w:b/>
          <w:sz w:val="24"/>
        </w:rPr>
      </w:pPr>
      <w:r>
        <w:rPr>
          <w:rFonts w:ascii="Arial" w:hAnsi="Arial" w:cs="Arial"/>
          <w:b/>
          <w:color w:val="0000FF"/>
          <w:sz w:val="24"/>
        </w:rPr>
        <w:t>C1-212903</w:t>
      </w:r>
      <w:r>
        <w:rPr>
          <w:rFonts w:ascii="Arial" w:hAnsi="Arial" w:cs="Arial"/>
          <w:b/>
          <w:color w:val="0000FF"/>
          <w:sz w:val="24"/>
        </w:rPr>
        <w:tab/>
      </w:r>
      <w:r>
        <w:rPr>
          <w:rFonts w:ascii="Arial" w:hAnsi="Arial" w:cs="Arial"/>
          <w:b/>
          <w:sz w:val="24"/>
        </w:rPr>
        <w:t>Discussion on Redirect with MPS</w:t>
      </w:r>
    </w:p>
    <w:p w14:paraId="66FD4CE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15581A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1AD6B" w14:textId="15ED8315" w:rsidR="00031805" w:rsidRDefault="00031805" w:rsidP="00031805">
      <w:pPr>
        <w:rPr>
          <w:rFonts w:ascii="Arial" w:hAnsi="Arial" w:cs="Arial"/>
          <w:b/>
          <w:sz w:val="24"/>
        </w:rPr>
      </w:pPr>
      <w:r>
        <w:rPr>
          <w:rFonts w:ascii="Arial" w:hAnsi="Arial" w:cs="Arial"/>
          <w:b/>
          <w:color w:val="0000FF"/>
          <w:sz w:val="24"/>
        </w:rPr>
        <w:t>C1-212904</w:t>
      </w:r>
      <w:r>
        <w:rPr>
          <w:rFonts w:ascii="Arial" w:hAnsi="Arial" w:cs="Arial"/>
          <w:b/>
          <w:color w:val="0000FF"/>
          <w:sz w:val="24"/>
        </w:rPr>
        <w:tab/>
      </w:r>
      <w:r>
        <w:rPr>
          <w:rFonts w:ascii="Arial" w:hAnsi="Arial" w:cs="Arial"/>
          <w:b/>
          <w:sz w:val="24"/>
        </w:rPr>
        <w:t>Redirect with MPS</w:t>
      </w:r>
    </w:p>
    <w:p w14:paraId="4C08A4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CR-3167  rev  Cat: F (Rel-16)</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5538C2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CA7546" w14:textId="73DA0E03" w:rsidR="00031805" w:rsidRDefault="00031805" w:rsidP="00031805">
      <w:pPr>
        <w:rPr>
          <w:rFonts w:ascii="Arial" w:hAnsi="Arial" w:cs="Arial"/>
          <w:b/>
          <w:sz w:val="24"/>
        </w:rPr>
      </w:pPr>
      <w:r>
        <w:rPr>
          <w:rFonts w:ascii="Arial" w:hAnsi="Arial" w:cs="Arial"/>
          <w:b/>
          <w:color w:val="0000FF"/>
          <w:sz w:val="24"/>
        </w:rPr>
        <w:t>C1-212905</w:t>
      </w:r>
      <w:r>
        <w:rPr>
          <w:rFonts w:ascii="Arial" w:hAnsi="Arial" w:cs="Arial"/>
          <w:b/>
          <w:color w:val="0000FF"/>
          <w:sz w:val="24"/>
        </w:rPr>
        <w:tab/>
      </w:r>
      <w:r>
        <w:rPr>
          <w:rFonts w:ascii="Arial" w:hAnsi="Arial" w:cs="Arial"/>
          <w:b/>
          <w:sz w:val="24"/>
        </w:rPr>
        <w:t>Redirect with MPS</w:t>
      </w:r>
    </w:p>
    <w:p w14:paraId="5191BD5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CR-3168  rev  Cat: A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7696AA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58816E" w14:textId="2527C3B0" w:rsidR="00031805" w:rsidRDefault="00031805" w:rsidP="00031805">
      <w:pPr>
        <w:rPr>
          <w:rFonts w:ascii="Arial" w:hAnsi="Arial" w:cs="Arial"/>
          <w:b/>
          <w:sz w:val="24"/>
        </w:rPr>
      </w:pPr>
      <w:r>
        <w:rPr>
          <w:rFonts w:ascii="Arial" w:hAnsi="Arial" w:cs="Arial"/>
          <w:b/>
          <w:color w:val="0000FF"/>
          <w:sz w:val="24"/>
        </w:rPr>
        <w:t>C1-213353</w:t>
      </w:r>
      <w:r>
        <w:rPr>
          <w:rFonts w:ascii="Arial" w:hAnsi="Arial" w:cs="Arial"/>
          <w:b/>
          <w:color w:val="0000FF"/>
          <w:sz w:val="24"/>
        </w:rPr>
        <w:tab/>
      </w:r>
      <w:r>
        <w:rPr>
          <w:rFonts w:ascii="Arial" w:hAnsi="Arial" w:cs="Arial"/>
          <w:b/>
          <w:sz w:val="24"/>
        </w:rPr>
        <w:t>Handling of Rejected NSSAI in registration reject message without integrity protection</w:t>
      </w:r>
    </w:p>
    <w:p w14:paraId="448A76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CR-3304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014962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AF8A7" w14:textId="59F8DF7E" w:rsidR="00031805" w:rsidRDefault="00031805" w:rsidP="00031805">
      <w:pPr>
        <w:rPr>
          <w:rFonts w:ascii="Arial" w:hAnsi="Arial" w:cs="Arial"/>
          <w:b/>
          <w:sz w:val="24"/>
        </w:rPr>
      </w:pPr>
      <w:r>
        <w:rPr>
          <w:rFonts w:ascii="Arial" w:hAnsi="Arial" w:cs="Arial"/>
          <w:b/>
          <w:color w:val="0000FF"/>
          <w:sz w:val="24"/>
        </w:rPr>
        <w:t>C1-213355</w:t>
      </w:r>
      <w:r>
        <w:rPr>
          <w:rFonts w:ascii="Arial" w:hAnsi="Arial" w:cs="Arial"/>
          <w:b/>
          <w:color w:val="0000FF"/>
          <w:sz w:val="24"/>
        </w:rPr>
        <w:tab/>
      </w:r>
      <w:r>
        <w:rPr>
          <w:rFonts w:ascii="Arial" w:hAnsi="Arial" w:cs="Arial"/>
          <w:b/>
          <w:sz w:val="24"/>
        </w:rPr>
        <w:t>Correction to AT Commands for NR V2X</w:t>
      </w:r>
    </w:p>
    <w:p w14:paraId="1FDBFD9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CR-0731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CAEEF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C1-213750</w:t>
      </w:r>
      <w:r>
        <w:rPr>
          <w:color w:val="993300"/>
          <w:u w:val="single"/>
        </w:rPr>
        <w:t>.</w:t>
      </w:r>
    </w:p>
    <w:p w14:paraId="3BA2C43C" w14:textId="6A52FB57" w:rsidR="00031805" w:rsidRDefault="00031805" w:rsidP="00031805">
      <w:pPr>
        <w:rPr>
          <w:rFonts w:ascii="Arial" w:hAnsi="Arial" w:cs="Arial"/>
          <w:b/>
          <w:sz w:val="24"/>
        </w:rPr>
      </w:pPr>
      <w:r>
        <w:rPr>
          <w:rFonts w:ascii="Arial" w:hAnsi="Arial" w:cs="Arial"/>
          <w:b/>
          <w:color w:val="0000FF"/>
          <w:sz w:val="24"/>
        </w:rPr>
        <w:t>C1-213356</w:t>
      </w:r>
      <w:r>
        <w:rPr>
          <w:rFonts w:ascii="Arial" w:hAnsi="Arial" w:cs="Arial"/>
          <w:b/>
          <w:color w:val="0000FF"/>
          <w:sz w:val="24"/>
        </w:rPr>
        <w:tab/>
      </w:r>
      <w:r>
        <w:rPr>
          <w:rFonts w:ascii="Arial" w:hAnsi="Arial" w:cs="Arial"/>
          <w:b/>
          <w:sz w:val="24"/>
        </w:rPr>
        <w:t>Correction to AT Commands for NR V2X</w:t>
      </w:r>
    </w:p>
    <w:p w14:paraId="217DB4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CR-0732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958A6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C1-213751</w:t>
      </w:r>
      <w:r>
        <w:rPr>
          <w:color w:val="993300"/>
          <w:u w:val="single"/>
        </w:rPr>
        <w:t>.</w:t>
      </w:r>
    </w:p>
    <w:p w14:paraId="0C813810" w14:textId="64CF5459" w:rsidR="00031805" w:rsidRDefault="00031805" w:rsidP="00031805">
      <w:pPr>
        <w:rPr>
          <w:rFonts w:ascii="Arial" w:hAnsi="Arial" w:cs="Arial"/>
          <w:b/>
          <w:sz w:val="24"/>
        </w:rPr>
      </w:pPr>
      <w:r>
        <w:rPr>
          <w:rFonts w:ascii="Arial" w:hAnsi="Arial" w:cs="Arial"/>
          <w:b/>
          <w:color w:val="0000FF"/>
          <w:sz w:val="24"/>
        </w:rPr>
        <w:t>C1-213374</w:t>
      </w:r>
      <w:r>
        <w:rPr>
          <w:rFonts w:ascii="Arial" w:hAnsi="Arial" w:cs="Arial"/>
          <w:b/>
          <w:color w:val="0000FF"/>
          <w:sz w:val="24"/>
        </w:rPr>
        <w:tab/>
      </w:r>
      <w:r>
        <w:rPr>
          <w:rFonts w:ascii="Arial" w:hAnsi="Arial" w:cs="Arial"/>
          <w:b/>
          <w:sz w:val="24"/>
        </w:rPr>
        <w:t>Handling of Rejected NSSAI in registration reject message without integrity protection</w:t>
      </w:r>
    </w:p>
    <w:p w14:paraId="3B3AA0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CR-3317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4718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E3D8AA" w14:textId="6A012D6B" w:rsidR="00031805" w:rsidRDefault="00031805" w:rsidP="00031805">
      <w:pPr>
        <w:rPr>
          <w:rFonts w:ascii="Arial" w:hAnsi="Arial" w:cs="Arial"/>
          <w:b/>
          <w:sz w:val="24"/>
        </w:rPr>
      </w:pPr>
      <w:r>
        <w:rPr>
          <w:rFonts w:ascii="Arial" w:hAnsi="Arial" w:cs="Arial"/>
          <w:b/>
          <w:color w:val="0000FF"/>
          <w:sz w:val="24"/>
        </w:rPr>
        <w:t>C1-213376</w:t>
      </w:r>
      <w:r>
        <w:rPr>
          <w:rFonts w:ascii="Arial" w:hAnsi="Arial" w:cs="Arial"/>
          <w:b/>
          <w:color w:val="0000FF"/>
          <w:sz w:val="24"/>
        </w:rPr>
        <w:tab/>
      </w:r>
      <w:r>
        <w:rPr>
          <w:rFonts w:ascii="Arial" w:hAnsi="Arial" w:cs="Arial"/>
          <w:b/>
          <w:sz w:val="24"/>
        </w:rPr>
        <w:t>Correction to AT Commands for NR V2X</w:t>
      </w:r>
    </w:p>
    <w:p w14:paraId="73C9E6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4F57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3854F6" w14:textId="2AC82413" w:rsidR="00031805" w:rsidRDefault="00031805" w:rsidP="00031805">
      <w:pPr>
        <w:rPr>
          <w:rFonts w:ascii="Arial" w:hAnsi="Arial" w:cs="Arial"/>
          <w:b/>
          <w:sz w:val="24"/>
        </w:rPr>
      </w:pPr>
      <w:r>
        <w:rPr>
          <w:rFonts w:ascii="Arial" w:hAnsi="Arial" w:cs="Arial"/>
          <w:b/>
          <w:color w:val="0000FF"/>
          <w:sz w:val="24"/>
        </w:rPr>
        <w:t>C1-213476</w:t>
      </w:r>
      <w:r>
        <w:rPr>
          <w:rFonts w:ascii="Arial" w:hAnsi="Arial" w:cs="Arial"/>
          <w:b/>
          <w:color w:val="0000FF"/>
          <w:sz w:val="24"/>
        </w:rPr>
        <w:tab/>
      </w:r>
      <w:r>
        <w:rPr>
          <w:rFonts w:ascii="Arial" w:hAnsi="Arial" w:cs="Arial"/>
          <w:b/>
          <w:sz w:val="24"/>
        </w:rPr>
        <w:t>URSP evaluation upon configured NSSAI update</w:t>
      </w:r>
    </w:p>
    <w:p w14:paraId="31A926E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CR-0119  rev  Cat: F (Rel-16)</w:t>
      </w:r>
      <w:r>
        <w:rPr>
          <w:i/>
        </w:rPr>
        <w:br/>
      </w:r>
      <w:r>
        <w:rPr>
          <w:i/>
        </w:rPr>
        <w:br/>
      </w:r>
      <w:r>
        <w:rPr>
          <w:i/>
        </w:rPr>
        <w:tab/>
      </w:r>
      <w:r>
        <w:rPr>
          <w:i/>
        </w:rPr>
        <w:tab/>
      </w:r>
      <w:r>
        <w:rPr>
          <w:i/>
        </w:rPr>
        <w:tab/>
      </w:r>
      <w:r>
        <w:rPr>
          <w:i/>
        </w:rPr>
        <w:tab/>
      </w:r>
      <w:r>
        <w:rPr>
          <w:i/>
        </w:rPr>
        <w:tab/>
        <w:t>Source: Nokia, Nokia Shanghai Bell</w:t>
      </w:r>
    </w:p>
    <w:p w14:paraId="334F081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1CC1B8" w14:textId="289C8A25" w:rsidR="00031805" w:rsidRDefault="00031805" w:rsidP="00031805">
      <w:pPr>
        <w:rPr>
          <w:rFonts w:ascii="Arial" w:hAnsi="Arial" w:cs="Arial"/>
          <w:b/>
          <w:sz w:val="24"/>
        </w:rPr>
      </w:pPr>
      <w:r>
        <w:rPr>
          <w:rFonts w:ascii="Arial" w:hAnsi="Arial" w:cs="Arial"/>
          <w:b/>
          <w:color w:val="0000FF"/>
          <w:sz w:val="24"/>
        </w:rPr>
        <w:t>C1-213750</w:t>
      </w:r>
      <w:r>
        <w:rPr>
          <w:rFonts w:ascii="Arial" w:hAnsi="Arial" w:cs="Arial"/>
          <w:b/>
          <w:color w:val="0000FF"/>
          <w:sz w:val="24"/>
        </w:rPr>
        <w:tab/>
      </w:r>
      <w:r>
        <w:rPr>
          <w:rFonts w:ascii="Arial" w:hAnsi="Arial" w:cs="Arial"/>
          <w:b/>
          <w:sz w:val="24"/>
        </w:rPr>
        <w:t>Correction to AT Commands for NR V2X</w:t>
      </w:r>
    </w:p>
    <w:p w14:paraId="2DD40377"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204B067" w14:textId="77777777" w:rsidR="00031805" w:rsidRDefault="00031805" w:rsidP="00031805">
      <w:pPr>
        <w:rPr>
          <w:color w:val="808080"/>
        </w:rPr>
      </w:pPr>
      <w:r>
        <w:rPr>
          <w:color w:val="808080"/>
        </w:rPr>
        <w:t>(Replaces C1-213355)</w:t>
      </w:r>
    </w:p>
    <w:p w14:paraId="76DE822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C7C45" w14:textId="422BA9DD" w:rsidR="00031805" w:rsidRDefault="00031805" w:rsidP="00031805">
      <w:pPr>
        <w:rPr>
          <w:rFonts w:ascii="Arial" w:hAnsi="Arial" w:cs="Arial"/>
          <w:b/>
          <w:sz w:val="24"/>
        </w:rPr>
      </w:pPr>
      <w:r>
        <w:rPr>
          <w:rFonts w:ascii="Arial" w:hAnsi="Arial" w:cs="Arial"/>
          <w:b/>
          <w:color w:val="0000FF"/>
          <w:sz w:val="24"/>
        </w:rPr>
        <w:t>C1-213751</w:t>
      </w:r>
      <w:r>
        <w:rPr>
          <w:rFonts w:ascii="Arial" w:hAnsi="Arial" w:cs="Arial"/>
          <w:b/>
          <w:color w:val="0000FF"/>
          <w:sz w:val="24"/>
        </w:rPr>
        <w:tab/>
      </w:r>
      <w:r>
        <w:rPr>
          <w:rFonts w:ascii="Arial" w:hAnsi="Arial" w:cs="Arial"/>
          <w:b/>
          <w:sz w:val="24"/>
        </w:rPr>
        <w:t>Correction to AT Commands for NR V2X</w:t>
      </w:r>
    </w:p>
    <w:p w14:paraId="48685D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CR-0732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2BCE4A4" w14:textId="77777777" w:rsidR="00031805" w:rsidRDefault="00031805" w:rsidP="00031805">
      <w:pPr>
        <w:rPr>
          <w:color w:val="808080"/>
        </w:rPr>
      </w:pPr>
      <w:r>
        <w:rPr>
          <w:color w:val="808080"/>
        </w:rPr>
        <w:t>(Replaces C1-213356)</w:t>
      </w:r>
    </w:p>
    <w:p w14:paraId="323E3B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2D3BC" w14:textId="77777777" w:rsidR="00031805" w:rsidRDefault="00031805" w:rsidP="00031805">
      <w:pPr>
        <w:pStyle w:val="Heading5"/>
      </w:pPr>
      <w:bookmarkStart w:id="58" w:name="_Toc73893469"/>
      <w:r>
        <w:t>16.2.4.2</w:t>
      </w:r>
      <w:r>
        <w:tab/>
        <w:t>5Gprotoc16-non3GPP</w:t>
      </w:r>
      <w:bookmarkEnd w:id="58"/>
    </w:p>
    <w:p w14:paraId="20205017" w14:textId="2FA182F9" w:rsidR="00031805" w:rsidRDefault="00031805" w:rsidP="00031805">
      <w:pPr>
        <w:rPr>
          <w:rFonts w:ascii="Arial" w:hAnsi="Arial" w:cs="Arial"/>
          <w:b/>
          <w:sz w:val="24"/>
        </w:rPr>
      </w:pPr>
      <w:r>
        <w:rPr>
          <w:rFonts w:ascii="Arial" w:hAnsi="Arial" w:cs="Arial"/>
          <w:b/>
          <w:color w:val="0000FF"/>
          <w:sz w:val="24"/>
        </w:rPr>
        <w:t>C1-212855</w:t>
      </w:r>
      <w:r>
        <w:rPr>
          <w:rFonts w:ascii="Arial" w:hAnsi="Arial" w:cs="Arial"/>
          <w:b/>
          <w:color w:val="0000FF"/>
          <w:sz w:val="24"/>
        </w:rPr>
        <w:tab/>
      </w:r>
      <w:r>
        <w:rPr>
          <w:rFonts w:ascii="Arial" w:hAnsi="Arial" w:cs="Arial"/>
          <w:b/>
          <w:sz w:val="24"/>
        </w:rPr>
        <w:t>Correct N3AN node selection due to permitted home routing</w:t>
      </w:r>
    </w:p>
    <w:p w14:paraId="4D5FFA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1 Cat: F (Rel-16)</w:t>
      </w:r>
      <w:r>
        <w:rPr>
          <w:i/>
        </w:rPr>
        <w:br/>
      </w:r>
      <w:r>
        <w:rPr>
          <w:i/>
        </w:rPr>
        <w:br/>
      </w:r>
      <w:r>
        <w:rPr>
          <w:i/>
        </w:rPr>
        <w:tab/>
      </w:r>
      <w:r>
        <w:rPr>
          <w:i/>
        </w:rPr>
        <w:tab/>
      </w:r>
      <w:r>
        <w:rPr>
          <w:i/>
        </w:rPr>
        <w:tab/>
      </w:r>
      <w:r>
        <w:rPr>
          <w:i/>
        </w:rPr>
        <w:tab/>
      </w:r>
      <w:r>
        <w:rPr>
          <w:i/>
        </w:rPr>
        <w:tab/>
        <w:t>Source: BlackBerry UK Ltd.</w:t>
      </w:r>
    </w:p>
    <w:p w14:paraId="754F433F" w14:textId="77777777" w:rsidR="00031805" w:rsidRDefault="00031805" w:rsidP="00031805">
      <w:pPr>
        <w:rPr>
          <w:color w:val="808080"/>
        </w:rPr>
      </w:pPr>
      <w:r>
        <w:rPr>
          <w:color w:val="808080"/>
        </w:rPr>
        <w:t>(Replaces C1-210767)</w:t>
      </w:r>
    </w:p>
    <w:p w14:paraId="38133D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C1-213113</w:t>
      </w:r>
      <w:r>
        <w:rPr>
          <w:color w:val="993300"/>
          <w:u w:val="single"/>
        </w:rPr>
        <w:t>.</w:t>
      </w:r>
    </w:p>
    <w:p w14:paraId="622A4A25" w14:textId="1F216E2E" w:rsidR="00031805" w:rsidRDefault="00031805" w:rsidP="00031805">
      <w:pPr>
        <w:rPr>
          <w:rFonts w:ascii="Arial" w:hAnsi="Arial" w:cs="Arial"/>
          <w:b/>
          <w:sz w:val="24"/>
        </w:rPr>
      </w:pPr>
      <w:r>
        <w:rPr>
          <w:rFonts w:ascii="Arial" w:hAnsi="Arial" w:cs="Arial"/>
          <w:b/>
          <w:color w:val="0000FF"/>
          <w:sz w:val="24"/>
        </w:rPr>
        <w:t>C1-212856</w:t>
      </w:r>
      <w:r>
        <w:rPr>
          <w:rFonts w:ascii="Arial" w:hAnsi="Arial" w:cs="Arial"/>
          <w:b/>
          <w:color w:val="0000FF"/>
          <w:sz w:val="24"/>
        </w:rPr>
        <w:tab/>
      </w:r>
      <w:r>
        <w:rPr>
          <w:rFonts w:ascii="Arial" w:hAnsi="Arial" w:cs="Arial"/>
          <w:b/>
          <w:sz w:val="24"/>
        </w:rPr>
        <w:t>Correct N3AN node selection due to permitted home routing</w:t>
      </w:r>
    </w:p>
    <w:p w14:paraId="18242D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5 Cat: A (Rel-17)</w:t>
      </w:r>
      <w:r>
        <w:rPr>
          <w:i/>
        </w:rPr>
        <w:br/>
      </w:r>
      <w:r>
        <w:rPr>
          <w:i/>
        </w:rPr>
        <w:br/>
      </w:r>
      <w:r>
        <w:rPr>
          <w:i/>
        </w:rPr>
        <w:tab/>
      </w:r>
      <w:r>
        <w:rPr>
          <w:i/>
        </w:rPr>
        <w:tab/>
      </w:r>
      <w:r>
        <w:rPr>
          <w:i/>
        </w:rPr>
        <w:tab/>
      </w:r>
      <w:r>
        <w:rPr>
          <w:i/>
        </w:rPr>
        <w:tab/>
      </w:r>
      <w:r>
        <w:rPr>
          <w:i/>
        </w:rPr>
        <w:tab/>
        <w:t>Source: BlackBerry UK Ltd.</w:t>
      </w:r>
    </w:p>
    <w:p w14:paraId="47095B3D" w14:textId="77777777" w:rsidR="00031805" w:rsidRDefault="00031805" w:rsidP="00031805">
      <w:pPr>
        <w:rPr>
          <w:color w:val="808080"/>
        </w:rPr>
      </w:pPr>
      <w:r>
        <w:rPr>
          <w:color w:val="808080"/>
        </w:rPr>
        <w:t>(Replaces C1-211197)</w:t>
      </w:r>
    </w:p>
    <w:p w14:paraId="1195EB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C1-213114</w:t>
      </w:r>
      <w:r>
        <w:rPr>
          <w:color w:val="993300"/>
          <w:u w:val="single"/>
        </w:rPr>
        <w:t>.</w:t>
      </w:r>
    </w:p>
    <w:p w14:paraId="608C8C76" w14:textId="17710A2A" w:rsidR="00031805" w:rsidRDefault="00031805" w:rsidP="00031805">
      <w:pPr>
        <w:rPr>
          <w:rFonts w:ascii="Arial" w:hAnsi="Arial" w:cs="Arial"/>
          <w:b/>
          <w:sz w:val="24"/>
        </w:rPr>
      </w:pPr>
      <w:r>
        <w:rPr>
          <w:rFonts w:ascii="Arial" w:hAnsi="Arial" w:cs="Arial"/>
          <w:b/>
          <w:color w:val="0000FF"/>
          <w:sz w:val="24"/>
        </w:rPr>
        <w:t>C1-213114</w:t>
      </w:r>
      <w:r>
        <w:rPr>
          <w:rFonts w:ascii="Arial" w:hAnsi="Arial" w:cs="Arial"/>
          <w:b/>
          <w:color w:val="0000FF"/>
          <w:sz w:val="24"/>
        </w:rPr>
        <w:tab/>
      </w:r>
      <w:r>
        <w:rPr>
          <w:rFonts w:ascii="Arial" w:hAnsi="Arial" w:cs="Arial"/>
          <w:b/>
          <w:sz w:val="24"/>
        </w:rPr>
        <w:t>Correct N3AN node selection due to permitted home routing</w:t>
      </w:r>
    </w:p>
    <w:p w14:paraId="22872A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6 Cat: A (Rel-17)</w:t>
      </w:r>
      <w:r>
        <w:rPr>
          <w:i/>
        </w:rPr>
        <w:br/>
      </w:r>
      <w:r>
        <w:rPr>
          <w:i/>
        </w:rPr>
        <w:br/>
      </w:r>
      <w:r>
        <w:rPr>
          <w:i/>
        </w:rPr>
        <w:tab/>
      </w:r>
      <w:r>
        <w:rPr>
          <w:i/>
        </w:rPr>
        <w:tab/>
      </w:r>
      <w:r>
        <w:rPr>
          <w:i/>
        </w:rPr>
        <w:tab/>
      </w:r>
      <w:r>
        <w:rPr>
          <w:i/>
        </w:rPr>
        <w:tab/>
      </w:r>
      <w:r>
        <w:rPr>
          <w:i/>
        </w:rPr>
        <w:tab/>
        <w:t>Source: BlackBerry UK Ltd.</w:t>
      </w:r>
    </w:p>
    <w:p w14:paraId="59B3481C" w14:textId="77777777" w:rsidR="00031805" w:rsidRDefault="00031805" w:rsidP="00031805">
      <w:pPr>
        <w:rPr>
          <w:color w:val="808080"/>
        </w:rPr>
      </w:pPr>
      <w:r>
        <w:rPr>
          <w:color w:val="808080"/>
        </w:rPr>
        <w:t>(Replaces C1-212856)</w:t>
      </w:r>
    </w:p>
    <w:p w14:paraId="4E48F1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C1-213582</w:t>
      </w:r>
      <w:r>
        <w:rPr>
          <w:color w:val="993300"/>
          <w:u w:val="single"/>
        </w:rPr>
        <w:t>.</w:t>
      </w:r>
    </w:p>
    <w:p w14:paraId="669F9B69" w14:textId="51BE826D" w:rsidR="00031805" w:rsidRDefault="00031805" w:rsidP="00031805">
      <w:pPr>
        <w:rPr>
          <w:rFonts w:ascii="Arial" w:hAnsi="Arial" w:cs="Arial"/>
          <w:b/>
          <w:sz w:val="24"/>
        </w:rPr>
      </w:pPr>
      <w:r>
        <w:rPr>
          <w:rFonts w:ascii="Arial" w:hAnsi="Arial" w:cs="Arial"/>
          <w:b/>
          <w:color w:val="0000FF"/>
          <w:sz w:val="24"/>
        </w:rPr>
        <w:t>C1-213238</w:t>
      </w:r>
      <w:r>
        <w:rPr>
          <w:rFonts w:ascii="Arial" w:hAnsi="Arial" w:cs="Arial"/>
          <w:b/>
          <w:color w:val="0000FF"/>
          <w:sz w:val="24"/>
        </w:rPr>
        <w:tab/>
      </w:r>
      <w:r>
        <w:rPr>
          <w:rFonts w:ascii="Arial" w:hAnsi="Arial" w:cs="Arial"/>
          <w:b/>
          <w:sz w:val="24"/>
        </w:rPr>
        <w:t>PLMN selection</w:t>
      </w:r>
    </w:p>
    <w:p w14:paraId="68A45C4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v16.7.0</w:t>
      </w:r>
      <w:r>
        <w:rPr>
          <w:i/>
        </w:rPr>
        <w:tab/>
        <w:t xml:space="preserve">  CR-0189  rev  Cat: F (Rel-16)</w:t>
      </w:r>
      <w:r>
        <w:rPr>
          <w:i/>
        </w:rPr>
        <w:br/>
      </w:r>
      <w:r>
        <w:rPr>
          <w:i/>
        </w:rPr>
        <w:br/>
      </w:r>
      <w:r>
        <w:rPr>
          <w:i/>
        </w:rPr>
        <w:tab/>
      </w:r>
      <w:r>
        <w:rPr>
          <w:i/>
        </w:rPr>
        <w:tab/>
      </w:r>
      <w:r>
        <w:rPr>
          <w:i/>
        </w:rPr>
        <w:tab/>
      </w:r>
      <w:r>
        <w:rPr>
          <w:i/>
        </w:rPr>
        <w:tab/>
      </w:r>
      <w:r>
        <w:rPr>
          <w:i/>
        </w:rPr>
        <w:tab/>
        <w:t>Source: Lenovo, Motorola Mobility</w:t>
      </w:r>
    </w:p>
    <w:p w14:paraId="058809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9E6F95" w14:textId="6F9667C9" w:rsidR="00031805" w:rsidRDefault="00031805" w:rsidP="00031805">
      <w:pPr>
        <w:rPr>
          <w:rFonts w:ascii="Arial" w:hAnsi="Arial" w:cs="Arial"/>
          <w:b/>
          <w:sz w:val="24"/>
        </w:rPr>
      </w:pPr>
      <w:r>
        <w:rPr>
          <w:rFonts w:ascii="Arial" w:hAnsi="Arial" w:cs="Arial"/>
          <w:b/>
          <w:color w:val="0000FF"/>
          <w:sz w:val="24"/>
        </w:rPr>
        <w:t>C1-213240</w:t>
      </w:r>
      <w:r>
        <w:rPr>
          <w:rFonts w:ascii="Arial" w:hAnsi="Arial" w:cs="Arial"/>
          <w:b/>
          <w:color w:val="0000FF"/>
          <w:sz w:val="24"/>
        </w:rPr>
        <w:tab/>
      </w:r>
      <w:r>
        <w:rPr>
          <w:rFonts w:ascii="Arial" w:hAnsi="Arial" w:cs="Arial"/>
          <w:b/>
          <w:sz w:val="24"/>
        </w:rPr>
        <w:t>PLMN selection</w:t>
      </w:r>
    </w:p>
    <w:p w14:paraId="42B13DD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CR-0190  rev  Cat: A (Rel-17)</w:t>
      </w:r>
      <w:r>
        <w:rPr>
          <w:i/>
        </w:rPr>
        <w:br/>
      </w:r>
      <w:r>
        <w:rPr>
          <w:i/>
        </w:rPr>
        <w:br/>
      </w:r>
      <w:r>
        <w:rPr>
          <w:i/>
        </w:rPr>
        <w:tab/>
      </w:r>
      <w:r>
        <w:rPr>
          <w:i/>
        </w:rPr>
        <w:tab/>
      </w:r>
      <w:r>
        <w:rPr>
          <w:i/>
        </w:rPr>
        <w:tab/>
      </w:r>
      <w:r>
        <w:rPr>
          <w:i/>
        </w:rPr>
        <w:tab/>
      </w:r>
      <w:r>
        <w:rPr>
          <w:i/>
        </w:rPr>
        <w:tab/>
        <w:t>Source: Lenovo, Motorola Mobility</w:t>
      </w:r>
    </w:p>
    <w:p w14:paraId="54C1965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188CFE" w14:textId="5D4DA9FE" w:rsidR="00031805" w:rsidRDefault="00031805" w:rsidP="00031805">
      <w:pPr>
        <w:rPr>
          <w:rFonts w:ascii="Arial" w:hAnsi="Arial" w:cs="Arial"/>
          <w:b/>
          <w:sz w:val="24"/>
        </w:rPr>
      </w:pPr>
      <w:r>
        <w:rPr>
          <w:rFonts w:ascii="Arial" w:hAnsi="Arial" w:cs="Arial"/>
          <w:b/>
          <w:color w:val="0000FF"/>
          <w:sz w:val="24"/>
        </w:rPr>
        <w:t>C1-213377</w:t>
      </w:r>
      <w:r>
        <w:rPr>
          <w:rFonts w:ascii="Arial" w:hAnsi="Arial" w:cs="Arial"/>
          <w:b/>
          <w:color w:val="0000FF"/>
          <w:sz w:val="24"/>
        </w:rPr>
        <w:tab/>
      </w:r>
      <w:r>
        <w:rPr>
          <w:rFonts w:ascii="Arial" w:hAnsi="Arial" w:cs="Arial"/>
          <w:b/>
          <w:sz w:val="24"/>
        </w:rPr>
        <w:t>Correction to AT Commands for NR V2X</w:t>
      </w:r>
    </w:p>
    <w:p w14:paraId="668B518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F979A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F4BE5" w14:textId="21636B08" w:rsidR="00031805" w:rsidRDefault="00031805" w:rsidP="00031805">
      <w:pPr>
        <w:rPr>
          <w:rFonts w:ascii="Arial" w:hAnsi="Arial" w:cs="Arial"/>
          <w:b/>
          <w:sz w:val="24"/>
        </w:rPr>
      </w:pPr>
      <w:r>
        <w:rPr>
          <w:rFonts w:ascii="Arial" w:hAnsi="Arial" w:cs="Arial"/>
          <w:b/>
          <w:color w:val="0000FF"/>
          <w:sz w:val="24"/>
        </w:rPr>
        <w:t>C1-213581</w:t>
      </w:r>
      <w:r>
        <w:rPr>
          <w:rFonts w:ascii="Arial" w:hAnsi="Arial" w:cs="Arial"/>
          <w:b/>
          <w:color w:val="0000FF"/>
          <w:sz w:val="24"/>
        </w:rPr>
        <w:tab/>
      </w:r>
      <w:r>
        <w:rPr>
          <w:rFonts w:ascii="Arial" w:hAnsi="Arial" w:cs="Arial"/>
          <w:b/>
          <w:sz w:val="24"/>
        </w:rPr>
        <w:t>Correct N3AN node selection due to permitted home routing</w:t>
      </w:r>
    </w:p>
    <w:p w14:paraId="63EC57A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3 Cat: F (Rel-16)</w:t>
      </w:r>
      <w:r>
        <w:rPr>
          <w:i/>
        </w:rPr>
        <w:br/>
      </w:r>
      <w:r>
        <w:rPr>
          <w:i/>
        </w:rPr>
        <w:br/>
      </w:r>
      <w:r>
        <w:rPr>
          <w:i/>
        </w:rPr>
        <w:tab/>
      </w:r>
      <w:r>
        <w:rPr>
          <w:i/>
        </w:rPr>
        <w:tab/>
      </w:r>
      <w:r>
        <w:rPr>
          <w:i/>
        </w:rPr>
        <w:tab/>
      </w:r>
      <w:r>
        <w:rPr>
          <w:i/>
        </w:rPr>
        <w:tab/>
      </w:r>
      <w:r>
        <w:rPr>
          <w:i/>
        </w:rPr>
        <w:tab/>
        <w:t>Source: BlackBerry UK Ltd., Lenovo, Motorola Mobility</w:t>
      </w:r>
    </w:p>
    <w:p w14:paraId="1438856E" w14:textId="77777777" w:rsidR="00031805" w:rsidRDefault="00031805" w:rsidP="00031805">
      <w:pPr>
        <w:rPr>
          <w:color w:val="808080"/>
        </w:rPr>
      </w:pPr>
      <w:r>
        <w:rPr>
          <w:color w:val="808080"/>
        </w:rPr>
        <w:t>(Replaces C1-213113)</w:t>
      </w:r>
    </w:p>
    <w:p w14:paraId="1819B4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DDE2E" w14:textId="6B1FEA4A" w:rsidR="00031805" w:rsidRDefault="00031805" w:rsidP="00031805">
      <w:pPr>
        <w:rPr>
          <w:rFonts w:ascii="Arial" w:hAnsi="Arial" w:cs="Arial"/>
          <w:b/>
          <w:sz w:val="24"/>
        </w:rPr>
      </w:pPr>
      <w:r>
        <w:rPr>
          <w:rFonts w:ascii="Arial" w:hAnsi="Arial" w:cs="Arial"/>
          <w:b/>
          <w:color w:val="0000FF"/>
          <w:sz w:val="24"/>
        </w:rPr>
        <w:t>C1-213582</w:t>
      </w:r>
      <w:r>
        <w:rPr>
          <w:rFonts w:ascii="Arial" w:hAnsi="Arial" w:cs="Arial"/>
          <w:b/>
          <w:color w:val="0000FF"/>
          <w:sz w:val="24"/>
        </w:rPr>
        <w:tab/>
      </w:r>
      <w:r>
        <w:rPr>
          <w:rFonts w:ascii="Arial" w:hAnsi="Arial" w:cs="Arial"/>
          <w:b/>
          <w:sz w:val="24"/>
        </w:rPr>
        <w:t>Correct N3AN node selection due to permitted home routing</w:t>
      </w:r>
    </w:p>
    <w:p w14:paraId="1CF43CC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7 Cat: A (Rel-17)</w:t>
      </w:r>
      <w:r>
        <w:rPr>
          <w:i/>
        </w:rPr>
        <w:br/>
      </w:r>
      <w:r>
        <w:rPr>
          <w:i/>
        </w:rPr>
        <w:br/>
      </w:r>
      <w:r>
        <w:rPr>
          <w:i/>
        </w:rPr>
        <w:tab/>
      </w:r>
      <w:r>
        <w:rPr>
          <w:i/>
        </w:rPr>
        <w:tab/>
      </w:r>
      <w:r>
        <w:rPr>
          <w:i/>
        </w:rPr>
        <w:tab/>
      </w:r>
      <w:r>
        <w:rPr>
          <w:i/>
        </w:rPr>
        <w:tab/>
      </w:r>
      <w:r>
        <w:rPr>
          <w:i/>
        </w:rPr>
        <w:tab/>
        <w:t>Source: BlackBerry UK Ltd., Lenovo, Motorola Mobility</w:t>
      </w:r>
    </w:p>
    <w:p w14:paraId="0AF36AD0" w14:textId="77777777" w:rsidR="00031805" w:rsidRDefault="00031805" w:rsidP="00031805">
      <w:pPr>
        <w:rPr>
          <w:color w:val="808080"/>
        </w:rPr>
      </w:pPr>
      <w:r>
        <w:rPr>
          <w:color w:val="808080"/>
        </w:rPr>
        <w:t>(Replaces C1-213114)</w:t>
      </w:r>
    </w:p>
    <w:p w14:paraId="59294D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13DB7" w14:textId="77777777" w:rsidR="00031805" w:rsidRDefault="00031805" w:rsidP="00031805">
      <w:pPr>
        <w:pStyle w:val="Heading4"/>
      </w:pPr>
      <w:bookmarkStart w:id="59" w:name="_Toc73893470"/>
      <w:r>
        <w:t>16.2.5</w:t>
      </w:r>
      <w:r>
        <w:tab/>
        <w:t>ATSSS</w:t>
      </w:r>
      <w:bookmarkEnd w:id="59"/>
    </w:p>
    <w:p w14:paraId="426C0168" w14:textId="002ED330" w:rsidR="00031805" w:rsidRDefault="00031805" w:rsidP="00031805">
      <w:pPr>
        <w:rPr>
          <w:rFonts w:ascii="Arial" w:hAnsi="Arial" w:cs="Arial"/>
          <w:b/>
          <w:sz w:val="24"/>
        </w:rPr>
      </w:pPr>
      <w:r>
        <w:rPr>
          <w:rFonts w:ascii="Arial" w:hAnsi="Arial" w:cs="Arial"/>
          <w:b/>
          <w:color w:val="0000FF"/>
          <w:sz w:val="24"/>
        </w:rPr>
        <w:t>C1-212989</w:t>
      </w:r>
      <w:r>
        <w:rPr>
          <w:rFonts w:ascii="Arial" w:hAnsi="Arial" w:cs="Arial"/>
          <w:b/>
          <w:color w:val="0000FF"/>
          <w:sz w:val="24"/>
        </w:rPr>
        <w:tab/>
      </w:r>
      <w:r>
        <w:rPr>
          <w:rFonts w:ascii="Arial" w:hAnsi="Arial" w:cs="Arial"/>
          <w:b/>
          <w:sz w:val="24"/>
        </w:rPr>
        <w:t>MA PDU session for LADN is not supported</w:t>
      </w:r>
    </w:p>
    <w:p w14:paraId="06B0D7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v16.3.1</w:t>
      </w:r>
      <w:r>
        <w:rPr>
          <w:i/>
        </w:rPr>
        <w:tab/>
        <w:t xml:space="preserve">  CR-0039  rev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4AE9E7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C1-213757</w:t>
      </w:r>
      <w:r>
        <w:rPr>
          <w:color w:val="993300"/>
          <w:u w:val="single"/>
        </w:rPr>
        <w:t>.</w:t>
      </w:r>
    </w:p>
    <w:p w14:paraId="1F687909" w14:textId="0C37D8A2" w:rsidR="00031805" w:rsidRDefault="00031805" w:rsidP="00031805">
      <w:pPr>
        <w:rPr>
          <w:rFonts w:ascii="Arial" w:hAnsi="Arial" w:cs="Arial"/>
          <w:b/>
          <w:sz w:val="24"/>
        </w:rPr>
      </w:pPr>
      <w:r>
        <w:rPr>
          <w:rFonts w:ascii="Arial" w:hAnsi="Arial" w:cs="Arial"/>
          <w:b/>
          <w:color w:val="0000FF"/>
          <w:sz w:val="24"/>
        </w:rPr>
        <w:t>C1-212990</w:t>
      </w:r>
      <w:r>
        <w:rPr>
          <w:rFonts w:ascii="Arial" w:hAnsi="Arial" w:cs="Arial"/>
          <w:b/>
          <w:color w:val="0000FF"/>
          <w:sz w:val="24"/>
        </w:rPr>
        <w:tab/>
      </w:r>
      <w:r>
        <w:rPr>
          <w:rFonts w:ascii="Arial" w:hAnsi="Arial" w:cs="Arial"/>
          <w:b/>
          <w:sz w:val="24"/>
        </w:rPr>
        <w:t>MA PDU session for LADN is not supported</w:t>
      </w:r>
    </w:p>
    <w:p w14:paraId="748009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CR-0040  rev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2A78AC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C1-213758</w:t>
      </w:r>
      <w:r>
        <w:rPr>
          <w:color w:val="993300"/>
          <w:u w:val="single"/>
        </w:rPr>
        <w:t>.</w:t>
      </w:r>
    </w:p>
    <w:p w14:paraId="557E6D75" w14:textId="5E8DCB2A" w:rsidR="00031805" w:rsidRDefault="00031805" w:rsidP="00031805">
      <w:pPr>
        <w:rPr>
          <w:rFonts w:ascii="Arial" w:hAnsi="Arial" w:cs="Arial"/>
          <w:b/>
          <w:sz w:val="24"/>
        </w:rPr>
      </w:pPr>
      <w:r>
        <w:rPr>
          <w:rFonts w:ascii="Arial" w:hAnsi="Arial" w:cs="Arial"/>
          <w:b/>
          <w:color w:val="0000FF"/>
          <w:sz w:val="24"/>
        </w:rPr>
        <w:t>C1-212991</w:t>
      </w:r>
      <w:r>
        <w:rPr>
          <w:rFonts w:ascii="Arial" w:hAnsi="Arial" w:cs="Arial"/>
          <w:b/>
          <w:color w:val="0000FF"/>
          <w:sz w:val="24"/>
        </w:rPr>
        <w:tab/>
      </w:r>
      <w:r>
        <w:rPr>
          <w:rFonts w:ascii="Arial" w:hAnsi="Arial" w:cs="Arial"/>
          <w:b/>
          <w:sz w:val="24"/>
        </w:rPr>
        <w:t>Clarification on MA PDU session for LADN</w:t>
      </w:r>
    </w:p>
    <w:p w14:paraId="47BF96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CR-3195  rev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63F928A8"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C1-213789</w:t>
      </w:r>
      <w:r>
        <w:rPr>
          <w:color w:val="993300"/>
          <w:u w:val="single"/>
        </w:rPr>
        <w:t>.</w:t>
      </w:r>
    </w:p>
    <w:p w14:paraId="00B7E945" w14:textId="4D5A779F" w:rsidR="00031805" w:rsidRDefault="00031805" w:rsidP="00031805">
      <w:pPr>
        <w:rPr>
          <w:rFonts w:ascii="Arial" w:hAnsi="Arial" w:cs="Arial"/>
          <w:b/>
          <w:sz w:val="24"/>
        </w:rPr>
      </w:pPr>
      <w:r>
        <w:rPr>
          <w:rFonts w:ascii="Arial" w:hAnsi="Arial" w:cs="Arial"/>
          <w:b/>
          <w:color w:val="0000FF"/>
          <w:sz w:val="24"/>
        </w:rPr>
        <w:t>C1-212992</w:t>
      </w:r>
      <w:r>
        <w:rPr>
          <w:rFonts w:ascii="Arial" w:hAnsi="Arial" w:cs="Arial"/>
          <w:b/>
          <w:color w:val="0000FF"/>
          <w:sz w:val="24"/>
        </w:rPr>
        <w:tab/>
      </w:r>
      <w:r>
        <w:rPr>
          <w:rFonts w:ascii="Arial" w:hAnsi="Arial" w:cs="Arial"/>
          <w:b/>
          <w:sz w:val="24"/>
        </w:rPr>
        <w:t>Clarification on MA PDU session for LADN</w:t>
      </w:r>
    </w:p>
    <w:p w14:paraId="5AF5DE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CR-3196  rev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408CF9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C1-213790</w:t>
      </w:r>
      <w:r>
        <w:rPr>
          <w:color w:val="993300"/>
          <w:u w:val="single"/>
        </w:rPr>
        <w:t>.</w:t>
      </w:r>
    </w:p>
    <w:p w14:paraId="22ABE5E8" w14:textId="406ACA1E" w:rsidR="00031805" w:rsidRDefault="00031805" w:rsidP="00031805">
      <w:pPr>
        <w:rPr>
          <w:rFonts w:ascii="Arial" w:hAnsi="Arial" w:cs="Arial"/>
          <w:b/>
          <w:sz w:val="24"/>
        </w:rPr>
      </w:pPr>
      <w:r>
        <w:rPr>
          <w:rFonts w:ascii="Arial" w:hAnsi="Arial" w:cs="Arial"/>
          <w:b/>
          <w:color w:val="0000FF"/>
          <w:sz w:val="24"/>
        </w:rPr>
        <w:t>C1-213127</w:t>
      </w:r>
      <w:r>
        <w:rPr>
          <w:rFonts w:ascii="Arial" w:hAnsi="Arial" w:cs="Arial"/>
          <w:b/>
          <w:color w:val="0000FF"/>
          <w:sz w:val="24"/>
        </w:rPr>
        <w:tab/>
      </w:r>
      <w:r>
        <w:rPr>
          <w:rFonts w:ascii="Arial" w:hAnsi="Arial" w:cs="Arial"/>
          <w:b/>
          <w:sz w:val="24"/>
        </w:rPr>
        <w:t>Discussion on introducing ATSSS Rule ID</w:t>
      </w:r>
    </w:p>
    <w:p w14:paraId="19F90EFD"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0FE331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8C2C1" w14:textId="38E60AE6" w:rsidR="00031805" w:rsidRDefault="00031805" w:rsidP="00031805">
      <w:pPr>
        <w:rPr>
          <w:rFonts w:ascii="Arial" w:hAnsi="Arial" w:cs="Arial"/>
          <w:b/>
          <w:sz w:val="24"/>
        </w:rPr>
      </w:pPr>
      <w:r>
        <w:rPr>
          <w:rFonts w:ascii="Arial" w:hAnsi="Arial" w:cs="Arial"/>
          <w:b/>
          <w:color w:val="0000FF"/>
          <w:sz w:val="24"/>
        </w:rPr>
        <w:t>C1-213128</w:t>
      </w:r>
      <w:r>
        <w:rPr>
          <w:rFonts w:ascii="Arial" w:hAnsi="Arial" w:cs="Arial"/>
          <w:b/>
          <w:color w:val="0000FF"/>
          <w:sz w:val="24"/>
        </w:rPr>
        <w:tab/>
      </w:r>
      <w:r>
        <w:rPr>
          <w:rFonts w:ascii="Arial" w:hAnsi="Arial" w:cs="Arial"/>
          <w:b/>
          <w:sz w:val="24"/>
        </w:rPr>
        <w:t>Clarification on updated ATSSS rules in PDU session modification</w:t>
      </w:r>
    </w:p>
    <w:p w14:paraId="2394CF1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CR-0042  rev  Cat: F (Rel-16)</w:t>
      </w:r>
      <w:r>
        <w:rPr>
          <w:i/>
        </w:rPr>
        <w:br/>
      </w:r>
      <w:r>
        <w:rPr>
          <w:i/>
        </w:rPr>
        <w:br/>
      </w:r>
      <w:r>
        <w:rPr>
          <w:i/>
        </w:rPr>
        <w:tab/>
      </w:r>
      <w:r>
        <w:rPr>
          <w:i/>
        </w:rPr>
        <w:tab/>
      </w:r>
      <w:r>
        <w:rPr>
          <w:i/>
        </w:rPr>
        <w:tab/>
      </w:r>
      <w:r>
        <w:rPr>
          <w:i/>
        </w:rPr>
        <w:tab/>
      </w:r>
      <w:r>
        <w:rPr>
          <w:i/>
        </w:rPr>
        <w:tab/>
        <w:t>Source: Ericsson, ZTE / Mikael</w:t>
      </w:r>
    </w:p>
    <w:p w14:paraId="5F0FE6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CE00F" w14:textId="755446B3" w:rsidR="00031805" w:rsidRDefault="00031805" w:rsidP="00031805">
      <w:pPr>
        <w:rPr>
          <w:rFonts w:ascii="Arial" w:hAnsi="Arial" w:cs="Arial"/>
          <w:b/>
          <w:sz w:val="24"/>
        </w:rPr>
      </w:pPr>
      <w:r>
        <w:rPr>
          <w:rFonts w:ascii="Arial" w:hAnsi="Arial" w:cs="Arial"/>
          <w:b/>
          <w:color w:val="0000FF"/>
          <w:sz w:val="24"/>
        </w:rPr>
        <w:t>C1-213129</w:t>
      </w:r>
      <w:r>
        <w:rPr>
          <w:rFonts w:ascii="Arial" w:hAnsi="Arial" w:cs="Arial"/>
          <w:b/>
          <w:color w:val="0000FF"/>
          <w:sz w:val="24"/>
        </w:rPr>
        <w:tab/>
      </w:r>
      <w:r>
        <w:rPr>
          <w:rFonts w:ascii="Arial" w:hAnsi="Arial" w:cs="Arial"/>
          <w:b/>
          <w:sz w:val="24"/>
        </w:rPr>
        <w:t>Clarification on updated ATSSS rules in PDU session modification</w:t>
      </w:r>
    </w:p>
    <w:p w14:paraId="7836D25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CR-0043  rev  Cat: A (Rel-17)</w:t>
      </w:r>
      <w:r>
        <w:rPr>
          <w:i/>
        </w:rPr>
        <w:br/>
      </w:r>
      <w:r>
        <w:rPr>
          <w:i/>
        </w:rPr>
        <w:br/>
      </w:r>
      <w:r>
        <w:rPr>
          <w:i/>
        </w:rPr>
        <w:tab/>
      </w:r>
      <w:r>
        <w:rPr>
          <w:i/>
        </w:rPr>
        <w:tab/>
      </w:r>
      <w:r>
        <w:rPr>
          <w:i/>
        </w:rPr>
        <w:tab/>
      </w:r>
      <w:r>
        <w:rPr>
          <w:i/>
        </w:rPr>
        <w:tab/>
      </w:r>
      <w:r>
        <w:rPr>
          <w:i/>
        </w:rPr>
        <w:tab/>
        <w:t>Source: Ericsson, ZTE / Mikael</w:t>
      </w:r>
    </w:p>
    <w:p w14:paraId="3C062A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924AF" w14:textId="15009A05" w:rsidR="00031805" w:rsidRDefault="00031805" w:rsidP="00031805">
      <w:pPr>
        <w:rPr>
          <w:rFonts w:ascii="Arial" w:hAnsi="Arial" w:cs="Arial"/>
          <w:b/>
          <w:sz w:val="24"/>
        </w:rPr>
      </w:pPr>
      <w:r>
        <w:rPr>
          <w:rFonts w:ascii="Arial" w:hAnsi="Arial" w:cs="Arial"/>
          <w:b/>
          <w:color w:val="0000FF"/>
          <w:sz w:val="24"/>
        </w:rPr>
        <w:t>C1-213130</w:t>
      </w:r>
      <w:r>
        <w:rPr>
          <w:rFonts w:ascii="Arial" w:hAnsi="Arial" w:cs="Arial"/>
          <w:b/>
          <w:color w:val="0000FF"/>
          <w:sz w:val="24"/>
        </w:rPr>
        <w:tab/>
      </w:r>
      <w:r>
        <w:rPr>
          <w:rFonts w:ascii="Arial" w:hAnsi="Arial" w:cs="Arial"/>
          <w:b/>
          <w:sz w:val="24"/>
        </w:rPr>
        <w:t>Addition of ATSSS Rule ID and individual rule modification</w:t>
      </w:r>
    </w:p>
    <w:p w14:paraId="5F69E4B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Cat: C (Rel-16)</w:t>
      </w:r>
      <w:r>
        <w:rPr>
          <w:i/>
        </w:rPr>
        <w:br/>
      </w:r>
      <w:r>
        <w:rPr>
          <w:i/>
        </w:rPr>
        <w:br/>
      </w:r>
      <w:r>
        <w:rPr>
          <w:i/>
        </w:rPr>
        <w:tab/>
      </w:r>
      <w:r>
        <w:rPr>
          <w:i/>
        </w:rPr>
        <w:tab/>
      </w:r>
      <w:r>
        <w:rPr>
          <w:i/>
        </w:rPr>
        <w:tab/>
      </w:r>
      <w:r>
        <w:rPr>
          <w:i/>
        </w:rPr>
        <w:tab/>
      </w:r>
      <w:r>
        <w:rPr>
          <w:i/>
        </w:rPr>
        <w:tab/>
        <w:t>Source: Ericsson / Mikael</w:t>
      </w:r>
    </w:p>
    <w:p w14:paraId="02E820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C1-213827</w:t>
      </w:r>
      <w:r>
        <w:rPr>
          <w:color w:val="993300"/>
          <w:u w:val="single"/>
        </w:rPr>
        <w:t>.</w:t>
      </w:r>
    </w:p>
    <w:p w14:paraId="53217F11" w14:textId="753C2F5A" w:rsidR="00031805" w:rsidRDefault="00031805" w:rsidP="00031805">
      <w:pPr>
        <w:rPr>
          <w:rFonts w:ascii="Arial" w:hAnsi="Arial" w:cs="Arial"/>
          <w:b/>
          <w:sz w:val="24"/>
        </w:rPr>
      </w:pPr>
      <w:r>
        <w:rPr>
          <w:rFonts w:ascii="Arial" w:hAnsi="Arial" w:cs="Arial"/>
          <w:b/>
          <w:color w:val="0000FF"/>
          <w:sz w:val="24"/>
        </w:rPr>
        <w:t>C1-213131</w:t>
      </w:r>
      <w:r>
        <w:rPr>
          <w:rFonts w:ascii="Arial" w:hAnsi="Arial" w:cs="Arial"/>
          <w:b/>
          <w:color w:val="0000FF"/>
          <w:sz w:val="24"/>
        </w:rPr>
        <w:tab/>
      </w:r>
      <w:r>
        <w:rPr>
          <w:rFonts w:ascii="Arial" w:hAnsi="Arial" w:cs="Arial"/>
          <w:b/>
          <w:sz w:val="24"/>
        </w:rPr>
        <w:t>Addition of ATSSS Rule ID and individual rule modification</w:t>
      </w:r>
    </w:p>
    <w:p w14:paraId="1CC9CE6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Cat: A (Rel-17)</w:t>
      </w:r>
      <w:r>
        <w:rPr>
          <w:i/>
        </w:rPr>
        <w:br/>
      </w:r>
      <w:r>
        <w:rPr>
          <w:i/>
        </w:rPr>
        <w:br/>
      </w:r>
      <w:r>
        <w:rPr>
          <w:i/>
        </w:rPr>
        <w:tab/>
      </w:r>
      <w:r>
        <w:rPr>
          <w:i/>
        </w:rPr>
        <w:tab/>
      </w:r>
      <w:r>
        <w:rPr>
          <w:i/>
        </w:rPr>
        <w:tab/>
      </w:r>
      <w:r>
        <w:rPr>
          <w:i/>
        </w:rPr>
        <w:tab/>
      </w:r>
      <w:r>
        <w:rPr>
          <w:i/>
        </w:rPr>
        <w:tab/>
        <w:t>Source: Ericsson / Mikael</w:t>
      </w:r>
    </w:p>
    <w:p w14:paraId="18C0EB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C1-213828</w:t>
      </w:r>
      <w:r>
        <w:rPr>
          <w:color w:val="993300"/>
          <w:u w:val="single"/>
        </w:rPr>
        <w:t>.</w:t>
      </w:r>
    </w:p>
    <w:p w14:paraId="20F18DF4" w14:textId="1C7D2738" w:rsidR="00031805" w:rsidRDefault="00031805" w:rsidP="00031805">
      <w:pPr>
        <w:rPr>
          <w:rFonts w:ascii="Arial" w:hAnsi="Arial" w:cs="Arial"/>
          <w:b/>
          <w:sz w:val="24"/>
        </w:rPr>
      </w:pPr>
      <w:r>
        <w:rPr>
          <w:rFonts w:ascii="Arial" w:hAnsi="Arial" w:cs="Arial"/>
          <w:b/>
          <w:color w:val="0000FF"/>
          <w:sz w:val="24"/>
        </w:rPr>
        <w:t>C1-213757</w:t>
      </w:r>
      <w:r>
        <w:rPr>
          <w:rFonts w:ascii="Arial" w:hAnsi="Arial" w:cs="Arial"/>
          <w:b/>
          <w:color w:val="0000FF"/>
          <w:sz w:val="24"/>
        </w:rPr>
        <w:tab/>
      </w:r>
      <w:r>
        <w:rPr>
          <w:rFonts w:ascii="Arial" w:hAnsi="Arial" w:cs="Arial"/>
          <w:b/>
          <w:sz w:val="24"/>
        </w:rPr>
        <w:t>MA PDU session for LADN is not supported</w:t>
      </w:r>
    </w:p>
    <w:p w14:paraId="753345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v16.3.1</w:t>
      </w:r>
      <w:r>
        <w:rPr>
          <w:i/>
        </w:rPr>
        <w:tab/>
        <w:t xml:space="preserve">  CR-0039  rev 1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2BF776A3" w14:textId="77777777" w:rsidR="00031805" w:rsidRDefault="00031805" w:rsidP="00031805">
      <w:pPr>
        <w:rPr>
          <w:color w:val="808080"/>
        </w:rPr>
      </w:pPr>
      <w:r>
        <w:rPr>
          <w:color w:val="808080"/>
        </w:rPr>
        <w:t>(Replaces C1-212989)</w:t>
      </w:r>
    </w:p>
    <w:p w14:paraId="35A727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64898" w14:textId="2870518C" w:rsidR="00031805" w:rsidRDefault="00031805" w:rsidP="00031805">
      <w:pPr>
        <w:rPr>
          <w:rFonts w:ascii="Arial" w:hAnsi="Arial" w:cs="Arial"/>
          <w:b/>
          <w:sz w:val="24"/>
        </w:rPr>
      </w:pPr>
      <w:r>
        <w:rPr>
          <w:rFonts w:ascii="Arial" w:hAnsi="Arial" w:cs="Arial"/>
          <w:b/>
          <w:color w:val="0000FF"/>
          <w:sz w:val="24"/>
        </w:rPr>
        <w:lastRenderedPageBreak/>
        <w:t>C1-213758</w:t>
      </w:r>
      <w:r>
        <w:rPr>
          <w:rFonts w:ascii="Arial" w:hAnsi="Arial" w:cs="Arial"/>
          <w:b/>
          <w:color w:val="0000FF"/>
          <w:sz w:val="24"/>
        </w:rPr>
        <w:tab/>
      </w:r>
      <w:r>
        <w:rPr>
          <w:rFonts w:ascii="Arial" w:hAnsi="Arial" w:cs="Arial"/>
          <w:b/>
          <w:sz w:val="24"/>
        </w:rPr>
        <w:t>MA PDU session for LADN is not supported</w:t>
      </w:r>
    </w:p>
    <w:p w14:paraId="0A9A76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CR-0040  rev 1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77B71EE3" w14:textId="77777777" w:rsidR="00031805" w:rsidRDefault="00031805" w:rsidP="00031805">
      <w:pPr>
        <w:rPr>
          <w:color w:val="808080"/>
        </w:rPr>
      </w:pPr>
      <w:r>
        <w:rPr>
          <w:color w:val="808080"/>
        </w:rPr>
        <w:t>(Replaces C1-212990)</w:t>
      </w:r>
    </w:p>
    <w:p w14:paraId="7AD4C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21B3" w14:textId="55150639" w:rsidR="00031805" w:rsidRDefault="00031805" w:rsidP="00031805">
      <w:pPr>
        <w:rPr>
          <w:rFonts w:ascii="Arial" w:hAnsi="Arial" w:cs="Arial"/>
          <w:b/>
          <w:sz w:val="24"/>
        </w:rPr>
      </w:pPr>
      <w:r>
        <w:rPr>
          <w:rFonts w:ascii="Arial" w:hAnsi="Arial" w:cs="Arial"/>
          <w:b/>
          <w:color w:val="0000FF"/>
          <w:sz w:val="24"/>
        </w:rPr>
        <w:t>C1-213789</w:t>
      </w:r>
      <w:r>
        <w:rPr>
          <w:rFonts w:ascii="Arial" w:hAnsi="Arial" w:cs="Arial"/>
          <w:b/>
          <w:color w:val="0000FF"/>
          <w:sz w:val="24"/>
        </w:rPr>
        <w:tab/>
      </w:r>
      <w:r>
        <w:rPr>
          <w:rFonts w:ascii="Arial" w:hAnsi="Arial" w:cs="Arial"/>
          <w:b/>
          <w:sz w:val="24"/>
        </w:rPr>
        <w:t>Clarification on MA PDU session for LADN</w:t>
      </w:r>
    </w:p>
    <w:p w14:paraId="3B4E3C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CR-3195  rev 1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0A09C0F3" w14:textId="77777777" w:rsidR="00031805" w:rsidRDefault="00031805" w:rsidP="00031805">
      <w:pPr>
        <w:rPr>
          <w:color w:val="808080"/>
        </w:rPr>
      </w:pPr>
      <w:r>
        <w:rPr>
          <w:color w:val="808080"/>
        </w:rPr>
        <w:t>(Replaces C1-212991)</w:t>
      </w:r>
    </w:p>
    <w:p w14:paraId="0EDB15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C8D01" w14:textId="4B1C167A" w:rsidR="00031805" w:rsidRDefault="00031805" w:rsidP="00031805">
      <w:pPr>
        <w:rPr>
          <w:rFonts w:ascii="Arial" w:hAnsi="Arial" w:cs="Arial"/>
          <w:b/>
          <w:sz w:val="24"/>
        </w:rPr>
      </w:pPr>
      <w:r>
        <w:rPr>
          <w:rFonts w:ascii="Arial" w:hAnsi="Arial" w:cs="Arial"/>
          <w:b/>
          <w:color w:val="0000FF"/>
          <w:sz w:val="24"/>
        </w:rPr>
        <w:t>C1-213790</w:t>
      </w:r>
      <w:r>
        <w:rPr>
          <w:rFonts w:ascii="Arial" w:hAnsi="Arial" w:cs="Arial"/>
          <w:b/>
          <w:color w:val="0000FF"/>
          <w:sz w:val="24"/>
        </w:rPr>
        <w:tab/>
      </w:r>
      <w:r>
        <w:rPr>
          <w:rFonts w:ascii="Arial" w:hAnsi="Arial" w:cs="Arial"/>
          <w:b/>
          <w:sz w:val="24"/>
        </w:rPr>
        <w:t>Clarification on MA PDU session for LADN</w:t>
      </w:r>
    </w:p>
    <w:p w14:paraId="454231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CR-3196  rev 1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3EC56A7D" w14:textId="77777777" w:rsidR="00031805" w:rsidRDefault="00031805" w:rsidP="00031805">
      <w:pPr>
        <w:rPr>
          <w:color w:val="808080"/>
        </w:rPr>
      </w:pPr>
      <w:r>
        <w:rPr>
          <w:color w:val="808080"/>
        </w:rPr>
        <w:t>(Replaces C1-212992)</w:t>
      </w:r>
    </w:p>
    <w:p w14:paraId="7DF605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1B98" w14:textId="3FC500BB" w:rsidR="00031805" w:rsidRDefault="00031805" w:rsidP="00031805">
      <w:pPr>
        <w:rPr>
          <w:rFonts w:ascii="Arial" w:hAnsi="Arial" w:cs="Arial"/>
          <w:b/>
          <w:sz w:val="24"/>
        </w:rPr>
      </w:pPr>
      <w:r>
        <w:rPr>
          <w:rFonts w:ascii="Arial" w:hAnsi="Arial" w:cs="Arial"/>
          <w:b/>
          <w:color w:val="0000FF"/>
          <w:sz w:val="24"/>
        </w:rPr>
        <w:t>C1-213827</w:t>
      </w:r>
      <w:r>
        <w:rPr>
          <w:rFonts w:ascii="Arial" w:hAnsi="Arial" w:cs="Arial"/>
          <w:b/>
          <w:color w:val="0000FF"/>
          <w:sz w:val="24"/>
        </w:rPr>
        <w:tab/>
      </w:r>
      <w:r>
        <w:rPr>
          <w:rFonts w:ascii="Arial" w:hAnsi="Arial" w:cs="Arial"/>
          <w:b/>
          <w:sz w:val="24"/>
        </w:rPr>
        <w:t>Addition of ATSSS Rule ID and individual rule modification</w:t>
      </w:r>
    </w:p>
    <w:p w14:paraId="52AE314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1 Cat: C (Rel-16)</w:t>
      </w:r>
      <w:r>
        <w:rPr>
          <w:i/>
        </w:rPr>
        <w:br/>
      </w:r>
      <w:r>
        <w:rPr>
          <w:i/>
        </w:rPr>
        <w:br/>
      </w:r>
      <w:r>
        <w:rPr>
          <w:i/>
        </w:rPr>
        <w:tab/>
      </w:r>
      <w:r>
        <w:rPr>
          <w:i/>
        </w:rPr>
        <w:tab/>
      </w:r>
      <w:r>
        <w:rPr>
          <w:i/>
        </w:rPr>
        <w:tab/>
      </w:r>
      <w:r>
        <w:rPr>
          <w:i/>
        </w:rPr>
        <w:tab/>
      </w:r>
      <w:r>
        <w:rPr>
          <w:i/>
        </w:rPr>
        <w:tab/>
        <w:t>Source: Ericsson / Mikael</w:t>
      </w:r>
    </w:p>
    <w:p w14:paraId="730A545D" w14:textId="77777777" w:rsidR="00031805" w:rsidRDefault="00031805" w:rsidP="00031805">
      <w:pPr>
        <w:rPr>
          <w:color w:val="808080"/>
        </w:rPr>
      </w:pPr>
      <w:r>
        <w:rPr>
          <w:color w:val="808080"/>
        </w:rPr>
        <w:t>(Replaces C1-213130)</w:t>
      </w:r>
    </w:p>
    <w:p w14:paraId="12DD0A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C1-213917</w:t>
      </w:r>
      <w:r>
        <w:rPr>
          <w:color w:val="993300"/>
          <w:u w:val="single"/>
        </w:rPr>
        <w:t>.</w:t>
      </w:r>
    </w:p>
    <w:p w14:paraId="03B9CA0C" w14:textId="0EBD6256" w:rsidR="00031805" w:rsidRDefault="00031805" w:rsidP="00031805">
      <w:pPr>
        <w:rPr>
          <w:rFonts w:ascii="Arial" w:hAnsi="Arial" w:cs="Arial"/>
          <w:b/>
          <w:sz w:val="24"/>
        </w:rPr>
      </w:pPr>
      <w:r>
        <w:rPr>
          <w:rFonts w:ascii="Arial" w:hAnsi="Arial" w:cs="Arial"/>
          <w:b/>
          <w:color w:val="0000FF"/>
          <w:sz w:val="24"/>
        </w:rPr>
        <w:t>C1-213828</w:t>
      </w:r>
      <w:r>
        <w:rPr>
          <w:rFonts w:ascii="Arial" w:hAnsi="Arial" w:cs="Arial"/>
          <w:b/>
          <w:color w:val="0000FF"/>
          <w:sz w:val="24"/>
        </w:rPr>
        <w:tab/>
      </w:r>
      <w:r>
        <w:rPr>
          <w:rFonts w:ascii="Arial" w:hAnsi="Arial" w:cs="Arial"/>
          <w:b/>
          <w:sz w:val="24"/>
        </w:rPr>
        <w:t>Addition of ATSSS Rule ID and individual rule modification</w:t>
      </w:r>
    </w:p>
    <w:p w14:paraId="4138A54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1 Cat: A (Rel-17)</w:t>
      </w:r>
      <w:r>
        <w:rPr>
          <w:i/>
        </w:rPr>
        <w:br/>
      </w:r>
      <w:r>
        <w:rPr>
          <w:i/>
        </w:rPr>
        <w:br/>
      </w:r>
      <w:r>
        <w:rPr>
          <w:i/>
        </w:rPr>
        <w:tab/>
      </w:r>
      <w:r>
        <w:rPr>
          <w:i/>
        </w:rPr>
        <w:tab/>
      </w:r>
      <w:r>
        <w:rPr>
          <w:i/>
        </w:rPr>
        <w:tab/>
      </w:r>
      <w:r>
        <w:rPr>
          <w:i/>
        </w:rPr>
        <w:tab/>
      </w:r>
      <w:r>
        <w:rPr>
          <w:i/>
        </w:rPr>
        <w:tab/>
        <w:t>Source: Ericsson / Mikael</w:t>
      </w:r>
    </w:p>
    <w:p w14:paraId="3F9832E7" w14:textId="77777777" w:rsidR="00031805" w:rsidRDefault="00031805" w:rsidP="00031805">
      <w:pPr>
        <w:rPr>
          <w:color w:val="808080"/>
        </w:rPr>
      </w:pPr>
      <w:r>
        <w:rPr>
          <w:color w:val="808080"/>
        </w:rPr>
        <w:t>(Replaces C1-213131)</w:t>
      </w:r>
    </w:p>
    <w:p w14:paraId="64992D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C1-213919</w:t>
      </w:r>
      <w:r>
        <w:rPr>
          <w:color w:val="993300"/>
          <w:u w:val="single"/>
        </w:rPr>
        <w:t>.</w:t>
      </w:r>
    </w:p>
    <w:p w14:paraId="12722D0D" w14:textId="45632F6F" w:rsidR="00031805" w:rsidRDefault="00031805" w:rsidP="00031805">
      <w:pPr>
        <w:rPr>
          <w:rFonts w:ascii="Arial" w:hAnsi="Arial" w:cs="Arial"/>
          <w:b/>
          <w:sz w:val="24"/>
        </w:rPr>
      </w:pPr>
      <w:r>
        <w:rPr>
          <w:rFonts w:ascii="Arial" w:hAnsi="Arial" w:cs="Arial"/>
          <w:b/>
          <w:color w:val="0000FF"/>
          <w:sz w:val="24"/>
        </w:rPr>
        <w:t>C1-213917</w:t>
      </w:r>
      <w:r>
        <w:rPr>
          <w:rFonts w:ascii="Arial" w:hAnsi="Arial" w:cs="Arial"/>
          <w:b/>
          <w:color w:val="0000FF"/>
          <w:sz w:val="24"/>
        </w:rPr>
        <w:tab/>
      </w:r>
      <w:r>
        <w:rPr>
          <w:rFonts w:ascii="Arial" w:hAnsi="Arial" w:cs="Arial"/>
          <w:b/>
          <w:sz w:val="24"/>
        </w:rPr>
        <w:t>Addition of ATSSS Rule ID and individual rule modification</w:t>
      </w:r>
    </w:p>
    <w:p w14:paraId="4547A50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2 Cat: C (Rel-16)</w:t>
      </w:r>
      <w:r>
        <w:rPr>
          <w:i/>
        </w:rPr>
        <w:br/>
      </w:r>
      <w:r>
        <w:rPr>
          <w:i/>
        </w:rPr>
        <w:br/>
      </w:r>
      <w:r>
        <w:rPr>
          <w:i/>
        </w:rPr>
        <w:tab/>
      </w:r>
      <w:r>
        <w:rPr>
          <w:i/>
        </w:rPr>
        <w:tab/>
      </w:r>
      <w:r>
        <w:rPr>
          <w:i/>
        </w:rPr>
        <w:tab/>
      </w:r>
      <w:r>
        <w:rPr>
          <w:i/>
        </w:rPr>
        <w:tab/>
      </w:r>
      <w:r>
        <w:rPr>
          <w:i/>
        </w:rPr>
        <w:tab/>
        <w:t>Source: Ericsson, Nokia, Nokia Shanghai Bell / Mikael</w:t>
      </w:r>
    </w:p>
    <w:p w14:paraId="09996F6F" w14:textId="77777777" w:rsidR="00031805" w:rsidRDefault="00031805" w:rsidP="00031805">
      <w:pPr>
        <w:rPr>
          <w:color w:val="808080"/>
        </w:rPr>
      </w:pPr>
      <w:r>
        <w:rPr>
          <w:color w:val="808080"/>
        </w:rPr>
        <w:t>(Replaces C1-213827)</w:t>
      </w:r>
    </w:p>
    <w:p w14:paraId="77DF90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F807B" w14:textId="0C21FF3B" w:rsidR="00031805" w:rsidRDefault="00031805" w:rsidP="00031805">
      <w:pPr>
        <w:rPr>
          <w:rFonts w:ascii="Arial" w:hAnsi="Arial" w:cs="Arial"/>
          <w:b/>
          <w:sz w:val="24"/>
        </w:rPr>
      </w:pPr>
      <w:r>
        <w:rPr>
          <w:rFonts w:ascii="Arial" w:hAnsi="Arial" w:cs="Arial"/>
          <w:b/>
          <w:color w:val="0000FF"/>
          <w:sz w:val="24"/>
        </w:rPr>
        <w:lastRenderedPageBreak/>
        <w:t>C1-213919</w:t>
      </w:r>
      <w:r>
        <w:rPr>
          <w:rFonts w:ascii="Arial" w:hAnsi="Arial" w:cs="Arial"/>
          <w:b/>
          <w:color w:val="0000FF"/>
          <w:sz w:val="24"/>
        </w:rPr>
        <w:tab/>
      </w:r>
      <w:r>
        <w:rPr>
          <w:rFonts w:ascii="Arial" w:hAnsi="Arial" w:cs="Arial"/>
          <w:b/>
          <w:sz w:val="24"/>
        </w:rPr>
        <w:t>Addition of ATSSS Rule ID and individual rule modification</w:t>
      </w:r>
    </w:p>
    <w:p w14:paraId="267E37A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2 Cat: A (Rel-17)</w:t>
      </w:r>
      <w:r>
        <w:rPr>
          <w:i/>
        </w:rPr>
        <w:br/>
      </w:r>
      <w:r>
        <w:rPr>
          <w:i/>
        </w:rPr>
        <w:br/>
      </w:r>
      <w:r>
        <w:rPr>
          <w:i/>
        </w:rPr>
        <w:tab/>
      </w:r>
      <w:r>
        <w:rPr>
          <w:i/>
        </w:rPr>
        <w:tab/>
      </w:r>
      <w:r>
        <w:rPr>
          <w:i/>
        </w:rPr>
        <w:tab/>
      </w:r>
      <w:r>
        <w:rPr>
          <w:i/>
        </w:rPr>
        <w:tab/>
      </w:r>
      <w:r>
        <w:rPr>
          <w:i/>
        </w:rPr>
        <w:tab/>
        <w:t>Source: Ericsson, Nokia, Nokia Shanghai Bell / Mikael</w:t>
      </w:r>
    </w:p>
    <w:p w14:paraId="0CFB60AC" w14:textId="77777777" w:rsidR="00031805" w:rsidRDefault="00031805" w:rsidP="00031805">
      <w:pPr>
        <w:rPr>
          <w:color w:val="808080"/>
        </w:rPr>
      </w:pPr>
      <w:r>
        <w:rPr>
          <w:color w:val="808080"/>
        </w:rPr>
        <w:t>(Replaces C1-213828)</w:t>
      </w:r>
    </w:p>
    <w:p w14:paraId="22ECDE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8A097" w14:textId="77777777" w:rsidR="00031805" w:rsidRDefault="00031805" w:rsidP="00031805">
      <w:pPr>
        <w:pStyle w:val="Heading4"/>
      </w:pPr>
      <w:bookmarkStart w:id="60" w:name="_Toc73893471"/>
      <w:r>
        <w:t>16.2.6</w:t>
      </w:r>
      <w:r>
        <w:tab/>
      </w:r>
      <w:proofErr w:type="spellStart"/>
      <w:r>
        <w:t>eNS</w:t>
      </w:r>
      <w:bookmarkEnd w:id="60"/>
      <w:proofErr w:type="spellEnd"/>
    </w:p>
    <w:p w14:paraId="193AD5D8" w14:textId="77777777" w:rsidR="00031805" w:rsidRDefault="00031805" w:rsidP="00031805">
      <w:pPr>
        <w:pStyle w:val="Heading4"/>
      </w:pPr>
      <w:bookmarkStart w:id="61" w:name="_Toc73893472"/>
      <w:r>
        <w:t>16.2.7</w:t>
      </w:r>
      <w:r>
        <w:tab/>
      </w:r>
      <w:proofErr w:type="spellStart"/>
      <w:r>
        <w:t>Vertical_LAN</w:t>
      </w:r>
      <w:bookmarkEnd w:id="61"/>
      <w:proofErr w:type="spellEnd"/>
    </w:p>
    <w:p w14:paraId="55577646" w14:textId="77777777" w:rsidR="00031805" w:rsidRDefault="00031805" w:rsidP="00031805">
      <w:pPr>
        <w:pStyle w:val="Heading5"/>
      </w:pPr>
      <w:bookmarkStart w:id="62" w:name="_Toc73893473"/>
      <w:r>
        <w:t>16.2.7.1</w:t>
      </w:r>
      <w:r>
        <w:tab/>
        <w:t>Stand-alone NPN</w:t>
      </w:r>
      <w:bookmarkEnd w:id="62"/>
    </w:p>
    <w:p w14:paraId="08BB2465" w14:textId="77777777" w:rsidR="00031805" w:rsidRDefault="00031805" w:rsidP="00031805">
      <w:pPr>
        <w:pStyle w:val="Heading5"/>
      </w:pPr>
      <w:bookmarkStart w:id="63" w:name="_Toc73893474"/>
      <w:r>
        <w:t>16.2.7.2</w:t>
      </w:r>
      <w:r>
        <w:tab/>
        <w:t>Public network integrated NPN</w:t>
      </w:r>
      <w:bookmarkEnd w:id="63"/>
    </w:p>
    <w:p w14:paraId="75663193" w14:textId="77777777" w:rsidR="00031805" w:rsidRDefault="00031805" w:rsidP="00031805">
      <w:pPr>
        <w:pStyle w:val="Heading5"/>
      </w:pPr>
      <w:bookmarkStart w:id="64" w:name="_Toc73893475"/>
      <w:r>
        <w:t>16.2.7.3</w:t>
      </w:r>
      <w:r>
        <w:tab/>
        <w:t>Time sensitive communication</w:t>
      </w:r>
      <w:bookmarkEnd w:id="64"/>
    </w:p>
    <w:p w14:paraId="596DA353" w14:textId="77777777" w:rsidR="00031805" w:rsidRDefault="00031805" w:rsidP="00031805">
      <w:pPr>
        <w:pStyle w:val="Heading4"/>
      </w:pPr>
      <w:bookmarkStart w:id="65" w:name="_Toc73893476"/>
      <w:r>
        <w:t>16.2.8</w:t>
      </w:r>
      <w:r>
        <w:tab/>
        <w:t>5G_CioT</w:t>
      </w:r>
      <w:bookmarkEnd w:id="65"/>
    </w:p>
    <w:p w14:paraId="7DC6325A" w14:textId="77777777" w:rsidR="00031805" w:rsidRDefault="00031805" w:rsidP="00031805">
      <w:pPr>
        <w:pStyle w:val="Heading4"/>
      </w:pPr>
      <w:bookmarkStart w:id="66" w:name="_Toc73893477"/>
      <w:r>
        <w:t>16.2.9</w:t>
      </w:r>
      <w:r>
        <w:tab/>
        <w:t>5WWC</w:t>
      </w:r>
      <w:bookmarkEnd w:id="66"/>
    </w:p>
    <w:p w14:paraId="409E7B41" w14:textId="77777777" w:rsidR="00031805" w:rsidRDefault="00031805" w:rsidP="00031805">
      <w:pPr>
        <w:pStyle w:val="Heading4"/>
      </w:pPr>
      <w:bookmarkStart w:id="67" w:name="_Toc73893478"/>
      <w:r>
        <w:t>16.2.10</w:t>
      </w:r>
      <w:r>
        <w:tab/>
        <w:t>PARLOS</w:t>
      </w:r>
      <w:bookmarkEnd w:id="67"/>
    </w:p>
    <w:p w14:paraId="4F2B7F9D" w14:textId="77777777" w:rsidR="00031805" w:rsidRDefault="00031805" w:rsidP="00031805">
      <w:pPr>
        <w:pStyle w:val="Heading4"/>
      </w:pPr>
      <w:bookmarkStart w:id="68" w:name="_Toc73893479"/>
      <w:r>
        <w:t>16.2.11</w:t>
      </w:r>
      <w:r>
        <w:tab/>
        <w:t>5G_eLCS (CT4)</w:t>
      </w:r>
      <w:bookmarkEnd w:id="68"/>
    </w:p>
    <w:p w14:paraId="657D8F50" w14:textId="77777777" w:rsidR="00031805" w:rsidRDefault="00031805" w:rsidP="00031805">
      <w:pPr>
        <w:pStyle w:val="Heading4"/>
      </w:pPr>
      <w:bookmarkStart w:id="69" w:name="_Toc73893480"/>
      <w:r>
        <w:t>16.2.12</w:t>
      </w:r>
      <w:r>
        <w:tab/>
        <w:t>V2XAPP</w:t>
      </w:r>
      <w:bookmarkEnd w:id="69"/>
    </w:p>
    <w:p w14:paraId="0F493D33" w14:textId="2CAFEC33" w:rsidR="00031805" w:rsidRDefault="00031805" w:rsidP="00031805">
      <w:pPr>
        <w:rPr>
          <w:rFonts w:ascii="Arial" w:hAnsi="Arial" w:cs="Arial"/>
          <w:b/>
          <w:sz w:val="24"/>
        </w:rPr>
      </w:pPr>
      <w:r>
        <w:rPr>
          <w:rFonts w:ascii="Arial" w:hAnsi="Arial" w:cs="Arial"/>
          <w:b/>
          <w:color w:val="0000FF"/>
          <w:sz w:val="24"/>
        </w:rPr>
        <w:t>C1-212950</w:t>
      </w:r>
      <w:r>
        <w:rPr>
          <w:rFonts w:ascii="Arial" w:hAnsi="Arial" w:cs="Arial"/>
          <w:b/>
          <w:color w:val="0000FF"/>
          <w:sz w:val="24"/>
        </w:rPr>
        <w:tab/>
      </w:r>
      <w:r>
        <w:rPr>
          <w:rFonts w:ascii="Arial" w:hAnsi="Arial" w:cs="Arial"/>
          <w:b/>
          <w:sz w:val="24"/>
        </w:rPr>
        <w:t xml:space="preserve">PLMN selection triggered by V2X </w:t>
      </w:r>
      <w:proofErr w:type="spellStart"/>
      <w:r>
        <w:rPr>
          <w:rFonts w:ascii="Arial" w:hAnsi="Arial" w:cs="Arial"/>
          <w:b/>
          <w:sz w:val="24"/>
        </w:rPr>
        <w:t>communicatin</w:t>
      </w:r>
      <w:proofErr w:type="spellEnd"/>
      <w:r>
        <w:rPr>
          <w:rFonts w:ascii="Arial" w:hAnsi="Arial" w:cs="Arial"/>
          <w:b/>
          <w:sz w:val="24"/>
        </w:rPr>
        <w:t xml:space="preserve"> over PC5</w:t>
      </w:r>
    </w:p>
    <w:p w14:paraId="5B03E3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v16.9.0</w:t>
      </w:r>
      <w:r>
        <w:rPr>
          <w:i/>
        </w:rPr>
        <w:tab/>
        <w:t xml:space="preserve">  CR-0707  rev  Cat: F (Rel-16)</w:t>
      </w:r>
      <w:r>
        <w:rPr>
          <w:i/>
        </w:rPr>
        <w:br/>
      </w:r>
      <w:r>
        <w:rPr>
          <w:i/>
        </w:rPr>
        <w:br/>
      </w:r>
      <w:r>
        <w:rPr>
          <w:i/>
        </w:rPr>
        <w:tab/>
      </w:r>
      <w:r>
        <w:rPr>
          <w:i/>
        </w:rPr>
        <w:tab/>
      </w:r>
      <w:r>
        <w:rPr>
          <w:i/>
        </w:rPr>
        <w:tab/>
      </w:r>
      <w:r>
        <w:rPr>
          <w:i/>
        </w:rPr>
        <w:tab/>
      </w:r>
      <w:r>
        <w:rPr>
          <w:i/>
        </w:rPr>
        <w:tab/>
        <w:t>Source: CATT</w:t>
      </w:r>
    </w:p>
    <w:p w14:paraId="0421C8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C1-213777</w:t>
      </w:r>
      <w:r>
        <w:rPr>
          <w:color w:val="993300"/>
          <w:u w:val="single"/>
        </w:rPr>
        <w:t>.</w:t>
      </w:r>
    </w:p>
    <w:p w14:paraId="74053C9D" w14:textId="0168E477" w:rsidR="00031805" w:rsidRDefault="00031805" w:rsidP="00031805">
      <w:pPr>
        <w:rPr>
          <w:rFonts w:ascii="Arial" w:hAnsi="Arial" w:cs="Arial"/>
          <w:b/>
          <w:sz w:val="24"/>
        </w:rPr>
      </w:pPr>
      <w:r>
        <w:rPr>
          <w:rFonts w:ascii="Arial" w:hAnsi="Arial" w:cs="Arial"/>
          <w:b/>
          <w:color w:val="0000FF"/>
          <w:sz w:val="24"/>
        </w:rPr>
        <w:t>C1-212951</w:t>
      </w:r>
      <w:r>
        <w:rPr>
          <w:rFonts w:ascii="Arial" w:hAnsi="Arial" w:cs="Arial"/>
          <w:b/>
          <w:color w:val="0000FF"/>
          <w:sz w:val="24"/>
        </w:rPr>
        <w:tab/>
      </w:r>
      <w:r>
        <w:rPr>
          <w:rFonts w:ascii="Arial" w:hAnsi="Arial" w:cs="Arial"/>
          <w:b/>
          <w:sz w:val="24"/>
        </w:rPr>
        <w:t xml:space="preserve">PLMN selection triggered by V2X </w:t>
      </w:r>
      <w:proofErr w:type="spellStart"/>
      <w:r>
        <w:rPr>
          <w:rFonts w:ascii="Arial" w:hAnsi="Arial" w:cs="Arial"/>
          <w:b/>
          <w:sz w:val="24"/>
        </w:rPr>
        <w:t>communicatin</w:t>
      </w:r>
      <w:proofErr w:type="spellEnd"/>
      <w:r>
        <w:rPr>
          <w:rFonts w:ascii="Arial" w:hAnsi="Arial" w:cs="Arial"/>
          <w:b/>
          <w:sz w:val="24"/>
        </w:rPr>
        <w:t xml:space="preserve"> over PC5</w:t>
      </w:r>
    </w:p>
    <w:p w14:paraId="2DA651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CR-0708  rev  Cat: A (Rel-17)</w:t>
      </w:r>
      <w:r>
        <w:rPr>
          <w:i/>
        </w:rPr>
        <w:br/>
      </w:r>
      <w:r>
        <w:rPr>
          <w:i/>
        </w:rPr>
        <w:br/>
      </w:r>
      <w:r>
        <w:rPr>
          <w:i/>
        </w:rPr>
        <w:tab/>
      </w:r>
      <w:r>
        <w:rPr>
          <w:i/>
        </w:rPr>
        <w:tab/>
      </w:r>
      <w:r>
        <w:rPr>
          <w:i/>
        </w:rPr>
        <w:tab/>
      </w:r>
      <w:r>
        <w:rPr>
          <w:i/>
        </w:rPr>
        <w:tab/>
      </w:r>
      <w:r>
        <w:rPr>
          <w:i/>
        </w:rPr>
        <w:tab/>
        <w:t>Source: CATT</w:t>
      </w:r>
    </w:p>
    <w:p w14:paraId="156814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C1-213769, C1-213771</w:t>
      </w:r>
      <w:r>
        <w:rPr>
          <w:color w:val="993300"/>
          <w:u w:val="single"/>
        </w:rPr>
        <w:t>.</w:t>
      </w:r>
    </w:p>
    <w:p w14:paraId="30116C71" w14:textId="3FBA2B2B" w:rsidR="00031805" w:rsidRDefault="00031805" w:rsidP="00031805">
      <w:pPr>
        <w:rPr>
          <w:rFonts w:ascii="Arial" w:hAnsi="Arial" w:cs="Arial"/>
          <w:b/>
          <w:sz w:val="24"/>
        </w:rPr>
      </w:pPr>
      <w:r>
        <w:rPr>
          <w:rFonts w:ascii="Arial" w:hAnsi="Arial" w:cs="Arial"/>
          <w:b/>
          <w:color w:val="0000FF"/>
          <w:sz w:val="24"/>
        </w:rPr>
        <w:t>C1-212953</w:t>
      </w:r>
      <w:r>
        <w:rPr>
          <w:rFonts w:ascii="Arial" w:hAnsi="Arial" w:cs="Arial"/>
          <w:b/>
          <w:color w:val="0000FF"/>
          <w:sz w:val="24"/>
        </w:rPr>
        <w:tab/>
      </w:r>
      <w:r>
        <w:rPr>
          <w:rFonts w:ascii="Arial" w:hAnsi="Arial" w:cs="Arial"/>
          <w:b/>
          <w:sz w:val="24"/>
        </w:rPr>
        <w:t>The possible combination of V2X configuration parameters sources</w:t>
      </w:r>
    </w:p>
    <w:p w14:paraId="1F8225D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CR-0197  rev  Cat: A (Rel-17)</w:t>
      </w:r>
      <w:r>
        <w:rPr>
          <w:i/>
        </w:rPr>
        <w:br/>
      </w:r>
      <w:r>
        <w:rPr>
          <w:i/>
        </w:rPr>
        <w:br/>
      </w:r>
      <w:r>
        <w:rPr>
          <w:i/>
        </w:rPr>
        <w:tab/>
      </w:r>
      <w:r>
        <w:rPr>
          <w:i/>
        </w:rPr>
        <w:tab/>
      </w:r>
      <w:r>
        <w:rPr>
          <w:i/>
        </w:rPr>
        <w:tab/>
      </w:r>
      <w:r>
        <w:rPr>
          <w:i/>
        </w:rPr>
        <w:tab/>
      </w:r>
      <w:r>
        <w:rPr>
          <w:i/>
        </w:rPr>
        <w:tab/>
        <w:t>Source: CATT</w:t>
      </w:r>
    </w:p>
    <w:p w14:paraId="0346B9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C1-213764</w:t>
      </w:r>
      <w:r>
        <w:rPr>
          <w:color w:val="993300"/>
          <w:u w:val="single"/>
        </w:rPr>
        <w:t>.</w:t>
      </w:r>
    </w:p>
    <w:p w14:paraId="6416F180" w14:textId="349A6051" w:rsidR="00031805" w:rsidRDefault="00031805" w:rsidP="00031805">
      <w:pPr>
        <w:rPr>
          <w:rFonts w:ascii="Arial" w:hAnsi="Arial" w:cs="Arial"/>
          <w:b/>
          <w:sz w:val="24"/>
        </w:rPr>
      </w:pPr>
      <w:r>
        <w:rPr>
          <w:rFonts w:ascii="Arial" w:hAnsi="Arial" w:cs="Arial"/>
          <w:b/>
          <w:color w:val="0000FF"/>
          <w:sz w:val="24"/>
        </w:rPr>
        <w:t>C1-213139</w:t>
      </w:r>
      <w:r>
        <w:rPr>
          <w:rFonts w:ascii="Arial" w:hAnsi="Arial" w:cs="Arial"/>
          <w:b/>
          <w:color w:val="0000FF"/>
          <w:sz w:val="24"/>
        </w:rPr>
        <w:tab/>
      </w:r>
      <w:r>
        <w:rPr>
          <w:rFonts w:ascii="Arial" w:hAnsi="Arial" w:cs="Arial"/>
          <w:b/>
          <w:sz w:val="24"/>
        </w:rPr>
        <w:t>Correction of reference</w:t>
      </w:r>
    </w:p>
    <w:p w14:paraId="0823741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CR-0084  rev  Cat: F (Rel-16)</w:t>
      </w:r>
      <w:r>
        <w:rPr>
          <w:i/>
        </w:rPr>
        <w:br/>
      </w:r>
      <w:r>
        <w:rPr>
          <w:i/>
        </w:rPr>
        <w:br/>
      </w:r>
      <w:r>
        <w:rPr>
          <w:i/>
        </w:rPr>
        <w:tab/>
      </w:r>
      <w:r>
        <w:rPr>
          <w:i/>
        </w:rPr>
        <w:tab/>
      </w:r>
      <w:r>
        <w:rPr>
          <w:i/>
        </w:rPr>
        <w:tab/>
      </w:r>
      <w:r>
        <w:rPr>
          <w:i/>
        </w:rPr>
        <w:tab/>
      </w:r>
      <w:r>
        <w:rPr>
          <w:i/>
        </w:rPr>
        <w:tab/>
        <w:t>Source: Ericsson / Mikael</w:t>
      </w:r>
    </w:p>
    <w:p w14:paraId="773E56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C1-213837</w:t>
      </w:r>
      <w:r>
        <w:rPr>
          <w:color w:val="993300"/>
          <w:u w:val="single"/>
        </w:rPr>
        <w:t>.</w:t>
      </w:r>
    </w:p>
    <w:p w14:paraId="216DE1C3" w14:textId="25F4E69C" w:rsidR="00031805" w:rsidRDefault="00031805" w:rsidP="00031805">
      <w:pPr>
        <w:rPr>
          <w:rFonts w:ascii="Arial" w:hAnsi="Arial" w:cs="Arial"/>
          <w:b/>
          <w:sz w:val="24"/>
        </w:rPr>
      </w:pPr>
      <w:r>
        <w:rPr>
          <w:rFonts w:ascii="Arial" w:hAnsi="Arial" w:cs="Arial"/>
          <w:b/>
          <w:color w:val="0000FF"/>
          <w:sz w:val="24"/>
        </w:rPr>
        <w:t>C1-213140</w:t>
      </w:r>
      <w:r>
        <w:rPr>
          <w:rFonts w:ascii="Arial" w:hAnsi="Arial" w:cs="Arial"/>
          <w:b/>
          <w:color w:val="0000FF"/>
          <w:sz w:val="24"/>
        </w:rPr>
        <w:tab/>
      </w:r>
      <w:r>
        <w:rPr>
          <w:rFonts w:ascii="Arial" w:hAnsi="Arial" w:cs="Arial"/>
          <w:b/>
          <w:sz w:val="24"/>
        </w:rPr>
        <w:t>Alignment of semantics</w:t>
      </w:r>
    </w:p>
    <w:p w14:paraId="3695846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CR-0085  rev  Cat: F (Rel-16)</w:t>
      </w:r>
      <w:r>
        <w:rPr>
          <w:i/>
        </w:rPr>
        <w:br/>
      </w:r>
      <w:r>
        <w:rPr>
          <w:i/>
        </w:rPr>
        <w:br/>
      </w:r>
      <w:r>
        <w:rPr>
          <w:i/>
        </w:rPr>
        <w:tab/>
      </w:r>
      <w:r>
        <w:rPr>
          <w:i/>
        </w:rPr>
        <w:tab/>
      </w:r>
      <w:r>
        <w:rPr>
          <w:i/>
        </w:rPr>
        <w:tab/>
      </w:r>
      <w:r>
        <w:rPr>
          <w:i/>
        </w:rPr>
        <w:tab/>
      </w:r>
      <w:r>
        <w:rPr>
          <w:i/>
        </w:rPr>
        <w:tab/>
        <w:t>Source: Ericsson / Mikael</w:t>
      </w:r>
    </w:p>
    <w:p w14:paraId="7D9226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FA4B2" w14:textId="3C78602C" w:rsidR="00031805" w:rsidRDefault="00031805" w:rsidP="00031805">
      <w:pPr>
        <w:rPr>
          <w:rFonts w:ascii="Arial" w:hAnsi="Arial" w:cs="Arial"/>
          <w:b/>
          <w:sz w:val="24"/>
        </w:rPr>
      </w:pPr>
      <w:r>
        <w:rPr>
          <w:rFonts w:ascii="Arial" w:hAnsi="Arial" w:cs="Arial"/>
          <w:b/>
          <w:color w:val="0000FF"/>
          <w:sz w:val="24"/>
        </w:rPr>
        <w:t>C1-213141</w:t>
      </w:r>
      <w:r>
        <w:rPr>
          <w:rFonts w:ascii="Arial" w:hAnsi="Arial" w:cs="Arial"/>
          <w:b/>
          <w:color w:val="0000FF"/>
          <w:sz w:val="24"/>
        </w:rPr>
        <w:tab/>
      </w:r>
      <w:r>
        <w:rPr>
          <w:rFonts w:ascii="Arial" w:hAnsi="Arial" w:cs="Arial"/>
          <w:b/>
          <w:sz w:val="24"/>
        </w:rPr>
        <w:t>Correction of V2X-USD-announcement-info element</w:t>
      </w:r>
    </w:p>
    <w:p w14:paraId="16AC6B8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CR-0086  rev  Cat: F (Rel-16)</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xml:space="preserve"> / Mikael</w:t>
      </w:r>
    </w:p>
    <w:p w14:paraId="5DC3E7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E4828" w14:textId="33D563ED" w:rsidR="00031805" w:rsidRDefault="00031805" w:rsidP="00031805">
      <w:pPr>
        <w:rPr>
          <w:rFonts w:ascii="Arial" w:hAnsi="Arial" w:cs="Arial"/>
          <w:b/>
          <w:sz w:val="24"/>
        </w:rPr>
      </w:pPr>
      <w:r>
        <w:rPr>
          <w:rFonts w:ascii="Arial" w:hAnsi="Arial" w:cs="Arial"/>
          <w:b/>
          <w:color w:val="0000FF"/>
          <w:sz w:val="24"/>
        </w:rPr>
        <w:t>C1-213837</w:t>
      </w:r>
      <w:r>
        <w:rPr>
          <w:rFonts w:ascii="Arial" w:hAnsi="Arial" w:cs="Arial"/>
          <w:b/>
          <w:color w:val="0000FF"/>
          <w:sz w:val="24"/>
        </w:rPr>
        <w:tab/>
      </w:r>
      <w:r>
        <w:rPr>
          <w:rFonts w:ascii="Arial" w:hAnsi="Arial" w:cs="Arial"/>
          <w:b/>
          <w:sz w:val="24"/>
        </w:rPr>
        <w:t>Correction of reference</w:t>
      </w:r>
    </w:p>
    <w:p w14:paraId="397D733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CR-0084  rev 1 Cat: F (Rel-16)</w:t>
      </w:r>
      <w:r>
        <w:rPr>
          <w:i/>
        </w:rPr>
        <w:br/>
      </w:r>
      <w:r>
        <w:rPr>
          <w:i/>
        </w:rPr>
        <w:br/>
      </w:r>
      <w:r>
        <w:rPr>
          <w:i/>
        </w:rPr>
        <w:tab/>
      </w:r>
      <w:r>
        <w:rPr>
          <w:i/>
        </w:rPr>
        <w:tab/>
      </w:r>
      <w:r>
        <w:rPr>
          <w:i/>
        </w:rPr>
        <w:tab/>
      </w:r>
      <w:r>
        <w:rPr>
          <w:i/>
        </w:rPr>
        <w:tab/>
      </w:r>
      <w:r>
        <w:rPr>
          <w:i/>
        </w:rPr>
        <w:tab/>
        <w:t>Source: Ericsson / Mikael</w:t>
      </w:r>
    </w:p>
    <w:p w14:paraId="09A44477" w14:textId="77777777" w:rsidR="00031805" w:rsidRDefault="00031805" w:rsidP="00031805">
      <w:pPr>
        <w:rPr>
          <w:color w:val="808080"/>
        </w:rPr>
      </w:pPr>
      <w:r>
        <w:rPr>
          <w:color w:val="808080"/>
        </w:rPr>
        <w:t>(Replaces C1-213139)</w:t>
      </w:r>
    </w:p>
    <w:p w14:paraId="0B5E7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A6D42" w14:textId="77777777" w:rsidR="00031805" w:rsidRDefault="00031805" w:rsidP="00031805">
      <w:pPr>
        <w:pStyle w:val="Heading4"/>
      </w:pPr>
      <w:bookmarkStart w:id="70" w:name="_Toc73893481"/>
      <w:r>
        <w:t>16.2.13</w:t>
      </w:r>
      <w:r>
        <w:tab/>
        <w:t>eV2XARC</w:t>
      </w:r>
      <w:bookmarkEnd w:id="70"/>
    </w:p>
    <w:p w14:paraId="1C674AF9" w14:textId="0274BD0C" w:rsidR="00031805" w:rsidRDefault="00031805" w:rsidP="00031805">
      <w:pPr>
        <w:rPr>
          <w:rFonts w:ascii="Arial" w:hAnsi="Arial" w:cs="Arial"/>
          <w:b/>
          <w:sz w:val="24"/>
        </w:rPr>
      </w:pPr>
      <w:r>
        <w:rPr>
          <w:rFonts w:ascii="Arial" w:hAnsi="Arial" w:cs="Arial"/>
          <w:b/>
          <w:color w:val="0000FF"/>
          <w:sz w:val="24"/>
        </w:rPr>
        <w:t>C1-212952</w:t>
      </w:r>
      <w:r>
        <w:rPr>
          <w:rFonts w:ascii="Arial" w:hAnsi="Arial" w:cs="Arial"/>
          <w:b/>
          <w:color w:val="0000FF"/>
          <w:sz w:val="24"/>
        </w:rPr>
        <w:tab/>
      </w:r>
      <w:r>
        <w:rPr>
          <w:rFonts w:ascii="Arial" w:hAnsi="Arial" w:cs="Arial"/>
          <w:b/>
          <w:sz w:val="24"/>
        </w:rPr>
        <w:t>The possible combination of V2X configuration parameters sources</w:t>
      </w:r>
    </w:p>
    <w:p w14:paraId="7FC5B5C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v16.4.0</w:t>
      </w:r>
      <w:r>
        <w:rPr>
          <w:i/>
        </w:rPr>
        <w:tab/>
        <w:t xml:space="preserve">  CR-0196  rev  Cat: F (Rel-16)</w:t>
      </w:r>
      <w:r>
        <w:rPr>
          <w:i/>
        </w:rPr>
        <w:br/>
      </w:r>
      <w:r>
        <w:rPr>
          <w:i/>
        </w:rPr>
        <w:br/>
      </w:r>
      <w:r>
        <w:rPr>
          <w:i/>
        </w:rPr>
        <w:tab/>
      </w:r>
      <w:r>
        <w:rPr>
          <w:i/>
        </w:rPr>
        <w:tab/>
      </w:r>
      <w:r>
        <w:rPr>
          <w:i/>
        </w:rPr>
        <w:tab/>
      </w:r>
      <w:r>
        <w:rPr>
          <w:i/>
        </w:rPr>
        <w:tab/>
      </w:r>
      <w:r>
        <w:rPr>
          <w:i/>
        </w:rPr>
        <w:tab/>
        <w:t>Source: CATT</w:t>
      </w:r>
    </w:p>
    <w:p w14:paraId="6001D6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51AE6" w14:textId="3D181CFD" w:rsidR="00031805" w:rsidRDefault="00031805" w:rsidP="00031805">
      <w:pPr>
        <w:rPr>
          <w:rFonts w:ascii="Arial" w:hAnsi="Arial" w:cs="Arial"/>
          <w:b/>
          <w:sz w:val="24"/>
        </w:rPr>
      </w:pPr>
      <w:r>
        <w:rPr>
          <w:rFonts w:ascii="Arial" w:hAnsi="Arial" w:cs="Arial"/>
          <w:b/>
          <w:color w:val="0000FF"/>
          <w:sz w:val="24"/>
        </w:rPr>
        <w:t>C1-213764</w:t>
      </w:r>
      <w:r>
        <w:rPr>
          <w:rFonts w:ascii="Arial" w:hAnsi="Arial" w:cs="Arial"/>
          <w:b/>
          <w:color w:val="0000FF"/>
          <w:sz w:val="24"/>
        </w:rPr>
        <w:tab/>
      </w:r>
      <w:r>
        <w:rPr>
          <w:rFonts w:ascii="Arial" w:hAnsi="Arial" w:cs="Arial"/>
          <w:b/>
          <w:sz w:val="24"/>
        </w:rPr>
        <w:t>The possible combination of V2X configuration parameters sources</w:t>
      </w:r>
    </w:p>
    <w:p w14:paraId="746FE4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CR-0197  rev 1 Cat: A (Rel-17)</w:t>
      </w:r>
      <w:r>
        <w:rPr>
          <w:i/>
        </w:rPr>
        <w:br/>
      </w:r>
      <w:r>
        <w:rPr>
          <w:i/>
        </w:rPr>
        <w:br/>
      </w:r>
      <w:r>
        <w:rPr>
          <w:i/>
        </w:rPr>
        <w:tab/>
      </w:r>
      <w:r>
        <w:rPr>
          <w:i/>
        </w:rPr>
        <w:tab/>
      </w:r>
      <w:r>
        <w:rPr>
          <w:i/>
        </w:rPr>
        <w:tab/>
      </w:r>
      <w:r>
        <w:rPr>
          <w:i/>
        </w:rPr>
        <w:tab/>
      </w:r>
      <w:r>
        <w:rPr>
          <w:i/>
        </w:rPr>
        <w:tab/>
        <w:t>Source: CATT</w:t>
      </w:r>
    </w:p>
    <w:p w14:paraId="6E8D3BC6" w14:textId="77777777" w:rsidR="00031805" w:rsidRDefault="00031805" w:rsidP="00031805">
      <w:pPr>
        <w:rPr>
          <w:color w:val="808080"/>
        </w:rPr>
      </w:pPr>
      <w:r>
        <w:rPr>
          <w:color w:val="808080"/>
        </w:rPr>
        <w:t>(Replaces C1-212953)</w:t>
      </w:r>
    </w:p>
    <w:p w14:paraId="1FAAB6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CF5D1" w14:textId="4DAA9156" w:rsidR="00031805" w:rsidRDefault="00031805" w:rsidP="00031805">
      <w:pPr>
        <w:rPr>
          <w:rFonts w:ascii="Arial" w:hAnsi="Arial" w:cs="Arial"/>
          <w:b/>
          <w:sz w:val="24"/>
        </w:rPr>
      </w:pPr>
      <w:r>
        <w:rPr>
          <w:rFonts w:ascii="Arial" w:hAnsi="Arial" w:cs="Arial"/>
          <w:b/>
          <w:color w:val="0000FF"/>
          <w:sz w:val="24"/>
        </w:rPr>
        <w:t>C1-213769</w:t>
      </w:r>
      <w:r>
        <w:rPr>
          <w:rFonts w:ascii="Arial" w:hAnsi="Arial" w:cs="Arial"/>
          <w:b/>
          <w:color w:val="0000FF"/>
          <w:sz w:val="24"/>
        </w:rPr>
        <w:tab/>
      </w:r>
      <w:r>
        <w:rPr>
          <w:rFonts w:ascii="Arial" w:hAnsi="Arial" w:cs="Arial"/>
          <w:b/>
          <w:sz w:val="24"/>
        </w:rPr>
        <w:t>PLMN selection triggered by V2X communication over PC5</w:t>
      </w:r>
    </w:p>
    <w:p w14:paraId="513650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CR-0202  rev  Cat: A (Rel-17)</w:t>
      </w:r>
      <w:r>
        <w:rPr>
          <w:i/>
        </w:rPr>
        <w:br/>
      </w:r>
      <w:r>
        <w:rPr>
          <w:i/>
        </w:rPr>
        <w:br/>
      </w:r>
      <w:r>
        <w:rPr>
          <w:i/>
        </w:rPr>
        <w:tab/>
      </w:r>
      <w:r>
        <w:rPr>
          <w:i/>
        </w:rPr>
        <w:tab/>
      </w:r>
      <w:r>
        <w:rPr>
          <w:i/>
        </w:rPr>
        <w:tab/>
      </w:r>
      <w:r>
        <w:rPr>
          <w:i/>
        </w:rPr>
        <w:tab/>
      </w:r>
      <w:r>
        <w:rPr>
          <w:i/>
        </w:rPr>
        <w:tab/>
        <w:t>Source: CATT</w:t>
      </w:r>
    </w:p>
    <w:p w14:paraId="53327937" w14:textId="77777777" w:rsidR="00031805" w:rsidRDefault="00031805" w:rsidP="00031805">
      <w:pPr>
        <w:rPr>
          <w:color w:val="808080"/>
        </w:rPr>
      </w:pPr>
      <w:r>
        <w:rPr>
          <w:color w:val="808080"/>
        </w:rPr>
        <w:lastRenderedPageBreak/>
        <w:t>(Replaces C1-212951)</w:t>
      </w:r>
    </w:p>
    <w:p w14:paraId="2D7C51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6794B" w14:textId="46CBC0A3" w:rsidR="00031805" w:rsidRDefault="00031805" w:rsidP="00031805">
      <w:pPr>
        <w:rPr>
          <w:rFonts w:ascii="Arial" w:hAnsi="Arial" w:cs="Arial"/>
          <w:b/>
          <w:sz w:val="24"/>
        </w:rPr>
      </w:pPr>
      <w:r>
        <w:rPr>
          <w:rFonts w:ascii="Arial" w:hAnsi="Arial" w:cs="Arial"/>
          <w:b/>
          <w:color w:val="0000FF"/>
          <w:sz w:val="24"/>
        </w:rPr>
        <w:t>C1-213771</w:t>
      </w:r>
      <w:r>
        <w:rPr>
          <w:rFonts w:ascii="Arial" w:hAnsi="Arial" w:cs="Arial"/>
          <w:b/>
          <w:color w:val="0000FF"/>
          <w:sz w:val="24"/>
        </w:rPr>
        <w:tab/>
      </w:r>
      <w:r>
        <w:rPr>
          <w:rFonts w:ascii="Arial" w:hAnsi="Arial" w:cs="Arial"/>
          <w:b/>
          <w:sz w:val="24"/>
        </w:rPr>
        <w:t>PLMN selection triggered by V2X communication over PC5</w:t>
      </w:r>
    </w:p>
    <w:p w14:paraId="1B7984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CR-0708  rev 1 Cat: A (Rel-17)</w:t>
      </w:r>
      <w:r>
        <w:rPr>
          <w:i/>
        </w:rPr>
        <w:br/>
      </w:r>
      <w:r>
        <w:rPr>
          <w:i/>
        </w:rPr>
        <w:br/>
      </w:r>
      <w:r>
        <w:rPr>
          <w:i/>
        </w:rPr>
        <w:tab/>
      </w:r>
      <w:r>
        <w:rPr>
          <w:i/>
        </w:rPr>
        <w:tab/>
      </w:r>
      <w:r>
        <w:rPr>
          <w:i/>
        </w:rPr>
        <w:tab/>
      </w:r>
      <w:r>
        <w:rPr>
          <w:i/>
        </w:rPr>
        <w:tab/>
      </w:r>
      <w:r>
        <w:rPr>
          <w:i/>
        </w:rPr>
        <w:tab/>
        <w:t>Source: CATT</w:t>
      </w:r>
    </w:p>
    <w:p w14:paraId="16223591" w14:textId="77777777" w:rsidR="00031805" w:rsidRDefault="00031805" w:rsidP="00031805">
      <w:pPr>
        <w:rPr>
          <w:color w:val="808080"/>
        </w:rPr>
      </w:pPr>
      <w:r>
        <w:rPr>
          <w:color w:val="808080"/>
        </w:rPr>
        <w:t>(Replaces C1-212951)</w:t>
      </w:r>
    </w:p>
    <w:p w14:paraId="22D727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A0F13" w14:textId="5AFF9226" w:rsidR="00031805" w:rsidRDefault="00031805" w:rsidP="00031805">
      <w:pPr>
        <w:rPr>
          <w:rFonts w:ascii="Arial" w:hAnsi="Arial" w:cs="Arial"/>
          <w:b/>
          <w:sz w:val="24"/>
        </w:rPr>
      </w:pPr>
      <w:r>
        <w:rPr>
          <w:rFonts w:ascii="Arial" w:hAnsi="Arial" w:cs="Arial"/>
          <w:b/>
          <w:color w:val="0000FF"/>
          <w:sz w:val="24"/>
        </w:rPr>
        <w:t>C1-213777</w:t>
      </w:r>
      <w:r>
        <w:rPr>
          <w:rFonts w:ascii="Arial" w:hAnsi="Arial" w:cs="Arial"/>
          <w:b/>
          <w:color w:val="0000FF"/>
          <w:sz w:val="24"/>
        </w:rPr>
        <w:tab/>
      </w:r>
      <w:r>
        <w:rPr>
          <w:rFonts w:ascii="Arial" w:hAnsi="Arial" w:cs="Arial"/>
          <w:b/>
          <w:sz w:val="24"/>
        </w:rPr>
        <w:t>PLMN selection triggered by V2X communication over PC5</w:t>
      </w:r>
    </w:p>
    <w:p w14:paraId="3537AE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v16.9.0</w:t>
      </w:r>
      <w:r>
        <w:rPr>
          <w:i/>
        </w:rPr>
        <w:tab/>
        <w:t xml:space="preserve">  CR-0707  rev 1 Cat: F (Rel-16)</w:t>
      </w:r>
      <w:r>
        <w:rPr>
          <w:i/>
        </w:rPr>
        <w:br/>
      </w:r>
      <w:r>
        <w:rPr>
          <w:i/>
        </w:rPr>
        <w:br/>
      </w:r>
      <w:r>
        <w:rPr>
          <w:i/>
        </w:rPr>
        <w:tab/>
      </w:r>
      <w:r>
        <w:rPr>
          <w:i/>
        </w:rPr>
        <w:tab/>
      </w:r>
      <w:r>
        <w:rPr>
          <w:i/>
        </w:rPr>
        <w:tab/>
      </w:r>
      <w:r>
        <w:rPr>
          <w:i/>
        </w:rPr>
        <w:tab/>
      </w:r>
      <w:r>
        <w:rPr>
          <w:i/>
        </w:rPr>
        <w:tab/>
        <w:t>Source: CATT</w:t>
      </w:r>
    </w:p>
    <w:p w14:paraId="7FEBA406" w14:textId="77777777" w:rsidR="00031805" w:rsidRDefault="00031805" w:rsidP="00031805">
      <w:pPr>
        <w:rPr>
          <w:color w:val="808080"/>
        </w:rPr>
      </w:pPr>
      <w:r>
        <w:rPr>
          <w:color w:val="808080"/>
        </w:rPr>
        <w:t>(Replaces C1-212950)</w:t>
      </w:r>
    </w:p>
    <w:p w14:paraId="470FD3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E4EFF" w14:textId="77777777" w:rsidR="00031805" w:rsidRDefault="00031805" w:rsidP="00031805">
      <w:pPr>
        <w:pStyle w:val="Heading4"/>
      </w:pPr>
      <w:bookmarkStart w:id="71" w:name="_Toc73893482"/>
      <w:r>
        <w:t>16.2.14</w:t>
      </w:r>
      <w:r>
        <w:tab/>
        <w:t>RACS (CT4 lead)</w:t>
      </w:r>
      <w:bookmarkEnd w:id="71"/>
    </w:p>
    <w:p w14:paraId="278DEAD7" w14:textId="77777777" w:rsidR="00031805" w:rsidRDefault="00031805" w:rsidP="00031805">
      <w:pPr>
        <w:pStyle w:val="Heading4"/>
      </w:pPr>
      <w:bookmarkStart w:id="72" w:name="_Toc73893483"/>
      <w:r>
        <w:t>16.2.15</w:t>
      </w:r>
      <w:r>
        <w:tab/>
        <w:t>5G_SRVCC (CT4 lead)</w:t>
      </w:r>
      <w:bookmarkEnd w:id="72"/>
    </w:p>
    <w:p w14:paraId="118AA786" w14:textId="77777777" w:rsidR="00031805" w:rsidRDefault="00031805" w:rsidP="00031805">
      <w:pPr>
        <w:pStyle w:val="Heading4"/>
      </w:pPr>
      <w:bookmarkStart w:id="73" w:name="_Toc73893484"/>
      <w:r>
        <w:t>16.2.16</w:t>
      </w:r>
      <w:r>
        <w:tab/>
      </w:r>
      <w:proofErr w:type="spellStart"/>
      <w:r>
        <w:t>xBDT</w:t>
      </w:r>
      <w:proofErr w:type="spellEnd"/>
      <w:r>
        <w:t xml:space="preserve"> (CT3 lead)</w:t>
      </w:r>
      <w:bookmarkEnd w:id="73"/>
    </w:p>
    <w:p w14:paraId="1393AC03" w14:textId="77777777" w:rsidR="00031805" w:rsidRDefault="00031805" w:rsidP="00031805">
      <w:pPr>
        <w:pStyle w:val="Heading4"/>
      </w:pPr>
      <w:bookmarkStart w:id="74" w:name="_Toc73893485"/>
      <w:r>
        <w:t>16.2.17</w:t>
      </w:r>
      <w:r>
        <w:tab/>
        <w:t>IAB-CT (CT4 lead)</w:t>
      </w:r>
      <w:bookmarkEnd w:id="74"/>
    </w:p>
    <w:p w14:paraId="1C1C5F1C" w14:textId="77777777" w:rsidR="00031805" w:rsidRDefault="00031805" w:rsidP="00031805">
      <w:pPr>
        <w:pStyle w:val="Heading4"/>
      </w:pPr>
      <w:bookmarkStart w:id="75" w:name="_Toc73893486"/>
      <w:r>
        <w:t>16.2.18</w:t>
      </w:r>
      <w:r>
        <w:tab/>
        <w:t>5GS_OTAF (CT4 lead)</w:t>
      </w:r>
      <w:bookmarkEnd w:id="75"/>
    </w:p>
    <w:p w14:paraId="57883BC9" w14:textId="77777777" w:rsidR="00031805" w:rsidRDefault="00031805" w:rsidP="00031805">
      <w:pPr>
        <w:pStyle w:val="Heading4"/>
      </w:pPr>
      <w:bookmarkStart w:id="76" w:name="_Toc73893487"/>
      <w:r>
        <w:t>16.2.19</w:t>
      </w:r>
      <w:r>
        <w:tab/>
        <w:t>5G_URLLC (CT4 lead)</w:t>
      </w:r>
      <w:bookmarkEnd w:id="76"/>
    </w:p>
    <w:p w14:paraId="2FF39401" w14:textId="77777777" w:rsidR="00031805" w:rsidRDefault="00031805" w:rsidP="00031805">
      <w:pPr>
        <w:pStyle w:val="Heading4"/>
      </w:pPr>
      <w:bookmarkStart w:id="77" w:name="_Toc73893488"/>
      <w:r>
        <w:t>16.2.20</w:t>
      </w:r>
      <w:r>
        <w:tab/>
        <w:t>SEAL</w:t>
      </w:r>
      <w:bookmarkEnd w:id="77"/>
    </w:p>
    <w:p w14:paraId="42D815FF" w14:textId="77777777" w:rsidR="00031805" w:rsidRDefault="00031805" w:rsidP="00031805">
      <w:pPr>
        <w:pStyle w:val="Heading4"/>
      </w:pPr>
      <w:bookmarkStart w:id="78" w:name="_Toc73893489"/>
      <w:r>
        <w:t>16.2.21</w:t>
      </w:r>
      <w:r>
        <w:tab/>
        <w:t>Other Rel-16 non-IMS issues</w:t>
      </w:r>
      <w:bookmarkEnd w:id="78"/>
    </w:p>
    <w:p w14:paraId="199695F2" w14:textId="385313CE" w:rsidR="00031805" w:rsidRDefault="00031805" w:rsidP="00031805">
      <w:pPr>
        <w:rPr>
          <w:rFonts w:ascii="Arial" w:hAnsi="Arial" w:cs="Arial"/>
          <w:b/>
          <w:sz w:val="24"/>
        </w:rPr>
      </w:pPr>
      <w:r>
        <w:rPr>
          <w:rFonts w:ascii="Arial" w:hAnsi="Arial" w:cs="Arial"/>
          <w:b/>
          <w:color w:val="0000FF"/>
          <w:sz w:val="24"/>
        </w:rPr>
        <w:t>C1-213113</w:t>
      </w:r>
      <w:r>
        <w:rPr>
          <w:rFonts w:ascii="Arial" w:hAnsi="Arial" w:cs="Arial"/>
          <w:b/>
          <w:color w:val="0000FF"/>
          <w:sz w:val="24"/>
        </w:rPr>
        <w:tab/>
      </w:r>
      <w:r>
        <w:rPr>
          <w:rFonts w:ascii="Arial" w:hAnsi="Arial" w:cs="Arial"/>
          <w:b/>
          <w:sz w:val="24"/>
        </w:rPr>
        <w:t>Correct N3AN node selection due to permitted home routing</w:t>
      </w:r>
    </w:p>
    <w:p w14:paraId="32AFC56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2 Cat: F (Rel-16)</w:t>
      </w:r>
      <w:r>
        <w:rPr>
          <w:i/>
        </w:rPr>
        <w:br/>
      </w:r>
      <w:r>
        <w:rPr>
          <w:i/>
        </w:rPr>
        <w:br/>
      </w:r>
      <w:r>
        <w:rPr>
          <w:i/>
        </w:rPr>
        <w:tab/>
      </w:r>
      <w:r>
        <w:rPr>
          <w:i/>
        </w:rPr>
        <w:tab/>
      </w:r>
      <w:r>
        <w:rPr>
          <w:i/>
        </w:rPr>
        <w:tab/>
      </w:r>
      <w:r>
        <w:rPr>
          <w:i/>
        </w:rPr>
        <w:tab/>
      </w:r>
      <w:r>
        <w:rPr>
          <w:i/>
        </w:rPr>
        <w:tab/>
        <w:t>Source: BlackBerry UK Ltd.</w:t>
      </w:r>
    </w:p>
    <w:p w14:paraId="4064495B" w14:textId="77777777" w:rsidR="00031805" w:rsidRDefault="00031805" w:rsidP="00031805">
      <w:pPr>
        <w:rPr>
          <w:color w:val="808080"/>
        </w:rPr>
      </w:pPr>
      <w:r>
        <w:rPr>
          <w:color w:val="808080"/>
        </w:rPr>
        <w:t>(Replaces C1-212855)</w:t>
      </w:r>
    </w:p>
    <w:p w14:paraId="7DD9A6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C1-213581</w:t>
      </w:r>
      <w:r>
        <w:rPr>
          <w:color w:val="993300"/>
          <w:u w:val="single"/>
        </w:rPr>
        <w:t>.</w:t>
      </w:r>
    </w:p>
    <w:p w14:paraId="662B8ED0" w14:textId="14954855" w:rsidR="00031805" w:rsidRDefault="00031805" w:rsidP="00031805">
      <w:pPr>
        <w:rPr>
          <w:rFonts w:ascii="Arial" w:hAnsi="Arial" w:cs="Arial"/>
          <w:b/>
          <w:sz w:val="24"/>
        </w:rPr>
      </w:pPr>
      <w:r>
        <w:rPr>
          <w:rFonts w:ascii="Arial" w:hAnsi="Arial" w:cs="Arial"/>
          <w:b/>
          <w:color w:val="0000FF"/>
          <w:sz w:val="24"/>
        </w:rPr>
        <w:t>C1-213242</w:t>
      </w:r>
      <w:r>
        <w:rPr>
          <w:rFonts w:ascii="Arial" w:hAnsi="Arial" w:cs="Arial"/>
          <w:b/>
          <w:color w:val="0000FF"/>
          <w:sz w:val="24"/>
        </w:rPr>
        <w:tab/>
      </w:r>
      <w:r>
        <w:rPr>
          <w:rFonts w:ascii="Arial" w:hAnsi="Arial" w:cs="Arial"/>
          <w:b/>
          <w:sz w:val="24"/>
        </w:rPr>
        <w:t>Service area restriction</w:t>
      </w:r>
    </w:p>
    <w:p w14:paraId="45AE77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CR-3255  rev  Cat: F (Rel-16)</w:t>
      </w:r>
      <w:r>
        <w:rPr>
          <w:i/>
        </w:rPr>
        <w:br/>
      </w:r>
      <w:r>
        <w:rPr>
          <w:i/>
        </w:rPr>
        <w:br/>
      </w:r>
      <w:r>
        <w:rPr>
          <w:i/>
        </w:rPr>
        <w:tab/>
      </w:r>
      <w:r>
        <w:rPr>
          <w:i/>
        </w:rPr>
        <w:tab/>
      </w:r>
      <w:r>
        <w:rPr>
          <w:i/>
        </w:rPr>
        <w:tab/>
      </w:r>
      <w:r>
        <w:rPr>
          <w:i/>
        </w:rPr>
        <w:tab/>
      </w:r>
      <w:r>
        <w:rPr>
          <w:i/>
        </w:rPr>
        <w:tab/>
        <w:t>Source: Samsung /</w:t>
      </w:r>
      <w:proofErr w:type="spellStart"/>
      <w:r>
        <w:rPr>
          <w:i/>
        </w:rPr>
        <w:t>Kyungjoo</w:t>
      </w:r>
      <w:proofErr w:type="spellEnd"/>
      <w:r>
        <w:rPr>
          <w:i/>
        </w:rPr>
        <w:t xml:space="preserve"> Grace Suh</w:t>
      </w:r>
    </w:p>
    <w:p w14:paraId="60385664"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3BD43" w14:textId="77777777" w:rsidR="00031805" w:rsidRDefault="00031805" w:rsidP="00031805">
      <w:pPr>
        <w:pStyle w:val="Heading3"/>
      </w:pPr>
      <w:bookmarkStart w:id="79" w:name="_Toc73893490"/>
      <w:r>
        <w:t>16.3</w:t>
      </w:r>
      <w:r>
        <w:tab/>
        <w:t>Wis for IMS</w:t>
      </w:r>
      <w:bookmarkEnd w:id="79"/>
    </w:p>
    <w:p w14:paraId="4EF7EA36" w14:textId="77777777" w:rsidR="00031805" w:rsidRDefault="00031805" w:rsidP="00031805">
      <w:pPr>
        <w:pStyle w:val="Heading4"/>
      </w:pPr>
      <w:bookmarkStart w:id="80" w:name="_Toc73893491"/>
      <w:r>
        <w:t>16.3.1</w:t>
      </w:r>
      <w:r>
        <w:tab/>
        <w:t>MCCI_CT</w:t>
      </w:r>
      <w:bookmarkEnd w:id="80"/>
    </w:p>
    <w:p w14:paraId="2A22759C" w14:textId="77777777" w:rsidR="00031805" w:rsidRDefault="00031805" w:rsidP="00031805">
      <w:pPr>
        <w:pStyle w:val="Heading4"/>
      </w:pPr>
      <w:bookmarkStart w:id="81" w:name="_Toc73893492"/>
      <w:r>
        <w:t>16.3.2</w:t>
      </w:r>
      <w:r>
        <w:tab/>
        <w:t>MCProtoc16</w:t>
      </w:r>
      <w:bookmarkEnd w:id="81"/>
    </w:p>
    <w:p w14:paraId="281AE4DA" w14:textId="77777777" w:rsidR="00031805" w:rsidRDefault="00031805" w:rsidP="00031805">
      <w:pPr>
        <w:pStyle w:val="Heading4"/>
      </w:pPr>
      <w:bookmarkStart w:id="82" w:name="_Toc73893493"/>
      <w:r>
        <w:t>16.3.3</w:t>
      </w:r>
      <w:r>
        <w:tab/>
      </w:r>
      <w:proofErr w:type="spellStart"/>
      <w:r>
        <w:t>MuD</w:t>
      </w:r>
      <w:bookmarkEnd w:id="82"/>
      <w:proofErr w:type="spellEnd"/>
    </w:p>
    <w:p w14:paraId="2ACFF91B" w14:textId="77777777" w:rsidR="00031805" w:rsidRDefault="00031805" w:rsidP="00031805">
      <w:pPr>
        <w:pStyle w:val="Heading4"/>
      </w:pPr>
      <w:bookmarkStart w:id="83" w:name="_Toc73893494"/>
      <w:r>
        <w:t>16.3.4</w:t>
      </w:r>
      <w:r>
        <w:tab/>
        <w:t>IMSProtoc16</w:t>
      </w:r>
      <w:bookmarkEnd w:id="83"/>
    </w:p>
    <w:p w14:paraId="5E588727" w14:textId="77777777" w:rsidR="00031805" w:rsidRDefault="00031805" w:rsidP="00031805">
      <w:pPr>
        <w:pStyle w:val="Heading4"/>
      </w:pPr>
      <w:bookmarkStart w:id="84" w:name="_Toc73893495"/>
      <w:r>
        <w:t>16.3.5</w:t>
      </w:r>
      <w:r>
        <w:tab/>
        <w:t>void</w:t>
      </w:r>
      <w:bookmarkEnd w:id="84"/>
    </w:p>
    <w:p w14:paraId="60A179B0" w14:textId="77777777" w:rsidR="00031805" w:rsidRDefault="00031805" w:rsidP="00031805">
      <w:pPr>
        <w:pStyle w:val="Heading4"/>
      </w:pPr>
      <w:bookmarkStart w:id="85" w:name="_Toc73893496"/>
      <w:r>
        <w:t>16.3.6</w:t>
      </w:r>
      <w:r>
        <w:tab/>
        <w:t>eMCData2</w:t>
      </w:r>
      <w:bookmarkEnd w:id="85"/>
    </w:p>
    <w:p w14:paraId="2A72B222" w14:textId="77777777" w:rsidR="00031805" w:rsidRDefault="00031805" w:rsidP="00031805">
      <w:pPr>
        <w:pStyle w:val="Heading4"/>
      </w:pPr>
      <w:bookmarkStart w:id="86" w:name="_Toc73893497"/>
      <w:r>
        <w:t>16.3.7</w:t>
      </w:r>
      <w:r>
        <w:tab/>
        <w:t>E2E_DELAY (CT4)</w:t>
      </w:r>
      <w:bookmarkEnd w:id="86"/>
    </w:p>
    <w:p w14:paraId="696D1BF0" w14:textId="77777777" w:rsidR="00031805" w:rsidRDefault="00031805" w:rsidP="00031805">
      <w:pPr>
        <w:pStyle w:val="Heading4"/>
      </w:pPr>
      <w:bookmarkStart w:id="87" w:name="_Toc73893498"/>
      <w:r>
        <w:t>16.3.8</w:t>
      </w:r>
      <w:r>
        <w:tab/>
        <w:t>VBCLTE (CT3 lead)</w:t>
      </w:r>
      <w:bookmarkEnd w:id="87"/>
    </w:p>
    <w:p w14:paraId="3579E66B" w14:textId="77777777" w:rsidR="00031805" w:rsidRDefault="00031805" w:rsidP="00031805">
      <w:pPr>
        <w:pStyle w:val="Heading4"/>
      </w:pPr>
      <w:bookmarkStart w:id="88" w:name="_Toc73893499"/>
      <w:r>
        <w:t>16.3.9</w:t>
      </w:r>
      <w:r>
        <w:tab/>
        <w:t>ISAT-MO-WITHDRAW</w:t>
      </w:r>
      <w:bookmarkEnd w:id="88"/>
    </w:p>
    <w:p w14:paraId="54FD790C" w14:textId="77777777" w:rsidR="00031805" w:rsidRDefault="00031805" w:rsidP="00031805">
      <w:pPr>
        <w:pStyle w:val="Heading4"/>
      </w:pPr>
      <w:bookmarkStart w:id="89" w:name="_Toc73893500"/>
      <w:r>
        <w:t>16.3.10</w:t>
      </w:r>
      <w:r>
        <w:tab/>
        <w:t>MONASTERY2</w:t>
      </w:r>
      <w:bookmarkEnd w:id="89"/>
    </w:p>
    <w:p w14:paraId="3E04B162" w14:textId="72427559" w:rsidR="00031805" w:rsidRDefault="00031805" w:rsidP="00031805">
      <w:pPr>
        <w:rPr>
          <w:rFonts w:ascii="Arial" w:hAnsi="Arial" w:cs="Arial"/>
          <w:b/>
          <w:sz w:val="24"/>
        </w:rPr>
      </w:pPr>
      <w:r>
        <w:rPr>
          <w:rFonts w:ascii="Arial" w:hAnsi="Arial" w:cs="Arial"/>
          <w:b/>
          <w:color w:val="0000FF"/>
          <w:sz w:val="24"/>
        </w:rPr>
        <w:t>C1-212869</w:t>
      </w:r>
      <w:r>
        <w:rPr>
          <w:rFonts w:ascii="Arial" w:hAnsi="Arial" w:cs="Arial"/>
          <w:b/>
          <w:color w:val="0000FF"/>
          <w:sz w:val="24"/>
        </w:rPr>
        <w:tab/>
      </w:r>
      <w:r>
        <w:rPr>
          <w:rFonts w:ascii="Arial" w:hAnsi="Arial" w:cs="Arial"/>
          <w:b/>
          <w:sz w:val="24"/>
        </w:rPr>
        <w:t>Add the functional-alias-URI element to D.1.3 - R16</w:t>
      </w:r>
    </w:p>
    <w:p w14:paraId="718464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Cat: F (Rel-16)</w:t>
      </w:r>
      <w:r>
        <w:rPr>
          <w:i/>
        </w:rPr>
        <w:br/>
      </w:r>
      <w:r>
        <w:rPr>
          <w:i/>
        </w:rPr>
        <w:br/>
      </w:r>
      <w:r>
        <w:rPr>
          <w:i/>
        </w:rPr>
        <w:tab/>
      </w:r>
      <w:r>
        <w:rPr>
          <w:i/>
        </w:rPr>
        <w:tab/>
      </w:r>
      <w:r>
        <w:rPr>
          <w:i/>
        </w:rPr>
        <w:tab/>
      </w:r>
      <w:r>
        <w:rPr>
          <w:i/>
        </w:rPr>
        <w:tab/>
      </w:r>
      <w:r>
        <w:rPr>
          <w:i/>
        </w:rPr>
        <w:tab/>
        <w:t>Source: FirstNet, Nokia, Nokia Shanghai Bell / Mike</w:t>
      </w:r>
    </w:p>
    <w:p w14:paraId="6F2D00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C1-213057</w:t>
      </w:r>
      <w:r>
        <w:rPr>
          <w:color w:val="993300"/>
          <w:u w:val="single"/>
        </w:rPr>
        <w:t>.</w:t>
      </w:r>
    </w:p>
    <w:p w14:paraId="7A9CC0D4" w14:textId="25266B5B" w:rsidR="00031805" w:rsidRDefault="00031805" w:rsidP="00031805">
      <w:pPr>
        <w:rPr>
          <w:rFonts w:ascii="Arial" w:hAnsi="Arial" w:cs="Arial"/>
          <w:b/>
          <w:sz w:val="24"/>
        </w:rPr>
      </w:pPr>
      <w:r>
        <w:rPr>
          <w:rFonts w:ascii="Arial" w:hAnsi="Arial" w:cs="Arial"/>
          <w:b/>
          <w:color w:val="0000FF"/>
          <w:sz w:val="24"/>
        </w:rPr>
        <w:t>C1-212870</w:t>
      </w:r>
      <w:r>
        <w:rPr>
          <w:rFonts w:ascii="Arial" w:hAnsi="Arial" w:cs="Arial"/>
          <w:b/>
          <w:color w:val="0000FF"/>
          <w:sz w:val="24"/>
        </w:rPr>
        <w:tab/>
      </w:r>
      <w:r>
        <w:rPr>
          <w:rFonts w:ascii="Arial" w:hAnsi="Arial" w:cs="Arial"/>
          <w:b/>
          <w:sz w:val="24"/>
        </w:rPr>
        <w:t>Add the functional-alias-URI element to D.1.3 - R17</w:t>
      </w:r>
    </w:p>
    <w:p w14:paraId="1CC1EB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Cat: A (Rel-17)</w:t>
      </w:r>
      <w:r>
        <w:rPr>
          <w:i/>
        </w:rPr>
        <w:br/>
      </w:r>
      <w:r>
        <w:rPr>
          <w:i/>
        </w:rPr>
        <w:br/>
      </w:r>
      <w:r>
        <w:rPr>
          <w:i/>
        </w:rPr>
        <w:tab/>
      </w:r>
      <w:r>
        <w:rPr>
          <w:i/>
        </w:rPr>
        <w:tab/>
      </w:r>
      <w:r>
        <w:rPr>
          <w:i/>
        </w:rPr>
        <w:tab/>
      </w:r>
      <w:r>
        <w:rPr>
          <w:i/>
        </w:rPr>
        <w:tab/>
      </w:r>
      <w:r>
        <w:rPr>
          <w:i/>
        </w:rPr>
        <w:tab/>
        <w:t>Source: FirstNet, Nokia, Nokia Shanghai Bell / Mike</w:t>
      </w:r>
    </w:p>
    <w:p w14:paraId="2C3EAE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C1-213058</w:t>
      </w:r>
      <w:r>
        <w:rPr>
          <w:color w:val="993300"/>
          <w:u w:val="single"/>
        </w:rPr>
        <w:t>.</w:t>
      </w:r>
    </w:p>
    <w:p w14:paraId="4DF15202" w14:textId="110D4BC6" w:rsidR="00031805" w:rsidRDefault="00031805" w:rsidP="00031805">
      <w:pPr>
        <w:rPr>
          <w:rFonts w:ascii="Arial" w:hAnsi="Arial" w:cs="Arial"/>
          <w:b/>
          <w:sz w:val="24"/>
        </w:rPr>
      </w:pPr>
      <w:r>
        <w:rPr>
          <w:rFonts w:ascii="Arial" w:hAnsi="Arial" w:cs="Arial"/>
          <w:b/>
          <w:color w:val="0000FF"/>
          <w:sz w:val="24"/>
        </w:rPr>
        <w:t>C1-212974</w:t>
      </w:r>
      <w:r>
        <w:rPr>
          <w:rFonts w:ascii="Arial" w:hAnsi="Arial" w:cs="Arial"/>
          <w:b/>
          <w:color w:val="0000FF"/>
          <w:sz w:val="24"/>
        </w:rPr>
        <w:tab/>
      </w:r>
      <w:r>
        <w:rPr>
          <w:rFonts w:ascii="Arial" w:hAnsi="Arial" w:cs="Arial"/>
          <w:b/>
          <w:sz w:val="24"/>
        </w:rPr>
        <w:t>Call transfer for MCPTT private call, call control part</w:t>
      </w:r>
    </w:p>
    <w:p w14:paraId="24217D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CR-0709  rev  Cat: B (Rel-17)</w:t>
      </w:r>
      <w:r>
        <w:rPr>
          <w:i/>
        </w:rPr>
        <w:br/>
      </w:r>
      <w:r>
        <w:rPr>
          <w:i/>
        </w:rPr>
        <w:br/>
      </w:r>
      <w:r>
        <w:rPr>
          <w:i/>
        </w:rPr>
        <w:tab/>
      </w:r>
      <w:r>
        <w:rPr>
          <w:i/>
        </w:rPr>
        <w:tab/>
      </w:r>
      <w:r>
        <w:rPr>
          <w:i/>
        </w:rPr>
        <w:tab/>
      </w:r>
      <w:r>
        <w:rPr>
          <w:i/>
        </w:rPr>
        <w:tab/>
      </w:r>
      <w:r>
        <w:rPr>
          <w:i/>
        </w:rPr>
        <w:tab/>
        <w:t>Source: Kontron Transportation France</w:t>
      </w:r>
    </w:p>
    <w:p w14:paraId="31C54B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C1-213839</w:t>
      </w:r>
      <w:r>
        <w:rPr>
          <w:color w:val="993300"/>
          <w:u w:val="single"/>
        </w:rPr>
        <w:t>.</w:t>
      </w:r>
    </w:p>
    <w:p w14:paraId="4620B0B0" w14:textId="18839411" w:rsidR="00031805" w:rsidRDefault="00031805" w:rsidP="00031805">
      <w:pPr>
        <w:rPr>
          <w:rFonts w:ascii="Arial" w:hAnsi="Arial" w:cs="Arial"/>
          <w:b/>
          <w:sz w:val="24"/>
        </w:rPr>
      </w:pPr>
      <w:r>
        <w:rPr>
          <w:rFonts w:ascii="Arial" w:hAnsi="Arial" w:cs="Arial"/>
          <w:b/>
          <w:color w:val="0000FF"/>
          <w:sz w:val="24"/>
        </w:rPr>
        <w:t>C1-212975</w:t>
      </w:r>
      <w:r>
        <w:rPr>
          <w:rFonts w:ascii="Arial" w:hAnsi="Arial" w:cs="Arial"/>
          <w:b/>
          <w:color w:val="0000FF"/>
          <w:sz w:val="24"/>
        </w:rPr>
        <w:tab/>
      </w:r>
      <w:r>
        <w:rPr>
          <w:rFonts w:ascii="Arial" w:hAnsi="Arial" w:cs="Arial"/>
          <w:b/>
          <w:sz w:val="24"/>
        </w:rPr>
        <w:t>Call forwarding for MCPTT private call, Management Object part</w:t>
      </w:r>
    </w:p>
    <w:p w14:paraId="1B26FF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CR-0104  rev  Cat: B (Rel-17)</w:t>
      </w:r>
      <w:r>
        <w:rPr>
          <w:i/>
        </w:rPr>
        <w:br/>
      </w:r>
      <w:r>
        <w:rPr>
          <w:i/>
        </w:rPr>
        <w:br/>
      </w:r>
      <w:r>
        <w:rPr>
          <w:i/>
        </w:rPr>
        <w:tab/>
      </w:r>
      <w:r>
        <w:rPr>
          <w:i/>
        </w:rPr>
        <w:tab/>
      </w:r>
      <w:r>
        <w:rPr>
          <w:i/>
        </w:rPr>
        <w:tab/>
      </w:r>
      <w:r>
        <w:rPr>
          <w:i/>
        </w:rPr>
        <w:tab/>
      </w:r>
      <w:r>
        <w:rPr>
          <w:i/>
        </w:rPr>
        <w:tab/>
        <w:t>Source: Kontron Transportation France</w:t>
      </w:r>
    </w:p>
    <w:p w14:paraId="0C4F698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C1-213840</w:t>
      </w:r>
      <w:r>
        <w:rPr>
          <w:color w:val="993300"/>
          <w:u w:val="single"/>
        </w:rPr>
        <w:t>.</w:t>
      </w:r>
    </w:p>
    <w:p w14:paraId="0AD41078" w14:textId="003B482B" w:rsidR="00031805" w:rsidRDefault="00031805" w:rsidP="00031805">
      <w:pPr>
        <w:rPr>
          <w:rFonts w:ascii="Arial" w:hAnsi="Arial" w:cs="Arial"/>
          <w:b/>
          <w:sz w:val="24"/>
        </w:rPr>
      </w:pPr>
      <w:r>
        <w:rPr>
          <w:rFonts w:ascii="Arial" w:hAnsi="Arial" w:cs="Arial"/>
          <w:b/>
          <w:color w:val="0000FF"/>
          <w:sz w:val="24"/>
        </w:rPr>
        <w:t>C1-212976</w:t>
      </w:r>
      <w:r>
        <w:rPr>
          <w:rFonts w:ascii="Arial" w:hAnsi="Arial" w:cs="Arial"/>
          <w:b/>
          <w:color w:val="0000FF"/>
          <w:sz w:val="24"/>
        </w:rPr>
        <w:tab/>
      </w:r>
      <w:r>
        <w:rPr>
          <w:rFonts w:ascii="Arial" w:hAnsi="Arial" w:cs="Arial"/>
          <w:b/>
          <w:sz w:val="24"/>
        </w:rPr>
        <w:t>Call forwarding for MCPTT private call, Configuration Management part</w:t>
      </w:r>
    </w:p>
    <w:p w14:paraId="7621C0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CR-0182  rev  Cat: B (Rel-17)</w:t>
      </w:r>
      <w:r>
        <w:rPr>
          <w:i/>
        </w:rPr>
        <w:br/>
      </w:r>
      <w:r>
        <w:rPr>
          <w:i/>
        </w:rPr>
        <w:br/>
      </w:r>
      <w:r>
        <w:rPr>
          <w:i/>
        </w:rPr>
        <w:tab/>
      </w:r>
      <w:r>
        <w:rPr>
          <w:i/>
        </w:rPr>
        <w:tab/>
      </w:r>
      <w:r>
        <w:rPr>
          <w:i/>
        </w:rPr>
        <w:tab/>
      </w:r>
      <w:r>
        <w:rPr>
          <w:i/>
        </w:rPr>
        <w:tab/>
      </w:r>
      <w:r>
        <w:rPr>
          <w:i/>
        </w:rPr>
        <w:tab/>
        <w:t>Source: Kontron Transportation France</w:t>
      </w:r>
    </w:p>
    <w:p w14:paraId="6581F7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C1-213841</w:t>
      </w:r>
      <w:r>
        <w:rPr>
          <w:color w:val="993300"/>
          <w:u w:val="single"/>
        </w:rPr>
        <w:t>.</w:t>
      </w:r>
    </w:p>
    <w:p w14:paraId="7D4C46CD" w14:textId="3403E6F3" w:rsidR="00031805" w:rsidRDefault="00031805" w:rsidP="00031805">
      <w:pPr>
        <w:rPr>
          <w:rFonts w:ascii="Arial" w:hAnsi="Arial" w:cs="Arial"/>
          <w:b/>
          <w:sz w:val="24"/>
        </w:rPr>
      </w:pPr>
      <w:r>
        <w:rPr>
          <w:rFonts w:ascii="Arial" w:hAnsi="Arial" w:cs="Arial"/>
          <w:b/>
          <w:color w:val="0000FF"/>
          <w:sz w:val="24"/>
        </w:rPr>
        <w:t>C1-213057</w:t>
      </w:r>
      <w:r>
        <w:rPr>
          <w:rFonts w:ascii="Arial" w:hAnsi="Arial" w:cs="Arial"/>
          <w:b/>
          <w:color w:val="0000FF"/>
          <w:sz w:val="24"/>
        </w:rPr>
        <w:tab/>
      </w:r>
      <w:r>
        <w:rPr>
          <w:rFonts w:ascii="Arial" w:hAnsi="Arial" w:cs="Arial"/>
          <w:b/>
          <w:sz w:val="24"/>
        </w:rPr>
        <w:t>Add the functional-alias-URI element to D.1.3 - R16</w:t>
      </w:r>
    </w:p>
    <w:p w14:paraId="3766A5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1 Cat: F (Rel-16)</w:t>
      </w:r>
      <w:r>
        <w:rPr>
          <w:i/>
        </w:rPr>
        <w:br/>
      </w:r>
      <w:r>
        <w:rPr>
          <w:i/>
        </w:rPr>
        <w:br/>
      </w:r>
      <w:r>
        <w:rPr>
          <w:i/>
        </w:rPr>
        <w:tab/>
      </w:r>
      <w:r>
        <w:rPr>
          <w:i/>
        </w:rPr>
        <w:tab/>
      </w:r>
      <w:r>
        <w:rPr>
          <w:i/>
        </w:rPr>
        <w:tab/>
      </w:r>
      <w:r>
        <w:rPr>
          <w:i/>
        </w:rPr>
        <w:tab/>
      </w:r>
      <w:r>
        <w:rPr>
          <w:i/>
        </w:rPr>
        <w:tab/>
        <w:t>Source: FirstNet, Nokia, Nokia Shanghai Bell / Mike</w:t>
      </w:r>
    </w:p>
    <w:p w14:paraId="4DA737EF" w14:textId="77777777" w:rsidR="00031805" w:rsidRDefault="00031805" w:rsidP="00031805">
      <w:pPr>
        <w:rPr>
          <w:color w:val="808080"/>
        </w:rPr>
      </w:pPr>
      <w:r>
        <w:rPr>
          <w:color w:val="808080"/>
        </w:rPr>
        <w:t>(Replaces C1-212869)</w:t>
      </w:r>
    </w:p>
    <w:p w14:paraId="388142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C1-213588</w:t>
      </w:r>
      <w:r>
        <w:rPr>
          <w:color w:val="993300"/>
          <w:u w:val="single"/>
        </w:rPr>
        <w:t>.</w:t>
      </w:r>
    </w:p>
    <w:p w14:paraId="14BFBBA4" w14:textId="15F492B9" w:rsidR="00031805" w:rsidRDefault="00031805" w:rsidP="00031805">
      <w:pPr>
        <w:rPr>
          <w:rFonts w:ascii="Arial" w:hAnsi="Arial" w:cs="Arial"/>
          <w:b/>
          <w:sz w:val="24"/>
        </w:rPr>
      </w:pPr>
      <w:r>
        <w:rPr>
          <w:rFonts w:ascii="Arial" w:hAnsi="Arial" w:cs="Arial"/>
          <w:b/>
          <w:color w:val="0000FF"/>
          <w:sz w:val="24"/>
        </w:rPr>
        <w:t>C1-213058</w:t>
      </w:r>
      <w:r>
        <w:rPr>
          <w:rFonts w:ascii="Arial" w:hAnsi="Arial" w:cs="Arial"/>
          <w:b/>
          <w:color w:val="0000FF"/>
          <w:sz w:val="24"/>
        </w:rPr>
        <w:tab/>
      </w:r>
      <w:r>
        <w:rPr>
          <w:rFonts w:ascii="Arial" w:hAnsi="Arial" w:cs="Arial"/>
          <w:b/>
          <w:sz w:val="24"/>
        </w:rPr>
        <w:t>Add the functional-alias-URI element to D.1.3 - R17</w:t>
      </w:r>
    </w:p>
    <w:p w14:paraId="05CC8BD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1 Cat: A (Rel-17)</w:t>
      </w:r>
      <w:r>
        <w:rPr>
          <w:i/>
        </w:rPr>
        <w:br/>
      </w:r>
      <w:r>
        <w:rPr>
          <w:i/>
        </w:rPr>
        <w:br/>
      </w:r>
      <w:r>
        <w:rPr>
          <w:i/>
        </w:rPr>
        <w:tab/>
      </w:r>
      <w:r>
        <w:rPr>
          <w:i/>
        </w:rPr>
        <w:tab/>
      </w:r>
      <w:r>
        <w:rPr>
          <w:i/>
        </w:rPr>
        <w:tab/>
      </w:r>
      <w:r>
        <w:rPr>
          <w:i/>
        </w:rPr>
        <w:tab/>
      </w:r>
      <w:r>
        <w:rPr>
          <w:i/>
        </w:rPr>
        <w:tab/>
        <w:t>Source: FirstNet, Nokia, Nokia Shanghai Bell / Mike</w:t>
      </w:r>
    </w:p>
    <w:p w14:paraId="56A62D18" w14:textId="77777777" w:rsidR="00031805" w:rsidRDefault="00031805" w:rsidP="00031805">
      <w:pPr>
        <w:rPr>
          <w:color w:val="808080"/>
        </w:rPr>
      </w:pPr>
      <w:r>
        <w:rPr>
          <w:color w:val="808080"/>
        </w:rPr>
        <w:t>(Replaces C1-212870)</w:t>
      </w:r>
    </w:p>
    <w:p w14:paraId="4B2D45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C1-213626</w:t>
      </w:r>
      <w:r>
        <w:rPr>
          <w:color w:val="993300"/>
          <w:u w:val="single"/>
        </w:rPr>
        <w:t>.</w:t>
      </w:r>
    </w:p>
    <w:p w14:paraId="62AD8C7C" w14:textId="6CB8010F" w:rsidR="00031805" w:rsidRDefault="00031805" w:rsidP="00031805">
      <w:pPr>
        <w:rPr>
          <w:rFonts w:ascii="Arial" w:hAnsi="Arial" w:cs="Arial"/>
          <w:b/>
          <w:sz w:val="24"/>
        </w:rPr>
      </w:pPr>
      <w:r>
        <w:rPr>
          <w:rFonts w:ascii="Arial" w:hAnsi="Arial" w:cs="Arial"/>
          <w:b/>
          <w:color w:val="0000FF"/>
          <w:sz w:val="24"/>
        </w:rPr>
        <w:t>C1-213081</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7CEB2E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CR-0112  rev  Cat: F (Rel-16)</w:t>
      </w:r>
      <w:r>
        <w:rPr>
          <w:i/>
        </w:rPr>
        <w:br/>
      </w:r>
      <w:r>
        <w:rPr>
          <w:i/>
        </w:rPr>
        <w:br/>
      </w:r>
      <w:r>
        <w:rPr>
          <w:i/>
        </w:rPr>
        <w:tab/>
      </w:r>
      <w:r>
        <w:rPr>
          <w:i/>
        </w:rPr>
        <w:tab/>
      </w:r>
      <w:r>
        <w:rPr>
          <w:i/>
        </w:rPr>
        <w:tab/>
      </w:r>
      <w:r>
        <w:rPr>
          <w:i/>
        </w:rPr>
        <w:tab/>
      </w:r>
      <w:r>
        <w:rPr>
          <w:i/>
        </w:rPr>
        <w:tab/>
        <w:t>Source: Ericsson, FirstNet / Nevenka</w:t>
      </w:r>
    </w:p>
    <w:p w14:paraId="4BEE07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C1-213621</w:t>
      </w:r>
      <w:r>
        <w:rPr>
          <w:color w:val="993300"/>
          <w:u w:val="single"/>
        </w:rPr>
        <w:t>.</w:t>
      </w:r>
    </w:p>
    <w:p w14:paraId="6A0D8A5E" w14:textId="2E3627AC" w:rsidR="00031805" w:rsidRDefault="00031805" w:rsidP="00031805">
      <w:pPr>
        <w:rPr>
          <w:rFonts w:ascii="Arial" w:hAnsi="Arial" w:cs="Arial"/>
          <w:b/>
          <w:sz w:val="24"/>
        </w:rPr>
      </w:pPr>
      <w:r>
        <w:rPr>
          <w:rFonts w:ascii="Arial" w:hAnsi="Arial" w:cs="Arial"/>
          <w:b/>
          <w:color w:val="0000FF"/>
          <w:sz w:val="24"/>
        </w:rPr>
        <w:t>C1-213082</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5E00502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CR-0113  rev  Cat: A (Rel-17)</w:t>
      </w:r>
      <w:r>
        <w:rPr>
          <w:i/>
        </w:rPr>
        <w:br/>
      </w:r>
      <w:r>
        <w:rPr>
          <w:i/>
        </w:rPr>
        <w:br/>
      </w:r>
      <w:r>
        <w:rPr>
          <w:i/>
        </w:rPr>
        <w:tab/>
      </w:r>
      <w:r>
        <w:rPr>
          <w:i/>
        </w:rPr>
        <w:tab/>
      </w:r>
      <w:r>
        <w:rPr>
          <w:i/>
        </w:rPr>
        <w:tab/>
      </w:r>
      <w:r>
        <w:rPr>
          <w:i/>
        </w:rPr>
        <w:tab/>
      </w:r>
      <w:r>
        <w:rPr>
          <w:i/>
        </w:rPr>
        <w:tab/>
        <w:t>Source: Ericsson, FirstNet / Nevenka</w:t>
      </w:r>
    </w:p>
    <w:p w14:paraId="0AD0BA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C1-213622</w:t>
      </w:r>
      <w:r>
        <w:rPr>
          <w:color w:val="993300"/>
          <w:u w:val="single"/>
        </w:rPr>
        <w:t>.</w:t>
      </w:r>
    </w:p>
    <w:p w14:paraId="6E9CAEC6" w14:textId="46A01A68" w:rsidR="00031805" w:rsidRDefault="00031805" w:rsidP="00031805">
      <w:pPr>
        <w:rPr>
          <w:rFonts w:ascii="Arial" w:hAnsi="Arial" w:cs="Arial"/>
          <w:b/>
          <w:sz w:val="24"/>
        </w:rPr>
      </w:pPr>
      <w:r>
        <w:rPr>
          <w:rFonts w:ascii="Arial" w:hAnsi="Arial" w:cs="Arial"/>
          <w:b/>
          <w:color w:val="0000FF"/>
          <w:sz w:val="24"/>
        </w:rPr>
        <w:t>C1-213083</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MCData</w:t>
      </w:r>
      <w:proofErr w:type="spellEnd"/>
      <w:r>
        <w:rPr>
          <w:rFonts w:ascii="Arial" w:hAnsi="Arial" w:cs="Arial"/>
          <w:b/>
          <w:sz w:val="24"/>
        </w:rPr>
        <w:t xml:space="preserve"> user profile MO</w:t>
      </w:r>
    </w:p>
    <w:p w14:paraId="1EA989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CR-0114  rev  Cat: F (Rel-16)</w:t>
      </w:r>
      <w:r>
        <w:rPr>
          <w:i/>
        </w:rPr>
        <w:br/>
      </w:r>
      <w:r>
        <w:rPr>
          <w:i/>
        </w:rPr>
        <w:br/>
      </w:r>
      <w:r>
        <w:rPr>
          <w:i/>
        </w:rPr>
        <w:tab/>
      </w:r>
      <w:r>
        <w:rPr>
          <w:i/>
        </w:rPr>
        <w:tab/>
      </w:r>
      <w:r>
        <w:rPr>
          <w:i/>
        </w:rPr>
        <w:tab/>
      </w:r>
      <w:r>
        <w:rPr>
          <w:i/>
        </w:rPr>
        <w:tab/>
      </w:r>
      <w:r>
        <w:rPr>
          <w:i/>
        </w:rPr>
        <w:tab/>
        <w:t>Source: Ericsson, FirstNet / Nevenka</w:t>
      </w:r>
    </w:p>
    <w:p w14:paraId="580CA6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C1-213623</w:t>
      </w:r>
      <w:r>
        <w:rPr>
          <w:color w:val="993300"/>
          <w:u w:val="single"/>
        </w:rPr>
        <w:t>.</w:t>
      </w:r>
    </w:p>
    <w:p w14:paraId="0721EB37" w14:textId="1F6796B5" w:rsidR="00031805" w:rsidRDefault="00031805" w:rsidP="00031805">
      <w:pPr>
        <w:rPr>
          <w:rFonts w:ascii="Arial" w:hAnsi="Arial" w:cs="Arial"/>
          <w:b/>
          <w:sz w:val="24"/>
        </w:rPr>
      </w:pPr>
      <w:r>
        <w:rPr>
          <w:rFonts w:ascii="Arial" w:hAnsi="Arial" w:cs="Arial"/>
          <w:b/>
          <w:color w:val="0000FF"/>
          <w:sz w:val="24"/>
        </w:rPr>
        <w:t>C1-213084</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MCData</w:t>
      </w:r>
      <w:proofErr w:type="spellEnd"/>
      <w:r>
        <w:rPr>
          <w:rFonts w:ascii="Arial" w:hAnsi="Arial" w:cs="Arial"/>
          <w:b/>
          <w:sz w:val="24"/>
        </w:rPr>
        <w:t xml:space="preserve"> user profile MO</w:t>
      </w:r>
    </w:p>
    <w:p w14:paraId="4C7454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CR-0115  rev  Cat: A (Rel-17)</w:t>
      </w:r>
      <w:r>
        <w:rPr>
          <w:i/>
        </w:rPr>
        <w:br/>
      </w:r>
      <w:r>
        <w:rPr>
          <w:i/>
        </w:rPr>
        <w:lastRenderedPageBreak/>
        <w:br/>
      </w:r>
      <w:r>
        <w:rPr>
          <w:i/>
        </w:rPr>
        <w:tab/>
      </w:r>
      <w:r>
        <w:rPr>
          <w:i/>
        </w:rPr>
        <w:tab/>
      </w:r>
      <w:r>
        <w:rPr>
          <w:i/>
        </w:rPr>
        <w:tab/>
      </w:r>
      <w:r>
        <w:rPr>
          <w:i/>
        </w:rPr>
        <w:tab/>
      </w:r>
      <w:r>
        <w:rPr>
          <w:i/>
        </w:rPr>
        <w:tab/>
        <w:t>Source: Ericsson, FirstNet / Nevenka</w:t>
      </w:r>
    </w:p>
    <w:p w14:paraId="7C380D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C1-213624</w:t>
      </w:r>
      <w:r>
        <w:rPr>
          <w:color w:val="993300"/>
          <w:u w:val="single"/>
        </w:rPr>
        <w:t>.</w:t>
      </w:r>
    </w:p>
    <w:p w14:paraId="640D5D97" w14:textId="05C5A716" w:rsidR="00031805" w:rsidRDefault="00031805" w:rsidP="00031805">
      <w:pPr>
        <w:rPr>
          <w:rFonts w:ascii="Arial" w:hAnsi="Arial" w:cs="Arial"/>
          <w:b/>
          <w:sz w:val="24"/>
        </w:rPr>
      </w:pPr>
      <w:r>
        <w:rPr>
          <w:rFonts w:ascii="Arial" w:hAnsi="Arial" w:cs="Arial"/>
          <w:b/>
          <w:color w:val="0000FF"/>
          <w:sz w:val="24"/>
        </w:rPr>
        <w:t>C1-213464</w:t>
      </w:r>
      <w:r>
        <w:rPr>
          <w:rFonts w:ascii="Arial" w:hAnsi="Arial" w:cs="Arial"/>
          <w:b/>
          <w:color w:val="0000FF"/>
          <w:sz w:val="24"/>
        </w:rPr>
        <w:tab/>
      </w:r>
      <w:r>
        <w:rPr>
          <w:rFonts w:ascii="Arial" w:hAnsi="Arial" w:cs="Arial"/>
          <w:b/>
          <w:sz w:val="24"/>
        </w:rPr>
        <w:t>FA indication in subscription request-</w:t>
      </w:r>
      <w:proofErr w:type="spellStart"/>
      <w:r>
        <w:rPr>
          <w:rFonts w:ascii="Arial" w:hAnsi="Arial" w:cs="Arial"/>
          <w:b/>
          <w:sz w:val="24"/>
        </w:rPr>
        <w:t>MCData</w:t>
      </w:r>
      <w:proofErr w:type="spellEnd"/>
    </w:p>
    <w:p w14:paraId="7676B2D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v16.6.0</w:t>
      </w:r>
      <w:r>
        <w:rPr>
          <w:i/>
        </w:rPr>
        <w:tab/>
        <w:t xml:space="preserve">  CR-0232  rev  Cat: F (Rel-16)</w:t>
      </w:r>
      <w:r>
        <w:rPr>
          <w:i/>
        </w:rPr>
        <w:br/>
      </w:r>
      <w:r>
        <w:rPr>
          <w:i/>
        </w:rPr>
        <w:br/>
      </w:r>
      <w:r>
        <w:rPr>
          <w:i/>
        </w:rPr>
        <w:tab/>
      </w:r>
      <w:r>
        <w:rPr>
          <w:i/>
        </w:rPr>
        <w:tab/>
      </w:r>
      <w:r>
        <w:rPr>
          <w:i/>
        </w:rPr>
        <w:tab/>
      </w:r>
      <w:r>
        <w:rPr>
          <w:i/>
        </w:rPr>
        <w:tab/>
      </w:r>
      <w:r>
        <w:rPr>
          <w:i/>
        </w:rPr>
        <w:tab/>
        <w:t>Source: Nokia, Nokia Shanghai Bell, FirstNet</w:t>
      </w:r>
    </w:p>
    <w:p w14:paraId="6AE8AD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C1-213946</w:t>
      </w:r>
      <w:r>
        <w:rPr>
          <w:color w:val="993300"/>
          <w:u w:val="single"/>
        </w:rPr>
        <w:t>.</w:t>
      </w:r>
    </w:p>
    <w:p w14:paraId="0AA7A753" w14:textId="18592E5B" w:rsidR="00031805" w:rsidRDefault="00031805" w:rsidP="00031805">
      <w:pPr>
        <w:rPr>
          <w:rFonts w:ascii="Arial" w:hAnsi="Arial" w:cs="Arial"/>
          <w:b/>
          <w:sz w:val="24"/>
        </w:rPr>
      </w:pPr>
      <w:r>
        <w:rPr>
          <w:rFonts w:ascii="Arial" w:hAnsi="Arial" w:cs="Arial"/>
          <w:b/>
          <w:color w:val="0000FF"/>
          <w:sz w:val="24"/>
        </w:rPr>
        <w:t>C1-213465</w:t>
      </w:r>
      <w:r>
        <w:rPr>
          <w:rFonts w:ascii="Arial" w:hAnsi="Arial" w:cs="Arial"/>
          <w:b/>
          <w:color w:val="0000FF"/>
          <w:sz w:val="24"/>
        </w:rPr>
        <w:tab/>
      </w:r>
      <w:r>
        <w:rPr>
          <w:rFonts w:ascii="Arial" w:hAnsi="Arial" w:cs="Arial"/>
          <w:b/>
          <w:sz w:val="24"/>
        </w:rPr>
        <w:t>FA indication in subscription request-</w:t>
      </w:r>
      <w:proofErr w:type="spellStart"/>
      <w:r>
        <w:rPr>
          <w:rFonts w:ascii="Arial" w:hAnsi="Arial" w:cs="Arial"/>
          <w:b/>
          <w:sz w:val="24"/>
        </w:rPr>
        <w:t>MCData</w:t>
      </w:r>
      <w:proofErr w:type="spellEnd"/>
      <w:r>
        <w:rPr>
          <w:rFonts w:ascii="Arial" w:hAnsi="Arial" w:cs="Arial"/>
          <w:b/>
          <w:sz w:val="24"/>
        </w:rPr>
        <w:t>-mirror</w:t>
      </w:r>
    </w:p>
    <w:p w14:paraId="3433AE8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v17.2.0</w:t>
      </w:r>
      <w:r>
        <w:rPr>
          <w:i/>
        </w:rPr>
        <w:tab/>
        <w:t xml:space="preserve">  CR-0233  rev  Cat: A (Rel-17)</w:t>
      </w:r>
      <w:r>
        <w:rPr>
          <w:i/>
        </w:rPr>
        <w:br/>
      </w:r>
      <w:r>
        <w:rPr>
          <w:i/>
        </w:rPr>
        <w:br/>
      </w:r>
      <w:r>
        <w:rPr>
          <w:i/>
        </w:rPr>
        <w:tab/>
      </w:r>
      <w:r>
        <w:rPr>
          <w:i/>
        </w:rPr>
        <w:tab/>
      </w:r>
      <w:r>
        <w:rPr>
          <w:i/>
        </w:rPr>
        <w:tab/>
      </w:r>
      <w:r>
        <w:rPr>
          <w:i/>
        </w:rPr>
        <w:tab/>
      </w:r>
      <w:r>
        <w:rPr>
          <w:i/>
        </w:rPr>
        <w:tab/>
        <w:t>Source: Nokia, Nokia Shanghai Bell, FirstNet</w:t>
      </w:r>
    </w:p>
    <w:p w14:paraId="5A21DC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C1-213947</w:t>
      </w:r>
      <w:r>
        <w:rPr>
          <w:color w:val="993300"/>
          <w:u w:val="single"/>
        </w:rPr>
        <w:t>.</w:t>
      </w:r>
    </w:p>
    <w:p w14:paraId="305412D4" w14:textId="6791E37A" w:rsidR="00031805" w:rsidRDefault="00031805" w:rsidP="00031805">
      <w:pPr>
        <w:rPr>
          <w:rFonts w:ascii="Arial" w:hAnsi="Arial" w:cs="Arial"/>
          <w:b/>
          <w:sz w:val="24"/>
        </w:rPr>
      </w:pPr>
      <w:r>
        <w:rPr>
          <w:rFonts w:ascii="Arial" w:hAnsi="Arial" w:cs="Arial"/>
          <w:b/>
          <w:color w:val="0000FF"/>
          <w:sz w:val="24"/>
        </w:rPr>
        <w:t>C1-213469</w:t>
      </w:r>
      <w:r>
        <w:rPr>
          <w:rFonts w:ascii="Arial" w:hAnsi="Arial" w:cs="Arial"/>
          <w:b/>
          <w:color w:val="0000FF"/>
          <w:sz w:val="24"/>
        </w:rPr>
        <w:tab/>
      </w:r>
      <w:r>
        <w:rPr>
          <w:rFonts w:ascii="Arial" w:hAnsi="Arial" w:cs="Arial"/>
          <w:b/>
          <w:sz w:val="24"/>
        </w:rPr>
        <w:t>FA inclusion in First-to-answer call</w:t>
      </w:r>
    </w:p>
    <w:p w14:paraId="04DF3F8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CR-0717  rev  Cat: F (Rel-16)</w:t>
      </w:r>
      <w:r>
        <w:rPr>
          <w:i/>
        </w:rPr>
        <w:br/>
      </w:r>
      <w:r>
        <w:rPr>
          <w:i/>
        </w:rPr>
        <w:br/>
      </w:r>
      <w:r>
        <w:rPr>
          <w:i/>
        </w:rPr>
        <w:tab/>
      </w:r>
      <w:r>
        <w:rPr>
          <w:i/>
        </w:rPr>
        <w:tab/>
      </w:r>
      <w:r>
        <w:rPr>
          <w:i/>
        </w:rPr>
        <w:tab/>
      </w:r>
      <w:r>
        <w:rPr>
          <w:i/>
        </w:rPr>
        <w:tab/>
      </w:r>
      <w:r>
        <w:rPr>
          <w:i/>
        </w:rPr>
        <w:tab/>
        <w:t>Source: Nokia, Nokia Shanghai Bell</w:t>
      </w:r>
    </w:p>
    <w:p w14:paraId="7593C2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0A4B2" w14:textId="2B349F8D" w:rsidR="00031805" w:rsidRDefault="00031805" w:rsidP="00031805">
      <w:pPr>
        <w:rPr>
          <w:rFonts w:ascii="Arial" w:hAnsi="Arial" w:cs="Arial"/>
          <w:b/>
          <w:sz w:val="24"/>
        </w:rPr>
      </w:pPr>
      <w:r>
        <w:rPr>
          <w:rFonts w:ascii="Arial" w:hAnsi="Arial" w:cs="Arial"/>
          <w:b/>
          <w:color w:val="0000FF"/>
          <w:sz w:val="24"/>
        </w:rPr>
        <w:t>C1-213470</w:t>
      </w:r>
      <w:r>
        <w:rPr>
          <w:rFonts w:ascii="Arial" w:hAnsi="Arial" w:cs="Arial"/>
          <w:b/>
          <w:color w:val="0000FF"/>
          <w:sz w:val="24"/>
        </w:rPr>
        <w:tab/>
      </w:r>
      <w:r>
        <w:rPr>
          <w:rFonts w:ascii="Arial" w:hAnsi="Arial" w:cs="Arial"/>
          <w:b/>
          <w:sz w:val="24"/>
        </w:rPr>
        <w:t>FA inclusion in First-to-answer call</w:t>
      </w:r>
    </w:p>
    <w:p w14:paraId="78F8A08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CR-0718  rev  Cat: A (Rel-17)</w:t>
      </w:r>
      <w:r>
        <w:rPr>
          <w:i/>
        </w:rPr>
        <w:br/>
      </w:r>
      <w:r>
        <w:rPr>
          <w:i/>
        </w:rPr>
        <w:br/>
      </w:r>
      <w:r>
        <w:rPr>
          <w:i/>
        </w:rPr>
        <w:tab/>
      </w:r>
      <w:r>
        <w:rPr>
          <w:i/>
        </w:rPr>
        <w:tab/>
      </w:r>
      <w:r>
        <w:rPr>
          <w:i/>
        </w:rPr>
        <w:tab/>
      </w:r>
      <w:r>
        <w:rPr>
          <w:i/>
        </w:rPr>
        <w:tab/>
      </w:r>
      <w:r>
        <w:rPr>
          <w:i/>
        </w:rPr>
        <w:tab/>
        <w:t>Source: Nokia, Nokia Shanghai Bell</w:t>
      </w:r>
    </w:p>
    <w:p w14:paraId="2A0DB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9B7EC" w14:textId="256DE23C" w:rsidR="00031805" w:rsidRDefault="00031805" w:rsidP="00031805">
      <w:pPr>
        <w:rPr>
          <w:rFonts w:ascii="Arial" w:hAnsi="Arial" w:cs="Arial"/>
          <w:b/>
          <w:sz w:val="24"/>
        </w:rPr>
      </w:pPr>
      <w:r>
        <w:rPr>
          <w:rFonts w:ascii="Arial" w:hAnsi="Arial" w:cs="Arial"/>
          <w:b/>
          <w:color w:val="0000FF"/>
          <w:sz w:val="24"/>
        </w:rPr>
        <w:t>C1-213588</w:t>
      </w:r>
      <w:r>
        <w:rPr>
          <w:rFonts w:ascii="Arial" w:hAnsi="Arial" w:cs="Arial"/>
          <w:b/>
          <w:color w:val="0000FF"/>
          <w:sz w:val="24"/>
        </w:rPr>
        <w:tab/>
      </w:r>
      <w:r>
        <w:rPr>
          <w:rFonts w:ascii="Arial" w:hAnsi="Arial" w:cs="Arial"/>
          <w:b/>
          <w:sz w:val="24"/>
        </w:rPr>
        <w:t>Add the functional-alias-URI element to D.1.3 - R16</w:t>
      </w:r>
    </w:p>
    <w:p w14:paraId="44652CA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2 Cat: F (Rel-16)</w:t>
      </w:r>
      <w:r>
        <w:rPr>
          <w:i/>
        </w:rPr>
        <w:br/>
      </w:r>
      <w:r>
        <w:rPr>
          <w:i/>
        </w:rPr>
        <w:br/>
      </w:r>
      <w:r>
        <w:rPr>
          <w:i/>
        </w:rPr>
        <w:tab/>
      </w:r>
      <w:r>
        <w:rPr>
          <w:i/>
        </w:rPr>
        <w:tab/>
      </w:r>
      <w:r>
        <w:rPr>
          <w:i/>
        </w:rPr>
        <w:tab/>
      </w:r>
      <w:r>
        <w:rPr>
          <w:i/>
        </w:rPr>
        <w:tab/>
      </w:r>
      <w:r>
        <w:rPr>
          <w:i/>
        </w:rPr>
        <w:tab/>
        <w:t>Source: FirstNet, Nokia, Nokia Shanghai Bell / Mike</w:t>
      </w:r>
    </w:p>
    <w:p w14:paraId="49BBE1B5" w14:textId="77777777" w:rsidR="00031805" w:rsidRDefault="00031805" w:rsidP="00031805">
      <w:pPr>
        <w:rPr>
          <w:color w:val="808080"/>
        </w:rPr>
      </w:pPr>
      <w:r>
        <w:rPr>
          <w:color w:val="808080"/>
        </w:rPr>
        <w:t>(Replaces C1-213057)</w:t>
      </w:r>
    </w:p>
    <w:p w14:paraId="015871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CD7CA" w14:textId="7936A2C5" w:rsidR="00031805" w:rsidRDefault="00031805" w:rsidP="00031805">
      <w:pPr>
        <w:rPr>
          <w:rFonts w:ascii="Arial" w:hAnsi="Arial" w:cs="Arial"/>
          <w:b/>
          <w:sz w:val="24"/>
        </w:rPr>
      </w:pPr>
      <w:r>
        <w:rPr>
          <w:rFonts w:ascii="Arial" w:hAnsi="Arial" w:cs="Arial"/>
          <w:b/>
          <w:color w:val="0000FF"/>
          <w:sz w:val="24"/>
        </w:rPr>
        <w:t>C1-213621</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1D1FE0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CR-0112  rev 1 Cat: F (Rel-16)</w:t>
      </w:r>
      <w:r>
        <w:rPr>
          <w:i/>
        </w:rPr>
        <w:br/>
      </w:r>
      <w:r>
        <w:rPr>
          <w:i/>
        </w:rPr>
        <w:br/>
      </w:r>
      <w:r>
        <w:rPr>
          <w:i/>
        </w:rPr>
        <w:tab/>
      </w:r>
      <w:r>
        <w:rPr>
          <w:i/>
        </w:rPr>
        <w:tab/>
      </w:r>
      <w:r>
        <w:rPr>
          <w:i/>
        </w:rPr>
        <w:tab/>
      </w:r>
      <w:r>
        <w:rPr>
          <w:i/>
        </w:rPr>
        <w:tab/>
      </w:r>
      <w:r>
        <w:rPr>
          <w:i/>
        </w:rPr>
        <w:tab/>
        <w:t>Source: Ericsson, FirstNet, Nokia, Nokia Shanghai Bell</w:t>
      </w:r>
    </w:p>
    <w:p w14:paraId="56D33914" w14:textId="77777777" w:rsidR="00031805" w:rsidRDefault="00031805" w:rsidP="00031805">
      <w:pPr>
        <w:rPr>
          <w:color w:val="808080"/>
        </w:rPr>
      </w:pPr>
      <w:r>
        <w:rPr>
          <w:color w:val="808080"/>
        </w:rPr>
        <w:t>(Replaces C1-213081)</w:t>
      </w:r>
    </w:p>
    <w:p w14:paraId="07EF50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65EA" w14:textId="3F7A83EA" w:rsidR="00031805" w:rsidRDefault="00031805" w:rsidP="00031805">
      <w:pPr>
        <w:rPr>
          <w:rFonts w:ascii="Arial" w:hAnsi="Arial" w:cs="Arial"/>
          <w:b/>
          <w:sz w:val="24"/>
        </w:rPr>
      </w:pPr>
      <w:r>
        <w:rPr>
          <w:rFonts w:ascii="Arial" w:hAnsi="Arial" w:cs="Arial"/>
          <w:b/>
          <w:color w:val="0000FF"/>
          <w:sz w:val="24"/>
        </w:rPr>
        <w:t>C1-213622</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5E4558D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CR-0113  rev 1 Cat: A (Rel-17)</w:t>
      </w:r>
      <w:r>
        <w:rPr>
          <w:i/>
        </w:rPr>
        <w:br/>
      </w:r>
      <w:r>
        <w:rPr>
          <w:i/>
        </w:rPr>
        <w:br/>
      </w:r>
      <w:r>
        <w:rPr>
          <w:i/>
        </w:rPr>
        <w:tab/>
      </w:r>
      <w:r>
        <w:rPr>
          <w:i/>
        </w:rPr>
        <w:tab/>
      </w:r>
      <w:r>
        <w:rPr>
          <w:i/>
        </w:rPr>
        <w:tab/>
      </w:r>
      <w:r>
        <w:rPr>
          <w:i/>
        </w:rPr>
        <w:tab/>
      </w:r>
      <w:r>
        <w:rPr>
          <w:i/>
        </w:rPr>
        <w:tab/>
        <w:t>Source: Ericsson, FirstNet, Nokia, Nokia Shanghai Bell</w:t>
      </w:r>
    </w:p>
    <w:p w14:paraId="7A0D0C89" w14:textId="77777777" w:rsidR="00031805" w:rsidRDefault="00031805" w:rsidP="00031805">
      <w:pPr>
        <w:rPr>
          <w:color w:val="808080"/>
        </w:rPr>
      </w:pPr>
      <w:r>
        <w:rPr>
          <w:color w:val="808080"/>
        </w:rPr>
        <w:t>(Replaces C1-213082)</w:t>
      </w:r>
    </w:p>
    <w:p w14:paraId="32241C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38B70" w14:textId="4D5091D4" w:rsidR="00031805" w:rsidRDefault="00031805" w:rsidP="00031805">
      <w:pPr>
        <w:rPr>
          <w:rFonts w:ascii="Arial" w:hAnsi="Arial" w:cs="Arial"/>
          <w:b/>
          <w:sz w:val="24"/>
        </w:rPr>
      </w:pPr>
      <w:r>
        <w:rPr>
          <w:rFonts w:ascii="Arial" w:hAnsi="Arial" w:cs="Arial"/>
          <w:b/>
          <w:color w:val="0000FF"/>
          <w:sz w:val="24"/>
        </w:rPr>
        <w:t>C1-213623</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MCData</w:t>
      </w:r>
      <w:proofErr w:type="spellEnd"/>
      <w:r>
        <w:rPr>
          <w:rFonts w:ascii="Arial" w:hAnsi="Arial" w:cs="Arial"/>
          <w:b/>
          <w:sz w:val="24"/>
        </w:rPr>
        <w:t xml:space="preserve"> user profile MO</w:t>
      </w:r>
    </w:p>
    <w:p w14:paraId="49340F1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CR-0114  rev 1 Cat: F (Rel-16)</w:t>
      </w:r>
      <w:r>
        <w:rPr>
          <w:i/>
        </w:rPr>
        <w:br/>
      </w:r>
      <w:r>
        <w:rPr>
          <w:i/>
        </w:rPr>
        <w:br/>
      </w:r>
      <w:r>
        <w:rPr>
          <w:i/>
        </w:rPr>
        <w:tab/>
      </w:r>
      <w:r>
        <w:rPr>
          <w:i/>
        </w:rPr>
        <w:tab/>
      </w:r>
      <w:r>
        <w:rPr>
          <w:i/>
        </w:rPr>
        <w:tab/>
      </w:r>
      <w:r>
        <w:rPr>
          <w:i/>
        </w:rPr>
        <w:tab/>
      </w:r>
      <w:r>
        <w:rPr>
          <w:i/>
        </w:rPr>
        <w:tab/>
        <w:t>Source: Ericsson, FirstNet, Nokia, Nokia Shanghai Bell</w:t>
      </w:r>
    </w:p>
    <w:p w14:paraId="63D33B4A" w14:textId="77777777" w:rsidR="00031805" w:rsidRDefault="00031805" w:rsidP="00031805">
      <w:pPr>
        <w:rPr>
          <w:color w:val="808080"/>
        </w:rPr>
      </w:pPr>
      <w:r>
        <w:rPr>
          <w:color w:val="808080"/>
        </w:rPr>
        <w:t>(Replaces C1-213083)</w:t>
      </w:r>
    </w:p>
    <w:p w14:paraId="568FE4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75992" w14:textId="5BBE5734" w:rsidR="00031805" w:rsidRDefault="00031805" w:rsidP="00031805">
      <w:pPr>
        <w:rPr>
          <w:rFonts w:ascii="Arial" w:hAnsi="Arial" w:cs="Arial"/>
          <w:b/>
          <w:sz w:val="24"/>
        </w:rPr>
      </w:pPr>
      <w:r>
        <w:rPr>
          <w:rFonts w:ascii="Arial" w:hAnsi="Arial" w:cs="Arial"/>
          <w:b/>
          <w:color w:val="0000FF"/>
          <w:sz w:val="24"/>
        </w:rPr>
        <w:t>C1-213624</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MCData</w:t>
      </w:r>
      <w:proofErr w:type="spellEnd"/>
      <w:r>
        <w:rPr>
          <w:rFonts w:ascii="Arial" w:hAnsi="Arial" w:cs="Arial"/>
          <w:b/>
          <w:sz w:val="24"/>
        </w:rPr>
        <w:t xml:space="preserve"> user profile MO</w:t>
      </w:r>
    </w:p>
    <w:p w14:paraId="7B2C3D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CR-0115  rev 1 Cat: A (Rel-17)</w:t>
      </w:r>
      <w:r>
        <w:rPr>
          <w:i/>
        </w:rPr>
        <w:br/>
      </w:r>
      <w:r>
        <w:rPr>
          <w:i/>
        </w:rPr>
        <w:br/>
      </w:r>
      <w:r>
        <w:rPr>
          <w:i/>
        </w:rPr>
        <w:tab/>
      </w:r>
      <w:r>
        <w:rPr>
          <w:i/>
        </w:rPr>
        <w:tab/>
      </w:r>
      <w:r>
        <w:rPr>
          <w:i/>
        </w:rPr>
        <w:tab/>
      </w:r>
      <w:r>
        <w:rPr>
          <w:i/>
        </w:rPr>
        <w:tab/>
      </w:r>
      <w:r>
        <w:rPr>
          <w:i/>
        </w:rPr>
        <w:tab/>
        <w:t>Source: Ericsson, FirstNet, Nokia, Nokia Shanghai Bell</w:t>
      </w:r>
    </w:p>
    <w:p w14:paraId="01291BD9" w14:textId="77777777" w:rsidR="00031805" w:rsidRDefault="00031805" w:rsidP="00031805">
      <w:pPr>
        <w:rPr>
          <w:color w:val="808080"/>
        </w:rPr>
      </w:pPr>
      <w:r>
        <w:rPr>
          <w:color w:val="808080"/>
        </w:rPr>
        <w:t>(Replaces C1-213084)</w:t>
      </w:r>
    </w:p>
    <w:p w14:paraId="42509A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44D3" w14:textId="7FE847C5" w:rsidR="00031805" w:rsidRDefault="00031805" w:rsidP="00031805">
      <w:pPr>
        <w:rPr>
          <w:rFonts w:ascii="Arial" w:hAnsi="Arial" w:cs="Arial"/>
          <w:b/>
          <w:sz w:val="24"/>
        </w:rPr>
      </w:pPr>
      <w:r>
        <w:rPr>
          <w:rFonts w:ascii="Arial" w:hAnsi="Arial" w:cs="Arial"/>
          <w:b/>
          <w:color w:val="0000FF"/>
          <w:sz w:val="24"/>
        </w:rPr>
        <w:t>C1-213626</w:t>
      </w:r>
      <w:r>
        <w:rPr>
          <w:rFonts w:ascii="Arial" w:hAnsi="Arial" w:cs="Arial"/>
          <w:b/>
          <w:color w:val="0000FF"/>
          <w:sz w:val="24"/>
        </w:rPr>
        <w:tab/>
      </w:r>
      <w:r>
        <w:rPr>
          <w:rFonts w:ascii="Arial" w:hAnsi="Arial" w:cs="Arial"/>
          <w:b/>
          <w:sz w:val="24"/>
        </w:rPr>
        <w:t>Add the functional-alias-URI element to D.1.3 - R17</w:t>
      </w:r>
    </w:p>
    <w:p w14:paraId="78D67A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2 Cat: A (Rel-17)</w:t>
      </w:r>
      <w:r>
        <w:rPr>
          <w:i/>
        </w:rPr>
        <w:br/>
      </w:r>
      <w:r>
        <w:rPr>
          <w:i/>
        </w:rPr>
        <w:br/>
      </w:r>
      <w:r>
        <w:rPr>
          <w:i/>
        </w:rPr>
        <w:tab/>
      </w:r>
      <w:r>
        <w:rPr>
          <w:i/>
        </w:rPr>
        <w:tab/>
      </w:r>
      <w:r>
        <w:rPr>
          <w:i/>
        </w:rPr>
        <w:tab/>
      </w:r>
      <w:r>
        <w:rPr>
          <w:i/>
        </w:rPr>
        <w:tab/>
      </w:r>
      <w:r>
        <w:rPr>
          <w:i/>
        </w:rPr>
        <w:tab/>
        <w:t>Source: FirstNet, Nokia, Nokia Shanghai Bell / Mike</w:t>
      </w:r>
    </w:p>
    <w:p w14:paraId="4654C26E" w14:textId="77777777" w:rsidR="00031805" w:rsidRDefault="00031805" w:rsidP="00031805">
      <w:pPr>
        <w:rPr>
          <w:color w:val="808080"/>
        </w:rPr>
      </w:pPr>
      <w:r>
        <w:rPr>
          <w:color w:val="808080"/>
        </w:rPr>
        <w:t>(Replaces C1-213058)</w:t>
      </w:r>
    </w:p>
    <w:p w14:paraId="0D4C4C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64E73" w14:textId="34154E47" w:rsidR="00031805" w:rsidRDefault="00031805" w:rsidP="00031805">
      <w:pPr>
        <w:rPr>
          <w:rFonts w:ascii="Arial" w:hAnsi="Arial" w:cs="Arial"/>
          <w:b/>
          <w:sz w:val="24"/>
        </w:rPr>
      </w:pPr>
      <w:r>
        <w:rPr>
          <w:rFonts w:ascii="Arial" w:hAnsi="Arial" w:cs="Arial"/>
          <w:b/>
          <w:color w:val="0000FF"/>
          <w:sz w:val="24"/>
        </w:rPr>
        <w:t>C1-213946</w:t>
      </w:r>
      <w:r>
        <w:rPr>
          <w:rFonts w:ascii="Arial" w:hAnsi="Arial" w:cs="Arial"/>
          <w:b/>
          <w:color w:val="0000FF"/>
          <w:sz w:val="24"/>
        </w:rPr>
        <w:tab/>
      </w:r>
      <w:r>
        <w:rPr>
          <w:rFonts w:ascii="Arial" w:hAnsi="Arial" w:cs="Arial"/>
          <w:b/>
          <w:sz w:val="24"/>
        </w:rPr>
        <w:t>FA indication in subscription request-</w:t>
      </w:r>
      <w:proofErr w:type="spellStart"/>
      <w:r>
        <w:rPr>
          <w:rFonts w:ascii="Arial" w:hAnsi="Arial" w:cs="Arial"/>
          <w:b/>
          <w:sz w:val="24"/>
        </w:rPr>
        <w:t>MCData</w:t>
      </w:r>
      <w:proofErr w:type="spellEnd"/>
    </w:p>
    <w:p w14:paraId="01E0B1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v16.6.0</w:t>
      </w:r>
      <w:r>
        <w:rPr>
          <w:i/>
        </w:rPr>
        <w:tab/>
        <w:t xml:space="preserve">  CR-0232  rev 1 Cat: F (Rel-16)</w:t>
      </w:r>
      <w:r>
        <w:rPr>
          <w:i/>
        </w:rPr>
        <w:br/>
      </w:r>
      <w:r>
        <w:rPr>
          <w:i/>
        </w:rPr>
        <w:br/>
      </w:r>
      <w:r>
        <w:rPr>
          <w:i/>
        </w:rPr>
        <w:tab/>
      </w:r>
      <w:r>
        <w:rPr>
          <w:i/>
        </w:rPr>
        <w:tab/>
      </w:r>
      <w:r>
        <w:rPr>
          <w:i/>
        </w:rPr>
        <w:tab/>
      </w:r>
      <w:r>
        <w:rPr>
          <w:i/>
        </w:rPr>
        <w:tab/>
      </w:r>
      <w:r>
        <w:rPr>
          <w:i/>
        </w:rPr>
        <w:tab/>
        <w:t>Source: Nokia, Nokia Shanghai Bell, FirstNet</w:t>
      </w:r>
    </w:p>
    <w:p w14:paraId="0688C1E0" w14:textId="77777777" w:rsidR="00031805" w:rsidRDefault="00031805" w:rsidP="00031805">
      <w:pPr>
        <w:rPr>
          <w:color w:val="808080"/>
        </w:rPr>
      </w:pPr>
      <w:r>
        <w:rPr>
          <w:color w:val="808080"/>
        </w:rPr>
        <w:t>(Replaces C1-213464)</w:t>
      </w:r>
    </w:p>
    <w:p w14:paraId="2265D6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8C326" w14:textId="2C5B9E47" w:rsidR="00031805" w:rsidRDefault="00031805" w:rsidP="00031805">
      <w:pPr>
        <w:rPr>
          <w:rFonts w:ascii="Arial" w:hAnsi="Arial" w:cs="Arial"/>
          <w:b/>
          <w:sz w:val="24"/>
        </w:rPr>
      </w:pPr>
      <w:r>
        <w:rPr>
          <w:rFonts w:ascii="Arial" w:hAnsi="Arial" w:cs="Arial"/>
          <w:b/>
          <w:color w:val="0000FF"/>
          <w:sz w:val="24"/>
        </w:rPr>
        <w:t>C1-213947</w:t>
      </w:r>
      <w:r>
        <w:rPr>
          <w:rFonts w:ascii="Arial" w:hAnsi="Arial" w:cs="Arial"/>
          <w:b/>
          <w:color w:val="0000FF"/>
          <w:sz w:val="24"/>
        </w:rPr>
        <w:tab/>
      </w:r>
      <w:r>
        <w:rPr>
          <w:rFonts w:ascii="Arial" w:hAnsi="Arial" w:cs="Arial"/>
          <w:b/>
          <w:sz w:val="24"/>
        </w:rPr>
        <w:t>FA indication in subscription request-</w:t>
      </w:r>
      <w:proofErr w:type="spellStart"/>
      <w:r>
        <w:rPr>
          <w:rFonts w:ascii="Arial" w:hAnsi="Arial" w:cs="Arial"/>
          <w:b/>
          <w:sz w:val="24"/>
        </w:rPr>
        <w:t>MCData</w:t>
      </w:r>
      <w:proofErr w:type="spellEnd"/>
      <w:r>
        <w:rPr>
          <w:rFonts w:ascii="Arial" w:hAnsi="Arial" w:cs="Arial"/>
          <w:b/>
          <w:sz w:val="24"/>
        </w:rPr>
        <w:t>-mirror</w:t>
      </w:r>
    </w:p>
    <w:p w14:paraId="5208BE3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v17.2.0</w:t>
      </w:r>
      <w:r>
        <w:rPr>
          <w:i/>
        </w:rPr>
        <w:tab/>
        <w:t xml:space="preserve">  CR-0233  rev 1 Cat: A (Rel-17)</w:t>
      </w:r>
      <w:r>
        <w:rPr>
          <w:i/>
        </w:rPr>
        <w:br/>
      </w:r>
      <w:r>
        <w:rPr>
          <w:i/>
        </w:rPr>
        <w:br/>
      </w:r>
      <w:r>
        <w:rPr>
          <w:i/>
        </w:rPr>
        <w:tab/>
      </w:r>
      <w:r>
        <w:rPr>
          <w:i/>
        </w:rPr>
        <w:tab/>
      </w:r>
      <w:r>
        <w:rPr>
          <w:i/>
        </w:rPr>
        <w:tab/>
      </w:r>
      <w:r>
        <w:rPr>
          <w:i/>
        </w:rPr>
        <w:tab/>
      </w:r>
      <w:r>
        <w:rPr>
          <w:i/>
        </w:rPr>
        <w:tab/>
        <w:t>Source: Nokia, Nokia Shanghai Bell, FirstNet</w:t>
      </w:r>
    </w:p>
    <w:p w14:paraId="1BBFD7AF" w14:textId="77777777" w:rsidR="00031805" w:rsidRDefault="00031805" w:rsidP="00031805">
      <w:pPr>
        <w:rPr>
          <w:color w:val="808080"/>
        </w:rPr>
      </w:pPr>
      <w:r>
        <w:rPr>
          <w:color w:val="808080"/>
        </w:rPr>
        <w:t>(Replaces C1-213465)</w:t>
      </w:r>
    </w:p>
    <w:p w14:paraId="56475A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D0D13" w14:textId="77777777" w:rsidR="00031805" w:rsidRDefault="00031805" w:rsidP="00031805">
      <w:pPr>
        <w:pStyle w:val="Heading4"/>
      </w:pPr>
      <w:bookmarkStart w:id="90" w:name="_Toc73893501"/>
      <w:r>
        <w:lastRenderedPageBreak/>
        <w:t>16.3.11</w:t>
      </w:r>
      <w:r>
        <w:tab/>
        <w:t>eIMS5G_SBA</w:t>
      </w:r>
      <w:bookmarkEnd w:id="90"/>
    </w:p>
    <w:p w14:paraId="51D3CBCE" w14:textId="0E12392B" w:rsidR="00031805" w:rsidRDefault="00031805" w:rsidP="00031805">
      <w:pPr>
        <w:rPr>
          <w:rFonts w:ascii="Arial" w:hAnsi="Arial" w:cs="Arial"/>
          <w:b/>
          <w:sz w:val="24"/>
        </w:rPr>
      </w:pPr>
      <w:r>
        <w:rPr>
          <w:rFonts w:ascii="Arial" w:hAnsi="Arial" w:cs="Arial"/>
          <w:b/>
          <w:color w:val="0000FF"/>
          <w:sz w:val="24"/>
        </w:rPr>
        <w:t>C1-213445</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640760D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v16.9.0</w:t>
      </w:r>
      <w:r>
        <w:rPr>
          <w:i/>
        </w:rPr>
        <w:tab/>
        <w:t xml:space="preserve">  CR-6526  rev  Cat: F (Rel-16)</w:t>
      </w:r>
      <w:r>
        <w:rPr>
          <w:i/>
        </w:rPr>
        <w:br/>
      </w:r>
      <w:r>
        <w:rPr>
          <w:i/>
        </w:rPr>
        <w:br/>
      </w:r>
      <w:r>
        <w:rPr>
          <w:i/>
        </w:rPr>
        <w:tab/>
      </w:r>
      <w:r>
        <w:rPr>
          <w:i/>
        </w:rPr>
        <w:tab/>
      </w:r>
      <w:r>
        <w:rPr>
          <w:i/>
        </w:rPr>
        <w:tab/>
      </w:r>
      <w:r>
        <w:rPr>
          <w:i/>
        </w:rPr>
        <w:tab/>
      </w:r>
      <w:r>
        <w:rPr>
          <w:i/>
        </w:rPr>
        <w:tab/>
        <w:t>Source: Ericsson /Jörgen</w:t>
      </w:r>
    </w:p>
    <w:p w14:paraId="284984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C1-213611</w:t>
      </w:r>
      <w:r>
        <w:rPr>
          <w:color w:val="993300"/>
          <w:u w:val="single"/>
        </w:rPr>
        <w:t>.</w:t>
      </w:r>
    </w:p>
    <w:p w14:paraId="6C27DAC5" w14:textId="2CFB04EB" w:rsidR="00031805" w:rsidRDefault="00031805" w:rsidP="00031805">
      <w:pPr>
        <w:rPr>
          <w:rFonts w:ascii="Arial" w:hAnsi="Arial" w:cs="Arial"/>
          <w:b/>
          <w:sz w:val="24"/>
        </w:rPr>
      </w:pPr>
      <w:r>
        <w:rPr>
          <w:rFonts w:ascii="Arial" w:hAnsi="Arial" w:cs="Arial"/>
          <w:b/>
          <w:color w:val="0000FF"/>
          <w:sz w:val="24"/>
        </w:rPr>
        <w:t>C1-213447</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0B1CC8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CR-6527  rev  Cat: A (Rel-17)</w:t>
      </w:r>
      <w:r>
        <w:rPr>
          <w:i/>
        </w:rPr>
        <w:br/>
      </w:r>
      <w:r>
        <w:rPr>
          <w:i/>
        </w:rPr>
        <w:br/>
      </w:r>
      <w:r>
        <w:rPr>
          <w:i/>
        </w:rPr>
        <w:tab/>
      </w:r>
      <w:r>
        <w:rPr>
          <w:i/>
        </w:rPr>
        <w:tab/>
      </w:r>
      <w:r>
        <w:rPr>
          <w:i/>
        </w:rPr>
        <w:tab/>
      </w:r>
      <w:r>
        <w:rPr>
          <w:i/>
        </w:rPr>
        <w:tab/>
      </w:r>
      <w:r>
        <w:rPr>
          <w:i/>
        </w:rPr>
        <w:tab/>
        <w:t>Source: Ericsson /Jörgen</w:t>
      </w:r>
    </w:p>
    <w:p w14:paraId="3E3341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C1-213612</w:t>
      </w:r>
      <w:r>
        <w:rPr>
          <w:color w:val="993300"/>
          <w:u w:val="single"/>
        </w:rPr>
        <w:t>.</w:t>
      </w:r>
    </w:p>
    <w:p w14:paraId="34F86A76" w14:textId="0E4DBF1E" w:rsidR="00031805" w:rsidRDefault="00031805" w:rsidP="00031805">
      <w:pPr>
        <w:rPr>
          <w:rFonts w:ascii="Arial" w:hAnsi="Arial" w:cs="Arial"/>
          <w:b/>
          <w:sz w:val="24"/>
        </w:rPr>
      </w:pPr>
      <w:r>
        <w:rPr>
          <w:rFonts w:ascii="Arial" w:hAnsi="Arial" w:cs="Arial"/>
          <w:b/>
          <w:color w:val="0000FF"/>
          <w:sz w:val="24"/>
        </w:rPr>
        <w:t>C1-213611</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58BAA5C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v16.9.0</w:t>
      </w:r>
      <w:r>
        <w:rPr>
          <w:i/>
        </w:rPr>
        <w:tab/>
        <w:t xml:space="preserve">  CR-6526  rev 1 Cat: F (Rel-16)</w:t>
      </w:r>
      <w:r>
        <w:rPr>
          <w:i/>
        </w:rPr>
        <w:br/>
      </w:r>
      <w:r>
        <w:rPr>
          <w:i/>
        </w:rPr>
        <w:br/>
      </w:r>
      <w:r>
        <w:rPr>
          <w:i/>
        </w:rPr>
        <w:tab/>
      </w:r>
      <w:r>
        <w:rPr>
          <w:i/>
        </w:rPr>
        <w:tab/>
      </w:r>
      <w:r>
        <w:rPr>
          <w:i/>
        </w:rPr>
        <w:tab/>
      </w:r>
      <w:r>
        <w:rPr>
          <w:i/>
        </w:rPr>
        <w:tab/>
      </w:r>
      <w:r>
        <w:rPr>
          <w:i/>
        </w:rPr>
        <w:tab/>
        <w:t>Source: Ericsson /Jörgen</w:t>
      </w:r>
    </w:p>
    <w:p w14:paraId="4EDBBDCE" w14:textId="77777777" w:rsidR="00031805" w:rsidRDefault="00031805" w:rsidP="00031805">
      <w:pPr>
        <w:rPr>
          <w:color w:val="808080"/>
        </w:rPr>
      </w:pPr>
      <w:r>
        <w:rPr>
          <w:color w:val="808080"/>
        </w:rPr>
        <w:t>(Replaces C1-213445)</w:t>
      </w:r>
    </w:p>
    <w:p w14:paraId="05A50E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A854" w14:textId="5D3F530D" w:rsidR="00031805" w:rsidRDefault="00031805" w:rsidP="00031805">
      <w:pPr>
        <w:rPr>
          <w:rFonts w:ascii="Arial" w:hAnsi="Arial" w:cs="Arial"/>
          <w:b/>
          <w:sz w:val="24"/>
        </w:rPr>
      </w:pPr>
      <w:r>
        <w:rPr>
          <w:rFonts w:ascii="Arial" w:hAnsi="Arial" w:cs="Arial"/>
          <w:b/>
          <w:color w:val="0000FF"/>
          <w:sz w:val="24"/>
        </w:rPr>
        <w:t>C1-213612</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1CEAF11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CR-6527  rev 1 Cat: A (Rel-17)</w:t>
      </w:r>
      <w:r>
        <w:rPr>
          <w:i/>
        </w:rPr>
        <w:br/>
      </w:r>
      <w:r>
        <w:rPr>
          <w:i/>
        </w:rPr>
        <w:br/>
      </w:r>
      <w:r>
        <w:rPr>
          <w:i/>
        </w:rPr>
        <w:tab/>
      </w:r>
      <w:r>
        <w:rPr>
          <w:i/>
        </w:rPr>
        <w:tab/>
      </w:r>
      <w:r>
        <w:rPr>
          <w:i/>
        </w:rPr>
        <w:tab/>
      </w:r>
      <w:r>
        <w:rPr>
          <w:i/>
        </w:rPr>
        <w:tab/>
      </w:r>
      <w:r>
        <w:rPr>
          <w:i/>
        </w:rPr>
        <w:tab/>
        <w:t>Source: Ericsson /Jörgen</w:t>
      </w:r>
    </w:p>
    <w:p w14:paraId="40B213E3" w14:textId="77777777" w:rsidR="00031805" w:rsidRDefault="00031805" w:rsidP="00031805">
      <w:pPr>
        <w:rPr>
          <w:color w:val="808080"/>
        </w:rPr>
      </w:pPr>
      <w:r>
        <w:rPr>
          <w:color w:val="808080"/>
        </w:rPr>
        <w:t>(Replaces C1-213447)</w:t>
      </w:r>
    </w:p>
    <w:p w14:paraId="25CCFE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22AB4" w14:textId="77777777" w:rsidR="00031805" w:rsidRDefault="00031805" w:rsidP="00031805">
      <w:pPr>
        <w:pStyle w:val="Heading4"/>
      </w:pPr>
      <w:bookmarkStart w:id="91" w:name="_Toc73893502"/>
      <w:r>
        <w:t>16.3.12</w:t>
      </w:r>
      <w:r>
        <w:tab/>
        <w:t>enh2MCPTT-CT</w:t>
      </w:r>
      <w:bookmarkEnd w:id="91"/>
    </w:p>
    <w:p w14:paraId="5B5B194F" w14:textId="77777777" w:rsidR="00031805" w:rsidRDefault="00031805" w:rsidP="00031805">
      <w:pPr>
        <w:pStyle w:val="Heading4"/>
      </w:pPr>
      <w:bookmarkStart w:id="92" w:name="_Toc73893503"/>
      <w:r>
        <w:t>16.3.13</w:t>
      </w:r>
      <w:r>
        <w:tab/>
      </w:r>
      <w:proofErr w:type="spellStart"/>
      <w:r>
        <w:t>eIMSVideo</w:t>
      </w:r>
      <w:bookmarkEnd w:id="92"/>
      <w:proofErr w:type="spellEnd"/>
    </w:p>
    <w:p w14:paraId="415763BE" w14:textId="77777777" w:rsidR="00031805" w:rsidRDefault="00031805" w:rsidP="00031805">
      <w:pPr>
        <w:pStyle w:val="Heading4"/>
      </w:pPr>
      <w:bookmarkStart w:id="93" w:name="_Toc73893504"/>
      <w:r>
        <w:t>16.3.14</w:t>
      </w:r>
      <w:r>
        <w:tab/>
        <w:t>Other Rel-16 IMS &amp; MC issues</w:t>
      </w:r>
      <w:bookmarkEnd w:id="93"/>
    </w:p>
    <w:p w14:paraId="6161F13D" w14:textId="09EB12A2" w:rsidR="00031805" w:rsidRDefault="00031805" w:rsidP="00031805">
      <w:pPr>
        <w:rPr>
          <w:rFonts w:ascii="Arial" w:hAnsi="Arial" w:cs="Arial"/>
          <w:b/>
          <w:sz w:val="24"/>
        </w:rPr>
      </w:pPr>
      <w:r>
        <w:rPr>
          <w:rFonts w:ascii="Arial" w:hAnsi="Arial" w:cs="Arial"/>
          <w:b/>
          <w:color w:val="0000FF"/>
          <w:sz w:val="24"/>
        </w:rPr>
        <w:t>C1-213291</w:t>
      </w:r>
      <w:r>
        <w:rPr>
          <w:rFonts w:ascii="Arial" w:hAnsi="Arial" w:cs="Arial"/>
          <w:b/>
          <w:color w:val="0000FF"/>
          <w:sz w:val="24"/>
        </w:rPr>
        <w:tab/>
      </w:r>
      <w:r>
        <w:rPr>
          <w:rFonts w:ascii="Arial" w:hAnsi="Arial" w:cs="Arial"/>
          <w:b/>
          <w:sz w:val="24"/>
        </w:rPr>
        <w:t>CRS Corrections on the support of DTMF</w:t>
      </w:r>
    </w:p>
    <w:p w14:paraId="1DE526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CR-0076  rev  Cat: F (Rel-17)</w:t>
      </w:r>
      <w:r>
        <w:rPr>
          <w:i/>
        </w:rPr>
        <w:br/>
      </w:r>
      <w:r>
        <w:rPr>
          <w:i/>
        </w:rPr>
        <w:br/>
      </w:r>
      <w:r>
        <w:rPr>
          <w:i/>
        </w:rPr>
        <w:tab/>
      </w:r>
      <w:r>
        <w:rPr>
          <w:i/>
        </w:rPr>
        <w:tab/>
      </w:r>
      <w:r>
        <w:rPr>
          <w:i/>
        </w:rPr>
        <w:tab/>
      </w:r>
      <w:r>
        <w:rPr>
          <w:i/>
        </w:rPr>
        <w:tab/>
      </w:r>
      <w:r>
        <w:rPr>
          <w:i/>
        </w:rPr>
        <w:tab/>
        <w:t>Source: Huawei Technologies France</w:t>
      </w:r>
    </w:p>
    <w:p w14:paraId="60E96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EDACB" w14:textId="77777777" w:rsidR="00031805" w:rsidRDefault="00031805" w:rsidP="00031805">
      <w:pPr>
        <w:pStyle w:val="Heading2"/>
      </w:pPr>
      <w:bookmarkStart w:id="94" w:name="_Toc73893505"/>
      <w:r>
        <w:lastRenderedPageBreak/>
        <w:t>17</w:t>
      </w:r>
      <w:r>
        <w:tab/>
        <w:t>Release 17 work items</w:t>
      </w:r>
      <w:bookmarkEnd w:id="94"/>
    </w:p>
    <w:p w14:paraId="46707279" w14:textId="77777777" w:rsidR="00031805" w:rsidRDefault="00031805" w:rsidP="00031805">
      <w:pPr>
        <w:pStyle w:val="Heading3"/>
      </w:pPr>
      <w:bookmarkStart w:id="95" w:name="_Toc73893506"/>
      <w:r>
        <w:t>17.1</w:t>
      </w:r>
      <w:r>
        <w:tab/>
      </w:r>
      <w:proofErr w:type="spellStart"/>
      <w:r>
        <w:t>Tdocs</w:t>
      </w:r>
      <w:proofErr w:type="spellEnd"/>
      <w:r>
        <w:t xml:space="preserve"> on work items</w:t>
      </w:r>
      <w:bookmarkEnd w:id="95"/>
    </w:p>
    <w:p w14:paraId="6DFCE1F8" w14:textId="77777777" w:rsidR="00031805" w:rsidRDefault="00031805" w:rsidP="00031805">
      <w:pPr>
        <w:pStyle w:val="Heading4"/>
      </w:pPr>
      <w:bookmarkStart w:id="96" w:name="_Toc73893507"/>
      <w:r>
        <w:t>17.1.1</w:t>
      </w:r>
      <w:r>
        <w:tab/>
        <w:t>Work Item Descriptions</w:t>
      </w:r>
      <w:bookmarkEnd w:id="96"/>
    </w:p>
    <w:p w14:paraId="1A369351" w14:textId="5D2D8E7A" w:rsidR="00031805" w:rsidRDefault="00031805" w:rsidP="00031805">
      <w:pPr>
        <w:rPr>
          <w:rFonts w:ascii="Arial" w:hAnsi="Arial" w:cs="Arial"/>
          <w:b/>
          <w:sz w:val="24"/>
        </w:rPr>
      </w:pPr>
      <w:r>
        <w:rPr>
          <w:rFonts w:ascii="Arial" w:hAnsi="Arial" w:cs="Arial"/>
          <w:b/>
          <w:color w:val="0000FF"/>
          <w:sz w:val="24"/>
        </w:rPr>
        <w:t>C1-212846</w:t>
      </w:r>
      <w:r>
        <w:rPr>
          <w:rFonts w:ascii="Arial" w:hAnsi="Arial" w:cs="Arial"/>
          <w:b/>
          <w:color w:val="0000FF"/>
          <w:sz w:val="24"/>
        </w:rPr>
        <w:tab/>
      </w:r>
      <w:r>
        <w:rPr>
          <w:rFonts w:ascii="Arial" w:hAnsi="Arial" w:cs="Arial"/>
          <w:b/>
          <w:sz w:val="24"/>
        </w:rPr>
        <w:t>New WID on system enhancement for redundant PDU session</w:t>
      </w:r>
    </w:p>
    <w:p w14:paraId="00E19D41"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11FE2B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BFC44C" w14:textId="392EDE5C" w:rsidR="00031805" w:rsidRDefault="00031805" w:rsidP="00031805">
      <w:pPr>
        <w:rPr>
          <w:rFonts w:ascii="Arial" w:hAnsi="Arial" w:cs="Arial"/>
          <w:b/>
          <w:sz w:val="24"/>
        </w:rPr>
      </w:pPr>
      <w:r>
        <w:rPr>
          <w:rFonts w:ascii="Arial" w:hAnsi="Arial" w:cs="Arial"/>
          <w:b/>
          <w:color w:val="0000FF"/>
          <w:sz w:val="24"/>
        </w:rPr>
        <w:t>C1-212847</w:t>
      </w:r>
      <w:r>
        <w:rPr>
          <w:rFonts w:ascii="Arial" w:hAnsi="Arial" w:cs="Arial"/>
          <w:b/>
          <w:color w:val="0000FF"/>
          <w:sz w:val="24"/>
        </w:rPr>
        <w:tab/>
      </w:r>
      <w:r>
        <w:rPr>
          <w:rFonts w:ascii="Arial" w:hAnsi="Arial" w:cs="Arial"/>
          <w:b/>
          <w:sz w:val="24"/>
        </w:rPr>
        <w:t>New WID on CT aspects of enhanced support of industrial IoT</w:t>
      </w:r>
    </w:p>
    <w:p w14:paraId="28C0B1B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701B920" w14:textId="77777777" w:rsidR="00031805" w:rsidRDefault="00031805" w:rsidP="00031805">
      <w:pPr>
        <w:rPr>
          <w:color w:val="808080"/>
        </w:rPr>
      </w:pPr>
      <w:r>
        <w:rPr>
          <w:color w:val="808080"/>
        </w:rPr>
        <w:t>(Replaces CP-210279)</w:t>
      </w:r>
    </w:p>
    <w:p w14:paraId="7622A1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C1-213560</w:t>
      </w:r>
      <w:r>
        <w:rPr>
          <w:color w:val="993300"/>
          <w:u w:val="single"/>
        </w:rPr>
        <w:t>.</w:t>
      </w:r>
    </w:p>
    <w:p w14:paraId="5615492F" w14:textId="6CDE410E" w:rsidR="00031805" w:rsidRDefault="00031805" w:rsidP="00031805">
      <w:pPr>
        <w:rPr>
          <w:rFonts w:ascii="Arial" w:hAnsi="Arial" w:cs="Arial"/>
          <w:b/>
          <w:sz w:val="24"/>
        </w:rPr>
      </w:pPr>
      <w:r>
        <w:rPr>
          <w:rFonts w:ascii="Arial" w:hAnsi="Arial" w:cs="Arial"/>
          <w:b/>
          <w:color w:val="0000FF"/>
          <w:sz w:val="24"/>
        </w:rPr>
        <w:t>C1-212865</w:t>
      </w:r>
      <w:r>
        <w:rPr>
          <w:rFonts w:ascii="Arial" w:hAnsi="Arial" w:cs="Arial"/>
          <w:b/>
          <w:color w:val="0000FF"/>
          <w:sz w:val="24"/>
        </w:rPr>
        <w:tab/>
      </w:r>
      <w:r>
        <w:rPr>
          <w:rFonts w:ascii="Arial" w:hAnsi="Arial" w:cs="Arial"/>
          <w:b/>
          <w:sz w:val="24"/>
        </w:rPr>
        <w:t>Revised WID on Enabling Multi-USIM devices</w:t>
      </w:r>
    </w:p>
    <w:p w14:paraId="5C0816AB"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532904FF" w14:textId="77777777" w:rsidR="00031805" w:rsidRDefault="00031805" w:rsidP="00031805">
      <w:pPr>
        <w:rPr>
          <w:color w:val="808080"/>
        </w:rPr>
      </w:pPr>
      <w:r>
        <w:rPr>
          <w:color w:val="808080"/>
        </w:rPr>
        <w:t>(Replaces C1-212393)</w:t>
      </w:r>
    </w:p>
    <w:p w14:paraId="1DC446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C1-213564</w:t>
      </w:r>
      <w:r>
        <w:rPr>
          <w:color w:val="993300"/>
          <w:u w:val="single"/>
        </w:rPr>
        <w:t>.</w:t>
      </w:r>
    </w:p>
    <w:p w14:paraId="2572995E" w14:textId="737F8FF9" w:rsidR="00031805" w:rsidRDefault="00031805" w:rsidP="00031805">
      <w:pPr>
        <w:rPr>
          <w:rFonts w:ascii="Arial" w:hAnsi="Arial" w:cs="Arial"/>
          <w:b/>
          <w:sz w:val="24"/>
        </w:rPr>
      </w:pPr>
      <w:r>
        <w:rPr>
          <w:rFonts w:ascii="Arial" w:hAnsi="Arial" w:cs="Arial"/>
          <w:b/>
          <w:color w:val="0000FF"/>
          <w:sz w:val="24"/>
        </w:rPr>
        <w:t>C1-212883</w:t>
      </w:r>
      <w:r>
        <w:rPr>
          <w:rFonts w:ascii="Arial" w:hAnsi="Arial" w:cs="Arial"/>
          <w:b/>
          <w:color w:val="0000FF"/>
          <w:sz w:val="24"/>
        </w:rPr>
        <w:tab/>
      </w:r>
      <w:r>
        <w:rPr>
          <w:rFonts w:ascii="Arial" w:hAnsi="Arial" w:cs="Arial"/>
          <w:b/>
          <w:sz w:val="24"/>
        </w:rPr>
        <w:t xml:space="preserve">Revised WID - CT aspects of Enhanced Mission Critical Push-to-talk </w:t>
      </w:r>
      <w:proofErr w:type="spellStart"/>
      <w:r>
        <w:rPr>
          <w:rFonts w:ascii="Arial" w:hAnsi="Arial" w:cs="Arial"/>
          <w:b/>
          <w:sz w:val="24"/>
        </w:rPr>
        <w:t>ph</w:t>
      </w:r>
      <w:proofErr w:type="spellEnd"/>
      <w:r>
        <w:rPr>
          <w:rFonts w:ascii="Arial" w:hAnsi="Arial" w:cs="Arial"/>
          <w:b/>
          <w:sz w:val="24"/>
        </w:rPr>
        <w:t xml:space="preserve"> 3 (enh3MCPTT-CT)</w:t>
      </w:r>
    </w:p>
    <w:p w14:paraId="7F58A89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FirstNet / Mike</w:t>
      </w:r>
    </w:p>
    <w:p w14:paraId="3931B5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C1-213071</w:t>
      </w:r>
      <w:r>
        <w:rPr>
          <w:color w:val="993300"/>
          <w:u w:val="single"/>
        </w:rPr>
        <w:t>.</w:t>
      </w:r>
    </w:p>
    <w:p w14:paraId="7FC32F46" w14:textId="1D66C15F" w:rsidR="00031805" w:rsidRDefault="00031805" w:rsidP="00031805">
      <w:pPr>
        <w:rPr>
          <w:rFonts w:ascii="Arial" w:hAnsi="Arial" w:cs="Arial"/>
          <w:b/>
          <w:sz w:val="24"/>
        </w:rPr>
      </w:pPr>
      <w:r>
        <w:rPr>
          <w:rFonts w:ascii="Arial" w:hAnsi="Arial" w:cs="Arial"/>
          <w:b/>
          <w:color w:val="0000FF"/>
          <w:sz w:val="24"/>
        </w:rPr>
        <w:t>C1-212893</w:t>
      </w:r>
      <w:r>
        <w:rPr>
          <w:rFonts w:ascii="Arial" w:hAnsi="Arial" w:cs="Arial"/>
          <w:b/>
          <w:color w:val="0000FF"/>
          <w:sz w:val="24"/>
        </w:rPr>
        <w:tab/>
      </w:r>
      <w:r>
        <w:rPr>
          <w:rFonts w:ascii="Arial" w:hAnsi="Arial" w:cs="Arial"/>
          <w:b/>
          <w:sz w:val="24"/>
        </w:rPr>
        <w:t xml:space="preserve">New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28075A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92151CD" w14:textId="77777777" w:rsidR="00031805" w:rsidRDefault="00031805" w:rsidP="00031805">
      <w:pPr>
        <w:rPr>
          <w:color w:val="808080"/>
        </w:rPr>
      </w:pPr>
      <w:r>
        <w:rPr>
          <w:color w:val="808080"/>
        </w:rPr>
        <w:t>(Replaces C1-212515)</w:t>
      </w:r>
    </w:p>
    <w:p w14:paraId="4C0FB7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2AF6" w14:textId="28FFE032" w:rsidR="00031805" w:rsidRDefault="00031805" w:rsidP="00031805">
      <w:pPr>
        <w:rPr>
          <w:rFonts w:ascii="Arial" w:hAnsi="Arial" w:cs="Arial"/>
          <w:b/>
          <w:sz w:val="24"/>
        </w:rPr>
      </w:pPr>
      <w:r>
        <w:rPr>
          <w:rFonts w:ascii="Arial" w:hAnsi="Arial" w:cs="Arial"/>
          <w:b/>
          <w:color w:val="0000FF"/>
          <w:sz w:val="24"/>
        </w:rPr>
        <w:t>C1-213054</w:t>
      </w:r>
      <w:r>
        <w:rPr>
          <w:rFonts w:ascii="Arial" w:hAnsi="Arial" w:cs="Arial"/>
          <w:b/>
          <w:color w:val="0000FF"/>
          <w:sz w:val="24"/>
        </w:rPr>
        <w:tab/>
      </w:r>
      <w:r>
        <w:rPr>
          <w:rFonts w:ascii="Arial" w:hAnsi="Arial" w:cs="Arial"/>
          <w:b/>
          <w:sz w:val="24"/>
        </w:rPr>
        <w:t xml:space="preserve">Revised WID on CT aspects for Support of </w:t>
      </w:r>
      <w:proofErr w:type="spellStart"/>
      <w:r>
        <w:rPr>
          <w:rFonts w:ascii="Arial" w:hAnsi="Arial" w:cs="Arial"/>
          <w:b/>
          <w:sz w:val="24"/>
        </w:rPr>
        <w:t>Uncrewed</w:t>
      </w:r>
      <w:proofErr w:type="spellEnd"/>
      <w:r>
        <w:rPr>
          <w:rFonts w:ascii="Arial" w:hAnsi="Arial" w:cs="Arial"/>
          <w:b/>
          <w:sz w:val="24"/>
        </w:rPr>
        <w:t xml:space="preserve"> Aerial Systems Connectivity, Identification, and Tracking</w:t>
      </w:r>
    </w:p>
    <w:p w14:paraId="173A31B4"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Korea</w:t>
      </w:r>
    </w:p>
    <w:p w14:paraId="21F0DDCD" w14:textId="77777777" w:rsidR="00031805" w:rsidRDefault="00031805" w:rsidP="00031805">
      <w:pPr>
        <w:rPr>
          <w:rFonts w:ascii="Arial" w:hAnsi="Arial" w:cs="Arial"/>
          <w:b/>
        </w:rPr>
      </w:pPr>
      <w:r>
        <w:rPr>
          <w:rFonts w:ascii="Arial" w:hAnsi="Arial" w:cs="Arial"/>
          <w:b/>
        </w:rPr>
        <w:t xml:space="preserve">Abstract: </w:t>
      </w:r>
    </w:p>
    <w:p w14:paraId="4922544F" w14:textId="77777777" w:rsidR="00031805" w:rsidRDefault="00031805" w:rsidP="00031805">
      <w:r>
        <w:t>Change CT3 aspect to introduce new TS for USS services</w:t>
      </w:r>
    </w:p>
    <w:p w14:paraId="3645B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8A2A5" w14:textId="4FF2DA1D" w:rsidR="00031805" w:rsidRDefault="00031805" w:rsidP="00031805">
      <w:pPr>
        <w:rPr>
          <w:rFonts w:ascii="Arial" w:hAnsi="Arial" w:cs="Arial"/>
          <w:b/>
          <w:sz w:val="24"/>
        </w:rPr>
      </w:pPr>
      <w:r>
        <w:rPr>
          <w:rFonts w:ascii="Arial" w:hAnsi="Arial" w:cs="Arial"/>
          <w:b/>
          <w:color w:val="0000FF"/>
          <w:sz w:val="24"/>
        </w:rPr>
        <w:t>C1-213071</w:t>
      </w:r>
      <w:r>
        <w:rPr>
          <w:rFonts w:ascii="Arial" w:hAnsi="Arial" w:cs="Arial"/>
          <w:b/>
          <w:color w:val="0000FF"/>
          <w:sz w:val="24"/>
        </w:rPr>
        <w:tab/>
      </w:r>
      <w:r>
        <w:rPr>
          <w:rFonts w:ascii="Arial" w:hAnsi="Arial" w:cs="Arial"/>
          <w:b/>
          <w:sz w:val="24"/>
        </w:rPr>
        <w:t xml:space="preserve">Revised WID - CT aspects of Enhanced Mission Critical Push-to-talk </w:t>
      </w:r>
      <w:proofErr w:type="spellStart"/>
      <w:r>
        <w:rPr>
          <w:rFonts w:ascii="Arial" w:hAnsi="Arial" w:cs="Arial"/>
          <w:b/>
          <w:sz w:val="24"/>
        </w:rPr>
        <w:t>ph</w:t>
      </w:r>
      <w:proofErr w:type="spellEnd"/>
      <w:r>
        <w:rPr>
          <w:rFonts w:ascii="Arial" w:hAnsi="Arial" w:cs="Arial"/>
          <w:b/>
          <w:sz w:val="24"/>
        </w:rPr>
        <w:t xml:space="preserve"> 3 (enh3MCPTT-CT)</w:t>
      </w:r>
    </w:p>
    <w:p w14:paraId="7F676A99" w14:textId="77777777" w:rsidR="00031805" w:rsidRDefault="00031805" w:rsidP="00031805">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FirstNet / Mike</w:t>
      </w:r>
    </w:p>
    <w:p w14:paraId="40C3C742" w14:textId="77777777" w:rsidR="00031805" w:rsidRDefault="00031805" w:rsidP="00031805">
      <w:pPr>
        <w:rPr>
          <w:color w:val="808080"/>
        </w:rPr>
      </w:pPr>
      <w:r>
        <w:rPr>
          <w:color w:val="808080"/>
        </w:rPr>
        <w:t>(Replaces C1-212883)</w:t>
      </w:r>
    </w:p>
    <w:p w14:paraId="5EDCD86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6760F" w14:textId="69279B15" w:rsidR="00031805" w:rsidRDefault="00031805" w:rsidP="00031805">
      <w:pPr>
        <w:rPr>
          <w:rFonts w:ascii="Arial" w:hAnsi="Arial" w:cs="Arial"/>
          <w:b/>
          <w:sz w:val="24"/>
        </w:rPr>
      </w:pPr>
      <w:r>
        <w:rPr>
          <w:rFonts w:ascii="Arial" w:hAnsi="Arial" w:cs="Arial"/>
          <w:b/>
          <w:color w:val="0000FF"/>
          <w:sz w:val="24"/>
        </w:rPr>
        <w:t>C1-213168</w:t>
      </w:r>
      <w:r>
        <w:rPr>
          <w:rFonts w:ascii="Arial" w:hAnsi="Arial" w:cs="Arial"/>
          <w:b/>
          <w:color w:val="0000FF"/>
          <w:sz w:val="24"/>
        </w:rPr>
        <w:tab/>
      </w:r>
      <w:r>
        <w:rPr>
          <w:rFonts w:ascii="Arial" w:hAnsi="Arial" w:cs="Arial"/>
          <w:b/>
          <w:sz w:val="24"/>
        </w:rPr>
        <w:t>New WID on CT aspects of architecture enhancements for 3GPP support of advanced V2X services - Phase 2</w:t>
      </w:r>
    </w:p>
    <w:p w14:paraId="6B12BF18"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1E1A1A" w14:textId="77777777" w:rsidR="00031805" w:rsidRDefault="00031805" w:rsidP="00031805">
      <w:pPr>
        <w:rPr>
          <w:rFonts w:ascii="Arial" w:hAnsi="Arial" w:cs="Arial"/>
          <w:b/>
        </w:rPr>
      </w:pPr>
      <w:r>
        <w:rPr>
          <w:rFonts w:ascii="Arial" w:hAnsi="Arial" w:cs="Arial"/>
          <w:b/>
        </w:rPr>
        <w:t xml:space="preserve">Abstract: </w:t>
      </w:r>
    </w:p>
    <w:p w14:paraId="62B19FCD" w14:textId="77777777" w:rsidR="00031805" w:rsidRDefault="00031805" w:rsidP="00031805">
      <w:r>
        <w:t>eV2XARC_Ph2</w:t>
      </w:r>
    </w:p>
    <w:p w14:paraId="506B23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C1-213662</w:t>
      </w:r>
      <w:r>
        <w:rPr>
          <w:color w:val="993300"/>
          <w:u w:val="single"/>
        </w:rPr>
        <w:t>.</w:t>
      </w:r>
    </w:p>
    <w:p w14:paraId="2F755297" w14:textId="3590C10C" w:rsidR="00031805" w:rsidRDefault="00031805" w:rsidP="00031805">
      <w:pPr>
        <w:rPr>
          <w:rFonts w:ascii="Arial" w:hAnsi="Arial" w:cs="Arial"/>
          <w:b/>
          <w:sz w:val="24"/>
        </w:rPr>
      </w:pPr>
      <w:r>
        <w:rPr>
          <w:rFonts w:ascii="Arial" w:hAnsi="Arial" w:cs="Arial"/>
          <w:b/>
          <w:color w:val="0000FF"/>
          <w:sz w:val="24"/>
        </w:rPr>
        <w:t>C1-213172</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74A2D75F"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F28028" w14:textId="77777777" w:rsidR="00031805" w:rsidRDefault="00031805" w:rsidP="00031805">
      <w:pPr>
        <w:rPr>
          <w:color w:val="808080"/>
        </w:rPr>
      </w:pPr>
      <w:r>
        <w:rPr>
          <w:color w:val="808080"/>
        </w:rPr>
        <w:t>(Replaces CP-210284)</w:t>
      </w:r>
    </w:p>
    <w:p w14:paraId="0F2C2336" w14:textId="77777777" w:rsidR="00031805" w:rsidRDefault="00031805" w:rsidP="00031805">
      <w:pPr>
        <w:rPr>
          <w:rFonts w:ascii="Arial" w:hAnsi="Arial" w:cs="Arial"/>
          <w:b/>
        </w:rPr>
      </w:pPr>
      <w:r>
        <w:rPr>
          <w:rFonts w:ascii="Arial" w:hAnsi="Arial" w:cs="Arial"/>
          <w:b/>
        </w:rPr>
        <w:t xml:space="preserve">Abstract: </w:t>
      </w:r>
    </w:p>
    <w:p w14:paraId="273B41FE" w14:textId="77777777" w:rsidR="00031805" w:rsidRDefault="00031805" w:rsidP="00031805">
      <w:r>
        <w:t>Revised WID on eEDGE_5GC</w:t>
      </w:r>
    </w:p>
    <w:p w14:paraId="52E4EEE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C1-213663</w:t>
      </w:r>
      <w:r>
        <w:rPr>
          <w:color w:val="993300"/>
          <w:u w:val="single"/>
        </w:rPr>
        <w:t>.</w:t>
      </w:r>
    </w:p>
    <w:p w14:paraId="0D4AACF3" w14:textId="3A56EA51" w:rsidR="00031805" w:rsidRDefault="00031805" w:rsidP="00031805">
      <w:pPr>
        <w:rPr>
          <w:rFonts w:ascii="Arial" w:hAnsi="Arial" w:cs="Arial"/>
          <w:b/>
          <w:sz w:val="24"/>
        </w:rPr>
      </w:pPr>
      <w:r>
        <w:rPr>
          <w:rFonts w:ascii="Arial" w:hAnsi="Arial" w:cs="Arial"/>
          <w:b/>
          <w:color w:val="0000FF"/>
          <w:sz w:val="24"/>
        </w:rPr>
        <w:t>C1-213174</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08FDC6D8"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1A31DC" w14:textId="77777777" w:rsidR="00031805" w:rsidRDefault="00031805" w:rsidP="00031805">
      <w:pPr>
        <w:rPr>
          <w:rFonts w:ascii="Arial" w:hAnsi="Arial" w:cs="Arial"/>
          <w:b/>
        </w:rPr>
      </w:pPr>
      <w:r>
        <w:rPr>
          <w:rFonts w:ascii="Arial" w:hAnsi="Arial" w:cs="Arial"/>
          <w:b/>
        </w:rPr>
        <w:t xml:space="preserve">Abstract: </w:t>
      </w:r>
    </w:p>
    <w:p w14:paraId="13E295E0" w14:textId="77777777" w:rsidR="00031805" w:rsidRDefault="00031805" w:rsidP="00031805">
      <w:r>
        <w:t>5MBS</w:t>
      </w:r>
    </w:p>
    <w:p w14:paraId="44F426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C1-213541</w:t>
      </w:r>
      <w:r>
        <w:rPr>
          <w:color w:val="993300"/>
          <w:u w:val="single"/>
        </w:rPr>
        <w:t>.</w:t>
      </w:r>
    </w:p>
    <w:p w14:paraId="3367E737" w14:textId="6729A164" w:rsidR="00031805" w:rsidRDefault="00031805" w:rsidP="00031805">
      <w:pPr>
        <w:rPr>
          <w:rFonts w:ascii="Arial" w:hAnsi="Arial" w:cs="Arial"/>
          <w:b/>
          <w:sz w:val="24"/>
        </w:rPr>
      </w:pPr>
      <w:r>
        <w:rPr>
          <w:rFonts w:ascii="Arial" w:hAnsi="Arial" w:cs="Arial"/>
          <w:b/>
          <w:color w:val="0000FF"/>
          <w:sz w:val="24"/>
        </w:rPr>
        <w:t>C1-213181</w:t>
      </w:r>
      <w:r>
        <w:rPr>
          <w:rFonts w:ascii="Arial" w:hAnsi="Arial" w:cs="Arial"/>
          <w:b/>
          <w:color w:val="0000FF"/>
          <w:sz w:val="24"/>
        </w:rPr>
        <w:tab/>
      </w:r>
      <w:r>
        <w:rPr>
          <w:rFonts w:ascii="Arial" w:hAnsi="Arial" w:cs="Arial"/>
          <w:b/>
          <w:sz w:val="24"/>
        </w:rPr>
        <w:t>New WID on Rel-17 Enhancements of 3GPP Northbound Interfaces</w:t>
      </w:r>
    </w:p>
    <w:p w14:paraId="086D8FF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6E4CE4" w14:textId="77777777" w:rsidR="00031805" w:rsidRDefault="00031805" w:rsidP="00031805">
      <w:pPr>
        <w:rPr>
          <w:rFonts w:ascii="Arial" w:hAnsi="Arial" w:cs="Arial"/>
          <w:b/>
        </w:rPr>
      </w:pPr>
      <w:r>
        <w:rPr>
          <w:rFonts w:ascii="Arial" w:hAnsi="Arial" w:cs="Arial"/>
          <w:b/>
        </w:rPr>
        <w:t xml:space="preserve">Abstract: </w:t>
      </w:r>
    </w:p>
    <w:p w14:paraId="0CD707DB" w14:textId="77777777" w:rsidR="00031805" w:rsidRDefault="00031805" w:rsidP="00031805">
      <w:r>
        <w:t>NB17</w:t>
      </w:r>
    </w:p>
    <w:p w14:paraId="6CA1C6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C1-213661</w:t>
      </w:r>
      <w:r>
        <w:rPr>
          <w:color w:val="993300"/>
          <w:u w:val="single"/>
        </w:rPr>
        <w:t>.</w:t>
      </w:r>
    </w:p>
    <w:p w14:paraId="432157BD" w14:textId="6EE30D46" w:rsidR="00031805" w:rsidRDefault="00031805" w:rsidP="00031805">
      <w:pPr>
        <w:rPr>
          <w:rFonts w:ascii="Arial" w:hAnsi="Arial" w:cs="Arial"/>
          <w:b/>
          <w:sz w:val="24"/>
        </w:rPr>
      </w:pPr>
      <w:r>
        <w:rPr>
          <w:rFonts w:ascii="Arial" w:hAnsi="Arial" w:cs="Arial"/>
          <w:b/>
          <w:color w:val="0000FF"/>
          <w:sz w:val="24"/>
        </w:rPr>
        <w:t>C1-213225</w:t>
      </w:r>
      <w:r>
        <w:rPr>
          <w:rFonts w:ascii="Arial" w:hAnsi="Arial" w:cs="Arial"/>
          <w:b/>
          <w:color w:val="0000FF"/>
          <w:sz w:val="24"/>
        </w:rPr>
        <w:tab/>
      </w:r>
      <w:r>
        <w:rPr>
          <w:rFonts w:ascii="Arial" w:hAnsi="Arial" w:cs="Arial"/>
          <w:b/>
          <w:sz w:val="24"/>
        </w:rPr>
        <w:t>Revised WID on Enhancement of Network Slicing Phase 2</w:t>
      </w:r>
    </w:p>
    <w:p w14:paraId="3723F5A0"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 Hannah</w:t>
      </w:r>
    </w:p>
    <w:p w14:paraId="0D4C4415" w14:textId="77777777" w:rsidR="00031805" w:rsidRDefault="00031805" w:rsidP="00031805">
      <w:pPr>
        <w:rPr>
          <w:color w:val="808080"/>
        </w:rPr>
      </w:pPr>
      <w:r>
        <w:rPr>
          <w:color w:val="808080"/>
        </w:rPr>
        <w:t>(Replaces CP-210288)</w:t>
      </w:r>
    </w:p>
    <w:p w14:paraId="6AFEF60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C1-213753</w:t>
      </w:r>
      <w:r>
        <w:rPr>
          <w:color w:val="993300"/>
          <w:u w:val="single"/>
        </w:rPr>
        <w:t>.</w:t>
      </w:r>
    </w:p>
    <w:p w14:paraId="17813057" w14:textId="157D3CFE" w:rsidR="00031805" w:rsidRDefault="00031805" w:rsidP="00031805">
      <w:pPr>
        <w:rPr>
          <w:rFonts w:ascii="Arial" w:hAnsi="Arial" w:cs="Arial"/>
          <w:b/>
          <w:sz w:val="24"/>
        </w:rPr>
      </w:pPr>
      <w:r>
        <w:rPr>
          <w:rFonts w:ascii="Arial" w:hAnsi="Arial" w:cs="Arial"/>
          <w:b/>
          <w:color w:val="0000FF"/>
          <w:sz w:val="24"/>
        </w:rPr>
        <w:t>C1-213289</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SA 5GS</w:t>
      </w:r>
    </w:p>
    <w:p w14:paraId="168A6A22" w14:textId="77777777" w:rsidR="00031805" w:rsidRDefault="00031805" w:rsidP="00031805">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03F2A2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9973F" w14:textId="2F21651E" w:rsidR="00031805" w:rsidRDefault="00031805" w:rsidP="00031805">
      <w:pPr>
        <w:rPr>
          <w:rFonts w:ascii="Arial" w:hAnsi="Arial" w:cs="Arial"/>
          <w:b/>
          <w:sz w:val="24"/>
        </w:rPr>
      </w:pPr>
      <w:r>
        <w:rPr>
          <w:rFonts w:ascii="Arial" w:hAnsi="Arial" w:cs="Arial"/>
          <w:b/>
          <w:color w:val="0000FF"/>
          <w:sz w:val="24"/>
        </w:rPr>
        <w:t>C1-213300</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0E9DCF57"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54A485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0EA58" w14:textId="7D3FFA1F" w:rsidR="00031805" w:rsidRDefault="00031805" w:rsidP="00031805">
      <w:pPr>
        <w:rPr>
          <w:rFonts w:ascii="Arial" w:hAnsi="Arial" w:cs="Arial"/>
          <w:b/>
          <w:sz w:val="24"/>
        </w:rPr>
      </w:pPr>
      <w:r>
        <w:rPr>
          <w:rFonts w:ascii="Arial" w:hAnsi="Arial" w:cs="Arial"/>
          <w:b/>
          <w:color w:val="0000FF"/>
          <w:sz w:val="24"/>
        </w:rPr>
        <w:t>C1-213479</w:t>
      </w:r>
      <w:r>
        <w:rPr>
          <w:rFonts w:ascii="Arial" w:hAnsi="Arial" w:cs="Arial"/>
          <w:b/>
          <w:color w:val="0000FF"/>
          <w:sz w:val="24"/>
        </w:rPr>
        <w:tab/>
      </w:r>
      <w:r>
        <w:rPr>
          <w:rFonts w:ascii="Arial" w:hAnsi="Arial" w:cs="Arial"/>
          <w:b/>
          <w:sz w:val="24"/>
        </w:rPr>
        <w:t>New WID on CT aspects of Mission Critical Services over 5GS</w:t>
      </w:r>
    </w:p>
    <w:p w14:paraId="33ECA1C9"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4EADF3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C1-213951</w:t>
      </w:r>
      <w:r>
        <w:rPr>
          <w:color w:val="993300"/>
          <w:u w:val="single"/>
        </w:rPr>
        <w:t>.</w:t>
      </w:r>
    </w:p>
    <w:p w14:paraId="1A6B712C" w14:textId="729F5468" w:rsidR="00031805" w:rsidRDefault="00031805" w:rsidP="00031805">
      <w:pPr>
        <w:rPr>
          <w:rFonts w:ascii="Arial" w:hAnsi="Arial" w:cs="Arial"/>
          <w:b/>
          <w:sz w:val="24"/>
        </w:rPr>
      </w:pPr>
      <w:r>
        <w:rPr>
          <w:rFonts w:ascii="Arial" w:hAnsi="Arial" w:cs="Arial"/>
          <w:b/>
          <w:color w:val="0000FF"/>
          <w:sz w:val="24"/>
        </w:rPr>
        <w:t>C1-213486</w:t>
      </w:r>
      <w:r>
        <w:rPr>
          <w:rFonts w:ascii="Arial" w:hAnsi="Arial" w:cs="Arial"/>
          <w:b/>
          <w:color w:val="0000FF"/>
          <w:sz w:val="24"/>
        </w:rPr>
        <w:tab/>
      </w:r>
      <w:r>
        <w:rPr>
          <w:rFonts w:ascii="Arial" w:hAnsi="Arial" w:cs="Arial"/>
          <w:b/>
          <w:sz w:val="24"/>
        </w:rPr>
        <w:t>Revised WID on CT aspects for enabling Edge Applications</w:t>
      </w:r>
    </w:p>
    <w:p w14:paraId="063CB4BA"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D2940F" w14:textId="77777777" w:rsidR="00031805" w:rsidRDefault="00031805" w:rsidP="00031805">
      <w:pPr>
        <w:rPr>
          <w:color w:val="808080"/>
        </w:rPr>
      </w:pPr>
      <w:r>
        <w:rPr>
          <w:color w:val="808080"/>
        </w:rPr>
        <w:t>(Replaces CP-203106)</w:t>
      </w:r>
    </w:p>
    <w:p w14:paraId="7F3808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C1-213651</w:t>
      </w:r>
      <w:r>
        <w:rPr>
          <w:color w:val="993300"/>
          <w:u w:val="single"/>
        </w:rPr>
        <w:t>.</w:t>
      </w:r>
    </w:p>
    <w:p w14:paraId="65760740" w14:textId="0FD87B06" w:rsidR="00031805" w:rsidRDefault="00031805" w:rsidP="00031805">
      <w:pPr>
        <w:rPr>
          <w:rFonts w:ascii="Arial" w:hAnsi="Arial" w:cs="Arial"/>
          <w:b/>
          <w:sz w:val="24"/>
        </w:rPr>
      </w:pPr>
      <w:r>
        <w:rPr>
          <w:rFonts w:ascii="Arial" w:hAnsi="Arial" w:cs="Arial"/>
          <w:b/>
          <w:color w:val="0000FF"/>
          <w:sz w:val="24"/>
        </w:rPr>
        <w:t>C1-213487</w:t>
      </w:r>
      <w:r>
        <w:rPr>
          <w:rFonts w:ascii="Arial" w:hAnsi="Arial" w:cs="Arial"/>
          <w:b/>
          <w:color w:val="0000FF"/>
          <w:sz w:val="24"/>
        </w:rPr>
        <w:tab/>
      </w:r>
      <w:r>
        <w:rPr>
          <w:rFonts w:ascii="Arial" w:hAnsi="Arial" w:cs="Arial"/>
          <w:b/>
          <w:sz w:val="24"/>
        </w:rPr>
        <w:t>New WID on enhanced Service Enabler Architecture Layer for Verticals</w:t>
      </w:r>
    </w:p>
    <w:p w14:paraId="6ED9FF40"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33D0F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C1-213653</w:t>
      </w:r>
      <w:r>
        <w:rPr>
          <w:color w:val="993300"/>
          <w:u w:val="single"/>
        </w:rPr>
        <w:t>.</w:t>
      </w:r>
    </w:p>
    <w:p w14:paraId="7EF445CE" w14:textId="69178445" w:rsidR="00031805" w:rsidRDefault="00031805" w:rsidP="00031805">
      <w:pPr>
        <w:rPr>
          <w:rFonts w:ascii="Arial" w:hAnsi="Arial" w:cs="Arial"/>
          <w:b/>
          <w:sz w:val="24"/>
        </w:rPr>
      </w:pPr>
      <w:r>
        <w:rPr>
          <w:rFonts w:ascii="Arial" w:hAnsi="Arial" w:cs="Arial"/>
          <w:b/>
          <w:color w:val="0000FF"/>
          <w:sz w:val="24"/>
        </w:rPr>
        <w:t>C1-213539</w:t>
      </w:r>
      <w:r>
        <w:rPr>
          <w:rFonts w:ascii="Arial" w:hAnsi="Arial" w:cs="Arial"/>
          <w:b/>
          <w:color w:val="0000FF"/>
          <w:sz w:val="24"/>
        </w:rPr>
        <w:tab/>
      </w:r>
      <w:r>
        <w:rPr>
          <w:rFonts w:ascii="Arial" w:hAnsi="Arial" w:cs="Arial"/>
          <w:b/>
          <w:sz w:val="24"/>
        </w:rPr>
        <w:t>Revised WID: Enhancement to the 5GC Location Services - Phase 2</w:t>
      </w:r>
    </w:p>
    <w:p w14:paraId="20601D92"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Mikael</w:t>
      </w:r>
    </w:p>
    <w:p w14:paraId="40DB7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C1-213619</w:t>
      </w:r>
      <w:r>
        <w:rPr>
          <w:color w:val="993300"/>
          <w:u w:val="single"/>
        </w:rPr>
        <w:t>.</w:t>
      </w:r>
    </w:p>
    <w:p w14:paraId="463A4BDE" w14:textId="70109F70" w:rsidR="00031805" w:rsidRDefault="00031805" w:rsidP="00031805">
      <w:pPr>
        <w:rPr>
          <w:rFonts w:ascii="Arial" w:hAnsi="Arial" w:cs="Arial"/>
          <w:b/>
          <w:sz w:val="24"/>
        </w:rPr>
      </w:pPr>
      <w:r>
        <w:rPr>
          <w:rFonts w:ascii="Arial" w:hAnsi="Arial" w:cs="Arial"/>
          <w:b/>
          <w:color w:val="0000FF"/>
          <w:sz w:val="24"/>
        </w:rPr>
        <w:t>C1-213541</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497F1285"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91EDEA8" w14:textId="77777777" w:rsidR="00031805" w:rsidRDefault="00031805" w:rsidP="00031805">
      <w:pPr>
        <w:rPr>
          <w:color w:val="808080"/>
        </w:rPr>
      </w:pPr>
      <w:r>
        <w:rPr>
          <w:color w:val="808080"/>
        </w:rPr>
        <w:t>(Replaces C1-213174)</w:t>
      </w:r>
    </w:p>
    <w:p w14:paraId="72A2D191" w14:textId="77777777" w:rsidR="00031805" w:rsidRDefault="00031805" w:rsidP="00031805">
      <w:pPr>
        <w:rPr>
          <w:rFonts w:ascii="Arial" w:hAnsi="Arial" w:cs="Arial"/>
          <w:b/>
        </w:rPr>
      </w:pPr>
      <w:r>
        <w:rPr>
          <w:rFonts w:ascii="Arial" w:hAnsi="Arial" w:cs="Arial"/>
          <w:b/>
        </w:rPr>
        <w:t xml:space="preserve">Abstract: </w:t>
      </w:r>
    </w:p>
    <w:p w14:paraId="44010F1C" w14:textId="77777777" w:rsidR="00031805" w:rsidRDefault="00031805" w:rsidP="00031805">
      <w:r>
        <w:t>5MBS</w:t>
      </w:r>
    </w:p>
    <w:p w14:paraId="3B33F7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C1-213659</w:t>
      </w:r>
      <w:r>
        <w:rPr>
          <w:color w:val="993300"/>
          <w:u w:val="single"/>
        </w:rPr>
        <w:t>.</w:t>
      </w:r>
    </w:p>
    <w:p w14:paraId="48C188D1" w14:textId="6398607A" w:rsidR="00031805" w:rsidRDefault="00031805" w:rsidP="00031805">
      <w:pPr>
        <w:rPr>
          <w:rFonts w:ascii="Arial" w:hAnsi="Arial" w:cs="Arial"/>
          <w:b/>
          <w:sz w:val="24"/>
        </w:rPr>
      </w:pPr>
      <w:r>
        <w:rPr>
          <w:rFonts w:ascii="Arial" w:hAnsi="Arial" w:cs="Arial"/>
          <w:b/>
          <w:color w:val="0000FF"/>
          <w:sz w:val="24"/>
        </w:rPr>
        <w:t>C1-213554</w:t>
      </w:r>
      <w:r>
        <w:rPr>
          <w:rFonts w:ascii="Arial" w:hAnsi="Arial" w:cs="Arial"/>
          <w:b/>
          <w:color w:val="0000FF"/>
          <w:sz w:val="24"/>
        </w:rPr>
        <w:tab/>
      </w:r>
      <w:r>
        <w:rPr>
          <w:rFonts w:ascii="Arial" w:hAnsi="Arial" w:cs="Arial"/>
          <w:b/>
          <w:sz w:val="24"/>
        </w:rPr>
        <w:t>New WID on system enhancement for redundant PDU session</w:t>
      </w:r>
    </w:p>
    <w:p w14:paraId="14AD001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43B49ABE" w14:textId="77777777" w:rsidR="00031805" w:rsidRDefault="00031805" w:rsidP="00031805">
      <w:pPr>
        <w:rPr>
          <w:color w:val="808080"/>
        </w:rPr>
      </w:pPr>
      <w:r>
        <w:rPr>
          <w:color w:val="808080"/>
        </w:rPr>
        <w:t>(Replaces C1-212846)</w:t>
      </w:r>
    </w:p>
    <w:p w14:paraId="506206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A2633" w14:textId="03B1BD6A" w:rsidR="00031805" w:rsidRDefault="00031805" w:rsidP="00031805">
      <w:pPr>
        <w:rPr>
          <w:rFonts w:ascii="Arial" w:hAnsi="Arial" w:cs="Arial"/>
          <w:b/>
          <w:sz w:val="24"/>
        </w:rPr>
      </w:pPr>
      <w:r>
        <w:rPr>
          <w:rFonts w:ascii="Arial" w:hAnsi="Arial" w:cs="Arial"/>
          <w:b/>
          <w:color w:val="0000FF"/>
          <w:sz w:val="24"/>
        </w:rPr>
        <w:lastRenderedPageBreak/>
        <w:t>C1-213560</w:t>
      </w:r>
      <w:r>
        <w:rPr>
          <w:rFonts w:ascii="Arial" w:hAnsi="Arial" w:cs="Arial"/>
          <w:b/>
          <w:color w:val="0000FF"/>
          <w:sz w:val="24"/>
        </w:rPr>
        <w:tab/>
      </w:r>
      <w:r>
        <w:rPr>
          <w:rFonts w:ascii="Arial" w:hAnsi="Arial" w:cs="Arial"/>
          <w:b/>
          <w:sz w:val="24"/>
        </w:rPr>
        <w:t>New WID on CT aspects of enhanced support of industrial IoT</w:t>
      </w:r>
    </w:p>
    <w:p w14:paraId="56699694"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5FD74520" w14:textId="77777777" w:rsidR="00031805" w:rsidRDefault="00031805" w:rsidP="00031805">
      <w:pPr>
        <w:rPr>
          <w:color w:val="808080"/>
        </w:rPr>
      </w:pPr>
      <w:r>
        <w:rPr>
          <w:color w:val="808080"/>
        </w:rPr>
        <w:t>(Replaces C1-212847)</w:t>
      </w:r>
    </w:p>
    <w:p w14:paraId="21CBBA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C50BE" w14:textId="2D3F4769" w:rsidR="00031805" w:rsidRDefault="00031805" w:rsidP="00031805">
      <w:pPr>
        <w:rPr>
          <w:rFonts w:ascii="Arial" w:hAnsi="Arial" w:cs="Arial"/>
          <w:b/>
          <w:sz w:val="24"/>
        </w:rPr>
      </w:pPr>
      <w:r>
        <w:rPr>
          <w:rFonts w:ascii="Arial" w:hAnsi="Arial" w:cs="Arial"/>
          <w:b/>
          <w:color w:val="0000FF"/>
          <w:sz w:val="24"/>
        </w:rPr>
        <w:t>C1-213564</w:t>
      </w:r>
      <w:r>
        <w:rPr>
          <w:rFonts w:ascii="Arial" w:hAnsi="Arial" w:cs="Arial"/>
          <w:b/>
          <w:color w:val="0000FF"/>
          <w:sz w:val="24"/>
        </w:rPr>
        <w:tab/>
      </w:r>
      <w:r>
        <w:rPr>
          <w:rFonts w:ascii="Arial" w:hAnsi="Arial" w:cs="Arial"/>
          <w:b/>
          <w:sz w:val="24"/>
        </w:rPr>
        <w:t>Revised WID on Enabling Multi-USIM devices</w:t>
      </w:r>
    </w:p>
    <w:p w14:paraId="295B253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6054736E" w14:textId="77777777" w:rsidR="00031805" w:rsidRDefault="00031805" w:rsidP="00031805">
      <w:pPr>
        <w:rPr>
          <w:color w:val="808080"/>
        </w:rPr>
      </w:pPr>
      <w:r>
        <w:rPr>
          <w:color w:val="808080"/>
        </w:rPr>
        <w:t>(Replaces C1-212865)</w:t>
      </w:r>
    </w:p>
    <w:p w14:paraId="6FF91D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35105" w14:textId="7FC24C25" w:rsidR="00031805" w:rsidRDefault="00031805" w:rsidP="00031805">
      <w:pPr>
        <w:rPr>
          <w:rFonts w:ascii="Arial" w:hAnsi="Arial" w:cs="Arial"/>
          <w:b/>
          <w:sz w:val="24"/>
        </w:rPr>
      </w:pPr>
      <w:r>
        <w:rPr>
          <w:rFonts w:ascii="Arial" w:hAnsi="Arial" w:cs="Arial"/>
          <w:b/>
          <w:color w:val="0000FF"/>
          <w:sz w:val="24"/>
        </w:rPr>
        <w:t>C1-213619</w:t>
      </w:r>
      <w:r>
        <w:rPr>
          <w:rFonts w:ascii="Arial" w:hAnsi="Arial" w:cs="Arial"/>
          <w:b/>
          <w:color w:val="0000FF"/>
          <w:sz w:val="24"/>
        </w:rPr>
        <w:tab/>
      </w:r>
      <w:r>
        <w:rPr>
          <w:rFonts w:ascii="Arial" w:hAnsi="Arial" w:cs="Arial"/>
          <w:b/>
          <w:sz w:val="24"/>
        </w:rPr>
        <w:t>Revised WID: Enhancement to the 5GC Location Services - Phase 2</w:t>
      </w:r>
    </w:p>
    <w:p w14:paraId="54E59FD7"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Mikael</w:t>
      </w:r>
    </w:p>
    <w:p w14:paraId="7E6F0F4B" w14:textId="77777777" w:rsidR="00031805" w:rsidRDefault="00031805" w:rsidP="00031805">
      <w:pPr>
        <w:rPr>
          <w:color w:val="808080"/>
        </w:rPr>
      </w:pPr>
      <w:r>
        <w:rPr>
          <w:color w:val="808080"/>
        </w:rPr>
        <w:t>(Replaces C1-213539)</w:t>
      </w:r>
    </w:p>
    <w:p w14:paraId="26F6A6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0204D" w14:textId="5DCCDD09" w:rsidR="00031805" w:rsidRDefault="00031805" w:rsidP="00031805">
      <w:pPr>
        <w:rPr>
          <w:rFonts w:ascii="Arial" w:hAnsi="Arial" w:cs="Arial"/>
          <w:b/>
          <w:sz w:val="24"/>
        </w:rPr>
      </w:pPr>
      <w:r>
        <w:rPr>
          <w:rFonts w:ascii="Arial" w:hAnsi="Arial" w:cs="Arial"/>
          <w:b/>
          <w:color w:val="0000FF"/>
          <w:sz w:val="24"/>
        </w:rPr>
        <w:t>C1-213651</w:t>
      </w:r>
      <w:r>
        <w:rPr>
          <w:rFonts w:ascii="Arial" w:hAnsi="Arial" w:cs="Arial"/>
          <w:b/>
          <w:color w:val="0000FF"/>
          <w:sz w:val="24"/>
        </w:rPr>
        <w:tab/>
      </w:r>
      <w:r>
        <w:rPr>
          <w:rFonts w:ascii="Arial" w:hAnsi="Arial" w:cs="Arial"/>
          <w:b/>
          <w:sz w:val="24"/>
        </w:rPr>
        <w:t>Revised WID on CT aspects for enabling Edge Applications</w:t>
      </w:r>
    </w:p>
    <w:p w14:paraId="42742B0B"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9E70472" w14:textId="77777777" w:rsidR="00031805" w:rsidRDefault="00031805" w:rsidP="00031805">
      <w:pPr>
        <w:rPr>
          <w:color w:val="808080"/>
        </w:rPr>
      </w:pPr>
      <w:r>
        <w:rPr>
          <w:color w:val="808080"/>
        </w:rPr>
        <w:t>(Replaces C1-213486)</w:t>
      </w:r>
    </w:p>
    <w:p w14:paraId="61C5E2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88EEB" w14:textId="17E030CF" w:rsidR="00031805" w:rsidRDefault="00031805" w:rsidP="00031805">
      <w:pPr>
        <w:rPr>
          <w:rFonts w:ascii="Arial" w:hAnsi="Arial" w:cs="Arial"/>
          <w:b/>
          <w:sz w:val="24"/>
        </w:rPr>
      </w:pPr>
      <w:r>
        <w:rPr>
          <w:rFonts w:ascii="Arial" w:hAnsi="Arial" w:cs="Arial"/>
          <w:b/>
          <w:color w:val="0000FF"/>
          <w:sz w:val="24"/>
        </w:rPr>
        <w:t>C1-213653</w:t>
      </w:r>
      <w:r>
        <w:rPr>
          <w:rFonts w:ascii="Arial" w:hAnsi="Arial" w:cs="Arial"/>
          <w:b/>
          <w:color w:val="0000FF"/>
          <w:sz w:val="24"/>
        </w:rPr>
        <w:tab/>
      </w:r>
      <w:r>
        <w:rPr>
          <w:rFonts w:ascii="Arial" w:hAnsi="Arial" w:cs="Arial"/>
          <w:b/>
          <w:sz w:val="24"/>
        </w:rPr>
        <w:t>New WID on enhanced Service Enabler Architecture Layer for Verticals</w:t>
      </w:r>
    </w:p>
    <w:p w14:paraId="74676D5F"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34C37AD" w14:textId="77777777" w:rsidR="00031805" w:rsidRDefault="00031805" w:rsidP="00031805">
      <w:pPr>
        <w:rPr>
          <w:color w:val="808080"/>
        </w:rPr>
      </w:pPr>
      <w:r>
        <w:rPr>
          <w:color w:val="808080"/>
        </w:rPr>
        <w:t>(Replaces C1-213487)</w:t>
      </w:r>
    </w:p>
    <w:p w14:paraId="497ED9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C1-213700</w:t>
      </w:r>
      <w:r>
        <w:rPr>
          <w:color w:val="993300"/>
          <w:u w:val="single"/>
        </w:rPr>
        <w:t>.</w:t>
      </w:r>
    </w:p>
    <w:p w14:paraId="0EBD2E00" w14:textId="5540D491" w:rsidR="00031805" w:rsidRDefault="00031805" w:rsidP="00031805">
      <w:pPr>
        <w:rPr>
          <w:rFonts w:ascii="Arial" w:hAnsi="Arial" w:cs="Arial"/>
          <w:b/>
          <w:sz w:val="24"/>
        </w:rPr>
      </w:pPr>
      <w:r>
        <w:rPr>
          <w:rFonts w:ascii="Arial" w:hAnsi="Arial" w:cs="Arial"/>
          <w:b/>
          <w:color w:val="0000FF"/>
          <w:sz w:val="24"/>
        </w:rPr>
        <w:t>C1-213659</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2B51FEA9"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66C610" w14:textId="77777777" w:rsidR="00031805" w:rsidRDefault="00031805" w:rsidP="00031805">
      <w:pPr>
        <w:rPr>
          <w:color w:val="808080"/>
        </w:rPr>
      </w:pPr>
      <w:r>
        <w:rPr>
          <w:color w:val="808080"/>
        </w:rPr>
        <w:t>(Replaces C1-213541)</w:t>
      </w:r>
    </w:p>
    <w:p w14:paraId="27261128" w14:textId="77777777" w:rsidR="00031805" w:rsidRDefault="00031805" w:rsidP="00031805">
      <w:pPr>
        <w:rPr>
          <w:rFonts w:ascii="Arial" w:hAnsi="Arial" w:cs="Arial"/>
          <w:b/>
        </w:rPr>
      </w:pPr>
      <w:r>
        <w:rPr>
          <w:rFonts w:ascii="Arial" w:hAnsi="Arial" w:cs="Arial"/>
          <w:b/>
        </w:rPr>
        <w:t xml:space="preserve">Abstract: </w:t>
      </w:r>
    </w:p>
    <w:p w14:paraId="401585FB" w14:textId="77777777" w:rsidR="00031805" w:rsidRDefault="00031805" w:rsidP="00031805">
      <w:r>
        <w:t>5MBS</w:t>
      </w:r>
    </w:p>
    <w:p w14:paraId="0A77D0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C1-213935</w:t>
      </w:r>
      <w:r>
        <w:rPr>
          <w:color w:val="993300"/>
          <w:u w:val="single"/>
        </w:rPr>
        <w:t>.</w:t>
      </w:r>
    </w:p>
    <w:p w14:paraId="33278FD3" w14:textId="6969298D" w:rsidR="00031805" w:rsidRDefault="00031805" w:rsidP="00031805">
      <w:pPr>
        <w:rPr>
          <w:rFonts w:ascii="Arial" w:hAnsi="Arial" w:cs="Arial"/>
          <w:b/>
          <w:sz w:val="24"/>
        </w:rPr>
      </w:pPr>
      <w:r>
        <w:rPr>
          <w:rFonts w:ascii="Arial" w:hAnsi="Arial" w:cs="Arial"/>
          <w:b/>
          <w:color w:val="0000FF"/>
          <w:sz w:val="24"/>
        </w:rPr>
        <w:t>C1-213661</w:t>
      </w:r>
      <w:r>
        <w:rPr>
          <w:rFonts w:ascii="Arial" w:hAnsi="Arial" w:cs="Arial"/>
          <w:b/>
          <w:color w:val="0000FF"/>
          <w:sz w:val="24"/>
        </w:rPr>
        <w:tab/>
      </w:r>
      <w:r>
        <w:rPr>
          <w:rFonts w:ascii="Arial" w:hAnsi="Arial" w:cs="Arial"/>
          <w:b/>
          <w:sz w:val="24"/>
        </w:rPr>
        <w:t>New WID on Rel-17 Enhancements of 3GPP Northbound Interfaces and Application Layer APIs</w:t>
      </w:r>
    </w:p>
    <w:p w14:paraId="69E3067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6F9220" w14:textId="77777777" w:rsidR="00031805" w:rsidRDefault="00031805" w:rsidP="00031805">
      <w:pPr>
        <w:rPr>
          <w:color w:val="808080"/>
        </w:rPr>
      </w:pPr>
      <w:r>
        <w:rPr>
          <w:color w:val="808080"/>
        </w:rPr>
        <w:t>(Replaces C1-213181)</w:t>
      </w:r>
    </w:p>
    <w:p w14:paraId="06D0B540" w14:textId="77777777" w:rsidR="00031805" w:rsidRDefault="00031805" w:rsidP="00031805">
      <w:pPr>
        <w:rPr>
          <w:rFonts w:ascii="Arial" w:hAnsi="Arial" w:cs="Arial"/>
          <w:b/>
        </w:rPr>
      </w:pPr>
      <w:r>
        <w:rPr>
          <w:rFonts w:ascii="Arial" w:hAnsi="Arial" w:cs="Arial"/>
          <w:b/>
        </w:rPr>
        <w:lastRenderedPageBreak/>
        <w:t xml:space="preserve">Abstract: </w:t>
      </w:r>
    </w:p>
    <w:p w14:paraId="3C6EE839" w14:textId="77777777" w:rsidR="00031805" w:rsidRDefault="00031805" w:rsidP="00031805">
      <w:r>
        <w:t>NB17</w:t>
      </w:r>
    </w:p>
    <w:p w14:paraId="3E59D6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6C04DB" w14:textId="5E8203F8" w:rsidR="00031805" w:rsidRDefault="00031805" w:rsidP="00031805">
      <w:pPr>
        <w:rPr>
          <w:rFonts w:ascii="Arial" w:hAnsi="Arial" w:cs="Arial"/>
          <w:b/>
          <w:sz w:val="24"/>
        </w:rPr>
      </w:pPr>
      <w:r>
        <w:rPr>
          <w:rFonts w:ascii="Arial" w:hAnsi="Arial" w:cs="Arial"/>
          <w:b/>
          <w:color w:val="0000FF"/>
          <w:sz w:val="24"/>
        </w:rPr>
        <w:t>C1-213662</w:t>
      </w:r>
      <w:r>
        <w:rPr>
          <w:rFonts w:ascii="Arial" w:hAnsi="Arial" w:cs="Arial"/>
          <w:b/>
          <w:color w:val="0000FF"/>
          <w:sz w:val="24"/>
        </w:rPr>
        <w:tab/>
      </w:r>
      <w:r>
        <w:rPr>
          <w:rFonts w:ascii="Arial" w:hAnsi="Arial" w:cs="Arial"/>
          <w:b/>
          <w:sz w:val="24"/>
        </w:rPr>
        <w:t>New WID on CT aspects of architecture enhancements for 3GPP support of advanced V2X services - Phase 2</w:t>
      </w:r>
    </w:p>
    <w:p w14:paraId="7843C4E2"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202195EA" w14:textId="77777777" w:rsidR="00031805" w:rsidRDefault="00031805" w:rsidP="00031805">
      <w:pPr>
        <w:rPr>
          <w:color w:val="808080"/>
        </w:rPr>
      </w:pPr>
      <w:r>
        <w:rPr>
          <w:color w:val="808080"/>
        </w:rPr>
        <w:t>(Replaces C1-213168)</w:t>
      </w:r>
    </w:p>
    <w:p w14:paraId="44DC219B" w14:textId="77777777" w:rsidR="00031805" w:rsidRDefault="00031805" w:rsidP="00031805">
      <w:pPr>
        <w:rPr>
          <w:rFonts w:ascii="Arial" w:hAnsi="Arial" w:cs="Arial"/>
          <w:b/>
        </w:rPr>
      </w:pPr>
      <w:r>
        <w:rPr>
          <w:rFonts w:ascii="Arial" w:hAnsi="Arial" w:cs="Arial"/>
          <w:b/>
        </w:rPr>
        <w:t xml:space="preserve">Abstract: </w:t>
      </w:r>
    </w:p>
    <w:p w14:paraId="042829B3" w14:textId="77777777" w:rsidR="00031805" w:rsidRDefault="00031805" w:rsidP="00031805">
      <w:r>
        <w:t>eV2XARC_Ph2</w:t>
      </w:r>
    </w:p>
    <w:p w14:paraId="35E536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3682" w14:textId="44048387" w:rsidR="00031805" w:rsidRDefault="00031805" w:rsidP="00031805">
      <w:pPr>
        <w:rPr>
          <w:rFonts w:ascii="Arial" w:hAnsi="Arial" w:cs="Arial"/>
          <w:b/>
          <w:sz w:val="24"/>
        </w:rPr>
      </w:pPr>
      <w:r>
        <w:rPr>
          <w:rFonts w:ascii="Arial" w:hAnsi="Arial" w:cs="Arial"/>
          <w:b/>
          <w:color w:val="0000FF"/>
          <w:sz w:val="24"/>
        </w:rPr>
        <w:t>C1-213663</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0AE53479"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B56DCD8" w14:textId="77777777" w:rsidR="00031805" w:rsidRDefault="00031805" w:rsidP="00031805">
      <w:pPr>
        <w:rPr>
          <w:color w:val="808080"/>
        </w:rPr>
      </w:pPr>
      <w:r>
        <w:rPr>
          <w:color w:val="808080"/>
        </w:rPr>
        <w:t>(Replaces C1-213172)</w:t>
      </w:r>
    </w:p>
    <w:p w14:paraId="661405D3" w14:textId="77777777" w:rsidR="00031805" w:rsidRDefault="00031805" w:rsidP="00031805">
      <w:pPr>
        <w:rPr>
          <w:rFonts w:ascii="Arial" w:hAnsi="Arial" w:cs="Arial"/>
          <w:b/>
        </w:rPr>
      </w:pPr>
      <w:r>
        <w:rPr>
          <w:rFonts w:ascii="Arial" w:hAnsi="Arial" w:cs="Arial"/>
          <w:b/>
        </w:rPr>
        <w:t xml:space="preserve">Abstract: </w:t>
      </w:r>
    </w:p>
    <w:p w14:paraId="424B75B7" w14:textId="77777777" w:rsidR="00031805" w:rsidRDefault="00031805" w:rsidP="00031805">
      <w:r>
        <w:t>Revised WID on eEDGE_5GC</w:t>
      </w:r>
    </w:p>
    <w:p w14:paraId="198CC5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6994C" w14:textId="18E803E2" w:rsidR="00031805" w:rsidRDefault="00031805" w:rsidP="00031805">
      <w:pPr>
        <w:rPr>
          <w:rFonts w:ascii="Arial" w:hAnsi="Arial" w:cs="Arial"/>
          <w:b/>
          <w:sz w:val="24"/>
        </w:rPr>
      </w:pPr>
      <w:r>
        <w:rPr>
          <w:rFonts w:ascii="Arial" w:hAnsi="Arial" w:cs="Arial"/>
          <w:b/>
          <w:color w:val="0000FF"/>
          <w:sz w:val="24"/>
        </w:rPr>
        <w:t>C1-213700</w:t>
      </w:r>
      <w:r>
        <w:rPr>
          <w:rFonts w:ascii="Arial" w:hAnsi="Arial" w:cs="Arial"/>
          <w:b/>
          <w:color w:val="0000FF"/>
          <w:sz w:val="24"/>
        </w:rPr>
        <w:tab/>
      </w:r>
      <w:r>
        <w:rPr>
          <w:rFonts w:ascii="Arial" w:hAnsi="Arial" w:cs="Arial"/>
          <w:b/>
          <w:sz w:val="24"/>
        </w:rPr>
        <w:t>New WID on enhanced Service Enabler Architecture Layer for Verticals</w:t>
      </w:r>
    </w:p>
    <w:p w14:paraId="3F77B28D"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45E795B" w14:textId="77777777" w:rsidR="00031805" w:rsidRDefault="00031805" w:rsidP="00031805">
      <w:pPr>
        <w:rPr>
          <w:color w:val="808080"/>
        </w:rPr>
      </w:pPr>
      <w:r>
        <w:rPr>
          <w:color w:val="808080"/>
        </w:rPr>
        <w:t>(Replaces C1-213653)</w:t>
      </w:r>
    </w:p>
    <w:p w14:paraId="094DD0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9B399" w14:textId="45098E09" w:rsidR="00031805" w:rsidRDefault="00031805" w:rsidP="00031805">
      <w:pPr>
        <w:rPr>
          <w:rFonts w:ascii="Arial" w:hAnsi="Arial" w:cs="Arial"/>
          <w:b/>
          <w:sz w:val="24"/>
        </w:rPr>
      </w:pPr>
      <w:r>
        <w:rPr>
          <w:rFonts w:ascii="Arial" w:hAnsi="Arial" w:cs="Arial"/>
          <w:b/>
          <w:color w:val="0000FF"/>
          <w:sz w:val="24"/>
        </w:rPr>
        <w:t>C1-213753</w:t>
      </w:r>
      <w:r>
        <w:rPr>
          <w:rFonts w:ascii="Arial" w:hAnsi="Arial" w:cs="Arial"/>
          <w:b/>
          <w:color w:val="0000FF"/>
          <w:sz w:val="24"/>
        </w:rPr>
        <w:tab/>
      </w:r>
      <w:r>
        <w:rPr>
          <w:rFonts w:ascii="Arial" w:hAnsi="Arial" w:cs="Arial"/>
          <w:b/>
          <w:sz w:val="24"/>
        </w:rPr>
        <w:t>Revised WID on Enhancement of Network Slicing Phase 2</w:t>
      </w:r>
    </w:p>
    <w:p w14:paraId="1DC6F5AF"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 Hannah</w:t>
      </w:r>
    </w:p>
    <w:p w14:paraId="51079CE8" w14:textId="77777777" w:rsidR="00031805" w:rsidRDefault="00031805" w:rsidP="00031805">
      <w:pPr>
        <w:rPr>
          <w:color w:val="808080"/>
        </w:rPr>
      </w:pPr>
      <w:r>
        <w:rPr>
          <w:color w:val="808080"/>
        </w:rPr>
        <w:t>(Replaces C1-213225)</w:t>
      </w:r>
    </w:p>
    <w:p w14:paraId="79A5A9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AC1EB" w14:textId="7A3F7F00" w:rsidR="00031805" w:rsidRDefault="00031805" w:rsidP="00031805">
      <w:pPr>
        <w:rPr>
          <w:rFonts w:ascii="Arial" w:hAnsi="Arial" w:cs="Arial"/>
          <w:b/>
          <w:sz w:val="24"/>
        </w:rPr>
      </w:pPr>
      <w:r>
        <w:rPr>
          <w:rFonts w:ascii="Arial" w:hAnsi="Arial" w:cs="Arial"/>
          <w:b/>
          <w:color w:val="0000FF"/>
          <w:sz w:val="24"/>
        </w:rPr>
        <w:t>C1-213935</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7818A81A"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3A5926" w14:textId="77777777" w:rsidR="00031805" w:rsidRDefault="00031805" w:rsidP="00031805">
      <w:pPr>
        <w:rPr>
          <w:color w:val="808080"/>
        </w:rPr>
      </w:pPr>
      <w:r>
        <w:rPr>
          <w:color w:val="808080"/>
        </w:rPr>
        <w:t>(Replaces C1-213659)</w:t>
      </w:r>
    </w:p>
    <w:p w14:paraId="3F72EFCF" w14:textId="77777777" w:rsidR="00031805" w:rsidRDefault="00031805" w:rsidP="00031805">
      <w:pPr>
        <w:rPr>
          <w:rFonts w:ascii="Arial" w:hAnsi="Arial" w:cs="Arial"/>
          <w:b/>
        </w:rPr>
      </w:pPr>
      <w:r>
        <w:rPr>
          <w:rFonts w:ascii="Arial" w:hAnsi="Arial" w:cs="Arial"/>
          <w:b/>
        </w:rPr>
        <w:t xml:space="preserve">Abstract: </w:t>
      </w:r>
    </w:p>
    <w:p w14:paraId="792AE26A" w14:textId="77777777" w:rsidR="00031805" w:rsidRDefault="00031805" w:rsidP="00031805">
      <w:r>
        <w:t>5MBS</w:t>
      </w:r>
    </w:p>
    <w:p w14:paraId="001E4D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F82A18" w14:textId="1C1D2150" w:rsidR="00031805" w:rsidRDefault="00031805" w:rsidP="00031805">
      <w:pPr>
        <w:rPr>
          <w:rFonts w:ascii="Arial" w:hAnsi="Arial" w:cs="Arial"/>
          <w:b/>
          <w:sz w:val="24"/>
        </w:rPr>
      </w:pPr>
      <w:r>
        <w:rPr>
          <w:rFonts w:ascii="Arial" w:hAnsi="Arial" w:cs="Arial"/>
          <w:b/>
          <w:color w:val="0000FF"/>
          <w:sz w:val="24"/>
        </w:rPr>
        <w:t>C1-213951</w:t>
      </w:r>
      <w:r>
        <w:rPr>
          <w:rFonts w:ascii="Arial" w:hAnsi="Arial" w:cs="Arial"/>
          <w:b/>
          <w:color w:val="0000FF"/>
          <w:sz w:val="24"/>
        </w:rPr>
        <w:tab/>
      </w:r>
      <w:r>
        <w:rPr>
          <w:rFonts w:ascii="Arial" w:hAnsi="Arial" w:cs="Arial"/>
          <w:b/>
          <w:sz w:val="24"/>
        </w:rPr>
        <w:t>New WID on CT aspects of Mission Critical Services over 5GS</w:t>
      </w:r>
    </w:p>
    <w:p w14:paraId="4D06852D" w14:textId="77777777" w:rsidR="00031805" w:rsidRDefault="00031805" w:rsidP="00031805">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5EE68A0C" w14:textId="77777777" w:rsidR="00031805" w:rsidRDefault="00031805" w:rsidP="00031805">
      <w:pPr>
        <w:rPr>
          <w:color w:val="808080"/>
        </w:rPr>
      </w:pPr>
      <w:r>
        <w:rPr>
          <w:color w:val="808080"/>
        </w:rPr>
        <w:t>(Replaces C1-213479)</w:t>
      </w:r>
    </w:p>
    <w:p w14:paraId="2BB08B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B74A5" w14:textId="77777777" w:rsidR="00031805" w:rsidRDefault="00031805" w:rsidP="00031805">
      <w:pPr>
        <w:pStyle w:val="Heading4"/>
      </w:pPr>
      <w:bookmarkStart w:id="97" w:name="_Toc73893508"/>
      <w:r>
        <w:t>17.1.2</w:t>
      </w:r>
      <w:r>
        <w:tab/>
        <w:t>CRs and Discussion Documents related to new or revised Work Items</w:t>
      </w:r>
      <w:bookmarkEnd w:id="97"/>
    </w:p>
    <w:p w14:paraId="2493AFB7" w14:textId="6E879387" w:rsidR="00031805" w:rsidRDefault="00031805" w:rsidP="00031805">
      <w:pPr>
        <w:rPr>
          <w:rFonts w:ascii="Arial" w:hAnsi="Arial" w:cs="Arial"/>
          <w:b/>
          <w:sz w:val="24"/>
        </w:rPr>
      </w:pPr>
      <w:r>
        <w:rPr>
          <w:rFonts w:ascii="Arial" w:hAnsi="Arial" w:cs="Arial"/>
          <w:b/>
          <w:color w:val="0000FF"/>
          <w:sz w:val="24"/>
        </w:rPr>
        <w:t>C1-212843</w:t>
      </w:r>
      <w:r>
        <w:rPr>
          <w:rFonts w:ascii="Arial" w:hAnsi="Arial" w:cs="Arial"/>
          <w:b/>
          <w:color w:val="0000FF"/>
          <w:sz w:val="24"/>
        </w:rPr>
        <w:tab/>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UEs</w:t>
      </w:r>
    </w:p>
    <w:p w14:paraId="3AE3773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51A1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38DA3" w14:textId="00E98897" w:rsidR="00031805" w:rsidRDefault="00031805" w:rsidP="00031805">
      <w:pPr>
        <w:rPr>
          <w:rFonts w:ascii="Arial" w:hAnsi="Arial" w:cs="Arial"/>
          <w:b/>
          <w:sz w:val="24"/>
        </w:rPr>
      </w:pPr>
      <w:r>
        <w:rPr>
          <w:rFonts w:ascii="Arial" w:hAnsi="Arial" w:cs="Arial"/>
          <w:b/>
          <w:color w:val="0000FF"/>
          <w:sz w:val="24"/>
        </w:rPr>
        <w:t>C1-212844</w:t>
      </w:r>
      <w:r>
        <w:rPr>
          <w:rFonts w:ascii="Arial" w:hAnsi="Arial" w:cs="Arial"/>
          <w:b/>
          <w:color w:val="0000FF"/>
          <w:sz w:val="24"/>
        </w:rPr>
        <w:tab/>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UEs</w:t>
      </w:r>
    </w:p>
    <w:p w14:paraId="5ACA62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CR-3265  rev  Cat: F (Rel-17)</w:t>
      </w:r>
      <w:r>
        <w:rPr>
          <w:i/>
        </w:rPr>
        <w:br/>
      </w:r>
      <w:r>
        <w:rPr>
          <w:i/>
        </w:rPr>
        <w:br/>
      </w:r>
      <w:r>
        <w:rPr>
          <w:i/>
        </w:rPr>
        <w:tab/>
      </w:r>
      <w:r>
        <w:rPr>
          <w:i/>
        </w:rPr>
        <w:tab/>
      </w:r>
      <w:r>
        <w:rPr>
          <w:i/>
        </w:rPr>
        <w:tab/>
      </w:r>
      <w:r>
        <w:rPr>
          <w:i/>
        </w:rPr>
        <w:tab/>
      </w:r>
      <w:r>
        <w:rPr>
          <w:i/>
        </w:rPr>
        <w:tab/>
        <w:t>Source: Nokia, Nokia Shanghai Bell</w:t>
      </w:r>
    </w:p>
    <w:p w14:paraId="79EA312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9AC99" w14:textId="67C1A9F0" w:rsidR="00031805" w:rsidRDefault="00031805" w:rsidP="00031805">
      <w:pPr>
        <w:rPr>
          <w:rFonts w:ascii="Arial" w:hAnsi="Arial" w:cs="Arial"/>
          <w:b/>
          <w:sz w:val="24"/>
        </w:rPr>
      </w:pPr>
      <w:r>
        <w:rPr>
          <w:rFonts w:ascii="Arial" w:hAnsi="Arial" w:cs="Arial"/>
          <w:b/>
          <w:color w:val="0000FF"/>
          <w:sz w:val="24"/>
        </w:rPr>
        <w:t>C1-213167</w:t>
      </w:r>
      <w:r>
        <w:rPr>
          <w:rFonts w:ascii="Arial" w:hAnsi="Arial" w:cs="Arial"/>
          <w:b/>
          <w:color w:val="0000FF"/>
          <w:sz w:val="24"/>
        </w:rPr>
        <w:tab/>
      </w:r>
      <w:r>
        <w:rPr>
          <w:rFonts w:ascii="Arial" w:hAnsi="Arial" w:cs="Arial"/>
          <w:b/>
          <w:sz w:val="24"/>
        </w:rPr>
        <w:t>Impacts of eV2XARC Phase 2 to CT WGs</w:t>
      </w:r>
    </w:p>
    <w:p w14:paraId="29324D2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C7093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151E7" w14:textId="5E3EE162" w:rsidR="00031805" w:rsidRDefault="00031805" w:rsidP="00031805">
      <w:pPr>
        <w:rPr>
          <w:rFonts w:ascii="Arial" w:hAnsi="Arial" w:cs="Arial"/>
          <w:b/>
          <w:sz w:val="24"/>
        </w:rPr>
      </w:pPr>
      <w:r>
        <w:rPr>
          <w:rFonts w:ascii="Arial" w:hAnsi="Arial" w:cs="Arial"/>
          <w:b/>
          <w:color w:val="0000FF"/>
          <w:sz w:val="24"/>
        </w:rPr>
        <w:t>C1-213294</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Eees_EASDiscovery</w:t>
      </w:r>
      <w:proofErr w:type="spellEnd"/>
      <w:r>
        <w:rPr>
          <w:rFonts w:ascii="Arial" w:hAnsi="Arial" w:cs="Arial"/>
          <w:b/>
          <w:sz w:val="24"/>
        </w:rPr>
        <w:t xml:space="preserve"> API</w:t>
      </w:r>
    </w:p>
    <w:p w14:paraId="681234E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C62E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C1-213900</w:t>
      </w:r>
      <w:r>
        <w:rPr>
          <w:color w:val="993300"/>
          <w:u w:val="single"/>
        </w:rPr>
        <w:t>.</w:t>
      </w:r>
    </w:p>
    <w:p w14:paraId="2D596803" w14:textId="782624C4" w:rsidR="00031805" w:rsidRDefault="00031805" w:rsidP="00031805">
      <w:pPr>
        <w:rPr>
          <w:rFonts w:ascii="Arial" w:hAnsi="Arial" w:cs="Arial"/>
          <w:b/>
          <w:sz w:val="24"/>
        </w:rPr>
      </w:pPr>
      <w:r>
        <w:rPr>
          <w:rFonts w:ascii="Arial" w:hAnsi="Arial" w:cs="Arial"/>
          <w:b/>
          <w:color w:val="0000FF"/>
          <w:sz w:val="24"/>
        </w:rPr>
        <w:t>C1-213295</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Eees_EECRegistration</w:t>
      </w:r>
      <w:proofErr w:type="spellEnd"/>
      <w:r>
        <w:rPr>
          <w:rFonts w:ascii="Arial" w:hAnsi="Arial" w:cs="Arial"/>
          <w:b/>
          <w:sz w:val="24"/>
        </w:rPr>
        <w:t xml:space="preserve"> API</w:t>
      </w:r>
    </w:p>
    <w:p w14:paraId="699909C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9B5E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C1-213901</w:t>
      </w:r>
      <w:r>
        <w:rPr>
          <w:color w:val="993300"/>
          <w:u w:val="single"/>
        </w:rPr>
        <w:t>.</w:t>
      </w:r>
    </w:p>
    <w:p w14:paraId="6A5D7D4B" w14:textId="0CB4B0E1" w:rsidR="00031805" w:rsidRDefault="00031805" w:rsidP="00031805">
      <w:pPr>
        <w:rPr>
          <w:rFonts w:ascii="Arial" w:hAnsi="Arial" w:cs="Arial"/>
          <w:b/>
          <w:sz w:val="24"/>
        </w:rPr>
      </w:pPr>
      <w:r>
        <w:rPr>
          <w:rFonts w:ascii="Arial" w:hAnsi="Arial" w:cs="Arial"/>
          <w:b/>
          <w:color w:val="0000FF"/>
          <w:sz w:val="24"/>
        </w:rPr>
        <w:t>C1-213381</w:t>
      </w:r>
      <w:r>
        <w:rPr>
          <w:rFonts w:ascii="Arial" w:hAnsi="Arial" w:cs="Arial"/>
          <w:b/>
          <w:color w:val="0000FF"/>
          <w:sz w:val="24"/>
        </w:rPr>
        <w:tab/>
      </w:r>
      <w:r>
        <w:rPr>
          <w:rFonts w:ascii="Arial" w:hAnsi="Arial" w:cs="Arial"/>
          <w:b/>
          <w:sz w:val="24"/>
        </w:rPr>
        <w:t>Skeleton of new UASAPP TS</w:t>
      </w:r>
    </w:p>
    <w:p w14:paraId="0585D9A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EA90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25A78" w14:textId="2129FA21" w:rsidR="00031805" w:rsidRDefault="00031805" w:rsidP="00031805">
      <w:pPr>
        <w:rPr>
          <w:rFonts w:ascii="Arial" w:hAnsi="Arial" w:cs="Arial"/>
          <w:b/>
          <w:sz w:val="24"/>
        </w:rPr>
      </w:pPr>
      <w:r>
        <w:rPr>
          <w:rFonts w:ascii="Arial" w:hAnsi="Arial" w:cs="Arial"/>
          <w:b/>
          <w:color w:val="0000FF"/>
          <w:sz w:val="24"/>
        </w:rPr>
        <w:t>C1-213382</w:t>
      </w:r>
      <w:r>
        <w:rPr>
          <w:rFonts w:ascii="Arial" w:hAnsi="Arial" w:cs="Arial"/>
          <w:b/>
          <w:color w:val="0000FF"/>
          <w:sz w:val="24"/>
        </w:rPr>
        <w:tab/>
      </w:r>
      <w:r>
        <w:rPr>
          <w:rFonts w:ascii="Arial" w:hAnsi="Arial" w:cs="Arial"/>
          <w:b/>
          <w:sz w:val="24"/>
        </w:rPr>
        <w:t>Scope of new UASAPP TS</w:t>
      </w:r>
    </w:p>
    <w:p w14:paraId="0F2D63BB"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C4A9F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D8D31" w14:textId="2F701A8F" w:rsidR="00031805" w:rsidRDefault="00031805" w:rsidP="00031805">
      <w:pPr>
        <w:rPr>
          <w:rFonts w:ascii="Arial" w:hAnsi="Arial" w:cs="Arial"/>
          <w:b/>
          <w:sz w:val="24"/>
        </w:rPr>
      </w:pPr>
      <w:r>
        <w:rPr>
          <w:rFonts w:ascii="Arial" w:hAnsi="Arial" w:cs="Arial"/>
          <w:b/>
          <w:color w:val="0000FF"/>
          <w:sz w:val="24"/>
        </w:rPr>
        <w:t>C1-213900</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Eees_EASDiscovery</w:t>
      </w:r>
      <w:proofErr w:type="spellEnd"/>
      <w:r>
        <w:rPr>
          <w:rFonts w:ascii="Arial" w:hAnsi="Arial" w:cs="Arial"/>
          <w:b/>
          <w:sz w:val="24"/>
        </w:rPr>
        <w:t xml:space="preserve"> API</w:t>
      </w:r>
    </w:p>
    <w:p w14:paraId="238106A8"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EFADA0" w14:textId="77777777" w:rsidR="00031805" w:rsidRDefault="00031805" w:rsidP="00031805">
      <w:pPr>
        <w:rPr>
          <w:color w:val="808080"/>
        </w:rPr>
      </w:pPr>
      <w:r>
        <w:rPr>
          <w:color w:val="808080"/>
        </w:rPr>
        <w:t>(Replaces C1-213294)</w:t>
      </w:r>
    </w:p>
    <w:p w14:paraId="5ABB01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7B13E" w14:textId="7D213E3C" w:rsidR="00031805" w:rsidRDefault="00031805" w:rsidP="00031805">
      <w:pPr>
        <w:rPr>
          <w:rFonts w:ascii="Arial" w:hAnsi="Arial" w:cs="Arial"/>
          <w:b/>
          <w:sz w:val="24"/>
        </w:rPr>
      </w:pPr>
      <w:r>
        <w:rPr>
          <w:rFonts w:ascii="Arial" w:hAnsi="Arial" w:cs="Arial"/>
          <w:b/>
          <w:color w:val="0000FF"/>
          <w:sz w:val="24"/>
        </w:rPr>
        <w:t>C1-213901</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Eees_EECRegistration</w:t>
      </w:r>
      <w:proofErr w:type="spellEnd"/>
      <w:r>
        <w:rPr>
          <w:rFonts w:ascii="Arial" w:hAnsi="Arial" w:cs="Arial"/>
          <w:b/>
          <w:sz w:val="24"/>
        </w:rPr>
        <w:t xml:space="preserve"> API</w:t>
      </w:r>
    </w:p>
    <w:p w14:paraId="7D77115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A7607B" w14:textId="77777777" w:rsidR="00031805" w:rsidRDefault="00031805" w:rsidP="00031805">
      <w:pPr>
        <w:rPr>
          <w:color w:val="808080"/>
        </w:rPr>
      </w:pPr>
      <w:r>
        <w:rPr>
          <w:color w:val="808080"/>
        </w:rPr>
        <w:t>(Replaces C1-213295)</w:t>
      </w:r>
    </w:p>
    <w:p w14:paraId="4436E3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6EB6C" w14:textId="77777777" w:rsidR="00031805" w:rsidRDefault="00031805" w:rsidP="00031805">
      <w:pPr>
        <w:pStyle w:val="Heading4"/>
      </w:pPr>
      <w:bookmarkStart w:id="98" w:name="_Toc73893509"/>
      <w:r>
        <w:t>17.1.3</w:t>
      </w:r>
      <w:r>
        <w:tab/>
        <w:t>Status of other Work Items</w:t>
      </w:r>
      <w:bookmarkEnd w:id="98"/>
    </w:p>
    <w:p w14:paraId="25E6718B" w14:textId="77777777" w:rsidR="00031805" w:rsidRDefault="00031805" w:rsidP="00031805">
      <w:pPr>
        <w:pStyle w:val="Heading4"/>
      </w:pPr>
      <w:bookmarkStart w:id="99" w:name="_Toc73893510"/>
      <w:r>
        <w:t>17.1.4</w:t>
      </w:r>
      <w:r>
        <w:tab/>
        <w:t>Release 17 documents for information</w:t>
      </w:r>
      <w:bookmarkEnd w:id="99"/>
    </w:p>
    <w:p w14:paraId="7F5D82CC" w14:textId="0B41A62A" w:rsidR="00031805" w:rsidRDefault="00031805" w:rsidP="00031805">
      <w:pPr>
        <w:rPr>
          <w:rFonts w:ascii="Arial" w:hAnsi="Arial" w:cs="Arial"/>
          <w:b/>
          <w:sz w:val="24"/>
        </w:rPr>
      </w:pPr>
      <w:r>
        <w:rPr>
          <w:rFonts w:ascii="Arial" w:hAnsi="Arial" w:cs="Arial"/>
          <w:b/>
          <w:color w:val="0000FF"/>
          <w:sz w:val="24"/>
        </w:rPr>
        <w:t>C1-212850</w:t>
      </w:r>
      <w:r>
        <w:rPr>
          <w:rFonts w:ascii="Arial" w:hAnsi="Arial" w:cs="Arial"/>
          <w:b/>
          <w:color w:val="0000FF"/>
          <w:sz w:val="24"/>
        </w:rPr>
        <w:tab/>
      </w:r>
      <w:r>
        <w:rPr>
          <w:rFonts w:ascii="Arial" w:hAnsi="Arial" w:cs="Arial"/>
          <w:b/>
          <w:sz w:val="24"/>
        </w:rPr>
        <w:t>Small data transmission possible NAS impact</w:t>
      </w:r>
    </w:p>
    <w:p w14:paraId="15134EB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 Thomas</w:t>
      </w:r>
    </w:p>
    <w:p w14:paraId="55E1C0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059D8" w14:textId="6FA32751" w:rsidR="00031805" w:rsidRDefault="00031805" w:rsidP="00031805">
      <w:pPr>
        <w:rPr>
          <w:rFonts w:ascii="Arial" w:hAnsi="Arial" w:cs="Arial"/>
          <w:b/>
          <w:sz w:val="24"/>
        </w:rPr>
      </w:pPr>
      <w:r>
        <w:rPr>
          <w:rFonts w:ascii="Arial" w:hAnsi="Arial" w:cs="Arial"/>
          <w:b/>
          <w:color w:val="0000FF"/>
          <w:sz w:val="24"/>
        </w:rPr>
        <w:t>C1-212999</w:t>
      </w:r>
      <w:r>
        <w:rPr>
          <w:rFonts w:ascii="Arial" w:hAnsi="Arial" w:cs="Arial"/>
          <w:b/>
          <w:color w:val="0000FF"/>
          <w:sz w:val="24"/>
        </w:rPr>
        <w:tab/>
      </w:r>
      <w:r>
        <w:rPr>
          <w:rFonts w:ascii="Arial" w:hAnsi="Arial" w:cs="Arial"/>
          <w:b/>
          <w:sz w:val="24"/>
        </w:rPr>
        <w:t>NAS impact of small data transmission</w:t>
      </w:r>
    </w:p>
    <w:p w14:paraId="433A98D1"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E2A19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3587" w14:textId="5FCEA904" w:rsidR="00031805" w:rsidRDefault="00031805" w:rsidP="00031805">
      <w:pPr>
        <w:rPr>
          <w:rFonts w:ascii="Arial" w:hAnsi="Arial" w:cs="Arial"/>
          <w:b/>
          <w:sz w:val="24"/>
        </w:rPr>
      </w:pPr>
      <w:r>
        <w:rPr>
          <w:rFonts w:ascii="Arial" w:hAnsi="Arial" w:cs="Arial"/>
          <w:b/>
          <w:color w:val="0000FF"/>
          <w:sz w:val="24"/>
        </w:rPr>
        <w:t>C1-213047</w:t>
      </w:r>
      <w:r>
        <w:rPr>
          <w:rFonts w:ascii="Arial" w:hAnsi="Arial" w:cs="Arial"/>
          <w:b/>
          <w:color w:val="0000FF"/>
          <w:sz w:val="24"/>
        </w:rPr>
        <w:tab/>
      </w:r>
      <w:r>
        <w:rPr>
          <w:rFonts w:ascii="Arial" w:hAnsi="Arial" w:cs="Arial"/>
          <w:b/>
          <w:sz w:val="24"/>
        </w:rPr>
        <w:t>Discussion on LS C1-212849 (R2-2104644)</w:t>
      </w:r>
    </w:p>
    <w:p w14:paraId="6BCC5C83"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706C6E9E" w14:textId="77777777" w:rsidR="00031805" w:rsidRDefault="00031805" w:rsidP="00031805">
      <w:pPr>
        <w:rPr>
          <w:rFonts w:ascii="Arial" w:hAnsi="Arial" w:cs="Arial"/>
          <w:b/>
        </w:rPr>
      </w:pPr>
      <w:r>
        <w:rPr>
          <w:rFonts w:ascii="Arial" w:hAnsi="Arial" w:cs="Arial"/>
          <w:b/>
        </w:rPr>
        <w:t xml:space="preserve">Abstract: </w:t>
      </w:r>
    </w:p>
    <w:p w14:paraId="4C498A74" w14:textId="77777777" w:rsidR="00031805" w:rsidRDefault="00031805" w:rsidP="00031805">
      <w:r>
        <w:t>Analysis on NAS aspect for supporting SDT</w:t>
      </w:r>
    </w:p>
    <w:p w14:paraId="45A1D1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6E9D4" w14:textId="61CA03EF" w:rsidR="00031805" w:rsidRDefault="00031805" w:rsidP="00031805">
      <w:pPr>
        <w:rPr>
          <w:rFonts w:ascii="Arial" w:hAnsi="Arial" w:cs="Arial"/>
          <w:b/>
          <w:sz w:val="24"/>
        </w:rPr>
      </w:pPr>
      <w:r>
        <w:rPr>
          <w:rFonts w:ascii="Arial" w:hAnsi="Arial" w:cs="Arial"/>
          <w:b/>
          <w:color w:val="0000FF"/>
          <w:sz w:val="24"/>
        </w:rPr>
        <w:t>C1-213274</w:t>
      </w:r>
      <w:r>
        <w:rPr>
          <w:rFonts w:ascii="Arial" w:hAnsi="Arial" w:cs="Arial"/>
          <w:b/>
          <w:color w:val="0000FF"/>
          <w:sz w:val="24"/>
        </w:rPr>
        <w:tab/>
      </w:r>
      <w:r>
        <w:rPr>
          <w:rFonts w:ascii="Arial" w:hAnsi="Arial" w:cs="Arial"/>
          <w:b/>
          <w:sz w:val="24"/>
        </w:rPr>
        <w:t>Impacts of SDT on NAS</w:t>
      </w:r>
    </w:p>
    <w:p w14:paraId="230FBE0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48AF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5BF7E" w14:textId="185FDD04" w:rsidR="00031805" w:rsidRDefault="00031805" w:rsidP="00031805">
      <w:pPr>
        <w:rPr>
          <w:rFonts w:ascii="Arial" w:hAnsi="Arial" w:cs="Arial"/>
          <w:b/>
          <w:sz w:val="24"/>
        </w:rPr>
      </w:pPr>
      <w:r>
        <w:rPr>
          <w:rFonts w:ascii="Arial" w:hAnsi="Arial" w:cs="Arial"/>
          <w:b/>
          <w:color w:val="0000FF"/>
          <w:sz w:val="24"/>
        </w:rPr>
        <w:t>C1-213396</w:t>
      </w:r>
      <w:r>
        <w:rPr>
          <w:rFonts w:ascii="Arial" w:hAnsi="Arial" w:cs="Arial"/>
          <w:b/>
          <w:color w:val="0000FF"/>
          <w:sz w:val="24"/>
        </w:rPr>
        <w:tab/>
      </w:r>
      <w:r>
        <w:rPr>
          <w:rFonts w:ascii="Arial" w:hAnsi="Arial" w:cs="Arial"/>
          <w:b/>
          <w:sz w:val="24"/>
        </w:rPr>
        <w:t>Discussion on NAS impact of small data transmission (SDT)</w:t>
      </w:r>
    </w:p>
    <w:p w14:paraId="67D638D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06FD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178EC" w14:textId="77777777" w:rsidR="00031805" w:rsidRDefault="00031805" w:rsidP="00031805">
      <w:pPr>
        <w:pStyle w:val="Heading3"/>
      </w:pPr>
      <w:bookmarkStart w:id="100" w:name="_Toc73893511"/>
      <w:r>
        <w:lastRenderedPageBreak/>
        <w:t>17.2</w:t>
      </w:r>
      <w:r>
        <w:tab/>
        <w:t>WIs for common and EPS/5GS</w:t>
      </w:r>
      <w:bookmarkEnd w:id="100"/>
    </w:p>
    <w:p w14:paraId="065BFBB6" w14:textId="77777777" w:rsidR="00031805" w:rsidRDefault="00031805" w:rsidP="00031805">
      <w:pPr>
        <w:pStyle w:val="Heading4"/>
      </w:pPr>
      <w:bookmarkStart w:id="101" w:name="_Toc73893512"/>
      <w:r>
        <w:t>17.2.1</w:t>
      </w:r>
      <w:r>
        <w:tab/>
        <w:t>SAES17 WIs</w:t>
      </w:r>
      <w:bookmarkEnd w:id="101"/>
    </w:p>
    <w:p w14:paraId="152E697C" w14:textId="77777777" w:rsidR="00031805" w:rsidRDefault="00031805" w:rsidP="00031805">
      <w:pPr>
        <w:pStyle w:val="Heading5"/>
      </w:pPr>
      <w:bookmarkStart w:id="102" w:name="_Toc73893513"/>
      <w:r>
        <w:t>17.2.1.1</w:t>
      </w:r>
      <w:r>
        <w:tab/>
        <w:t>SAES17</w:t>
      </w:r>
      <w:bookmarkEnd w:id="102"/>
    </w:p>
    <w:p w14:paraId="30AE9BB3" w14:textId="5996E094" w:rsidR="00031805" w:rsidRDefault="00031805" w:rsidP="00031805">
      <w:pPr>
        <w:rPr>
          <w:rFonts w:ascii="Arial" w:hAnsi="Arial" w:cs="Arial"/>
          <w:b/>
          <w:sz w:val="24"/>
        </w:rPr>
      </w:pPr>
      <w:r>
        <w:rPr>
          <w:rFonts w:ascii="Arial" w:hAnsi="Arial" w:cs="Arial"/>
          <w:b/>
          <w:color w:val="0000FF"/>
          <w:sz w:val="24"/>
        </w:rPr>
        <w:t>C1-212941</w:t>
      </w:r>
      <w:r>
        <w:rPr>
          <w:rFonts w:ascii="Arial" w:hAnsi="Arial" w:cs="Arial"/>
          <w:b/>
          <w:color w:val="0000FF"/>
          <w:sz w:val="24"/>
        </w:rPr>
        <w:tab/>
      </w:r>
      <w:r>
        <w:rPr>
          <w:rFonts w:ascii="Arial" w:hAnsi="Arial" w:cs="Arial"/>
          <w:b/>
          <w:sz w:val="24"/>
        </w:rPr>
        <w:t>Retransmission timer starting for T3418 or T3420 with emergency bearer</w:t>
      </w:r>
    </w:p>
    <w:p w14:paraId="1D757C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CR-3523  rev  Cat: F (Rel-17)</w:t>
      </w:r>
      <w:r>
        <w:rPr>
          <w:i/>
        </w:rPr>
        <w:br/>
      </w:r>
      <w:r>
        <w:rPr>
          <w:i/>
        </w:rPr>
        <w:br/>
      </w:r>
      <w:r>
        <w:rPr>
          <w:i/>
        </w:rPr>
        <w:tab/>
      </w:r>
      <w:r>
        <w:rPr>
          <w:i/>
        </w:rPr>
        <w:tab/>
      </w:r>
      <w:r>
        <w:rPr>
          <w:i/>
        </w:rPr>
        <w:tab/>
      </w:r>
      <w:r>
        <w:rPr>
          <w:i/>
        </w:rPr>
        <w:tab/>
      </w:r>
      <w:r>
        <w:rPr>
          <w:i/>
        </w:rPr>
        <w:tab/>
        <w:t>Source: OPPO / Rae</w:t>
      </w:r>
    </w:p>
    <w:p w14:paraId="0808BA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C1-213576</w:t>
      </w:r>
      <w:r>
        <w:rPr>
          <w:color w:val="993300"/>
          <w:u w:val="single"/>
        </w:rPr>
        <w:t>.</w:t>
      </w:r>
    </w:p>
    <w:p w14:paraId="0C3277CB" w14:textId="1A022CFA" w:rsidR="00031805" w:rsidRDefault="00031805" w:rsidP="00031805">
      <w:pPr>
        <w:rPr>
          <w:rFonts w:ascii="Arial" w:hAnsi="Arial" w:cs="Arial"/>
          <w:b/>
          <w:sz w:val="24"/>
        </w:rPr>
      </w:pPr>
      <w:r>
        <w:rPr>
          <w:rFonts w:ascii="Arial" w:hAnsi="Arial" w:cs="Arial"/>
          <w:b/>
          <w:color w:val="0000FF"/>
          <w:sz w:val="24"/>
        </w:rPr>
        <w:t>C1-213115</w:t>
      </w:r>
      <w:r>
        <w:rPr>
          <w:rFonts w:ascii="Arial" w:hAnsi="Arial" w:cs="Arial"/>
          <w:b/>
          <w:color w:val="0000FF"/>
          <w:sz w:val="24"/>
        </w:rPr>
        <w:tab/>
      </w:r>
      <w:r>
        <w:rPr>
          <w:rFonts w:ascii="Arial" w:hAnsi="Arial" w:cs="Arial"/>
          <w:b/>
          <w:sz w:val="24"/>
        </w:rPr>
        <w:t>Fix typo in the minimum range of APN-AMBR for downlink or uplink (extended-2)</w:t>
      </w:r>
    </w:p>
    <w:p w14:paraId="081D42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CR-3525  rev  Cat: F (Rel-17)</w:t>
      </w:r>
      <w:r>
        <w:rPr>
          <w:i/>
        </w:rPr>
        <w:br/>
      </w:r>
      <w:r>
        <w:rPr>
          <w:i/>
        </w:rPr>
        <w:br/>
      </w:r>
      <w:r>
        <w:rPr>
          <w:i/>
        </w:rPr>
        <w:tab/>
      </w:r>
      <w:r>
        <w:rPr>
          <w:i/>
        </w:rPr>
        <w:tab/>
      </w:r>
      <w:r>
        <w:rPr>
          <w:i/>
        </w:rPr>
        <w:tab/>
      </w:r>
      <w:r>
        <w:rPr>
          <w:i/>
        </w:rPr>
        <w:tab/>
      </w:r>
      <w:r>
        <w:rPr>
          <w:i/>
        </w:rPr>
        <w:tab/>
        <w:t>Source: Qualcomm Incorporated</w:t>
      </w:r>
    </w:p>
    <w:p w14:paraId="1EACD9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2D0A" w14:textId="2D1C1F27" w:rsidR="00031805" w:rsidRDefault="00031805" w:rsidP="00031805">
      <w:pPr>
        <w:rPr>
          <w:rFonts w:ascii="Arial" w:hAnsi="Arial" w:cs="Arial"/>
          <w:b/>
          <w:sz w:val="24"/>
        </w:rPr>
      </w:pPr>
      <w:r>
        <w:rPr>
          <w:rFonts w:ascii="Arial" w:hAnsi="Arial" w:cs="Arial"/>
          <w:b/>
          <w:color w:val="0000FF"/>
          <w:sz w:val="24"/>
        </w:rPr>
        <w:t>C1-213255</w:t>
      </w:r>
      <w:r>
        <w:rPr>
          <w:rFonts w:ascii="Arial" w:hAnsi="Arial" w:cs="Arial"/>
          <w:b/>
          <w:color w:val="0000FF"/>
          <w:sz w:val="24"/>
        </w:rPr>
        <w:tab/>
      </w:r>
      <w:r>
        <w:rPr>
          <w:rFonts w:ascii="Arial" w:hAnsi="Arial" w:cs="Arial"/>
          <w:b/>
          <w:sz w:val="24"/>
        </w:rPr>
        <w:t>Correction on the number of the maximum size packet filters in TFT</w:t>
      </w:r>
    </w:p>
    <w:p w14:paraId="222EA19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CR-3267  rev  Cat: F (Rel-17)</w:t>
      </w:r>
      <w:r>
        <w:rPr>
          <w:i/>
        </w:rPr>
        <w:br/>
      </w:r>
      <w:r>
        <w:rPr>
          <w:i/>
        </w:rPr>
        <w:br/>
      </w:r>
      <w:r>
        <w:rPr>
          <w:i/>
        </w:rPr>
        <w:tab/>
      </w:r>
      <w:r>
        <w:rPr>
          <w:i/>
        </w:rPr>
        <w:tab/>
      </w:r>
      <w:r>
        <w:rPr>
          <w:i/>
        </w:rPr>
        <w:tab/>
      </w:r>
      <w:r>
        <w:rPr>
          <w:i/>
        </w:rPr>
        <w:tab/>
      </w:r>
      <w:r>
        <w:rPr>
          <w:i/>
        </w:rPr>
        <w:tab/>
        <w:t>Source: NTT DOCOMO INC.</w:t>
      </w:r>
    </w:p>
    <w:p w14:paraId="4E8F37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C1-213563</w:t>
      </w:r>
      <w:r>
        <w:rPr>
          <w:color w:val="993300"/>
          <w:u w:val="single"/>
        </w:rPr>
        <w:t>.</w:t>
      </w:r>
    </w:p>
    <w:p w14:paraId="2AE3D790" w14:textId="1861EB54" w:rsidR="00031805" w:rsidRDefault="00031805" w:rsidP="00031805">
      <w:pPr>
        <w:rPr>
          <w:rFonts w:ascii="Arial" w:hAnsi="Arial" w:cs="Arial"/>
          <w:b/>
          <w:sz w:val="24"/>
        </w:rPr>
      </w:pPr>
      <w:r>
        <w:rPr>
          <w:rFonts w:ascii="Arial" w:hAnsi="Arial" w:cs="Arial"/>
          <w:b/>
          <w:color w:val="0000FF"/>
          <w:sz w:val="24"/>
        </w:rPr>
        <w:t>C1-213379</w:t>
      </w:r>
      <w:r>
        <w:rPr>
          <w:rFonts w:ascii="Arial" w:hAnsi="Arial" w:cs="Arial"/>
          <w:b/>
          <w:color w:val="0000FF"/>
          <w:sz w:val="24"/>
        </w:rPr>
        <w:tab/>
      </w:r>
      <w:r>
        <w:rPr>
          <w:rFonts w:ascii="Arial" w:hAnsi="Arial" w:cs="Arial"/>
          <w:b/>
          <w:sz w:val="24"/>
        </w:rPr>
        <w:t>Correction to the GBR EPS bearer</w:t>
      </w:r>
    </w:p>
    <w:p w14:paraId="3402D5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639F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DC5FC" w14:textId="7AE7AF5B" w:rsidR="00031805" w:rsidRDefault="00031805" w:rsidP="00031805">
      <w:pPr>
        <w:rPr>
          <w:rFonts w:ascii="Arial" w:hAnsi="Arial" w:cs="Arial"/>
          <w:b/>
          <w:sz w:val="24"/>
        </w:rPr>
      </w:pPr>
      <w:r>
        <w:rPr>
          <w:rFonts w:ascii="Arial" w:hAnsi="Arial" w:cs="Arial"/>
          <w:b/>
          <w:color w:val="0000FF"/>
          <w:sz w:val="24"/>
        </w:rPr>
        <w:t>C1-213402</w:t>
      </w:r>
      <w:r>
        <w:rPr>
          <w:rFonts w:ascii="Arial" w:hAnsi="Arial" w:cs="Arial"/>
          <w:b/>
          <w:color w:val="0000FF"/>
          <w:sz w:val="24"/>
        </w:rPr>
        <w:tab/>
      </w:r>
      <w:r>
        <w:rPr>
          <w:rFonts w:ascii="Arial" w:hAnsi="Arial" w:cs="Arial"/>
          <w:b/>
          <w:sz w:val="24"/>
        </w:rPr>
        <w:t>Alignment on UE retry restriction for ESM causes #50#51</w:t>
      </w:r>
    </w:p>
    <w:p w14:paraId="5C819B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71BCE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3D9B" w14:textId="4CAA0772" w:rsidR="00031805" w:rsidRDefault="00031805" w:rsidP="00031805">
      <w:pPr>
        <w:rPr>
          <w:rFonts w:ascii="Arial" w:hAnsi="Arial" w:cs="Arial"/>
          <w:b/>
          <w:sz w:val="24"/>
        </w:rPr>
      </w:pPr>
      <w:r>
        <w:rPr>
          <w:rFonts w:ascii="Arial" w:hAnsi="Arial" w:cs="Arial"/>
          <w:b/>
          <w:color w:val="0000FF"/>
          <w:sz w:val="24"/>
        </w:rPr>
        <w:t>C1-213415</w:t>
      </w:r>
      <w:r>
        <w:rPr>
          <w:rFonts w:ascii="Arial" w:hAnsi="Arial" w:cs="Arial"/>
          <w:b/>
          <w:color w:val="0000FF"/>
          <w:sz w:val="24"/>
        </w:rPr>
        <w:tab/>
      </w:r>
      <w:r>
        <w:rPr>
          <w:rFonts w:ascii="Arial" w:hAnsi="Arial" w:cs="Arial"/>
          <w:b/>
          <w:sz w:val="24"/>
        </w:rPr>
        <w:t>Handling of security contexts at TAU reject in idle mode mobility from 5GS to EPS</w:t>
      </w:r>
    </w:p>
    <w:p w14:paraId="3861EE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CR-3542  rev  Cat: F (Rel-17)</w:t>
      </w:r>
      <w:r>
        <w:rPr>
          <w:i/>
        </w:rPr>
        <w:br/>
      </w:r>
      <w:r>
        <w:rPr>
          <w:i/>
        </w:rPr>
        <w:br/>
      </w:r>
      <w:r>
        <w:rPr>
          <w:i/>
        </w:rPr>
        <w:tab/>
      </w:r>
      <w:r>
        <w:rPr>
          <w:i/>
        </w:rPr>
        <w:tab/>
      </w:r>
      <w:r>
        <w:rPr>
          <w:i/>
        </w:rPr>
        <w:tab/>
      </w:r>
      <w:r>
        <w:rPr>
          <w:i/>
        </w:rPr>
        <w:tab/>
      </w:r>
      <w:r>
        <w:rPr>
          <w:i/>
        </w:rPr>
        <w:tab/>
        <w:t>Source: MediaTek Inc. / Marko</w:t>
      </w:r>
    </w:p>
    <w:p w14:paraId="51DC2E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C88DE" w14:textId="57226082" w:rsidR="00031805" w:rsidRDefault="00031805" w:rsidP="00031805">
      <w:pPr>
        <w:rPr>
          <w:rFonts w:ascii="Arial" w:hAnsi="Arial" w:cs="Arial"/>
          <w:b/>
          <w:sz w:val="24"/>
        </w:rPr>
      </w:pPr>
      <w:r>
        <w:rPr>
          <w:rFonts w:ascii="Arial" w:hAnsi="Arial" w:cs="Arial"/>
          <w:b/>
          <w:color w:val="0000FF"/>
          <w:sz w:val="24"/>
        </w:rPr>
        <w:lastRenderedPageBreak/>
        <w:t>C1-213441</w:t>
      </w:r>
      <w:r>
        <w:rPr>
          <w:rFonts w:ascii="Arial" w:hAnsi="Arial" w:cs="Arial"/>
          <w:b/>
          <w:color w:val="0000FF"/>
          <w:sz w:val="24"/>
        </w:rPr>
        <w:tab/>
      </w:r>
      <w:r>
        <w:rPr>
          <w:rFonts w:ascii="Arial" w:hAnsi="Arial" w:cs="Arial"/>
          <w:b/>
          <w:sz w:val="24"/>
        </w:rPr>
        <w:t>Discussion on 5G to 4G TAU reject</w:t>
      </w:r>
    </w:p>
    <w:p w14:paraId="3ADBC95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 / Marko</w:t>
      </w:r>
    </w:p>
    <w:p w14:paraId="7AF9F1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D2F26" w14:textId="7761E063" w:rsidR="00031805" w:rsidRDefault="00031805" w:rsidP="00031805">
      <w:pPr>
        <w:rPr>
          <w:rFonts w:ascii="Arial" w:hAnsi="Arial" w:cs="Arial"/>
          <w:b/>
          <w:sz w:val="24"/>
        </w:rPr>
      </w:pPr>
      <w:r>
        <w:rPr>
          <w:rFonts w:ascii="Arial" w:hAnsi="Arial" w:cs="Arial"/>
          <w:b/>
          <w:color w:val="0000FF"/>
          <w:sz w:val="24"/>
        </w:rPr>
        <w:t>C1-213563</w:t>
      </w:r>
      <w:r>
        <w:rPr>
          <w:rFonts w:ascii="Arial" w:hAnsi="Arial" w:cs="Arial"/>
          <w:b/>
          <w:color w:val="0000FF"/>
          <w:sz w:val="24"/>
        </w:rPr>
        <w:tab/>
      </w:r>
      <w:r>
        <w:rPr>
          <w:rFonts w:ascii="Arial" w:hAnsi="Arial" w:cs="Arial"/>
          <w:b/>
          <w:sz w:val="24"/>
        </w:rPr>
        <w:t>Correction on the number of the maximum size packet filters in TFT</w:t>
      </w:r>
    </w:p>
    <w:p w14:paraId="14BA2B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CR-3267  rev 1 Cat: F (Rel-17)</w:t>
      </w:r>
      <w:r>
        <w:rPr>
          <w:i/>
        </w:rPr>
        <w:br/>
      </w:r>
      <w:r>
        <w:rPr>
          <w:i/>
        </w:rPr>
        <w:br/>
      </w:r>
      <w:r>
        <w:rPr>
          <w:i/>
        </w:rPr>
        <w:tab/>
      </w:r>
      <w:r>
        <w:rPr>
          <w:i/>
        </w:rPr>
        <w:tab/>
      </w:r>
      <w:r>
        <w:rPr>
          <w:i/>
        </w:rPr>
        <w:tab/>
      </w:r>
      <w:r>
        <w:rPr>
          <w:i/>
        </w:rPr>
        <w:tab/>
      </w:r>
      <w:r>
        <w:rPr>
          <w:i/>
        </w:rPr>
        <w:tab/>
        <w:t>Source: NTT DOCOMO INC.</w:t>
      </w:r>
    </w:p>
    <w:p w14:paraId="73CD1CC4" w14:textId="77777777" w:rsidR="00031805" w:rsidRDefault="00031805" w:rsidP="00031805">
      <w:pPr>
        <w:rPr>
          <w:color w:val="808080"/>
        </w:rPr>
      </w:pPr>
      <w:r>
        <w:rPr>
          <w:color w:val="808080"/>
        </w:rPr>
        <w:t>(Replaces C1-213255)</w:t>
      </w:r>
    </w:p>
    <w:p w14:paraId="11B05F4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A3379" w14:textId="4F78C97F" w:rsidR="00031805" w:rsidRDefault="00031805" w:rsidP="00031805">
      <w:pPr>
        <w:rPr>
          <w:rFonts w:ascii="Arial" w:hAnsi="Arial" w:cs="Arial"/>
          <w:b/>
          <w:sz w:val="24"/>
        </w:rPr>
      </w:pPr>
      <w:r>
        <w:rPr>
          <w:rFonts w:ascii="Arial" w:hAnsi="Arial" w:cs="Arial"/>
          <w:b/>
          <w:color w:val="0000FF"/>
          <w:sz w:val="24"/>
        </w:rPr>
        <w:t>C1-213576</w:t>
      </w:r>
      <w:r>
        <w:rPr>
          <w:rFonts w:ascii="Arial" w:hAnsi="Arial" w:cs="Arial"/>
          <w:b/>
          <w:color w:val="0000FF"/>
          <w:sz w:val="24"/>
        </w:rPr>
        <w:tab/>
      </w:r>
      <w:r>
        <w:rPr>
          <w:rFonts w:ascii="Arial" w:hAnsi="Arial" w:cs="Arial"/>
          <w:b/>
          <w:sz w:val="24"/>
        </w:rPr>
        <w:t>Retransmission timer starting for T3418 or T3420 with emergency bearer</w:t>
      </w:r>
    </w:p>
    <w:p w14:paraId="438D7C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CR-3523  rev 1 Cat: F (Rel-17)</w:t>
      </w:r>
      <w:r>
        <w:rPr>
          <w:i/>
        </w:rPr>
        <w:br/>
      </w:r>
      <w:r>
        <w:rPr>
          <w:i/>
        </w:rPr>
        <w:br/>
      </w:r>
      <w:r>
        <w:rPr>
          <w:i/>
        </w:rPr>
        <w:tab/>
      </w:r>
      <w:r>
        <w:rPr>
          <w:i/>
        </w:rPr>
        <w:tab/>
      </w:r>
      <w:r>
        <w:rPr>
          <w:i/>
        </w:rPr>
        <w:tab/>
      </w:r>
      <w:r>
        <w:rPr>
          <w:i/>
        </w:rPr>
        <w:tab/>
      </w:r>
      <w:r>
        <w:rPr>
          <w:i/>
        </w:rPr>
        <w:tab/>
        <w:t>Source: OPPO / Rae</w:t>
      </w:r>
    </w:p>
    <w:p w14:paraId="0E8E3319" w14:textId="77777777" w:rsidR="00031805" w:rsidRDefault="00031805" w:rsidP="00031805">
      <w:pPr>
        <w:rPr>
          <w:color w:val="808080"/>
        </w:rPr>
      </w:pPr>
      <w:r>
        <w:rPr>
          <w:color w:val="808080"/>
        </w:rPr>
        <w:t>(Replaces C1-212941)</w:t>
      </w:r>
    </w:p>
    <w:p w14:paraId="627CCA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EA7B2" w14:textId="77777777" w:rsidR="00031805" w:rsidRDefault="00031805" w:rsidP="00031805">
      <w:pPr>
        <w:pStyle w:val="Heading5"/>
      </w:pPr>
      <w:bookmarkStart w:id="103" w:name="_Toc73893514"/>
      <w:r>
        <w:t>17.2.1.2</w:t>
      </w:r>
      <w:r>
        <w:tab/>
        <w:t>SAES17-CSFB</w:t>
      </w:r>
      <w:bookmarkEnd w:id="103"/>
    </w:p>
    <w:p w14:paraId="59C90502" w14:textId="77777777" w:rsidR="00031805" w:rsidRDefault="00031805" w:rsidP="00031805">
      <w:pPr>
        <w:pStyle w:val="Heading5"/>
      </w:pPr>
      <w:bookmarkStart w:id="104" w:name="_Toc73893515"/>
      <w:r>
        <w:t>17.2.1.3</w:t>
      </w:r>
      <w:r>
        <w:tab/>
        <w:t>SAES17-non3GPP</w:t>
      </w:r>
      <w:bookmarkEnd w:id="104"/>
    </w:p>
    <w:p w14:paraId="08E49B61" w14:textId="77777777" w:rsidR="00031805" w:rsidRDefault="00031805" w:rsidP="00031805">
      <w:pPr>
        <w:pStyle w:val="Heading4"/>
      </w:pPr>
      <w:bookmarkStart w:id="105" w:name="_Toc73893516"/>
      <w:r>
        <w:t>17.2.2</w:t>
      </w:r>
      <w:r>
        <w:tab/>
        <w:t>5GProtoc17 WIs</w:t>
      </w:r>
      <w:bookmarkEnd w:id="105"/>
    </w:p>
    <w:p w14:paraId="688DDE5F" w14:textId="77777777" w:rsidR="00031805" w:rsidRDefault="00031805" w:rsidP="00031805">
      <w:pPr>
        <w:pStyle w:val="Heading5"/>
      </w:pPr>
      <w:bookmarkStart w:id="106" w:name="_Toc73893517"/>
      <w:r>
        <w:t>17.2.2.1</w:t>
      </w:r>
      <w:r>
        <w:tab/>
        <w:t>5GProtoc17</w:t>
      </w:r>
      <w:bookmarkEnd w:id="106"/>
    </w:p>
    <w:p w14:paraId="67D6F236" w14:textId="725E39EB" w:rsidR="00031805" w:rsidRDefault="00031805" w:rsidP="00031805">
      <w:pPr>
        <w:rPr>
          <w:rFonts w:ascii="Arial" w:hAnsi="Arial" w:cs="Arial"/>
          <w:b/>
          <w:sz w:val="24"/>
        </w:rPr>
      </w:pPr>
      <w:r>
        <w:rPr>
          <w:rFonts w:ascii="Arial" w:hAnsi="Arial" w:cs="Arial"/>
          <w:b/>
          <w:color w:val="0000FF"/>
          <w:sz w:val="24"/>
        </w:rPr>
        <w:t>C1-212848</w:t>
      </w:r>
      <w:r>
        <w:rPr>
          <w:rFonts w:ascii="Arial" w:hAnsi="Arial" w:cs="Arial"/>
          <w:b/>
          <w:color w:val="0000FF"/>
          <w:sz w:val="24"/>
        </w:rPr>
        <w:tab/>
      </w:r>
      <w:r>
        <w:rPr>
          <w:rFonts w:ascii="Arial" w:hAnsi="Arial" w:cs="Arial"/>
          <w:b/>
          <w:sz w:val="24"/>
        </w:rPr>
        <w:t>Handling of collisions between UE-requested 5GSM procedures and N1 NAS signalling connection release</w:t>
      </w:r>
    </w:p>
    <w:p w14:paraId="42EF96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CR-2961  rev 1 Cat: F (Rel-17)</w:t>
      </w:r>
      <w:r>
        <w:rPr>
          <w:i/>
        </w:rPr>
        <w:br/>
      </w:r>
      <w:r>
        <w:rPr>
          <w:i/>
        </w:rPr>
        <w:br/>
      </w:r>
      <w:r>
        <w:rPr>
          <w:i/>
        </w:rPr>
        <w:tab/>
      </w:r>
      <w:r>
        <w:rPr>
          <w:i/>
        </w:rPr>
        <w:tab/>
      </w:r>
      <w:r>
        <w:rPr>
          <w:i/>
        </w:rPr>
        <w:tab/>
      </w:r>
      <w:r>
        <w:rPr>
          <w:i/>
        </w:rPr>
        <w:tab/>
      </w:r>
      <w:r>
        <w:rPr>
          <w:i/>
        </w:rPr>
        <w:tab/>
        <w:t>Source: Apple</w:t>
      </w:r>
    </w:p>
    <w:p w14:paraId="355AF191" w14:textId="77777777" w:rsidR="00031805" w:rsidRDefault="00031805" w:rsidP="00031805">
      <w:pPr>
        <w:rPr>
          <w:color w:val="808080"/>
        </w:rPr>
      </w:pPr>
      <w:r>
        <w:rPr>
          <w:color w:val="808080"/>
        </w:rPr>
        <w:t>(Replaces C1-210615)</w:t>
      </w:r>
    </w:p>
    <w:p w14:paraId="6ADFC8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C1-213928</w:t>
      </w:r>
      <w:r>
        <w:rPr>
          <w:color w:val="993300"/>
          <w:u w:val="single"/>
        </w:rPr>
        <w:t>.</w:t>
      </w:r>
    </w:p>
    <w:p w14:paraId="23E0E53C" w14:textId="78BAEE05" w:rsidR="00031805" w:rsidRDefault="00031805" w:rsidP="00031805">
      <w:pPr>
        <w:rPr>
          <w:rFonts w:ascii="Arial" w:hAnsi="Arial" w:cs="Arial"/>
          <w:b/>
          <w:sz w:val="24"/>
        </w:rPr>
      </w:pPr>
      <w:r>
        <w:rPr>
          <w:rFonts w:ascii="Arial" w:hAnsi="Arial" w:cs="Arial"/>
          <w:b/>
          <w:color w:val="0000FF"/>
          <w:sz w:val="24"/>
        </w:rPr>
        <w:t>C1-212853</w:t>
      </w:r>
      <w:r>
        <w:rPr>
          <w:rFonts w:ascii="Arial" w:hAnsi="Arial" w:cs="Arial"/>
          <w:b/>
          <w:color w:val="0000FF"/>
          <w:sz w:val="24"/>
        </w:rPr>
        <w:tab/>
      </w:r>
      <w:r>
        <w:rPr>
          <w:rFonts w:ascii="Arial" w:hAnsi="Arial" w:cs="Arial"/>
          <w:b/>
          <w:sz w:val="24"/>
        </w:rPr>
        <w:t>Correction of a message name</w:t>
      </w:r>
    </w:p>
    <w:p w14:paraId="0C7613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CR-3160  rev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2B557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A411C" w14:textId="5C98A02F" w:rsidR="00031805" w:rsidRDefault="00031805" w:rsidP="00031805">
      <w:pPr>
        <w:rPr>
          <w:rFonts w:ascii="Arial" w:hAnsi="Arial" w:cs="Arial"/>
          <w:b/>
          <w:sz w:val="24"/>
        </w:rPr>
      </w:pPr>
      <w:r>
        <w:rPr>
          <w:rFonts w:ascii="Arial" w:hAnsi="Arial" w:cs="Arial"/>
          <w:b/>
          <w:color w:val="0000FF"/>
          <w:sz w:val="24"/>
        </w:rPr>
        <w:t>C1-212857</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w:t>
      </w:r>
    </w:p>
    <w:p w14:paraId="6254EFD0"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2 Cat: F (Rel-17)</w:t>
      </w:r>
      <w:r>
        <w:rPr>
          <w:i/>
        </w:rPr>
        <w:br/>
      </w:r>
      <w:r>
        <w:rPr>
          <w:i/>
        </w:rPr>
        <w:br/>
      </w:r>
      <w:r>
        <w:rPr>
          <w:i/>
        </w:rPr>
        <w:tab/>
      </w:r>
      <w:r>
        <w:rPr>
          <w:i/>
        </w:rPr>
        <w:tab/>
      </w:r>
      <w:r>
        <w:rPr>
          <w:i/>
        </w:rPr>
        <w:tab/>
      </w:r>
      <w:r>
        <w:rPr>
          <w:i/>
        </w:rPr>
        <w:tab/>
      </w:r>
      <w:r>
        <w:rPr>
          <w:i/>
        </w:rPr>
        <w:tab/>
        <w:t>Source: BlackBerry UK Ltd.</w:t>
      </w:r>
    </w:p>
    <w:p w14:paraId="3F959B16" w14:textId="77777777" w:rsidR="00031805" w:rsidRDefault="00031805" w:rsidP="00031805">
      <w:pPr>
        <w:rPr>
          <w:color w:val="808080"/>
        </w:rPr>
      </w:pPr>
      <w:r>
        <w:rPr>
          <w:color w:val="808080"/>
        </w:rPr>
        <w:t>(Replaces C1-211202)</w:t>
      </w:r>
    </w:p>
    <w:p w14:paraId="0BCAF2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C1-213542</w:t>
      </w:r>
      <w:r>
        <w:rPr>
          <w:color w:val="993300"/>
          <w:u w:val="single"/>
        </w:rPr>
        <w:t>.</w:t>
      </w:r>
    </w:p>
    <w:p w14:paraId="66460EA7" w14:textId="3B50471B" w:rsidR="00031805" w:rsidRDefault="00031805" w:rsidP="00031805">
      <w:pPr>
        <w:rPr>
          <w:rFonts w:ascii="Arial" w:hAnsi="Arial" w:cs="Arial"/>
          <w:b/>
          <w:sz w:val="24"/>
        </w:rPr>
      </w:pPr>
      <w:r>
        <w:rPr>
          <w:rFonts w:ascii="Arial" w:hAnsi="Arial" w:cs="Arial"/>
          <w:b/>
          <w:color w:val="0000FF"/>
          <w:sz w:val="24"/>
        </w:rPr>
        <w:t>C1-212858</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w:t>
      </w:r>
    </w:p>
    <w:p w14:paraId="326605C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8 Cat: F (Rel-17)</w:t>
      </w:r>
      <w:r>
        <w:rPr>
          <w:i/>
        </w:rPr>
        <w:br/>
      </w:r>
      <w:r>
        <w:rPr>
          <w:i/>
        </w:rPr>
        <w:br/>
      </w:r>
      <w:r>
        <w:rPr>
          <w:i/>
        </w:rPr>
        <w:tab/>
      </w:r>
      <w:r>
        <w:rPr>
          <w:i/>
        </w:rPr>
        <w:tab/>
      </w:r>
      <w:r>
        <w:rPr>
          <w:i/>
        </w:rPr>
        <w:tab/>
      </w:r>
      <w:r>
        <w:rPr>
          <w:i/>
        </w:rPr>
        <w:tab/>
      </w:r>
      <w:r>
        <w:rPr>
          <w:i/>
        </w:rPr>
        <w:tab/>
        <w:t>Source: BlackBerry UK Ltd.</w:t>
      </w:r>
    </w:p>
    <w:p w14:paraId="016EF200" w14:textId="77777777" w:rsidR="00031805" w:rsidRDefault="00031805" w:rsidP="00031805">
      <w:pPr>
        <w:rPr>
          <w:color w:val="808080"/>
        </w:rPr>
      </w:pPr>
      <w:r>
        <w:rPr>
          <w:color w:val="808080"/>
        </w:rPr>
        <w:t>(Replaces C1-211201)</w:t>
      </w:r>
    </w:p>
    <w:p w14:paraId="65E091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C1-213543</w:t>
      </w:r>
      <w:r>
        <w:rPr>
          <w:color w:val="993300"/>
          <w:u w:val="single"/>
        </w:rPr>
        <w:t>.</w:t>
      </w:r>
    </w:p>
    <w:p w14:paraId="11C499CC" w14:textId="5EF783E8" w:rsidR="00031805" w:rsidRDefault="00031805" w:rsidP="00031805">
      <w:pPr>
        <w:rPr>
          <w:rFonts w:ascii="Arial" w:hAnsi="Arial" w:cs="Arial"/>
          <w:b/>
          <w:sz w:val="24"/>
        </w:rPr>
      </w:pPr>
      <w:r>
        <w:rPr>
          <w:rFonts w:ascii="Arial" w:hAnsi="Arial" w:cs="Arial"/>
          <w:b/>
          <w:color w:val="0000FF"/>
          <w:sz w:val="24"/>
        </w:rPr>
        <w:t>C1-212859</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when receiving #54 during transfer of existing persistent PDN connection</w:t>
      </w:r>
    </w:p>
    <w:p w14:paraId="5E896C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CR-2994  rev 1 Cat: F (Rel-17)</w:t>
      </w:r>
      <w:r>
        <w:rPr>
          <w:i/>
        </w:rPr>
        <w:br/>
      </w:r>
      <w:r>
        <w:rPr>
          <w:i/>
        </w:rPr>
        <w:br/>
      </w:r>
      <w:r>
        <w:rPr>
          <w:i/>
        </w:rPr>
        <w:tab/>
      </w:r>
      <w:r>
        <w:rPr>
          <w:i/>
        </w:rPr>
        <w:tab/>
      </w:r>
      <w:r>
        <w:rPr>
          <w:i/>
        </w:rPr>
        <w:tab/>
      </w:r>
      <w:r>
        <w:rPr>
          <w:i/>
        </w:rPr>
        <w:tab/>
      </w:r>
      <w:r>
        <w:rPr>
          <w:i/>
        </w:rPr>
        <w:tab/>
        <w:t>Source: BlackBerry UK Ltd.</w:t>
      </w:r>
    </w:p>
    <w:p w14:paraId="304E2400" w14:textId="77777777" w:rsidR="00031805" w:rsidRDefault="00031805" w:rsidP="00031805">
      <w:pPr>
        <w:rPr>
          <w:color w:val="808080"/>
        </w:rPr>
      </w:pPr>
      <w:r>
        <w:rPr>
          <w:color w:val="808080"/>
        </w:rPr>
        <w:t>(Replaces C1-210774)</w:t>
      </w:r>
    </w:p>
    <w:p w14:paraId="6EA337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C1-213585</w:t>
      </w:r>
      <w:r>
        <w:rPr>
          <w:color w:val="993300"/>
          <w:u w:val="single"/>
        </w:rPr>
        <w:t>.</w:t>
      </w:r>
    </w:p>
    <w:p w14:paraId="588C4A53" w14:textId="1B04FD47" w:rsidR="00031805" w:rsidRDefault="00031805" w:rsidP="00031805">
      <w:pPr>
        <w:rPr>
          <w:rFonts w:ascii="Arial" w:hAnsi="Arial" w:cs="Arial"/>
          <w:b/>
          <w:sz w:val="24"/>
        </w:rPr>
      </w:pPr>
      <w:r>
        <w:rPr>
          <w:rFonts w:ascii="Arial" w:hAnsi="Arial" w:cs="Arial"/>
          <w:b/>
          <w:color w:val="0000FF"/>
          <w:sz w:val="24"/>
        </w:rPr>
        <w:t>C1-212898</w:t>
      </w:r>
      <w:r>
        <w:rPr>
          <w:rFonts w:ascii="Arial" w:hAnsi="Arial" w:cs="Arial"/>
          <w:b/>
          <w:color w:val="0000FF"/>
          <w:sz w:val="24"/>
        </w:rPr>
        <w:tab/>
      </w:r>
      <w:r>
        <w:rPr>
          <w:rFonts w:ascii="Arial" w:hAnsi="Arial" w:cs="Arial"/>
          <w:b/>
          <w:sz w:val="24"/>
        </w:rPr>
        <w:t>Adding the missing Emergency service support over non-3GPP access in CNEM AT command</w:t>
      </w:r>
    </w:p>
    <w:p w14:paraId="5AAAD7D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CR-0722  rev  Cat: F (Rel-17)</w:t>
      </w:r>
      <w:r>
        <w:rPr>
          <w:i/>
        </w:rPr>
        <w:br/>
      </w:r>
      <w:r>
        <w:rPr>
          <w:i/>
        </w:rPr>
        <w:br/>
      </w:r>
      <w:r>
        <w:rPr>
          <w:i/>
        </w:rPr>
        <w:tab/>
      </w:r>
      <w:r>
        <w:rPr>
          <w:i/>
        </w:rPr>
        <w:tab/>
      </w:r>
      <w:r>
        <w:rPr>
          <w:i/>
        </w:rPr>
        <w:tab/>
      </w:r>
      <w:r>
        <w:rPr>
          <w:i/>
        </w:rPr>
        <w:tab/>
      </w:r>
      <w:r>
        <w:rPr>
          <w:i/>
        </w:rPr>
        <w:tab/>
        <w:t>Source: MediaTek Beijing Inc./Rohit Naik</w:t>
      </w:r>
    </w:p>
    <w:p w14:paraId="15A3E0D5" w14:textId="77777777" w:rsidR="00031805" w:rsidRDefault="00031805" w:rsidP="00031805">
      <w:pPr>
        <w:rPr>
          <w:rFonts w:ascii="Arial" w:hAnsi="Arial" w:cs="Arial"/>
          <w:b/>
        </w:rPr>
      </w:pPr>
      <w:r>
        <w:rPr>
          <w:rFonts w:ascii="Arial" w:hAnsi="Arial" w:cs="Arial"/>
          <w:b/>
        </w:rPr>
        <w:t xml:space="preserve">Abstract: </w:t>
      </w:r>
    </w:p>
    <w:p w14:paraId="35129B86" w14:textId="77777777" w:rsidR="00031805" w:rsidRDefault="00031805" w:rsidP="00031805">
      <w:r>
        <w:t>Adding the missing Emergency service support over non-3GPP access in CNEM AT command</w:t>
      </w:r>
    </w:p>
    <w:p w14:paraId="6F306C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55028" w14:textId="6105C1C3" w:rsidR="00031805" w:rsidRDefault="00031805" w:rsidP="00031805">
      <w:pPr>
        <w:rPr>
          <w:rFonts w:ascii="Arial" w:hAnsi="Arial" w:cs="Arial"/>
          <w:b/>
          <w:sz w:val="24"/>
        </w:rPr>
      </w:pPr>
      <w:r>
        <w:rPr>
          <w:rFonts w:ascii="Arial" w:hAnsi="Arial" w:cs="Arial"/>
          <w:b/>
          <w:color w:val="0000FF"/>
          <w:sz w:val="24"/>
        </w:rPr>
        <w:t>C1-212899</w:t>
      </w:r>
      <w:r>
        <w:rPr>
          <w:rFonts w:ascii="Arial" w:hAnsi="Arial" w:cs="Arial"/>
          <w:b/>
          <w:color w:val="0000FF"/>
          <w:sz w:val="24"/>
        </w:rPr>
        <w:tab/>
      </w:r>
      <w:r>
        <w:rPr>
          <w:rFonts w:ascii="Arial" w:hAnsi="Arial" w:cs="Arial"/>
          <w:b/>
          <w:sz w:val="24"/>
        </w:rPr>
        <w:t>Adding the missing Emergency service support over non-3GPP access in CNEM  command</w:t>
      </w:r>
    </w:p>
    <w:p w14:paraId="099F71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CR-0723  rev  Cat: F (Rel-17)</w:t>
      </w:r>
      <w:r>
        <w:rPr>
          <w:i/>
        </w:rPr>
        <w:br/>
      </w:r>
      <w:r>
        <w:rPr>
          <w:i/>
        </w:rPr>
        <w:br/>
      </w:r>
      <w:r>
        <w:rPr>
          <w:i/>
        </w:rPr>
        <w:tab/>
      </w:r>
      <w:r>
        <w:rPr>
          <w:i/>
        </w:rPr>
        <w:tab/>
      </w:r>
      <w:r>
        <w:rPr>
          <w:i/>
        </w:rPr>
        <w:tab/>
      </w:r>
      <w:r>
        <w:rPr>
          <w:i/>
        </w:rPr>
        <w:tab/>
      </w:r>
      <w:r>
        <w:rPr>
          <w:i/>
        </w:rPr>
        <w:tab/>
        <w:t>Source: MediaTek Beijing Inc./Rohit Naik</w:t>
      </w:r>
    </w:p>
    <w:p w14:paraId="3FBF28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7488E" w14:textId="1CEE95A9" w:rsidR="00031805" w:rsidRDefault="00031805" w:rsidP="00031805">
      <w:pPr>
        <w:rPr>
          <w:rFonts w:ascii="Arial" w:hAnsi="Arial" w:cs="Arial"/>
          <w:b/>
          <w:sz w:val="24"/>
        </w:rPr>
      </w:pPr>
      <w:r>
        <w:rPr>
          <w:rFonts w:ascii="Arial" w:hAnsi="Arial" w:cs="Arial"/>
          <w:b/>
          <w:color w:val="0000FF"/>
          <w:sz w:val="24"/>
        </w:rPr>
        <w:t>C1-212919</w:t>
      </w:r>
      <w:r>
        <w:rPr>
          <w:rFonts w:ascii="Arial" w:hAnsi="Arial" w:cs="Arial"/>
          <w:b/>
          <w:color w:val="0000FF"/>
          <w:sz w:val="24"/>
        </w:rPr>
        <w:tab/>
      </w:r>
      <w:r>
        <w:rPr>
          <w:rFonts w:ascii="Arial" w:hAnsi="Arial" w:cs="Arial"/>
          <w:b/>
          <w:sz w:val="24"/>
        </w:rPr>
        <w:t>Correction to the conditions for disabling N1 mode capability upon registration rejection due to S-NSSAI not available</w:t>
      </w:r>
    </w:p>
    <w:p w14:paraId="19615E2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CR-3003  rev 1 Cat: F (Rel-17)</w:t>
      </w:r>
      <w:r>
        <w:rPr>
          <w:i/>
        </w:rPr>
        <w:br/>
      </w:r>
      <w:r>
        <w:rPr>
          <w:i/>
        </w:rPr>
        <w:br/>
      </w:r>
      <w:r>
        <w:rPr>
          <w:i/>
        </w:rPr>
        <w:tab/>
      </w:r>
      <w:r>
        <w:rPr>
          <w:i/>
        </w:rPr>
        <w:tab/>
      </w:r>
      <w:r>
        <w:rPr>
          <w:i/>
        </w:rPr>
        <w:tab/>
      </w:r>
      <w:r>
        <w:rPr>
          <w:i/>
        </w:rPr>
        <w:tab/>
      </w:r>
      <w:r>
        <w:rPr>
          <w:i/>
        </w:rPr>
        <w:tab/>
        <w:t>Source: Qualcomm Incorporated,/ Amer</w:t>
      </w:r>
    </w:p>
    <w:p w14:paraId="4FA8BA6C" w14:textId="77777777" w:rsidR="00031805" w:rsidRDefault="00031805" w:rsidP="00031805">
      <w:pPr>
        <w:rPr>
          <w:color w:val="808080"/>
        </w:rPr>
      </w:pPr>
      <w:r>
        <w:rPr>
          <w:color w:val="808080"/>
        </w:rPr>
        <w:lastRenderedPageBreak/>
        <w:t>(Replaces C1-210824)</w:t>
      </w:r>
    </w:p>
    <w:p w14:paraId="3E9592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02660" w14:textId="0ECBC3D5" w:rsidR="00031805" w:rsidRDefault="00031805" w:rsidP="00031805">
      <w:pPr>
        <w:rPr>
          <w:rFonts w:ascii="Arial" w:hAnsi="Arial" w:cs="Arial"/>
          <w:b/>
          <w:sz w:val="24"/>
        </w:rPr>
      </w:pPr>
      <w:r>
        <w:rPr>
          <w:rFonts w:ascii="Arial" w:hAnsi="Arial" w:cs="Arial"/>
          <w:b/>
          <w:color w:val="0000FF"/>
          <w:sz w:val="24"/>
        </w:rPr>
        <w:t>C1-212937</w:t>
      </w:r>
      <w:r>
        <w:rPr>
          <w:rFonts w:ascii="Arial" w:hAnsi="Arial" w:cs="Arial"/>
          <w:b/>
          <w:color w:val="0000FF"/>
          <w:sz w:val="24"/>
        </w:rPr>
        <w:tab/>
      </w:r>
      <w:r>
        <w:rPr>
          <w:rFonts w:ascii="Arial" w:hAnsi="Arial" w:cs="Arial"/>
          <w:b/>
          <w:sz w:val="24"/>
        </w:rPr>
        <w:t xml:space="preserve">Add Ethernet </w:t>
      </w:r>
      <w:proofErr w:type="spellStart"/>
      <w:r>
        <w:rPr>
          <w:rFonts w:ascii="Arial" w:hAnsi="Arial" w:cs="Arial"/>
          <w:b/>
          <w:sz w:val="24"/>
        </w:rPr>
        <w:t>pdp</w:t>
      </w:r>
      <w:proofErr w:type="spellEnd"/>
      <w:r>
        <w:rPr>
          <w:rFonts w:ascii="Arial" w:hAnsi="Arial" w:cs="Arial"/>
          <w:b/>
          <w:sz w:val="24"/>
        </w:rPr>
        <w:t xml:space="preserve"> type to a NOTE</w:t>
      </w:r>
    </w:p>
    <w:p w14:paraId="014F45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CR-0724  rev  Cat: F (Rel-17)</w:t>
      </w:r>
      <w:r>
        <w:rPr>
          <w:i/>
        </w:rPr>
        <w:br/>
      </w:r>
      <w:r>
        <w:rPr>
          <w:i/>
        </w:rPr>
        <w:br/>
      </w:r>
      <w:r>
        <w:rPr>
          <w:i/>
        </w:rPr>
        <w:tab/>
      </w:r>
      <w:r>
        <w:rPr>
          <w:i/>
        </w:rPr>
        <w:tab/>
      </w:r>
      <w:r>
        <w:rPr>
          <w:i/>
        </w:rPr>
        <w:tab/>
      </w:r>
      <w:r>
        <w:rPr>
          <w:i/>
        </w:rPr>
        <w:tab/>
      </w:r>
      <w:r>
        <w:rPr>
          <w:i/>
        </w:rPr>
        <w:tab/>
        <w:t>Source: OPPO / Rae</w:t>
      </w:r>
    </w:p>
    <w:p w14:paraId="7868E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8750" w14:textId="77F4F802" w:rsidR="00031805" w:rsidRDefault="00031805" w:rsidP="00031805">
      <w:pPr>
        <w:rPr>
          <w:rFonts w:ascii="Arial" w:hAnsi="Arial" w:cs="Arial"/>
          <w:b/>
          <w:sz w:val="24"/>
        </w:rPr>
      </w:pPr>
      <w:r>
        <w:rPr>
          <w:rFonts w:ascii="Arial" w:hAnsi="Arial" w:cs="Arial"/>
          <w:b/>
          <w:color w:val="0000FF"/>
          <w:sz w:val="24"/>
        </w:rPr>
        <w:t>C1-212938</w:t>
      </w:r>
      <w:r>
        <w:rPr>
          <w:rFonts w:ascii="Arial" w:hAnsi="Arial" w:cs="Arial"/>
          <w:b/>
          <w:color w:val="0000FF"/>
          <w:sz w:val="24"/>
        </w:rPr>
        <w:tab/>
      </w:r>
      <w:r>
        <w:rPr>
          <w:rFonts w:ascii="Arial" w:hAnsi="Arial" w:cs="Arial"/>
          <w:b/>
          <w:sz w:val="24"/>
        </w:rPr>
        <w:t>Correction on re-attempt indicator for S-NSSAI DNN congestion control</w:t>
      </w:r>
    </w:p>
    <w:p w14:paraId="30AC8F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CR-0725  rev  Cat: F (Rel-17)</w:t>
      </w:r>
      <w:r>
        <w:rPr>
          <w:i/>
        </w:rPr>
        <w:br/>
      </w:r>
      <w:r>
        <w:rPr>
          <w:i/>
        </w:rPr>
        <w:br/>
      </w:r>
      <w:r>
        <w:rPr>
          <w:i/>
        </w:rPr>
        <w:tab/>
      </w:r>
      <w:r>
        <w:rPr>
          <w:i/>
        </w:rPr>
        <w:tab/>
      </w:r>
      <w:r>
        <w:rPr>
          <w:i/>
        </w:rPr>
        <w:tab/>
      </w:r>
      <w:r>
        <w:rPr>
          <w:i/>
        </w:rPr>
        <w:tab/>
      </w:r>
      <w:r>
        <w:rPr>
          <w:i/>
        </w:rPr>
        <w:tab/>
        <w:t>Source: OPPO / Rae</w:t>
      </w:r>
    </w:p>
    <w:p w14:paraId="343218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B66A8" w14:textId="4EE49326" w:rsidR="00031805" w:rsidRDefault="00031805" w:rsidP="00031805">
      <w:pPr>
        <w:rPr>
          <w:rFonts w:ascii="Arial" w:hAnsi="Arial" w:cs="Arial"/>
          <w:b/>
          <w:sz w:val="24"/>
        </w:rPr>
      </w:pPr>
      <w:r>
        <w:rPr>
          <w:rFonts w:ascii="Arial" w:hAnsi="Arial" w:cs="Arial"/>
          <w:b/>
          <w:color w:val="0000FF"/>
          <w:sz w:val="24"/>
        </w:rPr>
        <w:t>C1-212939</w:t>
      </w:r>
      <w:r>
        <w:rPr>
          <w:rFonts w:ascii="Arial" w:hAnsi="Arial" w:cs="Arial"/>
          <w:b/>
          <w:color w:val="0000FF"/>
          <w:sz w:val="24"/>
        </w:rPr>
        <w:tab/>
      </w:r>
      <w:r>
        <w:rPr>
          <w:rFonts w:ascii="Arial" w:hAnsi="Arial" w:cs="Arial"/>
          <w:b/>
          <w:sz w:val="24"/>
        </w:rPr>
        <w:t>Correct the wrong referred clauses</w:t>
      </w:r>
    </w:p>
    <w:p w14:paraId="6409ED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CR-3171  rev  Cat: F (Rel-17)</w:t>
      </w:r>
      <w:r>
        <w:rPr>
          <w:i/>
        </w:rPr>
        <w:br/>
      </w:r>
      <w:r>
        <w:rPr>
          <w:i/>
        </w:rPr>
        <w:br/>
      </w:r>
      <w:r>
        <w:rPr>
          <w:i/>
        </w:rPr>
        <w:tab/>
      </w:r>
      <w:r>
        <w:rPr>
          <w:i/>
        </w:rPr>
        <w:tab/>
      </w:r>
      <w:r>
        <w:rPr>
          <w:i/>
        </w:rPr>
        <w:tab/>
      </w:r>
      <w:r>
        <w:rPr>
          <w:i/>
        </w:rPr>
        <w:tab/>
      </w:r>
      <w:r>
        <w:rPr>
          <w:i/>
        </w:rPr>
        <w:tab/>
        <w:t>Source: OPPO / Rae</w:t>
      </w:r>
    </w:p>
    <w:p w14:paraId="23E9CD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E0168" w14:textId="394DD0DA" w:rsidR="00031805" w:rsidRDefault="00031805" w:rsidP="00031805">
      <w:pPr>
        <w:rPr>
          <w:rFonts w:ascii="Arial" w:hAnsi="Arial" w:cs="Arial"/>
          <w:b/>
          <w:sz w:val="24"/>
        </w:rPr>
      </w:pPr>
      <w:r>
        <w:rPr>
          <w:rFonts w:ascii="Arial" w:hAnsi="Arial" w:cs="Arial"/>
          <w:b/>
          <w:color w:val="0000FF"/>
          <w:sz w:val="24"/>
        </w:rPr>
        <w:t>C1-212940</w:t>
      </w:r>
      <w:r>
        <w:rPr>
          <w:rFonts w:ascii="Arial" w:hAnsi="Arial" w:cs="Arial"/>
          <w:b/>
          <w:color w:val="0000FF"/>
          <w:sz w:val="24"/>
        </w:rPr>
        <w:tab/>
      </w:r>
      <w:r>
        <w:rPr>
          <w:rFonts w:ascii="Arial" w:hAnsi="Arial" w:cs="Arial"/>
          <w:b/>
          <w:sz w:val="24"/>
        </w:rPr>
        <w:t>Retransmission timer starting for T3520 with emergency PDU session</w:t>
      </w:r>
    </w:p>
    <w:p w14:paraId="33E993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CR-3172  rev  Cat: F (Rel-17)</w:t>
      </w:r>
      <w:r>
        <w:rPr>
          <w:i/>
        </w:rPr>
        <w:br/>
      </w:r>
      <w:r>
        <w:rPr>
          <w:i/>
        </w:rPr>
        <w:br/>
      </w:r>
      <w:r>
        <w:rPr>
          <w:i/>
        </w:rPr>
        <w:tab/>
      </w:r>
      <w:r>
        <w:rPr>
          <w:i/>
        </w:rPr>
        <w:tab/>
      </w:r>
      <w:r>
        <w:rPr>
          <w:i/>
        </w:rPr>
        <w:tab/>
      </w:r>
      <w:r>
        <w:rPr>
          <w:i/>
        </w:rPr>
        <w:tab/>
      </w:r>
      <w:r>
        <w:rPr>
          <w:i/>
        </w:rPr>
        <w:tab/>
        <w:t>Source: OPPO / Rae</w:t>
      </w:r>
    </w:p>
    <w:p w14:paraId="785A86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C1-213575</w:t>
      </w:r>
      <w:r>
        <w:rPr>
          <w:color w:val="993300"/>
          <w:u w:val="single"/>
        </w:rPr>
        <w:t>.</w:t>
      </w:r>
    </w:p>
    <w:p w14:paraId="795207B2" w14:textId="21E94FE2" w:rsidR="00031805" w:rsidRDefault="00031805" w:rsidP="00031805">
      <w:pPr>
        <w:rPr>
          <w:rFonts w:ascii="Arial" w:hAnsi="Arial" w:cs="Arial"/>
          <w:b/>
          <w:sz w:val="24"/>
        </w:rPr>
      </w:pPr>
      <w:r>
        <w:rPr>
          <w:rFonts w:ascii="Arial" w:hAnsi="Arial" w:cs="Arial"/>
          <w:b/>
          <w:color w:val="0000FF"/>
          <w:sz w:val="24"/>
        </w:rPr>
        <w:t>C1-212943</w:t>
      </w:r>
      <w:r>
        <w:rPr>
          <w:rFonts w:ascii="Arial" w:hAnsi="Arial" w:cs="Arial"/>
          <w:b/>
          <w:color w:val="0000FF"/>
          <w:sz w:val="24"/>
        </w:rPr>
        <w:tab/>
      </w:r>
      <w:r>
        <w:rPr>
          <w:rFonts w:ascii="Arial" w:hAnsi="Arial" w:cs="Arial"/>
          <w:b/>
          <w:sz w:val="24"/>
        </w:rPr>
        <w:t>Add EMM SR procedure for non-integrity protected reject message</w:t>
      </w:r>
    </w:p>
    <w:p w14:paraId="6076890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CR-3175  rev  Cat: F (Rel-17)</w:t>
      </w:r>
      <w:r>
        <w:rPr>
          <w:i/>
        </w:rPr>
        <w:br/>
      </w:r>
      <w:r>
        <w:rPr>
          <w:i/>
        </w:rPr>
        <w:br/>
      </w:r>
      <w:r>
        <w:rPr>
          <w:i/>
        </w:rPr>
        <w:tab/>
      </w:r>
      <w:r>
        <w:rPr>
          <w:i/>
        </w:rPr>
        <w:tab/>
      </w:r>
      <w:r>
        <w:rPr>
          <w:i/>
        </w:rPr>
        <w:tab/>
      </w:r>
      <w:r>
        <w:rPr>
          <w:i/>
        </w:rPr>
        <w:tab/>
      </w:r>
      <w:r>
        <w:rPr>
          <w:i/>
        </w:rPr>
        <w:tab/>
        <w:t>Source: OPPO / Rae</w:t>
      </w:r>
    </w:p>
    <w:p w14:paraId="568466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C1-213577</w:t>
      </w:r>
      <w:r>
        <w:rPr>
          <w:color w:val="993300"/>
          <w:u w:val="single"/>
        </w:rPr>
        <w:t>.</w:t>
      </w:r>
    </w:p>
    <w:p w14:paraId="0EAA542A" w14:textId="75F699AF" w:rsidR="00031805" w:rsidRDefault="00031805" w:rsidP="00031805">
      <w:pPr>
        <w:rPr>
          <w:rFonts w:ascii="Arial" w:hAnsi="Arial" w:cs="Arial"/>
          <w:b/>
          <w:sz w:val="24"/>
        </w:rPr>
      </w:pPr>
      <w:r>
        <w:rPr>
          <w:rFonts w:ascii="Arial" w:hAnsi="Arial" w:cs="Arial"/>
          <w:b/>
          <w:color w:val="0000FF"/>
          <w:sz w:val="24"/>
        </w:rPr>
        <w:t>C1-212948</w:t>
      </w:r>
      <w:r>
        <w:rPr>
          <w:rFonts w:ascii="Arial" w:hAnsi="Arial" w:cs="Arial"/>
          <w:b/>
          <w:color w:val="0000FF"/>
          <w:sz w:val="24"/>
        </w:rPr>
        <w:tab/>
      </w:r>
      <w:r>
        <w:rPr>
          <w:rFonts w:ascii="Arial" w:hAnsi="Arial" w:cs="Arial"/>
          <w:b/>
          <w:sz w:val="24"/>
        </w:rPr>
        <w:t>Handing the abnormal case of Service Request in non-3GPP access type</w:t>
      </w:r>
    </w:p>
    <w:p w14:paraId="7C3005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Cat: B (Rel-17)</w:t>
      </w:r>
      <w:r>
        <w:rPr>
          <w:i/>
        </w:rPr>
        <w:br/>
      </w:r>
      <w:r>
        <w:rPr>
          <w:i/>
        </w:rPr>
        <w:br/>
      </w:r>
      <w:r>
        <w:rPr>
          <w:i/>
        </w:rPr>
        <w:tab/>
      </w:r>
      <w:r>
        <w:rPr>
          <w:i/>
        </w:rPr>
        <w:tab/>
      </w:r>
      <w:r>
        <w:rPr>
          <w:i/>
        </w:rPr>
        <w:tab/>
      </w:r>
      <w:r>
        <w:rPr>
          <w:i/>
        </w:rPr>
        <w:tab/>
      </w:r>
      <w:r>
        <w:rPr>
          <w:i/>
        </w:rPr>
        <w:tab/>
        <w:t>Source: CATT</w:t>
      </w:r>
    </w:p>
    <w:p w14:paraId="5F3496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C1-213792</w:t>
      </w:r>
      <w:r>
        <w:rPr>
          <w:color w:val="993300"/>
          <w:u w:val="single"/>
        </w:rPr>
        <w:t>.</w:t>
      </w:r>
    </w:p>
    <w:p w14:paraId="1072CABC" w14:textId="02B70080" w:rsidR="00031805" w:rsidRDefault="00031805" w:rsidP="00031805">
      <w:pPr>
        <w:rPr>
          <w:rFonts w:ascii="Arial" w:hAnsi="Arial" w:cs="Arial"/>
          <w:b/>
          <w:sz w:val="24"/>
        </w:rPr>
      </w:pPr>
      <w:r>
        <w:rPr>
          <w:rFonts w:ascii="Arial" w:hAnsi="Arial" w:cs="Arial"/>
          <w:b/>
          <w:color w:val="0000FF"/>
          <w:sz w:val="24"/>
        </w:rPr>
        <w:t>C1-212949</w:t>
      </w:r>
      <w:r>
        <w:rPr>
          <w:rFonts w:ascii="Arial" w:hAnsi="Arial" w:cs="Arial"/>
          <w:b/>
          <w:color w:val="0000FF"/>
          <w:sz w:val="24"/>
        </w:rPr>
        <w:tab/>
      </w:r>
      <w:r>
        <w:rPr>
          <w:rFonts w:ascii="Arial" w:hAnsi="Arial" w:cs="Arial"/>
          <w:b/>
          <w:sz w:val="24"/>
        </w:rPr>
        <w:t>Revisions on the description of IEs in Service Request message</w:t>
      </w:r>
    </w:p>
    <w:p w14:paraId="1778C5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CR-3174  rev  Cat: F (Rel-17)</w:t>
      </w:r>
      <w:r>
        <w:rPr>
          <w:i/>
        </w:rPr>
        <w:br/>
      </w:r>
      <w:r>
        <w:rPr>
          <w:i/>
        </w:rPr>
        <w:br/>
      </w:r>
      <w:r>
        <w:rPr>
          <w:i/>
        </w:rPr>
        <w:tab/>
      </w:r>
      <w:r>
        <w:rPr>
          <w:i/>
        </w:rPr>
        <w:tab/>
      </w:r>
      <w:r>
        <w:rPr>
          <w:i/>
        </w:rPr>
        <w:tab/>
      </w:r>
      <w:r>
        <w:rPr>
          <w:i/>
        </w:rPr>
        <w:tab/>
      </w:r>
      <w:r>
        <w:rPr>
          <w:i/>
        </w:rPr>
        <w:tab/>
        <w:t>Source: CATT</w:t>
      </w:r>
    </w:p>
    <w:p w14:paraId="5896D3DF"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AEF63" w14:textId="2A10E158" w:rsidR="00031805" w:rsidRDefault="00031805" w:rsidP="00031805">
      <w:pPr>
        <w:rPr>
          <w:rFonts w:ascii="Arial" w:hAnsi="Arial" w:cs="Arial"/>
          <w:b/>
          <w:sz w:val="24"/>
        </w:rPr>
      </w:pPr>
      <w:r>
        <w:rPr>
          <w:rFonts w:ascii="Arial" w:hAnsi="Arial" w:cs="Arial"/>
          <w:b/>
          <w:color w:val="0000FF"/>
          <w:sz w:val="24"/>
        </w:rPr>
        <w:t>C1-212954</w:t>
      </w:r>
      <w:r>
        <w:rPr>
          <w:rFonts w:ascii="Arial" w:hAnsi="Arial" w:cs="Arial"/>
          <w:b/>
          <w:color w:val="0000FF"/>
          <w:sz w:val="24"/>
        </w:rPr>
        <w:tab/>
      </w:r>
      <w:r>
        <w:rPr>
          <w:rFonts w:ascii="Arial" w:hAnsi="Arial" w:cs="Arial"/>
          <w:b/>
          <w:sz w:val="24"/>
        </w:rPr>
        <w:t>Add 5GMM SR procedure for non-integrity protected reject message</w:t>
      </w:r>
    </w:p>
    <w:p w14:paraId="27109D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CR-3524  rev  Cat: F (Rel-17)</w:t>
      </w:r>
      <w:r>
        <w:rPr>
          <w:i/>
        </w:rPr>
        <w:br/>
      </w:r>
      <w:r>
        <w:rPr>
          <w:i/>
        </w:rPr>
        <w:br/>
      </w:r>
      <w:r>
        <w:rPr>
          <w:i/>
        </w:rPr>
        <w:tab/>
      </w:r>
      <w:r>
        <w:rPr>
          <w:i/>
        </w:rPr>
        <w:tab/>
      </w:r>
      <w:r>
        <w:rPr>
          <w:i/>
        </w:rPr>
        <w:tab/>
      </w:r>
      <w:r>
        <w:rPr>
          <w:i/>
        </w:rPr>
        <w:tab/>
      </w:r>
      <w:r>
        <w:rPr>
          <w:i/>
        </w:rPr>
        <w:tab/>
        <w:t>Source: OPPO / Rae</w:t>
      </w:r>
    </w:p>
    <w:p w14:paraId="39A4A8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C1-213578</w:t>
      </w:r>
      <w:r>
        <w:rPr>
          <w:color w:val="993300"/>
          <w:u w:val="single"/>
        </w:rPr>
        <w:t>.</w:t>
      </w:r>
    </w:p>
    <w:p w14:paraId="64A1C682" w14:textId="544CB6CC" w:rsidR="00031805" w:rsidRDefault="00031805" w:rsidP="00031805">
      <w:pPr>
        <w:rPr>
          <w:rFonts w:ascii="Arial" w:hAnsi="Arial" w:cs="Arial"/>
          <w:b/>
          <w:sz w:val="24"/>
        </w:rPr>
      </w:pPr>
      <w:r>
        <w:rPr>
          <w:rFonts w:ascii="Arial" w:hAnsi="Arial" w:cs="Arial"/>
          <w:b/>
          <w:color w:val="0000FF"/>
          <w:sz w:val="24"/>
        </w:rPr>
        <w:t>C1-212962</w:t>
      </w:r>
      <w:r>
        <w:rPr>
          <w:rFonts w:ascii="Arial" w:hAnsi="Arial" w:cs="Arial"/>
          <w:b/>
          <w:color w:val="0000FF"/>
          <w:sz w:val="24"/>
        </w:rPr>
        <w:tab/>
      </w:r>
      <w:r>
        <w:rPr>
          <w:rFonts w:ascii="Arial" w:hAnsi="Arial" w:cs="Arial"/>
          <w:b/>
          <w:sz w:val="24"/>
        </w:rPr>
        <w:t>Clarification on NSSAI related AT commands</w:t>
      </w:r>
    </w:p>
    <w:p w14:paraId="4E9DE1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CR-0726  rev  Cat: F (Rel-17)</w:t>
      </w:r>
      <w:r>
        <w:rPr>
          <w:i/>
        </w:rPr>
        <w:br/>
      </w:r>
      <w:r>
        <w:rPr>
          <w:i/>
        </w:rPr>
        <w:br/>
      </w:r>
      <w:r>
        <w:rPr>
          <w:i/>
        </w:rPr>
        <w:tab/>
      </w:r>
      <w:r>
        <w:rPr>
          <w:i/>
        </w:rPr>
        <w:tab/>
      </w:r>
      <w:r>
        <w:rPr>
          <w:i/>
        </w:rPr>
        <w:tab/>
      </w:r>
      <w:r>
        <w:rPr>
          <w:i/>
        </w:rPr>
        <w:tab/>
      </w:r>
      <w:r>
        <w:rPr>
          <w:i/>
        </w:rPr>
        <w:tab/>
        <w:t>Source: MediaTek Inc.  / Carlson</w:t>
      </w:r>
    </w:p>
    <w:p w14:paraId="469F48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C1-213645</w:t>
      </w:r>
      <w:r>
        <w:rPr>
          <w:color w:val="993300"/>
          <w:u w:val="single"/>
        </w:rPr>
        <w:t>.</w:t>
      </w:r>
    </w:p>
    <w:p w14:paraId="1E0D8A07" w14:textId="7168DD37" w:rsidR="00031805" w:rsidRDefault="00031805" w:rsidP="00031805">
      <w:pPr>
        <w:rPr>
          <w:rFonts w:ascii="Arial" w:hAnsi="Arial" w:cs="Arial"/>
          <w:b/>
          <w:sz w:val="24"/>
        </w:rPr>
      </w:pPr>
      <w:r>
        <w:rPr>
          <w:rFonts w:ascii="Arial" w:hAnsi="Arial" w:cs="Arial"/>
          <w:b/>
          <w:color w:val="0000FF"/>
          <w:sz w:val="24"/>
        </w:rPr>
        <w:t>C1-212963</w:t>
      </w:r>
      <w:r>
        <w:rPr>
          <w:rFonts w:ascii="Arial" w:hAnsi="Arial" w:cs="Arial"/>
          <w:b/>
          <w:color w:val="0000FF"/>
          <w:sz w:val="24"/>
        </w:rPr>
        <w:tab/>
      </w:r>
      <w:r>
        <w:rPr>
          <w:rFonts w:ascii="Arial" w:hAnsi="Arial" w:cs="Arial"/>
          <w:b/>
          <w:sz w:val="24"/>
        </w:rPr>
        <w:t>AT Command to support MA PDU session network upgrade is allowed</w:t>
      </w:r>
    </w:p>
    <w:p w14:paraId="457C74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CR-0727  rev  Cat: F (Rel-17)</w:t>
      </w:r>
      <w:r>
        <w:rPr>
          <w:i/>
        </w:rPr>
        <w:br/>
      </w:r>
      <w:r>
        <w:rPr>
          <w:i/>
        </w:rPr>
        <w:br/>
      </w:r>
      <w:r>
        <w:rPr>
          <w:i/>
        </w:rPr>
        <w:tab/>
      </w:r>
      <w:r>
        <w:rPr>
          <w:i/>
        </w:rPr>
        <w:tab/>
      </w:r>
      <w:r>
        <w:rPr>
          <w:i/>
        </w:rPr>
        <w:tab/>
      </w:r>
      <w:r>
        <w:rPr>
          <w:i/>
        </w:rPr>
        <w:tab/>
      </w:r>
      <w:r>
        <w:rPr>
          <w:i/>
        </w:rPr>
        <w:tab/>
        <w:t>Source: MediaTek Inc.  / Carlson</w:t>
      </w:r>
    </w:p>
    <w:p w14:paraId="6547C2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B8708" w14:textId="27BD9D81" w:rsidR="00031805" w:rsidRDefault="00031805" w:rsidP="00031805">
      <w:pPr>
        <w:rPr>
          <w:rFonts w:ascii="Arial" w:hAnsi="Arial" w:cs="Arial"/>
          <w:b/>
          <w:sz w:val="24"/>
        </w:rPr>
      </w:pPr>
      <w:r>
        <w:rPr>
          <w:rFonts w:ascii="Arial" w:hAnsi="Arial" w:cs="Arial"/>
          <w:b/>
          <w:color w:val="0000FF"/>
          <w:sz w:val="24"/>
        </w:rPr>
        <w:t>C1-212964</w:t>
      </w:r>
      <w:r>
        <w:rPr>
          <w:rFonts w:ascii="Arial" w:hAnsi="Arial" w:cs="Arial"/>
          <w:b/>
          <w:color w:val="0000FF"/>
          <w:sz w:val="24"/>
        </w:rPr>
        <w:tab/>
      </w:r>
      <w:r>
        <w:rPr>
          <w:rFonts w:ascii="Arial" w:hAnsi="Arial" w:cs="Arial"/>
          <w:b/>
          <w:sz w:val="24"/>
        </w:rPr>
        <w:t>Clarification on handling maximum number of established PDU sessions for MA PDU session</w:t>
      </w:r>
    </w:p>
    <w:p w14:paraId="47F4405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CR-3181  rev  Cat: F (Rel-17)</w:t>
      </w:r>
      <w:r>
        <w:rPr>
          <w:i/>
        </w:rPr>
        <w:br/>
      </w:r>
      <w:r>
        <w:rPr>
          <w:i/>
        </w:rPr>
        <w:br/>
      </w:r>
      <w:r>
        <w:rPr>
          <w:i/>
        </w:rPr>
        <w:tab/>
      </w:r>
      <w:r>
        <w:rPr>
          <w:i/>
        </w:rPr>
        <w:tab/>
      </w:r>
      <w:r>
        <w:rPr>
          <w:i/>
        </w:rPr>
        <w:tab/>
      </w:r>
      <w:r>
        <w:rPr>
          <w:i/>
        </w:rPr>
        <w:tab/>
      </w:r>
      <w:r>
        <w:rPr>
          <w:i/>
        </w:rPr>
        <w:tab/>
        <w:t>Source: MediaTek Inc.  / Carlson</w:t>
      </w:r>
    </w:p>
    <w:p w14:paraId="279D25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01ED4" w14:textId="30FE336A" w:rsidR="00031805" w:rsidRDefault="00031805" w:rsidP="00031805">
      <w:pPr>
        <w:rPr>
          <w:rFonts w:ascii="Arial" w:hAnsi="Arial" w:cs="Arial"/>
          <w:b/>
          <w:sz w:val="24"/>
        </w:rPr>
      </w:pPr>
      <w:r>
        <w:rPr>
          <w:rFonts w:ascii="Arial" w:hAnsi="Arial" w:cs="Arial"/>
          <w:b/>
          <w:color w:val="0000FF"/>
          <w:sz w:val="24"/>
        </w:rPr>
        <w:t>C1-212965</w:t>
      </w:r>
      <w:r>
        <w:rPr>
          <w:rFonts w:ascii="Arial" w:hAnsi="Arial" w:cs="Arial"/>
          <w:b/>
          <w:color w:val="0000FF"/>
          <w:sz w:val="24"/>
        </w:rPr>
        <w:tab/>
      </w:r>
      <w:r>
        <w:rPr>
          <w:rFonts w:ascii="Arial" w:hAnsi="Arial" w:cs="Arial"/>
          <w:b/>
          <w:sz w:val="24"/>
        </w:rPr>
        <w:t>Clarification of MA PDU session handling after network initiated deregistration</w:t>
      </w:r>
    </w:p>
    <w:p w14:paraId="27EC442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CR-3182  rev  Cat: F (Rel-17)</w:t>
      </w:r>
      <w:r>
        <w:rPr>
          <w:i/>
        </w:rPr>
        <w:br/>
      </w:r>
      <w:r>
        <w:rPr>
          <w:i/>
        </w:rPr>
        <w:br/>
      </w:r>
      <w:r>
        <w:rPr>
          <w:i/>
        </w:rPr>
        <w:tab/>
      </w:r>
      <w:r>
        <w:rPr>
          <w:i/>
        </w:rPr>
        <w:tab/>
      </w:r>
      <w:r>
        <w:rPr>
          <w:i/>
        </w:rPr>
        <w:tab/>
      </w:r>
      <w:r>
        <w:rPr>
          <w:i/>
        </w:rPr>
        <w:tab/>
      </w:r>
      <w:r>
        <w:rPr>
          <w:i/>
        </w:rPr>
        <w:tab/>
        <w:t>Source: MediaTek Inc.  / Carlson</w:t>
      </w:r>
    </w:p>
    <w:p w14:paraId="1308B6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749F1" w14:textId="296B4E88" w:rsidR="00031805" w:rsidRDefault="00031805" w:rsidP="00031805">
      <w:pPr>
        <w:rPr>
          <w:rFonts w:ascii="Arial" w:hAnsi="Arial" w:cs="Arial"/>
          <w:b/>
          <w:sz w:val="24"/>
        </w:rPr>
      </w:pPr>
      <w:r>
        <w:rPr>
          <w:rFonts w:ascii="Arial" w:hAnsi="Arial" w:cs="Arial"/>
          <w:b/>
          <w:color w:val="0000FF"/>
          <w:sz w:val="24"/>
        </w:rPr>
        <w:t>C1-212966</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581C6F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CR-3183  rev  Cat: F (Rel-17)</w:t>
      </w:r>
      <w:r>
        <w:rPr>
          <w:i/>
        </w:rPr>
        <w:br/>
      </w:r>
      <w:r>
        <w:rPr>
          <w:i/>
        </w:rPr>
        <w:br/>
      </w:r>
      <w:r>
        <w:rPr>
          <w:i/>
        </w:rPr>
        <w:tab/>
      </w:r>
      <w:r>
        <w:rPr>
          <w:i/>
        </w:rPr>
        <w:tab/>
      </w:r>
      <w:r>
        <w:rPr>
          <w:i/>
        </w:rPr>
        <w:tab/>
      </w:r>
      <w:r>
        <w:rPr>
          <w:i/>
        </w:rPr>
        <w:tab/>
      </w:r>
      <w:r>
        <w:rPr>
          <w:i/>
        </w:rPr>
        <w:tab/>
        <w:t>Source: MediaTek Inc.  / Carlson</w:t>
      </w:r>
    </w:p>
    <w:p w14:paraId="1C1155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C1-213762</w:t>
      </w:r>
      <w:r>
        <w:rPr>
          <w:color w:val="993300"/>
          <w:u w:val="single"/>
        </w:rPr>
        <w:t>.</w:t>
      </w:r>
    </w:p>
    <w:p w14:paraId="14B074C7" w14:textId="1D6B110A" w:rsidR="00031805" w:rsidRDefault="00031805" w:rsidP="00031805">
      <w:pPr>
        <w:rPr>
          <w:rFonts w:ascii="Arial" w:hAnsi="Arial" w:cs="Arial"/>
          <w:b/>
          <w:sz w:val="24"/>
        </w:rPr>
      </w:pPr>
      <w:r>
        <w:rPr>
          <w:rFonts w:ascii="Arial" w:hAnsi="Arial" w:cs="Arial"/>
          <w:b/>
          <w:color w:val="0000FF"/>
          <w:sz w:val="24"/>
        </w:rPr>
        <w:t>C1-212967</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0A018F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CR-3184  rev  Cat: F (Rel-17)</w:t>
      </w:r>
      <w:r>
        <w:rPr>
          <w:i/>
        </w:rPr>
        <w:br/>
      </w:r>
      <w:r>
        <w:rPr>
          <w:i/>
        </w:rPr>
        <w:lastRenderedPageBreak/>
        <w:br/>
      </w:r>
      <w:r>
        <w:rPr>
          <w:i/>
        </w:rPr>
        <w:tab/>
      </w:r>
      <w:r>
        <w:rPr>
          <w:i/>
        </w:rPr>
        <w:tab/>
      </w:r>
      <w:r>
        <w:rPr>
          <w:i/>
        </w:rPr>
        <w:tab/>
      </w:r>
      <w:r>
        <w:rPr>
          <w:i/>
        </w:rPr>
        <w:tab/>
      </w:r>
      <w:r>
        <w:rPr>
          <w:i/>
        </w:rPr>
        <w:tab/>
        <w:t>Source: MediaTek Inc.  / Carlson</w:t>
      </w:r>
    </w:p>
    <w:p w14:paraId="5468433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C1-213763</w:t>
      </w:r>
      <w:r>
        <w:rPr>
          <w:color w:val="993300"/>
          <w:u w:val="single"/>
        </w:rPr>
        <w:t>.</w:t>
      </w:r>
    </w:p>
    <w:p w14:paraId="2F797132" w14:textId="543D7EBD" w:rsidR="00031805" w:rsidRDefault="00031805" w:rsidP="00031805">
      <w:pPr>
        <w:rPr>
          <w:rFonts w:ascii="Arial" w:hAnsi="Arial" w:cs="Arial"/>
          <w:b/>
          <w:sz w:val="24"/>
        </w:rPr>
      </w:pPr>
      <w:r>
        <w:rPr>
          <w:rFonts w:ascii="Arial" w:hAnsi="Arial" w:cs="Arial"/>
          <w:b/>
          <w:color w:val="0000FF"/>
          <w:sz w:val="24"/>
        </w:rPr>
        <w:t>C1-212968</w:t>
      </w:r>
      <w:r>
        <w:rPr>
          <w:rFonts w:ascii="Arial" w:hAnsi="Arial" w:cs="Arial"/>
          <w:b/>
          <w:color w:val="0000FF"/>
          <w:sz w:val="24"/>
        </w:rPr>
        <w:tab/>
      </w:r>
      <w:r>
        <w:rPr>
          <w:rFonts w:ascii="Arial" w:hAnsi="Arial" w:cs="Arial"/>
          <w:b/>
          <w:sz w:val="24"/>
        </w:rPr>
        <w:t>Clarification of Collision of PDU session establishment procedure and network-requested PDU session release procedure for MA PDU sessions</w:t>
      </w:r>
    </w:p>
    <w:p w14:paraId="3AB69F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CR-3185  rev  Cat: F (Rel-17)</w:t>
      </w:r>
      <w:r>
        <w:rPr>
          <w:i/>
        </w:rPr>
        <w:br/>
      </w:r>
      <w:r>
        <w:rPr>
          <w:i/>
        </w:rPr>
        <w:br/>
      </w:r>
      <w:r>
        <w:rPr>
          <w:i/>
        </w:rPr>
        <w:tab/>
      </w:r>
      <w:r>
        <w:rPr>
          <w:i/>
        </w:rPr>
        <w:tab/>
      </w:r>
      <w:r>
        <w:rPr>
          <w:i/>
        </w:rPr>
        <w:tab/>
      </w:r>
      <w:r>
        <w:rPr>
          <w:i/>
        </w:rPr>
        <w:tab/>
      </w:r>
      <w:r>
        <w:rPr>
          <w:i/>
        </w:rPr>
        <w:tab/>
        <w:t>Source: MediaTek Inc.  / Carlson</w:t>
      </w:r>
    </w:p>
    <w:p w14:paraId="73FFFB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C1-213646</w:t>
      </w:r>
      <w:r>
        <w:rPr>
          <w:color w:val="993300"/>
          <w:u w:val="single"/>
        </w:rPr>
        <w:t>.</w:t>
      </w:r>
    </w:p>
    <w:p w14:paraId="563406A7" w14:textId="36510CDC" w:rsidR="00031805" w:rsidRDefault="00031805" w:rsidP="00031805">
      <w:pPr>
        <w:rPr>
          <w:rFonts w:ascii="Arial" w:hAnsi="Arial" w:cs="Arial"/>
          <w:b/>
          <w:sz w:val="24"/>
        </w:rPr>
      </w:pPr>
      <w:r>
        <w:rPr>
          <w:rFonts w:ascii="Arial" w:hAnsi="Arial" w:cs="Arial"/>
          <w:b/>
          <w:color w:val="0000FF"/>
          <w:sz w:val="24"/>
        </w:rPr>
        <w:t>C1-212969</w:t>
      </w:r>
      <w:r>
        <w:rPr>
          <w:rFonts w:ascii="Arial" w:hAnsi="Arial" w:cs="Arial"/>
          <w:b/>
          <w:color w:val="0000FF"/>
          <w:sz w:val="24"/>
        </w:rPr>
        <w:tab/>
      </w:r>
      <w:r>
        <w:rPr>
          <w:rFonts w:ascii="Arial" w:hAnsi="Arial" w:cs="Arial"/>
          <w:b/>
          <w:sz w:val="24"/>
        </w:rPr>
        <w:t>Clarification of Collision of network-requested PDU session release procedure and UE-requested PDU session modification procedure for MA PDU sessions</w:t>
      </w:r>
    </w:p>
    <w:p w14:paraId="144082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CR-3186  rev  Cat: F (Rel-17)</w:t>
      </w:r>
      <w:r>
        <w:rPr>
          <w:i/>
        </w:rPr>
        <w:br/>
      </w:r>
      <w:r>
        <w:rPr>
          <w:i/>
        </w:rPr>
        <w:br/>
      </w:r>
      <w:r>
        <w:rPr>
          <w:i/>
        </w:rPr>
        <w:tab/>
      </w:r>
      <w:r>
        <w:rPr>
          <w:i/>
        </w:rPr>
        <w:tab/>
      </w:r>
      <w:r>
        <w:rPr>
          <w:i/>
        </w:rPr>
        <w:tab/>
      </w:r>
      <w:r>
        <w:rPr>
          <w:i/>
        </w:rPr>
        <w:tab/>
      </w:r>
      <w:r>
        <w:rPr>
          <w:i/>
        </w:rPr>
        <w:tab/>
        <w:t>Source: MediaTek Inc.  / Carlson</w:t>
      </w:r>
    </w:p>
    <w:p w14:paraId="36CF7B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72285" w14:textId="10D43D7F" w:rsidR="00031805" w:rsidRDefault="00031805" w:rsidP="00031805">
      <w:pPr>
        <w:rPr>
          <w:rFonts w:ascii="Arial" w:hAnsi="Arial" w:cs="Arial"/>
          <w:b/>
          <w:sz w:val="24"/>
        </w:rPr>
      </w:pPr>
      <w:r>
        <w:rPr>
          <w:rFonts w:ascii="Arial" w:hAnsi="Arial" w:cs="Arial"/>
          <w:b/>
          <w:color w:val="0000FF"/>
          <w:sz w:val="24"/>
        </w:rPr>
        <w:t>C1-212970</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initialted</w:t>
      </w:r>
      <w:proofErr w:type="spellEnd"/>
      <w:r>
        <w:rPr>
          <w:rFonts w:ascii="Arial" w:hAnsi="Arial" w:cs="Arial"/>
          <w:b/>
          <w:sz w:val="24"/>
        </w:rPr>
        <w:t xml:space="preserve"> MA PDU deactivation</w:t>
      </w:r>
    </w:p>
    <w:p w14:paraId="471A701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CR-3187  rev  Cat: F (Rel-17)</w:t>
      </w:r>
      <w:r>
        <w:rPr>
          <w:i/>
        </w:rPr>
        <w:br/>
      </w:r>
      <w:r>
        <w:rPr>
          <w:i/>
        </w:rPr>
        <w:br/>
      </w:r>
      <w:r>
        <w:rPr>
          <w:i/>
        </w:rPr>
        <w:tab/>
      </w:r>
      <w:r>
        <w:rPr>
          <w:i/>
        </w:rPr>
        <w:tab/>
      </w:r>
      <w:r>
        <w:rPr>
          <w:i/>
        </w:rPr>
        <w:tab/>
      </w:r>
      <w:r>
        <w:rPr>
          <w:i/>
        </w:rPr>
        <w:tab/>
      </w:r>
      <w:r>
        <w:rPr>
          <w:i/>
        </w:rPr>
        <w:tab/>
        <w:t>Source: MediaTek Inc.  / Carlson</w:t>
      </w:r>
    </w:p>
    <w:p w14:paraId="2AF37F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C1-213765</w:t>
      </w:r>
      <w:r>
        <w:rPr>
          <w:color w:val="993300"/>
          <w:u w:val="single"/>
        </w:rPr>
        <w:t>.</w:t>
      </w:r>
    </w:p>
    <w:p w14:paraId="3947E4C3" w14:textId="639723C9" w:rsidR="00031805" w:rsidRDefault="00031805" w:rsidP="00031805">
      <w:pPr>
        <w:rPr>
          <w:rFonts w:ascii="Arial" w:hAnsi="Arial" w:cs="Arial"/>
          <w:b/>
          <w:sz w:val="24"/>
        </w:rPr>
      </w:pPr>
      <w:r>
        <w:rPr>
          <w:rFonts w:ascii="Arial" w:hAnsi="Arial" w:cs="Arial"/>
          <w:b/>
          <w:color w:val="0000FF"/>
          <w:sz w:val="24"/>
        </w:rPr>
        <w:t>C1-212977</w:t>
      </w:r>
      <w:r>
        <w:rPr>
          <w:rFonts w:ascii="Arial" w:hAnsi="Arial" w:cs="Arial"/>
          <w:b/>
          <w:color w:val="0000FF"/>
          <w:sz w:val="24"/>
        </w:rPr>
        <w:tab/>
      </w:r>
      <w:r>
        <w:rPr>
          <w:rFonts w:ascii="Arial" w:hAnsi="Arial" w:cs="Arial"/>
          <w:b/>
          <w:sz w:val="24"/>
        </w:rPr>
        <w:t xml:space="preserve">T3447 value parameter in </w:t>
      </w:r>
      <w:proofErr w:type="spellStart"/>
      <w:r>
        <w:rPr>
          <w:rFonts w:ascii="Arial" w:hAnsi="Arial" w:cs="Arial"/>
          <w:b/>
          <w:sz w:val="24"/>
        </w:rPr>
        <w:t>gUCU</w:t>
      </w:r>
      <w:proofErr w:type="spellEnd"/>
      <w:r>
        <w:rPr>
          <w:rFonts w:ascii="Arial" w:hAnsi="Arial" w:cs="Arial"/>
          <w:b/>
          <w:sz w:val="24"/>
        </w:rPr>
        <w:t xml:space="preserve"> procedure</w:t>
      </w:r>
    </w:p>
    <w:p w14:paraId="5005BD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CR-3192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E382D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C1-213695</w:t>
      </w:r>
      <w:r>
        <w:rPr>
          <w:color w:val="993300"/>
          <w:u w:val="single"/>
        </w:rPr>
        <w:t>.</w:t>
      </w:r>
    </w:p>
    <w:p w14:paraId="3844C6DD" w14:textId="17FF625F" w:rsidR="00031805" w:rsidRDefault="00031805" w:rsidP="00031805">
      <w:pPr>
        <w:rPr>
          <w:rFonts w:ascii="Arial" w:hAnsi="Arial" w:cs="Arial"/>
          <w:b/>
          <w:sz w:val="24"/>
        </w:rPr>
      </w:pPr>
      <w:r>
        <w:rPr>
          <w:rFonts w:ascii="Arial" w:hAnsi="Arial" w:cs="Arial"/>
          <w:b/>
          <w:color w:val="0000FF"/>
          <w:sz w:val="24"/>
        </w:rPr>
        <w:t>C1-212978</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w:t>
      </w:r>
      <w:proofErr w:type="spellStart"/>
      <w:r>
        <w:rPr>
          <w:rFonts w:ascii="Arial" w:hAnsi="Arial" w:cs="Arial"/>
          <w:b/>
          <w:sz w:val="24"/>
        </w:rPr>
        <w:t>nw</w:t>
      </w:r>
      <w:proofErr w:type="spellEnd"/>
      <w:r>
        <w:rPr>
          <w:rFonts w:ascii="Arial" w:hAnsi="Arial" w:cs="Arial"/>
          <w:b/>
          <w:sz w:val="24"/>
        </w:rPr>
        <w:t xml:space="preserve"> initiated re-negotiation of any header compression configuration</w:t>
      </w:r>
    </w:p>
    <w:p w14:paraId="004930E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CR-3193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DE81F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C1-213696</w:t>
      </w:r>
      <w:r>
        <w:rPr>
          <w:color w:val="993300"/>
          <w:u w:val="single"/>
        </w:rPr>
        <w:t>.</w:t>
      </w:r>
    </w:p>
    <w:p w14:paraId="3B6D86C4" w14:textId="7B195520" w:rsidR="00031805" w:rsidRDefault="00031805" w:rsidP="00031805">
      <w:pPr>
        <w:rPr>
          <w:rFonts w:ascii="Arial" w:hAnsi="Arial" w:cs="Arial"/>
          <w:b/>
          <w:sz w:val="24"/>
        </w:rPr>
      </w:pPr>
      <w:r>
        <w:rPr>
          <w:rFonts w:ascii="Arial" w:hAnsi="Arial" w:cs="Arial"/>
          <w:b/>
          <w:color w:val="0000FF"/>
          <w:sz w:val="24"/>
        </w:rPr>
        <w:t>C1-212993</w:t>
      </w:r>
      <w:r>
        <w:rPr>
          <w:rFonts w:ascii="Arial" w:hAnsi="Arial" w:cs="Arial"/>
          <w:b/>
          <w:color w:val="0000FF"/>
          <w:sz w:val="24"/>
        </w:rPr>
        <w:tab/>
      </w:r>
      <w:r>
        <w:rPr>
          <w:rFonts w:ascii="Arial" w:hAnsi="Arial" w:cs="Arial"/>
          <w:b/>
          <w:sz w:val="24"/>
        </w:rPr>
        <w:t>Correction on "security control mode procedure"</w:t>
      </w:r>
    </w:p>
    <w:p w14:paraId="0EABDD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CR-3197  rev  Cat: D (Rel-17)</w:t>
      </w:r>
      <w:r>
        <w:rPr>
          <w:i/>
        </w:rPr>
        <w:br/>
      </w:r>
      <w:r>
        <w:rPr>
          <w:i/>
        </w:rPr>
        <w:br/>
      </w:r>
      <w:r>
        <w:rPr>
          <w:i/>
        </w:rPr>
        <w:tab/>
      </w:r>
      <w:r>
        <w:rPr>
          <w:i/>
        </w:rPr>
        <w:tab/>
      </w:r>
      <w:r>
        <w:rPr>
          <w:i/>
        </w:rPr>
        <w:tab/>
      </w:r>
      <w:r>
        <w:rPr>
          <w:i/>
        </w:rPr>
        <w:tab/>
      </w:r>
      <w:r>
        <w:rPr>
          <w:i/>
        </w:rPr>
        <w:tab/>
        <w:t>Source: ZTE / Joy</w:t>
      </w:r>
    </w:p>
    <w:p w14:paraId="321ED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A304" w14:textId="0EFC9F5E" w:rsidR="00031805" w:rsidRDefault="00031805" w:rsidP="00031805">
      <w:pPr>
        <w:rPr>
          <w:rFonts w:ascii="Arial" w:hAnsi="Arial" w:cs="Arial"/>
          <w:b/>
          <w:sz w:val="24"/>
        </w:rPr>
      </w:pPr>
      <w:r>
        <w:rPr>
          <w:rFonts w:ascii="Arial" w:hAnsi="Arial" w:cs="Arial"/>
          <w:b/>
          <w:color w:val="0000FF"/>
          <w:sz w:val="24"/>
        </w:rPr>
        <w:t>C1-212994</w:t>
      </w:r>
      <w:r>
        <w:rPr>
          <w:rFonts w:ascii="Arial" w:hAnsi="Arial" w:cs="Arial"/>
          <w:b/>
          <w:color w:val="0000FF"/>
          <w:sz w:val="24"/>
        </w:rPr>
        <w:tab/>
      </w:r>
      <w:r>
        <w:rPr>
          <w:rFonts w:ascii="Arial" w:hAnsi="Arial" w:cs="Arial"/>
          <w:b/>
          <w:sz w:val="24"/>
        </w:rPr>
        <w:t>Update cause of start T3540</w:t>
      </w:r>
    </w:p>
    <w:p w14:paraId="13E1C4A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CR-3198  rev  Cat: F (Rel-17)</w:t>
      </w:r>
      <w:r>
        <w:rPr>
          <w:i/>
        </w:rPr>
        <w:br/>
      </w:r>
      <w:r>
        <w:rPr>
          <w:i/>
        </w:rPr>
        <w:br/>
      </w:r>
      <w:r>
        <w:rPr>
          <w:i/>
        </w:rPr>
        <w:tab/>
      </w:r>
      <w:r>
        <w:rPr>
          <w:i/>
        </w:rPr>
        <w:tab/>
      </w:r>
      <w:r>
        <w:rPr>
          <w:i/>
        </w:rPr>
        <w:tab/>
      </w:r>
      <w:r>
        <w:rPr>
          <w:i/>
        </w:rPr>
        <w:tab/>
      </w:r>
      <w:r>
        <w:rPr>
          <w:i/>
        </w:rPr>
        <w:tab/>
        <w:t>Source: ZTE / Joy</w:t>
      </w:r>
    </w:p>
    <w:p w14:paraId="2197DE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A8C54" w14:textId="09015BAB" w:rsidR="00031805" w:rsidRDefault="00031805" w:rsidP="00031805">
      <w:pPr>
        <w:rPr>
          <w:rFonts w:ascii="Arial" w:hAnsi="Arial" w:cs="Arial"/>
          <w:b/>
          <w:sz w:val="24"/>
        </w:rPr>
      </w:pPr>
      <w:r>
        <w:rPr>
          <w:rFonts w:ascii="Arial" w:hAnsi="Arial" w:cs="Arial"/>
          <w:b/>
          <w:color w:val="0000FF"/>
          <w:sz w:val="24"/>
        </w:rPr>
        <w:t>C1-213034</w:t>
      </w:r>
      <w:r>
        <w:rPr>
          <w:rFonts w:ascii="Arial" w:hAnsi="Arial" w:cs="Arial"/>
          <w:b/>
          <w:color w:val="0000FF"/>
          <w:sz w:val="24"/>
        </w:rPr>
        <w:tab/>
      </w:r>
      <w:r>
        <w:rPr>
          <w:rFonts w:ascii="Arial" w:hAnsi="Arial" w:cs="Arial"/>
          <w:b/>
          <w:sz w:val="24"/>
        </w:rPr>
        <w:t>NSSAA and inter PLMN change</w:t>
      </w:r>
    </w:p>
    <w:p w14:paraId="3CE6095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CR-3209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E0E20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265351" w14:textId="0405ADFC" w:rsidR="00031805" w:rsidRDefault="00031805" w:rsidP="00031805">
      <w:pPr>
        <w:rPr>
          <w:rFonts w:ascii="Arial" w:hAnsi="Arial" w:cs="Arial"/>
          <w:b/>
          <w:sz w:val="24"/>
        </w:rPr>
      </w:pPr>
      <w:r>
        <w:rPr>
          <w:rFonts w:ascii="Arial" w:hAnsi="Arial" w:cs="Arial"/>
          <w:b/>
          <w:color w:val="0000FF"/>
          <w:sz w:val="24"/>
        </w:rPr>
        <w:t>C1-213038</w:t>
      </w:r>
      <w:r>
        <w:rPr>
          <w:rFonts w:ascii="Arial" w:hAnsi="Arial" w:cs="Arial"/>
          <w:b/>
          <w:color w:val="0000FF"/>
          <w:sz w:val="24"/>
        </w:rPr>
        <w:tab/>
      </w:r>
      <w:r>
        <w:rPr>
          <w:rFonts w:ascii="Arial" w:hAnsi="Arial" w:cs="Arial"/>
          <w:b/>
          <w:sz w:val="24"/>
        </w:rPr>
        <w:t>Removal of editor's note on CAG information list in USIM</w:t>
      </w:r>
    </w:p>
    <w:p w14:paraId="7F1D78E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CR-0712  rev  Cat: F (Rel-17)</w:t>
      </w:r>
      <w:r>
        <w:rPr>
          <w:i/>
        </w:rPr>
        <w:br/>
      </w:r>
      <w:r>
        <w:rPr>
          <w:i/>
        </w:rPr>
        <w:br/>
      </w:r>
      <w:r>
        <w:rPr>
          <w:i/>
        </w:rPr>
        <w:tab/>
      </w:r>
      <w:r>
        <w:rPr>
          <w:i/>
        </w:rPr>
        <w:tab/>
      </w:r>
      <w:r>
        <w:rPr>
          <w:i/>
        </w:rPr>
        <w:tab/>
      </w:r>
      <w:r>
        <w:rPr>
          <w:i/>
        </w:rPr>
        <w:tab/>
      </w:r>
      <w:r>
        <w:rPr>
          <w:i/>
        </w:rPr>
        <w:tab/>
        <w:t>Source: Ericsson / Ivo</w:t>
      </w:r>
    </w:p>
    <w:p w14:paraId="572E51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04D2C" w14:textId="3BC487D1" w:rsidR="00031805" w:rsidRDefault="00031805" w:rsidP="00031805">
      <w:pPr>
        <w:rPr>
          <w:rFonts w:ascii="Arial" w:hAnsi="Arial" w:cs="Arial"/>
          <w:b/>
          <w:sz w:val="24"/>
        </w:rPr>
      </w:pPr>
      <w:r>
        <w:rPr>
          <w:rFonts w:ascii="Arial" w:hAnsi="Arial" w:cs="Arial"/>
          <w:b/>
          <w:color w:val="0000FF"/>
          <w:sz w:val="24"/>
        </w:rPr>
        <w:t>C1-213039</w:t>
      </w:r>
      <w:r>
        <w:rPr>
          <w:rFonts w:ascii="Arial" w:hAnsi="Arial" w:cs="Arial"/>
          <w:b/>
          <w:color w:val="0000FF"/>
          <w:sz w:val="24"/>
        </w:rPr>
        <w:tab/>
      </w:r>
      <w:r>
        <w:rPr>
          <w:rFonts w:ascii="Arial" w:hAnsi="Arial" w:cs="Arial"/>
          <w:b/>
          <w:sz w:val="24"/>
        </w:rPr>
        <w:t>Removal of editor's note on CAG information list in USIM</w:t>
      </w:r>
    </w:p>
    <w:p w14:paraId="360A348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CR-3212  rev  Cat: F (Rel-17)</w:t>
      </w:r>
      <w:r>
        <w:rPr>
          <w:i/>
        </w:rPr>
        <w:br/>
      </w:r>
      <w:r>
        <w:rPr>
          <w:i/>
        </w:rPr>
        <w:br/>
      </w:r>
      <w:r>
        <w:rPr>
          <w:i/>
        </w:rPr>
        <w:tab/>
      </w:r>
      <w:r>
        <w:rPr>
          <w:i/>
        </w:rPr>
        <w:tab/>
      </w:r>
      <w:r>
        <w:rPr>
          <w:i/>
        </w:rPr>
        <w:tab/>
      </w:r>
      <w:r>
        <w:rPr>
          <w:i/>
        </w:rPr>
        <w:tab/>
      </w:r>
      <w:r>
        <w:rPr>
          <w:i/>
        </w:rPr>
        <w:tab/>
        <w:t>Source: Ericsson / Ivo</w:t>
      </w:r>
    </w:p>
    <w:p w14:paraId="5A5088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B3F87" w14:textId="2EABD4B5" w:rsidR="00031805" w:rsidRDefault="00031805" w:rsidP="00031805">
      <w:pPr>
        <w:rPr>
          <w:rFonts w:ascii="Arial" w:hAnsi="Arial" w:cs="Arial"/>
          <w:b/>
          <w:sz w:val="24"/>
        </w:rPr>
      </w:pPr>
      <w:r>
        <w:rPr>
          <w:rFonts w:ascii="Arial" w:hAnsi="Arial" w:cs="Arial"/>
          <w:b/>
          <w:color w:val="0000FF"/>
          <w:sz w:val="24"/>
        </w:rPr>
        <w:t>C1-213053</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14:paraId="7B36EB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CR-2843  rev 7 Cat: F (Rel-17)</w:t>
      </w:r>
      <w:r>
        <w:rPr>
          <w:i/>
        </w:rPr>
        <w:br/>
      </w:r>
      <w:r>
        <w:rPr>
          <w:i/>
        </w:rPr>
        <w:br/>
      </w:r>
      <w:r>
        <w:rPr>
          <w:i/>
        </w:rPr>
        <w:tab/>
      </w:r>
      <w:r>
        <w:rPr>
          <w:i/>
        </w:rPr>
        <w:tab/>
      </w:r>
      <w:r>
        <w:rPr>
          <w:i/>
        </w:rPr>
        <w:tab/>
      </w:r>
      <w:r>
        <w:rPr>
          <w:i/>
        </w:rPr>
        <w:tab/>
      </w:r>
      <w:r>
        <w:rPr>
          <w:i/>
        </w:rPr>
        <w:tab/>
        <w:t>Source: Ericsson, Nokia, Nokia Shanghai Bell, BlackBerry UK Ltd. / Ivo</w:t>
      </w:r>
    </w:p>
    <w:p w14:paraId="2D7C8A70" w14:textId="77777777" w:rsidR="00031805" w:rsidRDefault="00031805" w:rsidP="00031805">
      <w:pPr>
        <w:rPr>
          <w:color w:val="808080"/>
        </w:rPr>
      </w:pPr>
      <w:r>
        <w:rPr>
          <w:color w:val="808080"/>
        </w:rPr>
        <w:t>(Replaces C1-211517)</w:t>
      </w:r>
    </w:p>
    <w:p w14:paraId="7E67A4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C1-213920</w:t>
      </w:r>
      <w:r>
        <w:rPr>
          <w:color w:val="993300"/>
          <w:u w:val="single"/>
        </w:rPr>
        <w:t>.</w:t>
      </w:r>
    </w:p>
    <w:p w14:paraId="110BEFA9" w14:textId="3FB84ED5" w:rsidR="00031805" w:rsidRDefault="00031805" w:rsidP="00031805">
      <w:pPr>
        <w:rPr>
          <w:rFonts w:ascii="Arial" w:hAnsi="Arial" w:cs="Arial"/>
          <w:b/>
          <w:sz w:val="24"/>
        </w:rPr>
      </w:pPr>
      <w:r>
        <w:rPr>
          <w:rFonts w:ascii="Arial" w:hAnsi="Arial" w:cs="Arial"/>
          <w:b/>
          <w:color w:val="0000FF"/>
          <w:sz w:val="24"/>
        </w:rPr>
        <w:t>C1-213093</w:t>
      </w:r>
      <w:r>
        <w:rPr>
          <w:rFonts w:ascii="Arial" w:hAnsi="Arial" w:cs="Arial"/>
          <w:b/>
          <w:color w:val="0000FF"/>
          <w:sz w:val="24"/>
        </w:rPr>
        <w:tab/>
      </w:r>
      <w:r>
        <w:rPr>
          <w:rFonts w:ascii="Arial" w:hAnsi="Arial" w:cs="Arial"/>
          <w:b/>
          <w:sz w:val="24"/>
        </w:rPr>
        <w:t>Discussion paper on the solutions to the requirement the UE without the “CAG information list” to access CAG cells</w:t>
      </w:r>
    </w:p>
    <w:p w14:paraId="71F74B1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Unicom, China Telecom</w:t>
      </w:r>
    </w:p>
    <w:p w14:paraId="4ECAEA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529C2" w14:textId="5A26729F" w:rsidR="00031805" w:rsidRDefault="00031805" w:rsidP="00031805">
      <w:pPr>
        <w:rPr>
          <w:rFonts w:ascii="Arial" w:hAnsi="Arial" w:cs="Arial"/>
          <w:b/>
          <w:sz w:val="24"/>
        </w:rPr>
      </w:pPr>
      <w:r>
        <w:rPr>
          <w:rFonts w:ascii="Arial" w:hAnsi="Arial" w:cs="Arial"/>
          <w:b/>
          <w:color w:val="0000FF"/>
          <w:sz w:val="24"/>
        </w:rPr>
        <w:t>C1-213094</w:t>
      </w:r>
      <w:r>
        <w:rPr>
          <w:rFonts w:ascii="Arial" w:hAnsi="Arial" w:cs="Arial"/>
          <w:b/>
          <w:color w:val="0000FF"/>
          <w:sz w:val="24"/>
        </w:rPr>
        <w:tab/>
      </w:r>
      <w:r>
        <w:rPr>
          <w:rFonts w:ascii="Arial" w:hAnsi="Arial" w:cs="Arial"/>
          <w:b/>
          <w:sz w:val="24"/>
        </w:rPr>
        <w:t>Providing wildcard CAG-ID in the USIM-TS24.501</w:t>
      </w:r>
    </w:p>
    <w:p w14:paraId="53A337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CR-3215  rev  Cat: F (Rel-17)</w:t>
      </w:r>
      <w:r>
        <w:rPr>
          <w:i/>
        </w:rPr>
        <w:br/>
      </w:r>
      <w:r>
        <w:rPr>
          <w:i/>
        </w:rPr>
        <w:br/>
      </w:r>
      <w:r>
        <w:rPr>
          <w:i/>
        </w:rPr>
        <w:tab/>
      </w:r>
      <w:r>
        <w:rPr>
          <w:i/>
        </w:rPr>
        <w:tab/>
      </w:r>
      <w:r>
        <w:rPr>
          <w:i/>
        </w:rPr>
        <w:tab/>
      </w:r>
      <w:r>
        <w:rPr>
          <w:i/>
        </w:rPr>
        <w:tab/>
      </w:r>
      <w:r>
        <w:rPr>
          <w:i/>
        </w:rPr>
        <w:tab/>
        <w:t xml:space="preserve">Source: China Mobile, China Telecom, China Unicom, ZTE, </w:t>
      </w:r>
      <w:proofErr w:type="spellStart"/>
      <w:r>
        <w:rPr>
          <w:i/>
        </w:rPr>
        <w:t>vivo,MediaTek</w:t>
      </w:r>
      <w:proofErr w:type="spellEnd"/>
      <w:r>
        <w:rPr>
          <w:i/>
        </w:rPr>
        <w:t xml:space="preserve"> Inc</w:t>
      </w:r>
    </w:p>
    <w:p w14:paraId="1E8D90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C1-213897</w:t>
      </w:r>
      <w:r>
        <w:rPr>
          <w:color w:val="993300"/>
          <w:u w:val="single"/>
        </w:rPr>
        <w:t>.</w:t>
      </w:r>
    </w:p>
    <w:p w14:paraId="10081249" w14:textId="6E34159E" w:rsidR="00031805" w:rsidRDefault="00031805" w:rsidP="00031805">
      <w:pPr>
        <w:rPr>
          <w:rFonts w:ascii="Arial" w:hAnsi="Arial" w:cs="Arial"/>
          <w:b/>
          <w:sz w:val="24"/>
        </w:rPr>
      </w:pPr>
      <w:r>
        <w:rPr>
          <w:rFonts w:ascii="Arial" w:hAnsi="Arial" w:cs="Arial"/>
          <w:b/>
          <w:color w:val="0000FF"/>
          <w:sz w:val="24"/>
        </w:rPr>
        <w:t>C1-213095</w:t>
      </w:r>
      <w:r>
        <w:rPr>
          <w:rFonts w:ascii="Arial" w:hAnsi="Arial" w:cs="Arial"/>
          <w:b/>
          <w:color w:val="0000FF"/>
          <w:sz w:val="24"/>
        </w:rPr>
        <w:tab/>
      </w:r>
      <w:r>
        <w:rPr>
          <w:rFonts w:ascii="Arial" w:hAnsi="Arial" w:cs="Arial"/>
          <w:b/>
          <w:sz w:val="24"/>
        </w:rPr>
        <w:t>]The handling of wildcard CAG-ID-solution#1</w:t>
      </w:r>
    </w:p>
    <w:p w14:paraId="2ECFEC5E"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CR-0714  rev  Cat: F (Rel-17)</w:t>
      </w:r>
      <w:r>
        <w:rPr>
          <w:i/>
        </w:rPr>
        <w:br/>
      </w:r>
      <w:r>
        <w:rPr>
          <w:i/>
        </w:rPr>
        <w:br/>
      </w:r>
      <w:r>
        <w:rPr>
          <w:i/>
        </w:rPr>
        <w:tab/>
      </w:r>
      <w:r>
        <w:rPr>
          <w:i/>
        </w:rPr>
        <w:tab/>
      </w:r>
      <w:r>
        <w:rPr>
          <w:i/>
        </w:rPr>
        <w:tab/>
      </w:r>
      <w:r>
        <w:rPr>
          <w:i/>
        </w:rPr>
        <w:tab/>
      </w:r>
      <w:r>
        <w:rPr>
          <w:i/>
        </w:rPr>
        <w:tab/>
        <w:t xml:space="preserve">Source: China Mobile, China Unicom, Huawei, </w:t>
      </w:r>
      <w:proofErr w:type="spellStart"/>
      <w:r>
        <w:rPr>
          <w:i/>
        </w:rPr>
        <w:t>HiSilicon</w:t>
      </w:r>
      <w:proofErr w:type="spellEnd"/>
      <w:r>
        <w:rPr>
          <w:i/>
        </w:rPr>
        <w:t>, ZTE, vivo</w:t>
      </w:r>
    </w:p>
    <w:p w14:paraId="364A41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C1-213898</w:t>
      </w:r>
      <w:r>
        <w:rPr>
          <w:color w:val="993300"/>
          <w:u w:val="single"/>
        </w:rPr>
        <w:t>.</w:t>
      </w:r>
    </w:p>
    <w:p w14:paraId="5F2E4E99" w14:textId="241F36A5" w:rsidR="00031805" w:rsidRDefault="00031805" w:rsidP="00031805">
      <w:pPr>
        <w:rPr>
          <w:rFonts w:ascii="Arial" w:hAnsi="Arial" w:cs="Arial"/>
          <w:b/>
          <w:sz w:val="24"/>
        </w:rPr>
      </w:pPr>
      <w:r>
        <w:rPr>
          <w:rFonts w:ascii="Arial" w:hAnsi="Arial" w:cs="Arial"/>
          <w:b/>
          <w:color w:val="0000FF"/>
          <w:sz w:val="24"/>
        </w:rPr>
        <w:t>C1-213096</w:t>
      </w:r>
      <w:r>
        <w:rPr>
          <w:rFonts w:ascii="Arial" w:hAnsi="Arial" w:cs="Arial"/>
          <w:b/>
          <w:color w:val="0000FF"/>
          <w:sz w:val="24"/>
        </w:rPr>
        <w:tab/>
      </w:r>
      <w:r>
        <w:rPr>
          <w:rFonts w:ascii="Arial" w:hAnsi="Arial" w:cs="Arial"/>
          <w:b/>
          <w:sz w:val="24"/>
        </w:rPr>
        <w:t>The handling of wildcard CAG-ID-solution#2</w:t>
      </w:r>
    </w:p>
    <w:p w14:paraId="7F57FA4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CR-0715  rev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w:t>
      </w:r>
    </w:p>
    <w:p w14:paraId="176BD9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01754" w14:textId="3DD85933" w:rsidR="00031805" w:rsidRDefault="00031805" w:rsidP="00031805">
      <w:pPr>
        <w:rPr>
          <w:rFonts w:ascii="Arial" w:hAnsi="Arial" w:cs="Arial"/>
          <w:b/>
          <w:sz w:val="24"/>
        </w:rPr>
      </w:pPr>
      <w:r>
        <w:rPr>
          <w:rFonts w:ascii="Arial" w:hAnsi="Arial" w:cs="Arial"/>
          <w:b/>
          <w:color w:val="0000FF"/>
          <w:sz w:val="24"/>
        </w:rPr>
        <w:t>C1-213097</w:t>
      </w:r>
      <w:r>
        <w:rPr>
          <w:rFonts w:ascii="Arial" w:hAnsi="Arial" w:cs="Arial"/>
          <w:b/>
          <w:color w:val="0000FF"/>
          <w:sz w:val="24"/>
        </w:rPr>
        <w:tab/>
      </w:r>
      <w:r>
        <w:rPr>
          <w:rFonts w:ascii="Arial" w:hAnsi="Arial" w:cs="Arial"/>
          <w:b/>
          <w:sz w:val="24"/>
        </w:rPr>
        <w:t>The handling of Entries with same PLMN ID in the CAG information list</w:t>
      </w:r>
    </w:p>
    <w:p w14:paraId="7F5E82C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CR-3216  rev  Cat: F (Rel-17)</w:t>
      </w:r>
      <w:r>
        <w:rPr>
          <w:i/>
        </w:rPr>
        <w:br/>
      </w:r>
      <w:r>
        <w:rPr>
          <w:i/>
        </w:rPr>
        <w:br/>
      </w:r>
      <w:r>
        <w:rPr>
          <w:i/>
        </w:rPr>
        <w:tab/>
      </w:r>
      <w:r>
        <w:rPr>
          <w:i/>
        </w:rPr>
        <w:tab/>
      </w:r>
      <w:r>
        <w:rPr>
          <w:i/>
        </w:rPr>
        <w:tab/>
      </w:r>
      <w:r>
        <w:rPr>
          <w:i/>
        </w:rPr>
        <w:tab/>
      </w:r>
      <w:r>
        <w:rPr>
          <w:i/>
        </w:rPr>
        <w:tab/>
        <w:t>Source: China Mobile</w:t>
      </w:r>
    </w:p>
    <w:p w14:paraId="239D0A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C1-213899</w:t>
      </w:r>
      <w:r>
        <w:rPr>
          <w:color w:val="993300"/>
          <w:u w:val="single"/>
        </w:rPr>
        <w:t>.</w:t>
      </w:r>
    </w:p>
    <w:p w14:paraId="2FE2C009" w14:textId="1E389C9A" w:rsidR="00031805" w:rsidRDefault="00031805" w:rsidP="00031805">
      <w:pPr>
        <w:rPr>
          <w:rFonts w:ascii="Arial" w:hAnsi="Arial" w:cs="Arial"/>
          <w:b/>
          <w:sz w:val="24"/>
        </w:rPr>
      </w:pPr>
      <w:r>
        <w:rPr>
          <w:rFonts w:ascii="Arial" w:hAnsi="Arial" w:cs="Arial"/>
          <w:b/>
          <w:color w:val="0000FF"/>
          <w:sz w:val="24"/>
        </w:rPr>
        <w:t>C1-213117</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4A0F7E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Cat: F (Rel-17)</w:t>
      </w:r>
      <w:r>
        <w:rPr>
          <w:i/>
        </w:rPr>
        <w:br/>
      </w:r>
      <w:r>
        <w:rPr>
          <w:i/>
        </w:rPr>
        <w:br/>
      </w:r>
      <w:r>
        <w:rPr>
          <w:i/>
        </w:rPr>
        <w:tab/>
      </w:r>
      <w:r>
        <w:rPr>
          <w:i/>
        </w:rPr>
        <w:tab/>
      </w:r>
      <w:r>
        <w:rPr>
          <w:i/>
        </w:rPr>
        <w:tab/>
      </w:r>
      <w:r>
        <w:rPr>
          <w:i/>
        </w:rPr>
        <w:tab/>
      </w:r>
      <w:r>
        <w:rPr>
          <w:i/>
        </w:rPr>
        <w:tab/>
        <w:t>Source: Qualcomm Incorporated</w:t>
      </w:r>
    </w:p>
    <w:p w14:paraId="02F1A5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C1-213699</w:t>
      </w:r>
      <w:r>
        <w:rPr>
          <w:color w:val="993300"/>
          <w:u w:val="single"/>
        </w:rPr>
        <w:t>.</w:t>
      </w:r>
    </w:p>
    <w:p w14:paraId="7CDC8613" w14:textId="5C01E1C7" w:rsidR="00031805" w:rsidRDefault="00031805" w:rsidP="00031805">
      <w:pPr>
        <w:rPr>
          <w:rFonts w:ascii="Arial" w:hAnsi="Arial" w:cs="Arial"/>
          <w:b/>
          <w:sz w:val="24"/>
        </w:rPr>
      </w:pPr>
      <w:r>
        <w:rPr>
          <w:rFonts w:ascii="Arial" w:hAnsi="Arial" w:cs="Arial"/>
          <w:b/>
          <w:color w:val="0000FF"/>
          <w:sz w:val="24"/>
        </w:rPr>
        <w:t>C1-213126</w:t>
      </w:r>
      <w:r>
        <w:rPr>
          <w:rFonts w:ascii="Arial" w:hAnsi="Arial" w:cs="Arial"/>
          <w:b/>
          <w:color w:val="0000FF"/>
          <w:sz w:val="24"/>
        </w:rPr>
        <w:tab/>
      </w:r>
      <w:r>
        <w:rPr>
          <w:rFonts w:ascii="Arial" w:hAnsi="Arial" w:cs="Arial"/>
          <w:b/>
          <w:sz w:val="24"/>
        </w:rPr>
        <w:t>Trigger conditions for Mobility Registration due to pending NSSAI</w:t>
      </w:r>
    </w:p>
    <w:p w14:paraId="340407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CR-3000  rev 1 Cat: F (Rel-17)</w:t>
      </w:r>
      <w:r>
        <w:rPr>
          <w:i/>
        </w:rPr>
        <w:br/>
      </w:r>
      <w:r>
        <w:rPr>
          <w:i/>
        </w:rPr>
        <w:br/>
      </w:r>
      <w:r>
        <w:rPr>
          <w:i/>
        </w:rPr>
        <w:tab/>
      </w:r>
      <w:r>
        <w:rPr>
          <w:i/>
        </w:rPr>
        <w:tab/>
      </w:r>
      <w:r>
        <w:rPr>
          <w:i/>
        </w:rPr>
        <w:tab/>
      </w:r>
      <w:r>
        <w:rPr>
          <w:i/>
        </w:rPr>
        <w:tab/>
      </w:r>
      <w:r>
        <w:rPr>
          <w:i/>
        </w:rPr>
        <w:tab/>
        <w:t>Source: Apple</w:t>
      </w:r>
    </w:p>
    <w:p w14:paraId="624213DD" w14:textId="77777777" w:rsidR="00031805" w:rsidRDefault="00031805" w:rsidP="00031805">
      <w:pPr>
        <w:rPr>
          <w:color w:val="808080"/>
        </w:rPr>
      </w:pPr>
      <w:r>
        <w:rPr>
          <w:color w:val="808080"/>
        </w:rPr>
        <w:t>(Replaces C1-210808)</w:t>
      </w:r>
    </w:p>
    <w:p w14:paraId="36EDD1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3F818F" w14:textId="39AE5443" w:rsidR="00031805" w:rsidRDefault="00031805" w:rsidP="00031805">
      <w:pPr>
        <w:rPr>
          <w:rFonts w:ascii="Arial" w:hAnsi="Arial" w:cs="Arial"/>
          <w:b/>
          <w:sz w:val="24"/>
        </w:rPr>
      </w:pPr>
      <w:r>
        <w:rPr>
          <w:rFonts w:ascii="Arial" w:hAnsi="Arial" w:cs="Arial"/>
          <w:b/>
          <w:color w:val="0000FF"/>
          <w:sz w:val="24"/>
        </w:rPr>
        <w:t>C1-213132</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583AEB84"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CR-2915  rev 3 Cat: F (Rel-17)</w:t>
      </w:r>
      <w:r>
        <w:rPr>
          <w:i/>
        </w:rPr>
        <w:br/>
      </w:r>
      <w:r>
        <w:rPr>
          <w:i/>
        </w:rPr>
        <w:br/>
      </w:r>
      <w:r>
        <w:rPr>
          <w:i/>
        </w:rPr>
        <w:tab/>
      </w:r>
      <w:r>
        <w:rPr>
          <w:i/>
        </w:rPr>
        <w:tab/>
      </w:r>
      <w:r>
        <w:rPr>
          <w:i/>
        </w:rPr>
        <w:tab/>
      </w:r>
      <w:r>
        <w:rPr>
          <w:i/>
        </w:rPr>
        <w:tab/>
      </w:r>
      <w:r>
        <w:rPr>
          <w:i/>
        </w:rPr>
        <w:tab/>
        <w:t>Source: Apple</w:t>
      </w:r>
    </w:p>
    <w:p w14:paraId="6851418E" w14:textId="77777777" w:rsidR="00031805" w:rsidRDefault="00031805" w:rsidP="00031805">
      <w:pPr>
        <w:rPr>
          <w:color w:val="808080"/>
        </w:rPr>
      </w:pPr>
      <w:r>
        <w:rPr>
          <w:color w:val="808080"/>
        </w:rPr>
        <w:t>(Replaces C1-210815)</w:t>
      </w:r>
    </w:p>
    <w:p w14:paraId="30B3E7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E36627" w14:textId="59065BBC" w:rsidR="00031805" w:rsidRDefault="00031805" w:rsidP="00031805">
      <w:pPr>
        <w:rPr>
          <w:rFonts w:ascii="Arial" w:hAnsi="Arial" w:cs="Arial"/>
          <w:b/>
          <w:sz w:val="24"/>
        </w:rPr>
      </w:pPr>
      <w:r>
        <w:rPr>
          <w:rFonts w:ascii="Arial" w:hAnsi="Arial" w:cs="Arial"/>
          <w:b/>
          <w:color w:val="0000FF"/>
          <w:sz w:val="24"/>
        </w:rPr>
        <w:t>C1-213133</w:t>
      </w:r>
      <w:r>
        <w:rPr>
          <w:rFonts w:ascii="Arial" w:hAnsi="Arial" w:cs="Arial"/>
          <w:b/>
          <w:color w:val="0000FF"/>
          <w:sz w:val="24"/>
        </w:rPr>
        <w:tab/>
      </w:r>
      <w:r>
        <w:rPr>
          <w:rFonts w:ascii="Arial" w:hAnsi="Arial" w:cs="Arial"/>
          <w:b/>
          <w:sz w:val="24"/>
        </w:rPr>
        <w:t>Minor corrections</w:t>
      </w:r>
    </w:p>
    <w:p w14:paraId="46EBD1E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CR-3220  rev  Cat: D (Rel-17)</w:t>
      </w:r>
      <w:r>
        <w:rPr>
          <w:i/>
        </w:rPr>
        <w:br/>
      </w:r>
      <w:r>
        <w:rPr>
          <w:i/>
        </w:rPr>
        <w:br/>
      </w:r>
      <w:r>
        <w:rPr>
          <w:i/>
        </w:rPr>
        <w:tab/>
      </w:r>
      <w:r>
        <w:rPr>
          <w:i/>
        </w:rPr>
        <w:tab/>
      </w:r>
      <w:r>
        <w:rPr>
          <w:i/>
        </w:rPr>
        <w:tab/>
      </w:r>
      <w:r>
        <w:rPr>
          <w:i/>
        </w:rPr>
        <w:tab/>
      </w:r>
      <w:r>
        <w:rPr>
          <w:i/>
        </w:rPr>
        <w:tab/>
        <w:t>Source: Ericsson / Mikael</w:t>
      </w:r>
    </w:p>
    <w:p w14:paraId="32E7C1C2"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A1DAD" w14:textId="73F908C3" w:rsidR="00031805" w:rsidRDefault="00031805" w:rsidP="00031805">
      <w:pPr>
        <w:rPr>
          <w:rFonts w:ascii="Arial" w:hAnsi="Arial" w:cs="Arial"/>
          <w:b/>
          <w:sz w:val="24"/>
        </w:rPr>
      </w:pPr>
      <w:r>
        <w:rPr>
          <w:rFonts w:ascii="Arial" w:hAnsi="Arial" w:cs="Arial"/>
          <w:b/>
          <w:color w:val="0000FF"/>
          <w:sz w:val="24"/>
        </w:rPr>
        <w:t>C1-213134</w:t>
      </w:r>
      <w:r>
        <w:rPr>
          <w:rFonts w:ascii="Arial" w:hAnsi="Arial" w:cs="Arial"/>
          <w:b/>
          <w:color w:val="0000FF"/>
          <w:sz w:val="24"/>
        </w:rPr>
        <w:tab/>
      </w:r>
      <w:r>
        <w:rPr>
          <w:rFonts w:ascii="Arial" w:hAnsi="Arial" w:cs="Arial"/>
          <w:b/>
          <w:sz w:val="24"/>
        </w:rPr>
        <w:t>Second SMC procedure after RINMR</w:t>
      </w:r>
    </w:p>
    <w:p w14:paraId="7F99558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CR-3221  rev  Cat: F (Rel-17)</w:t>
      </w:r>
      <w:r>
        <w:rPr>
          <w:i/>
        </w:rPr>
        <w:br/>
      </w:r>
      <w:r>
        <w:rPr>
          <w:i/>
        </w:rPr>
        <w:br/>
      </w:r>
      <w:r>
        <w:rPr>
          <w:i/>
        </w:rPr>
        <w:tab/>
      </w:r>
      <w:r>
        <w:rPr>
          <w:i/>
        </w:rPr>
        <w:tab/>
      </w:r>
      <w:r>
        <w:rPr>
          <w:i/>
        </w:rPr>
        <w:tab/>
      </w:r>
      <w:r>
        <w:rPr>
          <w:i/>
        </w:rPr>
        <w:tab/>
      </w:r>
      <w:r>
        <w:rPr>
          <w:i/>
        </w:rPr>
        <w:tab/>
        <w:t>Source: Ericsson, Qualcomm Incorporated / Mikael</w:t>
      </w:r>
    </w:p>
    <w:p w14:paraId="2C7027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C1-213836</w:t>
      </w:r>
      <w:r>
        <w:rPr>
          <w:color w:val="993300"/>
          <w:u w:val="single"/>
        </w:rPr>
        <w:t>.</w:t>
      </w:r>
    </w:p>
    <w:p w14:paraId="33D211D5" w14:textId="0BB86F11" w:rsidR="00031805" w:rsidRDefault="00031805" w:rsidP="00031805">
      <w:pPr>
        <w:rPr>
          <w:rFonts w:ascii="Arial" w:hAnsi="Arial" w:cs="Arial"/>
          <w:b/>
          <w:sz w:val="24"/>
        </w:rPr>
      </w:pPr>
      <w:r>
        <w:rPr>
          <w:rFonts w:ascii="Arial" w:hAnsi="Arial" w:cs="Arial"/>
          <w:b/>
          <w:color w:val="0000FF"/>
          <w:sz w:val="24"/>
        </w:rPr>
        <w:t>C1-213135</w:t>
      </w:r>
      <w:r>
        <w:rPr>
          <w:rFonts w:ascii="Arial" w:hAnsi="Arial" w:cs="Arial"/>
          <w:b/>
          <w:color w:val="0000FF"/>
          <w:sz w:val="24"/>
        </w:rPr>
        <w:tab/>
      </w:r>
      <w:r>
        <w:rPr>
          <w:rFonts w:ascii="Arial" w:hAnsi="Arial" w:cs="Arial"/>
          <w:b/>
          <w:sz w:val="24"/>
        </w:rPr>
        <w:t>NAS Count alignment at S1 to N1 NAS transparent container</w:t>
      </w:r>
    </w:p>
    <w:p w14:paraId="1C98570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CR-3222  rev  Cat: F (Rel-17)</w:t>
      </w:r>
      <w:r>
        <w:rPr>
          <w:i/>
        </w:rPr>
        <w:br/>
      </w:r>
      <w:r>
        <w:rPr>
          <w:i/>
        </w:rPr>
        <w:br/>
      </w:r>
      <w:r>
        <w:rPr>
          <w:i/>
        </w:rPr>
        <w:tab/>
      </w:r>
      <w:r>
        <w:rPr>
          <w:i/>
        </w:rPr>
        <w:tab/>
      </w:r>
      <w:r>
        <w:rPr>
          <w:i/>
        </w:rPr>
        <w:tab/>
      </w:r>
      <w:r>
        <w:rPr>
          <w:i/>
        </w:rPr>
        <w:tab/>
      </w:r>
      <w:r>
        <w:rPr>
          <w:i/>
        </w:rPr>
        <w:tab/>
        <w:t>Source: Ericsson / Mikael</w:t>
      </w:r>
    </w:p>
    <w:p w14:paraId="167C39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9A755" w14:textId="5C2B97DB" w:rsidR="00031805" w:rsidRDefault="00031805" w:rsidP="00031805">
      <w:pPr>
        <w:rPr>
          <w:rFonts w:ascii="Arial" w:hAnsi="Arial" w:cs="Arial"/>
          <w:b/>
          <w:sz w:val="24"/>
        </w:rPr>
      </w:pPr>
      <w:r>
        <w:rPr>
          <w:rFonts w:ascii="Arial" w:hAnsi="Arial" w:cs="Arial"/>
          <w:b/>
          <w:color w:val="0000FF"/>
          <w:sz w:val="24"/>
        </w:rPr>
        <w:t>C1-213136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UEs</w:t>
      </w:r>
    </w:p>
    <w:p w14:paraId="67EA6DC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27E0C4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8D12" w14:textId="138FC2EE" w:rsidR="00031805" w:rsidRDefault="00031805" w:rsidP="00031805">
      <w:pPr>
        <w:rPr>
          <w:rFonts w:ascii="Arial" w:hAnsi="Arial" w:cs="Arial"/>
          <w:b/>
          <w:sz w:val="24"/>
        </w:rPr>
      </w:pPr>
      <w:r>
        <w:rPr>
          <w:rFonts w:ascii="Arial" w:hAnsi="Arial" w:cs="Arial"/>
          <w:b/>
          <w:color w:val="0000FF"/>
          <w:sz w:val="24"/>
        </w:rPr>
        <w:t>C1-213137</w:t>
      </w:r>
      <w:r>
        <w:rPr>
          <w:rFonts w:ascii="Arial" w:hAnsi="Arial" w:cs="Arial"/>
          <w:b/>
          <w:color w:val="0000FF"/>
          <w:sz w:val="24"/>
        </w:rPr>
        <w:tab/>
      </w:r>
      <w:r>
        <w:rPr>
          <w:rFonts w:ascii="Arial" w:hAnsi="Arial" w:cs="Arial"/>
          <w:b/>
          <w:sz w:val="24"/>
        </w:rPr>
        <w:t>Clarification of access control checks for specific procedures initiated in 5GMM-CONNECTED mode with RRC Inactive</w:t>
      </w:r>
    </w:p>
    <w:p w14:paraId="295DA2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CR-2913  rev 2 Cat: F (Rel-17)</w:t>
      </w:r>
      <w:r>
        <w:rPr>
          <w:i/>
        </w:rPr>
        <w:br/>
      </w:r>
      <w:r>
        <w:rPr>
          <w:i/>
        </w:rPr>
        <w:br/>
      </w:r>
      <w:r>
        <w:rPr>
          <w:i/>
        </w:rPr>
        <w:tab/>
      </w:r>
      <w:r>
        <w:rPr>
          <w:i/>
        </w:rPr>
        <w:tab/>
      </w:r>
      <w:r>
        <w:rPr>
          <w:i/>
        </w:rPr>
        <w:tab/>
      </w:r>
      <w:r>
        <w:rPr>
          <w:i/>
        </w:rPr>
        <w:tab/>
      </w:r>
      <w:r>
        <w:rPr>
          <w:i/>
        </w:rPr>
        <w:tab/>
        <w:t>Source: Apple</w:t>
      </w:r>
    </w:p>
    <w:p w14:paraId="684CA209" w14:textId="77777777" w:rsidR="00031805" w:rsidRDefault="00031805" w:rsidP="00031805">
      <w:pPr>
        <w:rPr>
          <w:color w:val="808080"/>
        </w:rPr>
      </w:pPr>
      <w:r>
        <w:rPr>
          <w:color w:val="808080"/>
        </w:rPr>
        <w:t>(Replaces C1-210816)</w:t>
      </w:r>
    </w:p>
    <w:p w14:paraId="241BCF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C1-213627</w:t>
      </w:r>
      <w:r>
        <w:rPr>
          <w:color w:val="993300"/>
          <w:u w:val="single"/>
        </w:rPr>
        <w:t>.</w:t>
      </w:r>
    </w:p>
    <w:p w14:paraId="0D35D445" w14:textId="5E26AA5A" w:rsidR="00031805" w:rsidRDefault="00031805" w:rsidP="00031805">
      <w:pPr>
        <w:rPr>
          <w:rFonts w:ascii="Arial" w:hAnsi="Arial" w:cs="Arial"/>
          <w:b/>
          <w:sz w:val="24"/>
        </w:rPr>
      </w:pPr>
      <w:r>
        <w:rPr>
          <w:rFonts w:ascii="Arial" w:hAnsi="Arial" w:cs="Arial"/>
          <w:b/>
          <w:color w:val="0000FF"/>
          <w:sz w:val="24"/>
        </w:rPr>
        <w:t>C1-213148</w:t>
      </w:r>
      <w:r>
        <w:rPr>
          <w:rFonts w:ascii="Arial" w:hAnsi="Arial" w:cs="Arial"/>
          <w:b/>
          <w:color w:val="0000FF"/>
          <w:sz w:val="24"/>
        </w:rPr>
        <w:tab/>
      </w:r>
      <w:r>
        <w:rPr>
          <w:rFonts w:ascii="Arial" w:hAnsi="Arial" w:cs="Arial"/>
          <w:b/>
          <w:sz w:val="24"/>
        </w:rPr>
        <w:t>Change of the conditions for determining "IMS voice not available"</w:t>
      </w:r>
    </w:p>
    <w:p w14:paraId="5D67F7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CR-3227  rev  Cat: F (Rel-17)</w:t>
      </w:r>
      <w:r>
        <w:rPr>
          <w:i/>
        </w:rPr>
        <w:br/>
      </w:r>
      <w:r>
        <w:rPr>
          <w:i/>
        </w:rPr>
        <w:br/>
      </w:r>
      <w:r>
        <w:rPr>
          <w:i/>
        </w:rPr>
        <w:tab/>
      </w:r>
      <w:r>
        <w:rPr>
          <w:i/>
        </w:rPr>
        <w:tab/>
      </w:r>
      <w:r>
        <w:rPr>
          <w:i/>
        </w:rPr>
        <w:tab/>
      </w:r>
      <w:r>
        <w:rPr>
          <w:i/>
        </w:rPr>
        <w:tab/>
      </w:r>
      <w:r>
        <w:rPr>
          <w:i/>
        </w:rPr>
        <w:tab/>
        <w:t>Source: Apple</w:t>
      </w:r>
    </w:p>
    <w:p w14:paraId="7D163C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2201B" w14:textId="5B736B4D" w:rsidR="00031805" w:rsidRDefault="00031805" w:rsidP="00031805">
      <w:pPr>
        <w:rPr>
          <w:rFonts w:ascii="Arial" w:hAnsi="Arial" w:cs="Arial"/>
          <w:b/>
          <w:sz w:val="24"/>
        </w:rPr>
      </w:pPr>
      <w:r>
        <w:rPr>
          <w:rFonts w:ascii="Arial" w:hAnsi="Arial" w:cs="Arial"/>
          <w:b/>
          <w:color w:val="0000FF"/>
          <w:sz w:val="24"/>
        </w:rPr>
        <w:t>C1-213152</w:t>
      </w:r>
      <w:r>
        <w:rPr>
          <w:rFonts w:ascii="Arial" w:hAnsi="Arial" w:cs="Arial"/>
          <w:b/>
          <w:color w:val="0000FF"/>
          <w:sz w:val="24"/>
        </w:rPr>
        <w:tab/>
      </w:r>
      <w:r>
        <w:rPr>
          <w:rFonts w:ascii="Arial" w:hAnsi="Arial" w:cs="Arial"/>
          <w:b/>
          <w:sz w:val="24"/>
        </w:rPr>
        <w:t>Timer for re-enabling N1 mode capability</w:t>
      </w:r>
    </w:p>
    <w:p w14:paraId="788FC9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CR-3228  rev  Cat: F (Rel-17)</w:t>
      </w:r>
      <w:r>
        <w:rPr>
          <w:i/>
        </w:rPr>
        <w:br/>
      </w:r>
      <w:r>
        <w:rPr>
          <w:i/>
        </w:rPr>
        <w:br/>
      </w:r>
      <w:r>
        <w:rPr>
          <w:i/>
        </w:rPr>
        <w:tab/>
      </w:r>
      <w:r>
        <w:rPr>
          <w:i/>
        </w:rPr>
        <w:tab/>
      </w:r>
      <w:r>
        <w:rPr>
          <w:i/>
        </w:rPr>
        <w:tab/>
      </w:r>
      <w:r>
        <w:rPr>
          <w:i/>
        </w:rPr>
        <w:tab/>
      </w:r>
      <w:r>
        <w:rPr>
          <w:i/>
        </w:rPr>
        <w:tab/>
        <w:t>Source: Apple</w:t>
      </w:r>
    </w:p>
    <w:p w14:paraId="1E00ED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E84D26" w14:textId="5902B8C4" w:rsidR="00031805" w:rsidRDefault="00031805" w:rsidP="00031805">
      <w:pPr>
        <w:rPr>
          <w:rFonts w:ascii="Arial" w:hAnsi="Arial" w:cs="Arial"/>
          <w:b/>
          <w:sz w:val="24"/>
        </w:rPr>
      </w:pPr>
      <w:r>
        <w:rPr>
          <w:rFonts w:ascii="Arial" w:hAnsi="Arial" w:cs="Arial"/>
          <w:b/>
          <w:color w:val="0000FF"/>
          <w:sz w:val="24"/>
        </w:rPr>
        <w:t>C1-213154</w:t>
      </w:r>
      <w:r>
        <w:rPr>
          <w:rFonts w:ascii="Arial" w:hAnsi="Arial" w:cs="Arial"/>
          <w:b/>
          <w:color w:val="0000FF"/>
          <w:sz w:val="24"/>
        </w:rPr>
        <w:tab/>
      </w:r>
      <w:r>
        <w:rPr>
          <w:rFonts w:ascii="Arial" w:hAnsi="Arial" w:cs="Arial"/>
          <w:b/>
          <w:sz w:val="24"/>
        </w:rPr>
        <w:t>UE actions in case of a CONFIGURATION UPDATE COMMAND message with 5GS registration result IE set to "Registered for emergency services"</w:t>
      </w:r>
    </w:p>
    <w:p w14:paraId="5207B7B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CR-3229  rev  Cat: F (Rel-17)</w:t>
      </w:r>
      <w:r>
        <w:rPr>
          <w:i/>
        </w:rPr>
        <w:br/>
      </w:r>
      <w:r>
        <w:rPr>
          <w:i/>
        </w:rPr>
        <w:br/>
      </w:r>
      <w:r>
        <w:rPr>
          <w:i/>
        </w:rPr>
        <w:tab/>
      </w:r>
      <w:r>
        <w:rPr>
          <w:i/>
        </w:rPr>
        <w:tab/>
      </w:r>
      <w:r>
        <w:rPr>
          <w:i/>
        </w:rPr>
        <w:tab/>
      </w:r>
      <w:r>
        <w:rPr>
          <w:i/>
        </w:rPr>
        <w:tab/>
      </w:r>
      <w:r>
        <w:rPr>
          <w:i/>
        </w:rPr>
        <w:tab/>
        <w:t>Source: Apple</w:t>
      </w:r>
    </w:p>
    <w:p w14:paraId="45948A4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770C05" w14:textId="2CA923A5" w:rsidR="00031805" w:rsidRDefault="00031805" w:rsidP="00031805">
      <w:pPr>
        <w:rPr>
          <w:rFonts w:ascii="Arial" w:hAnsi="Arial" w:cs="Arial"/>
          <w:b/>
          <w:sz w:val="24"/>
        </w:rPr>
      </w:pPr>
      <w:r>
        <w:rPr>
          <w:rFonts w:ascii="Arial" w:hAnsi="Arial" w:cs="Arial"/>
          <w:b/>
          <w:color w:val="0000FF"/>
          <w:sz w:val="24"/>
        </w:rPr>
        <w:t>C1-213157</w:t>
      </w:r>
      <w:r>
        <w:rPr>
          <w:rFonts w:ascii="Arial" w:hAnsi="Arial" w:cs="Arial"/>
          <w:b/>
          <w:color w:val="0000FF"/>
          <w:sz w:val="24"/>
        </w:rPr>
        <w:tab/>
      </w:r>
      <w:r>
        <w:rPr>
          <w:rFonts w:ascii="Arial" w:hAnsi="Arial" w:cs="Arial"/>
          <w:b/>
          <w:sz w:val="24"/>
        </w:rPr>
        <w:t>Disabling of N1 mode capability after failure in service request procedure triggered due to Emergency Service Fallback</w:t>
      </w:r>
    </w:p>
    <w:p w14:paraId="41C3FB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CR-3230  rev  Cat: F (Rel-17)</w:t>
      </w:r>
      <w:r>
        <w:rPr>
          <w:i/>
        </w:rPr>
        <w:br/>
      </w:r>
      <w:r>
        <w:rPr>
          <w:i/>
        </w:rPr>
        <w:br/>
      </w:r>
      <w:r>
        <w:rPr>
          <w:i/>
        </w:rPr>
        <w:tab/>
      </w:r>
      <w:r>
        <w:rPr>
          <w:i/>
        </w:rPr>
        <w:tab/>
      </w:r>
      <w:r>
        <w:rPr>
          <w:i/>
        </w:rPr>
        <w:tab/>
      </w:r>
      <w:r>
        <w:rPr>
          <w:i/>
        </w:rPr>
        <w:tab/>
      </w:r>
      <w:r>
        <w:rPr>
          <w:i/>
        </w:rPr>
        <w:tab/>
        <w:t>Source: Apple</w:t>
      </w:r>
    </w:p>
    <w:p w14:paraId="5C8F71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C1-213669</w:t>
      </w:r>
      <w:r>
        <w:rPr>
          <w:color w:val="993300"/>
          <w:u w:val="single"/>
        </w:rPr>
        <w:t>.</w:t>
      </w:r>
    </w:p>
    <w:p w14:paraId="6FC9471B" w14:textId="3E112EF2" w:rsidR="00031805" w:rsidRDefault="00031805" w:rsidP="00031805">
      <w:pPr>
        <w:rPr>
          <w:rFonts w:ascii="Arial" w:hAnsi="Arial" w:cs="Arial"/>
          <w:b/>
          <w:sz w:val="24"/>
        </w:rPr>
      </w:pPr>
      <w:r>
        <w:rPr>
          <w:rFonts w:ascii="Arial" w:hAnsi="Arial" w:cs="Arial"/>
          <w:b/>
          <w:color w:val="0000FF"/>
          <w:sz w:val="24"/>
        </w:rPr>
        <w:t>C1-213158</w:t>
      </w:r>
      <w:r>
        <w:rPr>
          <w:rFonts w:ascii="Arial" w:hAnsi="Arial" w:cs="Arial"/>
          <w:b/>
          <w:color w:val="0000FF"/>
          <w:sz w:val="24"/>
        </w:rPr>
        <w:tab/>
      </w:r>
      <w:r>
        <w:rPr>
          <w:rFonts w:ascii="Arial" w:hAnsi="Arial" w:cs="Arial"/>
          <w:b/>
          <w:sz w:val="24"/>
        </w:rPr>
        <w:t>Change of the conditions for determining "IMS voice not available"</w:t>
      </w:r>
    </w:p>
    <w:p w14:paraId="373CA695"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CR-3231  rev  Cat: F (Rel-17)</w:t>
      </w:r>
      <w:r>
        <w:rPr>
          <w:i/>
        </w:rPr>
        <w:br/>
      </w:r>
      <w:r>
        <w:rPr>
          <w:i/>
        </w:rPr>
        <w:br/>
      </w:r>
      <w:r>
        <w:rPr>
          <w:i/>
        </w:rPr>
        <w:tab/>
      </w:r>
      <w:r>
        <w:rPr>
          <w:i/>
        </w:rPr>
        <w:tab/>
      </w:r>
      <w:r>
        <w:rPr>
          <w:i/>
        </w:rPr>
        <w:tab/>
      </w:r>
      <w:r>
        <w:rPr>
          <w:i/>
        </w:rPr>
        <w:tab/>
      </w:r>
      <w:r>
        <w:rPr>
          <w:i/>
        </w:rPr>
        <w:tab/>
        <w:t>Source: Apple</w:t>
      </w:r>
    </w:p>
    <w:p w14:paraId="12ED8C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2CCC9" w14:textId="714E2AA3" w:rsidR="00031805" w:rsidRDefault="00031805" w:rsidP="00031805">
      <w:pPr>
        <w:rPr>
          <w:rFonts w:ascii="Arial" w:hAnsi="Arial" w:cs="Arial"/>
          <w:b/>
          <w:sz w:val="24"/>
        </w:rPr>
      </w:pPr>
      <w:r>
        <w:rPr>
          <w:rFonts w:ascii="Arial" w:hAnsi="Arial" w:cs="Arial"/>
          <w:b/>
          <w:color w:val="0000FF"/>
          <w:sz w:val="24"/>
        </w:rPr>
        <w:t>C1-213159</w:t>
      </w:r>
      <w:r>
        <w:rPr>
          <w:rFonts w:ascii="Arial" w:hAnsi="Arial" w:cs="Arial"/>
          <w:b/>
          <w:color w:val="0000FF"/>
          <w:sz w:val="24"/>
        </w:rPr>
        <w:tab/>
      </w:r>
      <w:r>
        <w:rPr>
          <w:rFonts w:ascii="Arial" w:hAnsi="Arial" w:cs="Arial"/>
          <w:b/>
          <w:sz w:val="24"/>
        </w:rPr>
        <w:t>AMF handling when none of the DNN’s in LADN Indication IE are part of subscribed DNN list</w:t>
      </w:r>
    </w:p>
    <w:p w14:paraId="19D67E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Cat: F (Rel-17)</w:t>
      </w:r>
      <w:r>
        <w:rPr>
          <w:i/>
        </w:rPr>
        <w:br/>
      </w:r>
      <w:r>
        <w:rPr>
          <w:i/>
        </w:rPr>
        <w:br/>
      </w:r>
      <w:r>
        <w:rPr>
          <w:i/>
        </w:rPr>
        <w:tab/>
      </w:r>
      <w:r>
        <w:rPr>
          <w:i/>
        </w:rPr>
        <w:tab/>
      </w:r>
      <w:r>
        <w:rPr>
          <w:i/>
        </w:rPr>
        <w:tab/>
      </w:r>
      <w:r>
        <w:rPr>
          <w:i/>
        </w:rPr>
        <w:tab/>
      </w:r>
      <w:r>
        <w:rPr>
          <w:i/>
        </w:rPr>
        <w:tab/>
        <w:t>Source: Apple</w:t>
      </w:r>
    </w:p>
    <w:p w14:paraId="6A7817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C1-213714, C1-213922</w:t>
      </w:r>
      <w:r>
        <w:rPr>
          <w:color w:val="993300"/>
          <w:u w:val="single"/>
        </w:rPr>
        <w:t>.</w:t>
      </w:r>
    </w:p>
    <w:p w14:paraId="5EC69E1B" w14:textId="19826305" w:rsidR="00031805" w:rsidRDefault="00031805" w:rsidP="00031805">
      <w:pPr>
        <w:rPr>
          <w:rFonts w:ascii="Arial" w:hAnsi="Arial" w:cs="Arial"/>
          <w:b/>
          <w:sz w:val="24"/>
        </w:rPr>
      </w:pPr>
      <w:r>
        <w:rPr>
          <w:rFonts w:ascii="Arial" w:hAnsi="Arial" w:cs="Arial"/>
          <w:b/>
          <w:color w:val="0000FF"/>
          <w:sz w:val="24"/>
        </w:rPr>
        <w:t>C1-213160</w:t>
      </w:r>
      <w:r>
        <w:rPr>
          <w:rFonts w:ascii="Arial" w:hAnsi="Arial" w:cs="Arial"/>
          <w:b/>
          <w:color w:val="0000FF"/>
          <w:sz w:val="24"/>
        </w:rPr>
        <w:tab/>
      </w:r>
      <w:r>
        <w:rPr>
          <w:rFonts w:ascii="Arial" w:hAnsi="Arial" w:cs="Arial"/>
          <w:b/>
          <w:sz w:val="24"/>
        </w:rPr>
        <w:t>LADN T3396 handling</w:t>
      </w:r>
    </w:p>
    <w:p w14:paraId="7CDAA0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CR-3233  rev  Cat: F (Rel-17)</w:t>
      </w:r>
      <w:r>
        <w:rPr>
          <w:i/>
        </w:rPr>
        <w:br/>
      </w:r>
      <w:r>
        <w:rPr>
          <w:i/>
        </w:rPr>
        <w:br/>
      </w:r>
      <w:r>
        <w:rPr>
          <w:i/>
        </w:rPr>
        <w:tab/>
      </w:r>
      <w:r>
        <w:rPr>
          <w:i/>
        </w:rPr>
        <w:tab/>
      </w:r>
      <w:r>
        <w:rPr>
          <w:i/>
        </w:rPr>
        <w:tab/>
      </w:r>
      <w:r>
        <w:rPr>
          <w:i/>
        </w:rPr>
        <w:tab/>
      </w:r>
      <w:r>
        <w:rPr>
          <w:i/>
        </w:rPr>
        <w:tab/>
        <w:t>Source: Apple</w:t>
      </w:r>
    </w:p>
    <w:p w14:paraId="30F272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C1-213937</w:t>
      </w:r>
      <w:r>
        <w:rPr>
          <w:color w:val="993300"/>
          <w:u w:val="single"/>
        </w:rPr>
        <w:t>.</w:t>
      </w:r>
    </w:p>
    <w:p w14:paraId="3A1D7F6C" w14:textId="4B5C9723" w:rsidR="00031805" w:rsidRDefault="00031805" w:rsidP="00031805">
      <w:pPr>
        <w:rPr>
          <w:rFonts w:ascii="Arial" w:hAnsi="Arial" w:cs="Arial"/>
          <w:b/>
          <w:sz w:val="24"/>
        </w:rPr>
      </w:pPr>
      <w:r>
        <w:rPr>
          <w:rFonts w:ascii="Arial" w:hAnsi="Arial" w:cs="Arial"/>
          <w:b/>
          <w:color w:val="0000FF"/>
          <w:sz w:val="24"/>
        </w:rPr>
        <w:t>C1-213161</w:t>
      </w:r>
      <w:r>
        <w:rPr>
          <w:rFonts w:ascii="Arial" w:hAnsi="Arial" w:cs="Arial"/>
          <w:b/>
          <w:color w:val="0000FF"/>
          <w:sz w:val="24"/>
        </w:rPr>
        <w:tab/>
      </w:r>
      <w:r>
        <w:rPr>
          <w:rFonts w:ascii="Arial" w:hAnsi="Arial" w:cs="Arial"/>
          <w:b/>
          <w:sz w:val="24"/>
        </w:rPr>
        <w:t>Conditions for applying 5G-EA0 for the initial NAS message</w:t>
      </w:r>
    </w:p>
    <w:p w14:paraId="691F9C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CR-3234  rev  Cat: F (Rel-17)</w:t>
      </w:r>
      <w:r>
        <w:rPr>
          <w:i/>
        </w:rPr>
        <w:br/>
      </w:r>
      <w:r>
        <w:rPr>
          <w:i/>
        </w:rPr>
        <w:br/>
      </w:r>
      <w:r>
        <w:rPr>
          <w:i/>
        </w:rPr>
        <w:tab/>
      </w:r>
      <w:r>
        <w:rPr>
          <w:i/>
        </w:rPr>
        <w:tab/>
      </w:r>
      <w:r>
        <w:rPr>
          <w:i/>
        </w:rPr>
        <w:tab/>
      </w:r>
      <w:r>
        <w:rPr>
          <w:i/>
        </w:rPr>
        <w:tab/>
      </w:r>
      <w:r>
        <w:rPr>
          <w:i/>
        </w:rPr>
        <w:tab/>
        <w:t>Source: Apple</w:t>
      </w:r>
    </w:p>
    <w:p w14:paraId="379DAA3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EE578" w14:textId="4C58409C" w:rsidR="00031805" w:rsidRDefault="00031805" w:rsidP="00031805">
      <w:pPr>
        <w:rPr>
          <w:rFonts w:ascii="Arial" w:hAnsi="Arial" w:cs="Arial"/>
          <w:b/>
          <w:sz w:val="24"/>
        </w:rPr>
      </w:pPr>
      <w:r>
        <w:rPr>
          <w:rFonts w:ascii="Arial" w:hAnsi="Arial" w:cs="Arial"/>
          <w:b/>
          <w:color w:val="0000FF"/>
          <w:sz w:val="24"/>
        </w:rPr>
        <w:t>C1-213162</w:t>
      </w:r>
      <w:r>
        <w:rPr>
          <w:rFonts w:ascii="Arial" w:hAnsi="Arial" w:cs="Arial"/>
          <w:b/>
          <w:color w:val="0000FF"/>
          <w:sz w:val="24"/>
        </w:rPr>
        <w:tab/>
      </w:r>
      <w:r>
        <w:rPr>
          <w:rFonts w:ascii="Arial" w:hAnsi="Arial" w:cs="Arial"/>
          <w:b/>
          <w:sz w:val="24"/>
        </w:rPr>
        <w:t>Calculation of SOR-MAC-IAUSF in case length of IE exceeds maximum length</w:t>
      </w:r>
    </w:p>
    <w:p w14:paraId="65F1E6F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CR-3235  rev  Cat: F (Rel-17)</w:t>
      </w:r>
      <w:r>
        <w:rPr>
          <w:i/>
        </w:rPr>
        <w:br/>
      </w:r>
      <w:r>
        <w:rPr>
          <w:i/>
        </w:rPr>
        <w:br/>
      </w:r>
      <w:r>
        <w:rPr>
          <w:i/>
        </w:rPr>
        <w:tab/>
      </w:r>
      <w:r>
        <w:rPr>
          <w:i/>
        </w:rPr>
        <w:tab/>
      </w:r>
      <w:r>
        <w:rPr>
          <w:i/>
        </w:rPr>
        <w:tab/>
      </w:r>
      <w:r>
        <w:rPr>
          <w:i/>
        </w:rPr>
        <w:tab/>
      </w:r>
      <w:r>
        <w:rPr>
          <w:i/>
        </w:rPr>
        <w:tab/>
        <w:t>Source: Apple</w:t>
      </w:r>
    </w:p>
    <w:p w14:paraId="41E6D9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B38213" w14:textId="746A28E9" w:rsidR="00031805" w:rsidRDefault="00031805" w:rsidP="00031805">
      <w:pPr>
        <w:rPr>
          <w:rFonts w:ascii="Arial" w:hAnsi="Arial" w:cs="Arial"/>
          <w:b/>
          <w:sz w:val="24"/>
        </w:rPr>
      </w:pPr>
      <w:r>
        <w:rPr>
          <w:rFonts w:ascii="Arial" w:hAnsi="Arial" w:cs="Arial"/>
          <w:b/>
          <w:color w:val="0000FF"/>
          <w:sz w:val="24"/>
        </w:rPr>
        <w:t>C1-213163</w:t>
      </w:r>
      <w:r>
        <w:rPr>
          <w:rFonts w:ascii="Arial" w:hAnsi="Arial" w:cs="Arial"/>
          <w:b/>
          <w:color w:val="0000FF"/>
          <w:sz w:val="24"/>
        </w:rPr>
        <w:tab/>
      </w:r>
      <w:r>
        <w:rPr>
          <w:rFonts w:ascii="Arial" w:hAnsi="Arial" w:cs="Arial"/>
          <w:b/>
          <w:sz w:val="24"/>
        </w:rPr>
        <w:t>Handling of access categories '0' and '2' while RRC timer T302 is active</w:t>
      </w:r>
    </w:p>
    <w:p w14:paraId="4C0847D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2193EE5"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73AC" w14:textId="29B5C364" w:rsidR="00031805" w:rsidRDefault="00031805" w:rsidP="00031805">
      <w:pPr>
        <w:rPr>
          <w:rFonts w:ascii="Arial" w:hAnsi="Arial" w:cs="Arial"/>
          <w:b/>
          <w:sz w:val="24"/>
        </w:rPr>
      </w:pPr>
      <w:r>
        <w:rPr>
          <w:rFonts w:ascii="Arial" w:hAnsi="Arial" w:cs="Arial"/>
          <w:b/>
          <w:color w:val="0000FF"/>
          <w:sz w:val="24"/>
        </w:rPr>
        <w:t>C1-213164</w:t>
      </w:r>
      <w:r>
        <w:rPr>
          <w:rFonts w:ascii="Arial" w:hAnsi="Arial" w:cs="Arial"/>
          <w:b/>
          <w:color w:val="0000FF"/>
          <w:sz w:val="24"/>
        </w:rPr>
        <w:tab/>
      </w:r>
      <w:r>
        <w:rPr>
          <w:rFonts w:ascii="Arial" w:hAnsi="Arial" w:cs="Arial"/>
          <w:b/>
          <w:sz w:val="24"/>
        </w:rPr>
        <w:t>Access barring for access categories '0' and '2' while timer RRC T302 is active</w:t>
      </w:r>
    </w:p>
    <w:p w14:paraId="3C9475A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Cat: F (Rel-17)</w:t>
      </w:r>
      <w:r>
        <w:rPr>
          <w:i/>
        </w:rPr>
        <w:br/>
      </w:r>
      <w:r>
        <w:rPr>
          <w:i/>
        </w:rPr>
        <w:br/>
      </w:r>
      <w:r>
        <w:rPr>
          <w:i/>
        </w:rPr>
        <w:tab/>
      </w:r>
      <w:r>
        <w:rPr>
          <w:i/>
        </w:rPr>
        <w:tab/>
      </w:r>
      <w:r>
        <w:rPr>
          <w:i/>
        </w:rPr>
        <w:tab/>
      </w:r>
      <w:r>
        <w:rPr>
          <w:i/>
        </w:rPr>
        <w:tab/>
      </w:r>
      <w:r>
        <w:rPr>
          <w:i/>
        </w:rPr>
        <w:tab/>
        <w:t>Source: Apple</w:t>
      </w:r>
    </w:p>
    <w:p w14:paraId="174C2C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C1-213566</w:t>
      </w:r>
      <w:r>
        <w:rPr>
          <w:color w:val="993300"/>
          <w:u w:val="single"/>
        </w:rPr>
        <w:t>.</w:t>
      </w:r>
    </w:p>
    <w:p w14:paraId="3D159929" w14:textId="10E21D18" w:rsidR="00031805" w:rsidRDefault="00031805" w:rsidP="00031805">
      <w:pPr>
        <w:rPr>
          <w:rFonts w:ascii="Arial" w:hAnsi="Arial" w:cs="Arial"/>
          <w:b/>
          <w:sz w:val="24"/>
        </w:rPr>
      </w:pPr>
      <w:r>
        <w:rPr>
          <w:rFonts w:ascii="Arial" w:hAnsi="Arial" w:cs="Arial"/>
          <w:b/>
          <w:color w:val="0000FF"/>
          <w:sz w:val="24"/>
        </w:rPr>
        <w:t>C1-213166</w:t>
      </w:r>
      <w:r>
        <w:rPr>
          <w:rFonts w:ascii="Arial" w:hAnsi="Arial" w:cs="Arial"/>
          <w:b/>
          <w:color w:val="0000FF"/>
          <w:sz w:val="24"/>
        </w:rPr>
        <w:tab/>
      </w:r>
      <w:r>
        <w:rPr>
          <w:rFonts w:ascii="Arial" w:hAnsi="Arial" w:cs="Arial"/>
          <w:b/>
          <w:sz w:val="24"/>
        </w:rPr>
        <w:t>Correction to +CGLNKPF</w:t>
      </w:r>
    </w:p>
    <w:p w14:paraId="37869A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CR-0728  rev  Cat: F (Rel-17)</w:t>
      </w:r>
      <w:r>
        <w:rPr>
          <w:i/>
        </w:rPr>
        <w:br/>
      </w:r>
      <w:r>
        <w:rPr>
          <w:i/>
        </w:rPr>
        <w:br/>
      </w:r>
      <w:r>
        <w:rPr>
          <w:i/>
        </w:rPr>
        <w:tab/>
      </w:r>
      <w:r>
        <w:rPr>
          <w:i/>
        </w:rPr>
        <w:tab/>
      </w:r>
      <w:r>
        <w:rPr>
          <w:i/>
        </w:rPr>
        <w:tab/>
      </w:r>
      <w:r>
        <w:rPr>
          <w:i/>
        </w:rPr>
        <w:tab/>
      </w:r>
      <w:r>
        <w:rPr>
          <w:i/>
        </w:rPr>
        <w:tab/>
        <w:t>Source: Apple</w:t>
      </w:r>
    </w:p>
    <w:p w14:paraId="1928F3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C1-213721</w:t>
      </w:r>
      <w:r>
        <w:rPr>
          <w:color w:val="993300"/>
          <w:u w:val="single"/>
        </w:rPr>
        <w:t>.</w:t>
      </w:r>
    </w:p>
    <w:p w14:paraId="4D82E84D" w14:textId="0D13F374" w:rsidR="00031805" w:rsidRDefault="00031805" w:rsidP="00031805">
      <w:pPr>
        <w:rPr>
          <w:rFonts w:ascii="Arial" w:hAnsi="Arial" w:cs="Arial"/>
          <w:b/>
          <w:sz w:val="24"/>
        </w:rPr>
      </w:pPr>
      <w:r>
        <w:rPr>
          <w:rFonts w:ascii="Arial" w:hAnsi="Arial" w:cs="Arial"/>
          <w:b/>
          <w:color w:val="0000FF"/>
          <w:sz w:val="24"/>
        </w:rPr>
        <w:t>C1-213170</w:t>
      </w:r>
      <w:r>
        <w:rPr>
          <w:rFonts w:ascii="Arial" w:hAnsi="Arial" w:cs="Arial"/>
          <w:b/>
          <w:color w:val="0000FF"/>
          <w:sz w:val="24"/>
        </w:rPr>
        <w:tab/>
      </w:r>
      <w:r>
        <w:rPr>
          <w:rFonts w:ascii="Arial" w:hAnsi="Arial" w:cs="Arial"/>
          <w:b/>
          <w:sz w:val="24"/>
        </w:rPr>
        <w:t>The UE enters the state 5GMM-SERVICE-REQUEST-INITIATED after sending the SERVICE REQUEST message</w:t>
      </w:r>
    </w:p>
    <w:p w14:paraId="407378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CR-3238  rev  Cat: F (Rel-17)</w:t>
      </w:r>
      <w:r>
        <w:rPr>
          <w:i/>
        </w:rPr>
        <w:br/>
      </w:r>
      <w:r>
        <w:rPr>
          <w:i/>
        </w:rPr>
        <w:br/>
      </w:r>
      <w:r>
        <w:rPr>
          <w:i/>
        </w:rPr>
        <w:tab/>
      </w:r>
      <w:r>
        <w:rPr>
          <w:i/>
        </w:rPr>
        <w:tab/>
      </w:r>
      <w:r>
        <w:rPr>
          <w:i/>
        </w:rPr>
        <w:tab/>
      </w:r>
      <w:r>
        <w:rPr>
          <w:i/>
        </w:rPr>
        <w:tab/>
      </w:r>
      <w:r>
        <w:rPr>
          <w:i/>
        </w:rPr>
        <w:tab/>
        <w:t>Source: Nokia, Nokia Shanghai Bell</w:t>
      </w:r>
    </w:p>
    <w:p w14:paraId="21EB92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F5E1D" w14:textId="44CE7936" w:rsidR="00031805" w:rsidRDefault="00031805" w:rsidP="00031805">
      <w:pPr>
        <w:rPr>
          <w:rFonts w:ascii="Arial" w:hAnsi="Arial" w:cs="Arial"/>
          <w:b/>
          <w:sz w:val="24"/>
        </w:rPr>
      </w:pPr>
      <w:r>
        <w:rPr>
          <w:rFonts w:ascii="Arial" w:hAnsi="Arial" w:cs="Arial"/>
          <w:b/>
          <w:color w:val="0000FF"/>
          <w:sz w:val="24"/>
        </w:rPr>
        <w:t>C1-213171</w:t>
      </w:r>
      <w:r>
        <w:rPr>
          <w:rFonts w:ascii="Arial" w:hAnsi="Arial" w:cs="Arial"/>
          <w:b/>
          <w:color w:val="0000FF"/>
          <w:sz w:val="24"/>
        </w:rPr>
        <w:tab/>
      </w:r>
      <w:r>
        <w:rPr>
          <w:rFonts w:ascii="Arial" w:hAnsi="Arial" w:cs="Arial"/>
          <w:b/>
          <w:sz w:val="24"/>
        </w:rPr>
        <w:t>ESFB handling in case of network authentication failure</w:t>
      </w:r>
    </w:p>
    <w:p w14:paraId="2A69E111"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CR-3239  rev  Cat: F (Rel-17)</w:t>
      </w:r>
      <w:r>
        <w:rPr>
          <w:i/>
        </w:rPr>
        <w:br/>
      </w:r>
      <w:r>
        <w:rPr>
          <w:i/>
        </w:rPr>
        <w:br/>
      </w:r>
      <w:r>
        <w:rPr>
          <w:i/>
        </w:rPr>
        <w:tab/>
      </w:r>
      <w:r>
        <w:rPr>
          <w:i/>
        </w:rPr>
        <w:tab/>
      </w:r>
      <w:r>
        <w:rPr>
          <w:i/>
        </w:rPr>
        <w:tab/>
      </w:r>
      <w:r>
        <w:rPr>
          <w:i/>
        </w:rPr>
        <w:tab/>
      </w:r>
      <w:r>
        <w:rPr>
          <w:i/>
        </w:rPr>
        <w:tab/>
        <w:t>Source: Apple</w:t>
      </w:r>
    </w:p>
    <w:p w14:paraId="267F93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C1-213723</w:t>
      </w:r>
      <w:r>
        <w:rPr>
          <w:color w:val="993300"/>
          <w:u w:val="single"/>
        </w:rPr>
        <w:t>.</w:t>
      </w:r>
    </w:p>
    <w:p w14:paraId="400CD96B" w14:textId="29417D36" w:rsidR="00031805" w:rsidRDefault="00031805" w:rsidP="00031805">
      <w:pPr>
        <w:rPr>
          <w:rFonts w:ascii="Arial" w:hAnsi="Arial" w:cs="Arial"/>
          <w:b/>
          <w:sz w:val="24"/>
        </w:rPr>
      </w:pPr>
      <w:r>
        <w:rPr>
          <w:rFonts w:ascii="Arial" w:hAnsi="Arial" w:cs="Arial"/>
          <w:b/>
          <w:color w:val="0000FF"/>
          <w:sz w:val="24"/>
        </w:rPr>
        <w:t>C1-213173</w:t>
      </w:r>
      <w:r>
        <w:rPr>
          <w:rFonts w:ascii="Arial" w:hAnsi="Arial" w:cs="Arial"/>
          <w:b/>
          <w:color w:val="0000FF"/>
          <w:sz w:val="24"/>
        </w:rPr>
        <w:tab/>
      </w:r>
      <w:r>
        <w:rPr>
          <w:rFonts w:ascii="Arial" w:hAnsi="Arial" w:cs="Arial"/>
          <w:b/>
          <w:sz w:val="24"/>
        </w:rPr>
        <w:t>Removing obsolete NOTEs related to changes in some IEI values across releases</w:t>
      </w:r>
    </w:p>
    <w:p w14:paraId="36388F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CR-3240  rev  Cat: F (Rel-17)</w:t>
      </w:r>
      <w:r>
        <w:rPr>
          <w:i/>
        </w:rPr>
        <w:br/>
      </w:r>
      <w:r>
        <w:rPr>
          <w:i/>
        </w:rPr>
        <w:br/>
      </w:r>
      <w:r>
        <w:rPr>
          <w:i/>
        </w:rPr>
        <w:tab/>
      </w:r>
      <w:r>
        <w:rPr>
          <w:i/>
        </w:rPr>
        <w:tab/>
      </w:r>
      <w:r>
        <w:rPr>
          <w:i/>
        </w:rPr>
        <w:tab/>
      </w:r>
      <w:r>
        <w:rPr>
          <w:i/>
        </w:rPr>
        <w:tab/>
      </w:r>
      <w:r>
        <w:rPr>
          <w:i/>
        </w:rPr>
        <w:tab/>
        <w:t>Source: Nokia, Nokia Shanghai Bell</w:t>
      </w:r>
    </w:p>
    <w:p w14:paraId="3B2AB5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C1-213672</w:t>
      </w:r>
      <w:r>
        <w:rPr>
          <w:color w:val="993300"/>
          <w:u w:val="single"/>
        </w:rPr>
        <w:t>.</w:t>
      </w:r>
    </w:p>
    <w:p w14:paraId="506D56A2" w14:textId="191FC9A1" w:rsidR="00031805" w:rsidRDefault="00031805" w:rsidP="00031805">
      <w:pPr>
        <w:rPr>
          <w:rFonts w:ascii="Arial" w:hAnsi="Arial" w:cs="Arial"/>
          <w:b/>
          <w:sz w:val="24"/>
        </w:rPr>
      </w:pPr>
      <w:r>
        <w:rPr>
          <w:rFonts w:ascii="Arial" w:hAnsi="Arial" w:cs="Arial"/>
          <w:b/>
          <w:color w:val="0000FF"/>
          <w:sz w:val="24"/>
        </w:rPr>
        <w:t>C1-213176</w:t>
      </w:r>
      <w:r>
        <w:rPr>
          <w:rFonts w:ascii="Arial" w:hAnsi="Arial" w:cs="Arial"/>
          <w:b/>
          <w:color w:val="0000FF"/>
          <w:sz w:val="24"/>
        </w:rPr>
        <w:tab/>
      </w:r>
      <w:r>
        <w:rPr>
          <w:rFonts w:ascii="Arial" w:hAnsi="Arial" w:cs="Arial"/>
          <w:b/>
          <w:sz w:val="24"/>
        </w:rPr>
        <w:t>Disabling of N1 mode capability after change to S1 mode due to EPS fallback</w:t>
      </w:r>
    </w:p>
    <w:p w14:paraId="284B5D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CR-3241  rev  Cat: F (Rel-17)</w:t>
      </w:r>
      <w:r>
        <w:rPr>
          <w:i/>
        </w:rPr>
        <w:br/>
      </w:r>
      <w:r>
        <w:rPr>
          <w:i/>
        </w:rPr>
        <w:br/>
      </w:r>
      <w:r>
        <w:rPr>
          <w:i/>
        </w:rPr>
        <w:tab/>
      </w:r>
      <w:r>
        <w:rPr>
          <w:i/>
        </w:rPr>
        <w:tab/>
      </w:r>
      <w:r>
        <w:rPr>
          <w:i/>
        </w:rPr>
        <w:tab/>
      </w:r>
      <w:r>
        <w:rPr>
          <w:i/>
        </w:rPr>
        <w:tab/>
      </w:r>
      <w:r>
        <w:rPr>
          <w:i/>
        </w:rPr>
        <w:tab/>
        <w:t>Source: Nokia, Nokia Shanghai Bell</w:t>
      </w:r>
    </w:p>
    <w:p w14:paraId="01AE0A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86E327" w14:textId="45273034" w:rsidR="00031805" w:rsidRDefault="00031805" w:rsidP="00031805">
      <w:pPr>
        <w:rPr>
          <w:rFonts w:ascii="Arial" w:hAnsi="Arial" w:cs="Arial"/>
          <w:b/>
          <w:sz w:val="24"/>
        </w:rPr>
      </w:pPr>
      <w:r>
        <w:rPr>
          <w:rFonts w:ascii="Arial" w:hAnsi="Arial" w:cs="Arial"/>
          <w:b/>
          <w:color w:val="0000FF"/>
          <w:sz w:val="24"/>
        </w:rPr>
        <w:t>C1-213177</w:t>
      </w:r>
      <w:r>
        <w:rPr>
          <w:rFonts w:ascii="Arial" w:hAnsi="Arial" w:cs="Arial"/>
          <w:b/>
          <w:color w:val="0000FF"/>
          <w:sz w:val="24"/>
        </w:rPr>
        <w:tab/>
      </w:r>
      <w:r>
        <w:rPr>
          <w:rFonts w:ascii="Arial" w:hAnsi="Arial" w:cs="Arial"/>
          <w:b/>
          <w:sz w:val="24"/>
        </w:rPr>
        <w:t>Clarification on the coding of the S-NSSAI in PCO</w:t>
      </w:r>
    </w:p>
    <w:p w14:paraId="61687160"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CR-3242  rev  Cat: F (Rel-17)</w:t>
      </w:r>
      <w:r>
        <w:rPr>
          <w:i/>
        </w:rPr>
        <w:br/>
      </w:r>
      <w:r>
        <w:rPr>
          <w:i/>
        </w:rPr>
        <w:lastRenderedPageBreak/>
        <w:br/>
      </w:r>
      <w:r>
        <w:rPr>
          <w:i/>
        </w:rPr>
        <w:tab/>
      </w:r>
      <w:r>
        <w:rPr>
          <w:i/>
        </w:rPr>
        <w:tab/>
      </w:r>
      <w:r>
        <w:rPr>
          <w:i/>
        </w:rPr>
        <w:tab/>
      </w:r>
      <w:r>
        <w:rPr>
          <w:i/>
        </w:rPr>
        <w:tab/>
      </w:r>
      <w:r>
        <w:rPr>
          <w:i/>
        </w:rPr>
        <w:tab/>
        <w:t>Source: Apple</w:t>
      </w:r>
    </w:p>
    <w:p w14:paraId="7307BF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C1-213725</w:t>
      </w:r>
      <w:r>
        <w:rPr>
          <w:color w:val="993300"/>
          <w:u w:val="single"/>
        </w:rPr>
        <w:t>.</w:t>
      </w:r>
    </w:p>
    <w:p w14:paraId="0B71021B" w14:textId="3052E569" w:rsidR="00031805" w:rsidRDefault="00031805" w:rsidP="00031805">
      <w:pPr>
        <w:rPr>
          <w:rFonts w:ascii="Arial" w:hAnsi="Arial" w:cs="Arial"/>
          <w:b/>
          <w:sz w:val="24"/>
        </w:rPr>
      </w:pPr>
      <w:r>
        <w:rPr>
          <w:rFonts w:ascii="Arial" w:hAnsi="Arial" w:cs="Arial"/>
          <w:b/>
          <w:color w:val="0000FF"/>
          <w:sz w:val="24"/>
        </w:rPr>
        <w:t>C1-213216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3C5144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Cat: F (Rel-17)</w:t>
      </w:r>
      <w:r>
        <w:rPr>
          <w:i/>
        </w:rPr>
        <w:br/>
      </w:r>
      <w:r>
        <w:rPr>
          <w:i/>
        </w:rPr>
        <w:br/>
      </w:r>
      <w:r>
        <w:rPr>
          <w:i/>
        </w:rPr>
        <w:tab/>
      </w:r>
      <w:r>
        <w:rPr>
          <w:i/>
        </w:rPr>
        <w:tab/>
      </w:r>
      <w:r>
        <w:rPr>
          <w:i/>
        </w:rPr>
        <w:tab/>
      </w:r>
      <w:r>
        <w:rPr>
          <w:i/>
        </w:rPr>
        <w:tab/>
      </w:r>
      <w:r>
        <w:rPr>
          <w:i/>
        </w:rPr>
        <w:tab/>
        <w:t>Source: SHARP</w:t>
      </w:r>
    </w:p>
    <w:p w14:paraId="66527B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C1-213808</w:t>
      </w:r>
      <w:r>
        <w:rPr>
          <w:color w:val="993300"/>
          <w:u w:val="single"/>
        </w:rPr>
        <w:t>.</w:t>
      </w:r>
    </w:p>
    <w:p w14:paraId="7737B9A5" w14:textId="3BDBF78E" w:rsidR="00031805" w:rsidRDefault="00031805" w:rsidP="00031805">
      <w:pPr>
        <w:rPr>
          <w:rFonts w:ascii="Arial" w:hAnsi="Arial" w:cs="Arial"/>
          <w:b/>
          <w:sz w:val="24"/>
        </w:rPr>
      </w:pPr>
      <w:r>
        <w:rPr>
          <w:rFonts w:ascii="Arial" w:hAnsi="Arial" w:cs="Arial"/>
          <w:b/>
          <w:color w:val="0000FF"/>
          <w:sz w:val="24"/>
        </w:rPr>
        <w:t>C1-213217</w:t>
      </w:r>
      <w:r>
        <w:rPr>
          <w:rFonts w:ascii="Arial" w:hAnsi="Arial" w:cs="Arial"/>
          <w:b/>
          <w:color w:val="0000FF"/>
          <w:sz w:val="24"/>
        </w:rPr>
        <w:tab/>
      </w:r>
      <w:r>
        <w:rPr>
          <w:rFonts w:ascii="Arial" w:hAnsi="Arial" w:cs="Arial"/>
          <w:b/>
          <w:sz w:val="24"/>
        </w:rPr>
        <w:t>Correction of Requested NSSAI handling</w:t>
      </w:r>
    </w:p>
    <w:p w14:paraId="25D2F8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Cat: F (Rel-17)</w:t>
      </w:r>
      <w:r>
        <w:rPr>
          <w:i/>
        </w:rPr>
        <w:br/>
      </w:r>
      <w:r>
        <w:rPr>
          <w:i/>
        </w:rPr>
        <w:br/>
      </w:r>
      <w:r>
        <w:rPr>
          <w:i/>
        </w:rPr>
        <w:tab/>
      </w:r>
      <w:r>
        <w:rPr>
          <w:i/>
        </w:rPr>
        <w:tab/>
      </w:r>
      <w:r>
        <w:rPr>
          <w:i/>
        </w:rPr>
        <w:tab/>
      </w:r>
      <w:r>
        <w:rPr>
          <w:i/>
        </w:rPr>
        <w:tab/>
      </w:r>
      <w:r>
        <w:rPr>
          <w:i/>
        </w:rPr>
        <w:tab/>
        <w:t>Source: SHARP</w:t>
      </w:r>
    </w:p>
    <w:p w14:paraId="55AD0E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C1-213811</w:t>
      </w:r>
      <w:r>
        <w:rPr>
          <w:color w:val="993300"/>
          <w:u w:val="single"/>
        </w:rPr>
        <w:t>.</w:t>
      </w:r>
    </w:p>
    <w:p w14:paraId="00B4E785" w14:textId="1838AB4E" w:rsidR="00031805" w:rsidRDefault="00031805" w:rsidP="00031805">
      <w:pPr>
        <w:rPr>
          <w:rFonts w:ascii="Arial" w:hAnsi="Arial" w:cs="Arial"/>
          <w:b/>
          <w:sz w:val="24"/>
        </w:rPr>
      </w:pPr>
      <w:r>
        <w:rPr>
          <w:rFonts w:ascii="Arial" w:hAnsi="Arial" w:cs="Arial"/>
          <w:b/>
          <w:color w:val="0000FF"/>
          <w:sz w:val="24"/>
        </w:rPr>
        <w:t>C1-213229</w:t>
      </w:r>
      <w:r>
        <w:rPr>
          <w:rFonts w:ascii="Arial" w:hAnsi="Arial" w:cs="Arial"/>
          <w:b/>
          <w:color w:val="0000FF"/>
          <w:sz w:val="24"/>
        </w:rPr>
        <w:tab/>
      </w:r>
      <w:r>
        <w:rPr>
          <w:rFonts w:ascii="Arial" w:hAnsi="Arial" w:cs="Arial"/>
          <w:b/>
          <w:sz w:val="24"/>
        </w:rPr>
        <w:t>Discussion on scenario when AMF doesn’t support one or more S-NSSAIs in the requested NSSAI</w:t>
      </w:r>
    </w:p>
    <w:p w14:paraId="1A682C8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Hannah</w:t>
      </w:r>
    </w:p>
    <w:p w14:paraId="6086EE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08FB3" w14:textId="21E3CDFC" w:rsidR="00031805" w:rsidRDefault="00031805" w:rsidP="00031805">
      <w:pPr>
        <w:rPr>
          <w:rFonts w:ascii="Arial" w:hAnsi="Arial" w:cs="Arial"/>
          <w:b/>
          <w:sz w:val="24"/>
        </w:rPr>
      </w:pPr>
      <w:r>
        <w:rPr>
          <w:rFonts w:ascii="Arial" w:hAnsi="Arial" w:cs="Arial"/>
          <w:b/>
          <w:color w:val="0000FF"/>
          <w:sz w:val="24"/>
        </w:rPr>
        <w:t>C1-213230</w:t>
      </w:r>
      <w:r>
        <w:rPr>
          <w:rFonts w:ascii="Arial" w:hAnsi="Arial" w:cs="Arial"/>
          <w:b/>
          <w:color w:val="0000FF"/>
          <w:sz w:val="24"/>
        </w:rPr>
        <w:tab/>
      </w:r>
      <w:r>
        <w:rPr>
          <w:rFonts w:ascii="Arial" w:hAnsi="Arial" w:cs="Arial"/>
          <w:b/>
          <w:sz w:val="24"/>
        </w:rPr>
        <w:t>Introduce new cause value for rejected NSSAI</w:t>
      </w:r>
    </w:p>
    <w:p w14:paraId="58056C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CR-3252  rev  Cat: B (Rel-17)</w:t>
      </w:r>
      <w:r>
        <w:rPr>
          <w:i/>
        </w:rPr>
        <w:br/>
      </w:r>
      <w:r>
        <w:rPr>
          <w:i/>
        </w:rPr>
        <w:br/>
      </w:r>
      <w:r>
        <w:rPr>
          <w:i/>
        </w:rPr>
        <w:tab/>
      </w:r>
      <w:r>
        <w:rPr>
          <w:i/>
        </w:rPr>
        <w:tab/>
      </w:r>
      <w:r>
        <w:rPr>
          <w:i/>
        </w:rPr>
        <w:tab/>
      </w:r>
      <w:r>
        <w:rPr>
          <w:i/>
        </w:rPr>
        <w:tab/>
      </w:r>
      <w:r>
        <w:rPr>
          <w:i/>
        </w:rPr>
        <w:tab/>
        <w:t>Source: ZTE / Hannah</w:t>
      </w:r>
    </w:p>
    <w:p w14:paraId="17FA09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20C32" w14:textId="257D5A31" w:rsidR="00031805" w:rsidRDefault="00031805" w:rsidP="00031805">
      <w:pPr>
        <w:rPr>
          <w:rFonts w:ascii="Arial" w:hAnsi="Arial" w:cs="Arial"/>
          <w:b/>
          <w:sz w:val="24"/>
        </w:rPr>
      </w:pPr>
      <w:r>
        <w:rPr>
          <w:rFonts w:ascii="Arial" w:hAnsi="Arial" w:cs="Arial"/>
          <w:b/>
          <w:color w:val="0000FF"/>
          <w:sz w:val="24"/>
        </w:rPr>
        <w:t>C1-213231</w:t>
      </w:r>
      <w:r>
        <w:rPr>
          <w:rFonts w:ascii="Arial" w:hAnsi="Arial" w:cs="Arial"/>
          <w:b/>
          <w:color w:val="0000FF"/>
          <w:sz w:val="24"/>
        </w:rPr>
        <w:tab/>
      </w:r>
      <w:r>
        <w:rPr>
          <w:rFonts w:ascii="Arial" w:hAnsi="Arial" w:cs="Arial"/>
          <w:b/>
          <w:sz w:val="24"/>
        </w:rPr>
        <w:t>Editorial corrections in TS 23.122</w:t>
      </w:r>
    </w:p>
    <w:p w14:paraId="24C656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CR-0718  rev  Cat: D (Rel-17)</w:t>
      </w:r>
      <w:r>
        <w:rPr>
          <w:i/>
        </w:rPr>
        <w:br/>
      </w:r>
      <w:r>
        <w:rPr>
          <w:i/>
        </w:rPr>
        <w:br/>
      </w:r>
      <w:r>
        <w:rPr>
          <w:i/>
        </w:rPr>
        <w:tab/>
      </w:r>
      <w:r>
        <w:rPr>
          <w:i/>
        </w:rPr>
        <w:tab/>
      </w:r>
      <w:r>
        <w:rPr>
          <w:i/>
        </w:rPr>
        <w:tab/>
      </w:r>
      <w:r>
        <w:rPr>
          <w:i/>
        </w:rPr>
        <w:tab/>
      </w:r>
      <w:r>
        <w:rPr>
          <w:i/>
        </w:rPr>
        <w:tab/>
        <w:t>Source: ZTE / Hannah</w:t>
      </w:r>
    </w:p>
    <w:p w14:paraId="53553C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C1-213641</w:t>
      </w:r>
      <w:r>
        <w:rPr>
          <w:color w:val="993300"/>
          <w:u w:val="single"/>
        </w:rPr>
        <w:t>.</w:t>
      </w:r>
    </w:p>
    <w:p w14:paraId="54F9C119" w14:textId="68B94DA3" w:rsidR="00031805" w:rsidRDefault="00031805" w:rsidP="00031805">
      <w:pPr>
        <w:rPr>
          <w:rFonts w:ascii="Arial" w:hAnsi="Arial" w:cs="Arial"/>
          <w:b/>
          <w:sz w:val="24"/>
        </w:rPr>
      </w:pPr>
      <w:r>
        <w:rPr>
          <w:rFonts w:ascii="Arial" w:hAnsi="Arial" w:cs="Arial"/>
          <w:b/>
          <w:color w:val="0000FF"/>
          <w:sz w:val="24"/>
        </w:rPr>
        <w:t>C1-213232</w:t>
      </w:r>
      <w:r>
        <w:rPr>
          <w:rFonts w:ascii="Arial" w:hAnsi="Arial" w:cs="Arial"/>
          <w:b/>
          <w:color w:val="0000FF"/>
          <w:sz w:val="24"/>
        </w:rPr>
        <w:tab/>
      </w:r>
      <w:r>
        <w:rPr>
          <w:rFonts w:ascii="Arial" w:hAnsi="Arial" w:cs="Arial"/>
          <w:b/>
          <w:sz w:val="24"/>
        </w:rPr>
        <w:t>Editorial corrections in TS 24.501</w:t>
      </w:r>
    </w:p>
    <w:p w14:paraId="7F255A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CR-3253  rev  Cat: D (Rel-17)</w:t>
      </w:r>
      <w:r>
        <w:rPr>
          <w:i/>
        </w:rPr>
        <w:br/>
      </w:r>
      <w:r>
        <w:rPr>
          <w:i/>
        </w:rPr>
        <w:br/>
      </w:r>
      <w:r>
        <w:rPr>
          <w:i/>
        </w:rPr>
        <w:tab/>
      </w:r>
      <w:r>
        <w:rPr>
          <w:i/>
        </w:rPr>
        <w:tab/>
      </w:r>
      <w:r>
        <w:rPr>
          <w:i/>
        </w:rPr>
        <w:tab/>
      </w:r>
      <w:r>
        <w:rPr>
          <w:i/>
        </w:rPr>
        <w:tab/>
      </w:r>
      <w:r>
        <w:rPr>
          <w:i/>
        </w:rPr>
        <w:tab/>
        <w:t>Source: ZTE / Hannah</w:t>
      </w:r>
    </w:p>
    <w:p w14:paraId="47F7B0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4532A" w14:textId="6B14F520" w:rsidR="00031805" w:rsidRDefault="00031805" w:rsidP="00031805">
      <w:pPr>
        <w:rPr>
          <w:rFonts w:ascii="Arial" w:hAnsi="Arial" w:cs="Arial"/>
          <w:b/>
          <w:sz w:val="24"/>
        </w:rPr>
      </w:pPr>
      <w:r>
        <w:rPr>
          <w:rFonts w:ascii="Arial" w:hAnsi="Arial" w:cs="Arial"/>
          <w:b/>
          <w:color w:val="0000FF"/>
          <w:sz w:val="24"/>
        </w:rPr>
        <w:t>C1-213244</w:t>
      </w:r>
      <w:r>
        <w:rPr>
          <w:rFonts w:ascii="Arial" w:hAnsi="Arial" w:cs="Arial"/>
          <w:b/>
          <w:color w:val="0000FF"/>
          <w:sz w:val="24"/>
        </w:rPr>
        <w:tab/>
      </w:r>
      <w:r>
        <w:rPr>
          <w:rFonts w:ascii="Arial" w:hAnsi="Arial" w:cs="Arial"/>
          <w:b/>
          <w:sz w:val="24"/>
        </w:rPr>
        <w:t>Service area restriction</w:t>
      </w:r>
    </w:p>
    <w:p w14:paraId="0EFC42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CR-3256  rev  Cat: F (Rel-17)</w:t>
      </w:r>
      <w:r>
        <w:rPr>
          <w:i/>
        </w:rPr>
        <w:br/>
      </w:r>
      <w:r>
        <w:rPr>
          <w:i/>
        </w:rPr>
        <w:br/>
      </w:r>
      <w:r>
        <w:rPr>
          <w:i/>
        </w:rPr>
        <w:tab/>
      </w:r>
      <w:r>
        <w:rPr>
          <w:i/>
        </w:rPr>
        <w:tab/>
      </w:r>
      <w:r>
        <w:rPr>
          <w:i/>
        </w:rPr>
        <w:tab/>
      </w:r>
      <w:r>
        <w:rPr>
          <w:i/>
        </w:rPr>
        <w:tab/>
      </w:r>
      <w:r>
        <w:rPr>
          <w:i/>
        </w:rPr>
        <w:tab/>
        <w:t>Source: Samsung /</w:t>
      </w:r>
      <w:proofErr w:type="spellStart"/>
      <w:r>
        <w:rPr>
          <w:i/>
        </w:rPr>
        <w:t>Kyungjoo</w:t>
      </w:r>
      <w:proofErr w:type="spellEnd"/>
      <w:r>
        <w:rPr>
          <w:i/>
        </w:rPr>
        <w:t xml:space="preserve"> Grace Suh</w:t>
      </w:r>
    </w:p>
    <w:p w14:paraId="6A1A489E"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CCC9B" w14:textId="5A4B797F" w:rsidR="00031805" w:rsidRDefault="00031805" w:rsidP="00031805">
      <w:pPr>
        <w:rPr>
          <w:rFonts w:ascii="Arial" w:hAnsi="Arial" w:cs="Arial"/>
          <w:b/>
          <w:sz w:val="24"/>
        </w:rPr>
      </w:pPr>
      <w:r>
        <w:rPr>
          <w:rFonts w:ascii="Arial" w:hAnsi="Arial" w:cs="Arial"/>
          <w:b/>
          <w:color w:val="0000FF"/>
          <w:sz w:val="24"/>
        </w:rPr>
        <w:t>C1-213263</w:t>
      </w:r>
      <w:r>
        <w:rPr>
          <w:rFonts w:ascii="Arial" w:hAnsi="Arial" w:cs="Arial"/>
          <w:b/>
          <w:color w:val="0000FF"/>
          <w:sz w:val="24"/>
        </w:rPr>
        <w:tab/>
      </w:r>
      <w:r>
        <w:rPr>
          <w:rFonts w:ascii="Arial" w:hAnsi="Arial" w:cs="Arial"/>
          <w:b/>
          <w:sz w:val="24"/>
        </w:rPr>
        <w:t>Abnormal case in the PDU session procedure</w:t>
      </w:r>
    </w:p>
    <w:p w14:paraId="235309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CR-3263  rev  Cat: F (Rel-17)</w:t>
      </w:r>
      <w:r>
        <w:rPr>
          <w:i/>
        </w:rPr>
        <w:br/>
      </w:r>
      <w:r>
        <w:rPr>
          <w:i/>
        </w:rPr>
        <w:br/>
      </w:r>
      <w:r>
        <w:rPr>
          <w:i/>
        </w:rPr>
        <w:tab/>
      </w:r>
      <w:r>
        <w:rPr>
          <w:i/>
        </w:rPr>
        <w:tab/>
      </w:r>
      <w:r>
        <w:rPr>
          <w:i/>
        </w:rPr>
        <w:tab/>
      </w:r>
      <w:r>
        <w:rPr>
          <w:i/>
        </w:rPr>
        <w:tab/>
      </w:r>
      <w:r>
        <w:rPr>
          <w:i/>
        </w:rPr>
        <w:tab/>
        <w:t>Source: vivo</w:t>
      </w:r>
    </w:p>
    <w:p w14:paraId="4445D1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0E9C9" w14:textId="00C1DBF1" w:rsidR="00031805" w:rsidRDefault="00031805" w:rsidP="00031805">
      <w:pPr>
        <w:rPr>
          <w:rFonts w:ascii="Arial" w:hAnsi="Arial" w:cs="Arial"/>
          <w:b/>
          <w:sz w:val="24"/>
        </w:rPr>
      </w:pPr>
      <w:r>
        <w:rPr>
          <w:rFonts w:ascii="Arial" w:hAnsi="Arial" w:cs="Arial"/>
          <w:b/>
          <w:color w:val="0000FF"/>
          <w:sz w:val="24"/>
        </w:rPr>
        <w:t>C1-213264</w:t>
      </w:r>
      <w:r>
        <w:rPr>
          <w:rFonts w:ascii="Arial" w:hAnsi="Arial" w:cs="Arial"/>
          <w:b/>
          <w:color w:val="0000FF"/>
          <w:sz w:val="24"/>
        </w:rPr>
        <w:tab/>
      </w:r>
      <w:r>
        <w:rPr>
          <w:rFonts w:ascii="Arial" w:hAnsi="Arial" w:cs="Arial"/>
          <w:b/>
          <w:sz w:val="24"/>
        </w:rPr>
        <w:t>Updating timer table for stopping timer T3540</w:t>
      </w:r>
    </w:p>
    <w:p w14:paraId="75D917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CR-3264  rev  Cat: F (Rel-17)</w:t>
      </w:r>
      <w:r>
        <w:rPr>
          <w:i/>
        </w:rPr>
        <w:br/>
      </w:r>
      <w:r>
        <w:rPr>
          <w:i/>
        </w:rPr>
        <w:br/>
      </w:r>
      <w:r>
        <w:rPr>
          <w:i/>
        </w:rPr>
        <w:tab/>
      </w:r>
      <w:r>
        <w:rPr>
          <w:i/>
        </w:rPr>
        <w:tab/>
      </w:r>
      <w:r>
        <w:rPr>
          <w:i/>
        </w:rPr>
        <w:tab/>
      </w:r>
      <w:r>
        <w:rPr>
          <w:i/>
        </w:rPr>
        <w:tab/>
      </w:r>
      <w:r>
        <w:rPr>
          <w:i/>
        </w:rPr>
        <w:tab/>
        <w:t>Source: vivo</w:t>
      </w:r>
    </w:p>
    <w:p w14:paraId="6BAA46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C1-213829</w:t>
      </w:r>
      <w:r>
        <w:rPr>
          <w:color w:val="993300"/>
          <w:u w:val="single"/>
        </w:rPr>
        <w:t>.</w:t>
      </w:r>
    </w:p>
    <w:p w14:paraId="281F66B2" w14:textId="14CEDA11" w:rsidR="00031805" w:rsidRDefault="00031805" w:rsidP="00031805">
      <w:pPr>
        <w:rPr>
          <w:rFonts w:ascii="Arial" w:hAnsi="Arial" w:cs="Arial"/>
          <w:b/>
          <w:sz w:val="24"/>
        </w:rPr>
      </w:pPr>
      <w:r>
        <w:rPr>
          <w:rFonts w:ascii="Arial" w:hAnsi="Arial" w:cs="Arial"/>
          <w:b/>
          <w:color w:val="0000FF"/>
          <w:sz w:val="24"/>
        </w:rPr>
        <w:t>C1-213265</w:t>
      </w:r>
      <w:r>
        <w:rPr>
          <w:rFonts w:ascii="Arial" w:hAnsi="Arial" w:cs="Arial"/>
          <w:b/>
          <w:color w:val="0000FF"/>
          <w:sz w:val="24"/>
        </w:rPr>
        <w:tab/>
      </w:r>
      <w:r>
        <w:rPr>
          <w:rFonts w:ascii="Arial" w:hAnsi="Arial" w:cs="Arial"/>
          <w:b/>
          <w:sz w:val="24"/>
        </w:rPr>
        <w:t xml:space="preserve">Updating timer </w:t>
      </w:r>
      <w:proofErr w:type="spellStart"/>
      <w:r>
        <w:rPr>
          <w:rFonts w:ascii="Arial" w:hAnsi="Arial" w:cs="Arial"/>
          <w:b/>
          <w:sz w:val="24"/>
        </w:rPr>
        <w:t>talbe</w:t>
      </w:r>
      <w:proofErr w:type="spellEnd"/>
      <w:r>
        <w:rPr>
          <w:rFonts w:ascii="Arial" w:hAnsi="Arial" w:cs="Arial"/>
          <w:b/>
          <w:sz w:val="24"/>
        </w:rPr>
        <w:t xml:space="preserve"> for stopping timer T3565</w:t>
      </w:r>
    </w:p>
    <w:p w14:paraId="614763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CR-3261  rev  Cat: F (Rel-17)</w:t>
      </w:r>
      <w:r>
        <w:rPr>
          <w:i/>
        </w:rPr>
        <w:br/>
      </w:r>
      <w:r>
        <w:rPr>
          <w:i/>
        </w:rPr>
        <w:br/>
      </w:r>
      <w:r>
        <w:rPr>
          <w:i/>
        </w:rPr>
        <w:tab/>
      </w:r>
      <w:r>
        <w:rPr>
          <w:i/>
        </w:rPr>
        <w:tab/>
      </w:r>
      <w:r>
        <w:rPr>
          <w:i/>
        </w:rPr>
        <w:tab/>
      </w:r>
      <w:r>
        <w:rPr>
          <w:i/>
        </w:rPr>
        <w:tab/>
      </w:r>
      <w:r>
        <w:rPr>
          <w:i/>
        </w:rPr>
        <w:tab/>
        <w:t>Source: vivo</w:t>
      </w:r>
    </w:p>
    <w:p w14:paraId="3E8E82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C1-213830</w:t>
      </w:r>
      <w:r>
        <w:rPr>
          <w:color w:val="993300"/>
          <w:u w:val="single"/>
        </w:rPr>
        <w:t>.</w:t>
      </w:r>
    </w:p>
    <w:p w14:paraId="5E908655" w14:textId="4075310A" w:rsidR="00031805" w:rsidRDefault="00031805" w:rsidP="00031805">
      <w:pPr>
        <w:rPr>
          <w:rFonts w:ascii="Arial" w:hAnsi="Arial" w:cs="Arial"/>
          <w:b/>
          <w:sz w:val="24"/>
        </w:rPr>
      </w:pPr>
      <w:r>
        <w:rPr>
          <w:rFonts w:ascii="Arial" w:hAnsi="Arial" w:cs="Arial"/>
          <w:b/>
          <w:color w:val="0000FF"/>
          <w:sz w:val="24"/>
        </w:rPr>
        <w:t>C1-213269</w:t>
      </w:r>
      <w:r>
        <w:rPr>
          <w:rFonts w:ascii="Arial" w:hAnsi="Arial" w:cs="Arial"/>
          <w:b/>
          <w:color w:val="0000FF"/>
          <w:sz w:val="24"/>
        </w:rPr>
        <w:tab/>
      </w:r>
      <w:r>
        <w:rPr>
          <w:rFonts w:ascii="Arial" w:hAnsi="Arial" w:cs="Arial"/>
          <w:b/>
          <w:sz w:val="24"/>
        </w:rPr>
        <w:t>The list of NSSAI(s)</w:t>
      </w:r>
    </w:p>
    <w:p w14:paraId="5EA773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CR-3265  rev  Cat: F (Rel-17)</w:t>
      </w:r>
      <w:r>
        <w:rPr>
          <w:i/>
        </w:rPr>
        <w:br/>
      </w:r>
      <w:r>
        <w:rPr>
          <w:i/>
        </w:rPr>
        <w:br/>
      </w:r>
      <w:r>
        <w:rPr>
          <w:i/>
        </w:rPr>
        <w:tab/>
      </w:r>
      <w:r>
        <w:rPr>
          <w:i/>
        </w:rPr>
        <w:tab/>
      </w:r>
      <w:r>
        <w:rPr>
          <w:i/>
        </w:rPr>
        <w:tab/>
      </w:r>
      <w:r>
        <w:rPr>
          <w:i/>
        </w:rPr>
        <w:tab/>
      </w:r>
      <w:r>
        <w:rPr>
          <w:i/>
        </w:rPr>
        <w:tab/>
        <w:t>Source: vivo</w:t>
      </w:r>
    </w:p>
    <w:p w14:paraId="3955AF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C1-213831</w:t>
      </w:r>
      <w:r>
        <w:rPr>
          <w:color w:val="993300"/>
          <w:u w:val="single"/>
        </w:rPr>
        <w:t>.</w:t>
      </w:r>
    </w:p>
    <w:p w14:paraId="6AE72113" w14:textId="12598504" w:rsidR="00031805" w:rsidRDefault="00031805" w:rsidP="00031805">
      <w:pPr>
        <w:rPr>
          <w:rFonts w:ascii="Arial" w:hAnsi="Arial" w:cs="Arial"/>
          <w:b/>
          <w:sz w:val="24"/>
        </w:rPr>
      </w:pPr>
      <w:r>
        <w:rPr>
          <w:rFonts w:ascii="Arial" w:hAnsi="Arial" w:cs="Arial"/>
          <w:b/>
          <w:color w:val="0000FF"/>
          <w:sz w:val="24"/>
        </w:rPr>
        <w:t>C1-213283</w:t>
      </w:r>
      <w:r>
        <w:rPr>
          <w:rFonts w:ascii="Arial" w:hAnsi="Arial" w:cs="Arial"/>
          <w:b/>
          <w:color w:val="0000FF"/>
          <w:sz w:val="24"/>
        </w:rPr>
        <w:tab/>
      </w:r>
      <w:r>
        <w:rPr>
          <w:rFonts w:ascii="Arial" w:hAnsi="Arial" w:cs="Arial"/>
          <w:b/>
          <w:sz w:val="24"/>
        </w:rPr>
        <w:t>Re-enabling of N1 mode when S1 mode is enabled</w:t>
      </w:r>
    </w:p>
    <w:p w14:paraId="2FA609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Cat: F (Rel-17)</w:t>
      </w:r>
      <w:r>
        <w:rPr>
          <w:i/>
        </w:rPr>
        <w:br/>
      </w:r>
      <w:r>
        <w:rPr>
          <w:i/>
        </w:rPr>
        <w:br/>
      </w:r>
      <w:r>
        <w:rPr>
          <w:i/>
        </w:rPr>
        <w:tab/>
      </w:r>
      <w:r>
        <w:rPr>
          <w:i/>
        </w:rPr>
        <w:tab/>
      </w:r>
      <w:r>
        <w:rPr>
          <w:i/>
        </w:rPr>
        <w:tab/>
      </w:r>
      <w:r>
        <w:rPr>
          <w:i/>
        </w:rPr>
        <w:tab/>
      </w:r>
      <w:r>
        <w:rPr>
          <w:i/>
        </w:rPr>
        <w:tab/>
        <w:t>Source: Apple</w:t>
      </w:r>
    </w:p>
    <w:p w14:paraId="2BE212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C1-213565, C1-213729</w:t>
      </w:r>
      <w:r>
        <w:rPr>
          <w:color w:val="993300"/>
          <w:u w:val="single"/>
        </w:rPr>
        <w:t>.</w:t>
      </w:r>
    </w:p>
    <w:p w14:paraId="0F50ADE4" w14:textId="5ED42534" w:rsidR="00031805" w:rsidRDefault="00031805" w:rsidP="00031805">
      <w:pPr>
        <w:rPr>
          <w:rFonts w:ascii="Arial" w:hAnsi="Arial" w:cs="Arial"/>
          <w:b/>
          <w:sz w:val="24"/>
        </w:rPr>
      </w:pPr>
      <w:r>
        <w:rPr>
          <w:rFonts w:ascii="Arial" w:hAnsi="Arial" w:cs="Arial"/>
          <w:b/>
          <w:color w:val="0000FF"/>
          <w:sz w:val="24"/>
        </w:rPr>
        <w:t>C1-213284</w:t>
      </w:r>
      <w:r>
        <w:rPr>
          <w:rFonts w:ascii="Arial" w:hAnsi="Arial" w:cs="Arial"/>
          <w:b/>
          <w:color w:val="0000FF"/>
          <w:sz w:val="24"/>
        </w:rPr>
        <w:tab/>
      </w:r>
      <w:r>
        <w:rPr>
          <w:rFonts w:ascii="Arial" w:hAnsi="Arial" w:cs="Arial"/>
          <w:b/>
          <w:sz w:val="24"/>
        </w:rPr>
        <w:t>RAT disable when re-attempts are not allowed</w:t>
      </w:r>
    </w:p>
    <w:p w14:paraId="24690DA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CR-3270  rev  Cat: F (Rel-17)</w:t>
      </w:r>
      <w:r>
        <w:rPr>
          <w:i/>
        </w:rPr>
        <w:br/>
      </w:r>
      <w:r>
        <w:rPr>
          <w:i/>
        </w:rPr>
        <w:br/>
      </w:r>
      <w:r>
        <w:rPr>
          <w:i/>
        </w:rPr>
        <w:tab/>
      </w:r>
      <w:r>
        <w:rPr>
          <w:i/>
        </w:rPr>
        <w:tab/>
      </w:r>
      <w:r>
        <w:rPr>
          <w:i/>
        </w:rPr>
        <w:tab/>
      </w:r>
      <w:r>
        <w:rPr>
          <w:i/>
        </w:rPr>
        <w:tab/>
      </w:r>
      <w:r>
        <w:rPr>
          <w:i/>
        </w:rPr>
        <w:tab/>
        <w:t>Source: Apple</w:t>
      </w:r>
    </w:p>
    <w:p w14:paraId="4C63EF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C1-213730</w:t>
      </w:r>
      <w:r>
        <w:rPr>
          <w:color w:val="993300"/>
          <w:u w:val="single"/>
        </w:rPr>
        <w:t>.</w:t>
      </w:r>
    </w:p>
    <w:p w14:paraId="0BA41788" w14:textId="63888D2B" w:rsidR="00031805" w:rsidRDefault="00031805" w:rsidP="00031805">
      <w:pPr>
        <w:rPr>
          <w:rFonts w:ascii="Arial" w:hAnsi="Arial" w:cs="Arial"/>
          <w:b/>
          <w:sz w:val="24"/>
        </w:rPr>
      </w:pPr>
      <w:r>
        <w:rPr>
          <w:rFonts w:ascii="Arial" w:hAnsi="Arial" w:cs="Arial"/>
          <w:b/>
          <w:color w:val="0000FF"/>
          <w:sz w:val="24"/>
        </w:rPr>
        <w:t>C1-213285</w:t>
      </w:r>
      <w:r>
        <w:rPr>
          <w:rFonts w:ascii="Arial" w:hAnsi="Arial" w:cs="Arial"/>
          <w:b/>
          <w:color w:val="0000FF"/>
          <w:sz w:val="24"/>
        </w:rPr>
        <w:tab/>
      </w:r>
      <w:r>
        <w:rPr>
          <w:rFonts w:ascii="Arial" w:hAnsi="Arial" w:cs="Arial"/>
          <w:b/>
          <w:sz w:val="24"/>
        </w:rPr>
        <w:t>Clarifications on stopping T3346 due to reception of DL NAS TRANSPORT</w:t>
      </w:r>
    </w:p>
    <w:p w14:paraId="186733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CR-3271  rev  Cat: F (Rel-17)</w:t>
      </w:r>
      <w:r>
        <w:rPr>
          <w:i/>
        </w:rPr>
        <w:br/>
      </w:r>
      <w:r>
        <w:rPr>
          <w:i/>
        </w:rPr>
        <w:br/>
      </w:r>
      <w:r>
        <w:rPr>
          <w:i/>
        </w:rPr>
        <w:tab/>
      </w:r>
      <w:r>
        <w:rPr>
          <w:i/>
        </w:rPr>
        <w:tab/>
      </w:r>
      <w:r>
        <w:rPr>
          <w:i/>
        </w:rPr>
        <w:tab/>
      </w:r>
      <w:r>
        <w:rPr>
          <w:i/>
        </w:rPr>
        <w:tab/>
      </w:r>
      <w:r>
        <w:rPr>
          <w:i/>
        </w:rPr>
        <w:tab/>
        <w:t>Source: Apple</w:t>
      </w:r>
    </w:p>
    <w:p w14:paraId="0F0925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CA150" w14:textId="0BDC29E1" w:rsidR="00031805" w:rsidRDefault="00031805" w:rsidP="00031805">
      <w:pPr>
        <w:rPr>
          <w:rFonts w:ascii="Arial" w:hAnsi="Arial" w:cs="Arial"/>
          <w:b/>
          <w:sz w:val="24"/>
        </w:rPr>
      </w:pPr>
      <w:r>
        <w:rPr>
          <w:rFonts w:ascii="Arial" w:hAnsi="Arial" w:cs="Arial"/>
          <w:b/>
          <w:color w:val="0000FF"/>
          <w:sz w:val="24"/>
        </w:rPr>
        <w:lastRenderedPageBreak/>
        <w:t>C1-213286</w:t>
      </w:r>
      <w:r>
        <w:rPr>
          <w:rFonts w:ascii="Arial" w:hAnsi="Arial" w:cs="Arial"/>
          <w:b/>
          <w:color w:val="0000FF"/>
          <w:sz w:val="24"/>
        </w:rPr>
        <w:tab/>
      </w:r>
      <w:r>
        <w:rPr>
          <w:rFonts w:ascii="Arial" w:hAnsi="Arial" w:cs="Arial"/>
          <w:b/>
          <w:sz w:val="24"/>
        </w:rPr>
        <w:t>Forbidding registration area when no slice available</w:t>
      </w:r>
    </w:p>
    <w:p w14:paraId="7B2D02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Cat: F (Rel-17)</w:t>
      </w:r>
      <w:r>
        <w:rPr>
          <w:i/>
        </w:rPr>
        <w:br/>
      </w:r>
      <w:r>
        <w:rPr>
          <w:i/>
        </w:rPr>
        <w:br/>
      </w:r>
      <w:r>
        <w:rPr>
          <w:i/>
        </w:rPr>
        <w:tab/>
      </w:r>
      <w:r>
        <w:rPr>
          <w:i/>
        </w:rPr>
        <w:tab/>
      </w:r>
      <w:r>
        <w:rPr>
          <w:i/>
        </w:rPr>
        <w:tab/>
      </w:r>
      <w:r>
        <w:rPr>
          <w:i/>
        </w:rPr>
        <w:tab/>
      </w:r>
      <w:r>
        <w:rPr>
          <w:i/>
        </w:rPr>
        <w:tab/>
        <w:t>Source: Apple</w:t>
      </w:r>
    </w:p>
    <w:p w14:paraId="49A6DC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C1-213760</w:t>
      </w:r>
      <w:r>
        <w:rPr>
          <w:color w:val="993300"/>
          <w:u w:val="single"/>
        </w:rPr>
        <w:t>.</w:t>
      </w:r>
    </w:p>
    <w:p w14:paraId="183F668C" w14:textId="4A016E5E" w:rsidR="00031805" w:rsidRDefault="00031805" w:rsidP="00031805">
      <w:pPr>
        <w:rPr>
          <w:rFonts w:ascii="Arial" w:hAnsi="Arial" w:cs="Arial"/>
          <w:b/>
          <w:sz w:val="24"/>
        </w:rPr>
      </w:pPr>
      <w:r>
        <w:rPr>
          <w:rFonts w:ascii="Arial" w:hAnsi="Arial" w:cs="Arial"/>
          <w:b/>
          <w:color w:val="0000FF"/>
          <w:sz w:val="24"/>
        </w:rPr>
        <w:t>C1-213303</w:t>
      </w:r>
      <w:r>
        <w:rPr>
          <w:rFonts w:ascii="Arial" w:hAnsi="Arial" w:cs="Arial"/>
          <w:b/>
          <w:color w:val="0000FF"/>
          <w:sz w:val="24"/>
        </w:rPr>
        <w:tab/>
      </w:r>
      <w:r>
        <w:rPr>
          <w:rFonts w:ascii="Arial" w:hAnsi="Arial" w:cs="Arial"/>
          <w:b/>
          <w:sz w:val="24"/>
        </w:rPr>
        <w:t>Correction to types of 5GSM procedures.</w:t>
      </w:r>
    </w:p>
    <w:p w14:paraId="04E0AD6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D2FC5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F3D5CE" w14:textId="232401EC" w:rsidR="00031805" w:rsidRDefault="00031805" w:rsidP="00031805">
      <w:pPr>
        <w:rPr>
          <w:rFonts w:ascii="Arial" w:hAnsi="Arial" w:cs="Arial"/>
          <w:b/>
          <w:sz w:val="24"/>
        </w:rPr>
      </w:pPr>
      <w:r>
        <w:rPr>
          <w:rFonts w:ascii="Arial" w:hAnsi="Arial" w:cs="Arial"/>
          <w:b/>
          <w:color w:val="0000FF"/>
          <w:sz w:val="24"/>
        </w:rPr>
        <w:t>C1-213305</w:t>
      </w:r>
      <w:r>
        <w:rPr>
          <w:rFonts w:ascii="Arial" w:hAnsi="Arial" w:cs="Arial"/>
          <w:b/>
          <w:color w:val="0000FF"/>
          <w:sz w:val="24"/>
        </w:rPr>
        <w:tab/>
      </w:r>
      <w:r>
        <w:rPr>
          <w:rFonts w:ascii="Arial" w:hAnsi="Arial" w:cs="Arial"/>
          <w:b/>
          <w:sz w:val="24"/>
        </w:rPr>
        <w:t>Correction to resetting of the registration update counter</w:t>
      </w:r>
    </w:p>
    <w:p w14:paraId="7DD2C6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45AE0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C1-213858</w:t>
      </w:r>
      <w:r>
        <w:rPr>
          <w:color w:val="993300"/>
          <w:u w:val="single"/>
        </w:rPr>
        <w:t>.</w:t>
      </w:r>
    </w:p>
    <w:p w14:paraId="376A8F67" w14:textId="6EBEF2B6" w:rsidR="00031805" w:rsidRDefault="00031805" w:rsidP="00031805">
      <w:pPr>
        <w:rPr>
          <w:rFonts w:ascii="Arial" w:hAnsi="Arial" w:cs="Arial"/>
          <w:b/>
          <w:sz w:val="24"/>
        </w:rPr>
      </w:pPr>
      <w:r>
        <w:rPr>
          <w:rFonts w:ascii="Arial" w:hAnsi="Arial" w:cs="Arial"/>
          <w:b/>
          <w:color w:val="0000FF"/>
          <w:sz w:val="24"/>
        </w:rPr>
        <w:t>C1-213308</w:t>
      </w:r>
      <w:r>
        <w:rPr>
          <w:rFonts w:ascii="Arial" w:hAnsi="Arial" w:cs="Arial"/>
          <w:b/>
          <w:color w:val="0000FF"/>
          <w:sz w:val="24"/>
        </w:rPr>
        <w:tab/>
      </w:r>
      <w:r>
        <w:rPr>
          <w:rFonts w:ascii="Arial" w:hAnsi="Arial" w:cs="Arial"/>
          <w:b/>
          <w:sz w:val="24"/>
        </w:rPr>
        <w:t>Correction to T3540 handling</w:t>
      </w:r>
    </w:p>
    <w:p w14:paraId="6AABB8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D5D83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C1-213861</w:t>
      </w:r>
      <w:r>
        <w:rPr>
          <w:color w:val="993300"/>
          <w:u w:val="single"/>
        </w:rPr>
        <w:t>.</w:t>
      </w:r>
    </w:p>
    <w:p w14:paraId="2E722DEC" w14:textId="738CCB4A" w:rsidR="00031805" w:rsidRDefault="00031805" w:rsidP="00031805">
      <w:pPr>
        <w:rPr>
          <w:rFonts w:ascii="Arial" w:hAnsi="Arial" w:cs="Arial"/>
          <w:b/>
          <w:sz w:val="24"/>
        </w:rPr>
      </w:pPr>
      <w:r>
        <w:rPr>
          <w:rFonts w:ascii="Arial" w:hAnsi="Arial" w:cs="Arial"/>
          <w:b/>
          <w:color w:val="0000FF"/>
          <w:sz w:val="24"/>
        </w:rPr>
        <w:t>C1-213313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stored pending NSSA for equivalent PLMN(s)</w:t>
      </w:r>
    </w:p>
    <w:p w14:paraId="1EA4672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9BF1C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C1-213862</w:t>
      </w:r>
      <w:r>
        <w:rPr>
          <w:color w:val="993300"/>
          <w:u w:val="single"/>
        </w:rPr>
        <w:t>.</w:t>
      </w:r>
    </w:p>
    <w:p w14:paraId="7B5FBABC" w14:textId="67F43AD5" w:rsidR="00031805" w:rsidRDefault="00031805" w:rsidP="00031805">
      <w:pPr>
        <w:rPr>
          <w:rFonts w:ascii="Arial" w:hAnsi="Arial" w:cs="Arial"/>
          <w:b/>
          <w:sz w:val="24"/>
        </w:rPr>
      </w:pPr>
      <w:r>
        <w:rPr>
          <w:rFonts w:ascii="Arial" w:hAnsi="Arial" w:cs="Arial"/>
          <w:b/>
          <w:color w:val="0000FF"/>
          <w:sz w:val="24"/>
        </w:rPr>
        <w:t>C1-213314</w:t>
      </w:r>
      <w:r>
        <w:rPr>
          <w:rFonts w:ascii="Arial" w:hAnsi="Arial" w:cs="Arial"/>
          <w:b/>
          <w:color w:val="0000FF"/>
          <w:sz w:val="24"/>
        </w:rPr>
        <w:tab/>
      </w:r>
      <w:r>
        <w:rPr>
          <w:rFonts w:ascii="Arial" w:hAnsi="Arial" w:cs="Arial"/>
          <w:b/>
          <w:sz w:val="24"/>
        </w:rPr>
        <w:t>Remove duplicated text about semantic error handling</w:t>
      </w:r>
    </w:p>
    <w:p w14:paraId="499B06C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8360C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1EDB3" w14:textId="13EEAABB" w:rsidR="00031805" w:rsidRDefault="00031805" w:rsidP="00031805">
      <w:pPr>
        <w:rPr>
          <w:rFonts w:ascii="Arial" w:hAnsi="Arial" w:cs="Arial"/>
          <w:b/>
          <w:sz w:val="24"/>
        </w:rPr>
      </w:pPr>
      <w:r>
        <w:rPr>
          <w:rFonts w:ascii="Arial" w:hAnsi="Arial" w:cs="Arial"/>
          <w:b/>
          <w:color w:val="0000FF"/>
          <w:sz w:val="24"/>
        </w:rPr>
        <w:t>C1-213315</w:t>
      </w:r>
      <w:r>
        <w:rPr>
          <w:rFonts w:ascii="Arial" w:hAnsi="Arial" w:cs="Arial"/>
          <w:b/>
          <w:color w:val="0000FF"/>
          <w:sz w:val="24"/>
        </w:rPr>
        <w:tab/>
      </w:r>
      <w:r>
        <w:rPr>
          <w:rFonts w:ascii="Arial" w:hAnsi="Arial" w:cs="Arial"/>
          <w:b/>
          <w:sz w:val="24"/>
        </w:rPr>
        <w:t>Correction to description of #54</w:t>
      </w:r>
    </w:p>
    <w:p w14:paraId="65003E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D73B8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87C3C" w14:textId="0AD64286" w:rsidR="00031805" w:rsidRDefault="00031805" w:rsidP="00031805">
      <w:pPr>
        <w:rPr>
          <w:rFonts w:ascii="Arial" w:hAnsi="Arial" w:cs="Arial"/>
          <w:b/>
          <w:sz w:val="24"/>
        </w:rPr>
      </w:pPr>
      <w:r>
        <w:rPr>
          <w:rFonts w:ascii="Arial" w:hAnsi="Arial" w:cs="Arial"/>
          <w:b/>
          <w:color w:val="0000FF"/>
          <w:sz w:val="24"/>
        </w:rPr>
        <w:t>C1-213316</w:t>
      </w:r>
      <w:r>
        <w:rPr>
          <w:rFonts w:ascii="Arial" w:hAnsi="Arial" w:cs="Arial"/>
          <w:b/>
          <w:color w:val="0000FF"/>
          <w:sz w:val="24"/>
        </w:rPr>
        <w:tab/>
      </w:r>
      <w:r>
        <w:rPr>
          <w:rFonts w:ascii="Arial" w:hAnsi="Arial" w:cs="Arial"/>
          <w:b/>
          <w:sz w:val="24"/>
        </w:rPr>
        <w:t>NSSAA and de-registration procedures collision</w:t>
      </w:r>
    </w:p>
    <w:p w14:paraId="3854217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FA8F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2D45D" w14:textId="202A08ED" w:rsidR="00031805" w:rsidRDefault="00031805" w:rsidP="00031805">
      <w:pPr>
        <w:rPr>
          <w:rFonts w:ascii="Arial" w:hAnsi="Arial" w:cs="Arial"/>
          <w:b/>
          <w:sz w:val="24"/>
        </w:rPr>
      </w:pPr>
      <w:r>
        <w:rPr>
          <w:rFonts w:ascii="Arial" w:hAnsi="Arial" w:cs="Arial"/>
          <w:b/>
          <w:color w:val="0000FF"/>
          <w:sz w:val="24"/>
        </w:rPr>
        <w:t>C1-213317</w:t>
      </w:r>
      <w:r>
        <w:rPr>
          <w:rFonts w:ascii="Arial" w:hAnsi="Arial" w:cs="Arial"/>
          <w:b/>
          <w:color w:val="0000FF"/>
          <w:sz w:val="24"/>
        </w:rPr>
        <w:tab/>
      </w:r>
      <w:r>
        <w:rPr>
          <w:rFonts w:ascii="Arial" w:hAnsi="Arial" w:cs="Arial"/>
          <w:b/>
          <w:sz w:val="24"/>
        </w:rPr>
        <w:t>Add a note to reference 24.173</w:t>
      </w:r>
    </w:p>
    <w:p w14:paraId="157E5D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5E528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5299E" w14:textId="0A6C07D9" w:rsidR="00031805" w:rsidRDefault="00031805" w:rsidP="00031805">
      <w:pPr>
        <w:rPr>
          <w:rFonts w:ascii="Arial" w:hAnsi="Arial" w:cs="Arial"/>
          <w:b/>
          <w:sz w:val="24"/>
        </w:rPr>
      </w:pPr>
      <w:r>
        <w:rPr>
          <w:rFonts w:ascii="Arial" w:hAnsi="Arial" w:cs="Arial"/>
          <w:b/>
          <w:color w:val="0000FF"/>
          <w:sz w:val="24"/>
        </w:rPr>
        <w:t>C1-213318</w:t>
      </w:r>
      <w:r>
        <w:rPr>
          <w:rFonts w:ascii="Arial" w:hAnsi="Arial" w:cs="Arial"/>
          <w:b/>
          <w:color w:val="0000FF"/>
          <w:sz w:val="24"/>
        </w:rPr>
        <w:tab/>
      </w:r>
      <w:r>
        <w:rPr>
          <w:rFonts w:ascii="Arial" w:hAnsi="Arial" w:cs="Arial"/>
          <w:b/>
          <w:sz w:val="24"/>
        </w:rPr>
        <w:t>Use the latest UE security capability when selecting 5G security algorithms</w:t>
      </w:r>
    </w:p>
    <w:p w14:paraId="36D72B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4B2F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5D5F6" w14:textId="197C0A28" w:rsidR="00031805" w:rsidRDefault="00031805" w:rsidP="00031805">
      <w:pPr>
        <w:rPr>
          <w:rFonts w:ascii="Arial" w:hAnsi="Arial" w:cs="Arial"/>
          <w:b/>
          <w:sz w:val="24"/>
        </w:rPr>
      </w:pPr>
      <w:r>
        <w:rPr>
          <w:rFonts w:ascii="Arial" w:hAnsi="Arial" w:cs="Arial"/>
          <w:b/>
          <w:color w:val="0000FF"/>
          <w:sz w:val="24"/>
        </w:rPr>
        <w:t>C1-213319</w:t>
      </w:r>
      <w:r>
        <w:rPr>
          <w:rFonts w:ascii="Arial" w:hAnsi="Arial" w:cs="Arial"/>
          <w:b/>
          <w:color w:val="0000FF"/>
          <w:sz w:val="24"/>
        </w:rPr>
        <w:tab/>
      </w:r>
      <w:r>
        <w:rPr>
          <w:rFonts w:ascii="Arial" w:hAnsi="Arial" w:cs="Arial"/>
          <w:b/>
          <w:sz w:val="24"/>
        </w:rPr>
        <w:t>null integrity protection algorithm used when UE has an emergency PDU session</w:t>
      </w:r>
    </w:p>
    <w:p w14:paraId="170C62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606F3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E57E8" w14:textId="6D8C3249" w:rsidR="00031805" w:rsidRDefault="00031805" w:rsidP="00031805">
      <w:pPr>
        <w:rPr>
          <w:rFonts w:ascii="Arial" w:hAnsi="Arial" w:cs="Arial"/>
          <w:b/>
          <w:sz w:val="24"/>
        </w:rPr>
      </w:pPr>
      <w:r>
        <w:rPr>
          <w:rFonts w:ascii="Arial" w:hAnsi="Arial" w:cs="Arial"/>
          <w:b/>
          <w:color w:val="0000FF"/>
          <w:sz w:val="24"/>
        </w:rPr>
        <w:t>C1-213320</w:t>
      </w:r>
      <w:r>
        <w:rPr>
          <w:rFonts w:ascii="Arial" w:hAnsi="Arial" w:cs="Arial"/>
          <w:b/>
          <w:color w:val="0000FF"/>
          <w:sz w:val="24"/>
        </w:rPr>
        <w:tab/>
      </w:r>
      <w:r>
        <w:rPr>
          <w:rFonts w:ascii="Arial" w:hAnsi="Arial" w:cs="Arial"/>
          <w:b/>
          <w:sz w:val="24"/>
        </w:rPr>
        <w:t>Clarification on SOR counter/UPU counter wrap around</w:t>
      </w:r>
    </w:p>
    <w:p w14:paraId="27DC8E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5380B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20285" w14:textId="258AAA93" w:rsidR="00031805" w:rsidRDefault="00031805" w:rsidP="00031805">
      <w:pPr>
        <w:rPr>
          <w:rFonts w:ascii="Arial" w:hAnsi="Arial" w:cs="Arial"/>
          <w:b/>
          <w:sz w:val="24"/>
        </w:rPr>
      </w:pPr>
      <w:r>
        <w:rPr>
          <w:rFonts w:ascii="Arial" w:hAnsi="Arial" w:cs="Arial"/>
          <w:b/>
          <w:color w:val="0000FF"/>
          <w:sz w:val="24"/>
        </w:rPr>
        <w:t>C1-213321</w:t>
      </w:r>
      <w:r>
        <w:rPr>
          <w:rFonts w:ascii="Arial" w:hAnsi="Arial" w:cs="Arial"/>
          <w:b/>
          <w:color w:val="0000FF"/>
          <w:sz w:val="24"/>
        </w:rPr>
        <w:tab/>
      </w:r>
      <w:r>
        <w:rPr>
          <w:rFonts w:ascii="Arial" w:hAnsi="Arial" w:cs="Arial"/>
          <w:b/>
          <w:sz w:val="24"/>
        </w:rPr>
        <w:t>Storage on counters and keys in 5G AKA</w:t>
      </w:r>
    </w:p>
    <w:p w14:paraId="409D438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66F72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E99E0" w14:textId="0AC57C52" w:rsidR="00031805" w:rsidRDefault="00031805" w:rsidP="00031805">
      <w:pPr>
        <w:rPr>
          <w:rFonts w:ascii="Arial" w:hAnsi="Arial" w:cs="Arial"/>
          <w:b/>
          <w:sz w:val="24"/>
        </w:rPr>
      </w:pPr>
      <w:r>
        <w:rPr>
          <w:rFonts w:ascii="Arial" w:hAnsi="Arial" w:cs="Arial"/>
          <w:b/>
          <w:color w:val="0000FF"/>
          <w:sz w:val="24"/>
        </w:rPr>
        <w:t>C1-213325</w:t>
      </w:r>
      <w:r>
        <w:rPr>
          <w:rFonts w:ascii="Arial" w:hAnsi="Arial" w:cs="Arial"/>
          <w:b/>
          <w:color w:val="0000FF"/>
          <w:sz w:val="24"/>
        </w:rPr>
        <w:tab/>
      </w:r>
      <w:r>
        <w:rPr>
          <w:rFonts w:ascii="Arial" w:hAnsi="Arial" w:cs="Arial"/>
          <w:b/>
          <w:sz w:val="24"/>
        </w:rPr>
        <w:t>AT command for URSP</w:t>
      </w:r>
    </w:p>
    <w:p w14:paraId="386D69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ADDE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F0BD0" w14:textId="4BBBB374" w:rsidR="00031805" w:rsidRDefault="00031805" w:rsidP="00031805">
      <w:pPr>
        <w:rPr>
          <w:rFonts w:ascii="Arial" w:hAnsi="Arial" w:cs="Arial"/>
          <w:b/>
          <w:sz w:val="24"/>
        </w:rPr>
      </w:pPr>
      <w:r>
        <w:rPr>
          <w:rFonts w:ascii="Arial" w:hAnsi="Arial" w:cs="Arial"/>
          <w:b/>
          <w:color w:val="0000FF"/>
          <w:sz w:val="24"/>
        </w:rPr>
        <w:t>C1-213326</w:t>
      </w:r>
      <w:r>
        <w:rPr>
          <w:rFonts w:ascii="Arial" w:hAnsi="Arial" w:cs="Arial"/>
          <w:b/>
          <w:color w:val="0000FF"/>
          <w:sz w:val="24"/>
        </w:rPr>
        <w:tab/>
      </w:r>
      <w:r>
        <w:rPr>
          <w:rFonts w:ascii="Arial" w:hAnsi="Arial" w:cs="Arial"/>
          <w:b/>
          <w:sz w:val="24"/>
        </w:rPr>
        <w:t>Clarification on the setting of packet filter identifier value</w:t>
      </w:r>
    </w:p>
    <w:p w14:paraId="64EEE822"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73BBE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03FFB" w14:textId="1019C7FA" w:rsidR="00031805" w:rsidRDefault="00031805" w:rsidP="00031805">
      <w:pPr>
        <w:rPr>
          <w:rFonts w:ascii="Arial" w:hAnsi="Arial" w:cs="Arial"/>
          <w:b/>
          <w:sz w:val="24"/>
        </w:rPr>
      </w:pPr>
      <w:r>
        <w:rPr>
          <w:rFonts w:ascii="Arial" w:hAnsi="Arial" w:cs="Arial"/>
          <w:b/>
          <w:color w:val="0000FF"/>
          <w:sz w:val="24"/>
        </w:rPr>
        <w:t>C1-213327</w:t>
      </w:r>
      <w:r>
        <w:rPr>
          <w:rFonts w:ascii="Arial" w:hAnsi="Arial" w:cs="Arial"/>
          <w:b/>
          <w:color w:val="0000FF"/>
          <w:sz w:val="24"/>
        </w:rPr>
        <w:tab/>
      </w:r>
      <w:r>
        <w:rPr>
          <w:rFonts w:ascii="Arial" w:hAnsi="Arial" w:cs="Arial"/>
          <w:b/>
          <w:sz w:val="24"/>
        </w:rPr>
        <w:t>UE does not delete 5G NAS security context in connected mode</w:t>
      </w:r>
    </w:p>
    <w:p w14:paraId="2BAB72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54ADC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981CF" w14:textId="4EF85493" w:rsidR="00031805" w:rsidRDefault="00031805" w:rsidP="00031805">
      <w:pPr>
        <w:rPr>
          <w:rFonts w:ascii="Arial" w:hAnsi="Arial" w:cs="Arial"/>
          <w:b/>
          <w:sz w:val="24"/>
        </w:rPr>
      </w:pPr>
      <w:r>
        <w:rPr>
          <w:rFonts w:ascii="Arial" w:hAnsi="Arial" w:cs="Arial"/>
          <w:b/>
          <w:color w:val="0000FF"/>
          <w:sz w:val="24"/>
        </w:rPr>
        <w:t>C1-213328</w:t>
      </w:r>
      <w:r>
        <w:rPr>
          <w:rFonts w:ascii="Arial" w:hAnsi="Arial" w:cs="Arial"/>
          <w:b/>
          <w:color w:val="0000FF"/>
          <w:sz w:val="24"/>
        </w:rPr>
        <w:tab/>
      </w:r>
      <w:r>
        <w:rPr>
          <w:rFonts w:ascii="Arial" w:hAnsi="Arial" w:cs="Arial"/>
          <w:b/>
          <w:sz w:val="24"/>
        </w:rPr>
        <w:t>Handling of abnormal cases of PDU session establishment procedure</w:t>
      </w:r>
    </w:p>
    <w:p w14:paraId="3E73DA2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CR-3291  rev  Cat: F (Rel-17)</w:t>
      </w:r>
      <w:r>
        <w:rPr>
          <w:i/>
        </w:rPr>
        <w:br/>
      </w:r>
      <w:r>
        <w:rPr>
          <w:i/>
        </w:rPr>
        <w:br/>
      </w:r>
      <w:r>
        <w:rPr>
          <w:i/>
        </w:rPr>
        <w:tab/>
      </w:r>
      <w:r>
        <w:rPr>
          <w:i/>
        </w:rPr>
        <w:tab/>
      </w:r>
      <w:r>
        <w:rPr>
          <w:i/>
        </w:rPr>
        <w:tab/>
      </w:r>
      <w:r>
        <w:rPr>
          <w:i/>
        </w:rPr>
        <w:tab/>
      </w:r>
      <w:r>
        <w:rPr>
          <w:i/>
        </w:rPr>
        <w:tab/>
        <w:t>Source: MediaTek Inc. / JJ</w:t>
      </w:r>
    </w:p>
    <w:p w14:paraId="42F4A2B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C1-213675</w:t>
      </w:r>
      <w:r>
        <w:rPr>
          <w:color w:val="993300"/>
          <w:u w:val="single"/>
        </w:rPr>
        <w:t>.</w:t>
      </w:r>
    </w:p>
    <w:p w14:paraId="27D16C49" w14:textId="01E4881E" w:rsidR="00031805" w:rsidRDefault="00031805" w:rsidP="00031805">
      <w:pPr>
        <w:rPr>
          <w:rFonts w:ascii="Arial" w:hAnsi="Arial" w:cs="Arial"/>
          <w:b/>
          <w:sz w:val="24"/>
        </w:rPr>
      </w:pPr>
      <w:r>
        <w:rPr>
          <w:rFonts w:ascii="Arial" w:hAnsi="Arial" w:cs="Arial"/>
          <w:b/>
          <w:color w:val="0000FF"/>
          <w:sz w:val="24"/>
        </w:rPr>
        <w:t>C1-213329</w:t>
      </w:r>
      <w:r>
        <w:rPr>
          <w:rFonts w:ascii="Arial" w:hAnsi="Arial" w:cs="Arial"/>
          <w:b/>
          <w:color w:val="0000FF"/>
          <w:sz w:val="24"/>
        </w:rPr>
        <w:tab/>
      </w:r>
      <w:r>
        <w:rPr>
          <w:rFonts w:ascii="Arial" w:hAnsi="Arial" w:cs="Arial"/>
          <w:b/>
          <w:sz w:val="24"/>
        </w:rPr>
        <w:t>Indication of default URSP rule not applicable for the application</w:t>
      </w:r>
    </w:p>
    <w:p w14:paraId="7BF87F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CR-0116  rev  Cat: F (Rel-17)</w:t>
      </w:r>
      <w:r>
        <w:rPr>
          <w:i/>
        </w:rPr>
        <w:br/>
      </w:r>
      <w:r>
        <w:rPr>
          <w:i/>
        </w:rPr>
        <w:br/>
      </w:r>
      <w:r>
        <w:rPr>
          <w:i/>
        </w:rPr>
        <w:tab/>
      </w:r>
      <w:r>
        <w:rPr>
          <w:i/>
        </w:rPr>
        <w:tab/>
      </w:r>
      <w:r>
        <w:rPr>
          <w:i/>
        </w:rPr>
        <w:tab/>
      </w:r>
      <w:r>
        <w:rPr>
          <w:i/>
        </w:rPr>
        <w:tab/>
      </w:r>
      <w:r>
        <w:rPr>
          <w:i/>
        </w:rPr>
        <w:tab/>
        <w:t>Source: MediaTek Inc. / JJ</w:t>
      </w:r>
    </w:p>
    <w:p w14:paraId="14E810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46A8E9" w14:textId="2D0E58D5" w:rsidR="00031805" w:rsidRDefault="00031805" w:rsidP="00031805">
      <w:pPr>
        <w:rPr>
          <w:rFonts w:ascii="Arial" w:hAnsi="Arial" w:cs="Arial"/>
          <w:b/>
          <w:sz w:val="24"/>
        </w:rPr>
      </w:pPr>
      <w:r>
        <w:rPr>
          <w:rFonts w:ascii="Arial" w:hAnsi="Arial" w:cs="Arial"/>
          <w:b/>
          <w:color w:val="0000FF"/>
          <w:sz w:val="24"/>
        </w:rPr>
        <w:t>C1-213330</w:t>
      </w:r>
      <w:r>
        <w:rPr>
          <w:rFonts w:ascii="Arial" w:hAnsi="Arial" w:cs="Arial"/>
          <w:b/>
          <w:color w:val="0000FF"/>
          <w:sz w:val="24"/>
        </w:rPr>
        <w:tab/>
      </w:r>
      <w:r>
        <w:rPr>
          <w:rFonts w:ascii="Arial" w:hAnsi="Arial" w:cs="Arial"/>
          <w:b/>
          <w:sz w:val="24"/>
        </w:rPr>
        <w:t>Discussion on S-NSSAI maintenance when interworking between 4G/5G and 3GPP/non-3GPP</w:t>
      </w:r>
    </w:p>
    <w:p w14:paraId="1A2A86C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14:paraId="07337F3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2AED6" w14:textId="75D75D57" w:rsidR="00031805" w:rsidRDefault="00031805" w:rsidP="00031805">
      <w:pPr>
        <w:rPr>
          <w:rFonts w:ascii="Arial" w:hAnsi="Arial" w:cs="Arial"/>
          <w:b/>
          <w:sz w:val="24"/>
        </w:rPr>
      </w:pPr>
      <w:r>
        <w:rPr>
          <w:rFonts w:ascii="Arial" w:hAnsi="Arial" w:cs="Arial"/>
          <w:b/>
          <w:color w:val="0000FF"/>
          <w:sz w:val="24"/>
        </w:rPr>
        <w:t>C1-213331</w:t>
      </w:r>
      <w:r>
        <w:rPr>
          <w:rFonts w:ascii="Arial" w:hAnsi="Arial" w:cs="Arial"/>
          <w:b/>
          <w:color w:val="0000FF"/>
          <w:sz w:val="24"/>
        </w:rPr>
        <w:tab/>
      </w:r>
      <w:r>
        <w:rPr>
          <w:rFonts w:ascii="Arial" w:hAnsi="Arial" w:cs="Arial"/>
          <w:b/>
          <w:sz w:val="24"/>
        </w:rPr>
        <w:t xml:space="preserve">UE handling of the S-NSSAI provided by the </w:t>
      </w:r>
      <w:proofErr w:type="spellStart"/>
      <w:r>
        <w:rPr>
          <w:rFonts w:ascii="Arial" w:hAnsi="Arial" w:cs="Arial"/>
          <w:b/>
          <w:sz w:val="24"/>
        </w:rPr>
        <w:t>ePDG</w:t>
      </w:r>
      <w:proofErr w:type="spellEnd"/>
    </w:p>
    <w:p w14:paraId="57DC57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v17.1.0</w:t>
      </w:r>
      <w:r>
        <w:rPr>
          <w:i/>
        </w:rPr>
        <w:tab/>
        <w:t xml:space="preserve">  CR-0724  rev  Cat: F (Rel-17)</w:t>
      </w:r>
      <w:r>
        <w:rPr>
          <w:i/>
        </w:rPr>
        <w:br/>
      </w:r>
      <w:r>
        <w:rPr>
          <w:i/>
        </w:rPr>
        <w:br/>
      </w:r>
      <w:r>
        <w:rPr>
          <w:i/>
        </w:rPr>
        <w:tab/>
      </w:r>
      <w:r>
        <w:rPr>
          <w:i/>
        </w:rPr>
        <w:tab/>
      </w:r>
      <w:r>
        <w:rPr>
          <w:i/>
        </w:rPr>
        <w:tab/>
      </w:r>
      <w:r>
        <w:rPr>
          <w:i/>
        </w:rPr>
        <w:tab/>
      </w:r>
      <w:r>
        <w:rPr>
          <w:i/>
        </w:rPr>
        <w:tab/>
        <w:t>Source: MediaTek Inc. / JJ</w:t>
      </w:r>
    </w:p>
    <w:p w14:paraId="78DE1D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C1-213676</w:t>
      </w:r>
      <w:r>
        <w:rPr>
          <w:color w:val="993300"/>
          <w:u w:val="single"/>
        </w:rPr>
        <w:t>.</w:t>
      </w:r>
    </w:p>
    <w:p w14:paraId="6224BF79" w14:textId="6529605D" w:rsidR="00031805" w:rsidRDefault="00031805" w:rsidP="00031805">
      <w:pPr>
        <w:rPr>
          <w:rFonts w:ascii="Arial" w:hAnsi="Arial" w:cs="Arial"/>
          <w:b/>
          <w:sz w:val="24"/>
        </w:rPr>
      </w:pPr>
      <w:r>
        <w:rPr>
          <w:rFonts w:ascii="Arial" w:hAnsi="Arial" w:cs="Arial"/>
          <w:b/>
          <w:color w:val="0000FF"/>
          <w:sz w:val="24"/>
        </w:rPr>
        <w:t>C1-213332</w:t>
      </w:r>
      <w:r>
        <w:rPr>
          <w:rFonts w:ascii="Arial" w:hAnsi="Arial" w:cs="Arial"/>
          <w:b/>
          <w:color w:val="0000FF"/>
          <w:sz w:val="24"/>
        </w:rPr>
        <w:tab/>
      </w:r>
      <w:r>
        <w:rPr>
          <w:rFonts w:ascii="Arial" w:hAnsi="Arial" w:cs="Arial"/>
          <w:b/>
          <w:sz w:val="24"/>
        </w:rPr>
        <w:t>S-NSSAI associated with the PDN connection after handover</w:t>
      </w:r>
    </w:p>
    <w:p w14:paraId="634E98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CR-3535  rev  Cat: F (Rel-17)</w:t>
      </w:r>
      <w:r>
        <w:rPr>
          <w:i/>
        </w:rPr>
        <w:br/>
      </w:r>
      <w:r>
        <w:rPr>
          <w:i/>
        </w:rPr>
        <w:br/>
      </w:r>
      <w:r>
        <w:rPr>
          <w:i/>
        </w:rPr>
        <w:tab/>
      </w:r>
      <w:r>
        <w:rPr>
          <w:i/>
        </w:rPr>
        <w:tab/>
      </w:r>
      <w:r>
        <w:rPr>
          <w:i/>
        </w:rPr>
        <w:tab/>
      </w:r>
      <w:r>
        <w:rPr>
          <w:i/>
        </w:rPr>
        <w:tab/>
      </w:r>
      <w:r>
        <w:rPr>
          <w:i/>
        </w:rPr>
        <w:tab/>
        <w:t>Source: MediaTek Inc. / JJ</w:t>
      </w:r>
    </w:p>
    <w:p w14:paraId="2ADDE6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C1-213677</w:t>
      </w:r>
      <w:r>
        <w:rPr>
          <w:color w:val="993300"/>
          <w:u w:val="single"/>
        </w:rPr>
        <w:t>.</w:t>
      </w:r>
    </w:p>
    <w:p w14:paraId="7F62ABCB" w14:textId="5D5A9758" w:rsidR="00031805" w:rsidRDefault="00031805" w:rsidP="00031805">
      <w:pPr>
        <w:rPr>
          <w:rFonts w:ascii="Arial" w:hAnsi="Arial" w:cs="Arial"/>
          <w:b/>
          <w:sz w:val="24"/>
        </w:rPr>
      </w:pPr>
      <w:r>
        <w:rPr>
          <w:rFonts w:ascii="Arial" w:hAnsi="Arial" w:cs="Arial"/>
          <w:b/>
          <w:color w:val="0000FF"/>
          <w:sz w:val="24"/>
        </w:rPr>
        <w:t>C1-213333</w:t>
      </w:r>
      <w:r>
        <w:rPr>
          <w:rFonts w:ascii="Arial" w:hAnsi="Arial" w:cs="Arial"/>
          <w:b/>
          <w:color w:val="0000FF"/>
          <w:sz w:val="24"/>
        </w:rPr>
        <w:tab/>
      </w:r>
      <w:r>
        <w:rPr>
          <w:rFonts w:ascii="Arial" w:hAnsi="Arial" w:cs="Arial"/>
          <w:b/>
          <w:sz w:val="24"/>
        </w:rPr>
        <w:t xml:space="preserve">UE handling of S-NSSAI when interworking with </w:t>
      </w:r>
      <w:proofErr w:type="spellStart"/>
      <w:r>
        <w:rPr>
          <w:rFonts w:ascii="Arial" w:hAnsi="Arial" w:cs="Arial"/>
          <w:b/>
          <w:sz w:val="24"/>
        </w:rPr>
        <w:t>ePDG</w:t>
      </w:r>
      <w:proofErr w:type="spellEnd"/>
      <w:r>
        <w:rPr>
          <w:rFonts w:ascii="Arial" w:hAnsi="Arial" w:cs="Arial"/>
          <w:b/>
          <w:sz w:val="24"/>
        </w:rPr>
        <w:t xml:space="preserve"> and EPC</w:t>
      </w:r>
    </w:p>
    <w:p w14:paraId="07599D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CR-3292  rev  Cat: F (Rel-17)</w:t>
      </w:r>
      <w:r>
        <w:rPr>
          <w:i/>
        </w:rPr>
        <w:br/>
      </w:r>
      <w:r>
        <w:rPr>
          <w:i/>
        </w:rPr>
        <w:lastRenderedPageBreak/>
        <w:br/>
      </w:r>
      <w:r>
        <w:rPr>
          <w:i/>
        </w:rPr>
        <w:tab/>
      </w:r>
      <w:r>
        <w:rPr>
          <w:i/>
        </w:rPr>
        <w:tab/>
      </w:r>
      <w:r>
        <w:rPr>
          <w:i/>
        </w:rPr>
        <w:tab/>
      </w:r>
      <w:r>
        <w:rPr>
          <w:i/>
        </w:rPr>
        <w:tab/>
      </w:r>
      <w:r>
        <w:rPr>
          <w:i/>
        </w:rPr>
        <w:tab/>
        <w:t>Source: MediaTek Inc. / JJ</w:t>
      </w:r>
    </w:p>
    <w:p w14:paraId="696463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C1-213678</w:t>
      </w:r>
      <w:r>
        <w:rPr>
          <w:color w:val="993300"/>
          <w:u w:val="single"/>
        </w:rPr>
        <w:t>.</w:t>
      </w:r>
    </w:p>
    <w:p w14:paraId="776CE388" w14:textId="21DF7469" w:rsidR="00031805" w:rsidRDefault="00031805" w:rsidP="00031805">
      <w:pPr>
        <w:rPr>
          <w:rFonts w:ascii="Arial" w:hAnsi="Arial" w:cs="Arial"/>
          <w:b/>
          <w:sz w:val="24"/>
        </w:rPr>
      </w:pPr>
      <w:r>
        <w:rPr>
          <w:rFonts w:ascii="Arial" w:hAnsi="Arial" w:cs="Arial"/>
          <w:b/>
          <w:color w:val="0000FF"/>
          <w:sz w:val="24"/>
        </w:rPr>
        <w:t>C1-213334</w:t>
      </w:r>
      <w:r>
        <w:rPr>
          <w:rFonts w:ascii="Arial" w:hAnsi="Arial" w:cs="Arial"/>
          <w:b/>
          <w:color w:val="0000FF"/>
          <w:sz w:val="24"/>
        </w:rPr>
        <w:tab/>
      </w:r>
      <w:r>
        <w:rPr>
          <w:rFonts w:ascii="Arial" w:hAnsi="Arial" w:cs="Arial"/>
          <w:b/>
          <w:sz w:val="24"/>
        </w:rPr>
        <w:t>PDU session type for URSP association</w:t>
      </w:r>
    </w:p>
    <w:p w14:paraId="116202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CR-0117  rev  Cat: F (Rel-17)</w:t>
      </w:r>
      <w:r>
        <w:rPr>
          <w:i/>
        </w:rPr>
        <w:br/>
      </w:r>
      <w:r>
        <w:rPr>
          <w:i/>
        </w:rPr>
        <w:br/>
      </w:r>
      <w:r>
        <w:rPr>
          <w:i/>
        </w:rPr>
        <w:tab/>
      </w:r>
      <w:r>
        <w:rPr>
          <w:i/>
        </w:rPr>
        <w:tab/>
      </w:r>
      <w:r>
        <w:rPr>
          <w:i/>
        </w:rPr>
        <w:tab/>
      </w:r>
      <w:r>
        <w:rPr>
          <w:i/>
        </w:rPr>
        <w:tab/>
      </w:r>
      <w:r>
        <w:rPr>
          <w:i/>
        </w:rPr>
        <w:tab/>
        <w:t>Source: MediaTek Inc. / JJ</w:t>
      </w:r>
    </w:p>
    <w:p w14:paraId="135961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C1-213679</w:t>
      </w:r>
      <w:r>
        <w:rPr>
          <w:color w:val="993300"/>
          <w:u w:val="single"/>
        </w:rPr>
        <w:t>.</w:t>
      </w:r>
    </w:p>
    <w:p w14:paraId="1481B4E4" w14:textId="7B0615E2" w:rsidR="00031805" w:rsidRDefault="00031805" w:rsidP="00031805">
      <w:pPr>
        <w:rPr>
          <w:rFonts w:ascii="Arial" w:hAnsi="Arial" w:cs="Arial"/>
          <w:b/>
          <w:sz w:val="24"/>
        </w:rPr>
      </w:pPr>
      <w:r>
        <w:rPr>
          <w:rFonts w:ascii="Arial" w:hAnsi="Arial" w:cs="Arial"/>
          <w:b/>
          <w:color w:val="0000FF"/>
          <w:sz w:val="24"/>
        </w:rPr>
        <w:t>C1-213335</w:t>
      </w:r>
      <w:r>
        <w:rPr>
          <w:rFonts w:ascii="Arial" w:hAnsi="Arial" w:cs="Arial"/>
          <w:b/>
          <w:color w:val="0000FF"/>
          <w:sz w:val="24"/>
        </w:rPr>
        <w:tab/>
      </w:r>
      <w:r>
        <w:rPr>
          <w:rFonts w:ascii="Arial" w:hAnsi="Arial" w:cs="Arial"/>
          <w:b/>
          <w:sz w:val="24"/>
        </w:rPr>
        <w:t>Remove duplicated text about semantic error handling</w:t>
      </w:r>
    </w:p>
    <w:p w14:paraId="2E94846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1925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C1-213731</w:t>
      </w:r>
      <w:r>
        <w:rPr>
          <w:color w:val="993300"/>
          <w:u w:val="single"/>
        </w:rPr>
        <w:t>.</w:t>
      </w:r>
    </w:p>
    <w:p w14:paraId="33828034" w14:textId="092DF0B7" w:rsidR="00031805" w:rsidRDefault="00031805" w:rsidP="00031805">
      <w:pPr>
        <w:rPr>
          <w:rFonts w:ascii="Arial" w:hAnsi="Arial" w:cs="Arial"/>
          <w:b/>
          <w:sz w:val="24"/>
        </w:rPr>
      </w:pPr>
      <w:r>
        <w:rPr>
          <w:rFonts w:ascii="Arial" w:hAnsi="Arial" w:cs="Arial"/>
          <w:b/>
          <w:color w:val="0000FF"/>
          <w:sz w:val="24"/>
        </w:rPr>
        <w:t>C1-213336</w:t>
      </w:r>
      <w:r>
        <w:rPr>
          <w:rFonts w:ascii="Arial" w:hAnsi="Arial" w:cs="Arial"/>
          <w:b/>
          <w:color w:val="0000FF"/>
          <w:sz w:val="24"/>
        </w:rPr>
        <w:tab/>
      </w:r>
      <w:r>
        <w:rPr>
          <w:rFonts w:ascii="Arial" w:hAnsi="Arial" w:cs="Arial"/>
          <w:b/>
          <w:sz w:val="24"/>
        </w:rPr>
        <w:t>Correction to description of #54</w:t>
      </w:r>
    </w:p>
    <w:p w14:paraId="4DEF422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F450B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C1-213732</w:t>
      </w:r>
      <w:r>
        <w:rPr>
          <w:color w:val="993300"/>
          <w:u w:val="single"/>
        </w:rPr>
        <w:t>.</w:t>
      </w:r>
    </w:p>
    <w:p w14:paraId="42784DEF" w14:textId="1A6B75AB" w:rsidR="00031805" w:rsidRDefault="00031805" w:rsidP="00031805">
      <w:pPr>
        <w:rPr>
          <w:rFonts w:ascii="Arial" w:hAnsi="Arial" w:cs="Arial"/>
          <w:b/>
          <w:sz w:val="24"/>
        </w:rPr>
      </w:pPr>
      <w:r>
        <w:rPr>
          <w:rFonts w:ascii="Arial" w:hAnsi="Arial" w:cs="Arial"/>
          <w:b/>
          <w:color w:val="0000FF"/>
          <w:sz w:val="24"/>
        </w:rPr>
        <w:t>C1-213337</w:t>
      </w:r>
      <w:r>
        <w:rPr>
          <w:rFonts w:ascii="Arial" w:hAnsi="Arial" w:cs="Arial"/>
          <w:b/>
          <w:color w:val="0000FF"/>
          <w:sz w:val="24"/>
        </w:rPr>
        <w:tab/>
      </w:r>
      <w:r>
        <w:rPr>
          <w:rFonts w:ascii="Arial" w:hAnsi="Arial" w:cs="Arial"/>
          <w:b/>
          <w:sz w:val="24"/>
        </w:rPr>
        <w:t>NSSAA and de-registration procedures collision</w:t>
      </w:r>
    </w:p>
    <w:p w14:paraId="39BEE8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BD443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C1-213733</w:t>
      </w:r>
      <w:r>
        <w:rPr>
          <w:color w:val="993300"/>
          <w:u w:val="single"/>
        </w:rPr>
        <w:t>.</w:t>
      </w:r>
    </w:p>
    <w:p w14:paraId="278DD127" w14:textId="542DDE55" w:rsidR="00031805" w:rsidRDefault="00031805" w:rsidP="00031805">
      <w:pPr>
        <w:rPr>
          <w:rFonts w:ascii="Arial" w:hAnsi="Arial" w:cs="Arial"/>
          <w:b/>
          <w:sz w:val="24"/>
        </w:rPr>
      </w:pPr>
      <w:r>
        <w:rPr>
          <w:rFonts w:ascii="Arial" w:hAnsi="Arial" w:cs="Arial"/>
          <w:b/>
          <w:color w:val="0000FF"/>
          <w:sz w:val="24"/>
        </w:rPr>
        <w:t>C1-213338</w:t>
      </w:r>
      <w:r>
        <w:rPr>
          <w:rFonts w:ascii="Arial" w:hAnsi="Arial" w:cs="Arial"/>
          <w:b/>
          <w:color w:val="0000FF"/>
          <w:sz w:val="24"/>
        </w:rPr>
        <w:tab/>
      </w:r>
      <w:r>
        <w:rPr>
          <w:rFonts w:ascii="Arial" w:hAnsi="Arial" w:cs="Arial"/>
          <w:b/>
          <w:sz w:val="24"/>
        </w:rPr>
        <w:t>Add a note to reference 24.173</w:t>
      </w:r>
    </w:p>
    <w:p w14:paraId="2E8594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1ED51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C1-213734</w:t>
      </w:r>
      <w:r>
        <w:rPr>
          <w:color w:val="993300"/>
          <w:u w:val="single"/>
        </w:rPr>
        <w:t>.</w:t>
      </w:r>
    </w:p>
    <w:p w14:paraId="7EB74242" w14:textId="0197E5D1" w:rsidR="00031805" w:rsidRDefault="00031805" w:rsidP="00031805">
      <w:pPr>
        <w:rPr>
          <w:rFonts w:ascii="Arial" w:hAnsi="Arial" w:cs="Arial"/>
          <w:b/>
          <w:sz w:val="24"/>
        </w:rPr>
      </w:pPr>
      <w:r>
        <w:rPr>
          <w:rFonts w:ascii="Arial" w:hAnsi="Arial" w:cs="Arial"/>
          <w:b/>
          <w:color w:val="0000FF"/>
          <w:sz w:val="24"/>
        </w:rPr>
        <w:t>C1-213339</w:t>
      </w:r>
      <w:r>
        <w:rPr>
          <w:rFonts w:ascii="Arial" w:hAnsi="Arial" w:cs="Arial"/>
          <w:b/>
          <w:color w:val="0000FF"/>
          <w:sz w:val="24"/>
        </w:rPr>
        <w:tab/>
      </w:r>
      <w:r>
        <w:rPr>
          <w:rFonts w:ascii="Arial" w:hAnsi="Arial" w:cs="Arial"/>
          <w:b/>
          <w:sz w:val="24"/>
        </w:rPr>
        <w:t>Use the latest UE security capability when selecting 5G security algorithms</w:t>
      </w:r>
    </w:p>
    <w:p w14:paraId="58869C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5467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83175" w14:textId="0A5C4485" w:rsidR="00031805" w:rsidRDefault="00031805" w:rsidP="00031805">
      <w:pPr>
        <w:rPr>
          <w:rFonts w:ascii="Arial" w:hAnsi="Arial" w:cs="Arial"/>
          <w:b/>
          <w:sz w:val="24"/>
        </w:rPr>
      </w:pPr>
      <w:r>
        <w:rPr>
          <w:rFonts w:ascii="Arial" w:hAnsi="Arial" w:cs="Arial"/>
          <w:b/>
          <w:color w:val="0000FF"/>
          <w:sz w:val="24"/>
        </w:rPr>
        <w:t>C1-213340</w:t>
      </w:r>
      <w:r>
        <w:rPr>
          <w:rFonts w:ascii="Arial" w:hAnsi="Arial" w:cs="Arial"/>
          <w:b/>
          <w:color w:val="0000FF"/>
          <w:sz w:val="24"/>
        </w:rPr>
        <w:tab/>
      </w:r>
      <w:r>
        <w:rPr>
          <w:rFonts w:ascii="Arial" w:hAnsi="Arial" w:cs="Arial"/>
          <w:b/>
          <w:sz w:val="24"/>
        </w:rPr>
        <w:t>null integrity protection algorithm used when UE has an emergency PDU session</w:t>
      </w:r>
    </w:p>
    <w:p w14:paraId="1ABE5632"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2FA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D4862" w14:textId="6B071F72" w:rsidR="00031805" w:rsidRDefault="00031805" w:rsidP="00031805">
      <w:pPr>
        <w:rPr>
          <w:rFonts w:ascii="Arial" w:hAnsi="Arial" w:cs="Arial"/>
          <w:b/>
          <w:sz w:val="24"/>
        </w:rPr>
      </w:pPr>
      <w:r>
        <w:rPr>
          <w:rFonts w:ascii="Arial" w:hAnsi="Arial" w:cs="Arial"/>
          <w:b/>
          <w:color w:val="0000FF"/>
          <w:sz w:val="24"/>
        </w:rPr>
        <w:t>C1-213341</w:t>
      </w:r>
      <w:r>
        <w:rPr>
          <w:rFonts w:ascii="Arial" w:hAnsi="Arial" w:cs="Arial"/>
          <w:b/>
          <w:color w:val="0000FF"/>
          <w:sz w:val="24"/>
        </w:rPr>
        <w:tab/>
      </w:r>
      <w:r>
        <w:rPr>
          <w:rFonts w:ascii="Arial" w:hAnsi="Arial" w:cs="Arial"/>
          <w:b/>
          <w:sz w:val="24"/>
        </w:rPr>
        <w:t>Clarification on SOR counter/UPU counter wrap around</w:t>
      </w:r>
    </w:p>
    <w:p w14:paraId="2F5F8C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28BCB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E4EA8" w14:textId="53124A3E" w:rsidR="00031805" w:rsidRDefault="00031805" w:rsidP="00031805">
      <w:pPr>
        <w:rPr>
          <w:rFonts w:ascii="Arial" w:hAnsi="Arial" w:cs="Arial"/>
          <w:b/>
          <w:sz w:val="24"/>
        </w:rPr>
      </w:pPr>
      <w:r>
        <w:rPr>
          <w:rFonts w:ascii="Arial" w:hAnsi="Arial" w:cs="Arial"/>
          <w:b/>
          <w:color w:val="0000FF"/>
          <w:sz w:val="24"/>
        </w:rPr>
        <w:t>C1-213342</w:t>
      </w:r>
      <w:r>
        <w:rPr>
          <w:rFonts w:ascii="Arial" w:hAnsi="Arial" w:cs="Arial"/>
          <w:b/>
          <w:color w:val="0000FF"/>
          <w:sz w:val="24"/>
        </w:rPr>
        <w:tab/>
      </w:r>
      <w:r>
        <w:rPr>
          <w:rFonts w:ascii="Arial" w:hAnsi="Arial" w:cs="Arial"/>
          <w:b/>
          <w:sz w:val="24"/>
        </w:rPr>
        <w:t>Storage on counters and keys in 5G AKA</w:t>
      </w:r>
    </w:p>
    <w:p w14:paraId="1DB0F9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CE136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C1-213736</w:t>
      </w:r>
      <w:r>
        <w:rPr>
          <w:color w:val="993300"/>
          <w:u w:val="single"/>
        </w:rPr>
        <w:t>.</w:t>
      </w:r>
    </w:p>
    <w:p w14:paraId="7FB716B1" w14:textId="391E4ED2" w:rsidR="00031805" w:rsidRDefault="00031805" w:rsidP="00031805">
      <w:pPr>
        <w:rPr>
          <w:rFonts w:ascii="Arial" w:hAnsi="Arial" w:cs="Arial"/>
          <w:b/>
          <w:sz w:val="24"/>
        </w:rPr>
      </w:pPr>
      <w:r>
        <w:rPr>
          <w:rFonts w:ascii="Arial" w:hAnsi="Arial" w:cs="Arial"/>
          <w:b/>
          <w:color w:val="0000FF"/>
          <w:sz w:val="24"/>
        </w:rPr>
        <w:t>C1-213346</w:t>
      </w:r>
      <w:r>
        <w:rPr>
          <w:rFonts w:ascii="Arial" w:hAnsi="Arial" w:cs="Arial"/>
          <w:b/>
          <w:color w:val="0000FF"/>
          <w:sz w:val="24"/>
        </w:rPr>
        <w:tab/>
      </w:r>
      <w:r>
        <w:rPr>
          <w:rFonts w:ascii="Arial" w:hAnsi="Arial" w:cs="Arial"/>
          <w:b/>
          <w:sz w:val="24"/>
        </w:rPr>
        <w:t>AT command for URSP</w:t>
      </w:r>
    </w:p>
    <w:p w14:paraId="7B1D66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40C9B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C1-213741</w:t>
      </w:r>
      <w:r>
        <w:rPr>
          <w:color w:val="993300"/>
          <w:u w:val="single"/>
        </w:rPr>
        <w:t>.</w:t>
      </w:r>
    </w:p>
    <w:p w14:paraId="5AC2A953" w14:textId="688B2F53" w:rsidR="00031805" w:rsidRDefault="00031805" w:rsidP="00031805">
      <w:pPr>
        <w:rPr>
          <w:rFonts w:ascii="Arial" w:hAnsi="Arial" w:cs="Arial"/>
          <w:b/>
          <w:sz w:val="24"/>
        </w:rPr>
      </w:pPr>
      <w:r>
        <w:rPr>
          <w:rFonts w:ascii="Arial" w:hAnsi="Arial" w:cs="Arial"/>
          <w:b/>
          <w:color w:val="0000FF"/>
          <w:sz w:val="24"/>
        </w:rPr>
        <w:t>C1-213347</w:t>
      </w:r>
      <w:r>
        <w:rPr>
          <w:rFonts w:ascii="Arial" w:hAnsi="Arial" w:cs="Arial"/>
          <w:b/>
          <w:color w:val="0000FF"/>
          <w:sz w:val="24"/>
        </w:rPr>
        <w:tab/>
      </w:r>
      <w:r>
        <w:rPr>
          <w:rFonts w:ascii="Arial" w:hAnsi="Arial" w:cs="Arial"/>
          <w:b/>
          <w:sz w:val="24"/>
        </w:rPr>
        <w:t>Clarification on the setting of packet filter identifier value</w:t>
      </w:r>
    </w:p>
    <w:p w14:paraId="5248D7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F37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371BF" w14:textId="38FC009B" w:rsidR="00031805" w:rsidRDefault="00031805" w:rsidP="00031805">
      <w:pPr>
        <w:rPr>
          <w:rFonts w:ascii="Arial" w:hAnsi="Arial" w:cs="Arial"/>
          <w:b/>
          <w:sz w:val="24"/>
        </w:rPr>
      </w:pPr>
      <w:r>
        <w:rPr>
          <w:rFonts w:ascii="Arial" w:hAnsi="Arial" w:cs="Arial"/>
          <w:b/>
          <w:color w:val="0000FF"/>
          <w:sz w:val="24"/>
        </w:rPr>
        <w:t>C1-213348</w:t>
      </w:r>
      <w:r>
        <w:rPr>
          <w:rFonts w:ascii="Arial" w:hAnsi="Arial" w:cs="Arial"/>
          <w:b/>
          <w:color w:val="0000FF"/>
          <w:sz w:val="24"/>
        </w:rPr>
        <w:tab/>
      </w:r>
      <w:r>
        <w:rPr>
          <w:rFonts w:ascii="Arial" w:hAnsi="Arial" w:cs="Arial"/>
          <w:b/>
          <w:sz w:val="24"/>
        </w:rPr>
        <w:t>UE does not delete 5G NAS security context in connected mode</w:t>
      </w:r>
    </w:p>
    <w:p w14:paraId="6D377B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98001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C1-213742</w:t>
      </w:r>
      <w:r>
        <w:rPr>
          <w:color w:val="993300"/>
          <w:u w:val="single"/>
        </w:rPr>
        <w:t>.</w:t>
      </w:r>
    </w:p>
    <w:p w14:paraId="36B01D5D" w14:textId="781CEE58" w:rsidR="00031805" w:rsidRDefault="00031805" w:rsidP="00031805">
      <w:pPr>
        <w:rPr>
          <w:rFonts w:ascii="Arial" w:hAnsi="Arial" w:cs="Arial"/>
          <w:b/>
          <w:sz w:val="24"/>
        </w:rPr>
      </w:pPr>
      <w:r>
        <w:rPr>
          <w:rFonts w:ascii="Arial" w:hAnsi="Arial" w:cs="Arial"/>
          <w:b/>
          <w:color w:val="0000FF"/>
          <w:sz w:val="24"/>
        </w:rPr>
        <w:t>C1-213349</w:t>
      </w:r>
      <w:r>
        <w:rPr>
          <w:rFonts w:ascii="Arial" w:hAnsi="Arial" w:cs="Arial"/>
          <w:b/>
          <w:color w:val="0000FF"/>
          <w:sz w:val="24"/>
        </w:rPr>
        <w:tab/>
      </w:r>
      <w:r>
        <w:rPr>
          <w:rFonts w:ascii="Arial" w:hAnsi="Arial" w:cs="Arial"/>
          <w:b/>
          <w:sz w:val="24"/>
        </w:rPr>
        <w:t>Clarification on CAG information list handling received in HPLMN</w:t>
      </w:r>
    </w:p>
    <w:p w14:paraId="003A6D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448F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C1-213743</w:t>
      </w:r>
      <w:r>
        <w:rPr>
          <w:color w:val="993300"/>
          <w:u w:val="single"/>
        </w:rPr>
        <w:t>.</w:t>
      </w:r>
    </w:p>
    <w:p w14:paraId="08F0A9B2" w14:textId="5C5D5A52" w:rsidR="00031805" w:rsidRDefault="00031805" w:rsidP="00031805">
      <w:pPr>
        <w:rPr>
          <w:rFonts w:ascii="Arial" w:hAnsi="Arial" w:cs="Arial"/>
          <w:b/>
          <w:sz w:val="24"/>
        </w:rPr>
      </w:pPr>
      <w:r>
        <w:rPr>
          <w:rFonts w:ascii="Arial" w:hAnsi="Arial" w:cs="Arial"/>
          <w:b/>
          <w:color w:val="0000FF"/>
          <w:sz w:val="24"/>
        </w:rPr>
        <w:t>C1-213350</w:t>
      </w:r>
      <w:r>
        <w:rPr>
          <w:rFonts w:ascii="Arial" w:hAnsi="Arial" w:cs="Arial"/>
          <w:b/>
          <w:color w:val="0000FF"/>
          <w:sz w:val="24"/>
        </w:rPr>
        <w:tab/>
      </w:r>
      <w:r>
        <w:rPr>
          <w:rFonts w:ascii="Arial" w:hAnsi="Arial" w:cs="Arial"/>
          <w:b/>
          <w:sz w:val="24"/>
        </w:rPr>
        <w:t>Send REGISTRATION COMPLETE message only if the SOR information is received</w:t>
      </w:r>
    </w:p>
    <w:p w14:paraId="109A68F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67832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C1-213744</w:t>
      </w:r>
      <w:r>
        <w:rPr>
          <w:color w:val="993300"/>
          <w:u w:val="single"/>
        </w:rPr>
        <w:t>.</w:t>
      </w:r>
    </w:p>
    <w:p w14:paraId="045EE1D8" w14:textId="3AE1D157" w:rsidR="00031805" w:rsidRDefault="00031805" w:rsidP="00031805">
      <w:pPr>
        <w:rPr>
          <w:rFonts w:ascii="Arial" w:hAnsi="Arial" w:cs="Arial"/>
          <w:b/>
          <w:sz w:val="24"/>
        </w:rPr>
      </w:pPr>
      <w:r>
        <w:rPr>
          <w:rFonts w:ascii="Arial" w:hAnsi="Arial" w:cs="Arial"/>
          <w:b/>
          <w:color w:val="0000FF"/>
          <w:sz w:val="24"/>
        </w:rPr>
        <w:t>C1-213351</w:t>
      </w:r>
      <w:r>
        <w:rPr>
          <w:rFonts w:ascii="Arial" w:hAnsi="Arial" w:cs="Arial"/>
          <w:b/>
          <w:color w:val="0000FF"/>
          <w:sz w:val="24"/>
        </w:rPr>
        <w:tab/>
      </w:r>
      <w:r>
        <w:rPr>
          <w:rFonts w:ascii="Arial" w:hAnsi="Arial" w:cs="Arial"/>
          <w:b/>
          <w:sz w:val="24"/>
        </w:rPr>
        <w:t>Send REGISTRATION COMPLETE message only if the SOR information is received</w:t>
      </w:r>
    </w:p>
    <w:p w14:paraId="7A862C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9628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C1-213745</w:t>
      </w:r>
      <w:r>
        <w:rPr>
          <w:color w:val="993300"/>
          <w:u w:val="single"/>
        </w:rPr>
        <w:t>.</w:t>
      </w:r>
    </w:p>
    <w:p w14:paraId="0428D060" w14:textId="15842E85" w:rsidR="00031805" w:rsidRDefault="00031805" w:rsidP="00031805">
      <w:pPr>
        <w:rPr>
          <w:rFonts w:ascii="Arial" w:hAnsi="Arial" w:cs="Arial"/>
          <w:b/>
          <w:sz w:val="24"/>
        </w:rPr>
      </w:pPr>
      <w:r>
        <w:rPr>
          <w:rFonts w:ascii="Arial" w:hAnsi="Arial" w:cs="Arial"/>
          <w:b/>
          <w:color w:val="0000FF"/>
          <w:sz w:val="24"/>
        </w:rPr>
        <w:t>C1-213352</w:t>
      </w:r>
      <w:r>
        <w:rPr>
          <w:rFonts w:ascii="Arial" w:hAnsi="Arial" w:cs="Arial"/>
          <w:b/>
          <w:color w:val="0000FF"/>
          <w:sz w:val="24"/>
        </w:rPr>
        <w:tab/>
      </w:r>
      <w:r>
        <w:rPr>
          <w:rFonts w:ascii="Arial" w:hAnsi="Arial" w:cs="Arial"/>
          <w:b/>
          <w:sz w:val="24"/>
        </w:rPr>
        <w:t>Correction to N1 mode to S1 mode inter-system change</w:t>
      </w:r>
    </w:p>
    <w:p w14:paraId="2CE444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F8B55A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C1-213747</w:t>
      </w:r>
      <w:r>
        <w:rPr>
          <w:color w:val="993300"/>
          <w:u w:val="single"/>
        </w:rPr>
        <w:t>.</w:t>
      </w:r>
    </w:p>
    <w:p w14:paraId="0AF96728" w14:textId="1F3E38F5" w:rsidR="00031805" w:rsidRDefault="00031805" w:rsidP="00031805">
      <w:pPr>
        <w:rPr>
          <w:rFonts w:ascii="Arial" w:hAnsi="Arial" w:cs="Arial"/>
          <w:b/>
          <w:sz w:val="24"/>
        </w:rPr>
      </w:pPr>
      <w:r>
        <w:rPr>
          <w:rFonts w:ascii="Arial" w:hAnsi="Arial" w:cs="Arial"/>
          <w:b/>
          <w:color w:val="0000FF"/>
          <w:sz w:val="24"/>
        </w:rPr>
        <w:t>C1-213354</w:t>
      </w:r>
      <w:r>
        <w:rPr>
          <w:rFonts w:ascii="Arial" w:hAnsi="Arial" w:cs="Arial"/>
          <w:b/>
          <w:color w:val="0000FF"/>
          <w:sz w:val="24"/>
        </w:rPr>
        <w:tab/>
      </w:r>
      <w:r>
        <w:rPr>
          <w:rFonts w:ascii="Arial" w:hAnsi="Arial" w:cs="Arial"/>
          <w:b/>
          <w:sz w:val="24"/>
        </w:rPr>
        <w:t>Perform slice-independent services when no allowed NSSAI available</w:t>
      </w:r>
    </w:p>
    <w:p w14:paraId="368B25D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CR-3051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FF8A1B7" w14:textId="77777777" w:rsidR="00031805" w:rsidRDefault="00031805" w:rsidP="00031805">
      <w:pPr>
        <w:rPr>
          <w:color w:val="808080"/>
        </w:rPr>
      </w:pPr>
      <w:r>
        <w:rPr>
          <w:color w:val="808080"/>
        </w:rPr>
        <w:t>(Replaces C1-211357)</w:t>
      </w:r>
    </w:p>
    <w:p w14:paraId="7248DB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BDE21" w14:textId="66C10A4F" w:rsidR="00031805" w:rsidRDefault="00031805" w:rsidP="00031805">
      <w:pPr>
        <w:rPr>
          <w:rFonts w:ascii="Arial" w:hAnsi="Arial" w:cs="Arial"/>
          <w:b/>
          <w:sz w:val="24"/>
        </w:rPr>
      </w:pPr>
      <w:r>
        <w:rPr>
          <w:rFonts w:ascii="Arial" w:hAnsi="Arial" w:cs="Arial"/>
          <w:b/>
          <w:color w:val="0000FF"/>
          <w:sz w:val="24"/>
        </w:rPr>
        <w:t>C1-213357</w:t>
      </w:r>
      <w:r>
        <w:rPr>
          <w:rFonts w:ascii="Arial" w:hAnsi="Arial" w:cs="Arial"/>
          <w:b/>
          <w:color w:val="0000FF"/>
          <w:sz w:val="24"/>
        </w:rPr>
        <w:tab/>
      </w:r>
      <w:r>
        <w:rPr>
          <w:rFonts w:ascii="Arial" w:hAnsi="Arial" w:cs="Arial"/>
          <w:b/>
          <w:sz w:val="24"/>
        </w:rPr>
        <w:t>Correction to description of #54</w:t>
      </w:r>
    </w:p>
    <w:p w14:paraId="004B8D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F93A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56799" w14:textId="2AD77C8E" w:rsidR="00031805" w:rsidRDefault="00031805" w:rsidP="00031805">
      <w:pPr>
        <w:rPr>
          <w:rFonts w:ascii="Arial" w:hAnsi="Arial" w:cs="Arial"/>
          <w:b/>
          <w:sz w:val="24"/>
        </w:rPr>
      </w:pPr>
      <w:r>
        <w:rPr>
          <w:rFonts w:ascii="Arial" w:hAnsi="Arial" w:cs="Arial"/>
          <w:b/>
          <w:color w:val="0000FF"/>
          <w:sz w:val="24"/>
        </w:rPr>
        <w:t>C1-213358</w:t>
      </w:r>
      <w:r>
        <w:rPr>
          <w:rFonts w:ascii="Arial" w:hAnsi="Arial" w:cs="Arial"/>
          <w:b/>
          <w:color w:val="0000FF"/>
          <w:sz w:val="24"/>
        </w:rPr>
        <w:tab/>
      </w:r>
      <w:r>
        <w:rPr>
          <w:rFonts w:ascii="Arial" w:hAnsi="Arial" w:cs="Arial"/>
          <w:b/>
          <w:sz w:val="24"/>
        </w:rPr>
        <w:t>NSSAA and de-registration procedures collision</w:t>
      </w:r>
    </w:p>
    <w:p w14:paraId="035B4A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0E7A1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D21D3E" w14:textId="7FE44241" w:rsidR="00031805" w:rsidRDefault="00031805" w:rsidP="00031805">
      <w:pPr>
        <w:rPr>
          <w:rFonts w:ascii="Arial" w:hAnsi="Arial" w:cs="Arial"/>
          <w:b/>
          <w:sz w:val="24"/>
        </w:rPr>
      </w:pPr>
      <w:r>
        <w:rPr>
          <w:rFonts w:ascii="Arial" w:hAnsi="Arial" w:cs="Arial"/>
          <w:b/>
          <w:color w:val="0000FF"/>
          <w:sz w:val="24"/>
        </w:rPr>
        <w:t>C1-213359</w:t>
      </w:r>
      <w:r>
        <w:rPr>
          <w:rFonts w:ascii="Arial" w:hAnsi="Arial" w:cs="Arial"/>
          <w:b/>
          <w:color w:val="0000FF"/>
          <w:sz w:val="24"/>
        </w:rPr>
        <w:tab/>
      </w:r>
      <w:r>
        <w:rPr>
          <w:rFonts w:ascii="Arial" w:hAnsi="Arial" w:cs="Arial"/>
          <w:b/>
          <w:sz w:val="24"/>
        </w:rPr>
        <w:t>Add a note to reference 24.173</w:t>
      </w:r>
    </w:p>
    <w:p w14:paraId="1AD35C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9F97B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EA8C1" w14:textId="2D796943" w:rsidR="00031805" w:rsidRDefault="00031805" w:rsidP="00031805">
      <w:pPr>
        <w:rPr>
          <w:rFonts w:ascii="Arial" w:hAnsi="Arial" w:cs="Arial"/>
          <w:b/>
          <w:sz w:val="24"/>
        </w:rPr>
      </w:pPr>
      <w:r>
        <w:rPr>
          <w:rFonts w:ascii="Arial" w:hAnsi="Arial" w:cs="Arial"/>
          <w:b/>
          <w:color w:val="0000FF"/>
          <w:sz w:val="24"/>
        </w:rPr>
        <w:lastRenderedPageBreak/>
        <w:t>C1-213360</w:t>
      </w:r>
      <w:r>
        <w:rPr>
          <w:rFonts w:ascii="Arial" w:hAnsi="Arial" w:cs="Arial"/>
          <w:b/>
          <w:color w:val="0000FF"/>
          <w:sz w:val="24"/>
        </w:rPr>
        <w:tab/>
      </w:r>
      <w:r>
        <w:rPr>
          <w:rFonts w:ascii="Arial" w:hAnsi="Arial" w:cs="Arial"/>
          <w:b/>
          <w:sz w:val="24"/>
        </w:rPr>
        <w:t>Use the latest UE security capability when selecting 5G security algorithms</w:t>
      </w:r>
    </w:p>
    <w:p w14:paraId="1BA947A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FDBB0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7E8BD" w14:textId="337E8652" w:rsidR="00031805" w:rsidRDefault="00031805" w:rsidP="00031805">
      <w:pPr>
        <w:rPr>
          <w:rFonts w:ascii="Arial" w:hAnsi="Arial" w:cs="Arial"/>
          <w:b/>
          <w:sz w:val="24"/>
        </w:rPr>
      </w:pPr>
      <w:r>
        <w:rPr>
          <w:rFonts w:ascii="Arial" w:hAnsi="Arial" w:cs="Arial"/>
          <w:b/>
          <w:color w:val="0000FF"/>
          <w:sz w:val="24"/>
        </w:rPr>
        <w:t>C1-213361</w:t>
      </w:r>
      <w:r>
        <w:rPr>
          <w:rFonts w:ascii="Arial" w:hAnsi="Arial" w:cs="Arial"/>
          <w:b/>
          <w:color w:val="0000FF"/>
          <w:sz w:val="24"/>
        </w:rPr>
        <w:tab/>
      </w:r>
      <w:r>
        <w:rPr>
          <w:rFonts w:ascii="Arial" w:hAnsi="Arial" w:cs="Arial"/>
          <w:b/>
          <w:sz w:val="24"/>
        </w:rPr>
        <w:t>null integrity protection algorithm used when UE has an emergency PDU session</w:t>
      </w:r>
    </w:p>
    <w:p w14:paraId="23BA82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75876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3C5DE" w14:textId="12ACD8F5" w:rsidR="00031805" w:rsidRDefault="00031805" w:rsidP="00031805">
      <w:pPr>
        <w:rPr>
          <w:rFonts w:ascii="Arial" w:hAnsi="Arial" w:cs="Arial"/>
          <w:b/>
          <w:sz w:val="24"/>
        </w:rPr>
      </w:pPr>
      <w:r>
        <w:rPr>
          <w:rFonts w:ascii="Arial" w:hAnsi="Arial" w:cs="Arial"/>
          <w:b/>
          <w:color w:val="0000FF"/>
          <w:sz w:val="24"/>
        </w:rPr>
        <w:t>C1-213362</w:t>
      </w:r>
      <w:r>
        <w:rPr>
          <w:rFonts w:ascii="Arial" w:hAnsi="Arial" w:cs="Arial"/>
          <w:b/>
          <w:color w:val="0000FF"/>
          <w:sz w:val="24"/>
        </w:rPr>
        <w:tab/>
      </w:r>
      <w:r>
        <w:rPr>
          <w:rFonts w:ascii="Arial" w:hAnsi="Arial" w:cs="Arial"/>
          <w:b/>
          <w:sz w:val="24"/>
        </w:rPr>
        <w:t>Clarification on SOR counter/UPU counter wrap around</w:t>
      </w:r>
    </w:p>
    <w:p w14:paraId="00E717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A44F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BE063" w14:textId="61956196" w:rsidR="00031805" w:rsidRDefault="00031805" w:rsidP="00031805">
      <w:pPr>
        <w:rPr>
          <w:rFonts w:ascii="Arial" w:hAnsi="Arial" w:cs="Arial"/>
          <w:b/>
          <w:sz w:val="24"/>
        </w:rPr>
      </w:pPr>
      <w:r>
        <w:rPr>
          <w:rFonts w:ascii="Arial" w:hAnsi="Arial" w:cs="Arial"/>
          <w:b/>
          <w:color w:val="0000FF"/>
          <w:sz w:val="24"/>
        </w:rPr>
        <w:t>C1-213363</w:t>
      </w:r>
      <w:r>
        <w:rPr>
          <w:rFonts w:ascii="Arial" w:hAnsi="Arial" w:cs="Arial"/>
          <w:b/>
          <w:color w:val="0000FF"/>
          <w:sz w:val="24"/>
        </w:rPr>
        <w:tab/>
      </w:r>
      <w:r>
        <w:rPr>
          <w:rFonts w:ascii="Arial" w:hAnsi="Arial" w:cs="Arial"/>
          <w:b/>
          <w:sz w:val="24"/>
        </w:rPr>
        <w:t>Storage on counters and keys in 5G AKA</w:t>
      </w:r>
    </w:p>
    <w:p w14:paraId="5D261C9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87F2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D954E" w14:textId="50813991" w:rsidR="00031805" w:rsidRDefault="00031805" w:rsidP="00031805">
      <w:pPr>
        <w:rPr>
          <w:rFonts w:ascii="Arial" w:hAnsi="Arial" w:cs="Arial"/>
          <w:b/>
          <w:sz w:val="24"/>
        </w:rPr>
      </w:pPr>
      <w:r>
        <w:rPr>
          <w:rFonts w:ascii="Arial" w:hAnsi="Arial" w:cs="Arial"/>
          <w:b/>
          <w:color w:val="0000FF"/>
          <w:sz w:val="24"/>
        </w:rPr>
        <w:t>C1-213367</w:t>
      </w:r>
      <w:r>
        <w:rPr>
          <w:rFonts w:ascii="Arial" w:hAnsi="Arial" w:cs="Arial"/>
          <w:b/>
          <w:color w:val="0000FF"/>
          <w:sz w:val="24"/>
        </w:rPr>
        <w:tab/>
      </w:r>
      <w:r>
        <w:rPr>
          <w:rFonts w:ascii="Arial" w:hAnsi="Arial" w:cs="Arial"/>
          <w:b/>
          <w:sz w:val="24"/>
        </w:rPr>
        <w:t>AT command for URSP</w:t>
      </w:r>
    </w:p>
    <w:p w14:paraId="30ADCB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5B1DA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8A3D88" w14:textId="2C9AAE85" w:rsidR="00031805" w:rsidRDefault="00031805" w:rsidP="00031805">
      <w:pPr>
        <w:rPr>
          <w:rFonts w:ascii="Arial" w:hAnsi="Arial" w:cs="Arial"/>
          <w:b/>
          <w:sz w:val="24"/>
        </w:rPr>
      </w:pPr>
      <w:r>
        <w:rPr>
          <w:rFonts w:ascii="Arial" w:hAnsi="Arial" w:cs="Arial"/>
          <w:b/>
          <w:color w:val="0000FF"/>
          <w:sz w:val="24"/>
        </w:rPr>
        <w:t>C1-213368</w:t>
      </w:r>
      <w:r>
        <w:rPr>
          <w:rFonts w:ascii="Arial" w:hAnsi="Arial" w:cs="Arial"/>
          <w:b/>
          <w:color w:val="0000FF"/>
          <w:sz w:val="24"/>
        </w:rPr>
        <w:tab/>
      </w:r>
      <w:r>
        <w:rPr>
          <w:rFonts w:ascii="Arial" w:hAnsi="Arial" w:cs="Arial"/>
          <w:b/>
          <w:sz w:val="24"/>
        </w:rPr>
        <w:t>Clarification on the setting of packet filter identifier value</w:t>
      </w:r>
    </w:p>
    <w:p w14:paraId="23FC172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6366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5EB59" w14:textId="7EF0FF92" w:rsidR="00031805" w:rsidRDefault="00031805" w:rsidP="00031805">
      <w:pPr>
        <w:rPr>
          <w:rFonts w:ascii="Arial" w:hAnsi="Arial" w:cs="Arial"/>
          <w:b/>
          <w:sz w:val="24"/>
        </w:rPr>
      </w:pPr>
      <w:r>
        <w:rPr>
          <w:rFonts w:ascii="Arial" w:hAnsi="Arial" w:cs="Arial"/>
          <w:b/>
          <w:color w:val="0000FF"/>
          <w:sz w:val="24"/>
        </w:rPr>
        <w:t>C1-213369</w:t>
      </w:r>
      <w:r>
        <w:rPr>
          <w:rFonts w:ascii="Arial" w:hAnsi="Arial" w:cs="Arial"/>
          <w:b/>
          <w:color w:val="0000FF"/>
          <w:sz w:val="24"/>
        </w:rPr>
        <w:tab/>
      </w:r>
      <w:r>
        <w:rPr>
          <w:rFonts w:ascii="Arial" w:hAnsi="Arial" w:cs="Arial"/>
          <w:b/>
          <w:sz w:val="24"/>
        </w:rPr>
        <w:t>UE does not delete 5G NAS security context in connected mode</w:t>
      </w:r>
    </w:p>
    <w:p w14:paraId="4CEF95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ADB4F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97B52" w14:textId="45B010EE" w:rsidR="00031805" w:rsidRDefault="00031805" w:rsidP="00031805">
      <w:pPr>
        <w:rPr>
          <w:rFonts w:ascii="Arial" w:hAnsi="Arial" w:cs="Arial"/>
          <w:b/>
          <w:sz w:val="24"/>
        </w:rPr>
      </w:pPr>
      <w:r>
        <w:rPr>
          <w:rFonts w:ascii="Arial" w:hAnsi="Arial" w:cs="Arial"/>
          <w:b/>
          <w:color w:val="0000FF"/>
          <w:sz w:val="24"/>
        </w:rPr>
        <w:lastRenderedPageBreak/>
        <w:t>C1-213370</w:t>
      </w:r>
      <w:r>
        <w:rPr>
          <w:rFonts w:ascii="Arial" w:hAnsi="Arial" w:cs="Arial"/>
          <w:b/>
          <w:color w:val="0000FF"/>
          <w:sz w:val="24"/>
        </w:rPr>
        <w:tab/>
      </w:r>
      <w:r>
        <w:rPr>
          <w:rFonts w:ascii="Arial" w:hAnsi="Arial" w:cs="Arial"/>
          <w:b/>
          <w:sz w:val="24"/>
        </w:rPr>
        <w:t>Clarification on CAG information list handling received in HPLMN</w:t>
      </w:r>
    </w:p>
    <w:p w14:paraId="5E1E13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8C620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65A26" w14:textId="0FC50500" w:rsidR="00031805" w:rsidRDefault="00031805" w:rsidP="00031805">
      <w:pPr>
        <w:rPr>
          <w:rFonts w:ascii="Arial" w:hAnsi="Arial" w:cs="Arial"/>
          <w:b/>
          <w:sz w:val="24"/>
        </w:rPr>
      </w:pPr>
      <w:r>
        <w:rPr>
          <w:rFonts w:ascii="Arial" w:hAnsi="Arial" w:cs="Arial"/>
          <w:b/>
          <w:color w:val="0000FF"/>
          <w:sz w:val="24"/>
        </w:rPr>
        <w:t>C1-213371</w:t>
      </w:r>
      <w:r>
        <w:rPr>
          <w:rFonts w:ascii="Arial" w:hAnsi="Arial" w:cs="Arial"/>
          <w:b/>
          <w:color w:val="0000FF"/>
          <w:sz w:val="24"/>
        </w:rPr>
        <w:tab/>
      </w:r>
      <w:r>
        <w:rPr>
          <w:rFonts w:ascii="Arial" w:hAnsi="Arial" w:cs="Arial"/>
          <w:b/>
          <w:sz w:val="24"/>
        </w:rPr>
        <w:t>Send REGISTRATION COMPLETE message only if the SOR information is received</w:t>
      </w:r>
    </w:p>
    <w:p w14:paraId="56F5EA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4E2EF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D81C8" w14:textId="43A38F55" w:rsidR="00031805" w:rsidRDefault="00031805" w:rsidP="00031805">
      <w:pPr>
        <w:rPr>
          <w:rFonts w:ascii="Arial" w:hAnsi="Arial" w:cs="Arial"/>
          <w:b/>
          <w:sz w:val="24"/>
        </w:rPr>
      </w:pPr>
      <w:r>
        <w:rPr>
          <w:rFonts w:ascii="Arial" w:hAnsi="Arial" w:cs="Arial"/>
          <w:b/>
          <w:color w:val="0000FF"/>
          <w:sz w:val="24"/>
        </w:rPr>
        <w:t>C1-213372</w:t>
      </w:r>
      <w:r>
        <w:rPr>
          <w:rFonts w:ascii="Arial" w:hAnsi="Arial" w:cs="Arial"/>
          <w:b/>
          <w:color w:val="0000FF"/>
          <w:sz w:val="24"/>
        </w:rPr>
        <w:tab/>
      </w:r>
      <w:r>
        <w:rPr>
          <w:rFonts w:ascii="Arial" w:hAnsi="Arial" w:cs="Arial"/>
          <w:b/>
          <w:sz w:val="24"/>
        </w:rPr>
        <w:t>Send REGISTRATION COMPLETE message only if the SOR information is received</w:t>
      </w:r>
    </w:p>
    <w:p w14:paraId="3CBBA75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476F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E8F69" w14:textId="21BB3903" w:rsidR="00031805" w:rsidRDefault="00031805" w:rsidP="00031805">
      <w:pPr>
        <w:rPr>
          <w:rFonts w:ascii="Arial" w:hAnsi="Arial" w:cs="Arial"/>
          <w:b/>
          <w:sz w:val="24"/>
        </w:rPr>
      </w:pPr>
      <w:r>
        <w:rPr>
          <w:rFonts w:ascii="Arial" w:hAnsi="Arial" w:cs="Arial"/>
          <w:b/>
          <w:color w:val="0000FF"/>
          <w:sz w:val="24"/>
        </w:rPr>
        <w:t>C1-213373</w:t>
      </w:r>
      <w:r>
        <w:rPr>
          <w:rFonts w:ascii="Arial" w:hAnsi="Arial" w:cs="Arial"/>
          <w:b/>
          <w:color w:val="0000FF"/>
          <w:sz w:val="24"/>
        </w:rPr>
        <w:tab/>
      </w:r>
      <w:r>
        <w:rPr>
          <w:rFonts w:ascii="Arial" w:hAnsi="Arial" w:cs="Arial"/>
          <w:b/>
          <w:sz w:val="24"/>
        </w:rPr>
        <w:t>Correction to N1 mode to S1 mode inter-system change</w:t>
      </w:r>
    </w:p>
    <w:p w14:paraId="0B0C34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1D685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6D9FE" w14:textId="71411DDB" w:rsidR="00031805" w:rsidRDefault="00031805" w:rsidP="00031805">
      <w:pPr>
        <w:rPr>
          <w:rFonts w:ascii="Arial" w:hAnsi="Arial" w:cs="Arial"/>
          <w:b/>
          <w:sz w:val="24"/>
        </w:rPr>
      </w:pPr>
      <w:r>
        <w:rPr>
          <w:rFonts w:ascii="Arial" w:hAnsi="Arial" w:cs="Arial"/>
          <w:b/>
          <w:color w:val="0000FF"/>
          <w:sz w:val="24"/>
        </w:rPr>
        <w:t>C1-213375</w:t>
      </w:r>
      <w:r>
        <w:rPr>
          <w:rFonts w:ascii="Arial" w:hAnsi="Arial" w:cs="Arial"/>
          <w:b/>
          <w:color w:val="0000FF"/>
          <w:sz w:val="24"/>
        </w:rPr>
        <w:tab/>
      </w:r>
      <w:r>
        <w:rPr>
          <w:rFonts w:ascii="Arial" w:hAnsi="Arial" w:cs="Arial"/>
          <w:b/>
          <w:sz w:val="24"/>
        </w:rPr>
        <w:t>Perform slice-independent services when no allowed NSSAI available</w:t>
      </w:r>
    </w:p>
    <w:p w14:paraId="559CCB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CR-3051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E187457" w14:textId="77777777" w:rsidR="00031805" w:rsidRDefault="00031805" w:rsidP="00031805">
      <w:pPr>
        <w:rPr>
          <w:color w:val="808080"/>
        </w:rPr>
      </w:pPr>
      <w:r>
        <w:rPr>
          <w:color w:val="808080"/>
        </w:rPr>
        <w:t>(Replaces C1-211357)</w:t>
      </w:r>
    </w:p>
    <w:p w14:paraId="2C0BCB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34B53" w14:textId="73DF97EB" w:rsidR="00031805" w:rsidRDefault="00031805" w:rsidP="00031805">
      <w:pPr>
        <w:rPr>
          <w:rFonts w:ascii="Arial" w:hAnsi="Arial" w:cs="Arial"/>
          <w:b/>
          <w:sz w:val="24"/>
        </w:rPr>
      </w:pPr>
      <w:r>
        <w:rPr>
          <w:rFonts w:ascii="Arial" w:hAnsi="Arial" w:cs="Arial"/>
          <w:b/>
          <w:color w:val="0000FF"/>
          <w:sz w:val="24"/>
        </w:rPr>
        <w:t>C1-213378</w:t>
      </w:r>
      <w:r>
        <w:rPr>
          <w:rFonts w:ascii="Arial" w:hAnsi="Arial" w:cs="Arial"/>
          <w:b/>
          <w:color w:val="0000FF"/>
          <w:sz w:val="24"/>
        </w:rPr>
        <w:tab/>
      </w:r>
      <w:r>
        <w:rPr>
          <w:rFonts w:ascii="Arial" w:hAnsi="Arial" w:cs="Arial"/>
          <w:b/>
          <w:sz w:val="24"/>
        </w:rPr>
        <w:t>Handling of 5GMM cause #91</w:t>
      </w:r>
    </w:p>
    <w:p w14:paraId="566D7A5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CR-3031  rev 2 Cat: F (Rel-17)</w:t>
      </w:r>
      <w:r>
        <w:rPr>
          <w:i/>
        </w:rPr>
        <w:br/>
      </w:r>
      <w:r>
        <w:rPr>
          <w:i/>
        </w:rPr>
        <w:br/>
      </w:r>
      <w:r>
        <w:rPr>
          <w:i/>
        </w:rPr>
        <w:tab/>
      </w:r>
      <w:r>
        <w:rPr>
          <w:i/>
        </w:rPr>
        <w:tab/>
      </w:r>
      <w:r>
        <w:rPr>
          <w:i/>
        </w:rPr>
        <w:tab/>
      </w:r>
      <w:r>
        <w:rPr>
          <w:i/>
        </w:rPr>
        <w:tab/>
      </w:r>
      <w:r>
        <w:rPr>
          <w:i/>
        </w:rPr>
        <w:tab/>
        <w:t>Source: MediaTek Inc. / JJ</w:t>
      </w:r>
    </w:p>
    <w:p w14:paraId="230197B2" w14:textId="77777777" w:rsidR="00031805" w:rsidRDefault="00031805" w:rsidP="00031805">
      <w:pPr>
        <w:rPr>
          <w:color w:val="808080"/>
        </w:rPr>
      </w:pPr>
      <w:r>
        <w:rPr>
          <w:color w:val="808080"/>
        </w:rPr>
        <w:t>(Replaces C1-211453)</w:t>
      </w:r>
    </w:p>
    <w:p w14:paraId="749D16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C1-213680</w:t>
      </w:r>
      <w:r>
        <w:rPr>
          <w:color w:val="993300"/>
          <w:u w:val="single"/>
        </w:rPr>
        <w:t>.</w:t>
      </w:r>
    </w:p>
    <w:p w14:paraId="63D40E73" w14:textId="3F52DE69" w:rsidR="00031805" w:rsidRDefault="00031805" w:rsidP="00031805">
      <w:pPr>
        <w:rPr>
          <w:rFonts w:ascii="Arial" w:hAnsi="Arial" w:cs="Arial"/>
          <w:b/>
          <w:sz w:val="24"/>
        </w:rPr>
      </w:pPr>
      <w:r>
        <w:rPr>
          <w:rFonts w:ascii="Arial" w:hAnsi="Arial" w:cs="Arial"/>
          <w:b/>
          <w:color w:val="0000FF"/>
          <w:sz w:val="24"/>
        </w:rPr>
        <w:t>C1-213380</w:t>
      </w:r>
      <w:r>
        <w:rPr>
          <w:rFonts w:ascii="Arial" w:hAnsi="Arial" w:cs="Arial"/>
          <w:b/>
          <w:color w:val="0000FF"/>
          <w:sz w:val="24"/>
        </w:rPr>
        <w:tab/>
      </w:r>
      <w:r>
        <w:rPr>
          <w:rFonts w:ascii="Arial" w:hAnsi="Arial" w:cs="Arial"/>
          <w:b/>
          <w:sz w:val="24"/>
        </w:rPr>
        <w:t>DNN as an optional parameter when interworking with EPS</w:t>
      </w:r>
    </w:p>
    <w:p w14:paraId="05003A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CR-3318  rev  Cat: F (Rel-17)</w:t>
      </w:r>
      <w:r>
        <w:rPr>
          <w:i/>
        </w:rPr>
        <w:br/>
      </w:r>
      <w:r>
        <w:rPr>
          <w:i/>
        </w:rPr>
        <w:lastRenderedPageBreak/>
        <w:br/>
      </w:r>
      <w:r>
        <w:rPr>
          <w:i/>
        </w:rPr>
        <w:tab/>
      </w:r>
      <w:r>
        <w:rPr>
          <w:i/>
        </w:rPr>
        <w:tab/>
      </w:r>
      <w:r>
        <w:rPr>
          <w:i/>
        </w:rPr>
        <w:tab/>
      </w:r>
      <w:r>
        <w:rPr>
          <w:i/>
        </w:rPr>
        <w:tab/>
      </w:r>
      <w:r>
        <w:rPr>
          <w:i/>
        </w:rPr>
        <w:tab/>
        <w:t>Source: MediaTek Inc. / JJ</w:t>
      </w:r>
    </w:p>
    <w:p w14:paraId="3F6CB3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C1-213681</w:t>
      </w:r>
      <w:r>
        <w:rPr>
          <w:color w:val="993300"/>
          <w:u w:val="single"/>
        </w:rPr>
        <w:t>.</w:t>
      </w:r>
    </w:p>
    <w:p w14:paraId="692B41D3" w14:textId="7662C953" w:rsidR="00031805" w:rsidRDefault="00031805" w:rsidP="00031805">
      <w:pPr>
        <w:rPr>
          <w:rFonts w:ascii="Arial" w:hAnsi="Arial" w:cs="Arial"/>
          <w:b/>
          <w:sz w:val="24"/>
        </w:rPr>
      </w:pPr>
      <w:r>
        <w:rPr>
          <w:rFonts w:ascii="Arial" w:hAnsi="Arial" w:cs="Arial"/>
          <w:b/>
          <w:color w:val="0000FF"/>
          <w:sz w:val="24"/>
        </w:rPr>
        <w:t>C1-213399</w:t>
      </w:r>
      <w:r>
        <w:rPr>
          <w:rFonts w:ascii="Arial" w:hAnsi="Arial" w:cs="Arial"/>
          <w:b/>
          <w:color w:val="0000FF"/>
          <w:sz w:val="24"/>
        </w:rPr>
        <w:tab/>
      </w:r>
      <w:r>
        <w:rPr>
          <w:rFonts w:ascii="Arial" w:hAnsi="Arial" w:cs="Arial"/>
          <w:b/>
          <w:sz w:val="24"/>
        </w:rPr>
        <w:t>Excluding re-NSSAA for creating pending NSSAI</w:t>
      </w:r>
    </w:p>
    <w:p w14:paraId="4D845F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CR-3072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7A655EDA" w14:textId="77777777" w:rsidR="00031805" w:rsidRDefault="00031805" w:rsidP="00031805">
      <w:pPr>
        <w:rPr>
          <w:color w:val="808080"/>
        </w:rPr>
      </w:pPr>
      <w:r>
        <w:rPr>
          <w:color w:val="808080"/>
        </w:rPr>
        <w:t>(Replaces C1-211445)</w:t>
      </w:r>
    </w:p>
    <w:p w14:paraId="47676A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C1-213888</w:t>
      </w:r>
      <w:r>
        <w:rPr>
          <w:color w:val="993300"/>
          <w:u w:val="single"/>
        </w:rPr>
        <w:t>.</w:t>
      </w:r>
    </w:p>
    <w:p w14:paraId="46D278A7" w14:textId="62AF868F" w:rsidR="00031805" w:rsidRDefault="00031805" w:rsidP="00031805">
      <w:pPr>
        <w:rPr>
          <w:rFonts w:ascii="Arial" w:hAnsi="Arial" w:cs="Arial"/>
          <w:b/>
          <w:sz w:val="24"/>
        </w:rPr>
      </w:pPr>
      <w:r>
        <w:rPr>
          <w:rFonts w:ascii="Arial" w:hAnsi="Arial" w:cs="Arial"/>
          <w:b/>
          <w:color w:val="0000FF"/>
          <w:sz w:val="24"/>
        </w:rPr>
        <w:t>C1-213400</w:t>
      </w:r>
      <w:r>
        <w:rPr>
          <w:rFonts w:ascii="Arial" w:hAnsi="Arial" w:cs="Arial"/>
          <w:b/>
          <w:color w:val="0000FF"/>
          <w:sz w:val="24"/>
        </w:rPr>
        <w:tab/>
      </w:r>
      <w:r>
        <w:rPr>
          <w:rFonts w:ascii="Arial" w:hAnsi="Arial" w:cs="Arial"/>
          <w:b/>
          <w:sz w:val="24"/>
        </w:rPr>
        <w:t>Mandating SMC following successful AKA</w:t>
      </w:r>
    </w:p>
    <w:p w14:paraId="644D632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CR-3064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74A7FFB8" w14:textId="77777777" w:rsidR="00031805" w:rsidRDefault="00031805" w:rsidP="00031805">
      <w:pPr>
        <w:rPr>
          <w:color w:val="808080"/>
        </w:rPr>
      </w:pPr>
      <w:r>
        <w:rPr>
          <w:color w:val="808080"/>
        </w:rPr>
        <w:t>(Replaces C1-211436)</w:t>
      </w:r>
    </w:p>
    <w:p w14:paraId="4FBFC7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C1-213889</w:t>
      </w:r>
      <w:r>
        <w:rPr>
          <w:color w:val="993300"/>
          <w:u w:val="single"/>
        </w:rPr>
        <w:t>.</w:t>
      </w:r>
    </w:p>
    <w:p w14:paraId="02CA042E" w14:textId="14519F3F" w:rsidR="00031805" w:rsidRDefault="00031805" w:rsidP="00031805">
      <w:pPr>
        <w:rPr>
          <w:rFonts w:ascii="Arial" w:hAnsi="Arial" w:cs="Arial"/>
          <w:b/>
          <w:sz w:val="24"/>
        </w:rPr>
      </w:pPr>
      <w:r>
        <w:rPr>
          <w:rFonts w:ascii="Arial" w:hAnsi="Arial" w:cs="Arial"/>
          <w:b/>
          <w:color w:val="0000FF"/>
          <w:sz w:val="24"/>
        </w:rPr>
        <w:t>C1-213401</w:t>
      </w:r>
      <w:r>
        <w:rPr>
          <w:rFonts w:ascii="Arial" w:hAnsi="Arial" w:cs="Arial"/>
          <w:b/>
          <w:color w:val="0000FF"/>
          <w:sz w:val="24"/>
        </w:rPr>
        <w:tab/>
      </w:r>
      <w:r>
        <w:rPr>
          <w:rFonts w:ascii="Arial" w:hAnsi="Arial" w:cs="Arial"/>
          <w:b/>
          <w:sz w:val="24"/>
        </w:rPr>
        <w:t>Alignment on UE retry restriction for 5GSM causes #50/#51/#57/#58/#61</w:t>
      </w:r>
    </w:p>
    <w:p w14:paraId="73062D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C2C26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F587" w14:textId="2468BC14" w:rsidR="00031805" w:rsidRDefault="00031805" w:rsidP="00031805">
      <w:pPr>
        <w:rPr>
          <w:rFonts w:ascii="Arial" w:hAnsi="Arial" w:cs="Arial"/>
          <w:b/>
          <w:sz w:val="24"/>
        </w:rPr>
      </w:pPr>
      <w:r>
        <w:rPr>
          <w:rFonts w:ascii="Arial" w:hAnsi="Arial" w:cs="Arial"/>
          <w:b/>
          <w:color w:val="0000FF"/>
          <w:sz w:val="24"/>
        </w:rPr>
        <w:t>C1-213403</w:t>
      </w:r>
      <w:r>
        <w:rPr>
          <w:rFonts w:ascii="Arial" w:hAnsi="Arial" w:cs="Arial"/>
          <w:b/>
          <w:color w:val="0000FF"/>
          <w:sz w:val="24"/>
        </w:rPr>
        <w:tab/>
      </w:r>
      <w:r>
        <w:rPr>
          <w:rFonts w:ascii="Arial" w:hAnsi="Arial" w:cs="Arial"/>
          <w:b/>
          <w:sz w:val="24"/>
        </w:rPr>
        <w:t>Update on term "Attached for emergency bearer services" due to 5G-4G interworking</w:t>
      </w:r>
    </w:p>
    <w:p w14:paraId="07491A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65DB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C1-213890</w:t>
      </w:r>
      <w:r>
        <w:rPr>
          <w:color w:val="993300"/>
          <w:u w:val="single"/>
        </w:rPr>
        <w:t>.</w:t>
      </w:r>
    </w:p>
    <w:p w14:paraId="61041C30" w14:textId="11C60B9E" w:rsidR="00031805" w:rsidRDefault="00031805" w:rsidP="00031805">
      <w:pPr>
        <w:rPr>
          <w:rFonts w:ascii="Arial" w:hAnsi="Arial" w:cs="Arial"/>
          <w:b/>
          <w:sz w:val="24"/>
        </w:rPr>
      </w:pPr>
      <w:r>
        <w:rPr>
          <w:rFonts w:ascii="Arial" w:hAnsi="Arial" w:cs="Arial"/>
          <w:b/>
          <w:color w:val="0000FF"/>
          <w:sz w:val="24"/>
        </w:rPr>
        <w:t>C1-213404</w:t>
      </w:r>
      <w:r>
        <w:rPr>
          <w:rFonts w:ascii="Arial" w:hAnsi="Arial" w:cs="Arial"/>
          <w:b/>
          <w:color w:val="0000FF"/>
          <w:sz w:val="24"/>
        </w:rPr>
        <w:tab/>
      </w:r>
      <w:r>
        <w:rPr>
          <w:rFonts w:ascii="Arial" w:hAnsi="Arial" w:cs="Arial"/>
          <w:b/>
          <w:sz w:val="24"/>
        </w:rPr>
        <w:t>Registered for emergency services due to CAG restrictions</w:t>
      </w:r>
    </w:p>
    <w:p w14:paraId="3D5D58C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EF148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C1-213891</w:t>
      </w:r>
      <w:r>
        <w:rPr>
          <w:color w:val="993300"/>
          <w:u w:val="single"/>
        </w:rPr>
        <w:t>.</w:t>
      </w:r>
    </w:p>
    <w:p w14:paraId="75B86C9C" w14:textId="03EA47CC" w:rsidR="00031805" w:rsidRDefault="00031805" w:rsidP="00031805">
      <w:pPr>
        <w:rPr>
          <w:rFonts w:ascii="Arial" w:hAnsi="Arial" w:cs="Arial"/>
          <w:b/>
          <w:sz w:val="24"/>
        </w:rPr>
      </w:pPr>
      <w:r>
        <w:rPr>
          <w:rFonts w:ascii="Arial" w:hAnsi="Arial" w:cs="Arial"/>
          <w:b/>
          <w:color w:val="0000FF"/>
          <w:sz w:val="24"/>
        </w:rPr>
        <w:t>C1-213405</w:t>
      </w:r>
      <w:r>
        <w:rPr>
          <w:rFonts w:ascii="Arial" w:hAnsi="Arial" w:cs="Arial"/>
          <w:b/>
          <w:color w:val="0000FF"/>
          <w:sz w:val="24"/>
        </w:rPr>
        <w:tab/>
      </w:r>
      <w:r>
        <w:rPr>
          <w:rFonts w:ascii="Arial" w:hAnsi="Arial" w:cs="Arial"/>
          <w:b/>
          <w:sz w:val="24"/>
        </w:rPr>
        <w:t>UL DRB setup collided with DL 5GSM message</w:t>
      </w:r>
    </w:p>
    <w:p w14:paraId="3E78FC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D8A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12D5" w14:textId="6D0323A3" w:rsidR="00031805" w:rsidRDefault="00031805" w:rsidP="00031805">
      <w:pPr>
        <w:rPr>
          <w:rFonts w:ascii="Arial" w:hAnsi="Arial" w:cs="Arial"/>
          <w:b/>
          <w:sz w:val="24"/>
        </w:rPr>
      </w:pPr>
      <w:r>
        <w:rPr>
          <w:rFonts w:ascii="Arial" w:hAnsi="Arial" w:cs="Arial"/>
          <w:b/>
          <w:color w:val="0000FF"/>
          <w:sz w:val="24"/>
        </w:rPr>
        <w:t>C1-213406</w:t>
      </w:r>
      <w:r>
        <w:rPr>
          <w:rFonts w:ascii="Arial" w:hAnsi="Arial" w:cs="Arial"/>
          <w:b/>
          <w:color w:val="0000FF"/>
          <w:sz w:val="24"/>
        </w:rPr>
        <w:tab/>
      </w:r>
      <w:r>
        <w:rPr>
          <w:rFonts w:ascii="Arial" w:hAnsi="Arial" w:cs="Arial"/>
          <w:b/>
          <w:sz w:val="24"/>
        </w:rPr>
        <w:t>Correction on UE radio capability update</w:t>
      </w:r>
    </w:p>
    <w:p w14:paraId="7A0F67D8"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04228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B02A0" w14:textId="083FFBC1" w:rsidR="00031805" w:rsidRDefault="00031805" w:rsidP="00031805">
      <w:pPr>
        <w:rPr>
          <w:rFonts w:ascii="Arial" w:hAnsi="Arial" w:cs="Arial"/>
          <w:b/>
          <w:sz w:val="24"/>
        </w:rPr>
      </w:pPr>
      <w:r>
        <w:rPr>
          <w:rFonts w:ascii="Arial" w:hAnsi="Arial" w:cs="Arial"/>
          <w:b/>
          <w:color w:val="0000FF"/>
          <w:sz w:val="24"/>
        </w:rPr>
        <w:t>C1-213407</w:t>
      </w:r>
      <w:r>
        <w:rPr>
          <w:rFonts w:ascii="Arial" w:hAnsi="Arial" w:cs="Arial"/>
          <w:b/>
          <w:color w:val="0000FF"/>
          <w:sz w:val="24"/>
        </w:rPr>
        <w:tab/>
      </w:r>
      <w:r>
        <w:rPr>
          <w:rFonts w:ascii="Arial" w:hAnsi="Arial" w:cs="Arial"/>
          <w:b/>
          <w:sz w:val="24"/>
        </w:rPr>
        <w:t>Correction on term "SNPN access mode"</w:t>
      </w:r>
    </w:p>
    <w:p w14:paraId="276D5C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EC599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9CCDE" w14:textId="664170D5" w:rsidR="00031805" w:rsidRDefault="00031805" w:rsidP="00031805">
      <w:pPr>
        <w:rPr>
          <w:rFonts w:ascii="Arial" w:hAnsi="Arial" w:cs="Arial"/>
          <w:b/>
          <w:sz w:val="24"/>
        </w:rPr>
      </w:pPr>
      <w:r>
        <w:rPr>
          <w:rFonts w:ascii="Arial" w:hAnsi="Arial" w:cs="Arial"/>
          <w:b/>
          <w:color w:val="0000FF"/>
          <w:sz w:val="24"/>
        </w:rPr>
        <w:t>C1-213416</w:t>
      </w:r>
      <w:r>
        <w:rPr>
          <w:rFonts w:ascii="Arial" w:hAnsi="Arial" w:cs="Arial"/>
          <w:b/>
          <w:color w:val="0000FF"/>
          <w:sz w:val="24"/>
        </w:rPr>
        <w:tab/>
      </w:r>
      <w:r>
        <w:rPr>
          <w:rFonts w:ascii="Arial" w:hAnsi="Arial" w:cs="Arial"/>
          <w:b/>
          <w:sz w:val="24"/>
        </w:rPr>
        <w:t>Transmission failure handling for NETWORK SLICE-SPECIFIC AUTHENTICATION COMPLETE</w:t>
      </w:r>
    </w:p>
    <w:p w14:paraId="7234B2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CR-3329  rev  Cat: F (Rel-17)</w:t>
      </w:r>
      <w:r>
        <w:rPr>
          <w:i/>
        </w:rPr>
        <w:br/>
      </w:r>
      <w:r>
        <w:rPr>
          <w:i/>
        </w:rPr>
        <w:br/>
      </w:r>
      <w:r>
        <w:rPr>
          <w:i/>
        </w:rPr>
        <w:tab/>
      </w:r>
      <w:r>
        <w:rPr>
          <w:i/>
        </w:rPr>
        <w:tab/>
      </w:r>
      <w:r>
        <w:rPr>
          <w:i/>
        </w:rPr>
        <w:tab/>
      </w:r>
      <w:r>
        <w:rPr>
          <w:i/>
        </w:rPr>
        <w:tab/>
      </w:r>
      <w:r>
        <w:rPr>
          <w:i/>
        </w:rPr>
        <w:tab/>
        <w:t>Source: MediaTek Inc. / Marko</w:t>
      </w:r>
    </w:p>
    <w:p w14:paraId="4E3FC3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C1-213934</w:t>
      </w:r>
      <w:r>
        <w:rPr>
          <w:color w:val="993300"/>
          <w:u w:val="single"/>
        </w:rPr>
        <w:t>.</w:t>
      </w:r>
    </w:p>
    <w:p w14:paraId="77927C68" w14:textId="55C62B54" w:rsidR="00031805" w:rsidRDefault="00031805" w:rsidP="00031805">
      <w:pPr>
        <w:rPr>
          <w:rFonts w:ascii="Arial" w:hAnsi="Arial" w:cs="Arial"/>
          <w:b/>
          <w:sz w:val="24"/>
        </w:rPr>
      </w:pPr>
      <w:r>
        <w:rPr>
          <w:rFonts w:ascii="Arial" w:hAnsi="Arial" w:cs="Arial"/>
          <w:b/>
          <w:color w:val="0000FF"/>
          <w:sz w:val="24"/>
        </w:rPr>
        <w:t>C1-213417</w:t>
      </w:r>
      <w:r>
        <w:rPr>
          <w:rFonts w:ascii="Arial" w:hAnsi="Arial" w:cs="Arial"/>
          <w:b/>
          <w:color w:val="0000FF"/>
          <w:sz w:val="24"/>
        </w:rPr>
        <w:tab/>
      </w:r>
      <w:r>
        <w:rPr>
          <w:rFonts w:ascii="Arial" w:hAnsi="Arial" w:cs="Arial"/>
          <w:b/>
          <w:sz w:val="24"/>
        </w:rPr>
        <w:t>Discussion on NSSAA timing</w:t>
      </w:r>
    </w:p>
    <w:p w14:paraId="3B1317A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179AF9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91DD1" w14:textId="45327655" w:rsidR="00031805" w:rsidRDefault="00031805" w:rsidP="00031805">
      <w:pPr>
        <w:rPr>
          <w:rFonts w:ascii="Arial" w:hAnsi="Arial" w:cs="Arial"/>
          <w:b/>
          <w:sz w:val="24"/>
        </w:rPr>
      </w:pPr>
      <w:r>
        <w:rPr>
          <w:rFonts w:ascii="Arial" w:hAnsi="Arial" w:cs="Arial"/>
          <w:b/>
          <w:color w:val="0000FF"/>
          <w:sz w:val="24"/>
        </w:rPr>
        <w:t>C1-213418</w:t>
      </w:r>
      <w:r>
        <w:rPr>
          <w:rFonts w:ascii="Arial" w:hAnsi="Arial" w:cs="Arial"/>
          <w:b/>
          <w:color w:val="0000FF"/>
          <w:sz w:val="24"/>
        </w:rPr>
        <w:tab/>
      </w:r>
      <w:r>
        <w:rPr>
          <w:rFonts w:ascii="Arial" w:hAnsi="Arial" w:cs="Arial"/>
          <w:b/>
          <w:sz w:val="24"/>
        </w:rPr>
        <w:t>Correction to Ciphering key data IE</w:t>
      </w:r>
    </w:p>
    <w:p w14:paraId="461C48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CR-3330  rev  Cat: F (Rel-17)</w:t>
      </w:r>
      <w:r>
        <w:rPr>
          <w:i/>
        </w:rPr>
        <w:br/>
      </w:r>
      <w:r>
        <w:rPr>
          <w:i/>
        </w:rPr>
        <w:br/>
      </w:r>
      <w:r>
        <w:rPr>
          <w:i/>
        </w:rPr>
        <w:tab/>
      </w:r>
      <w:r>
        <w:rPr>
          <w:i/>
        </w:rPr>
        <w:tab/>
      </w:r>
      <w:r>
        <w:rPr>
          <w:i/>
        </w:rPr>
        <w:tab/>
      </w:r>
      <w:r>
        <w:rPr>
          <w:i/>
        </w:rPr>
        <w:tab/>
      </w:r>
      <w:r>
        <w:rPr>
          <w:i/>
        </w:rPr>
        <w:tab/>
        <w:t>Source: MediaTek Inc. / Marko</w:t>
      </w:r>
    </w:p>
    <w:p w14:paraId="17CA01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C1-213807</w:t>
      </w:r>
      <w:r>
        <w:rPr>
          <w:color w:val="993300"/>
          <w:u w:val="single"/>
        </w:rPr>
        <w:t>.</w:t>
      </w:r>
    </w:p>
    <w:p w14:paraId="3BF26F40" w14:textId="5E3D5FBD" w:rsidR="00031805" w:rsidRDefault="00031805" w:rsidP="00031805">
      <w:pPr>
        <w:rPr>
          <w:rFonts w:ascii="Arial" w:hAnsi="Arial" w:cs="Arial"/>
          <w:b/>
          <w:sz w:val="24"/>
        </w:rPr>
      </w:pPr>
      <w:r>
        <w:rPr>
          <w:rFonts w:ascii="Arial" w:hAnsi="Arial" w:cs="Arial"/>
          <w:b/>
          <w:color w:val="0000FF"/>
          <w:sz w:val="24"/>
        </w:rPr>
        <w:t>C1-213419</w:t>
      </w:r>
      <w:r>
        <w:rPr>
          <w:rFonts w:ascii="Arial" w:hAnsi="Arial" w:cs="Arial"/>
          <w:b/>
          <w:color w:val="0000FF"/>
          <w:sz w:val="24"/>
        </w:rPr>
        <w:tab/>
      </w:r>
      <w:r>
        <w:rPr>
          <w:rFonts w:ascii="Arial" w:hAnsi="Arial" w:cs="Arial"/>
          <w:b/>
          <w:sz w:val="24"/>
        </w:rPr>
        <w:t>Discussion on content of Allowed NSSAI during NSSAA</w:t>
      </w:r>
    </w:p>
    <w:p w14:paraId="0940CD5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19D637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BCFC" w14:textId="67F0E0CC" w:rsidR="00031805" w:rsidRDefault="00031805" w:rsidP="00031805">
      <w:pPr>
        <w:rPr>
          <w:rFonts w:ascii="Arial" w:hAnsi="Arial" w:cs="Arial"/>
          <w:b/>
          <w:sz w:val="24"/>
        </w:rPr>
      </w:pPr>
      <w:r>
        <w:rPr>
          <w:rFonts w:ascii="Arial" w:hAnsi="Arial" w:cs="Arial"/>
          <w:b/>
          <w:color w:val="0000FF"/>
          <w:sz w:val="24"/>
        </w:rPr>
        <w:t>C1-213420</w:t>
      </w:r>
      <w:r>
        <w:rPr>
          <w:rFonts w:ascii="Arial" w:hAnsi="Arial" w:cs="Arial"/>
          <w:b/>
          <w:color w:val="0000FF"/>
          <w:sz w:val="24"/>
        </w:rPr>
        <w:tab/>
      </w:r>
      <w:r>
        <w:rPr>
          <w:rFonts w:ascii="Arial" w:hAnsi="Arial" w:cs="Arial"/>
          <w:b/>
          <w:sz w:val="24"/>
        </w:rPr>
        <w:t>Registration attempt counter reset when in SNPN</w:t>
      </w:r>
    </w:p>
    <w:p w14:paraId="20640E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CR-3331  rev  Cat: F (Rel-17)</w:t>
      </w:r>
      <w:r>
        <w:rPr>
          <w:i/>
        </w:rPr>
        <w:br/>
      </w:r>
      <w:r>
        <w:rPr>
          <w:i/>
        </w:rPr>
        <w:br/>
      </w:r>
      <w:r>
        <w:rPr>
          <w:i/>
        </w:rPr>
        <w:tab/>
      </w:r>
      <w:r>
        <w:rPr>
          <w:i/>
        </w:rPr>
        <w:tab/>
      </w:r>
      <w:r>
        <w:rPr>
          <w:i/>
        </w:rPr>
        <w:tab/>
      </w:r>
      <w:r>
        <w:rPr>
          <w:i/>
        </w:rPr>
        <w:tab/>
      </w:r>
      <w:r>
        <w:rPr>
          <w:i/>
        </w:rPr>
        <w:tab/>
        <w:t>Source: MediaTek Inc. / Marko</w:t>
      </w:r>
    </w:p>
    <w:p w14:paraId="240F45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C1-213812</w:t>
      </w:r>
      <w:r>
        <w:rPr>
          <w:color w:val="993300"/>
          <w:u w:val="single"/>
        </w:rPr>
        <w:t>.</w:t>
      </w:r>
    </w:p>
    <w:p w14:paraId="1EECEF3E" w14:textId="450936C3" w:rsidR="00031805" w:rsidRDefault="00031805" w:rsidP="00031805">
      <w:pPr>
        <w:rPr>
          <w:rFonts w:ascii="Arial" w:hAnsi="Arial" w:cs="Arial"/>
          <w:b/>
          <w:sz w:val="24"/>
        </w:rPr>
      </w:pPr>
      <w:r>
        <w:rPr>
          <w:rFonts w:ascii="Arial" w:hAnsi="Arial" w:cs="Arial"/>
          <w:b/>
          <w:color w:val="0000FF"/>
          <w:sz w:val="24"/>
        </w:rPr>
        <w:t>C1-213460</w:t>
      </w:r>
      <w:r>
        <w:rPr>
          <w:rFonts w:ascii="Arial" w:hAnsi="Arial" w:cs="Arial"/>
          <w:b/>
          <w:color w:val="0000FF"/>
          <w:sz w:val="24"/>
        </w:rPr>
        <w:tab/>
      </w:r>
      <w:r>
        <w:rPr>
          <w:rFonts w:ascii="Arial" w:hAnsi="Arial" w:cs="Arial"/>
          <w:b/>
          <w:sz w:val="24"/>
        </w:rPr>
        <w:t>Relaxing requirement for NSSAA timing</w:t>
      </w:r>
    </w:p>
    <w:p w14:paraId="11D23AC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CR-3335  rev  Cat: F (Rel-17)</w:t>
      </w:r>
      <w:r>
        <w:rPr>
          <w:i/>
        </w:rPr>
        <w:br/>
      </w:r>
      <w:r>
        <w:rPr>
          <w:i/>
        </w:rPr>
        <w:br/>
      </w:r>
      <w:r>
        <w:rPr>
          <w:i/>
        </w:rPr>
        <w:tab/>
      </w:r>
      <w:r>
        <w:rPr>
          <w:i/>
        </w:rPr>
        <w:tab/>
      </w:r>
      <w:r>
        <w:rPr>
          <w:i/>
        </w:rPr>
        <w:tab/>
      </w:r>
      <w:r>
        <w:rPr>
          <w:i/>
        </w:rPr>
        <w:tab/>
      </w:r>
      <w:r>
        <w:rPr>
          <w:i/>
        </w:rPr>
        <w:tab/>
        <w:t>Source: MediaTek Inc. / Marko</w:t>
      </w:r>
    </w:p>
    <w:p w14:paraId="3FEE9ED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6B5B4" w14:textId="3FD0D89D" w:rsidR="00031805" w:rsidRDefault="00031805" w:rsidP="00031805">
      <w:pPr>
        <w:rPr>
          <w:rFonts w:ascii="Arial" w:hAnsi="Arial" w:cs="Arial"/>
          <w:b/>
          <w:sz w:val="24"/>
        </w:rPr>
      </w:pPr>
      <w:r>
        <w:rPr>
          <w:rFonts w:ascii="Arial" w:hAnsi="Arial" w:cs="Arial"/>
          <w:b/>
          <w:color w:val="0000FF"/>
          <w:sz w:val="24"/>
        </w:rPr>
        <w:t>C1-213477</w:t>
      </w:r>
      <w:r>
        <w:rPr>
          <w:rFonts w:ascii="Arial" w:hAnsi="Arial" w:cs="Arial"/>
          <w:b/>
          <w:color w:val="0000FF"/>
          <w:sz w:val="24"/>
        </w:rPr>
        <w:tab/>
      </w:r>
      <w:r>
        <w:rPr>
          <w:rFonts w:ascii="Arial" w:hAnsi="Arial" w:cs="Arial"/>
          <w:b/>
          <w:sz w:val="24"/>
        </w:rPr>
        <w:t>URSP evaluation upon configured NSSAI update</w:t>
      </w:r>
    </w:p>
    <w:p w14:paraId="20E75F8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v17.2.0</w:t>
      </w:r>
      <w:r>
        <w:rPr>
          <w:i/>
        </w:rPr>
        <w:tab/>
        <w:t xml:space="preserve">  CR-0120  rev  Cat: F (Rel-17)</w:t>
      </w:r>
      <w:r>
        <w:rPr>
          <w:i/>
        </w:rPr>
        <w:br/>
      </w:r>
      <w:r>
        <w:rPr>
          <w:i/>
        </w:rPr>
        <w:br/>
      </w:r>
      <w:r>
        <w:rPr>
          <w:i/>
        </w:rPr>
        <w:tab/>
      </w:r>
      <w:r>
        <w:rPr>
          <w:i/>
        </w:rPr>
        <w:tab/>
      </w:r>
      <w:r>
        <w:rPr>
          <w:i/>
        </w:rPr>
        <w:tab/>
      </w:r>
      <w:r>
        <w:rPr>
          <w:i/>
        </w:rPr>
        <w:tab/>
      </w:r>
      <w:r>
        <w:rPr>
          <w:i/>
        </w:rPr>
        <w:tab/>
        <w:t>Source: Nokia, Nokia Shanghai Bell</w:t>
      </w:r>
    </w:p>
    <w:p w14:paraId="064ACB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2E277" w14:textId="7D82154C" w:rsidR="00031805" w:rsidRDefault="00031805" w:rsidP="00031805">
      <w:pPr>
        <w:rPr>
          <w:rFonts w:ascii="Arial" w:hAnsi="Arial" w:cs="Arial"/>
          <w:b/>
          <w:sz w:val="24"/>
        </w:rPr>
      </w:pPr>
      <w:r>
        <w:rPr>
          <w:rFonts w:ascii="Arial" w:hAnsi="Arial" w:cs="Arial"/>
          <w:b/>
          <w:color w:val="0000FF"/>
          <w:sz w:val="24"/>
        </w:rPr>
        <w:t>C1-213490</w:t>
      </w:r>
      <w:r>
        <w:rPr>
          <w:rFonts w:ascii="Arial" w:hAnsi="Arial" w:cs="Arial"/>
          <w:b/>
          <w:color w:val="0000FF"/>
          <w:sz w:val="24"/>
        </w:rPr>
        <w:tab/>
      </w:r>
      <w:r>
        <w:rPr>
          <w:rFonts w:ascii="Arial" w:hAnsi="Arial" w:cs="Arial"/>
          <w:b/>
          <w:sz w:val="24"/>
        </w:rPr>
        <w:t>Handling of multiple SM Retry Timer values configured in a UE</w:t>
      </w:r>
    </w:p>
    <w:p w14:paraId="39DEAA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CR-3039  rev 1 Cat: F (Rel-17)</w:t>
      </w:r>
      <w:r>
        <w:rPr>
          <w:i/>
        </w:rPr>
        <w:br/>
      </w:r>
      <w:r>
        <w:rPr>
          <w:i/>
        </w:rPr>
        <w:br/>
      </w:r>
      <w:r>
        <w:rPr>
          <w:i/>
        </w:rPr>
        <w:tab/>
      </w:r>
      <w:r>
        <w:rPr>
          <w:i/>
        </w:rPr>
        <w:tab/>
      </w:r>
      <w:r>
        <w:rPr>
          <w:i/>
        </w:rPr>
        <w:tab/>
      </w:r>
      <w:r>
        <w:rPr>
          <w:i/>
        </w:rPr>
        <w:tab/>
      </w:r>
      <w:r>
        <w:rPr>
          <w:i/>
        </w:rPr>
        <w:tab/>
        <w:t>Source: Nokia, Nokia Shanghai Bell</w:t>
      </w:r>
    </w:p>
    <w:p w14:paraId="78967C06" w14:textId="77777777" w:rsidR="00031805" w:rsidRDefault="00031805" w:rsidP="00031805">
      <w:pPr>
        <w:rPr>
          <w:color w:val="808080"/>
        </w:rPr>
      </w:pPr>
      <w:r>
        <w:rPr>
          <w:color w:val="808080"/>
        </w:rPr>
        <w:t>(Replaces C1-210941)</w:t>
      </w:r>
    </w:p>
    <w:p w14:paraId="1021A6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C1-213788</w:t>
      </w:r>
      <w:r>
        <w:rPr>
          <w:color w:val="993300"/>
          <w:u w:val="single"/>
        </w:rPr>
        <w:t>.</w:t>
      </w:r>
    </w:p>
    <w:p w14:paraId="0277F9F4" w14:textId="6C3329CC" w:rsidR="00031805" w:rsidRDefault="00031805" w:rsidP="00031805">
      <w:pPr>
        <w:rPr>
          <w:rFonts w:ascii="Arial" w:hAnsi="Arial" w:cs="Arial"/>
          <w:b/>
          <w:sz w:val="24"/>
        </w:rPr>
      </w:pPr>
      <w:r>
        <w:rPr>
          <w:rFonts w:ascii="Arial" w:hAnsi="Arial" w:cs="Arial"/>
          <w:b/>
          <w:color w:val="0000FF"/>
          <w:sz w:val="24"/>
        </w:rPr>
        <w:t>C1-213491</w:t>
      </w:r>
      <w:r>
        <w:rPr>
          <w:rFonts w:ascii="Arial" w:hAnsi="Arial" w:cs="Arial"/>
          <w:b/>
          <w:color w:val="0000FF"/>
          <w:sz w:val="24"/>
        </w:rPr>
        <w:tab/>
      </w:r>
      <w:r>
        <w:rPr>
          <w:rFonts w:ascii="Arial" w:hAnsi="Arial" w:cs="Arial"/>
          <w:b/>
          <w:sz w:val="24"/>
        </w:rPr>
        <w:t xml:space="preserve">Handling of multiple </w:t>
      </w:r>
      <w:proofErr w:type="spellStart"/>
      <w:r>
        <w:rPr>
          <w:rFonts w:ascii="Arial" w:hAnsi="Arial" w:cs="Arial"/>
          <w:b/>
          <w:sz w:val="24"/>
        </w:rPr>
        <w:t>SM_RetryWaitTime</w:t>
      </w:r>
      <w:proofErr w:type="spellEnd"/>
      <w:r>
        <w:rPr>
          <w:rFonts w:ascii="Arial" w:hAnsi="Arial" w:cs="Arial"/>
          <w:b/>
          <w:sz w:val="24"/>
        </w:rPr>
        <w:t xml:space="preserve"> values configured in a UE</w:t>
      </w:r>
    </w:p>
    <w:p w14:paraId="5AF22D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CR-3543  rev  Cat: F (Rel-17)</w:t>
      </w:r>
      <w:r>
        <w:rPr>
          <w:i/>
        </w:rPr>
        <w:br/>
      </w:r>
      <w:r>
        <w:rPr>
          <w:i/>
        </w:rPr>
        <w:br/>
      </w:r>
      <w:r>
        <w:rPr>
          <w:i/>
        </w:rPr>
        <w:tab/>
      </w:r>
      <w:r>
        <w:rPr>
          <w:i/>
        </w:rPr>
        <w:tab/>
      </w:r>
      <w:r>
        <w:rPr>
          <w:i/>
        </w:rPr>
        <w:tab/>
      </w:r>
      <w:r>
        <w:rPr>
          <w:i/>
        </w:rPr>
        <w:tab/>
      </w:r>
      <w:r>
        <w:rPr>
          <w:i/>
        </w:rPr>
        <w:tab/>
        <w:t>Source: Nokia, Nokia Shanghai Bell</w:t>
      </w:r>
    </w:p>
    <w:p w14:paraId="4C33F8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C1-213845</w:t>
      </w:r>
      <w:r>
        <w:rPr>
          <w:color w:val="993300"/>
          <w:u w:val="single"/>
        </w:rPr>
        <w:t>.</w:t>
      </w:r>
    </w:p>
    <w:p w14:paraId="01D759CB" w14:textId="60B23D91" w:rsidR="00031805" w:rsidRDefault="00031805" w:rsidP="00031805">
      <w:pPr>
        <w:rPr>
          <w:rFonts w:ascii="Arial" w:hAnsi="Arial" w:cs="Arial"/>
          <w:b/>
          <w:sz w:val="24"/>
        </w:rPr>
      </w:pPr>
      <w:r>
        <w:rPr>
          <w:rFonts w:ascii="Arial" w:hAnsi="Arial" w:cs="Arial"/>
          <w:b/>
          <w:color w:val="0000FF"/>
          <w:sz w:val="24"/>
        </w:rPr>
        <w:t>C1-213492</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143851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CR-0729  rev  Cat: F (Rel-17)</w:t>
      </w:r>
      <w:r>
        <w:rPr>
          <w:i/>
        </w:rPr>
        <w:br/>
      </w:r>
      <w:r>
        <w:rPr>
          <w:i/>
        </w:rPr>
        <w:br/>
      </w:r>
      <w:r>
        <w:rPr>
          <w:i/>
        </w:rPr>
        <w:tab/>
      </w:r>
      <w:r>
        <w:rPr>
          <w:i/>
        </w:rPr>
        <w:tab/>
      </w:r>
      <w:r>
        <w:rPr>
          <w:i/>
        </w:rPr>
        <w:tab/>
      </w:r>
      <w:r>
        <w:rPr>
          <w:i/>
        </w:rPr>
        <w:tab/>
      </w:r>
      <w:r>
        <w:rPr>
          <w:i/>
        </w:rPr>
        <w:tab/>
        <w:t>Source: Nokia, Nokia Shanghai Bell</w:t>
      </w:r>
    </w:p>
    <w:p w14:paraId="19ADC8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C1-213794</w:t>
      </w:r>
      <w:r>
        <w:rPr>
          <w:color w:val="993300"/>
          <w:u w:val="single"/>
        </w:rPr>
        <w:t>.</w:t>
      </w:r>
    </w:p>
    <w:p w14:paraId="30F0D425" w14:textId="03D1F1B9" w:rsidR="00031805" w:rsidRDefault="00031805" w:rsidP="00031805">
      <w:pPr>
        <w:rPr>
          <w:rFonts w:ascii="Arial" w:hAnsi="Arial" w:cs="Arial"/>
          <w:b/>
          <w:sz w:val="24"/>
        </w:rPr>
      </w:pPr>
      <w:r>
        <w:rPr>
          <w:rFonts w:ascii="Arial" w:hAnsi="Arial" w:cs="Arial"/>
          <w:b/>
          <w:color w:val="0000FF"/>
          <w:sz w:val="24"/>
        </w:rPr>
        <w:t>C1-213493</w:t>
      </w:r>
      <w:r>
        <w:rPr>
          <w:rFonts w:ascii="Arial" w:hAnsi="Arial" w:cs="Arial"/>
          <w:b/>
          <w:color w:val="0000FF"/>
          <w:sz w:val="24"/>
        </w:rPr>
        <w:tab/>
      </w:r>
      <w:r>
        <w:rPr>
          <w:rFonts w:ascii="Arial" w:hAnsi="Arial" w:cs="Arial"/>
          <w:b/>
          <w:sz w:val="24"/>
        </w:rPr>
        <w:t>Void</w:t>
      </w:r>
    </w:p>
    <w:p w14:paraId="2186DE95"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F260B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30380" w14:textId="42D55335" w:rsidR="00031805" w:rsidRDefault="00031805" w:rsidP="00031805">
      <w:pPr>
        <w:rPr>
          <w:rFonts w:ascii="Arial" w:hAnsi="Arial" w:cs="Arial"/>
          <w:b/>
          <w:sz w:val="24"/>
        </w:rPr>
      </w:pPr>
      <w:r>
        <w:rPr>
          <w:rFonts w:ascii="Arial" w:hAnsi="Arial" w:cs="Arial"/>
          <w:b/>
          <w:color w:val="0000FF"/>
          <w:sz w:val="24"/>
        </w:rPr>
        <w:t>C1-213494</w:t>
      </w:r>
      <w:r>
        <w:rPr>
          <w:rFonts w:ascii="Arial" w:hAnsi="Arial" w:cs="Arial"/>
          <w:b/>
          <w:color w:val="0000FF"/>
          <w:sz w:val="24"/>
        </w:rPr>
        <w:tab/>
      </w:r>
      <w:r>
        <w:rPr>
          <w:rFonts w:ascii="Arial" w:hAnsi="Arial" w:cs="Arial"/>
          <w:b/>
          <w:sz w:val="24"/>
        </w:rPr>
        <w:t>Void</w:t>
      </w:r>
    </w:p>
    <w:p w14:paraId="25CA24D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CR-3269  rev  Cat: F (Rel-17)</w:t>
      </w:r>
      <w:r>
        <w:rPr>
          <w:i/>
        </w:rPr>
        <w:br/>
      </w:r>
      <w:r>
        <w:rPr>
          <w:i/>
        </w:rPr>
        <w:br/>
      </w:r>
      <w:r>
        <w:rPr>
          <w:i/>
        </w:rPr>
        <w:tab/>
      </w:r>
      <w:r>
        <w:rPr>
          <w:i/>
        </w:rPr>
        <w:tab/>
      </w:r>
      <w:r>
        <w:rPr>
          <w:i/>
        </w:rPr>
        <w:tab/>
      </w:r>
      <w:r>
        <w:rPr>
          <w:i/>
        </w:rPr>
        <w:tab/>
      </w:r>
      <w:r>
        <w:rPr>
          <w:i/>
        </w:rPr>
        <w:tab/>
        <w:t>Source: Void</w:t>
      </w:r>
    </w:p>
    <w:p w14:paraId="62EFE8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5E608" w14:textId="4BBC02B5" w:rsidR="00031805" w:rsidRDefault="00031805" w:rsidP="00031805">
      <w:pPr>
        <w:rPr>
          <w:rFonts w:ascii="Arial" w:hAnsi="Arial" w:cs="Arial"/>
          <w:b/>
          <w:sz w:val="24"/>
        </w:rPr>
      </w:pPr>
      <w:r>
        <w:rPr>
          <w:rFonts w:ascii="Arial" w:hAnsi="Arial" w:cs="Arial"/>
          <w:b/>
          <w:color w:val="0000FF"/>
          <w:sz w:val="24"/>
        </w:rPr>
        <w:t>C1-213495</w:t>
      </w:r>
      <w:r>
        <w:rPr>
          <w:rFonts w:ascii="Arial" w:hAnsi="Arial" w:cs="Arial"/>
          <w:b/>
          <w:color w:val="0000FF"/>
          <w:sz w:val="24"/>
        </w:rPr>
        <w:tab/>
      </w:r>
      <w:r>
        <w:rPr>
          <w:rFonts w:ascii="Arial" w:hAnsi="Arial" w:cs="Arial"/>
          <w:b/>
          <w:sz w:val="24"/>
        </w:rPr>
        <w:t>Void</w:t>
      </w:r>
    </w:p>
    <w:p w14:paraId="6104073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CR-3338  rev  Cat: F (Rel-17)</w:t>
      </w:r>
      <w:r>
        <w:rPr>
          <w:i/>
        </w:rPr>
        <w:br/>
      </w:r>
      <w:r>
        <w:rPr>
          <w:i/>
        </w:rPr>
        <w:br/>
      </w:r>
      <w:r>
        <w:rPr>
          <w:i/>
        </w:rPr>
        <w:tab/>
      </w:r>
      <w:r>
        <w:rPr>
          <w:i/>
        </w:rPr>
        <w:tab/>
      </w:r>
      <w:r>
        <w:rPr>
          <w:i/>
        </w:rPr>
        <w:tab/>
      </w:r>
      <w:r>
        <w:rPr>
          <w:i/>
        </w:rPr>
        <w:tab/>
      </w:r>
      <w:r>
        <w:rPr>
          <w:i/>
        </w:rPr>
        <w:tab/>
        <w:t>Source: Void</w:t>
      </w:r>
    </w:p>
    <w:p w14:paraId="1CF4045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0C44E" w14:textId="5916453F" w:rsidR="00031805" w:rsidRDefault="00031805" w:rsidP="00031805">
      <w:pPr>
        <w:rPr>
          <w:rFonts w:ascii="Arial" w:hAnsi="Arial" w:cs="Arial"/>
          <w:b/>
          <w:sz w:val="24"/>
        </w:rPr>
      </w:pPr>
      <w:r>
        <w:rPr>
          <w:rFonts w:ascii="Arial" w:hAnsi="Arial" w:cs="Arial"/>
          <w:b/>
          <w:color w:val="0000FF"/>
          <w:sz w:val="24"/>
        </w:rPr>
        <w:lastRenderedPageBreak/>
        <w:t>C1-213496</w:t>
      </w:r>
      <w:r>
        <w:rPr>
          <w:rFonts w:ascii="Arial" w:hAnsi="Arial" w:cs="Arial"/>
          <w:b/>
          <w:color w:val="0000FF"/>
          <w:sz w:val="24"/>
        </w:rPr>
        <w:tab/>
      </w:r>
      <w:r>
        <w:rPr>
          <w:rFonts w:ascii="Arial" w:hAnsi="Arial" w:cs="Arial"/>
          <w:b/>
          <w:sz w:val="24"/>
        </w:rPr>
        <w:t>Void</w:t>
      </w:r>
    </w:p>
    <w:p w14:paraId="670DD8C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CR-3339  rev  Cat: F (Rel-17)</w:t>
      </w:r>
      <w:r>
        <w:rPr>
          <w:i/>
        </w:rPr>
        <w:br/>
      </w:r>
      <w:r>
        <w:rPr>
          <w:i/>
        </w:rPr>
        <w:br/>
      </w:r>
      <w:r>
        <w:rPr>
          <w:i/>
        </w:rPr>
        <w:tab/>
      </w:r>
      <w:r>
        <w:rPr>
          <w:i/>
        </w:rPr>
        <w:tab/>
      </w:r>
      <w:r>
        <w:rPr>
          <w:i/>
        </w:rPr>
        <w:tab/>
      </w:r>
      <w:r>
        <w:rPr>
          <w:i/>
        </w:rPr>
        <w:tab/>
      </w:r>
      <w:r>
        <w:rPr>
          <w:i/>
        </w:rPr>
        <w:tab/>
        <w:t>Source: Void</w:t>
      </w:r>
    </w:p>
    <w:p w14:paraId="2F17E0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B5A74" w14:textId="24079C10" w:rsidR="00031805" w:rsidRDefault="00031805" w:rsidP="00031805">
      <w:pPr>
        <w:rPr>
          <w:rFonts w:ascii="Arial" w:hAnsi="Arial" w:cs="Arial"/>
          <w:b/>
          <w:sz w:val="24"/>
        </w:rPr>
      </w:pPr>
      <w:r>
        <w:rPr>
          <w:rFonts w:ascii="Arial" w:hAnsi="Arial" w:cs="Arial"/>
          <w:b/>
          <w:color w:val="0000FF"/>
          <w:sz w:val="24"/>
        </w:rPr>
        <w:t>C1-213497</w:t>
      </w:r>
      <w:r>
        <w:rPr>
          <w:rFonts w:ascii="Arial" w:hAnsi="Arial" w:cs="Arial"/>
          <w:b/>
          <w:color w:val="0000FF"/>
          <w:sz w:val="24"/>
        </w:rPr>
        <w:tab/>
      </w:r>
      <w:r>
        <w:rPr>
          <w:rFonts w:ascii="Arial" w:hAnsi="Arial" w:cs="Arial"/>
          <w:b/>
          <w:sz w:val="24"/>
        </w:rPr>
        <w:t>Void</w:t>
      </w:r>
    </w:p>
    <w:p w14:paraId="4EFD1F6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CR-3340  rev  Cat: F (Rel-17)</w:t>
      </w:r>
      <w:r>
        <w:rPr>
          <w:i/>
        </w:rPr>
        <w:br/>
      </w:r>
      <w:r>
        <w:rPr>
          <w:i/>
        </w:rPr>
        <w:br/>
      </w:r>
      <w:r>
        <w:rPr>
          <w:i/>
        </w:rPr>
        <w:tab/>
      </w:r>
      <w:r>
        <w:rPr>
          <w:i/>
        </w:rPr>
        <w:tab/>
      </w:r>
      <w:r>
        <w:rPr>
          <w:i/>
        </w:rPr>
        <w:tab/>
      </w:r>
      <w:r>
        <w:rPr>
          <w:i/>
        </w:rPr>
        <w:tab/>
      </w:r>
      <w:r>
        <w:rPr>
          <w:i/>
        </w:rPr>
        <w:tab/>
        <w:t>Source: Void</w:t>
      </w:r>
    </w:p>
    <w:p w14:paraId="630708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AC8BC" w14:textId="1DE567DF" w:rsidR="00031805" w:rsidRDefault="00031805" w:rsidP="00031805">
      <w:pPr>
        <w:rPr>
          <w:rFonts w:ascii="Arial" w:hAnsi="Arial" w:cs="Arial"/>
          <w:b/>
          <w:sz w:val="24"/>
        </w:rPr>
      </w:pPr>
      <w:r>
        <w:rPr>
          <w:rFonts w:ascii="Arial" w:hAnsi="Arial" w:cs="Arial"/>
          <w:b/>
          <w:color w:val="0000FF"/>
          <w:sz w:val="24"/>
        </w:rPr>
        <w:t>C1-213498</w:t>
      </w:r>
      <w:r>
        <w:rPr>
          <w:rFonts w:ascii="Arial" w:hAnsi="Arial" w:cs="Arial"/>
          <w:b/>
          <w:color w:val="0000FF"/>
          <w:sz w:val="24"/>
        </w:rPr>
        <w:tab/>
      </w:r>
      <w:r>
        <w:rPr>
          <w:rFonts w:ascii="Arial" w:hAnsi="Arial" w:cs="Arial"/>
          <w:b/>
          <w:sz w:val="24"/>
        </w:rPr>
        <w:t>Void</w:t>
      </w:r>
    </w:p>
    <w:p w14:paraId="18955F1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CR-3341  rev  Cat: F (Rel-17)</w:t>
      </w:r>
      <w:r>
        <w:rPr>
          <w:i/>
        </w:rPr>
        <w:br/>
      </w:r>
      <w:r>
        <w:rPr>
          <w:i/>
        </w:rPr>
        <w:br/>
      </w:r>
      <w:r>
        <w:rPr>
          <w:i/>
        </w:rPr>
        <w:tab/>
      </w:r>
      <w:r>
        <w:rPr>
          <w:i/>
        </w:rPr>
        <w:tab/>
      </w:r>
      <w:r>
        <w:rPr>
          <w:i/>
        </w:rPr>
        <w:tab/>
      </w:r>
      <w:r>
        <w:rPr>
          <w:i/>
        </w:rPr>
        <w:tab/>
      </w:r>
      <w:r>
        <w:rPr>
          <w:i/>
        </w:rPr>
        <w:tab/>
        <w:t>Source: Void</w:t>
      </w:r>
    </w:p>
    <w:p w14:paraId="56A4DA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CE86CB" w14:textId="24F0B3B8" w:rsidR="00031805" w:rsidRDefault="00031805" w:rsidP="00031805">
      <w:pPr>
        <w:rPr>
          <w:rFonts w:ascii="Arial" w:hAnsi="Arial" w:cs="Arial"/>
          <w:b/>
          <w:sz w:val="24"/>
        </w:rPr>
      </w:pPr>
      <w:r>
        <w:rPr>
          <w:rFonts w:ascii="Arial" w:hAnsi="Arial" w:cs="Arial"/>
          <w:b/>
          <w:color w:val="0000FF"/>
          <w:sz w:val="24"/>
        </w:rPr>
        <w:t>C1-213515</w:t>
      </w:r>
      <w:r>
        <w:rPr>
          <w:rFonts w:ascii="Arial" w:hAnsi="Arial" w:cs="Arial"/>
          <w:b/>
          <w:color w:val="0000FF"/>
          <w:sz w:val="24"/>
        </w:rPr>
        <w:tab/>
      </w:r>
      <w:r>
        <w:rPr>
          <w:rFonts w:ascii="Arial" w:hAnsi="Arial" w:cs="Arial"/>
          <w:b/>
          <w:sz w:val="24"/>
        </w:rPr>
        <w:t>Configuring a bulk set of CAG-IDs in USIM</w:t>
      </w:r>
    </w:p>
    <w:p w14:paraId="74DBE42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3D04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B672C" w14:textId="12F5F3C6" w:rsidR="00031805" w:rsidRDefault="00031805" w:rsidP="00031805">
      <w:pPr>
        <w:rPr>
          <w:rFonts w:ascii="Arial" w:hAnsi="Arial" w:cs="Arial"/>
          <w:b/>
          <w:sz w:val="24"/>
        </w:rPr>
      </w:pPr>
      <w:r>
        <w:rPr>
          <w:rFonts w:ascii="Arial" w:hAnsi="Arial" w:cs="Arial"/>
          <w:b/>
          <w:color w:val="0000FF"/>
          <w:sz w:val="24"/>
        </w:rPr>
        <w:t>C1-213516</w:t>
      </w:r>
      <w:r>
        <w:rPr>
          <w:rFonts w:ascii="Arial" w:hAnsi="Arial" w:cs="Arial"/>
          <w:b/>
          <w:color w:val="0000FF"/>
          <w:sz w:val="24"/>
        </w:rPr>
        <w:tab/>
      </w:r>
      <w:r>
        <w:rPr>
          <w:rFonts w:ascii="Arial" w:hAnsi="Arial" w:cs="Arial"/>
          <w:b/>
          <w:sz w:val="24"/>
        </w:rPr>
        <w:t>Extended DRX parameters applicable for N1 mode</w:t>
      </w:r>
    </w:p>
    <w:p w14:paraId="51C6D2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CR-3270  rev  Cat: F (Rel-17)</w:t>
      </w:r>
      <w:r>
        <w:rPr>
          <w:i/>
        </w:rPr>
        <w:br/>
      </w:r>
      <w:r>
        <w:rPr>
          <w:i/>
        </w:rPr>
        <w:br/>
      </w:r>
      <w:r>
        <w:rPr>
          <w:i/>
        </w:rPr>
        <w:tab/>
      </w:r>
      <w:r>
        <w:rPr>
          <w:i/>
        </w:rPr>
        <w:tab/>
      </w:r>
      <w:r>
        <w:rPr>
          <w:i/>
        </w:rPr>
        <w:tab/>
      </w:r>
      <w:r>
        <w:rPr>
          <w:i/>
        </w:rPr>
        <w:tab/>
      </w:r>
      <w:r>
        <w:rPr>
          <w:i/>
        </w:rPr>
        <w:tab/>
        <w:t>Source: Nokia, Nokia Shanghai Bell</w:t>
      </w:r>
    </w:p>
    <w:p w14:paraId="1EAB9C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C1-213795</w:t>
      </w:r>
      <w:r>
        <w:rPr>
          <w:color w:val="993300"/>
          <w:u w:val="single"/>
        </w:rPr>
        <w:t>.</w:t>
      </w:r>
    </w:p>
    <w:p w14:paraId="0095A822" w14:textId="070510D1" w:rsidR="00031805" w:rsidRDefault="00031805" w:rsidP="00031805">
      <w:pPr>
        <w:rPr>
          <w:rFonts w:ascii="Arial" w:hAnsi="Arial" w:cs="Arial"/>
          <w:b/>
          <w:sz w:val="24"/>
        </w:rPr>
      </w:pPr>
      <w:r>
        <w:rPr>
          <w:rFonts w:ascii="Arial" w:hAnsi="Arial" w:cs="Arial"/>
          <w:b/>
          <w:color w:val="0000FF"/>
          <w:sz w:val="24"/>
        </w:rPr>
        <w:t>C1-213517</w:t>
      </w:r>
      <w:r>
        <w:rPr>
          <w:rFonts w:ascii="Arial" w:hAnsi="Arial" w:cs="Arial"/>
          <w:b/>
          <w:color w:val="0000FF"/>
          <w:sz w:val="24"/>
        </w:rPr>
        <w:tab/>
      </w:r>
      <w:r>
        <w:rPr>
          <w:rFonts w:ascii="Arial" w:hAnsi="Arial" w:cs="Arial"/>
          <w:b/>
          <w:sz w:val="24"/>
        </w:rPr>
        <w:t>Correction in the CAG only UE</w:t>
      </w:r>
    </w:p>
    <w:p w14:paraId="6E5E772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CR-3344  rev  Cat: F (Rel-17)</w:t>
      </w:r>
      <w:r>
        <w:rPr>
          <w:i/>
        </w:rPr>
        <w:br/>
      </w:r>
      <w:r>
        <w:rPr>
          <w:i/>
        </w:rPr>
        <w:br/>
      </w:r>
      <w:r>
        <w:rPr>
          <w:i/>
        </w:rPr>
        <w:tab/>
      </w:r>
      <w:r>
        <w:rPr>
          <w:i/>
        </w:rPr>
        <w:tab/>
      </w:r>
      <w:r>
        <w:rPr>
          <w:i/>
        </w:rPr>
        <w:tab/>
      </w:r>
      <w:r>
        <w:rPr>
          <w:i/>
        </w:rPr>
        <w:tab/>
      </w:r>
      <w:r>
        <w:rPr>
          <w:i/>
        </w:rPr>
        <w:tab/>
        <w:t>Source: Nokia, Nokia Shanghai Bell</w:t>
      </w:r>
    </w:p>
    <w:p w14:paraId="69903A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C1-213796</w:t>
      </w:r>
      <w:r>
        <w:rPr>
          <w:color w:val="993300"/>
          <w:u w:val="single"/>
        </w:rPr>
        <w:t>.</w:t>
      </w:r>
    </w:p>
    <w:p w14:paraId="6862C54A" w14:textId="10139E06" w:rsidR="00031805" w:rsidRDefault="00031805" w:rsidP="00031805">
      <w:pPr>
        <w:rPr>
          <w:rFonts w:ascii="Arial" w:hAnsi="Arial" w:cs="Arial"/>
          <w:b/>
          <w:sz w:val="24"/>
        </w:rPr>
      </w:pPr>
      <w:r>
        <w:rPr>
          <w:rFonts w:ascii="Arial" w:hAnsi="Arial" w:cs="Arial"/>
          <w:b/>
          <w:color w:val="0000FF"/>
          <w:sz w:val="24"/>
        </w:rPr>
        <w:t>C1-213518</w:t>
      </w:r>
      <w:r>
        <w:rPr>
          <w:rFonts w:ascii="Arial" w:hAnsi="Arial" w:cs="Arial"/>
          <w:b/>
          <w:color w:val="0000FF"/>
          <w:sz w:val="24"/>
        </w:rPr>
        <w:tab/>
      </w:r>
      <w:r>
        <w:rPr>
          <w:rFonts w:ascii="Arial" w:hAnsi="Arial" w:cs="Arial"/>
          <w:b/>
          <w:sz w:val="24"/>
        </w:rPr>
        <w:t>MNC digit 3 in the CAG information list IE</w:t>
      </w:r>
    </w:p>
    <w:p w14:paraId="2684FD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CR-3345  rev  Cat: F (Rel-17)</w:t>
      </w:r>
      <w:r>
        <w:rPr>
          <w:i/>
        </w:rPr>
        <w:br/>
      </w:r>
      <w:r>
        <w:rPr>
          <w:i/>
        </w:rPr>
        <w:br/>
      </w:r>
      <w:r>
        <w:rPr>
          <w:i/>
        </w:rPr>
        <w:tab/>
      </w:r>
      <w:r>
        <w:rPr>
          <w:i/>
        </w:rPr>
        <w:tab/>
      </w:r>
      <w:r>
        <w:rPr>
          <w:i/>
        </w:rPr>
        <w:tab/>
      </w:r>
      <w:r>
        <w:rPr>
          <w:i/>
        </w:rPr>
        <w:tab/>
      </w:r>
      <w:r>
        <w:rPr>
          <w:i/>
        </w:rPr>
        <w:tab/>
        <w:t>Source: Nokia, Nokia Shanghai Bell</w:t>
      </w:r>
    </w:p>
    <w:p w14:paraId="2479D5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1F431" w14:textId="2F011105" w:rsidR="00031805" w:rsidRDefault="00031805" w:rsidP="00031805">
      <w:pPr>
        <w:rPr>
          <w:rFonts w:ascii="Arial" w:hAnsi="Arial" w:cs="Arial"/>
          <w:b/>
          <w:sz w:val="24"/>
        </w:rPr>
      </w:pPr>
      <w:r>
        <w:rPr>
          <w:rFonts w:ascii="Arial" w:hAnsi="Arial" w:cs="Arial"/>
          <w:b/>
          <w:color w:val="0000FF"/>
          <w:sz w:val="24"/>
        </w:rPr>
        <w:t>C1-213519</w:t>
      </w:r>
      <w:r>
        <w:rPr>
          <w:rFonts w:ascii="Arial" w:hAnsi="Arial" w:cs="Arial"/>
          <w:b/>
          <w:color w:val="0000FF"/>
          <w:sz w:val="24"/>
        </w:rPr>
        <w:tab/>
      </w:r>
      <w:r>
        <w:rPr>
          <w:rFonts w:ascii="Arial" w:hAnsi="Arial" w:cs="Arial"/>
          <w:b/>
          <w:sz w:val="24"/>
        </w:rPr>
        <w:t>AMF decision on the use of a 5G NAS security context</w:t>
      </w:r>
    </w:p>
    <w:p w14:paraId="07EA47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CR-3346  rev  Cat: F (Rel-17)</w:t>
      </w:r>
      <w:r>
        <w:rPr>
          <w:i/>
        </w:rPr>
        <w:br/>
      </w:r>
      <w:r>
        <w:rPr>
          <w:i/>
        </w:rPr>
        <w:lastRenderedPageBreak/>
        <w:br/>
      </w:r>
      <w:r>
        <w:rPr>
          <w:i/>
        </w:rPr>
        <w:tab/>
      </w:r>
      <w:r>
        <w:rPr>
          <w:i/>
        </w:rPr>
        <w:tab/>
      </w:r>
      <w:r>
        <w:rPr>
          <w:i/>
        </w:rPr>
        <w:tab/>
      </w:r>
      <w:r>
        <w:rPr>
          <w:i/>
        </w:rPr>
        <w:tab/>
      </w:r>
      <w:r>
        <w:rPr>
          <w:i/>
        </w:rPr>
        <w:tab/>
        <w:t>Source: Nokia, Nokia Shanghai Bell</w:t>
      </w:r>
    </w:p>
    <w:p w14:paraId="4C01B7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6BB7D" w14:textId="6F12B678" w:rsidR="00031805" w:rsidRDefault="00031805" w:rsidP="00031805">
      <w:pPr>
        <w:rPr>
          <w:rFonts w:ascii="Arial" w:hAnsi="Arial" w:cs="Arial"/>
          <w:b/>
          <w:sz w:val="24"/>
        </w:rPr>
      </w:pPr>
      <w:r>
        <w:rPr>
          <w:rFonts w:ascii="Arial" w:hAnsi="Arial" w:cs="Arial"/>
          <w:b/>
          <w:color w:val="0000FF"/>
          <w:sz w:val="24"/>
        </w:rPr>
        <w:t>C1-213520</w:t>
      </w:r>
      <w:r>
        <w:rPr>
          <w:rFonts w:ascii="Arial" w:hAnsi="Arial" w:cs="Arial"/>
          <w:b/>
          <w:color w:val="0000FF"/>
          <w:sz w:val="24"/>
        </w:rPr>
        <w:tab/>
      </w:r>
      <w:r>
        <w:rPr>
          <w:rFonts w:ascii="Arial" w:hAnsi="Arial" w:cs="Arial"/>
          <w:b/>
          <w:sz w:val="24"/>
        </w:rPr>
        <w:t>5GMM procedure updating the default configured NSSAI</w:t>
      </w:r>
    </w:p>
    <w:p w14:paraId="46CEA4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CR-3347  rev  Cat: F (Rel-17)</w:t>
      </w:r>
      <w:r>
        <w:rPr>
          <w:i/>
        </w:rPr>
        <w:br/>
      </w:r>
      <w:r>
        <w:rPr>
          <w:i/>
        </w:rPr>
        <w:br/>
      </w:r>
      <w:r>
        <w:rPr>
          <w:i/>
        </w:rPr>
        <w:tab/>
      </w:r>
      <w:r>
        <w:rPr>
          <w:i/>
        </w:rPr>
        <w:tab/>
      </w:r>
      <w:r>
        <w:rPr>
          <w:i/>
        </w:rPr>
        <w:tab/>
      </w:r>
      <w:r>
        <w:rPr>
          <w:i/>
        </w:rPr>
        <w:tab/>
      </w:r>
      <w:r>
        <w:rPr>
          <w:i/>
        </w:rPr>
        <w:tab/>
        <w:t>Source: Nokia, Nokia Shanghai Bell</w:t>
      </w:r>
    </w:p>
    <w:p w14:paraId="34E1A5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C1-213798</w:t>
      </w:r>
      <w:r>
        <w:rPr>
          <w:color w:val="993300"/>
          <w:u w:val="single"/>
        </w:rPr>
        <w:t>.</w:t>
      </w:r>
    </w:p>
    <w:p w14:paraId="3BEF1B4C" w14:textId="0197C087" w:rsidR="00031805" w:rsidRDefault="00031805" w:rsidP="00031805">
      <w:pPr>
        <w:rPr>
          <w:rFonts w:ascii="Arial" w:hAnsi="Arial" w:cs="Arial"/>
          <w:b/>
          <w:sz w:val="24"/>
        </w:rPr>
      </w:pPr>
      <w:r>
        <w:rPr>
          <w:rFonts w:ascii="Arial" w:hAnsi="Arial" w:cs="Arial"/>
          <w:b/>
          <w:color w:val="0000FF"/>
          <w:sz w:val="24"/>
        </w:rPr>
        <w:t>C1-213542</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w:t>
      </w:r>
    </w:p>
    <w:p w14:paraId="68E82D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3 Cat: F (Rel-17)</w:t>
      </w:r>
      <w:r>
        <w:rPr>
          <w:i/>
        </w:rPr>
        <w:br/>
      </w:r>
      <w:r>
        <w:rPr>
          <w:i/>
        </w:rPr>
        <w:br/>
      </w:r>
      <w:r>
        <w:rPr>
          <w:i/>
        </w:rPr>
        <w:tab/>
      </w:r>
      <w:r>
        <w:rPr>
          <w:i/>
        </w:rPr>
        <w:tab/>
      </w:r>
      <w:r>
        <w:rPr>
          <w:i/>
        </w:rPr>
        <w:tab/>
      </w:r>
      <w:r>
        <w:rPr>
          <w:i/>
        </w:rPr>
        <w:tab/>
      </w:r>
      <w:r>
        <w:rPr>
          <w:i/>
        </w:rPr>
        <w:tab/>
        <w:t>Source: BlackBerry UK Ltd.</w:t>
      </w:r>
    </w:p>
    <w:p w14:paraId="1C2D8125" w14:textId="77777777" w:rsidR="00031805" w:rsidRDefault="00031805" w:rsidP="00031805">
      <w:pPr>
        <w:rPr>
          <w:color w:val="808080"/>
        </w:rPr>
      </w:pPr>
      <w:r>
        <w:rPr>
          <w:color w:val="808080"/>
        </w:rPr>
        <w:t>(Replaces C1-212857)</w:t>
      </w:r>
    </w:p>
    <w:p w14:paraId="0B207B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C1-213583</w:t>
      </w:r>
      <w:r>
        <w:rPr>
          <w:color w:val="993300"/>
          <w:u w:val="single"/>
        </w:rPr>
        <w:t>.</w:t>
      </w:r>
    </w:p>
    <w:p w14:paraId="35C1B93C" w14:textId="6181D542" w:rsidR="00031805" w:rsidRDefault="00031805" w:rsidP="00031805">
      <w:pPr>
        <w:rPr>
          <w:rFonts w:ascii="Arial" w:hAnsi="Arial" w:cs="Arial"/>
          <w:b/>
          <w:sz w:val="24"/>
        </w:rPr>
      </w:pPr>
      <w:r>
        <w:rPr>
          <w:rFonts w:ascii="Arial" w:hAnsi="Arial" w:cs="Arial"/>
          <w:b/>
          <w:color w:val="0000FF"/>
          <w:sz w:val="24"/>
        </w:rPr>
        <w:t>C1-213543</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w:t>
      </w:r>
    </w:p>
    <w:p w14:paraId="06BEC8F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9 Cat: F (Rel-17)</w:t>
      </w:r>
      <w:r>
        <w:rPr>
          <w:i/>
        </w:rPr>
        <w:br/>
      </w:r>
      <w:r>
        <w:rPr>
          <w:i/>
        </w:rPr>
        <w:br/>
      </w:r>
      <w:r>
        <w:rPr>
          <w:i/>
        </w:rPr>
        <w:tab/>
      </w:r>
      <w:r>
        <w:rPr>
          <w:i/>
        </w:rPr>
        <w:tab/>
      </w:r>
      <w:r>
        <w:rPr>
          <w:i/>
        </w:rPr>
        <w:tab/>
      </w:r>
      <w:r>
        <w:rPr>
          <w:i/>
        </w:rPr>
        <w:tab/>
      </w:r>
      <w:r>
        <w:rPr>
          <w:i/>
        </w:rPr>
        <w:tab/>
        <w:t>Source: BlackBerry UK Ltd.</w:t>
      </w:r>
    </w:p>
    <w:p w14:paraId="591268BF" w14:textId="77777777" w:rsidR="00031805" w:rsidRDefault="00031805" w:rsidP="00031805">
      <w:pPr>
        <w:rPr>
          <w:color w:val="808080"/>
        </w:rPr>
      </w:pPr>
      <w:r>
        <w:rPr>
          <w:color w:val="808080"/>
        </w:rPr>
        <w:t>(Replaces C1-212858)</w:t>
      </w:r>
    </w:p>
    <w:p w14:paraId="6C22E3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C1-213584</w:t>
      </w:r>
      <w:r>
        <w:rPr>
          <w:color w:val="993300"/>
          <w:u w:val="single"/>
        </w:rPr>
        <w:t>.</w:t>
      </w:r>
    </w:p>
    <w:p w14:paraId="4CDF251C" w14:textId="2424F1C5" w:rsidR="00031805" w:rsidRDefault="00031805" w:rsidP="00031805">
      <w:pPr>
        <w:rPr>
          <w:rFonts w:ascii="Arial" w:hAnsi="Arial" w:cs="Arial"/>
          <w:b/>
          <w:sz w:val="24"/>
        </w:rPr>
      </w:pPr>
      <w:r>
        <w:rPr>
          <w:rFonts w:ascii="Arial" w:hAnsi="Arial" w:cs="Arial"/>
          <w:b/>
          <w:color w:val="0000FF"/>
          <w:sz w:val="24"/>
        </w:rPr>
        <w:t>C1-213565</w:t>
      </w:r>
      <w:r>
        <w:rPr>
          <w:rFonts w:ascii="Arial" w:hAnsi="Arial" w:cs="Arial"/>
          <w:b/>
          <w:color w:val="0000FF"/>
          <w:sz w:val="24"/>
        </w:rPr>
        <w:tab/>
      </w:r>
      <w:r>
        <w:rPr>
          <w:rFonts w:ascii="Arial" w:hAnsi="Arial" w:cs="Arial"/>
          <w:b/>
          <w:sz w:val="24"/>
        </w:rPr>
        <w:t>Re-enabling of N1 mode when S1 mode is enabled</w:t>
      </w:r>
    </w:p>
    <w:p w14:paraId="0489B3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1 Cat: F (Rel-17)</w:t>
      </w:r>
      <w:r>
        <w:rPr>
          <w:i/>
        </w:rPr>
        <w:br/>
      </w:r>
      <w:r>
        <w:rPr>
          <w:i/>
        </w:rPr>
        <w:br/>
      </w:r>
      <w:r>
        <w:rPr>
          <w:i/>
        </w:rPr>
        <w:tab/>
      </w:r>
      <w:r>
        <w:rPr>
          <w:i/>
        </w:rPr>
        <w:tab/>
      </w:r>
      <w:r>
        <w:rPr>
          <w:i/>
        </w:rPr>
        <w:tab/>
      </w:r>
      <w:r>
        <w:rPr>
          <w:i/>
        </w:rPr>
        <w:tab/>
      </w:r>
      <w:r>
        <w:rPr>
          <w:i/>
        </w:rPr>
        <w:tab/>
        <w:t>Source: Apple</w:t>
      </w:r>
    </w:p>
    <w:p w14:paraId="10C1862E" w14:textId="77777777" w:rsidR="00031805" w:rsidRDefault="00031805" w:rsidP="00031805">
      <w:pPr>
        <w:rPr>
          <w:color w:val="808080"/>
        </w:rPr>
      </w:pPr>
      <w:r>
        <w:rPr>
          <w:color w:val="808080"/>
        </w:rPr>
        <w:t>(Replaces C1-213283)</w:t>
      </w:r>
    </w:p>
    <w:p w14:paraId="360210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5BC957" w14:textId="6906F7CA" w:rsidR="00031805" w:rsidRDefault="00031805" w:rsidP="00031805">
      <w:pPr>
        <w:rPr>
          <w:rFonts w:ascii="Arial" w:hAnsi="Arial" w:cs="Arial"/>
          <w:b/>
          <w:sz w:val="24"/>
        </w:rPr>
      </w:pPr>
      <w:r>
        <w:rPr>
          <w:rFonts w:ascii="Arial" w:hAnsi="Arial" w:cs="Arial"/>
          <w:b/>
          <w:color w:val="0000FF"/>
          <w:sz w:val="24"/>
        </w:rPr>
        <w:t>C1-213566</w:t>
      </w:r>
      <w:r>
        <w:rPr>
          <w:rFonts w:ascii="Arial" w:hAnsi="Arial" w:cs="Arial"/>
          <w:b/>
          <w:color w:val="0000FF"/>
          <w:sz w:val="24"/>
        </w:rPr>
        <w:tab/>
      </w:r>
      <w:r>
        <w:rPr>
          <w:rFonts w:ascii="Arial" w:hAnsi="Arial" w:cs="Arial"/>
          <w:b/>
          <w:sz w:val="24"/>
        </w:rPr>
        <w:t>Access barring for access categories '0' and '2' while timer RRC T302 is active</w:t>
      </w:r>
    </w:p>
    <w:p w14:paraId="0CFC30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1 Cat: F (Rel-17)</w:t>
      </w:r>
      <w:r>
        <w:rPr>
          <w:i/>
        </w:rPr>
        <w:br/>
      </w:r>
      <w:r>
        <w:rPr>
          <w:i/>
        </w:rPr>
        <w:br/>
      </w:r>
      <w:r>
        <w:rPr>
          <w:i/>
        </w:rPr>
        <w:tab/>
      </w:r>
      <w:r>
        <w:rPr>
          <w:i/>
        </w:rPr>
        <w:tab/>
      </w:r>
      <w:r>
        <w:rPr>
          <w:i/>
        </w:rPr>
        <w:tab/>
      </w:r>
      <w:r>
        <w:rPr>
          <w:i/>
        </w:rPr>
        <w:tab/>
      </w:r>
      <w:r>
        <w:rPr>
          <w:i/>
        </w:rPr>
        <w:tab/>
        <w:t>Source: Apple</w:t>
      </w:r>
    </w:p>
    <w:p w14:paraId="531C9368" w14:textId="77777777" w:rsidR="00031805" w:rsidRDefault="00031805" w:rsidP="00031805">
      <w:pPr>
        <w:rPr>
          <w:color w:val="808080"/>
        </w:rPr>
      </w:pPr>
      <w:r>
        <w:rPr>
          <w:color w:val="808080"/>
        </w:rPr>
        <w:t>(Replaces C1-213164)</w:t>
      </w:r>
    </w:p>
    <w:p w14:paraId="64B527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C1-213939</w:t>
      </w:r>
      <w:r>
        <w:rPr>
          <w:color w:val="993300"/>
          <w:u w:val="single"/>
        </w:rPr>
        <w:t>.</w:t>
      </w:r>
    </w:p>
    <w:p w14:paraId="4B5CE469" w14:textId="5B7668B9" w:rsidR="00031805" w:rsidRDefault="00031805" w:rsidP="00031805">
      <w:pPr>
        <w:rPr>
          <w:rFonts w:ascii="Arial" w:hAnsi="Arial" w:cs="Arial"/>
          <w:b/>
          <w:sz w:val="24"/>
        </w:rPr>
      </w:pPr>
      <w:r>
        <w:rPr>
          <w:rFonts w:ascii="Arial" w:hAnsi="Arial" w:cs="Arial"/>
          <w:b/>
          <w:color w:val="0000FF"/>
          <w:sz w:val="24"/>
        </w:rPr>
        <w:t>C1-213575</w:t>
      </w:r>
      <w:r>
        <w:rPr>
          <w:rFonts w:ascii="Arial" w:hAnsi="Arial" w:cs="Arial"/>
          <w:b/>
          <w:color w:val="0000FF"/>
          <w:sz w:val="24"/>
        </w:rPr>
        <w:tab/>
      </w:r>
      <w:r>
        <w:rPr>
          <w:rFonts w:ascii="Arial" w:hAnsi="Arial" w:cs="Arial"/>
          <w:b/>
          <w:sz w:val="24"/>
        </w:rPr>
        <w:t>Retransmission timer starting for T3520 with emergency PDU session</w:t>
      </w:r>
    </w:p>
    <w:p w14:paraId="417A09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CR-3172  rev 1 Cat: F (Rel-17)</w:t>
      </w:r>
      <w:r>
        <w:rPr>
          <w:i/>
        </w:rPr>
        <w:br/>
      </w:r>
      <w:r>
        <w:rPr>
          <w:i/>
        </w:rPr>
        <w:lastRenderedPageBreak/>
        <w:br/>
      </w:r>
      <w:r>
        <w:rPr>
          <w:i/>
        </w:rPr>
        <w:tab/>
      </w:r>
      <w:r>
        <w:rPr>
          <w:i/>
        </w:rPr>
        <w:tab/>
      </w:r>
      <w:r>
        <w:rPr>
          <w:i/>
        </w:rPr>
        <w:tab/>
      </w:r>
      <w:r>
        <w:rPr>
          <w:i/>
        </w:rPr>
        <w:tab/>
      </w:r>
      <w:r>
        <w:rPr>
          <w:i/>
        </w:rPr>
        <w:tab/>
        <w:t>Source: OPPO / Rae</w:t>
      </w:r>
    </w:p>
    <w:p w14:paraId="7BFF478B" w14:textId="77777777" w:rsidR="00031805" w:rsidRDefault="00031805" w:rsidP="00031805">
      <w:pPr>
        <w:rPr>
          <w:color w:val="808080"/>
        </w:rPr>
      </w:pPr>
      <w:r>
        <w:rPr>
          <w:color w:val="808080"/>
        </w:rPr>
        <w:t>(Replaces C1-212940)</w:t>
      </w:r>
    </w:p>
    <w:p w14:paraId="7D3D5F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9C55E0" w14:textId="5A6BBE72" w:rsidR="00031805" w:rsidRDefault="00031805" w:rsidP="00031805">
      <w:pPr>
        <w:rPr>
          <w:rFonts w:ascii="Arial" w:hAnsi="Arial" w:cs="Arial"/>
          <w:b/>
          <w:sz w:val="24"/>
        </w:rPr>
      </w:pPr>
      <w:r>
        <w:rPr>
          <w:rFonts w:ascii="Arial" w:hAnsi="Arial" w:cs="Arial"/>
          <w:b/>
          <w:color w:val="0000FF"/>
          <w:sz w:val="24"/>
        </w:rPr>
        <w:t>C1-213577</w:t>
      </w:r>
      <w:r>
        <w:rPr>
          <w:rFonts w:ascii="Arial" w:hAnsi="Arial" w:cs="Arial"/>
          <w:b/>
          <w:color w:val="0000FF"/>
          <w:sz w:val="24"/>
        </w:rPr>
        <w:tab/>
      </w:r>
      <w:r>
        <w:rPr>
          <w:rFonts w:ascii="Arial" w:hAnsi="Arial" w:cs="Arial"/>
          <w:b/>
          <w:sz w:val="24"/>
        </w:rPr>
        <w:t>Add EMM SR procedure for non-integrity protected reject message</w:t>
      </w:r>
    </w:p>
    <w:p w14:paraId="66F353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CR-3175  rev 1 Cat: F (Rel-17)</w:t>
      </w:r>
      <w:r>
        <w:rPr>
          <w:i/>
        </w:rPr>
        <w:br/>
      </w:r>
      <w:r>
        <w:rPr>
          <w:i/>
        </w:rPr>
        <w:br/>
      </w:r>
      <w:r>
        <w:rPr>
          <w:i/>
        </w:rPr>
        <w:tab/>
      </w:r>
      <w:r>
        <w:rPr>
          <w:i/>
        </w:rPr>
        <w:tab/>
      </w:r>
      <w:r>
        <w:rPr>
          <w:i/>
        </w:rPr>
        <w:tab/>
      </w:r>
      <w:r>
        <w:rPr>
          <w:i/>
        </w:rPr>
        <w:tab/>
      </w:r>
      <w:r>
        <w:rPr>
          <w:i/>
        </w:rPr>
        <w:tab/>
        <w:t>Source: OPPO / Rae</w:t>
      </w:r>
    </w:p>
    <w:p w14:paraId="441FD30D" w14:textId="77777777" w:rsidR="00031805" w:rsidRDefault="00031805" w:rsidP="00031805">
      <w:pPr>
        <w:rPr>
          <w:color w:val="808080"/>
        </w:rPr>
      </w:pPr>
      <w:r>
        <w:rPr>
          <w:color w:val="808080"/>
        </w:rPr>
        <w:t>(Replaces C1-212943)</w:t>
      </w:r>
    </w:p>
    <w:p w14:paraId="1819ED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610D3" w14:textId="51C10525" w:rsidR="00031805" w:rsidRDefault="00031805" w:rsidP="00031805">
      <w:pPr>
        <w:rPr>
          <w:rFonts w:ascii="Arial" w:hAnsi="Arial" w:cs="Arial"/>
          <w:b/>
          <w:sz w:val="24"/>
        </w:rPr>
      </w:pPr>
      <w:r>
        <w:rPr>
          <w:rFonts w:ascii="Arial" w:hAnsi="Arial" w:cs="Arial"/>
          <w:b/>
          <w:color w:val="0000FF"/>
          <w:sz w:val="24"/>
        </w:rPr>
        <w:t>C1-213578</w:t>
      </w:r>
      <w:r>
        <w:rPr>
          <w:rFonts w:ascii="Arial" w:hAnsi="Arial" w:cs="Arial"/>
          <w:b/>
          <w:color w:val="0000FF"/>
          <w:sz w:val="24"/>
        </w:rPr>
        <w:tab/>
      </w:r>
      <w:r>
        <w:rPr>
          <w:rFonts w:ascii="Arial" w:hAnsi="Arial" w:cs="Arial"/>
          <w:b/>
          <w:sz w:val="24"/>
        </w:rPr>
        <w:t>Add 5GMM SR procedure for non-integrity protected reject message</w:t>
      </w:r>
    </w:p>
    <w:p w14:paraId="5886288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CR-3524  rev 1 Cat: F (Rel-17)</w:t>
      </w:r>
      <w:r>
        <w:rPr>
          <w:i/>
        </w:rPr>
        <w:br/>
      </w:r>
      <w:r>
        <w:rPr>
          <w:i/>
        </w:rPr>
        <w:br/>
      </w:r>
      <w:r>
        <w:rPr>
          <w:i/>
        </w:rPr>
        <w:tab/>
      </w:r>
      <w:r>
        <w:rPr>
          <w:i/>
        </w:rPr>
        <w:tab/>
      </w:r>
      <w:r>
        <w:rPr>
          <w:i/>
        </w:rPr>
        <w:tab/>
      </w:r>
      <w:r>
        <w:rPr>
          <w:i/>
        </w:rPr>
        <w:tab/>
      </w:r>
      <w:r>
        <w:rPr>
          <w:i/>
        </w:rPr>
        <w:tab/>
        <w:t>Source: OPPO / Rae</w:t>
      </w:r>
    </w:p>
    <w:p w14:paraId="4664009D" w14:textId="77777777" w:rsidR="00031805" w:rsidRDefault="00031805" w:rsidP="00031805">
      <w:pPr>
        <w:rPr>
          <w:color w:val="808080"/>
        </w:rPr>
      </w:pPr>
      <w:r>
        <w:rPr>
          <w:color w:val="808080"/>
        </w:rPr>
        <w:t>(Replaces C1-212954)</w:t>
      </w:r>
    </w:p>
    <w:p w14:paraId="44D17A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F32C2" w14:textId="4E1B026F" w:rsidR="00031805" w:rsidRDefault="00031805" w:rsidP="00031805">
      <w:pPr>
        <w:rPr>
          <w:rFonts w:ascii="Arial" w:hAnsi="Arial" w:cs="Arial"/>
          <w:b/>
          <w:sz w:val="24"/>
        </w:rPr>
      </w:pPr>
      <w:r>
        <w:rPr>
          <w:rFonts w:ascii="Arial" w:hAnsi="Arial" w:cs="Arial"/>
          <w:b/>
          <w:color w:val="0000FF"/>
          <w:sz w:val="24"/>
        </w:rPr>
        <w:t>C1-213583</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connection/PDU session</w:t>
      </w:r>
    </w:p>
    <w:p w14:paraId="5BCC42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4 Cat: F (Rel-17)</w:t>
      </w:r>
      <w:r>
        <w:rPr>
          <w:i/>
        </w:rPr>
        <w:br/>
      </w:r>
      <w:r>
        <w:rPr>
          <w:i/>
        </w:rPr>
        <w:br/>
      </w:r>
      <w:r>
        <w:rPr>
          <w:i/>
        </w:rPr>
        <w:tab/>
      </w:r>
      <w:r>
        <w:rPr>
          <w:i/>
        </w:rPr>
        <w:tab/>
      </w:r>
      <w:r>
        <w:rPr>
          <w:i/>
        </w:rPr>
        <w:tab/>
      </w:r>
      <w:r>
        <w:rPr>
          <w:i/>
        </w:rPr>
        <w:tab/>
      </w:r>
      <w:r>
        <w:rPr>
          <w:i/>
        </w:rPr>
        <w:tab/>
        <w:t>Source: BlackBerry UK Ltd.</w:t>
      </w:r>
    </w:p>
    <w:p w14:paraId="59687C06" w14:textId="77777777" w:rsidR="00031805" w:rsidRDefault="00031805" w:rsidP="00031805">
      <w:pPr>
        <w:rPr>
          <w:color w:val="808080"/>
        </w:rPr>
      </w:pPr>
      <w:r>
        <w:rPr>
          <w:color w:val="808080"/>
        </w:rPr>
        <w:t>(Replaces C1-213542)</w:t>
      </w:r>
    </w:p>
    <w:p w14:paraId="74BB91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94718" w14:textId="232C8913" w:rsidR="00031805" w:rsidRDefault="00031805" w:rsidP="00031805">
      <w:pPr>
        <w:rPr>
          <w:rFonts w:ascii="Arial" w:hAnsi="Arial" w:cs="Arial"/>
          <w:b/>
          <w:sz w:val="24"/>
        </w:rPr>
      </w:pPr>
      <w:r>
        <w:rPr>
          <w:rFonts w:ascii="Arial" w:hAnsi="Arial" w:cs="Arial"/>
          <w:b/>
          <w:color w:val="0000FF"/>
          <w:sz w:val="24"/>
        </w:rPr>
        <w:t>C1-213584</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session/PDN connection</w:t>
      </w:r>
    </w:p>
    <w:p w14:paraId="076D91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10 Cat: F (Rel-17)</w:t>
      </w:r>
      <w:r>
        <w:rPr>
          <w:i/>
        </w:rPr>
        <w:br/>
      </w:r>
      <w:r>
        <w:rPr>
          <w:i/>
        </w:rPr>
        <w:br/>
      </w:r>
      <w:r>
        <w:rPr>
          <w:i/>
        </w:rPr>
        <w:tab/>
      </w:r>
      <w:r>
        <w:rPr>
          <w:i/>
        </w:rPr>
        <w:tab/>
      </w:r>
      <w:r>
        <w:rPr>
          <w:i/>
        </w:rPr>
        <w:tab/>
      </w:r>
      <w:r>
        <w:rPr>
          <w:i/>
        </w:rPr>
        <w:tab/>
      </w:r>
      <w:r>
        <w:rPr>
          <w:i/>
        </w:rPr>
        <w:tab/>
        <w:t>Source: BlackBerry UK Ltd.</w:t>
      </w:r>
    </w:p>
    <w:p w14:paraId="675D7D16" w14:textId="77777777" w:rsidR="00031805" w:rsidRDefault="00031805" w:rsidP="00031805">
      <w:pPr>
        <w:rPr>
          <w:color w:val="808080"/>
        </w:rPr>
      </w:pPr>
      <w:r>
        <w:rPr>
          <w:color w:val="808080"/>
        </w:rPr>
        <w:t>(Replaces C1-213543)</w:t>
      </w:r>
    </w:p>
    <w:p w14:paraId="230630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936A1A" w14:textId="02F7D080" w:rsidR="00031805" w:rsidRDefault="00031805" w:rsidP="00031805">
      <w:pPr>
        <w:rPr>
          <w:rFonts w:ascii="Arial" w:hAnsi="Arial" w:cs="Arial"/>
          <w:b/>
          <w:sz w:val="24"/>
        </w:rPr>
      </w:pPr>
      <w:r>
        <w:rPr>
          <w:rFonts w:ascii="Arial" w:hAnsi="Arial" w:cs="Arial"/>
          <w:b/>
          <w:color w:val="0000FF"/>
          <w:sz w:val="24"/>
        </w:rPr>
        <w:t>C1-213585</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when receiving #54 during transfer or interworking of existing PDN connection/PDU session</w:t>
      </w:r>
    </w:p>
    <w:p w14:paraId="1B69C4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CR-2994  rev 2 Cat: F (Rel-17)</w:t>
      </w:r>
      <w:r>
        <w:rPr>
          <w:i/>
        </w:rPr>
        <w:br/>
      </w:r>
      <w:r>
        <w:rPr>
          <w:i/>
        </w:rPr>
        <w:br/>
      </w:r>
      <w:r>
        <w:rPr>
          <w:i/>
        </w:rPr>
        <w:tab/>
      </w:r>
      <w:r>
        <w:rPr>
          <w:i/>
        </w:rPr>
        <w:tab/>
      </w:r>
      <w:r>
        <w:rPr>
          <w:i/>
        </w:rPr>
        <w:tab/>
      </w:r>
      <w:r>
        <w:rPr>
          <w:i/>
        </w:rPr>
        <w:tab/>
      </w:r>
      <w:r>
        <w:rPr>
          <w:i/>
        </w:rPr>
        <w:tab/>
        <w:t>Source: BlackBerry UK Ltd.</w:t>
      </w:r>
    </w:p>
    <w:p w14:paraId="6559B572" w14:textId="77777777" w:rsidR="00031805" w:rsidRDefault="00031805" w:rsidP="00031805">
      <w:pPr>
        <w:rPr>
          <w:color w:val="808080"/>
        </w:rPr>
      </w:pPr>
      <w:r>
        <w:rPr>
          <w:color w:val="808080"/>
        </w:rPr>
        <w:t>(Replaces C1-212859)</w:t>
      </w:r>
    </w:p>
    <w:p w14:paraId="679A4F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67F16" w14:textId="5D114EAA" w:rsidR="00031805" w:rsidRDefault="00031805" w:rsidP="00031805">
      <w:pPr>
        <w:rPr>
          <w:rFonts w:ascii="Arial" w:hAnsi="Arial" w:cs="Arial"/>
          <w:b/>
          <w:sz w:val="24"/>
        </w:rPr>
      </w:pPr>
      <w:r>
        <w:rPr>
          <w:rFonts w:ascii="Arial" w:hAnsi="Arial" w:cs="Arial"/>
          <w:b/>
          <w:color w:val="0000FF"/>
          <w:sz w:val="24"/>
        </w:rPr>
        <w:lastRenderedPageBreak/>
        <w:t>C1-213627</w:t>
      </w:r>
      <w:r>
        <w:rPr>
          <w:rFonts w:ascii="Arial" w:hAnsi="Arial" w:cs="Arial"/>
          <w:b/>
          <w:color w:val="0000FF"/>
          <w:sz w:val="24"/>
        </w:rPr>
        <w:tab/>
      </w:r>
      <w:r>
        <w:rPr>
          <w:rFonts w:ascii="Arial" w:hAnsi="Arial" w:cs="Arial"/>
          <w:b/>
          <w:sz w:val="24"/>
        </w:rPr>
        <w:t>Clarification of access control checks for specific procedures initiated in 5GMM-CONNECTED mode with RRC Inactive</w:t>
      </w:r>
    </w:p>
    <w:p w14:paraId="4C75C6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CR-2913  rev 3 Cat: F (Rel-17)</w:t>
      </w:r>
      <w:r>
        <w:rPr>
          <w:i/>
        </w:rPr>
        <w:br/>
      </w:r>
      <w:r>
        <w:rPr>
          <w:i/>
        </w:rPr>
        <w:br/>
      </w:r>
      <w:r>
        <w:rPr>
          <w:i/>
        </w:rPr>
        <w:tab/>
      </w:r>
      <w:r>
        <w:rPr>
          <w:i/>
        </w:rPr>
        <w:tab/>
      </w:r>
      <w:r>
        <w:rPr>
          <w:i/>
        </w:rPr>
        <w:tab/>
      </w:r>
      <w:r>
        <w:rPr>
          <w:i/>
        </w:rPr>
        <w:tab/>
      </w:r>
      <w:r>
        <w:rPr>
          <w:i/>
        </w:rPr>
        <w:tab/>
        <w:t>Source: Apple</w:t>
      </w:r>
    </w:p>
    <w:p w14:paraId="5E5E985F" w14:textId="77777777" w:rsidR="00031805" w:rsidRDefault="00031805" w:rsidP="00031805">
      <w:pPr>
        <w:rPr>
          <w:color w:val="808080"/>
        </w:rPr>
      </w:pPr>
      <w:r>
        <w:rPr>
          <w:color w:val="808080"/>
        </w:rPr>
        <w:t>(Replaces C1-213137)</w:t>
      </w:r>
    </w:p>
    <w:p w14:paraId="37B918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3BA4D" w14:textId="0F3250DE" w:rsidR="00031805" w:rsidRDefault="00031805" w:rsidP="00031805">
      <w:pPr>
        <w:rPr>
          <w:rFonts w:ascii="Arial" w:hAnsi="Arial" w:cs="Arial"/>
          <w:b/>
          <w:sz w:val="24"/>
        </w:rPr>
      </w:pPr>
      <w:r>
        <w:rPr>
          <w:rFonts w:ascii="Arial" w:hAnsi="Arial" w:cs="Arial"/>
          <w:b/>
          <w:color w:val="0000FF"/>
          <w:sz w:val="24"/>
        </w:rPr>
        <w:t>C1-213641</w:t>
      </w:r>
      <w:r>
        <w:rPr>
          <w:rFonts w:ascii="Arial" w:hAnsi="Arial" w:cs="Arial"/>
          <w:b/>
          <w:color w:val="0000FF"/>
          <w:sz w:val="24"/>
        </w:rPr>
        <w:tab/>
      </w:r>
      <w:r>
        <w:rPr>
          <w:rFonts w:ascii="Arial" w:hAnsi="Arial" w:cs="Arial"/>
          <w:b/>
          <w:sz w:val="24"/>
        </w:rPr>
        <w:t>Editorial corrections in TS 23.122</w:t>
      </w:r>
    </w:p>
    <w:p w14:paraId="447284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CR-0718  rev 1 Cat: D (Rel-17)</w:t>
      </w:r>
      <w:r>
        <w:rPr>
          <w:i/>
        </w:rPr>
        <w:br/>
      </w:r>
      <w:r>
        <w:rPr>
          <w:i/>
        </w:rPr>
        <w:br/>
      </w:r>
      <w:r>
        <w:rPr>
          <w:i/>
        </w:rPr>
        <w:tab/>
      </w:r>
      <w:r>
        <w:rPr>
          <w:i/>
        </w:rPr>
        <w:tab/>
      </w:r>
      <w:r>
        <w:rPr>
          <w:i/>
        </w:rPr>
        <w:tab/>
      </w:r>
      <w:r>
        <w:rPr>
          <w:i/>
        </w:rPr>
        <w:tab/>
      </w:r>
      <w:r>
        <w:rPr>
          <w:i/>
        </w:rPr>
        <w:tab/>
        <w:t>Source: ZTE / Hannah</w:t>
      </w:r>
    </w:p>
    <w:p w14:paraId="29324B1B" w14:textId="77777777" w:rsidR="00031805" w:rsidRDefault="00031805" w:rsidP="00031805">
      <w:pPr>
        <w:rPr>
          <w:color w:val="808080"/>
        </w:rPr>
      </w:pPr>
      <w:r>
        <w:rPr>
          <w:color w:val="808080"/>
        </w:rPr>
        <w:t>(Replaces C1-213231)</w:t>
      </w:r>
    </w:p>
    <w:p w14:paraId="4BCADAD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0AD3" w14:textId="6BDDD55E" w:rsidR="00031805" w:rsidRDefault="00031805" w:rsidP="00031805">
      <w:pPr>
        <w:rPr>
          <w:rFonts w:ascii="Arial" w:hAnsi="Arial" w:cs="Arial"/>
          <w:b/>
          <w:sz w:val="24"/>
        </w:rPr>
      </w:pPr>
      <w:r>
        <w:rPr>
          <w:rFonts w:ascii="Arial" w:hAnsi="Arial" w:cs="Arial"/>
          <w:b/>
          <w:color w:val="0000FF"/>
          <w:sz w:val="24"/>
        </w:rPr>
        <w:t>C1-213645</w:t>
      </w:r>
      <w:r>
        <w:rPr>
          <w:rFonts w:ascii="Arial" w:hAnsi="Arial" w:cs="Arial"/>
          <w:b/>
          <w:color w:val="0000FF"/>
          <w:sz w:val="24"/>
        </w:rPr>
        <w:tab/>
      </w:r>
      <w:r>
        <w:rPr>
          <w:rFonts w:ascii="Arial" w:hAnsi="Arial" w:cs="Arial"/>
          <w:b/>
          <w:sz w:val="24"/>
        </w:rPr>
        <w:t>Clarification on NSSAI related AT commands</w:t>
      </w:r>
    </w:p>
    <w:p w14:paraId="1E4AB57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CR-0726  rev 1 Cat: F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Huawei, </w:t>
      </w:r>
      <w:proofErr w:type="spellStart"/>
      <w:r>
        <w:rPr>
          <w:i/>
        </w:rPr>
        <w:t>HiSilicon</w:t>
      </w:r>
      <w:proofErr w:type="spellEnd"/>
      <w:r>
        <w:rPr>
          <w:i/>
        </w:rPr>
        <w:t xml:space="preserve">  / Carlson</w:t>
      </w:r>
    </w:p>
    <w:p w14:paraId="0C87124C" w14:textId="77777777" w:rsidR="00031805" w:rsidRDefault="00031805" w:rsidP="00031805">
      <w:pPr>
        <w:rPr>
          <w:color w:val="808080"/>
        </w:rPr>
      </w:pPr>
      <w:r>
        <w:rPr>
          <w:color w:val="808080"/>
        </w:rPr>
        <w:t>(Replaces C1-212962)</w:t>
      </w:r>
    </w:p>
    <w:p w14:paraId="07E25B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F6F09" w14:textId="26B9C0AE" w:rsidR="00031805" w:rsidRDefault="00031805" w:rsidP="00031805">
      <w:pPr>
        <w:rPr>
          <w:rFonts w:ascii="Arial" w:hAnsi="Arial" w:cs="Arial"/>
          <w:b/>
          <w:sz w:val="24"/>
        </w:rPr>
      </w:pPr>
      <w:r>
        <w:rPr>
          <w:rFonts w:ascii="Arial" w:hAnsi="Arial" w:cs="Arial"/>
          <w:b/>
          <w:color w:val="0000FF"/>
          <w:sz w:val="24"/>
        </w:rPr>
        <w:t>C1-213646</w:t>
      </w:r>
      <w:r>
        <w:rPr>
          <w:rFonts w:ascii="Arial" w:hAnsi="Arial" w:cs="Arial"/>
          <w:b/>
          <w:color w:val="0000FF"/>
          <w:sz w:val="24"/>
        </w:rPr>
        <w:tab/>
      </w:r>
      <w:r>
        <w:rPr>
          <w:rFonts w:ascii="Arial" w:hAnsi="Arial" w:cs="Arial"/>
          <w:b/>
          <w:sz w:val="24"/>
        </w:rPr>
        <w:t>Clarification of Collision of PDU session establishment procedure and network-requested PDU session release procedure for MA PDU sessions</w:t>
      </w:r>
    </w:p>
    <w:p w14:paraId="184281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CR-3185  rev 1 Cat: F (Rel-17)</w:t>
      </w:r>
      <w:r>
        <w:rPr>
          <w:i/>
        </w:rPr>
        <w:br/>
      </w:r>
      <w:r>
        <w:rPr>
          <w:i/>
        </w:rPr>
        <w:br/>
      </w:r>
      <w:r>
        <w:rPr>
          <w:i/>
        </w:rPr>
        <w:tab/>
      </w:r>
      <w:r>
        <w:rPr>
          <w:i/>
        </w:rPr>
        <w:tab/>
      </w:r>
      <w:r>
        <w:rPr>
          <w:i/>
        </w:rPr>
        <w:tab/>
      </w:r>
      <w:r>
        <w:rPr>
          <w:i/>
        </w:rPr>
        <w:tab/>
      </w:r>
      <w:r>
        <w:rPr>
          <w:i/>
        </w:rPr>
        <w:tab/>
        <w:t>Source: MediaTek Inc.  / Carlson</w:t>
      </w:r>
    </w:p>
    <w:p w14:paraId="4EFD7795" w14:textId="77777777" w:rsidR="00031805" w:rsidRDefault="00031805" w:rsidP="00031805">
      <w:pPr>
        <w:rPr>
          <w:color w:val="808080"/>
        </w:rPr>
      </w:pPr>
      <w:r>
        <w:rPr>
          <w:color w:val="808080"/>
        </w:rPr>
        <w:t>(Replaces C1-212968)</w:t>
      </w:r>
    </w:p>
    <w:p w14:paraId="29C7C47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1A3E9" w14:textId="33697CE6" w:rsidR="00031805" w:rsidRDefault="00031805" w:rsidP="00031805">
      <w:pPr>
        <w:rPr>
          <w:rFonts w:ascii="Arial" w:hAnsi="Arial" w:cs="Arial"/>
          <w:b/>
          <w:sz w:val="24"/>
        </w:rPr>
      </w:pPr>
      <w:r>
        <w:rPr>
          <w:rFonts w:ascii="Arial" w:hAnsi="Arial" w:cs="Arial"/>
          <w:b/>
          <w:color w:val="0000FF"/>
          <w:sz w:val="24"/>
        </w:rPr>
        <w:t>C1-213669</w:t>
      </w:r>
      <w:r>
        <w:rPr>
          <w:rFonts w:ascii="Arial" w:hAnsi="Arial" w:cs="Arial"/>
          <w:b/>
          <w:color w:val="0000FF"/>
          <w:sz w:val="24"/>
        </w:rPr>
        <w:tab/>
      </w:r>
      <w:r>
        <w:rPr>
          <w:rFonts w:ascii="Arial" w:hAnsi="Arial" w:cs="Arial"/>
          <w:b/>
          <w:sz w:val="24"/>
        </w:rPr>
        <w:t>Disabling of N1 mode capability after failure in service request procedure triggered due to Emergency Service Fallback</w:t>
      </w:r>
    </w:p>
    <w:p w14:paraId="44D2DF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CR-3230  rev 1 Cat: F (Rel-17)</w:t>
      </w:r>
      <w:r>
        <w:rPr>
          <w:i/>
        </w:rPr>
        <w:br/>
      </w:r>
      <w:r>
        <w:rPr>
          <w:i/>
        </w:rPr>
        <w:br/>
      </w:r>
      <w:r>
        <w:rPr>
          <w:i/>
        </w:rPr>
        <w:tab/>
      </w:r>
      <w:r>
        <w:rPr>
          <w:i/>
        </w:rPr>
        <w:tab/>
      </w:r>
      <w:r>
        <w:rPr>
          <w:i/>
        </w:rPr>
        <w:tab/>
      </w:r>
      <w:r>
        <w:rPr>
          <w:i/>
        </w:rPr>
        <w:tab/>
      </w:r>
      <w:r>
        <w:rPr>
          <w:i/>
        </w:rPr>
        <w:tab/>
        <w:t>Source: Apple</w:t>
      </w:r>
    </w:p>
    <w:p w14:paraId="53928993" w14:textId="77777777" w:rsidR="00031805" w:rsidRDefault="00031805" w:rsidP="00031805">
      <w:pPr>
        <w:rPr>
          <w:color w:val="808080"/>
        </w:rPr>
      </w:pPr>
      <w:r>
        <w:rPr>
          <w:color w:val="808080"/>
        </w:rPr>
        <w:t>(Replaces C1-213157)</w:t>
      </w:r>
    </w:p>
    <w:p w14:paraId="2DF746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94EA1" w14:textId="426251E0" w:rsidR="00031805" w:rsidRDefault="00031805" w:rsidP="00031805">
      <w:pPr>
        <w:rPr>
          <w:rFonts w:ascii="Arial" w:hAnsi="Arial" w:cs="Arial"/>
          <w:b/>
          <w:sz w:val="24"/>
        </w:rPr>
      </w:pPr>
      <w:r>
        <w:rPr>
          <w:rFonts w:ascii="Arial" w:hAnsi="Arial" w:cs="Arial"/>
          <w:b/>
          <w:color w:val="0000FF"/>
          <w:sz w:val="24"/>
        </w:rPr>
        <w:t>C1-213672</w:t>
      </w:r>
      <w:r>
        <w:rPr>
          <w:rFonts w:ascii="Arial" w:hAnsi="Arial" w:cs="Arial"/>
          <w:b/>
          <w:color w:val="0000FF"/>
          <w:sz w:val="24"/>
        </w:rPr>
        <w:tab/>
      </w:r>
      <w:r>
        <w:rPr>
          <w:rFonts w:ascii="Arial" w:hAnsi="Arial" w:cs="Arial"/>
          <w:b/>
          <w:sz w:val="24"/>
        </w:rPr>
        <w:t>Correcting the NOTEs related to changes in some IEI values across releases</w:t>
      </w:r>
    </w:p>
    <w:p w14:paraId="33C469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CR-3240  rev 1 Cat: F (Rel-17)</w:t>
      </w:r>
      <w:r>
        <w:rPr>
          <w:i/>
        </w:rPr>
        <w:br/>
      </w:r>
      <w:r>
        <w:rPr>
          <w:i/>
        </w:rPr>
        <w:lastRenderedPageBreak/>
        <w:br/>
      </w:r>
      <w:r>
        <w:rPr>
          <w:i/>
        </w:rPr>
        <w:tab/>
      </w:r>
      <w:r>
        <w:rPr>
          <w:i/>
        </w:rPr>
        <w:tab/>
      </w:r>
      <w:r>
        <w:rPr>
          <w:i/>
        </w:rPr>
        <w:tab/>
      </w:r>
      <w:r>
        <w:rPr>
          <w:i/>
        </w:rPr>
        <w:tab/>
      </w:r>
      <w:r>
        <w:rPr>
          <w:i/>
        </w:rPr>
        <w:tab/>
        <w:t>Source: Nokia, Nokia Shanghai Bell</w:t>
      </w:r>
    </w:p>
    <w:p w14:paraId="3AF7AB99" w14:textId="77777777" w:rsidR="00031805" w:rsidRDefault="00031805" w:rsidP="00031805">
      <w:pPr>
        <w:rPr>
          <w:color w:val="808080"/>
        </w:rPr>
      </w:pPr>
      <w:r>
        <w:rPr>
          <w:color w:val="808080"/>
        </w:rPr>
        <w:t>(Replaces C1-213173)</w:t>
      </w:r>
    </w:p>
    <w:p w14:paraId="1101DC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BE075" w14:textId="3014DAB5" w:rsidR="00031805" w:rsidRDefault="00031805" w:rsidP="00031805">
      <w:pPr>
        <w:rPr>
          <w:rFonts w:ascii="Arial" w:hAnsi="Arial" w:cs="Arial"/>
          <w:b/>
          <w:sz w:val="24"/>
        </w:rPr>
      </w:pPr>
      <w:r>
        <w:rPr>
          <w:rFonts w:ascii="Arial" w:hAnsi="Arial" w:cs="Arial"/>
          <w:b/>
          <w:color w:val="0000FF"/>
          <w:sz w:val="24"/>
        </w:rPr>
        <w:t>C1-213675</w:t>
      </w:r>
      <w:r>
        <w:rPr>
          <w:rFonts w:ascii="Arial" w:hAnsi="Arial" w:cs="Arial"/>
          <w:b/>
          <w:color w:val="0000FF"/>
          <w:sz w:val="24"/>
        </w:rPr>
        <w:tab/>
      </w:r>
      <w:r>
        <w:rPr>
          <w:rFonts w:ascii="Arial" w:hAnsi="Arial" w:cs="Arial"/>
          <w:b/>
          <w:sz w:val="24"/>
        </w:rPr>
        <w:t>Handling of abnormal cases of PDU session establishment procedure</w:t>
      </w:r>
    </w:p>
    <w:p w14:paraId="32B793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CR-3291  rev 1 Cat: F (Rel-17)</w:t>
      </w:r>
      <w:r>
        <w:rPr>
          <w:i/>
        </w:rPr>
        <w:br/>
      </w:r>
      <w:r>
        <w:rPr>
          <w:i/>
        </w:rPr>
        <w:br/>
      </w:r>
      <w:r>
        <w:rPr>
          <w:i/>
        </w:rPr>
        <w:tab/>
      </w:r>
      <w:r>
        <w:rPr>
          <w:i/>
        </w:rPr>
        <w:tab/>
      </w:r>
      <w:r>
        <w:rPr>
          <w:i/>
        </w:rPr>
        <w:tab/>
      </w:r>
      <w:r>
        <w:rPr>
          <w:i/>
        </w:rPr>
        <w:tab/>
      </w:r>
      <w:r>
        <w:rPr>
          <w:i/>
        </w:rPr>
        <w:tab/>
        <w:t>Source: MediaTek Inc. / JJ</w:t>
      </w:r>
    </w:p>
    <w:p w14:paraId="3945FB70" w14:textId="77777777" w:rsidR="00031805" w:rsidRDefault="00031805" w:rsidP="00031805">
      <w:pPr>
        <w:rPr>
          <w:color w:val="808080"/>
        </w:rPr>
      </w:pPr>
      <w:r>
        <w:rPr>
          <w:color w:val="808080"/>
        </w:rPr>
        <w:t>(Replaces C1-213328)</w:t>
      </w:r>
    </w:p>
    <w:p w14:paraId="1F3E5D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720E1" w14:textId="7DCBEE7A" w:rsidR="00031805" w:rsidRDefault="00031805" w:rsidP="00031805">
      <w:pPr>
        <w:rPr>
          <w:rFonts w:ascii="Arial" w:hAnsi="Arial" w:cs="Arial"/>
          <w:b/>
          <w:sz w:val="24"/>
        </w:rPr>
      </w:pPr>
      <w:r>
        <w:rPr>
          <w:rFonts w:ascii="Arial" w:hAnsi="Arial" w:cs="Arial"/>
          <w:b/>
          <w:color w:val="0000FF"/>
          <w:sz w:val="24"/>
        </w:rPr>
        <w:t>C1-213676</w:t>
      </w:r>
      <w:r>
        <w:rPr>
          <w:rFonts w:ascii="Arial" w:hAnsi="Arial" w:cs="Arial"/>
          <w:b/>
          <w:color w:val="0000FF"/>
          <w:sz w:val="24"/>
        </w:rPr>
        <w:tab/>
      </w:r>
      <w:r>
        <w:rPr>
          <w:rFonts w:ascii="Arial" w:hAnsi="Arial" w:cs="Arial"/>
          <w:b/>
          <w:sz w:val="24"/>
        </w:rPr>
        <w:t xml:space="preserve">UE handling of the S-NSSAI provided by the </w:t>
      </w:r>
      <w:proofErr w:type="spellStart"/>
      <w:r>
        <w:rPr>
          <w:rFonts w:ascii="Arial" w:hAnsi="Arial" w:cs="Arial"/>
          <w:b/>
          <w:sz w:val="24"/>
        </w:rPr>
        <w:t>ePDG</w:t>
      </w:r>
      <w:proofErr w:type="spellEnd"/>
    </w:p>
    <w:p w14:paraId="62D138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v17.1.0</w:t>
      </w:r>
      <w:r>
        <w:rPr>
          <w:i/>
        </w:rPr>
        <w:tab/>
        <w:t xml:space="preserve">  CR-0724  rev 1 Cat: F (Rel-17)</w:t>
      </w:r>
      <w:r>
        <w:rPr>
          <w:i/>
        </w:rPr>
        <w:br/>
      </w:r>
      <w:r>
        <w:rPr>
          <w:i/>
        </w:rPr>
        <w:br/>
      </w:r>
      <w:r>
        <w:rPr>
          <w:i/>
        </w:rPr>
        <w:tab/>
      </w:r>
      <w:r>
        <w:rPr>
          <w:i/>
        </w:rPr>
        <w:tab/>
      </w:r>
      <w:r>
        <w:rPr>
          <w:i/>
        </w:rPr>
        <w:tab/>
      </w:r>
      <w:r>
        <w:rPr>
          <w:i/>
        </w:rPr>
        <w:tab/>
      </w:r>
      <w:r>
        <w:rPr>
          <w:i/>
        </w:rPr>
        <w:tab/>
        <w:t>Source: MediaTek Inc. / JJ</w:t>
      </w:r>
    </w:p>
    <w:p w14:paraId="1A80FA34" w14:textId="77777777" w:rsidR="00031805" w:rsidRDefault="00031805" w:rsidP="00031805">
      <w:pPr>
        <w:rPr>
          <w:color w:val="808080"/>
        </w:rPr>
      </w:pPr>
      <w:r>
        <w:rPr>
          <w:color w:val="808080"/>
        </w:rPr>
        <w:t>(Replaces C1-213331)</w:t>
      </w:r>
    </w:p>
    <w:p w14:paraId="4254CA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8CB43" w14:textId="2C9EEBA3" w:rsidR="00031805" w:rsidRDefault="00031805" w:rsidP="00031805">
      <w:pPr>
        <w:rPr>
          <w:rFonts w:ascii="Arial" w:hAnsi="Arial" w:cs="Arial"/>
          <w:b/>
          <w:sz w:val="24"/>
        </w:rPr>
      </w:pPr>
      <w:r>
        <w:rPr>
          <w:rFonts w:ascii="Arial" w:hAnsi="Arial" w:cs="Arial"/>
          <w:b/>
          <w:color w:val="0000FF"/>
          <w:sz w:val="24"/>
        </w:rPr>
        <w:t>C1-213677</w:t>
      </w:r>
      <w:r>
        <w:rPr>
          <w:rFonts w:ascii="Arial" w:hAnsi="Arial" w:cs="Arial"/>
          <w:b/>
          <w:color w:val="0000FF"/>
          <w:sz w:val="24"/>
        </w:rPr>
        <w:tab/>
      </w:r>
      <w:r>
        <w:rPr>
          <w:rFonts w:ascii="Arial" w:hAnsi="Arial" w:cs="Arial"/>
          <w:b/>
          <w:sz w:val="24"/>
        </w:rPr>
        <w:t>S-NSSAI associated with the PDN connection after handover</w:t>
      </w:r>
    </w:p>
    <w:p w14:paraId="3AB479F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CR-3535  rev 1 Cat: F (Rel-17)</w:t>
      </w:r>
      <w:r>
        <w:rPr>
          <w:i/>
        </w:rPr>
        <w:br/>
      </w:r>
      <w:r>
        <w:rPr>
          <w:i/>
        </w:rPr>
        <w:br/>
      </w:r>
      <w:r>
        <w:rPr>
          <w:i/>
        </w:rPr>
        <w:tab/>
      </w:r>
      <w:r>
        <w:rPr>
          <w:i/>
        </w:rPr>
        <w:tab/>
      </w:r>
      <w:r>
        <w:rPr>
          <w:i/>
        </w:rPr>
        <w:tab/>
      </w:r>
      <w:r>
        <w:rPr>
          <w:i/>
        </w:rPr>
        <w:tab/>
      </w:r>
      <w:r>
        <w:rPr>
          <w:i/>
        </w:rPr>
        <w:tab/>
        <w:t>Source: MediaTek Inc. / JJ</w:t>
      </w:r>
    </w:p>
    <w:p w14:paraId="53A1BCAA" w14:textId="77777777" w:rsidR="00031805" w:rsidRDefault="00031805" w:rsidP="00031805">
      <w:pPr>
        <w:rPr>
          <w:color w:val="808080"/>
        </w:rPr>
      </w:pPr>
      <w:r>
        <w:rPr>
          <w:color w:val="808080"/>
        </w:rPr>
        <w:t>(Replaces C1-213332)</w:t>
      </w:r>
    </w:p>
    <w:p w14:paraId="5E6AD4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29C03" w14:textId="3FC39754" w:rsidR="00031805" w:rsidRDefault="00031805" w:rsidP="00031805">
      <w:pPr>
        <w:rPr>
          <w:rFonts w:ascii="Arial" w:hAnsi="Arial" w:cs="Arial"/>
          <w:b/>
          <w:sz w:val="24"/>
        </w:rPr>
      </w:pPr>
      <w:r>
        <w:rPr>
          <w:rFonts w:ascii="Arial" w:hAnsi="Arial" w:cs="Arial"/>
          <w:b/>
          <w:color w:val="0000FF"/>
          <w:sz w:val="24"/>
        </w:rPr>
        <w:t>C1-213678</w:t>
      </w:r>
      <w:r>
        <w:rPr>
          <w:rFonts w:ascii="Arial" w:hAnsi="Arial" w:cs="Arial"/>
          <w:b/>
          <w:color w:val="0000FF"/>
          <w:sz w:val="24"/>
        </w:rPr>
        <w:tab/>
      </w:r>
      <w:r>
        <w:rPr>
          <w:rFonts w:ascii="Arial" w:hAnsi="Arial" w:cs="Arial"/>
          <w:b/>
          <w:sz w:val="24"/>
        </w:rPr>
        <w:t xml:space="preserve">UE handling of S-NSSAI when interworking with </w:t>
      </w:r>
      <w:proofErr w:type="spellStart"/>
      <w:r>
        <w:rPr>
          <w:rFonts w:ascii="Arial" w:hAnsi="Arial" w:cs="Arial"/>
          <w:b/>
          <w:sz w:val="24"/>
        </w:rPr>
        <w:t>ePDG</w:t>
      </w:r>
      <w:proofErr w:type="spellEnd"/>
      <w:r>
        <w:rPr>
          <w:rFonts w:ascii="Arial" w:hAnsi="Arial" w:cs="Arial"/>
          <w:b/>
          <w:sz w:val="24"/>
        </w:rPr>
        <w:t xml:space="preserve"> and EPC</w:t>
      </w:r>
    </w:p>
    <w:p w14:paraId="777E021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CR-3292  rev 1 Cat: F (Rel-17)</w:t>
      </w:r>
      <w:r>
        <w:rPr>
          <w:i/>
        </w:rPr>
        <w:br/>
      </w:r>
      <w:r>
        <w:rPr>
          <w:i/>
        </w:rPr>
        <w:br/>
      </w:r>
      <w:r>
        <w:rPr>
          <w:i/>
        </w:rPr>
        <w:tab/>
      </w:r>
      <w:r>
        <w:rPr>
          <w:i/>
        </w:rPr>
        <w:tab/>
      </w:r>
      <w:r>
        <w:rPr>
          <w:i/>
        </w:rPr>
        <w:tab/>
      </w:r>
      <w:r>
        <w:rPr>
          <w:i/>
        </w:rPr>
        <w:tab/>
      </w:r>
      <w:r>
        <w:rPr>
          <w:i/>
        </w:rPr>
        <w:tab/>
        <w:t>Source: MediaTek Inc. / JJ</w:t>
      </w:r>
    </w:p>
    <w:p w14:paraId="32BA1D99" w14:textId="77777777" w:rsidR="00031805" w:rsidRDefault="00031805" w:rsidP="00031805">
      <w:pPr>
        <w:rPr>
          <w:color w:val="808080"/>
        </w:rPr>
      </w:pPr>
      <w:r>
        <w:rPr>
          <w:color w:val="808080"/>
        </w:rPr>
        <w:t>(Replaces C1-213333)</w:t>
      </w:r>
    </w:p>
    <w:p w14:paraId="2E4C0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13CAC" w14:textId="0AD93C1E" w:rsidR="00031805" w:rsidRDefault="00031805" w:rsidP="00031805">
      <w:pPr>
        <w:rPr>
          <w:rFonts w:ascii="Arial" w:hAnsi="Arial" w:cs="Arial"/>
          <w:b/>
          <w:sz w:val="24"/>
        </w:rPr>
      </w:pPr>
      <w:r>
        <w:rPr>
          <w:rFonts w:ascii="Arial" w:hAnsi="Arial" w:cs="Arial"/>
          <w:b/>
          <w:color w:val="0000FF"/>
          <w:sz w:val="24"/>
        </w:rPr>
        <w:t>C1-213679</w:t>
      </w:r>
      <w:r>
        <w:rPr>
          <w:rFonts w:ascii="Arial" w:hAnsi="Arial" w:cs="Arial"/>
          <w:b/>
          <w:color w:val="0000FF"/>
          <w:sz w:val="24"/>
        </w:rPr>
        <w:tab/>
      </w:r>
      <w:r>
        <w:rPr>
          <w:rFonts w:ascii="Arial" w:hAnsi="Arial" w:cs="Arial"/>
          <w:b/>
          <w:sz w:val="24"/>
        </w:rPr>
        <w:t>PDU session type for URSP association</w:t>
      </w:r>
    </w:p>
    <w:p w14:paraId="711763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CR-0117  rev 1 Cat: F (Rel-17)</w:t>
      </w:r>
      <w:r>
        <w:rPr>
          <w:i/>
        </w:rPr>
        <w:br/>
      </w:r>
      <w:r>
        <w:rPr>
          <w:i/>
        </w:rPr>
        <w:br/>
      </w:r>
      <w:r>
        <w:rPr>
          <w:i/>
        </w:rPr>
        <w:tab/>
      </w:r>
      <w:r>
        <w:rPr>
          <w:i/>
        </w:rPr>
        <w:tab/>
      </w:r>
      <w:r>
        <w:rPr>
          <w:i/>
        </w:rPr>
        <w:tab/>
      </w:r>
      <w:r>
        <w:rPr>
          <w:i/>
        </w:rPr>
        <w:tab/>
      </w:r>
      <w:r>
        <w:rPr>
          <w:i/>
        </w:rPr>
        <w:tab/>
        <w:t>Source: MediaTek Inc. / JJ</w:t>
      </w:r>
    </w:p>
    <w:p w14:paraId="4E150BB6" w14:textId="77777777" w:rsidR="00031805" w:rsidRDefault="00031805" w:rsidP="00031805">
      <w:pPr>
        <w:rPr>
          <w:color w:val="808080"/>
        </w:rPr>
      </w:pPr>
      <w:r>
        <w:rPr>
          <w:color w:val="808080"/>
        </w:rPr>
        <w:t>(Replaces C1-213334)</w:t>
      </w:r>
    </w:p>
    <w:p w14:paraId="172618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3EF50" w14:textId="7AF9A93D" w:rsidR="00031805" w:rsidRDefault="00031805" w:rsidP="00031805">
      <w:pPr>
        <w:rPr>
          <w:rFonts w:ascii="Arial" w:hAnsi="Arial" w:cs="Arial"/>
          <w:b/>
          <w:sz w:val="24"/>
        </w:rPr>
      </w:pPr>
      <w:r>
        <w:rPr>
          <w:rFonts w:ascii="Arial" w:hAnsi="Arial" w:cs="Arial"/>
          <w:b/>
          <w:color w:val="0000FF"/>
          <w:sz w:val="24"/>
        </w:rPr>
        <w:t>C1-213680</w:t>
      </w:r>
      <w:r>
        <w:rPr>
          <w:rFonts w:ascii="Arial" w:hAnsi="Arial" w:cs="Arial"/>
          <w:b/>
          <w:color w:val="0000FF"/>
          <w:sz w:val="24"/>
        </w:rPr>
        <w:tab/>
      </w:r>
      <w:r>
        <w:rPr>
          <w:rFonts w:ascii="Arial" w:hAnsi="Arial" w:cs="Arial"/>
          <w:b/>
          <w:sz w:val="24"/>
        </w:rPr>
        <w:t>Handling of 5GMM cause #91</w:t>
      </w:r>
    </w:p>
    <w:p w14:paraId="422073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CR-3031  rev 3 Cat: F (Rel-17)</w:t>
      </w:r>
      <w:r>
        <w:rPr>
          <w:i/>
        </w:rPr>
        <w:br/>
      </w:r>
      <w:r>
        <w:rPr>
          <w:i/>
        </w:rPr>
        <w:lastRenderedPageBreak/>
        <w:br/>
      </w:r>
      <w:r>
        <w:rPr>
          <w:i/>
        </w:rPr>
        <w:tab/>
      </w:r>
      <w:r>
        <w:rPr>
          <w:i/>
        </w:rPr>
        <w:tab/>
      </w:r>
      <w:r>
        <w:rPr>
          <w:i/>
        </w:rPr>
        <w:tab/>
      </w:r>
      <w:r>
        <w:rPr>
          <w:i/>
        </w:rPr>
        <w:tab/>
      </w:r>
      <w:r>
        <w:rPr>
          <w:i/>
        </w:rPr>
        <w:tab/>
        <w:t xml:space="preserve">Source: MediaTek Inc., Huawei, </w:t>
      </w:r>
      <w:proofErr w:type="spellStart"/>
      <w:r>
        <w:rPr>
          <w:i/>
        </w:rPr>
        <w:t>HiSilicon</w:t>
      </w:r>
      <w:proofErr w:type="spellEnd"/>
      <w:r>
        <w:rPr>
          <w:i/>
        </w:rPr>
        <w:t xml:space="preserve"> / JJ</w:t>
      </w:r>
    </w:p>
    <w:p w14:paraId="1EFFD34B" w14:textId="77777777" w:rsidR="00031805" w:rsidRDefault="00031805" w:rsidP="00031805">
      <w:pPr>
        <w:rPr>
          <w:color w:val="808080"/>
        </w:rPr>
      </w:pPr>
      <w:r>
        <w:rPr>
          <w:color w:val="808080"/>
        </w:rPr>
        <w:t>(Replaces C1-213378)</w:t>
      </w:r>
    </w:p>
    <w:p w14:paraId="2F5A33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E7847" w14:textId="0FDD866F" w:rsidR="00031805" w:rsidRDefault="00031805" w:rsidP="00031805">
      <w:pPr>
        <w:rPr>
          <w:rFonts w:ascii="Arial" w:hAnsi="Arial" w:cs="Arial"/>
          <w:b/>
          <w:sz w:val="24"/>
        </w:rPr>
      </w:pPr>
      <w:r>
        <w:rPr>
          <w:rFonts w:ascii="Arial" w:hAnsi="Arial" w:cs="Arial"/>
          <w:b/>
          <w:color w:val="0000FF"/>
          <w:sz w:val="24"/>
        </w:rPr>
        <w:t>C1-213681</w:t>
      </w:r>
      <w:r>
        <w:rPr>
          <w:rFonts w:ascii="Arial" w:hAnsi="Arial" w:cs="Arial"/>
          <w:b/>
          <w:color w:val="0000FF"/>
          <w:sz w:val="24"/>
        </w:rPr>
        <w:tab/>
      </w:r>
      <w:r>
        <w:rPr>
          <w:rFonts w:ascii="Arial" w:hAnsi="Arial" w:cs="Arial"/>
          <w:b/>
          <w:sz w:val="24"/>
        </w:rPr>
        <w:t>DNN as an optional parameter when interworking with EPS</w:t>
      </w:r>
    </w:p>
    <w:p w14:paraId="726BE1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CR-3318  rev 1 Cat: F (Rel-17)</w:t>
      </w:r>
      <w:r>
        <w:rPr>
          <w:i/>
        </w:rPr>
        <w:br/>
      </w:r>
      <w:r>
        <w:rPr>
          <w:i/>
        </w:rPr>
        <w:br/>
      </w:r>
      <w:r>
        <w:rPr>
          <w:i/>
        </w:rPr>
        <w:tab/>
      </w:r>
      <w:r>
        <w:rPr>
          <w:i/>
        </w:rPr>
        <w:tab/>
      </w:r>
      <w:r>
        <w:rPr>
          <w:i/>
        </w:rPr>
        <w:tab/>
      </w:r>
      <w:r>
        <w:rPr>
          <w:i/>
        </w:rPr>
        <w:tab/>
      </w:r>
      <w:r>
        <w:rPr>
          <w:i/>
        </w:rPr>
        <w:tab/>
        <w:t>Source: MediaTek Inc., Ericsson / JJ</w:t>
      </w:r>
    </w:p>
    <w:p w14:paraId="65072F53" w14:textId="77777777" w:rsidR="00031805" w:rsidRDefault="00031805" w:rsidP="00031805">
      <w:pPr>
        <w:rPr>
          <w:color w:val="808080"/>
        </w:rPr>
      </w:pPr>
      <w:r>
        <w:rPr>
          <w:color w:val="808080"/>
        </w:rPr>
        <w:t>(Replaces C1-213380)</w:t>
      </w:r>
    </w:p>
    <w:p w14:paraId="7ADD19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B1B97" w14:textId="3B403F7B" w:rsidR="00031805" w:rsidRDefault="00031805" w:rsidP="00031805">
      <w:pPr>
        <w:rPr>
          <w:rFonts w:ascii="Arial" w:hAnsi="Arial" w:cs="Arial"/>
          <w:b/>
          <w:sz w:val="24"/>
        </w:rPr>
      </w:pPr>
      <w:r>
        <w:rPr>
          <w:rFonts w:ascii="Arial" w:hAnsi="Arial" w:cs="Arial"/>
          <w:b/>
          <w:color w:val="0000FF"/>
          <w:sz w:val="24"/>
        </w:rPr>
        <w:t>C1-213695</w:t>
      </w:r>
      <w:r>
        <w:rPr>
          <w:rFonts w:ascii="Arial" w:hAnsi="Arial" w:cs="Arial"/>
          <w:b/>
          <w:color w:val="0000FF"/>
          <w:sz w:val="24"/>
        </w:rPr>
        <w:tab/>
      </w:r>
      <w:r>
        <w:rPr>
          <w:rFonts w:ascii="Arial" w:hAnsi="Arial" w:cs="Arial"/>
          <w:b/>
          <w:sz w:val="24"/>
        </w:rPr>
        <w:t xml:space="preserve">T3447 value parameter in </w:t>
      </w:r>
      <w:proofErr w:type="spellStart"/>
      <w:r>
        <w:rPr>
          <w:rFonts w:ascii="Arial" w:hAnsi="Arial" w:cs="Arial"/>
          <w:b/>
          <w:sz w:val="24"/>
        </w:rPr>
        <w:t>gUCU</w:t>
      </w:r>
      <w:proofErr w:type="spellEnd"/>
      <w:r>
        <w:rPr>
          <w:rFonts w:ascii="Arial" w:hAnsi="Arial" w:cs="Arial"/>
          <w:b/>
          <w:sz w:val="24"/>
        </w:rPr>
        <w:t xml:space="preserve"> procedure</w:t>
      </w:r>
    </w:p>
    <w:p w14:paraId="29EE99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CR-3192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FB05978" w14:textId="77777777" w:rsidR="00031805" w:rsidRDefault="00031805" w:rsidP="00031805">
      <w:pPr>
        <w:rPr>
          <w:color w:val="808080"/>
        </w:rPr>
      </w:pPr>
      <w:r>
        <w:rPr>
          <w:color w:val="808080"/>
        </w:rPr>
        <w:t>(Replaces C1-212977)</w:t>
      </w:r>
    </w:p>
    <w:p w14:paraId="441880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0163F" w14:textId="70B0DC98" w:rsidR="00031805" w:rsidRDefault="00031805" w:rsidP="00031805">
      <w:pPr>
        <w:rPr>
          <w:rFonts w:ascii="Arial" w:hAnsi="Arial" w:cs="Arial"/>
          <w:b/>
          <w:sz w:val="24"/>
        </w:rPr>
      </w:pPr>
      <w:r>
        <w:rPr>
          <w:rFonts w:ascii="Arial" w:hAnsi="Arial" w:cs="Arial"/>
          <w:b/>
          <w:color w:val="0000FF"/>
          <w:sz w:val="24"/>
        </w:rPr>
        <w:t>C1-213696</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w:t>
      </w:r>
      <w:proofErr w:type="spellStart"/>
      <w:r>
        <w:rPr>
          <w:rFonts w:ascii="Arial" w:hAnsi="Arial" w:cs="Arial"/>
          <w:b/>
          <w:sz w:val="24"/>
        </w:rPr>
        <w:t>nw</w:t>
      </w:r>
      <w:proofErr w:type="spellEnd"/>
      <w:r>
        <w:rPr>
          <w:rFonts w:ascii="Arial" w:hAnsi="Arial" w:cs="Arial"/>
          <w:b/>
          <w:sz w:val="24"/>
        </w:rPr>
        <w:t xml:space="preserve"> initiated re-negotiation of any header compression configuration</w:t>
      </w:r>
    </w:p>
    <w:p w14:paraId="5944AA6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CR-3193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B83A90B" w14:textId="77777777" w:rsidR="00031805" w:rsidRDefault="00031805" w:rsidP="00031805">
      <w:pPr>
        <w:rPr>
          <w:color w:val="808080"/>
        </w:rPr>
      </w:pPr>
      <w:r>
        <w:rPr>
          <w:color w:val="808080"/>
        </w:rPr>
        <w:t>(Replaces C1-212978)</w:t>
      </w:r>
    </w:p>
    <w:p w14:paraId="428A36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B99DF" w14:textId="3028C871" w:rsidR="00031805" w:rsidRDefault="00031805" w:rsidP="00031805">
      <w:pPr>
        <w:rPr>
          <w:rFonts w:ascii="Arial" w:hAnsi="Arial" w:cs="Arial"/>
          <w:b/>
          <w:sz w:val="24"/>
        </w:rPr>
      </w:pPr>
      <w:r>
        <w:rPr>
          <w:rFonts w:ascii="Arial" w:hAnsi="Arial" w:cs="Arial"/>
          <w:b/>
          <w:color w:val="0000FF"/>
          <w:sz w:val="24"/>
        </w:rPr>
        <w:t>C1-213699</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3C2F6E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1 Cat: F (Rel-17)</w:t>
      </w:r>
      <w:r>
        <w:rPr>
          <w:i/>
        </w:rPr>
        <w:br/>
      </w:r>
      <w:r>
        <w:rPr>
          <w:i/>
        </w:rPr>
        <w:br/>
      </w:r>
      <w:r>
        <w:rPr>
          <w:i/>
        </w:rPr>
        <w:tab/>
      </w:r>
      <w:r>
        <w:rPr>
          <w:i/>
        </w:rPr>
        <w:tab/>
      </w:r>
      <w:r>
        <w:rPr>
          <w:i/>
        </w:rPr>
        <w:tab/>
      </w:r>
      <w:r>
        <w:rPr>
          <w:i/>
        </w:rPr>
        <w:tab/>
      </w:r>
      <w:r>
        <w:rPr>
          <w:i/>
        </w:rPr>
        <w:tab/>
        <w:t>Source: Qualcomm Incorporated</w:t>
      </w:r>
    </w:p>
    <w:p w14:paraId="735F5CCE" w14:textId="77777777" w:rsidR="00031805" w:rsidRDefault="00031805" w:rsidP="00031805">
      <w:pPr>
        <w:rPr>
          <w:color w:val="808080"/>
        </w:rPr>
      </w:pPr>
      <w:r>
        <w:rPr>
          <w:color w:val="808080"/>
        </w:rPr>
        <w:t>(Replaces C1-213117)</w:t>
      </w:r>
    </w:p>
    <w:p w14:paraId="1CDD57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C1-213932</w:t>
      </w:r>
      <w:r>
        <w:rPr>
          <w:color w:val="993300"/>
          <w:u w:val="single"/>
        </w:rPr>
        <w:t>.</w:t>
      </w:r>
    </w:p>
    <w:p w14:paraId="279E541F" w14:textId="5EF3A231" w:rsidR="00031805" w:rsidRDefault="00031805" w:rsidP="00031805">
      <w:pPr>
        <w:rPr>
          <w:rFonts w:ascii="Arial" w:hAnsi="Arial" w:cs="Arial"/>
          <w:b/>
          <w:sz w:val="24"/>
        </w:rPr>
      </w:pPr>
      <w:r>
        <w:rPr>
          <w:rFonts w:ascii="Arial" w:hAnsi="Arial" w:cs="Arial"/>
          <w:b/>
          <w:color w:val="0000FF"/>
          <w:sz w:val="24"/>
        </w:rPr>
        <w:t>C1-213714</w:t>
      </w:r>
      <w:r>
        <w:rPr>
          <w:rFonts w:ascii="Arial" w:hAnsi="Arial" w:cs="Arial"/>
          <w:b/>
          <w:color w:val="0000FF"/>
          <w:sz w:val="24"/>
        </w:rPr>
        <w:tab/>
      </w:r>
      <w:r>
        <w:rPr>
          <w:rFonts w:ascii="Arial" w:hAnsi="Arial" w:cs="Arial"/>
          <w:b/>
          <w:sz w:val="24"/>
        </w:rPr>
        <w:t>AMF handling when none of the DNN’s in LADN Indication IE are part of subscribed DNN list</w:t>
      </w:r>
    </w:p>
    <w:p w14:paraId="3810FDA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1 Cat: F (Rel-17)</w:t>
      </w:r>
      <w:r>
        <w:rPr>
          <w:i/>
        </w:rPr>
        <w:br/>
      </w:r>
      <w:r>
        <w:rPr>
          <w:i/>
        </w:rPr>
        <w:br/>
      </w:r>
      <w:r>
        <w:rPr>
          <w:i/>
        </w:rPr>
        <w:tab/>
      </w:r>
      <w:r>
        <w:rPr>
          <w:i/>
        </w:rPr>
        <w:tab/>
      </w:r>
      <w:r>
        <w:rPr>
          <w:i/>
        </w:rPr>
        <w:tab/>
      </w:r>
      <w:r>
        <w:rPr>
          <w:i/>
        </w:rPr>
        <w:tab/>
      </w:r>
      <w:r>
        <w:rPr>
          <w:i/>
        </w:rPr>
        <w:tab/>
        <w:t>Source: Apple</w:t>
      </w:r>
    </w:p>
    <w:p w14:paraId="09FDA46D" w14:textId="77777777" w:rsidR="00031805" w:rsidRDefault="00031805" w:rsidP="00031805">
      <w:pPr>
        <w:rPr>
          <w:color w:val="808080"/>
        </w:rPr>
      </w:pPr>
      <w:r>
        <w:rPr>
          <w:color w:val="808080"/>
        </w:rPr>
        <w:t>(Replaces C1-213159)</w:t>
      </w:r>
    </w:p>
    <w:p w14:paraId="5F028A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21E4C" w14:textId="157E20BD" w:rsidR="00031805" w:rsidRDefault="00031805" w:rsidP="00031805">
      <w:pPr>
        <w:rPr>
          <w:rFonts w:ascii="Arial" w:hAnsi="Arial" w:cs="Arial"/>
          <w:b/>
          <w:sz w:val="24"/>
        </w:rPr>
      </w:pPr>
      <w:r>
        <w:rPr>
          <w:rFonts w:ascii="Arial" w:hAnsi="Arial" w:cs="Arial"/>
          <w:b/>
          <w:color w:val="0000FF"/>
          <w:sz w:val="24"/>
        </w:rPr>
        <w:lastRenderedPageBreak/>
        <w:t>C1-213721</w:t>
      </w:r>
      <w:r>
        <w:rPr>
          <w:rFonts w:ascii="Arial" w:hAnsi="Arial" w:cs="Arial"/>
          <w:b/>
          <w:color w:val="0000FF"/>
          <w:sz w:val="24"/>
        </w:rPr>
        <w:tab/>
      </w:r>
      <w:r>
        <w:rPr>
          <w:rFonts w:ascii="Arial" w:hAnsi="Arial" w:cs="Arial"/>
          <w:b/>
          <w:sz w:val="24"/>
        </w:rPr>
        <w:t>Correction to +CGLNKPF</w:t>
      </w:r>
    </w:p>
    <w:p w14:paraId="49C084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CR-0728  rev 1 Cat: F (Rel-17)</w:t>
      </w:r>
      <w:r>
        <w:rPr>
          <w:i/>
        </w:rPr>
        <w:br/>
      </w:r>
      <w:r>
        <w:rPr>
          <w:i/>
        </w:rPr>
        <w:br/>
      </w:r>
      <w:r>
        <w:rPr>
          <w:i/>
        </w:rPr>
        <w:tab/>
      </w:r>
      <w:r>
        <w:rPr>
          <w:i/>
        </w:rPr>
        <w:tab/>
      </w:r>
      <w:r>
        <w:rPr>
          <w:i/>
        </w:rPr>
        <w:tab/>
      </w:r>
      <w:r>
        <w:rPr>
          <w:i/>
        </w:rPr>
        <w:tab/>
      </w:r>
      <w:r>
        <w:rPr>
          <w:i/>
        </w:rPr>
        <w:tab/>
        <w:t>Source: Apple</w:t>
      </w:r>
    </w:p>
    <w:p w14:paraId="46CAD7E4" w14:textId="77777777" w:rsidR="00031805" w:rsidRDefault="00031805" w:rsidP="00031805">
      <w:pPr>
        <w:rPr>
          <w:color w:val="808080"/>
        </w:rPr>
      </w:pPr>
      <w:r>
        <w:rPr>
          <w:color w:val="808080"/>
        </w:rPr>
        <w:t>(Replaces C1-213166)</w:t>
      </w:r>
    </w:p>
    <w:p w14:paraId="0D195F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AC263" w14:textId="44E4140B" w:rsidR="00031805" w:rsidRDefault="00031805" w:rsidP="00031805">
      <w:pPr>
        <w:rPr>
          <w:rFonts w:ascii="Arial" w:hAnsi="Arial" w:cs="Arial"/>
          <w:b/>
          <w:sz w:val="24"/>
        </w:rPr>
      </w:pPr>
      <w:r>
        <w:rPr>
          <w:rFonts w:ascii="Arial" w:hAnsi="Arial" w:cs="Arial"/>
          <w:b/>
          <w:color w:val="0000FF"/>
          <w:sz w:val="24"/>
        </w:rPr>
        <w:t>C1-213723</w:t>
      </w:r>
      <w:r>
        <w:rPr>
          <w:rFonts w:ascii="Arial" w:hAnsi="Arial" w:cs="Arial"/>
          <w:b/>
          <w:color w:val="0000FF"/>
          <w:sz w:val="24"/>
        </w:rPr>
        <w:tab/>
      </w:r>
      <w:r>
        <w:rPr>
          <w:rFonts w:ascii="Arial" w:hAnsi="Arial" w:cs="Arial"/>
          <w:b/>
          <w:sz w:val="24"/>
        </w:rPr>
        <w:t>ESFB handling in case of network authentication failure</w:t>
      </w:r>
    </w:p>
    <w:p w14:paraId="32FD91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CR-3239  rev 1 Cat: F (Rel-17)</w:t>
      </w:r>
      <w:r>
        <w:rPr>
          <w:i/>
        </w:rPr>
        <w:br/>
      </w:r>
      <w:r>
        <w:rPr>
          <w:i/>
        </w:rPr>
        <w:br/>
      </w:r>
      <w:r>
        <w:rPr>
          <w:i/>
        </w:rPr>
        <w:tab/>
      </w:r>
      <w:r>
        <w:rPr>
          <w:i/>
        </w:rPr>
        <w:tab/>
      </w:r>
      <w:r>
        <w:rPr>
          <w:i/>
        </w:rPr>
        <w:tab/>
      </w:r>
      <w:r>
        <w:rPr>
          <w:i/>
        </w:rPr>
        <w:tab/>
      </w:r>
      <w:r>
        <w:rPr>
          <w:i/>
        </w:rPr>
        <w:tab/>
        <w:t>Source: Apple</w:t>
      </w:r>
    </w:p>
    <w:p w14:paraId="5557D027" w14:textId="77777777" w:rsidR="00031805" w:rsidRDefault="00031805" w:rsidP="00031805">
      <w:pPr>
        <w:rPr>
          <w:color w:val="808080"/>
        </w:rPr>
      </w:pPr>
      <w:r>
        <w:rPr>
          <w:color w:val="808080"/>
        </w:rPr>
        <w:t>(Replaces C1-213171)</w:t>
      </w:r>
    </w:p>
    <w:p w14:paraId="3F7CA4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1BBE4" w14:textId="6707D6CF" w:rsidR="00031805" w:rsidRDefault="00031805" w:rsidP="00031805">
      <w:pPr>
        <w:rPr>
          <w:rFonts w:ascii="Arial" w:hAnsi="Arial" w:cs="Arial"/>
          <w:b/>
          <w:sz w:val="24"/>
        </w:rPr>
      </w:pPr>
      <w:r>
        <w:rPr>
          <w:rFonts w:ascii="Arial" w:hAnsi="Arial" w:cs="Arial"/>
          <w:b/>
          <w:color w:val="0000FF"/>
          <w:sz w:val="24"/>
        </w:rPr>
        <w:t>C1-213725</w:t>
      </w:r>
      <w:r>
        <w:rPr>
          <w:rFonts w:ascii="Arial" w:hAnsi="Arial" w:cs="Arial"/>
          <w:b/>
          <w:color w:val="0000FF"/>
          <w:sz w:val="24"/>
        </w:rPr>
        <w:tab/>
      </w:r>
      <w:r>
        <w:rPr>
          <w:rFonts w:ascii="Arial" w:hAnsi="Arial" w:cs="Arial"/>
          <w:b/>
          <w:sz w:val="24"/>
        </w:rPr>
        <w:t>Clarification on the coding of the S-NSSAI in PCO</w:t>
      </w:r>
    </w:p>
    <w:p w14:paraId="354533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CR-3242  rev 1 Cat: F (Rel-17)</w:t>
      </w:r>
      <w:r>
        <w:rPr>
          <w:i/>
        </w:rPr>
        <w:br/>
      </w:r>
      <w:r>
        <w:rPr>
          <w:i/>
        </w:rPr>
        <w:br/>
      </w:r>
      <w:r>
        <w:rPr>
          <w:i/>
        </w:rPr>
        <w:tab/>
      </w:r>
      <w:r>
        <w:rPr>
          <w:i/>
        </w:rPr>
        <w:tab/>
      </w:r>
      <w:r>
        <w:rPr>
          <w:i/>
        </w:rPr>
        <w:tab/>
      </w:r>
      <w:r>
        <w:rPr>
          <w:i/>
        </w:rPr>
        <w:tab/>
      </w:r>
      <w:r>
        <w:rPr>
          <w:i/>
        </w:rPr>
        <w:tab/>
        <w:t>Source: Apple</w:t>
      </w:r>
    </w:p>
    <w:p w14:paraId="3D257EC8" w14:textId="77777777" w:rsidR="00031805" w:rsidRDefault="00031805" w:rsidP="00031805">
      <w:pPr>
        <w:rPr>
          <w:color w:val="808080"/>
        </w:rPr>
      </w:pPr>
      <w:r>
        <w:rPr>
          <w:color w:val="808080"/>
        </w:rPr>
        <w:t>(Replaces C1-213177)</w:t>
      </w:r>
    </w:p>
    <w:p w14:paraId="285649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8B039" w14:textId="442B9562" w:rsidR="00031805" w:rsidRDefault="00031805" w:rsidP="00031805">
      <w:pPr>
        <w:rPr>
          <w:rFonts w:ascii="Arial" w:hAnsi="Arial" w:cs="Arial"/>
          <w:b/>
          <w:sz w:val="24"/>
        </w:rPr>
      </w:pPr>
      <w:r>
        <w:rPr>
          <w:rFonts w:ascii="Arial" w:hAnsi="Arial" w:cs="Arial"/>
          <w:b/>
          <w:color w:val="0000FF"/>
          <w:sz w:val="24"/>
        </w:rPr>
        <w:t>C1-213729</w:t>
      </w:r>
      <w:r>
        <w:rPr>
          <w:rFonts w:ascii="Arial" w:hAnsi="Arial" w:cs="Arial"/>
          <w:b/>
          <w:color w:val="0000FF"/>
          <w:sz w:val="24"/>
        </w:rPr>
        <w:tab/>
      </w:r>
      <w:r>
        <w:rPr>
          <w:rFonts w:ascii="Arial" w:hAnsi="Arial" w:cs="Arial"/>
          <w:b/>
          <w:sz w:val="24"/>
        </w:rPr>
        <w:t>Re-enabling of N1 mode when S1 mode is enabled</w:t>
      </w:r>
    </w:p>
    <w:p w14:paraId="787ED2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2 Cat: F (Rel-17)</w:t>
      </w:r>
      <w:r>
        <w:rPr>
          <w:i/>
        </w:rPr>
        <w:br/>
      </w:r>
      <w:r>
        <w:rPr>
          <w:i/>
        </w:rPr>
        <w:br/>
      </w:r>
      <w:r>
        <w:rPr>
          <w:i/>
        </w:rPr>
        <w:tab/>
      </w:r>
      <w:r>
        <w:rPr>
          <w:i/>
        </w:rPr>
        <w:tab/>
      </w:r>
      <w:r>
        <w:rPr>
          <w:i/>
        </w:rPr>
        <w:tab/>
      </w:r>
      <w:r>
        <w:rPr>
          <w:i/>
        </w:rPr>
        <w:tab/>
      </w:r>
      <w:r>
        <w:rPr>
          <w:i/>
        </w:rPr>
        <w:tab/>
        <w:t>Source: Apple</w:t>
      </w:r>
    </w:p>
    <w:p w14:paraId="168591F0" w14:textId="77777777" w:rsidR="00031805" w:rsidRDefault="00031805" w:rsidP="00031805">
      <w:pPr>
        <w:rPr>
          <w:color w:val="808080"/>
        </w:rPr>
      </w:pPr>
      <w:r>
        <w:rPr>
          <w:color w:val="808080"/>
        </w:rPr>
        <w:t>(Replaces C1-213283)</w:t>
      </w:r>
    </w:p>
    <w:p w14:paraId="229606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C1-213801</w:t>
      </w:r>
      <w:r>
        <w:rPr>
          <w:color w:val="993300"/>
          <w:u w:val="single"/>
        </w:rPr>
        <w:t>.</w:t>
      </w:r>
    </w:p>
    <w:p w14:paraId="570E9F6D" w14:textId="27E8319E" w:rsidR="00031805" w:rsidRDefault="00031805" w:rsidP="00031805">
      <w:pPr>
        <w:rPr>
          <w:rFonts w:ascii="Arial" w:hAnsi="Arial" w:cs="Arial"/>
          <w:b/>
          <w:sz w:val="24"/>
        </w:rPr>
      </w:pPr>
      <w:r>
        <w:rPr>
          <w:rFonts w:ascii="Arial" w:hAnsi="Arial" w:cs="Arial"/>
          <w:b/>
          <w:color w:val="0000FF"/>
          <w:sz w:val="24"/>
        </w:rPr>
        <w:t>C1-213730</w:t>
      </w:r>
      <w:r>
        <w:rPr>
          <w:rFonts w:ascii="Arial" w:hAnsi="Arial" w:cs="Arial"/>
          <w:b/>
          <w:color w:val="0000FF"/>
          <w:sz w:val="24"/>
        </w:rPr>
        <w:tab/>
      </w:r>
      <w:r>
        <w:rPr>
          <w:rFonts w:ascii="Arial" w:hAnsi="Arial" w:cs="Arial"/>
          <w:b/>
          <w:sz w:val="24"/>
        </w:rPr>
        <w:t>RAT disable when re-attempts are not allowed</w:t>
      </w:r>
    </w:p>
    <w:p w14:paraId="45A3263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CR-3270  rev 1 Cat: F (Rel-17)</w:t>
      </w:r>
      <w:r>
        <w:rPr>
          <w:i/>
        </w:rPr>
        <w:br/>
      </w:r>
      <w:r>
        <w:rPr>
          <w:i/>
        </w:rPr>
        <w:br/>
      </w:r>
      <w:r>
        <w:rPr>
          <w:i/>
        </w:rPr>
        <w:tab/>
      </w:r>
      <w:r>
        <w:rPr>
          <w:i/>
        </w:rPr>
        <w:tab/>
      </w:r>
      <w:r>
        <w:rPr>
          <w:i/>
        </w:rPr>
        <w:tab/>
      </w:r>
      <w:r>
        <w:rPr>
          <w:i/>
        </w:rPr>
        <w:tab/>
      </w:r>
      <w:r>
        <w:rPr>
          <w:i/>
        </w:rPr>
        <w:tab/>
        <w:t>Source: Apple</w:t>
      </w:r>
    </w:p>
    <w:p w14:paraId="374E1851" w14:textId="77777777" w:rsidR="00031805" w:rsidRDefault="00031805" w:rsidP="00031805">
      <w:pPr>
        <w:rPr>
          <w:color w:val="808080"/>
        </w:rPr>
      </w:pPr>
      <w:r>
        <w:rPr>
          <w:color w:val="808080"/>
        </w:rPr>
        <w:t>(Replaces C1-213284)</w:t>
      </w:r>
    </w:p>
    <w:p w14:paraId="05F45A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4324C" w14:textId="3E998456" w:rsidR="00031805" w:rsidRDefault="00031805" w:rsidP="00031805">
      <w:pPr>
        <w:rPr>
          <w:rFonts w:ascii="Arial" w:hAnsi="Arial" w:cs="Arial"/>
          <w:b/>
          <w:sz w:val="24"/>
        </w:rPr>
      </w:pPr>
      <w:r>
        <w:rPr>
          <w:rFonts w:ascii="Arial" w:hAnsi="Arial" w:cs="Arial"/>
          <w:b/>
          <w:color w:val="0000FF"/>
          <w:sz w:val="24"/>
        </w:rPr>
        <w:t>C1-213731</w:t>
      </w:r>
      <w:r>
        <w:rPr>
          <w:rFonts w:ascii="Arial" w:hAnsi="Arial" w:cs="Arial"/>
          <w:b/>
          <w:color w:val="0000FF"/>
          <w:sz w:val="24"/>
        </w:rPr>
        <w:tab/>
      </w:r>
      <w:r>
        <w:rPr>
          <w:rFonts w:ascii="Arial" w:hAnsi="Arial" w:cs="Arial"/>
          <w:b/>
          <w:sz w:val="24"/>
        </w:rPr>
        <w:t>Remove duplicated text about semantic error handling</w:t>
      </w:r>
    </w:p>
    <w:p w14:paraId="6F33FA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CR-3305  rev 1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64C1FFC" w14:textId="77777777" w:rsidR="00031805" w:rsidRDefault="00031805" w:rsidP="00031805">
      <w:pPr>
        <w:rPr>
          <w:color w:val="808080"/>
        </w:rPr>
      </w:pPr>
      <w:r>
        <w:rPr>
          <w:color w:val="808080"/>
        </w:rPr>
        <w:t>(Replaces C1-213335)</w:t>
      </w:r>
    </w:p>
    <w:p w14:paraId="3B3C28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6BF18" w14:textId="3D453325" w:rsidR="00031805" w:rsidRDefault="00031805" w:rsidP="00031805">
      <w:pPr>
        <w:rPr>
          <w:rFonts w:ascii="Arial" w:hAnsi="Arial" w:cs="Arial"/>
          <w:b/>
          <w:sz w:val="24"/>
        </w:rPr>
      </w:pPr>
      <w:r>
        <w:rPr>
          <w:rFonts w:ascii="Arial" w:hAnsi="Arial" w:cs="Arial"/>
          <w:b/>
          <w:color w:val="0000FF"/>
          <w:sz w:val="24"/>
        </w:rPr>
        <w:lastRenderedPageBreak/>
        <w:t>C1-213732</w:t>
      </w:r>
      <w:r>
        <w:rPr>
          <w:rFonts w:ascii="Arial" w:hAnsi="Arial" w:cs="Arial"/>
          <w:b/>
          <w:color w:val="0000FF"/>
          <w:sz w:val="24"/>
        </w:rPr>
        <w:tab/>
      </w:r>
      <w:r>
        <w:rPr>
          <w:rFonts w:ascii="Arial" w:hAnsi="Arial" w:cs="Arial"/>
          <w:b/>
          <w:sz w:val="24"/>
        </w:rPr>
        <w:t>Correction to description of #54</w:t>
      </w:r>
    </w:p>
    <w:p w14:paraId="0BDE287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9AD40D5" w14:textId="77777777" w:rsidR="00031805" w:rsidRDefault="00031805" w:rsidP="00031805">
      <w:pPr>
        <w:rPr>
          <w:color w:val="808080"/>
        </w:rPr>
      </w:pPr>
      <w:r>
        <w:rPr>
          <w:color w:val="808080"/>
        </w:rPr>
        <w:t>(Replaces C1-213336)</w:t>
      </w:r>
    </w:p>
    <w:p w14:paraId="00D084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7EBFC" w14:textId="1854767A" w:rsidR="00031805" w:rsidRDefault="00031805" w:rsidP="00031805">
      <w:pPr>
        <w:rPr>
          <w:rFonts w:ascii="Arial" w:hAnsi="Arial" w:cs="Arial"/>
          <w:b/>
          <w:sz w:val="24"/>
        </w:rPr>
      </w:pPr>
      <w:r>
        <w:rPr>
          <w:rFonts w:ascii="Arial" w:hAnsi="Arial" w:cs="Arial"/>
          <w:b/>
          <w:color w:val="0000FF"/>
          <w:sz w:val="24"/>
        </w:rPr>
        <w:t>C1-213733</w:t>
      </w:r>
      <w:r>
        <w:rPr>
          <w:rFonts w:ascii="Arial" w:hAnsi="Arial" w:cs="Arial"/>
          <w:b/>
          <w:color w:val="0000FF"/>
          <w:sz w:val="24"/>
        </w:rPr>
        <w:tab/>
      </w:r>
      <w:r>
        <w:rPr>
          <w:rFonts w:ascii="Arial" w:hAnsi="Arial" w:cs="Arial"/>
          <w:b/>
          <w:sz w:val="24"/>
        </w:rPr>
        <w:t>NSSAA and de-registration procedures collision</w:t>
      </w:r>
    </w:p>
    <w:p w14:paraId="1208F8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9505577" w14:textId="77777777" w:rsidR="00031805" w:rsidRDefault="00031805" w:rsidP="00031805">
      <w:pPr>
        <w:rPr>
          <w:color w:val="808080"/>
        </w:rPr>
      </w:pPr>
      <w:r>
        <w:rPr>
          <w:color w:val="808080"/>
        </w:rPr>
        <w:t>(Replaces C1-213337)</w:t>
      </w:r>
    </w:p>
    <w:p w14:paraId="24AF8A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D526" w14:textId="40911D07" w:rsidR="00031805" w:rsidRDefault="00031805" w:rsidP="00031805">
      <w:pPr>
        <w:rPr>
          <w:rFonts w:ascii="Arial" w:hAnsi="Arial" w:cs="Arial"/>
          <w:b/>
          <w:sz w:val="24"/>
        </w:rPr>
      </w:pPr>
      <w:r>
        <w:rPr>
          <w:rFonts w:ascii="Arial" w:hAnsi="Arial" w:cs="Arial"/>
          <w:b/>
          <w:color w:val="0000FF"/>
          <w:sz w:val="24"/>
        </w:rPr>
        <w:t>C1-213734</w:t>
      </w:r>
      <w:r>
        <w:rPr>
          <w:rFonts w:ascii="Arial" w:hAnsi="Arial" w:cs="Arial"/>
          <w:b/>
          <w:color w:val="0000FF"/>
          <w:sz w:val="24"/>
        </w:rPr>
        <w:tab/>
      </w:r>
      <w:r>
        <w:rPr>
          <w:rFonts w:ascii="Arial" w:hAnsi="Arial" w:cs="Arial"/>
          <w:b/>
          <w:sz w:val="24"/>
        </w:rPr>
        <w:t>Add a note to reference 24.173</w:t>
      </w:r>
    </w:p>
    <w:p w14:paraId="3EE777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325DB81B" w14:textId="77777777" w:rsidR="00031805" w:rsidRDefault="00031805" w:rsidP="00031805">
      <w:pPr>
        <w:rPr>
          <w:color w:val="808080"/>
        </w:rPr>
      </w:pPr>
      <w:r>
        <w:rPr>
          <w:color w:val="808080"/>
        </w:rPr>
        <w:t>(Replaces C1-213338)</w:t>
      </w:r>
    </w:p>
    <w:p w14:paraId="0A30D7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376F4" w14:textId="7E56B078" w:rsidR="00031805" w:rsidRDefault="00031805" w:rsidP="00031805">
      <w:pPr>
        <w:rPr>
          <w:rFonts w:ascii="Arial" w:hAnsi="Arial" w:cs="Arial"/>
          <w:b/>
          <w:sz w:val="24"/>
        </w:rPr>
      </w:pPr>
      <w:r>
        <w:rPr>
          <w:rFonts w:ascii="Arial" w:hAnsi="Arial" w:cs="Arial"/>
          <w:b/>
          <w:color w:val="0000FF"/>
          <w:sz w:val="24"/>
        </w:rPr>
        <w:t>C1-213736</w:t>
      </w:r>
      <w:r>
        <w:rPr>
          <w:rFonts w:ascii="Arial" w:hAnsi="Arial" w:cs="Arial"/>
          <w:b/>
          <w:color w:val="0000FF"/>
          <w:sz w:val="24"/>
        </w:rPr>
        <w:tab/>
      </w:r>
      <w:r>
        <w:rPr>
          <w:rFonts w:ascii="Arial" w:hAnsi="Arial" w:cs="Arial"/>
          <w:b/>
          <w:sz w:val="24"/>
        </w:rPr>
        <w:t>Storage on counters and keys in 5G AKA</w:t>
      </w:r>
    </w:p>
    <w:p w14:paraId="0E78F65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7C536C2C" w14:textId="77777777" w:rsidR="00031805" w:rsidRDefault="00031805" w:rsidP="00031805">
      <w:pPr>
        <w:rPr>
          <w:color w:val="808080"/>
        </w:rPr>
      </w:pPr>
      <w:r>
        <w:rPr>
          <w:color w:val="808080"/>
        </w:rPr>
        <w:t>(Replaces C1-213342)</w:t>
      </w:r>
    </w:p>
    <w:p w14:paraId="5862AC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CF682" w14:textId="663E1E1D" w:rsidR="00031805" w:rsidRDefault="00031805" w:rsidP="00031805">
      <w:pPr>
        <w:rPr>
          <w:rFonts w:ascii="Arial" w:hAnsi="Arial" w:cs="Arial"/>
          <w:b/>
          <w:sz w:val="24"/>
        </w:rPr>
      </w:pPr>
      <w:r>
        <w:rPr>
          <w:rFonts w:ascii="Arial" w:hAnsi="Arial" w:cs="Arial"/>
          <w:b/>
          <w:color w:val="0000FF"/>
          <w:sz w:val="24"/>
        </w:rPr>
        <w:t>C1-213741</w:t>
      </w:r>
      <w:r>
        <w:rPr>
          <w:rFonts w:ascii="Arial" w:hAnsi="Arial" w:cs="Arial"/>
          <w:b/>
          <w:color w:val="0000FF"/>
          <w:sz w:val="24"/>
        </w:rPr>
        <w:tab/>
      </w:r>
      <w:r>
        <w:rPr>
          <w:rFonts w:ascii="Arial" w:hAnsi="Arial" w:cs="Arial"/>
          <w:b/>
          <w:sz w:val="24"/>
        </w:rPr>
        <w:t>AT command for URSP</w:t>
      </w:r>
    </w:p>
    <w:p w14:paraId="28663C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07FC7EF" w14:textId="77777777" w:rsidR="00031805" w:rsidRDefault="00031805" w:rsidP="00031805">
      <w:pPr>
        <w:rPr>
          <w:color w:val="808080"/>
        </w:rPr>
      </w:pPr>
      <w:r>
        <w:rPr>
          <w:color w:val="808080"/>
        </w:rPr>
        <w:t>(Replaces C1-213346)</w:t>
      </w:r>
    </w:p>
    <w:p w14:paraId="6A76BA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63DAF" w14:textId="58D7991F" w:rsidR="00031805" w:rsidRDefault="00031805" w:rsidP="00031805">
      <w:pPr>
        <w:rPr>
          <w:rFonts w:ascii="Arial" w:hAnsi="Arial" w:cs="Arial"/>
          <w:b/>
          <w:sz w:val="24"/>
        </w:rPr>
      </w:pPr>
      <w:r>
        <w:rPr>
          <w:rFonts w:ascii="Arial" w:hAnsi="Arial" w:cs="Arial"/>
          <w:b/>
          <w:color w:val="0000FF"/>
          <w:sz w:val="24"/>
        </w:rPr>
        <w:t>C1-213742</w:t>
      </w:r>
      <w:r>
        <w:rPr>
          <w:rFonts w:ascii="Arial" w:hAnsi="Arial" w:cs="Arial"/>
          <w:b/>
          <w:color w:val="0000FF"/>
          <w:sz w:val="24"/>
        </w:rPr>
        <w:tab/>
      </w:r>
      <w:r>
        <w:rPr>
          <w:rFonts w:ascii="Arial" w:hAnsi="Arial" w:cs="Arial"/>
          <w:b/>
          <w:sz w:val="24"/>
        </w:rPr>
        <w:t>UE does not delete 5G NAS security context in connected mode</w:t>
      </w:r>
    </w:p>
    <w:p w14:paraId="3FD72F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CD31EB6" w14:textId="77777777" w:rsidR="00031805" w:rsidRDefault="00031805" w:rsidP="00031805">
      <w:pPr>
        <w:rPr>
          <w:color w:val="808080"/>
        </w:rPr>
      </w:pPr>
      <w:r>
        <w:rPr>
          <w:color w:val="808080"/>
        </w:rPr>
        <w:t>(Replaces C1-213348)</w:t>
      </w:r>
    </w:p>
    <w:p w14:paraId="6159F4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A111A" w14:textId="0162B4E0" w:rsidR="00031805" w:rsidRDefault="00031805" w:rsidP="00031805">
      <w:pPr>
        <w:rPr>
          <w:rFonts w:ascii="Arial" w:hAnsi="Arial" w:cs="Arial"/>
          <w:b/>
          <w:sz w:val="24"/>
        </w:rPr>
      </w:pPr>
      <w:r>
        <w:rPr>
          <w:rFonts w:ascii="Arial" w:hAnsi="Arial" w:cs="Arial"/>
          <w:b/>
          <w:color w:val="0000FF"/>
          <w:sz w:val="24"/>
        </w:rPr>
        <w:lastRenderedPageBreak/>
        <w:t>C1-213743</w:t>
      </w:r>
      <w:r>
        <w:rPr>
          <w:rFonts w:ascii="Arial" w:hAnsi="Arial" w:cs="Arial"/>
          <w:b/>
          <w:color w:val="0000FF"/>
          <w:sz w:val="24"/>
        </w:rPr>
        <w:tab/>
      </w:r>
      <w:r>
        <w:rPr>
          <w:rFonts w:ascii="Arial" w:hAnsi="Arial" w:cs="Arial"/>
          <w:b/>
          <w:sz w:val="24"/>
        </w:rPr>
        <w:t>Clarification on CAG information list handling received in HPLMN</w:t>
      </w:r>
    </w:p>
    <w:p w14:paraId="224300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567CF08" w14:textId="77777777" w:rsidR="00031805" w:rsidRDefault="00031805" w:rsidP="00031805">
      <w:pPr>
        <w:rPr>
          <w:color w:val="808080"/>
        </w:rPr>
      </w:pPr>
      <w:r>
        <w:rPr>
          <w:color w:val="808080"/>
        </w:rPr>
        <w:t>(Replaces C1-213349)</w:t>
      </w:r>
    </w:p>
    <w:p w14:paraId="601136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19871" w14:textId="092911B2" w:rsidR="00031805" w:rsidRDefault="00031805" w:rsidP="00031805">
      <w:pPr>
        <w:rPr>
          <w:rFonts w:ascii="Arial" w:hAnsi="Arial" w:cs="Arial"/>
          <w:b/>
          <w:sz w:val="24"/>
        </w:rPr>
      </w:pPr>
      <w:r>
        <w:rPr>
          <w:rFonts w:ascii="Arial" w:hAnsi="Arial" w:cs="Arial"/>
          <w:b/>
          <w:color w:val="0000FF"/>
          <w:sz w:val="24"/>
        </w:rPr>
        <w:t>C1-213744</w:t>
      </w:r>
      <w:r>
        <w:rPr>
          <w:rFonts w:ascii="Arial" w:hAnsi="Arial" w:cs="Arial"/>
          <w:b/>
          <w:color w:val="0000FF"/>
          <w:sz w:val="24"/>
        </w:rPr>
        <w:tab/>
      </w:r>
      <w:r>
        <w:rPr>
          <w:rFonts w:ascii="Arial" w:hAnsi="Arial" w:cs="Arial"/>
          <w:b/>
          <w:sz w:val="24"/>
        </w:rPr>
        <w:t>Send REGISTRATION COMPLETE message only if the SOR information is received</w:t>
      </w:r>
    </w:p>
    <w:p w14:paraId="529E06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0B0D31" w14:textId="77777777" w:rsidR="00031805" w:rsidRDefault="00031805" w:rsidP="00031805">
      <w:pPr>
        <w:rPr>
          <w:color w:val="808080"/>
        </w:rPr>
      </w:pPr>
      <w:r>
        <w:rPr>
          <w:color w:val="808080"/>
        </w:rPr>
        <w:t>(Replaces C1-213350)</w:t>
      </w:r>
    </w:p>
    <w:p w14:paraId="3DB048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882A7" w14:textId="43F7B476" w:rsidR="00031805" w:rsidRDefault="00031805" w:rsidP="00031805">
      <w:pPr>
        <w:rPr>
          <w:rFonts w:ascii="Arial" w:hAnsi="Arial" w:cs="Arial"/>
          <w:b/>
          <w:sz w:val="24"/>
        </w:rPr>
      </w:pPr>
      <w:r>
        <w:rPr>
          <w:rFonts w:ascii="Arial" w:hAnsi="Arial" w:cs="Arial"/>
          <w:b/>
          <w:color w:val="0000FF"/>
          <w:sz w:val="24"/>
        </w:rPr>
        <w:t>C1-213745</w:t>
      </w:r>
      <w:r>
        <w:rPr>
          <w:rFonts w:ascii="Arial" w:hAnsi="Arial" w:cs="Arial"/>
          <w:b/>
          <w:color w:val="0000FF"/>
          <w:sz w:val="24"/>
        </w:rPr>
        <w:tab/>
      </w:r>
      <w:r>
        <w:rPr>
          <w:rFonts w:ascii="Arial" w:hAnsi="Arial" w:cs="Arial"/>
          <w:b/>
          <w:sz w:val="24"/>
        </w:rPr>
        <w:t>Send REGISTRATION COMPLETE message only if the SOR information is received</w:t>
      </w:r>
    </w:p>
    <w:p w14:paraId="78E75C2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25F2EEC" w14:textId="77777777" w:rsidR="00031805" w:rsidRDefault="00031805" w:rsidP="00031805">
      <w:pPr>
        <w:rPr>
          <w:color w:val="808080"/>
        </w:rPr>
      </w:pPr>
      <w:r>
        <w:rPr>
          <w:color w:val="808080"/>
        </w:rPr>
        <w:t>(Replaces C1-213351)</w:t>
      </w:r>
    </w:p>
    <w:p w14:paraId="4DBB4A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2E2BE" w14:textId="4F122716" w:rsidR="00031805" w:rsidRDefault="00031805" w:rsidP="00031805">
      <w:pPr>
        <w:rPr>
          <w:rFonts w:ascii="Arial" w:hAnsi="Arial" w:cs="Arial"/>
          <w:b/>
          <w:sz w:val="24"/>
        </w:rPr>
      </w:pPr>
      <w:r>
        <w:rPr>
          <w:rFonts w:ascii="Arial" w:hAnsi="Arial" w:cs="Arial"/>
          <w:b/>
          <w:color w:val="0000FF"/>
          <w:sz w:val="24"/>
        </w:rPr>
        <w:t>C1-213747</w:t>
      </w:r>
      <w:r>
        <w:rPr>
          <w:rFonts w:ascii="Arial" w:hAnsi="Arial" w:cs="Arial"/>
          <w:b/>
          <w:color w:val="0000FF"/>
          <w:sz w:val="24"/>
        </w:rPr>
        <w:tab/>
      </w:r>
      <w:r>
        <w:rPr>
          <w:rFonts w:ascii="Arial" w:hAnsi="Arial" w:cs="Arial"/>
          <w:b/>
          <w:sz w:val="24"/>
        </w:rPr>
        <w:t>Correction to N1 mode to S1 mode inter-system change</w:t>
      </w:r>
    </w:p>
    <w:p w14:paraId="1B00B57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547648E" w14:textId="77777777" w:rsidR="00031805" w:rsidRDefault="00031805" w:rsidP="00031805">
      <w:pPr>
        <w:rPr>
          <w:color w:val="808080"/>
        </w:rPr>
      </w:pPr>
      <w:r>
        <w:rPr>
          <w:color w:val="808080"/>
        </w:rPr>
        <w:t>(Replaces C1-213352)</w:t>
      </w:r>
    </w:p>
    <w:p w14:paraId="6FBF6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25688" w14:textId="083EDB74" w:rsidR="00031805" w:rsidRDefault="00031805" w:rsidP="00031805">
      <w:pPr>
        <w:rPr>
          <w:rFonts w:ascii="Arial" w:hAnsi="Arial" w:cs="Arial"/>
          <w:b/>
          <w:sz w:val="24"/>
        </w:rPr>
      </w:pPr>
      <w:r>
        <w:rPr>
          <w:rFonts w:ascii="Arial" w:hAnsi="Arial" w:cs="Arial"/>
          <w:b/>
          <w:color w:val="0000FF"/>
          <w:sz w:val="24"/>
        </w:rPr>
        <w:t>C1-213760</w:t>
      </w:r>
      <w:r>
        <w:rPr>
          <w:rFonts w:ascii="Arial" w:hAnsi="Arial" w:cs="Arial"/>
          <w:b/>
          <w:color w:val="0000FF"/>
          <w:sz w:val="24"/>
        </w:rPr>
        <w:tab/>
      </w:r>
      <w:r>
        <w:rPr>
          <w:rFonts w:ascii="Arial" w:hAnsi="Arial" w:cs="Arial"/>
          <w:b/>
          <w:sz w:val="24"/>
        </w:rPr>
        <w:t>Forbidding registration area when no slice available</w:t>
      </w:r>
    </w:p>
    <w:p w14:paraId="704A5D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1 Cat: F (Rel-17)</w:t>
      </w:r>
      <w:r>
        <w:rPr>
          <w:i/>
        </w:rPr>
        <w:br/>
      </w:r>
      <w:r>
        <w:rPr>
          <w:i/>
        </w:rPr>
        <w:br/>
      </w:r>
      <w:r>
        <w:rPr>
          <w:i/>
        </w:rPr>
        <w:tab/>
      </w:r>
      <w:r>
        <w:rPr>
          <w:i/>
        </w:rPr>
        <w:tab/>
      </w:r>
      <w:r>
        <w:rPr>
          <w:i/>
        </w:rPr>
        <w:tab/>
      </w:r>
      <w:r>
        <w:rPr>
          <w:i/>
        </w:rPr>
        <w:tab/>
      </w:r>
      <w:r>
        <w:rPr>
          <w:i/>
        </w:rPr>
        <w:tab/>
        <w:t>Source: Apple</w:t>
      </w:r>
    </w:p>
    <w:p w14:paraId="700613E3" w14:textId="77777777" w:rsidR="00031805" w:rsidRDefault="00031805" w:rsidP="00031805">
      <w:pPr>
        <w:rPr>
          <w:color w:val="808080"/>
        </w:rPr>
      </w:pPr>
      <w:r>
        <w:rPr>
          <w:color w:val="808080"/>
        </w:rPr>
        <w:t>(Replaces C1-213286)</w:t>
      </w:r>
    </w:p>
    <w:p w14:paraId="578F3D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C1-213938</w:t>
      </w:r>
      <w:r>
        <w:rPr>
          <w:color w:val="993300"/>
          <w:u w:val="single"/>
        </w:rPr>
        <w:t>.</w:t>
      </w:r>
    </w:p>
    <w:p w14:paraId="6E75A537" w14:textId="6758D2EC" w:rsidR="00031805" w:rsidRDefault="00031805" w:rsidP="00031805">
      <w:pPr>
        <w:rPr>
          <w:rFonts w:ascii="Arial" w:hAnsi="Arial" w:cs="Arial"/>
          <w:b/>
          <w:sz w:val="24"/>
        </w:rPr>
      </w:pPr>
      <w:r>
        <w:rPr>
          <w:rFonts w:ascii="Arial" w:hAnsi="Arial" w:cs="Arial"/>
          <w:b/>
          <w:color w:val="0000FF"/>
          <w:sz w:val="24"/>
        </w:rPr>
        <w:t>C1-213762</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1489032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CR-3183  rev 1 Cat: F (Rel-17)</w:t>
      </w:r>
      <w:r>
        <w:rPr>
          <w:i/>
        </w:rPr>
        <w:br/>
      </w:r>
      <w:r>
        <w:rPr>
          <w:i/>
        </w:rPr>
        <w:br/>
      </w:r>
      <w:r>
        <w:rPr>
          <w:i/>
        </w:rPr>
        <w:tab/>
      </w:r>
      <w:r>
        <w:rPr>
          <w:i/>
        </w:rPr>
        <w:tab/>
      </w:r>
      <w:r>
        <w:rPr>
          <w:i/>
        </w:rPr>
        <w:tab/>
      </w:r>
      <w:r>
        <w:rPr>
          <w:i/>
        </w:rPr>
        <w:tab/>
      </w:r>
      <w:r>
        <w:rPr>
          <w:i/>
        </w:rPr>
        <w:tab/>
        <w:t>Source: MediaTek Inc.  / Carlson</w:t>
      </w:r>
    </w:p>
    <w:p w14:paraId="2EB71187" w14:textId="77777777" w:rsidR="00031805" w:rsidRDefault="00031805" w:rsidP="00031805">
      <w:pPr>
        <w:rPr>
          <w:color w:val="808080"/>
        </w:rPr>
      </w:pPr>
      <w:r>
        <w:rPr>
          <w:color w:val="808080"/>
        </w:rPr>
        <w:lastRenderedPageBreak/>
        <w:t>(Replaces C1-212966)</w:t>
      </w:r>
    </w:p>
    <w:p w14:paraId="29675F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09A26" w14:textId="6AFADC2D" w:rsidR="00031805" w:rsidRDefault="00031805" w:rsidP="00031805">
      <w:pPr>
        <w:rPr>
          <w:rFonts w:ascii="Arial" w:hAnsi="Arial" w:cs="Arial"/>
          <w:b/>
          <w:sz w:val="24"/>
        </w:rPr>
      </w:pPr>
      <w:r>
        <w:rPr>
          <w:rFonts w:ascii="Arial" w:hAnsi="Arial" w:cs="Arial"/>
          <w:b/>
          <w:color w:val="0000FF"/>
          <w:sz w:val="24"/>
        </w:rPr>
        <w:t>C1-213763</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09D292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CR-3184  rev 1 Cat: F (Rel-17)</w:t>
      </w:r>
      <w:r>
        <w:rPr>
          <w:i/>
        </w:rPr>
        <w:br/>
      </w:r>
      <w:r>
        <w:rPr>
          <w:i/>
        </w:rPr>
        <w:br/>
      </w:r>
      <w:r>
        <w:rPr>
          <w:i/>
        </w:rPr>
        <w:tab/>
      </w:r>
      <w:r>
        <w:rPr>
          <w:i/>
        </w:rPr>
        <w:tab/>
      </w:r>
      <w:r>
        <w:rPr>
          <w:i/>
        </w:rPr>
        <w:tab/>
      </w:r>
      <w:r>
        <w:rPr>
          <w:i/>
        </w:rPr>
        <w:tab/>
      </w:r>
      <w:r>
        <w:rPr>
          <w:i/>
        </w:rPr>
        <w:tab/>
        <w:t>Source: MediaTek Inc.  / Carlson</w:t>
      </w:r>
    </w:p>
    <w:p w14:paraId="53C09ACB" w14:textId="77777777" w:rsidR="00031805" w:rsidRDefault="00031805" w:rsidP="00031805">
      <w:pPr>
        <w:rPr>
          <w:color w:val="808080"/>
        </w:rPr>
      </w:pPr>
      <w:r>
        <w:rPr>
          <w:color w:val="808080"/>
        </w:rPr>
        <w:t>(Replaces C1-212967)</w:t>
      </w:r>
    </w:p>
    <w:p w14:paraId="7E8223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DD88E8" w14:textId="635C2844" w:rsidR="00031805" w:rsidRDefault="00031805" w:rsidP="00031805">
      <w:pPr>
        <w:rPr>
          <w:rFonts w:ascii="Arial" w:hAnsi="Arial" w:cs="Arial"/>
          <w:b/>
          <w:sz w:val="24"/>
        </w:rPr>
      </w:pPr>
      <w:r>
        <w:rPr>
          <w:rFonts w:ascii="Arial" w:hAnsi="Arial" w:cs="Arial"/>
          <w:b/>
          <w:color w:val="0000FF"/>
          <w:sz w:val="24"/>
        </w:rPr>
        <w:t>C1-213765</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initialted</w:t>
      </w:r>
      <w:proofErr w:type="spellEnd"/>
      <w:r>
        <w:rPr>
          <w:rFonts w:ascii="Arial" w:hAnsi="Arial" w:cs="Arial"/>
          <w:b/>
          <w:sz w:val="24"/>
        </w:rPr>
        <w:t xml:space="preserve"> MA PDU deactivation</w:t>
      </w:r>
    </w:p>
    <w:p w14:paraId="7CFD69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CR-3187  rev 1 Cat: F (Rel-17)</w:t>
      </w:r>
      <w:r>
        <w:rPr>
          <w:i/>
        </w:rPr>
        <w:br/>
      </w:r>
      <w:r>
        <w:rPr>
          <w:i/>
        </w:rPr>
        <w:br/>
      </w:r>
      <w:r>
        <w:rPr>
          <w:i/>
        </w:rPr>
        <w:tab/>
      </w:r>
      <w:r>
        <w:rPr>
          <w:i/>
        </w:rPr>
        <w:tab/>
      </w:r>
      <w:r>
        <w:rPr>
          <w:i/>
        </w:rPr>
        <w:tab/>
      </w:r>
      <w:r>
        <w:rPr>
          <w:i/>
        </w:rPr>
        <w:tab/>
      </w:r>
      <w:r>
        <w:rPr>
          <w:i/>
        </w:rPr>
        <w:tab/>
        <w:t>Source: MediaTek Inc.  / Carlson</w:t>
      </w:r>
    </w:p>
    <w:p w14:paraId="229467DC" w14:textId="77777777" w:rsidR="00031805" w:rsidRDefault="00031805" w:rsidP="00031805">
      <w:pPr>
        <w:rPr>
          <w:color w:val="808080"/>
        </w:rPr>
      </w:pPr>
      <w:r>
        <w:rPr>
          <w:color w:val="808080"/>
        </w:rPr>
        <w:t>(Replaces C1-212970)</w:t>
      </w:r>
    </w:p>
    <w:p w14:paraId="768F8A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192B1" w14:textId="60A9ED1B" w:rsidR="00031805" w:rsidRDefault="00031805" w:rsidP="00031805">
      <w:pPr>
        <w:rPr>
          <w:rFonts w:ascii="Arial" w:hAnsi="Arial" w:cs="Arial"/>
          <w:b/>
          <w:sz w:val="24"/>
        </w:rPr>
      </w:pPr>
      <w:r>
        <w:rPr>
          <w:rFonts w:ascii="Arial" w:hAnsi="Arial" w:cs="Arial"/>
          <w:b/>
          <w:color w:val="0000FF"/>
          <w:sz w:val="24"/>
        </w:rPr>
        <w:t>C1-213788</w:t>
      </w:r>
      <w:r>
        <w:rPr>
          <w:rFonts w:ascii="Arial" w:hAnsi="Arial" w:cs="Arial"/>
          <w:b/>
          <w:color w:val="0000FF"/>
          <w:sz w:val="24"/>
        </w:rPr>
        <w:tab/>
      </w:r>
      <w:r>
        <w:rPr>
          <w:rFonts w:ascii="Arial" w:hAnsi="Arial" w:cs="Arial"/>
          <w:b/>
          <w:sz w:val="24"/>
        </w:rPr>
        <w:t>Handling of multiple SM Retry Timer values configured in a UE</w:t>
      </w:r>
    </w:p>
    <w:p w14:paraId="6C86DC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CR-3039  rev 2 Cat: F (Rel-17)</w:t>
      </w:r>
      <w:r>
        <w:rPr>
          <w:i/>
        </w:rPr>
        <w:br/>
      </w:r>
      <w:r>
        <w:rPr>
          <w:i/>
        </w:rPr>
        <w:br/>
      </w:r>
      <w:r>
        <w:rPr>
          <w:i/>
        </w:rPr>
        <w:tab/>
      </w:r>
      <w:r>
        <w:rPr>
          <w:i/>
        </w:rPr>
        <w:tab/>
      </w:r>
      <w:r>
        <w:rPr>
          <w:i/>
        </w:rPr>
        <w:tab/>
      </w:r>
      <w:r>
        <w:rPr>
          <w:i/>
        </w:rPr>
        <w:tab/>
      </w:r>
      <w:r>
        <w:rPr>
          <w:i/>
        </w:rPr>
        <w:tab/>
        <w:t>Source: Nokia, Nokia Shanghai Bell</w:t>
      </w:r>
    </w:p>
    <w:p w14:paraId="4F850361" w14:textId="77777777" w:rsidR="00031805" w:rsidRDefault="00031805" w:rsidP="00031805">
      <w:pPr>
        <w:rPr>
          <w:color w:val="808080"/>
        </w:rPr>
      </w:pPr>
      <w:r>
        <w:rPr>
          <w:color w:val="808080"/>
        </w:rPr>
        <w:t>(Replaces C1-213490)</w:t>
      </w:r>
    </w:p>
    <w:p w14:paraId="341173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A169F" w14:textId="4CD2815C" w:rsidR="00031805" w:rsidRDefault="00031805" w:rsidP="00031805">
      <w:pPr>
        <w:rPr>
          <w:rFonts w:ascii="Arial" w:hAnsi="Arial" w:cs="Arial"/>
          <w:b/>
          <w:sz w:val="24"/>
        </w:rPr>
      </w:pPr>
      <w:r>
        <w:rPr>
          <w:rFonts w:ascii="Arial" w:hAnsi="Arial" w:cs="Arial"/>
          <w:b/>
          <w:color w:val="0000FF"/>
          <w:sz w:val="24"/>
        </w:rPr>
        <w:t>C1-213792</w:t>
      </w:r>
      <w:r>
        <w:rPr>
          <w:rFonts w:ascii="Arial" w:hAnsi="Arial" w:cs="Arial"/>
          <w:b/>
          <w:color w:val="0000FF"/>
          <w:sz w:val="24"/>
        </w:rPr>
        <w:tab/>
      </w:r>
      <w:r>
        <w:rPr>
          <w:rFonts w:ascii="Arial" w:hAnsi="Arial" w:cs="Arial"/>
          <w:b/>
          <w:sz w:val="24"/>
        </w:rPr>
        <w:t>Handing the abnormal case of Service Request in non-3GPP access type</w:t>
      </w:r>
    </w:p>
    <w:p w14:paraId="136C236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1 Cat: D (Rel-17)</w:t>
      </w:r>
      <w:r>
        <w:rPr>
          <w:i/>
        </w:rPr>
        <w:br/>
      </w:r>
      <w:r>
        <w:rPr>
          <w:i/>
        </w:rPr>
        <w:br/>
      </w:r>
      <w:r>
        <w:rPr>
          <w:i/>
        </w:rPr>
        <w:tab/>
      </w:r>
      <w:r>
        <w:rPr>
          <w:i/>
        </w:rPr>
        <w:tab/>
      </w:r>
      <w:r>
        <w:rPr>
          <w:i/>
        </w:rPr>
        <w:tab/>
      </w:r>
      <w:r>
        <w:rPr>
          <w:i/>
        </w:rPr>
        <w:tab/>
      </w:r>
      <w:r>
        <w:rPr>
          <w:i/>
        </w:rPr>
        <w:tab/>
        <w:t>Source: CATT</w:t>
      </w:r>
    </w:p>
    <w:p w14:paraId="78F23094" w14:textId="77777777" w:rsidR="00031805" w:rsidRDefault="00031805" w:rsidP="00031805">
      <w:pPr>
        <w:rPr>
          <w:color w:val="808080"/>
        </w:rPr>
      </w:pPr>
      <w:r>
        <w:rPr>
          <w:color w:val="808080"/>
        </w:rPr>
        <w:t>(Replaces C1-212948)</w:t>
      </w:r>
    </w:p>
    <w:p w14:paraId="3D0590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C1-213941</w:t>
      </w:r>
      <w:r>
        <w:rPr>
          <w:color w:val="993300"/>
          <w:u w:val="single"/>
        </w:rPr>
        <w:t>.</w:t>
      </w:r>
    </w:p>
    <w:p w14:paraId="42B98BE0" w14:textId="484C6811" w:rsidR="00031805" w:rsidRDefault="00031805" w:rsidP="00031805">
      <w:pPr>
        <w:rPr>
          <w:rFonts w:ascii="Arial" w:hAnsi="Arial" w:cs="Arial"/>
          <w:b/>
          <w:sz w:val="24"/>
        </w:rPr>
      </w:pPr>
      <w:r>
        <w:rPr>
          <w:rFonts w:ascii="Arial" w:hAnsi="Arial" w:cs="Arial"/>
          <w:b/>
          <w:color w:val="0000FF"/>
          <w:sz w:val="24"/>
        </w:rPr>
        <w:t>C1-213794</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4A3750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CR-0729  rev 1 Cat: F (Rel-17)</w:t>
      </w:r>
      <w:r>
        <w:rPr>
          <w:i/>
        </w:rPr>
        <w:br/>
      </w:r>
      <w:r>
        <w:rPr>
          <w:i/>
        </w:rPr>
        <w:br/>
      </w:r>
      <w:r>
        <w:rPr>
          <w:i/>
        </w:rPr>
        <w:tab/>
      </w:r>
      <w:r>
        <w:rPr>
          <w:i/>
        </w:rPr>
        <w:tab/>
      </w:r>
      <w:r>
        <w:rPr>
          <w:i/>
        </w:rPr>
        <w:tab/>
      </w:r>
      <w:r>
        <w:rPr>
          <w:i/>
        </w:rPr>
        <w:tab/>
      </w:r>
      <w:r>
        <w:rPr>
          <w:i/>
        </w:rPr>
        <w:tab/>
        <w:t>Source: Nokia, Nokia Shanghai Bell, NTT DOCOMO</w:t>
      </w:r>
    </w:p>
    <w:p w14:paraId="33C2BD35" w14:textId="77777777" w:rsidR="00031805" w:rsidRDefault="00031805" w:rsidP="00031805">
      <w:pPr>
        <w:rPr>
          <w:color w:val="808080"/>
        </w:rPr>
      </w:pPr>
      <w:r>
        <w:rPr>
          <w:color w:val="808080"/>
        </w:rPr>
        <w:t>(Replaces C1-213492)</w:t>
      </w:r>
    </w:p>
    <w:p w14:paraId="435EDE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4137C2" w14:textId="13B7436E" w:rsidR="00031805" w:rsidRDefault="00031805" w:rsidP="00031805">
      <w:pPr>
        <w:rPr>
          <w:rFonts w:ascii="Arial" w:hAnsi="Arial" w:cs="Arial"/>
          <w:b/>
          <w:sz w:val="24"/>
        </w:rPr>
      </w:pPr>
      <w:r>
        <w:rPr>
          <w:rFonts w:ascii="Arial" w:hAnsi="Arial" w:cs="Arial"/>
          <w:b/>
          <w:color w:val="0000FF"/>
          <w:sz w:val="24"/>
        </w:rPr>
        <w:t>C1-213795</w:t>
      </w:r>
      <w:r>
        <w:rPr>
          <w:rFonts w:ascii="Arial" w:hAnsi="Arial" w:cs="Arial"/>
          <w:b/>
          <w:color w:val="0000FF"/>
          <w:sz w:val="24"/>
        </w:rPr>
        <w:tab/>
      </w:r>
      <w:r>
        <w:rPr>
          <w:rFonts w:ascii="Arial" w:hAnsi="Arial" w:cs="Arial"/>
          <w:b/>
          <w:sz w:val="24"/>
        </w:rPr>
        <w:t>Extended DRX parameters applicable for N1 mode</w:t>
      </w:r>
    </w:p>
    <w:p w14:paraId="7222BD2F"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CR-3270  rev 1 Cat: F (Rel-17)</w:t>
      </w:r>
      <w:r>
        <w:rPr>
          <w:i/>
        </w:rPr>
        <w:br/>
      </w:r>
      <w:r>
        <w:rPr>
          <w:i/>
        </w:rPr>
        <w:br/>
      </w:r>
      <w:r>
        <w:rPr>
          <w:i/>
        </w:rPr>
        <w:tab/>
      </w:r>
      <w:r>
        <w:rPr>
          <w:i/>
        </w:rPr>
        <w:tab/>
      </w:r>
      <w:r>
        <w:rPr>
          <w:i/>
        </w:rPr>
        <w:tab/>
      </w:r>
      <w:r>
        <w:rPr>
          <w:i/>
        </w:rPr>
        <w:tab/>
      </w:r>
      <w:r>
        <w:rPr>
          <w:i/>
        </w:rPr>
        <w:tab/>
        <w:t>Source: Nokia, Nokia Shanghai Bell</w:t>
      </w:r>
    </w:p>
    <w:p w14:paraId="2D082533" w14:textId="77777777" w:rsidR="00031805" w:rsidRDefault="00031805" w:rsidP="00031805">
      <w:pPr>
        <w:rPr>
          <w:color w:val="808080"/>
        </w:rPr>
      </w:pPr>
      <w:r>
        <w:rPr>
          <w:color w:val="808080"/>
        </w:rPr>
        <w:t>(Replaces C1-213516)</w:t>
      </w:r>
    </w:p>
    <w:p w14:paraId="297CE5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281B7" w14:textId="0F3B72EF" w:rsidR="00031805" w:rsidRDefault="00031805" w:rsidP="00031805">
      <w:pPr>
        <w:rPr>
          <w:rFonts w:ascii="Arial" w:hAnsi="Arial" w:cs="Arial"/>
          <w:b/>
          <w:sz w:val="24"/>
        </w:rPr>
      </w:pPr>
      <w:r>
        <w:rPr>
          <w:rFonts w:ascii="Arial" w:hAnsi="Arial" w:cs="Arial"/>
          <w:b/>
          <w:color w:val="0000FF"/>
          <w:sz w:val="24"/>
        </w:rPr>
        <w:t>C1-213796</w:t>
      </w:r>
      <w:r>
        <w:rPr>
          <w:rFonts w:ascii="Arial" w:hAnsi="Arial" w:cs="Arial"/>
          <w:b/>
          <w:color w:val="0000FF"/>
          <w:sz w:val="24"/>
        </w:rPr>
        <w:tab/>
      </w:r>
      <w:r>
        <w:rPr>
          <w:rFonts w:ascii="Arial" w:hAnsi="Arial" w:cs="Arial"/>
          <w:b/>
          <w:sz w:val="24"/>
        </w:rPr>
        <w:t>Correction in the CAG only UE</w:t>
      </w:r>
    </w:p>
    <w:p w14:paraId="7AD45E5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CR-3344  rev 1 Cat: F (Rel-17)</w:t>
      </w:r>
      <w:r>
        <w:rPr>
          <w:i/>
        </w:rPr>
        <w:br/>
      </w:r>
      <w:r>
        <w:rPr>
          <w:i/>
        </w:rPr>
        <w:br/>
      </w:r>
      <w:r>
        <w:rPr>
          <w:i/>
        </w:rPr>
        <w:tab/>
      </w:r>
      <w:r>
        <w:rPr>
          <w:i/>
        </w:rPr>
        <w:tab/>
      </w:r>
      <w:r>
        <w:rPr>
          <w:i/>
        </w:rPr>
        <w:tab/>
      </w:r>
      <w:r>
        <w:rPr>
          <w:i/>
        </w:rPr>
        <w:tab/>
      </w:r>
      <w:r>
        <w:rPr>
          <w:i/>
        </w:rPr>
        <w:tab/>
        <w:t>Source: Nokia, Nokia Shanghai Bell</w:t>
      </w:r>
    </w:p>
    <w:p w14:paraId="37A61096" w14:textId="77777777" w:rsidR="00031805" w:rsidRDefault="00031805" w:rsidP="00031805">
      <w:pPr>
        <w:rPr>
          <w:color w:val="808080"/>
        </w:rPr>
      </w:pPr>
      <w:r>
        <w:rPr>
          <w:color w:val="808080"/>
        </w:rPr>
        <w:t>(Replaces C1-213517)</w:t>
      </w:r>
    </w:p>
    <w:p w14:paraId="168184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4E634" w14:textId="0B197D0A" w:rsidR="00031805" w:rsidRDefault="00031805" w:rsidP="00031805">
      <w:pPr>
        <w:rPr>
          <w:rFonts w:ascii="Arial" w:hAnsi="Arial" w:cs="Arial"/>
          <w:b/>
          <w:sz w:val="24"/>
        </w:rPr>
      </w:pPr>
      <w:r>
        <w:rPr>
          <w:rFonts w:ascii="Arial" w:hAnsi="Arial" w:cs="Arial"/>
          <w:b/>
          <w:color w:val="0000FF"/>
          <w:sz w:val="24"/>
        </w:rPr>
        <w:t>C1-213798</w:t>
      </w:r>
      <w:r>
        <w:rPr>
          <w:rFonts w:ascii="Arial" w:hAnsi="Arial" w:cs="Arial"/>
          <w:b/>
          <w:color w:val="0000FF"/>
          <w:sz w:val="24"/>
        </w:rPr>
        <w:tab/>
      </w:r>
      <w:r>
        <w:rPr>
          <w:rFonts w:ascii="Arial" w:hAnsi="Arial" w:cs="Arial"/>
          <w:b/>
          <w:sz w:val="24"/>
        </w:rPr>
        <w:t>5GMM procedure updating the default configured NSSAI</w:t>
      </w:r>
    </w:p>
    <w:p w14:paraId="7A8F94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CR-3347  rev 1 Cat: F (Rel-17)</w:t>
      </w:r>
      <w:r>
        <w:rPr>
          <w:i/>
        </w:rPr>
        <w:br/>
      </w:r>
      <w:r>
        <w:rPr>
          <w:i/>
        </w:rPr>
        <w:br/>
      </w:r>
      <w:r>
        <w:rPr>
          <w:i/>
        </w:rPr>
        <w:tab/>
      </w:r>
      <w:r>
        <w:rPr>
          <w:i/>
        </w:rPr>
        <w:tab/>
      </w:r>
      <w:r>
        <w:rPr>
          <w:i/>
        </w:rPr>
        <w:tab/>
      </w:r>
      <w:r>
        <w:rPr>
          <w:i/>
        </w:rPr>
        <w:tab/>
      </w:r>
      <w:r>
        <w:rPr>
          <w:i/>
        </w:rPr>
        <w:tab/>
        <w:t>Source: Nokia, Nokia Shanghai Bell</w:t>
      </w:r>
    </w:p>
    <w:p w14:paraId="4C0DDC2F" w14:textId="77777777" w:rsidR="00031805" w:rsidRDefault="00031805" w:rsidP="00031805">
      <w:pPr>
        <w:rPr>
          <w:color w:val="808080"/>
        </w:rPr>
      </w:pPr>
      <w:r>
        <w:rPr>
          <w:color w:val="808080"/>
        </w:rPr>
        <w:t>(Replaces C1-213520)</w:t>
      </w:r>
    </w:p>
    <w:p w14:paraId="61E4B6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E8F82" w14:textId="0B67E070" w:rsidR="00031805" w:rsidRDefault="00031805" w:rsidP="00031805">
      <w:pPr>
        <w:rPr>
          <w:rFonts w:ascii="Arial" w:hAnsi="Arial" w:cs="Arial"/>
          <w:b/>
          <w:sz w:val="24"/>
        </w:rPr>
      </w:pPr>
      <w:r>
        <w:rPr>
          <w:rFonts w:ascii="Arial" w:hAnsi="Arial" w:cs="Arial"/>
          <w:b/>
          <w:color w:val="0000FF"/>
          <w:sz w:val="24"/>
        </w:rPr>
        <w:t>C1-213801</w:t>
      </w:r>
      <w:r>
        <w:rPr>
          <w:rFonts w:ascii="Arial" w:hAnsi="Arial" w:cs="Arial"/>
          <w:b/>
          <w:color w:val="0000FF"/>
          <w:sz w:val="24"/>
        </w:rPr>
        <w:tab/>
      </w:r>
      <w:r>
        <w:rPr>
          <w:rFonts w:ascii="Arial" w:hAnsi="Arial" w:cs="Arial"/>
          <w:b/>
          <w:sz w:val="24"/>
        </w:rPr>
        <w:t>Re-enabling of N1 mode when S1 mode is enabled</w:t>
      </w:r>
    </w:p>
    <w:p w14:paraId="4F75D5F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3 Cat: F (Rel-17)</w:t>
      </w:r>
      <w:r>
        <w:rPr>
          <w:i/>
        </w:rPr>
        <w:br/>
      </w:r>
      <w:r>
        <w:rPr>
          <w:i/>
        </w:rPr>
        <w:br/>
      </w:r>
      <w:r>
        <w:rPr>
          <w:i/>
        </w:rPr>
        <w:tab/>
      </w:r>
      <w:r>
        <w:rPr>
          <w:i/>
        </w:rPr>
        <w:tab/>
      </w:r>
      <w:r>
        <w:rPr>
          <w:i/>
        </w:rPr>
        <w:tab/>
      </w:r>
      <w:r>
        <w:rPr>
          <w:i/>
        </w:rPr>
        <w:tab/>
      </w:r>
      <w:r>
        <w:rPr>
          <w:i/>
        </w:rPr>
        <w:tab/>
        <w:t>Source: Apple</w:t>
      </w:r>
    </w:p>
    <w:p w14:paraId="0A07AC06" w14:textId="77777777" w:rsidR="00031805" w:rsidRDefault="00031805" w:rsidP="00031805">
      <w:pPr>
        <w:rPr>
          <w:color w:val="808080"/>
        </w:rPr>
      </w:pPr>
      <w:r>
        <w:rPr>
          <w:color w:val="808080"/>
        </w:rPr>
        <w:t>(Replaces C1-213729)</w:t>
      </w:r>
    </w:p>
    <w:p w14:paraId="5B213C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19CE74" w14:textId="324D09BC" w:rsidR="00031805" w:rsidRDefault="00031805" w:rsidP="00031805">
      <w:pPr>
        <w:rPr>
          <w:rFonts w:ascii="Arial" w:hAnsi="Arial" w:cs="Arial"/>
          <w:b/>
          <w:sz w:val="24"/>
        </w:rPr>
      </w:pPr>
      <w:r>
        <w:rPr>
          <w:rFonts w:ascii="Arial" w:hAnsi="Arial" w:cs="Arial"/>
          <w:b/>
          <w:color w:val="0000FF"/>
          <w:sz w:val="24"/>
        </w:rPr>
        <w:t>C1-213807</w:t>
      </w:r>
      <w:r>
        <w:rPr>
          <w:rFonts w:ascii="Arial" w:hAnsi="Arial" w:cs="Arial"/>
          <w:b/>
          <w:color w:val="0000FF"/>
          <w:sz w:val="24"/>
        </w:rPr>
        <w:tab/>
      </w:r>
      <w:r>
        <w:rPr>
          <w:rFonts w:ascii="Arial" w:hAnsi="Arial" w:cs="Arial"/>
          <w:b/>
          <w:sz w:val="24"/>
        </w:rPr>
        <w:t>Correction to Ciphering key data IE</w:t>
      </w:r>
    </w:p>
    <w:p w14:paraId="5F9FE0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CR-3330  rev 1 Cat: F (Rel-17)</w:t>
      </w:r>
      <w:r>
        <w:rPr>
          <w:i/>
        </w:rPr>
        <w:br/>
      </w:r>
      <w:r>
        <w:rPr>
          <w:i/>
        </w:rPr>
        <w:br/>
      </w:r>
      <w:r>
        <w:rPr>
          <w:i/>
        </w:rPr>
        <w:tab/>
      </w:r>
      <w:r>
        <w:rPr>
          <w:i/>
        </w:rPr>
        <w:tab/>
      </w:r>
      <w:r>
        <w:rPr>
          <w:i/>
        </w:rPr>
        <w:tab/>
      </w:r>
      <w:r>
        <w:rPr>
          <w:i/>
        </w:rPr>
        <w:tab/>
      </w:r>
      <w:r>
        <w:rPr>
          <w:i/>
        </w:rPr>
        <w:tab/>
        <w:t>Source: MediaTek Inc. / Marko</w:t>
      </w:r>
    </w:p>
    <w:p w14:paraId="347FE12D" w14:textId="77777777" w:rsidR="00031805" w:rsidRDefault="00031805" w:rsidP="00031805">
      <w:pPr>
        <w:rPr>
          <w:color w:val="808080"/>
        </w:rPr>
      </w:pPr>
      <w:r>
        <w:rPr>
          <w:color w:val="808080"/>
        </w:rPr>
        <w:t>(Replaces C1-213418)</w:t>
      </w:r>
    </w:p>
    <w:p w14:paraId="21FC80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B400C" w14:textId="617DCAF5" w:rsidR="00031805" w:rsidRDefault="00031805" w:rsidP="00031805">
      <w:pPr>
        <w:rPr>
          <w:rFonts w:ascii="Arial" w:hAnsi="Arial" w:cs="Arial"/>
          <w:b/>
          <w:sz w:val="24"/>
        </w:rPr>
      </w:pPr>
      <w:r>
        <w:rPr>
          <w:rFonts w:ascii="Arial" w:hAnsi="Arial" w:cs="Arial"/>
          <w:b/>
          <w:color w:val="0000FF"/>
          <w:sz w:val="24"/>
        </w:rPr>
        <w:t>C1-213808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056899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1 Cat: F (Rel-17)</w:t>
      </w:r>
      <w:r>
        <w:rPr>
          <w:i/>
        </w:rPr>
        <w:br/>
      </w:r>
      <w:r>
        <w:rPr>
          <w:i/>
        </w:rPr>
        <w:br/>
      </w:r>
      <w:r>
        <w:rPr>
          <w:i/>
        </w:rPr>
        <w:tab/>
      </w:r>
      <w:r>
        <w:rPr>
          <w:i/>
        </w:rPr>
        <w:tab/>
      </w:r>
      <w:r>
        <w:rPr>
          <w:i/>
        </w:rPr>
        <w:tab/>
      </w:r>
      <w:r>
        <w:rPr>
          <w:i/>
        </w:rPr>
        <w:tab/>
      </w:r>
      <w:r>
        <w:rPr>
          <w:i/>
        </w:rPr>
        <w:tab/>
        <w:t>Source: SHARP</w:t>
      </w:r>
    </w:p>
    <w:p w14:paraId="00E81871" w14:textId="77777777" w:rsidR="00031805" w:rsidRDefault="00031805" w:rsidP="00031805">
      <w:pPr>
        <w:rPr>
          <w:color w:val="808080"/>
        </w:rPr>
      </w:pPr>
      <w:r>
        <w:rPr>
          <w:color w:val="808080"/>
        </w:rPr>
        <w:t>(Replaces C1-213216)</w:t>
      </w:r>
    </w:p>
    <w:p w14:paraId="290B65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C1-213859</w:t>
      </w:r>
      <w:r>
        <w:rPr>
          <w:color w:val="993300"/>
          <w:u w:val="single"/>
        </w:rPr>
        <w:t>.</w:t>
      </w:r>
    </w:p>
    <w:p w14:paraId="31DFFDDC" w14:textId="6F7D2E9A" w:rsidR="00031805" w:rsidRDefault="00031805" w:rsidP="00031805">
      <w:pPr>
        <w:rPr>
          <w:rFonts w:ascii="Arial" w:hAnsi="Arial" w:cs="Arial"/>
          <w:b/>
          <w:sz w:val="24"/>
        </w:rPr>
      </w:pPr>
      <w:r>
        <w:rPr>
          <w:rFonts w:ascii="Arial" w:hAnsi="Arial" w:cs="Arial"/>
          <w:b/>
          <w:color w:val="0000FF"/>
          <w:sz w:val="24"/>
        </w:rPr>
        <w:t>C1-213811</w:t>
      </w:r>
      <w:r>
        <w:rPr>
          <w:rFonts w:ascii="Arial" w:hAnsi="Arial" w:cs="Arial"/>
          <w:b/>
          <w:color w:val="0000FF"/>
          <w:sz w:val="24"/>
        </w:rPr>
        <w:tab/>
      </w:r>
      <w:r>
        <w:rPr>
          <w:rFonts w:ascii="Arial" w:hAnsi="Arial" w:cs="Arial"/>
          <w:b/>
          <w:sz w:val="24"/>
        </w:rPr>
        <w:t>Correction of Requested NSSAI handling</w:t>
      </w:r>
    </w:p>
    <w:p w14:paraId="2288660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1 Cat: F (Rel-17)</w:t>
      </w:r>
      <w:r>
        <w:rPr>
          <w:i/>
        </w:rPr>
        <w:br/>
      </w:r>
      <w:r>
        <w:rPr>
          <w:i/>
        </w:rPr>
        <w:br/>
      </w:r>
      <w:r>
        <w:rPr>
          <w:i/>
        </w:rPr>
        <w:tab/>
      </w:r>
      <w:r>
        <w:rPr>
          <w:i/>
        </w:rPr>
        <w:tab/>
      </w:r>
      <w:r>
        <w:rPr>
          <w:i/>
        </w:rPr>
        <w:tab/>
      </w:r>
      <w:r>
        <w:rPr>
          <w:i/>
        </w:rPr>
        <w:tab/>
      </w:r>
      <w:r>
        <w:rPr>
          <w:i/>
        </w:rPr>
        <w:tab/>
        <w:t>Source: SHARP</w:t>
      </w:r>
    </w:p>
    <w:p w14:paraId="79702FF5" w14:textId="77777777" w:rsidR="00031805" w:rsidRDefault="00031805" w:rsidP="00031805">
      <w:pPr>
        <w:rPr>
          <w:color w:val="808080"/>
        </w:rPr>
      </w:pPr>
      <w:r>
        <w:rPr>
          <w:color w:val="808080"/>
        </w:rPr>
        <w:t>(Replaces C1-213217)</w:t>
      </w:r>
    </w:p>
    <w:p w14:paraId="1D7E55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C1-213851</w:t>
      </w:r>
      <w:r>
        <w:rPr>
          <w:color w:val="993300"/>
          <w:u w:val="single"/>
        </w:rPr>
        <w:t>.</w:t>
      </w:r>
    </w:p>
    <w:p w14:paraId="3071BFA9" w14:textId="7C63AC90" w:rsidR="00031805" w:rsidRDefault="00031805" w:rsidP="00031805">
      <w:pPr>
        <w:rPr>
          <w:rFonts w:ascii="Arial" w:hAnsi="Arial" w:cs="Arial"/>
          <w:b/>
          <w:sz w:val="24"/>
        </w:rPr>
      </w:pPr>
      <w:r>
        <w:rPr>
          <w:rFonts w:ascii="Arial" w:hAnsi="Arial" w:cs="Arial"/>
          <w:b/>
          <w:color w:val="0000FF"/>
          <w:sz w:val="24"/>
        </w:rPr>
        <w:t>C1-213812</w:t>
      </w:r>
      <w:r>
        <w:rPr>
          <w:rFonts w:ascii="Arial" w:hAnsi="Arial" w:cs="Arial"/>
          <w:b/>
          <w:color w:val="0000FF"/>
          <w:sz w:val="24"/>
        </w:rPr>
        <w:tab/>
      </w:r>
      <w:r>
        <w:rPr>
          <w:rFonts w:ascii="Arial" w:hAnsi="Arial" w:cs="Arial"/>
          <w:b/>
          <w:sz w:val="24"/>
        </w:rPr>
        <w:t>Registration attempt counter reset when in SNPN</w:t>
      </w:r>
    </w:p>
    <w:p w14:paraId="15FC38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CR-3331  rev 1 Cat: F (Rel-17)</w:t>
      </w:r>
      <w:r>
        <w:rPr>
          <w:i/>
        </w:rPr>
        <w:br/>
      </w:r>
      <w:r>
        <w:rPr>
          <w:i/>
        </w:rPr>
        <w:br/>
      </w:r>
      <w:r>
        <w:rPr>
          <w:i/>
        </w:rPr>
        <w:tab/>
      </w:r>
      <w:r>
        <w:rPr>
          <w:i/>
        </w:rPr>
        <w:tab/>
      </w:r>
      <w:r>
        <w:rPr>
          <w:i/>
        </w:rPr>
        <w:tab/>
      </w:r>
      <w:r>
        <w:rPr>
          <w:i/>
        </w:rPr>
        <w:tab/>
      </w:r>
      <w:r>
        <w:rPr>
          <w:i/>
        </w:rPr>
        <w:tab/>
        <w:t>Source: MediaTek Inc. / Marko</w:t>
      </w:r>
    </w:p>
    <w:p w14:paraId="7CDC7471" w14:textId="77777777" w:rsidR="00031805" w:rsidRDefault="00031805" w:rsidP="00031805">
      <w:pPr>
        <w:rPr>
          <w:color w:val="808080"/>
        </w:rPr>
      </w:pPr>
      <w:r>
        <w:rPr>
          <w:color w:val="808080"/>
        </w:rPr>
        <w:t>(Replaces C1-213420)</w:t>
      </w:r>
    </w:p>
    <w:p w14:paraId="0663DF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00820" w14:textId="47904D67" w:rsidR="00031805" w:rsidRDefault="00031805" w:rsidP="00031805">
      <w:pPr>
        <w:rPr>
          <w:rFonts w:ascii="Arial" w:hAnsi="Arial" w:cs="Arial"/>
          <w:b/>
          <w:sz w:val="24"/>
        </w:rPr>
      </w:pPr>
      <w:r>
        <w:rPr>
          <w:rFonts w:ascii="Arial" w:hAnsi="Arial" w:cs="Arial"/>
          <w:b/>
          <w:color w:val="0000FF"/>
          <w:sz w:val="24"/>
        </w:rPr>
        <w:t>C1-213829</w:t>
      </w:r>
      <w:r>
        <w:rPr>
          <w:rFonts w:ascii="Arial" w:hAnsi="Arial" w:cs="Arial"/>
          <w:b/>
          <w:color w:val="0000FF"/>
          <w:sz w:val="24"/>
        </w:rPr>
        <w:tab/>
      </w:r>
      <w:r>
        <w:rPr>
          <w:rFonts w:ascii="Arial" w:hAnsi="Arial" w:cs="Arial"/>
          <w:b/>
          <w:sz w:val="24"/>
        </w:rPr>
        <w:t>Updating timer table for stopping timer T3540</w:t>
      </w:r>
    </w:p>
    <w:p w14:paraId="13404D4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CR-3264  rev 1 Cat: F (Rel-17)</w:t>
      </w:r>
      <w:r>
        <w:rPr>
          <w:i/>
        </w:rPr>
        <w:br/>
      </w:r>
      <w:r>
        <w:rPr>
          <w:i/>
        </w:rPr>
        <w:br/>
      </w:r>
      <w:r>
        <w:rPr>
          <w:i/>
        </w:rPr>
        <w:tab/>
      </w:r>
      <w:r>
        <w:rPr>
          <w:i/>
        </w:rPr>
        <w:tab/>
      </w:r>
      <w:r>
        <w:rPr>
          <w:i/>
        </w:rPr>
        <w:tab/>
      </w:r>
      <w:r>
        <w:rPr>
          <w:i/>
        </w:rPr>
        <w:tab/>
      </w:r>
      <w:r>
        <w:rPr>
          <w:i/>
        </w:rPr>
        <w:tab/>
        <w:t>Source: vivo</w:t>
      </w:r>
    </w:p>
    <w:p w14:paraId="6E2E0E26" w14:textId="77777777" w:rsidR="00031805" w:rsidRDefault="00031805" w:rsidP="00031805">
      <w:pPr>
        <w:rPr>
          <w:color w:val="808080"/>
        </w:rPr>
      </w:pPr>
      <w:r>
        <w:rPr>
          <w:color w:val="808080"/>
        </w:rPr>
        <w:t>(Replaces C1-213264)</w:t>
      </w:r>
    </w:p>
    <w:p w14:paraId="64B159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652E5" w14:textId="6A4FE0EE" w:rsidR="00031805" w:rsidRDefault="00031805" w:rsidP="00031805">
      <w:pPr>
        <w:rPr>
          <w:rFonts w:ascii="Arial" w:hAnsi="Arial" w:cs="Arial"/>
          <w:b/>
          <w:sz w:val="24"/>
        </w:rPr>
      </w:pPr>
      <w:r>
        <w:rPr>
          <w:rFonts w:ascii="Arial" w:hAnsi="Arial" w:cs="Arial"/>
          <w:b/>
          <w:color w:val="0000FF"/>
          <w:sz w:val="24"/>
        </w:rPr>
        <w:t>C1-213830</w:t>
      </w:r>
      <w:r>
        <w:rPr>
          <w:rFonts w:ascii="Arial" w:hAnsi="Arial" w:cs="Arial"/>
          <w:b/>
          <w:color w:val="0000FF"/>
          <w:sz w:val="24"/>
        </w:rPr>
        <w:tab/>
      </w:r>
      <w:r>
        <w:rPr>
          <w:rFonts w:ascii="Arial" w:hAnsi="Arial" w:cs="Arial"/>
          <w:b/>
          <w:sz w:val="24"/>
        </w:rPr>
        <w:t xml:space="preserve">Updating timer </w:t>
      </w:r>
      <w:proofErr w:type="spellStart"/>
      <w:r>
        <w:rPr>
          <w:rFonts w:ascii="Arial" w:hAnsi="Arial" w:cs="Arial"/>
          <w:b/>
          <w:sz w:val="24"/>
        </w:rPr>
        <w:t>talbe</w:t>
      </w:r>
      <w:proofErr w:type="spellEnd"/>
      <w:r>
        <w:rPr>
          <w:rFonts w:ascii="Arial" w:hAnsi="Arial" w:cs="Arial"/>
          <w:b/>
          <w:sz w:val="24"/>
        </w:rPr>
        <w:t xml:space="preserve"> for stopping timer T3565</w:t>
      </w:r>
    </w:p>
    <w:p w14:paraId="64BE07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CR-3261  rev 1 Cat: F (Rel-17)</w:t>
      </w:r>
      <w:r>
        <w:rPr>
          <w:i/>
        </w:rPr>
        <w:br/>
      </w:r>
      <w:r>
        <w:rPr>
          <w:i/>
        </w:rPr>
        <w:br/>
      </w:r>
      <w:r>
        <w:rPr>
          <w:i/>
        </w:rPr>
        <w:tab/>
      </w:r>
      <w:r>
        <w:rPr>
          <w:i/>
        </w:rPr>
        <w:tab/>
      </w:r>
      <w:r>
        <w:rPr>
          <w:i/>
        </w:rPr>
        <w:tab/>
      </w:r>
      <w:r>
        <w:rPr>
          <w:i/>
        </w:rPr>
        <w:tab/>
      </w:r>
      <w:r>
        <w:rPr>
          <w:i/>
        </w:rPr>
        <w:tab/>
        <w:t>Source: vivo</w:t>
      </w:r>
    </w:p>
    <w:p w14:paraId="450946B7" w14:textId="77777777" w:rsidR="00031805" w:rsidRDefault="00031805" w:rsidP="00031805">
      <w:pPr>
        <w:rPr>
          <w:color w:val="808080"/>
        </w:rPr>
      </w:pPr>
      <w:r>
        <w:rPr>
          <w:color w:val="808080"/>
        </w:rPr>
        <w:t>(Replaces C1-213265)</w:t>
      </w:r>
    </w:p>
    <w:p w14:paraId="549BED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4F5C3" w14:textId="484E95AB" w:rsidR="00031805" w:rsidRDefault="00031805" w:rsidP="00031805">
      <w:pPr>
        <w:rPr>
          <w:rFonts w:ascii="Arial" w:hAnsi="Arial" w:cs="Arial"/>
          <w:b/>
          <w:sz w:val="24"/>
        </w:rPr>
      </w:pPr>
      <w:r>
        <w:rPr>
          <w:rFonts w:ascii="Arial" w:hAnsi="Arial" w:cs="Arial"/>
          <w:b/>
          <w:color w:val="0000FF"/>
          <w:sz w:val="24"/>
        </w:rPr>
        <w:t>C1-213831</w:t>
      </w:r>
      <w:r>
        <w:rPr>
          <w:rFonts w:ascii="Arial" w:hAnsi="Arial" w:cs="Arial"/>
          <w:b/>
          <w:color w:val="0000FF"/>
          <w:sz w:val="24"/>
        </w:rPr>
        <w:tab/>
      </w:r>
      <w:r>
        <w:rPr>
          <w:rFonts w:ascii="Arial" w:hAnsi="Arial" w:cs="Arial"/>
          <w:b/>
          <w:sz w:val="24"/>
        </w:rPr>
        <w:t>The list of NSSAI(s)</w:t>
      </w:r>
    </w:p>
    <w:p w14:paraId="24D08F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CR-3265  rev 1 Cat: F (Rel-17)</w:t>
      </w:r>
      <w:r>
        <w:rPr>
          <w:i/>
        </w:rPr>
        <w:br/>
      </w:r>
      <w:r>
        <w:rPr>
          <w:i/>
        </w:rPr>
        <w:br/>
      </w:r>
      <w:r>
        <w:rPr>
          <w:i/>
        </w:rPr>
        <w:tab/>
      </w:r>
      <w:r>
        <w:rPr>
          <w:i/>
        </w:rPr>
        <w:tab/>
      </w:r>
      <w:r>
        <w:rPr>
          <w:i/>
        </w:rPr>
        <w:tab/>
      </w:r>
      <w:r>
        <w:rPr>
          <w:i/>
        </w:rPr>
        <w:tab/>
      </w:r>
      <w:r>
        <w:rPr>
          <w:i/>
        </w:rPr>
        <w:tab/>
        <w:t>Source: vivo</w:t>
      </w:r>
    </w:p>
    <w:p w14:paraId="18C3F8B6" w14:textId="77777777" w:rsidR="00031805" w:rsidRDefault="00031805" w:rsidP="00031805">
      <w:pPr>
        <w:rPr>
          <w:color w:val="808080"/>
        </w:rPr>
      </w:pPr>
      <w:r>
        <w:rPr>
          <w:color w:val="808080"/>
        </w:rPr>
        <w:t>(Replaces C1-213269)</w:t>
      </w:r>
    </w:p>
    <w:p w14:paraId="5B2928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A2FB" w14:textId="7FDE3339" w:rsidR="00031805" w:rsidRDefault="00031805" w:rsidP="00031805">
      <w:pPr>
        <w:rPr>
          <w:rFonts w:ascii="Arial" w:hAnsi="Arial" w:cs="Arial"/>
          <w:b/>
          <w:sz w:val="24"/>
        </w:rPr>
      </w:pPr>
      <w:r>
        <w:rPr>
          <w:rFonts w:ascii="Arial" w:hAnsi="Arial" w:cs="Arial"/>
          <w:b/>
          <w:color w:val="0000FF"/>
          <w:sz w:val="24"/>
        </w:rPr>
        <w:t>C1-213836</w:t>
      </w:r>
      <w:r>
        <w:rPr>
          <w:rFonts w:ascii="Arial" w:hAnsi="Arial" w:cs="Arial"/>
          <w:b/>
          <w:color w:val="0000FF"/>
          <w:sz w:val="24"/>
        </w:rPr>
        <w:tab/>
      </w:r>
      <w:r>
        <w:rPr>
          <w:rFonts w:ascii="Arial" w:hAnsi="Arial" w:cs="Arial"/>
          <w:b/>
          <w:sz w:val="24"/>
        </w:rPr>
        <w:t>Second SMC procedure after RINMR</w:t>
      </w:r>
    </w:p>
    <w:p w14:paraId="448F9C5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CR-3221  rev 1 Cat: F (Rel-17)</w:t>
      </w:r>
      <w:r>
        <w:rPr>
          <w:i/>
        </w:rPr>
        <w:br/>
      </w:r>
      <w:r>
        <w:rPr>
          <w:i/>
        </w:rPr>
        <w:br/>
      </w:r>
      <w:r>
        <w:rPr>
          <w:i/>
        </w:rPr>
        <w:tab/>
      </w:r>
      <w:r>
        <w:rPr>
          <w:i/>
        </w:rPr>
        <w:tab/>
      </w:r>
      <w:r>
        <w:rPr>
          <w:i/>
        </w:rPr>
        <w:tab/>
      </w:r>
      <w:r>
        <w:rPr>
          <w:i/>
        </w:rPr>
        <w:tab/>
      </w:r>
      <w:r>
        <w:rPr>
          <w:i/>
        </w:rPr>
        <w:tab/>
        <w:t>Source: Ericsson, Qualcomm Incorporated / Mikael</w:t>
      </w:r>
    </w:p>
    <w:p w14:paraId="2B615B48" w14:textId="77777777" w:rsidR="00031805" w:rsidRDefault="00031805" w:rsidP="00031805">
      <w:pPr>
        <w:rPr>
          <w:color w:val="808080"/>
        </w:rPr>
      </w:pPr>
      <w:r>
        <w:rPr>
          <w:color w:val="808080"/>
        </w:rPr>
        <w:t>(Replaces C1-213134)</w:t>
      </w:r>
    </w:p>
    <w:p w14:paraId="6D3A73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FFE35" w14:textId="339B4EA1" w:rsidR="00031805" w:rsidRDefault="00031805" w:rsidP="00031805">
      <w:pPr>
        <w:rPr>
          <w:rFonts w:ascii="Arial" w:hAnsi="Arial" w:cs="Arial"/>
          <w:b/>
          <w:sz w:val="24"/>
        </w:rPr>
      </w:pPr>
      <w:r>
        <w:rPr>
          <w:rFonts w:ascii="Arial" w:hAnsi="Arial" w:cs="Arial"/>
          <w:b/>
          <w:color w:val="0000FF"/>
          <w:sz w:val="24"/>
        </w:rPr>
        <w:t>C1-213845</w:t>
      </w:r>
      <w:r>
        <w:rPr>
          <w:rFonts w:ascii="Arial" w:hAnsi="Arial" w:cs="Arial"/>
          <w:b/>
          <w:color w:val="0000FF"/>
          <w:sz w:val="24"/>
        </w:rPr>
        <w:tab/>
      </w:r>
      <w:r>
        <w:rPr>
          <w:rFonts w:ascii="Arial" w:hAnsi="Arial" w:cs="Arial"/>
          <w:b/>
          <w:sz w:val="24"/>
        </w:rPr>
        <w:t xml:space="preserve">Handling of multiple </w:t>
      </w:r>
      <w:proofErr w:type="spellStart"/>
      <w:r>
        <w:rPr>
          <w:rFonts w:ascii="Arial" w:hAnsi="Arial" w:cs="Arial"/>
          <w:b/>
          <w:sz w:val="24"/>
        </w:rPr>
        <w:t>SM_RetryWaitTime</w:t>
      </w:r>
      <w:proofErr w:type="spellEnd"/>
      <w:r>
        <w:rPr>
          <w:rFonts w:ascii="Arial" w:hAnsi="Arial" w:cs="Arial"/>
          <w:b/>
          <w:sz w:val="24"/>
        </w:rPr>
        <w:t xml:space="preserve"> values configured in a UE</w:t>
      </w:r>
    </w:p>
    <w:p w14:paraId="48EB90F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CR-3543  rev 1 Cat: F (Rel-17)</w:t>
      </w:r>
      <w:r>
        <w:rPr>
          <w:i/>
        </w:rPr>
        <w:br/>
      </w:r>
      <w:r>
        <w:rPr>
          <w:i/>
        </w:rPr>
        <w:br/>
      </w:r>
      <w:r>
        <w:rPr>
          <w:i/>
        </w:rPr>
        <w:tab/>
      </w:r>
      <w:r>
        <w:rPr>
          <w:i/>
        </w:rPr>
        <w:tab/>
      </w:r>
      <w:r>
        <w:rPr>
          <w:i/>
        </w:rPr>
        <w:tab/>
      </w:r>
      <w:r>
        <w:rPr>
          <w:i/>
        </w:rPr>
        <w:tab/>
      </w:r>
      <w:r>
        <w:rPr>
          <w:i/>
        </w:rPr>
        <w:tab/>
        <w:t>Source: Nokia, Nokia Shanghai Bell</w:t>
      </w:r>
    </w:p>
    <w:p w14:paraId="06EE9D03" w14:textId="77777777" w:rsidR="00031805" w:rsidRDefault="00031805" w:rsidP="00031805">
      <w:pPr>
        <w:rPr>
          <w:color w:val="808080"/>
        </w:rPr>
      </w:pPr>
      <w:r>
        <w:rPr>
          <w:color w:val="808080"/>
        </w:rPr>
        <w:t>(Replaces C1-213491)</w:t>
      </w:r>
    </w:p>
    <w:p w14:paraId="06B79F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458A4" w14:textId="2F0DFBEB" w:rsidR="00031805" w:rsidRDefault="00031805" w:rsidP="00031805">
      <w:pPr>
        <w:rPr>
          <w:rFonts w:ascii="Arial" w:hAnsi="Arial" w:cs="Arial"/>
          <w:b/>
          <w:sz w:val="24"/>
        </w:rPr>
      </w:pPr>
      <w:r>
        <w:rPr>
          <w:rFonts w:ascii="Arial" w:hAnsi="Arial" w:cs="Arial"/>
          <w:b/>
          <w:color w:val="0000FF"/>
          <w:sz w:val="24"/>
        </w:rPr>
        <w:t>C1-213851</w:t>
      </w:r>
      <w:r>
        <w:rPr>
          <w:rFonts w:ascii="Arial" w:hAnsi="Arial" w:cs="Arial"/>
          <w:b/>
          <w:color w:val="0000FF"/>
          <w:sz w:val="24"/>
        </w:rPr>
        <w:tab/>
      </w:r>
      <w:r>
        <w:rPr>
          <w:rFonts w:ascii="Arial" w:hAnsi="Arial" w:cs="Arial"/>
          <w:b/>
          <w:sz w:val="24"/>
        </w:rPr>
        <w:t>Correction of Requested NSSAI handling</w:t>
      </w:r>
    </w:p>
    <w:p w14:paraId="7D858B9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2 Cat: F (Rel-17)</w:t>
      </w:r>
      <w:r>
        <w:rPr>
          <w:i/>
        </w:rPr>
        <w:br/>
      </w:r>
      <w:r>
        <w:rPr>
          <w:i/>
        </w:rPr>
        <w:br/>
      </w:r>
      <w:r>
        <w:rPr>
          <w:i/>
        </w:rPr>
        <w:tab/>
      </w:r>
      <w:r>
        <w:rPr>
          <w:i/>
        </w:rPr>
        <w:tab/>
      </w:r>
      <w:r>
        <w:rPr>
          <w:i/>
        </w:rPr>
        <w:tab/>
      </w:r>
      <w:r>
        <w:rPr>
          <w:i/>
        </w:rPr>
        <w:tab/>
      </w:r>
      <w:r>
        <w:rPr>
          <w:i/>
        </w:rPr>
        <w:tab/>
        <w:t>Source: SHARP</w:t>
      </w:r>
    </w:p>
    <w:p w14:paraId="003929E9" w14:textId="77777777" w:rsidR="00031805" w:rsidRDefault="00031805" w:rsidP="00031805">
      <w:pPr>
        <w:rPr>
          <w:color w:val="808080"/>
        </w:rPr>
      </w:pPr>
      <w:r>
        <w:rPr>
          <w:color w:val="808080"/>
        </w:rPr>
        <w:t>(Replaces C1-213811)</w:t>
      </w:r>
    </w:p>
    <w:p w14:paraId="5B05122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62F20" w14:textId="1DBEA272" w:rsidR="00031805" w:rsidRDefault="00031805" w:rsidP="00031805">
      <w:pPr>
        <w:rPr>
          <w:rFonts w:ascii="Arial" w:hAnsi="Arial" w:cs="Arial"/>
          <w:b/>
          <w:sz w:val="24"/>
        </w:rPr>
      </w:pPr>
      <w:r>
        <w:rPr>
          <w:rFonts w:ascii="Arial" w:hAnsi="Arial" w:cs="Arial"/>
          <w:b/>
          <w:color w:val="0000FF"/>
          <w:sz w:val="24"/>
        </w:rPr>
        <w:t>C1-213858</w:t>
      </w:r>
      <w:r>
        <w:rPr>
          <w:rFonts w:ascii="Arial" w:hAnsi="Arial" w:cs="Arial"/>
          <w:b/>
          <w:color w:val="0000FF"/>
          <w:sz w:val="24"/>
        </w:rPr>
        <w:tab/>
      </w:r>
      <w:r>
        <w:rPr>
          <w:rFonts w:ascii="Arial" w:hAnsi="Arial" w:cs="Arial"/>
          <w:b/>
          <w:sz w:val="24"/>
        </w:rPr>
        <w:t>Correction to resetting of the registration update counter</w:t>
      </w:r>
    </w:p>
    <w:p w14:paraId="1D66A5C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272679" w14:textId="77777777" w:rsidR="00031805" w:rsidRDefault="00031805" w:rsidP="00031805">
      <w:pPr>
        <w:rPr>
          <w:color w:val="808080"/>
        </w:rPr>
      </w:pPr>
      <w:r>
        <w:rPr>
          <w:color w:val="808080"/>
        </w:rPr>
        <w:t>(Replaces C1-213305)</w:t>
      </w:r>
    </w:p>
    <w:p w14:paraId="0552C4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AA703" w14:textId="4A0C50FB" w:rsidR="00031805" w:rsidRDefault="00031805" w:rsidP="00031805">
      <w:pPr>
        <w:rPr>
          <w:rFonts w:ascii="Arial" w:hAnsi="Arial" w:cs="Arial"/>
          <w:b/>
          <w:sz w:val="24"/>
        </w:rPr>
      </w:pPr>
      <w:r>
        <w:rPr>
          <w:rFonts w:ascii="Arial" w:hAnsi="Arial" w:cs="Arial"/>
          <w:b/>
          <w:color w:val="0000FF"/>
          <w:sz w:val="24"/>
        </w:rPr>
        <w:t>C1-213859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1F412E0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2 Cat: F (Rel-17)</w:t>
      </w:r>
      <w:r>
        <w:rPr>
          <w:i/>
        </w:rPr>
        <w:br/>
      </w:r>
      <w:r>
        <w:rPr>
          <w:i/>
        </w:rPr>
        <w:br/>
      </w:r>
      <w:r>
        <w:rPr>
          <w:i/>
        </w:rPr>
        <w:tab/>
      </w:r>
      <w:r>
        <w:rPr>
          <w:i/>
        </w:rPr>
        <w:tab/>
      </w:r>
      <w:r>
        <w:rPr>
          <w:i/>
        </w:rPr>
        <w:tab/>
      </w:r>
      <w:r>
        <w:rPr>
          <w:i/>
        </w:rPr>
        <w:tab/>
      </w:r>
      <w:r>
        <w:rPr>
          <w:i/>
        </w:rPr>
        <w:tab/>
        <w:t>Source: SHARP</w:t>
      </w:r>
    </w:p>
    <w:p w14:paraId="59860854" w14:textId="77777777" w:rsidR="00031805" w:rsidRDefault="00031805" w:rsidP="00031805">
      <w:pPr>
        <w:rPr>
          <w:color w:val="808080"/>
        </w:rPr>
      </w:pPr>
      <w:r>
        <w:rPr>
          <w:color w:val="808080"/>
        </w:rPr>
        <w:t>(Replaces C1-213808)</w:t>
      </w:r>
    </w:p>
    <w:p w14:paraId="633EE9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8EBD" w14:textId="1947CB1A" w:rsidR="00031805" w:rsidRDefault="00031805" w:rsidP="00031805">
      <w:pPr>
        <w:rPr>
          <w:rFonts w:ascii="Arial" w:hAnsi="Arial" w:cs="Arial"/>
          <w:b/>
          <w:sz w:val="24"/>
        </w:rPr>
      </w:pPr>
      <w:r>
        <w:rPr>
          <w:rFonts w:ascii="Arial" w:hAnsi="Arial" w:cs="Arial"/>
          <w:b/>
          <w:color w:val="0000FF"/>
          <w:sz w:val="24"/>
        </w:rPr>
        <w:t>C1-213861</w:t>
      </w:r>
      <w:r>
        <w:rPr>
          <w:rFonts w:ascii="Arial" w:hAnsi="Arial" w:cs="Arial"/>
          <w:b/>
          <w:color w:val="0000FF"/>
          <w:sz w:val="24"/>
        </w:rPr>
        <w:tab/>
      </w:r>
      <w:r>
        <w:rPr>
          <w:rFonts w:ascii="Arial" w:hAnsi="Arial" w:cs="Arial"/>
          <w:b/>
          <w:sz w:val="24"/>
        </w:rPr>
        <w:t>Correction to T3540 handling</w:t>
      </w:r>
    </w:p>
    <w:p w14:paraId="60F80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3069CF2" w14:textId="77777777" w:rsidR="00031805" w:rsidRDefault="00031805" w:rsidP="00031805">
      <w:pPr>
        <w:rPr>
          <w:color w:val="808080"/>
        </w:rPr>
      </w:pPr>
      <w:r>
        <w:rPr>
          <w:color w:val="808080"/>
        </w:rPr>
        <w:t>(Replaces C1-213308)</w:t>
      </w:r>
    </w:p>
    <w:p w14:paraId="207F84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76807" w14:textId="36C1E641" w:rsidR="00031805" w:rsidRDefault="00031805" w:rsidP="00031805">
      <w:pPr>
        <w:rPr>
          <w:rFonts w:ascii="Arial" w:hAnsi="Arial" w:cs="Arial"/>
          <w:b/>
          <w:sz w:val="24"/>
        </w:rPr>
      </w:pPr>
      <w:r>
        <w:rPr>
          <w:rFonts w:ascii="Arial" w:hAnsi="Arial" w:cs="Arial"/>
          <w:b/>
          <w:color w:val="0000FF"/>
          <w:sz w:val="24"/>
        </w:rPr>
        <w:t>C1-213862</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stored pending NSSA for equivalent PLMN(s)</w:t>
      </w:r>
    </w:p>
    <w:p w14:paraId="4D02EC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5E0E63A" w14:textId="77777777" w:rsidR="00031805" w:rsidRDefault="00031805" w:rsidP="00031805">
      <w:pPr>
        <w:rPr>
          <w:color w:val="808080"/>
        </w:rPr>
      </w:pPr>
      <w:r>
        <w:rPr>
          <w:color w:val="808080"/>
        </w:rPr>
        <w:t>(Replaces C1-213313)</w:t>
      </w:r>
    </w:p>
    <w:p w14:paraId="063AEE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B1F88" w14:textId="2D73B4DD" w:rsidR="00031805" w:rsidRDefault="00031805" w:rsidP="00031805">
      <w:pPr>
        <w:rPr>
          <w:rFonts w:ascii="Arial" w:hAnsi="Arial" w:cs="Arial"/>
          <w:b/>
          <w:sz w:val="24"/>
        </w:rPr>
      </w:pPr>
      <w:r>
        <w:rPr>
          <w:rFonts w:ascii="Arial" w:hAnsi="Arial" w:cs="Arial"/>
          <w:b/>
          <w:color w:val="0000FF"/>
          <w:sz w:val="24"/>
        </w:rPr>
        <w:t>C1-213888</w:t>
      </w:r>
      <w:r>
        <w:rPr>
          <w:rFonts w:ascii="Arial" w:hAnsi="Arial" w:cs="Arial"/>
          <w:b/>
          <w:color w:val="0000FF"/>
          <w:sz w:val="24"/>
        </w:rPr>
        <w:tab/>
      </w:r>
      <w:r>
        <w:rPr>
          <w:rFonts w:ascii="Arial" w:hAnsi="Arial" w:cs="Arial"/>
          <w:b/>
          <w:sz w:val="24"/>
        </w:rPr>
        <w:t>Excluding re-NSSAA for creating pending NSSAI</w:t>
      </w:r>
    </w:p>
    <w:p w14:paraId="081CCC4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CR-3072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28EB6AA2" w14:textId="77777777" w:rsidR="00031805" w:rsidRDefault="00031805" w:rsidP="00031805">
      <w:pPr>
        <w:rPr>
          <w:color w:val="808080"/>
        </w:rPr>
      </w:pPr>
      <w:r>
        <w:rPr>
          <w:color w:val="808080"/>
        </w:rPr>
        <w:t>(Replaces C1-213399)</w:t>
      </w:r>
    </w:p>
    <w:p w14:paraId="6EEF0E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E3F34" w14:textId="44069618" w:rsidR="00031805" w:rsidRDefault="00031805" w:rsidP="00031805">
      <w:pPr>
        <w:rPr>
          <w:rFonts w:ascii="Arial" w:hAnsi="Arial" w:cs="Arial"/>
          <w:b/>
          <w:sz w:val="24"/>
        </w:rPr>
      </w:pPr>
      <w:r>
        <w:rPr>
          <w:rFonts w:ascii="Arial" w:hAnsi="Arial" w:cs="Arial"/>
          <w:b/>
          <w:color w:val="0000FF"/>
          <w:sz w:val="24"/>
        </w:rPr>
        <w:t>C1-213889</w:t>
      </w:r>
      <w:r>
        <w:rPr>
          <w:rFonts w:ascii="Arial" w:hAnsi="Arial" w:cs="Arial"/>
          <w:b/>
          <w:color w:val="0000FF"/>
          <w:sz w:val="24"/>
        </w:rPr>
        <w:tab/>
      </w:r>
      <w:r>
        <w:rPr>
          <w:rFonts w:ascii="Arial" w:hAnsi="Arial" w:cs="Arial"/>
          <w:b/>
          <w:sz w:val="24"/>
        </w:rPr>
        <w:t>Mandating SMC following successful AKA</w:t>
      </w:r>
    </w:p>
    <w:p w14:paraId="77338F0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CR-3064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75D124F" w14:textId="77777777" w:rsidR="00031805" w:rsidRDefault="00031805" w:rsidP="00031805">
      <w:pPr>
        <w:rPr>
          <w:color w:val="808080"/>
        </w:rPr>
      </w:pPr>
      <w:r>
        <w:rPr>
          <w:color w:val="808080"/>
        </w:rPr>
        <w:t>(Replaces C1-213400)</w:t>
      </w:r>
    </w:p>
    <w:p w14:paraId="50E4DF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B8DE6D" w14:textId="731EE2B7" w:rsidR="00031805" w:rsidRDefault="00031805" w:rsidP="00031805">
      <w:pPr>
        <w:rPr>
          <w:rFonts w:ascii="Arial" w:hAnsi="Arial" w:cs="Arial"/>
          <w:b/>
          <w:sz w:val="24"/>
        </w:rPr>
      </w:pPr>
      <w:r>
        <w:rPr>
          <w:rFonts w:ascii="Arial" w:hAnsi="Arial" w:cs="Arial"/>
          <w:b/>
          <w:color w:val="0000FF"/>
          <w:sz w:val="24"/>
        </w:rPr>
        <w:t>C1-213890</w:t>
      </w:r>
      <w:r>
        <w:rPr>
          <w:rFonts w:ascii="Arial" w:hAnsi="Arial" w:cs="Arial"/>
          <w:b/>
          <w:color w:val="0000FF"/>
          <w:sz w:val="24"/>
        </w:rPr>
        <w:tab/>
      </w:r>
      <w:r>
        <w:rPr>
          <w:rFonts w:ascii="Arial" w:hAnsi="Arial" w:cs="Arial"/>
          <w:b/>
          <w:sz w:val="24"/>
        </w:rPr>
        <w:t>Update on term "Attached for emergency bearer services" due to 5G-4G interworking</w:t>
      </w:r>
    </w:p>
    <w:p w14:paraId="2257F5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32550A1" w14:textId="77777777" w:rsidR="00031805" w:rsidRDefault="00031805" w:rsidP="00031805">
      <w:pPr>
        <w:rPr>
          <w:color w:val="808080"/>
        </w:rPr>
      </w:pPr>
      <w:r>
        <w:rPr>
          <w:color w:val="808080"/>
        </w:rPr>
        <w:t>(Replaces C1-213403)</w:t>
      </w:r>
    </w:p>
    <w:p w14:paraId="71CC57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C8A35" w14:textId="1CC5660D" w:rsidR="00031805" w:rsidRDefault="00031805" w:rsidP="00031805">
      <w:pPr>
        <w:rPr>
          <w:rFonts w:ascii="Arial" w:hAnsi="Arial" w:cs="Arial"/>
          <w:b/>
          <w:sz w:val="24"/>
        </w:rPr>
      </w:pPr>
      <w:r>
        <w:rPr>
          <w:rFonts w:ascii="Arial" w:hAnsi="Arial" w:cs="Arial"/>
          <w:b/>
          <w:color w:val="0000FF"/>
          <w:sz w:val="24"/>
        </w:rPr>
        <w:t>C1-213891</w:t>
      </w:r>
      <w:r>
        <w:rPr>
          <w:rFonts w:ascii="Arial" w:hAnsi="Arial" w:cs="Arial"/>
          <w:b/>
          <w:color w:val="0000FF"/>
          <w:sz w:val="24"/>
        </w:rPr>
        <w:tab/>
      </w:r>
      <w:r>
        <w:rPr>
          <w:rFonts w:ascii="Arial" w:hAnsi="Arial" w:cs="Arial"/>
          <w:b/>
          <w:sz w:val="24"/>
        </w:rPr>
        <w:t>Registered for emergency services due to CAG restrictions</w:t>
      </w:r>
    </w:p>
    <w:p w14:paraId="180BB0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7BE172" w14:textId="77777777" w:rsidR="00031805" w:rsidRDefault="00031805" w:rsidP="00031805">
      <w:pPr>
        <w:rPr>
          <w:color w:val="808080"/>
        </w:rPr>
      </w:pPr>
      <w:r>
        <w:rPr>
          <w:color w:val="808080"/>
        </w:rPr>
        <w:t>(Replaces C1-213404)</w:t>
      </w:r>
    </w:p>
    <w:p w14:paraId="3CB77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E8B133" w14:textId="7DFDCD65" w:rsidR="00031805" w:rsidRDefault="00031805" w:rsidP="00031805">
      <w:pPr>
        <w:rPr>
          <w:rFonts w:ascii="Arial" w:hAnsi="Arial" w:cs="Arial"/>
          <w:b/>
          <w:sz w:val="24"/>
        </w:rPr>
      </w:pPr>
      <w:r>
        <w:rPr>
          <w:rFonts w:ascii="Arial" w:hAnsi="Arial" w:cs="Arial"/>
          <w:b/>
          <w:color w:val="0000FF"/>
          <w:sz w:val="24"/>
        </w:rPr>
        <w:t>C1-213897</w:t>
      </w:r>
      <w:r>
        <w:rPr>
          <w:rFonts w:ascii="Arial" w:hAnsi="Arial" w:cs="Arial"/>
          <w:b/>
          <w:color w:val="0000FF"/>
          <w:sz w:val="24"/>
        </w:rPr>
        <w:tab/>
      </w:r>
      <w:r>
        <w:rPr>
          <w:rFonts w:ascii="Arial" w:hAnsi="Arial" w:cs="Arial"/>
          <w:b/>
          <w:sz w:val="24"/>
        </w:rPr>
        <w:t>Providing wildcard CAG-ID in the USIM-TS24.501</w:t>
      </w:r>
    </w:p>
    <w:p w14:paraId="318E4A4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CR-3215  rev 1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 MediaTek Inc</w:t>
      </w:r>
    </w:p>
    <w:p w14:paraId="04BBD732" w14:textId="77777777" w:rsidR="00031805" w:rsidRDefault="00031805" w:rsidP="00031805">
      <w:pPr>
        <w:rPr>
          <w:color w:val="808080"/>
        </w:rPr>
      </w:pPr>
      <w:r>
        <w:rPr>
          <w:color w:val="808080"/>
        </w:rPr>
        <w:t>(Replaces C1-213094)</w:t>
      </w:r>
    </w:p>
    <w:p w14:paraId="222152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D93F4" w14:textId="4B6EE1B4" w:rsidR="00031805" w:rsidRDefault="00031805" w:rsidP="00031805">
      <w:pPr>
        <w:rPr>
          <w:rFonts w:ascii="Arial" w:hAnsi="Arial" w:cs="Arial"/>
          <w:b/>
          <w:sz w:val="24"/>
        </w:rPr>
      </w:pPr>
      <w:r>
        <w:rPr>
          <w:rFonts w:ascii="Arial" w:hAnsi="Arial" w:cs="Arial"/>
          <w:b/>
          <w:color w:val="0000FF"/>
          <w:sz w:val="24"/>
        </w:rPr>
        <w:t>C1-213898</w:t>
      </w:r>
      <w:r>
        <w:rPr>
          <w:rFonts w:ascii="Arial" w:hAnsi="Arial" w:cs="Arial"/>
          <w:b/>
          <w:color w:val="0000FF"/>
          <w:sz w:val="24"/>
        </w:rPr>
        <w:tab/>
      </w:r>
      <w:r>
        <w:rPr>
          <w:rFonts w:ascii="Arial" w:hAnsi="Arial" w:cs="Arial"/>
          <w:b/>
          <w:sz w:val="24"/>
        </w:rPr>
        <w:t>]The handling of wildcard CAG-ID-solution#1</w:t>
      </w:r>
    </w:p>
    <w:p w14:paraId="412CA70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CR-0714  rev 1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 MediaTek Inc</w:t>
      </w:r>
    </w:p>
    <w:p w14:paraId="3F328568" w14:textId="77777777" w:rsidR="00031805" w:rsidRDefault="00031805" w:rsidP="00031805">
      <w:pPr>
        <w:rPr>
          <w:color w:val="808080"/>
        </w:rPr>
      </w:pPr>
      <w:r>
        <w:rPr>
          <w:color w:val="808080"/>
        </w:rPr>
        <w:t>(Replaces C1-213095)</w:t>
      </w:r>
    </w:p>
    <w:p w14:paraId="72180B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59433" w14:textId="2F8DE7C2" w:rsidR="00031805" w:rsidRDefault="00031805" w:rsidP="00031805">
      <w:pPr>
        <w:rPr>
          <w:rFonts w:ascii="Arial" w:hAnsi="Arial" w:cs="Arial"/>
          <w:b/>
          <w:sz w:val="24"/>
        </w:rPr>
      </w:pPr>
      <w:r>
        <w:rPr>
          <w:rFonts w:ascii="Arial" w:hAnsi="Arial" w:cs="Arial"/>
          <w:b/>
          <w:color w:val="0000FF"/>
          <w:sz w:val="24"/>
        </w:rPr>
        <w:lastRenderedPageBreak/>
        <w:t>C1-213899</w:t>
      </w:r>
      <w:r>
        <w:rPr>
          <w:rFonts w:ascii="Arial" w:hAnsi="Arial" w:cs="Arial"/>
          <w:b/>
          <w:color w:val="0000FF"/>
          <w:sz w:val="24"/>
        </w:rPr>
        <w:tab/>
      </w:r>
      <w:r>
        <w:rPr>
          <w:rFonts w:ascii="Arial" w:hAnsi="Arial" w:cs="Arial"/>
          <w:b/>
          <w:sz w:val="24"/>
        </w:rPr>
        <w:t>The handling of Entries with same PLMN ID in the CAG information list</w:t>
      </w:r>
    </w:p>
    <w:p w14:paraId="27EE00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CR-3216  rev 1 Cat: F (Rel-17)</w:t>
      </w:r>
      <w:r>
        <w:rPr>
          <w:i/>
        </w:rPr>
        <w:br/>
      </w:r>
      <w:r>
        <w:rPr>
          <w:i/>
        </w:rPr>
        <w:br/>
      </w:r>
      <w:r>
        <w:rPr>
          <w:i/>
        </w:rPr>
        <w:tab/>
      </w:r>
      <w:r>
        <w:rPr>
          <w:i/>
        </w:rPr>
        <w:tab/>
      </w:r>
      <w:r>
        <w:rPr>
          <w:i/>
        </w:rPr>
        <w:tab/>
      </w:r>
      <w:r>
        <w:rPr>
          <w:i/>
        </w:rPr>
        <w:tab/>
      </w:r>
      <w:r>
        <w:rPr>
          <w:i/>
        </w:rPr>
        <w:tab/>
        <w:t>Source: China Mobile, NTT DOCOMO</w:t>
      </w:r>
    </w:p>
    <w:p w14:paraId="4B539A58" w14:textId="77777777" w:rsidR="00031805" w:rsidRDefault="00031805" w:rsidP="00031805">
      <w:pPr>
        <w:rPr>
          <w:color w:val="808080"/>
        </w:rPr>
      </w:pPr>
      <w:r>
        <w:rPr>
          <w:color w:val="808080"/>
        </w:rPr>
        <w:t>(Replaces C1-213097)</w:t>
      </w:r>
    </w:p>
    <w:p w14:paraId="291BE36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0D01F" w14:textId="73579DC6" w:rsidR="00031805" w:rsidRDefault="00031805" w:rsidP="00031805">
      <w:pPr>
        <w:rPr>
          <w:rFonts w:ascii="Arial" w:hAnsi="Arial" w:cs="Arial"/>
          <w:b/>
          <w:sz w:val="24"/>
        </w:rPr>
      </w:pPr>
      <w:r>
        <w:rPr>
          <w:rFonts w:ascii="Arial" w:hAnsi="Arial" w:cs="Arial"/>
          <w:b/>
          <w:color w:val="0000FF"/>
          <w:sz w:val="24"/>
        </w:rPr>
        <w:t>C1-213920</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14:paraId="2841E35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CR-2843  rev 8 Cat: F (Rel-17)</w:t>
      </w:r>
      <w:r>
        <w:rPr>
          <w:i/>
        </w:rPr>
        <w:br/>
      </w:r>
      <w:r>
        <w:rPr>
          <w:i/>
        </w:rPr>
        <w:br/>
      </w:r>
      <w:r>
        <w:rPr>
          <w:i/>
        </w:rPr>
        <w:tab/>
      </w:r>
      <w:r>
        <w:rPr>
          <w:i/>
        </w:rPr>
        <w:tab/>
      </w:r>
      <w:r>
        <w:rPr>
          <w:i/>
        </w:rPr>
        <w:tab/>
      </w:r>
      <w:r>
        <w:rPr>
          <w:i/>
        </w:rPr>
        <w:tab/>
      </w:r>
      <w:r>
        <w:rPr>
          <w:i/>
        </w:rPr>
        <w:tab/>
        <w:t>Source: Ericsson, Nokia, Nokia Shanghai Bell, BlackBerry UK Ltd. / Ivo</w:t>
      </w:r>
    </w:p>
    <w:p w14:paraId="65593DD0" w14:textId="77777777" w:rsidR="00031805" w:rsidRDefault="00031805" w:rsidP="00031805">
      <w:pPr>
        <w:rPr>
          <w:color w:val="808080"/>
        </w:rPr>
      </w:pPr>
      <w:r>
        <w:rPr>
          <w:color w:val="808080"/>
        </w:rPr>
        <w:t>(Replaces C1-213053)</w:t>
      </w:r>
    </w:p>
    <w:p w14:paraId="685A3F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CADF1" w14:textId="3B00757B" w:rsidR="00031805" w:rsidRDefault="00031805" w:rsidP="00031805">
      <w:pPr>
        <w:rPr>
          <w:rFonts w:ascii="Arial" w:hAnsi="Arial" w:cs="Arial"/>
          <w:b/>
          <w:sz w:val="24"/>
        </w:rPr>
      </w:pPr>
      <w:r>
        <w:rPr>
          <w:rFonts w:ascii="Arial" w:hAnsi="Arial" w:cs="Arial"/>
          <w:b/>
          <w:color w:val="0000FF"/>
          <w:sz w:val="24"/>
        </w:rPr>
        <w:t>C1-213922</w:t>
      </w:r>
      <w:r>
        <w:rPr>
          <w:rFonts w:ascii="Arial" w:hAnsi="Arial" w:cs="Arial"/>
          <w:b/>
          <w:color w:val="0000FF"/>
          <w:sz w:val="24"/>
        </w:rPr>
        <w:tab/>
      </w:r>
      <w:r>
        <w:rPr>
          <w:rFonts w:ascii="Arial" w:hAnsi="Arial" w:cs="Arial"/>
          <w:b/>
          <w:sz w:val="24"/>
        </w:rPr>
        <w:t>AMF handling when none of the DNN’s in LADN Indication IE are part of subscribed DNN list</w:t>
      </w:r>
    </w:p>
    <w:p w14:paraId="1CAA9A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2 Cat: F (Rel-17)</w:t>
      </w:r>
      <w:r>
        <w:rPr>
          <w:i/>
        </w:rPr>
        <w:br/>
      </w:r>
      <w:r>
        <w:rPr>
          <w:i/>
        </w:rPr>
        <w:br/>
      </w:r>
      <w:r>
        <w:rPr>
          <w:i/>
        </w:rPr>
        <w:tab/>
      </w:r>
      <w:r>
        <w:rPr>
          <w:i/>
        </w:rPr>
        <w:tab/>
      </w:r>
      <w:r>
        <w:rPr>
          <w:i/>
        </w:rPr>
        <w:tab/>
      </w:r>
      <w:r>
        <w:rPr>
          <w:i/>
        </w:rPr>
        <w:tab/>
      </w:r>
      <w:r>
        <w:rPr>
          <w:i/>
        </w:rPr>
        <w:tab/>
        <w:t>Source: Apple</w:t>
      </w:r>
    </w:p>
    <w:p w14:paraId="7C4E0269" w14:textId="77777777" w:rsidR="00031805" w:rsidRDefault="00031805" w:rsidP="00031805">
      <w:pPr>
        <w:rPr>
          <w:color w:val="808080"/>
        </w:rPr>
      </w:pPr>
      <w:r>
        <w:rPr>
          <w:color w:val="808080"/>
        </w:rPr>
        <w:t>(Replaces C1-213159)</w:t>
      </w:r>
    </w:p>
    <w:p w14:paraId="682BDA7E" w14:textId="77777777" w:rsidR="00031805" w:rsidRDefault="00031805" w:rsidP="00031805">
      <w:pPr>
        <w:rPr>
          <w:rFonts w:ascii="Arial" w:hAnsi="Arial" w:cs="Arial"/>
          <w:b/>
        </w:rPr>
      </w:pPr>
      <w:r>
        <w:rPr>
          <w:rFonts w:ascii="Arial" w:hAnsi="Arial" w:cs="Arial"/>
          <w:b/>
        </w:rPr>
        <w:t xml:space="preserve">Abstract: </w:t>
      </w:r>
    </w:p>
    <w:p w14:paraId="7E42F562" w14:textId="77777777" w:rsidR="00031805" w:rsidRDefault="00031805" w:rsidP="00031805">
      <w:r>
        <w:t>this CR revision was requested by error, as R1 is already uploaded in C1-213714</w:t>
      </w:r>
    </w:p>
    <w:p w14:paraId="177956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7C10F" w14:textId="3EE43BBB" w:rsidR="00031805" w:rsidRDefault="00031805" w:rsidP="00031805">
      <w:pPr>
        <w:rPr>
          <w:rFonts w:ascii="Arial" w:hAnsi="Arial" w:cs="Arial"/>
          <w:b/>
          <w:sz w:val="24"/>
        </w:rPr>
      </w:pPr>
      <w:r>
        <w:rPr>
          <w:rFonts w:ascii="Arial" w:hAnsi="Arial" w:cs="Arial"/>
          <w:b/>
          <w:color w:val="0000FF"/>
          <w:sz w:val="24"/>
        </w:rPr>
        <w:t>C1-213928</w:t>
      </w:r>
      <w:r>
        <w:rPr>
          <w:rFonts w:ascii="Arial" w:hAnsi="Arial" w:cs="Arial"/>
          <w:b/>
          <w:color w:val="0000FF"/>
          <w:sz w:val="24"/>
        </w:rPr>
        <w:tab/>
      </w:r>
      <w:r>
        <w:rPr>
          <w:rFonts w:ascii="Arial" w:hAnsi="Arial" w:cs="Arial"/>
          <w:b/>
          <w:sz w:val="24"/>
        </w:rPr>
        <w:t>Handling of collisions between UE-requested 5GSM procedures and N1 NAS signalling connection release</w:t>
      </w:r>
    </w:p>
    <w:p w14:paraId="5AA8D5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CR-2961  rev 2 Cat: F (Rel-17)</w:t>
      </w:r>
      <w:r>
        <w:rPr>
          <w:i/>
        </w:rPr>
        <w:br/>
      </w:r>
      <w:r>
        <w:rPr>
          <w:i/>
        </w:rPr>
        <w:br/>
      </w:r>
      <w:r>
        <w:rPr>
          <w:i/>
        </w:rPr>
        <w:tab/>
      </w:r>
      <w:r>
        <w:rPr>
          <w:i/>
        </w:rPr>
        <w:tab/>
      </w:r>
      <w:r>
        <w:rPr>
          <w:i/>
        </w:rPr>
        <w:tab/>
      </w:r>
      <w:r>
        <w:rPr>
          <w:i/>
        </w:rPr>
        <w:tab/>
      </w:r>
      <w:r>
        <w:rPr>
          <w:i/>
        </w:rPr>
        <w:tab/>
        <w:t>Source: Apple</w:t>
      </w:r>
    </w:p>
    <w:p w14:paraId="4F1DFAD8" w14:textId="77777777" w:rsidR="00031805" w:rsidRDefault="00031805" w:rsidP="00031805">
      <w:pPr>
        <w:rPr>
          <w:color w:val="808080"/>
        </w:rPr>
      </w:pPr>
      <w:r>
        <w:rPr>
          <w:color w:val="808080"/>
        </w:rPr>
        <w:t>(Replaces C1-212848)</w:t>
      </w:r>
    </w:p>
    <w:p w14:paraId="18BBAF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455AA" w14:textId="58202BCB" w:rsidR="00031805" w:rsidRDefault="00031805" w:rsidP="00031805">
      <w:pPr>
        <w:rPr>
          <w:rFonts w:ascii="Arial" w:hAnsi="Arial" w:cs="Arial"/>
          <w:b/>
          <w:sz w:val="24"/>
        </w:rPr>
      </w:pPr>
      <w:r>
        <w:rPr>
          <w:rFonts w:ascii="Arial" w:hAnsi="Arial" w:cs="Arial"/>
          <w:b/>
          <w:color w:val="0000FF"/>
          <w:sz w:val="24"/>
        </w:rPr>
        <w:t>C1-213932</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567F06E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2 Cat: F (Rel-17)</w:t>
      </w:r>
      <w:r>
        <w:rPr>
          <w:i/>
        </w:rPr>
        <w:br/>
      </w:r>
      <w:r>
        <w:rPr>
          <w:i/>
        </w:rPr>
        <w:br/>
      </w:r>
      <w:r>
        <w:rPr>
          <w:i/>
        </w:rPr>
        <w:tab/>
      </w:r>
      <w:r>
        <w:rPr>
          <w:i/>
        </w:rPr>
        <w:tab/>
      </w:r>
      <w:r>
        <w:rPr>
          <w:i/>
        </w:rPr>
        <w:tab/>
      </w:r>
      <w:r>
        <w:rPr>
          <w:i/>
        </w:rPr>
        <w:tab/>
      </w:r>
      <w:r>
        <w:rPr>
          <w:i/>
        </w:rPr>
        <w:tab/>
        <w:t>Source: Qualcomm Incorporated</w:t>
      </w:r>
    </w:p>
    <w:p w14:paraId="2F9B3369" w14:textId="77777777" w:rsidR="00031805" w:rsidRDefault="00031805" w:rsidP="00031805">
      <w:pPr>
        <w:rPr>
          <w:color w:val="808080"/>
        </w:rPr>
      </w:pPr>
      <w:r>
        <w:rPr>
          <w:color w:val="808080"/>
        </w:rPr>
        <w:t>(Replaces C1-213699)</w:t>
      </w:r>
    </w:p>
    <w:p w14:paraId="5B6807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CE050" w14:textId="32EC12F8" w:rsidR="00031805" w:rsidRDefault="00031805" w:rsidP="00031805">
      <w:pPr>
        <w:rPr>
          <w:rFonts w:ascii="Arial" w:hAnsi="Arial" w:cs="Arial"/>
          <w:b/>
          <w:sz w:val="24"/>
        </w:rPr>
      </w:pPr>
      <w:r>
        <w:rPr>
          <w:rFonts w:ascii="Arial" w:hAnsi="Arial" w:cs="Arial"/>
          <w:b/>
          <w:color w:val="0000FF"/>
          <w:sz w:val="24"/>
        </w:rPr>
        <w:lastRenderedPageBreak/>
        <w:t>C1-213934</w:t>
      </w:r>
      <w:r>
        <w:rPr>
          <w:rFonts w:ascii="Arial" w:hAnsi="Arial" w:cs="Arial"/>
          <w:b/>
          <w:color w:val="0000FF"/>
          <w:sz w:val="24"/>
        </w:rPr>
        <w:tab/>
      </w:r>
      <w:r>
        <w:rPr>
          <w:rFonts w:ascii="Arial" w:hAnsi="Arial" w:cs="Arial"/>
          <w:b/>
          <w:sz w:val="24"/>
        </w:rPr>
        <w:t>Transmission failure handling for NETWORK SLICE-SPECIFIC AUTHENTICATION COMPLETE</w:t>
      </w:r>
    </w:p>
    <w:p w14:paraId="71514C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CR-3329  rev 1 Cat: F (Rel-17)</w:t>
      </w:r>
      <w:r>
        <w:rPr>
          <w:i/>
        </w:rPr>
        <w:br/>
      </w:r>
      <w:r>
        <w:rPr>
          <w:i/>
        </w:rPr>
        <w:br/>
      </w:r>
      <w:r>
        <w:rPr>
          <w:i/>
        </w:rPr>
        <w:tab/>
      </w:r>
      <w:r>
        <w:rPr>
          <w:i/>
        </w:rPr>
        <w:tab/>
      </w:r>
      <w:r>
        <w:rPr>
          <w:i/>
        </w:rPr>
        <w:tab/>
      </w:r>
      <w:r>
        <w:rPr>
          <w:i/>
        </w:rPr>
        <w:tab/>
      </w:r>
      <w:r>
        <w:rPr>
          <w:i/>
        </w:rPr>
        <w:tab/>
        <w:t>Source: MediaTek Inc. / Marko</w:t>
      </w:r>
    </w:p>
    <w:p w14:paraId="781FDFAC" w14:textId="77777777" w:rsidR="00031805" w:rsidRDefault="00031805" w:rsidP="00031805">
      <w:pPr>
        <w:rPr>
          <w:color w:val="808080"/>
        </w:rPr>
      </w:pPr>
      <w:r>
        <w:rPr>
          <w:color w:val="808080"/>
        </w:rPr>
        <w:t>(Replaces C1-213416)</w:t>
      </w:r>
    </w:p>
    <w:p w14:paraId="4CE346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09248" w14:textId="435D17DA" w:rsidR="00031805" w:rsidRDefault="00031805" w:rsidP="00031805">
      <w:pPr>
        <w:rPr>
          <w:rFonts w:ascii="Arial" w:hAnsi="Arial" w:cs="Arial"/>
          <w:b/>
          <w:sz w:val="24"/>
        </w:rPr>
      </w:pPr>
      <w:r>
        <w:rPr>
          <w:rFonts w:ascii="Arial" w:hAnsi="Arial" w:cs="Arial"/>
          <w:b/>
          <w:color w:val="0000FF"/>
          <w:sz w:val="24"/>
        </w:rPr>
        <w:t>C1-213937</w:t>
      </w:r>
      <w:r>
        <w:rPr>
          <w:rFonts w:ascii="Arial" w:hAnsi="Arial" w:cs="Arial"/>
          <w:b/>
          <w:color w:val="0000FF"/>
          <w:sz w:val="24"/>
        </w:rPr>
        <w:tab/>
      </w:r>
      <w:r>
        <w:rPr>
          <w:rFonts w:ascii="Arial" w:hAnsi="Arial" w:cs="Arial"/>
          <w:b/>
          <w:sz w:val="24"/>
        </w:rPr>
        <w:t>LADN T3396 handling</w:t>
      </w:r>
    </w:p>
    <w:p w14:paraId="50F07C6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CR-3233  rev 1 Cat: F (Rel-17)</w:t>
      </w:r>
      <w:r>
        <w:rPr>
          <w:i/>
        </w:rPr>
        <w:br/>
      </w:r>
      <w:r>
        <w:rPr>
          <w:i/>
        </w:rPr>
        <w:br/>
      </w:r>
      <w:r>
        <w:rPr>
          <w:i/>
        </w:rPr>
        <w:tab/>
      </w:r>
      <w:r>
        <w:rPr>
          <w:i/>
        </w:rPr>
        <w:tab/>
      </w:r>
      <w:r>
        <w:rPr>
          <w:i/>
        </w:rPr>
        <w:tab/>
      </w:r>
      <w:r>
        <w:rPr>
          <w:i/>
        </w:rPr>
        <w:tab/>
      </w:r>
      <w:r>
        <w:rPr>
          <w:i/>
        </w:rPr>
        <w:tab/>
        <w:t>Source: Apple</w:t>
      </w:r>
    </w:p>
    <w:p w14:paraId="64573D25" w14:textId="77777777" w:rsidR="00031805" w:rsidRDefault="00031805" w:rsidP="00031805">
      <w:pPr>
        <w:rPr>
          <w:color w:val="808080"/>
        </w:rPr>
      </w:pPr>
      <w:r>
        <w:rPr>
          <w:color w:val="808080"/>
        </w:rPr>
        <w:t>(Replaces C1-213160)</w:t>
      </w:r>
    </w:p>
    <w:p w14:paraId="3B7176D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8EAF9" w14:textId="1ADC0728" w:rsidR="00031805" w:rsidRDefault="00031805" w:rsidP="00031805">
      <w:pPr>
        <w:rPr>
          <w:rFonts w:ascii="Arial" w:hAnsi="Arial" w:cs="Arial"/>
          <w:b/>
          <w:sz w:val="24"/>
        </w:rPr>
      </w:pPr>
      <w:r>
        <w:rPr>
          <w:rFonts w:ascii="Arial" w:hAnsi="Arial" w:cs="Arial"/>
          <w:b/>
          <w:color w:val="0000FF"/>
          <w:sz w:val="24"/>
        </w:rPr>
        <w:t>C1-213938</w:t>
      </w:r>
      <w:r>
        <w:rPr>
          <w:rFonts w:ascii="Arial" w:hAnsi="Arial" w:cs="Arial"/>
          <w:b/>
          <w:color w:val="0000FF"/>
          <w:sz w:val="24"/>
        </w:rPr>
        <w:tab/>
      </w:r>
      <w:r>
        <w:rPr>
          <w:rFonts w:ascii="Arial" w:hAnsi="Arial" w:cs="Arial"/>
          <w:b/>
          <w:sz w:val="24"/>
        </w:rPr>
        <w:t>Forbidding registration area when no slice available</w:t>
      </w:r>
    </w:p>
    <w:p w14:paraId="25634A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2 Cat: F (Rel-17)</w:t>
      </w:r>
      <w:r>
        <w:rPr>
          <w:i/>
        </w:rPr>
        <w:br/>
      </w:r>
      <w:r>
        <w:rPr>
          <w:i/>
        </w:rPr>
        <w:br/>
      </w:r>
      <w:r>
        <w:rPr>
          <w:i/>
        </w:rPr>
        <w:tab/>
      </w:r>
      <w:r>
        <w:rPr>
          <w:i/>
        </w:rPr>
        <w:tab/>
      </w:r>
      <w:r>
        <w:rPr>
          <w:i/>
        </w:rPr>
        <w:tab/>
      </w:r>
      <w:r>
        <w:rPr>
          <w:i/>
        </w:rPr>
        <w:tab/>
      </w:r>
      <w:r>
        <w:rPr>
          <w:i/>
        </w:rPr>
        <w:tab/>
        <w:t>Source: Apple</w:t>
      </w:r>
    </w:p>
    <w:p w14:paraId="6284B1AD" w14:textId="77777777" w:rsidR="00031805" w:rsidRDefault="00031805" w:rsidP="00031805">
      <w:pPr>
        <w:rPr>
          <w:color w:val="808080"/>
        </w:rPr>
      </w:pPr>
      <w:r>
        <w:rPr>
          <w:color w:val="808080"/>
        </w:rPr>
        <w:t>(Replaces C1-213760)</w:t>
      </w:r>
    </w:p>
    <w:p w14:paraId="2FF709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B42A1" w14:textId="0FC772FA" w:rsidR="00031805" w:rsidRDefault="00031805" w:rsidP="00031805">
      <w:pPr>
        <w:rPr>
          <w:rFonts w:ascii="Arial" w:hAnsi="Arial" w:cs="Arial"/>
          <w:b/>
          <w:sz w:val="24"/>
        </w:rPr>
      </w:pPr>
      <w:r>
        <w:rPr>
          <w:rFonts w:ascii="Arial" w:hAnsi="Arial" w:cs="Arial"/>
          <w:b/>
          <w:color w:val="0000FF"/>
          <w:sz w:val="24"/>
        </w:rPr>
        <w:t>C1-213939</w:t>
      </w:r>
      <w:r>
        <w:rPr>
          <w:rFonts w:ascii="Arial" w:hAnsi="Arial" w:cs="Arial"/>
          <w:b/>
          <w:color w:val="0000FF"/>
          <w:sz w:val="24"/>
        </w:rPr>
        <w:tab/>
      </w:r>
      <w:r>
        <w:rPr>
          <w:rFonts w:ascii="Arial" w:hAnsi="Arial" w:cs="Arial"/>
          <w:b/>
          <w:sz w:val="24"/>
        </w:rPr>
        <w:t>Access barring for access categories '0' and '2' while timer RRC T302 is active</w:t>
      </w:r>
    </w:p>
    <w:p w14:paraId="0D6140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2 Cat: F (Rel-17)</w:t>
      </w:r>
      <w:r>
        <w:rPr>
          <w:i/>
        </w:rPr>
        <w:br/>
      </w:r>
      <w:r>
        <w:rPr>
          <w:i/>
        </w:rPr>
        <w:br/>
      </w:r>
      <w:r>
        <w:rPr>
          <w:i/>
        </w:rPr>
        <w:tab/>
      </w:r>
      <w:r>
        <w:rPr>
          <w:i/>
        </w:rPr>
        <w:tab/>
      </w:r>
      <w:r>
        <w:rPr>
          <w:i/>
        </w:rPr>
        <w:tab/>
      </w:r>
      <w:r>
        <w:rPr>
          <w:i/>
        </w:rPr>
        <w:tab/>
      </w:r>
      <w:r>
        <w:rPr>
          <w:i/>
        </w:rPr>
        <w:tab/>
        <w:t>Source: Apple</w:t>
      </w:r>
    </w:p>
    <w:p w14:paraId="5AFA8541" w14:textId="77777777" w:rsidR="00031805" w:rsidRDefault="00031805" w:rsidP="00031805">
      <w:pPr>
        <w:rPr>
          <w:color w:val="808080"/>
        </w:rPr>
      </w:pPr>
      <w:r>
        <w:rPr>
          <w:color w:val="808080"/>
        </w:rPr>
        <w:t>(Replaces C1-213566)</w:t>
      </w:r>
    </w:p>
    <w:p w14:paraId="47AE1B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2A899" w14:textId="3E5185FD" w:rsidR="00031805" w:rsidRDefault="00031805" w:rsidP="00031805">
      <w:pPr>
        <w:rPr>
          <w:rFonts w:ascii="Arial" w:hAnsi="Arial" w:cs="Arial"/>
          <w:b/>
          <w:sz w:val="24"/>
        </w:rPr>
      </w:pPr>
      <w:r>
        <w:rPr>
          <w:rFonts w:ascii="Arial" w:hAnsi="Arial" w:cs="Arial"/>
          <w:b/>
          <w:color w:val="0000FF"/>
          <w:sz w:val="24"/>
        </w:rPr>
        <w:t>C1-213941</w:t>
      </w:r>
      <w:r>
        <w:rPr>
          <w:rFonts w:ascii="Arial" w:hAnsi="Arial" w:cs="Arial"/>
          <w:b/>
          <w:color w:val="0000FF"/>
          <w:sz w:val="24"/>
        </w:rPr>
        <w:tab/>
      </w:r>
      <w:r>
        <w:rPr>
          <w:rFonts w:ascii="Arial" w:hAnsi="Arial" w:cs="Arial"/>
          <w:b/>
          <w:sz w:val="24"/>
        </w:rPr>
        <w:t>Handing the abnormal case of Service Request in non-3GPP access type</w:t>
      </w:r>
    </w:p>
    <w:p w14:paraId="32FBC7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2 Cat: D (Rel-17)</w:t>
      </w:r>
      <w:r>
        <w:rPr>
          <w:i/>
        </w:rPr>
        <w:br/>
      </w:r>
      <w:r>
        <w:rPr>
          <w:i/>
        </w:rPr>
        <w:br/>
      </w:r>
      <w:r>
        <w:rPr>
          <w:i/>
        </w:rPr>
        <w:tab/>
      </w:r>
      <w:r>
        <w:rPr>
          <w:i/>
        </w:rPr>
        <w:tab/>
      </w:r>
      <w:r>
        <w:rPr>
          <w:i/>
        </w:rPr>
        <w:tab/>
      </w:r>
      <w:r>
        <w:rPr>
          <w:i/>
        </w:rPr>
        <w:tab/>
      </w:r>
      <w:r>
        <w:rPr>
          <w:i/>
        </w:rPr>
        <w:tab/>
        <w:t>Source: CATT</w:t>
      </w:r>
    </w:p>
    <w:p w14:paraId="78F55722" w14:textId="77777777" w:rsidR="00031805" w:rsidRDefault="00031805" w:rsidP="00031805">
      <w:pPr>
        <w:rPr>
          <w:color w:val="808080"/>
        </w:rPr>
      </w:pPr>
      <w:r>
        <w:rPr>
          <w:color w:val="808080"/>
        </w:rPr>
        <w:t>(Replaces C1-213792)</w:t>
      </w:r>
    </w:p>
    <w:p w14:paraId="35415C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C1-213959</w:t>
      </w:r>
      <w:r>
        <w:rPr>
          <w:color w:val="993300"/>
          <w:u w:val="single"/>
        </w:rPr>
        <w:t>.</w:t>
      </w:r>
    </w:p>
    <w:p w14:paraId="588E0EAE" w14:textId="5139D102" w:rsidR="00031805" w:rsidRDefault="00031805" w:rsidP="00031805">
      <w:pPr>
        <w:rPr>
          <w:rFonts w:ascii="Arial" w:hAnsi="Arial" w:cs="Arial"/>
          <w:b/>
          <w:sz w:val="24"/>
        </w:rPr>
      </w:pPr>
      <w:r>
        <w:rPr>
          <w:rFonts w:ascii="Arial" w:hAnsi="Arial" w:cs="Arial"/>
          <w:b/>
          <w:color w:val="0000FF"/>
          <w:sz w:val="24"/>
        </w:rPr>
        <w:t>C1-213959</w:t>
      </w:r>
      <w:r>
        <w:rPr>
          <w:rFonts w:ascii="Arial" w:hAnsi="Arial" w:cs="Arial"/>
          <w:b/>
          <w:color w:val="0000FF"/>
          <w:sz w:val="24"/>
        </w:rPr>
        <w:tab/>
      </w:r>
      <w:r>
        <w:rPr>
          <w:rFonts w:ascii="Arial" w:hAnsi="Arial" w:cs="Arial"/>
          <w:b/>
          <w:sz w:val="24"/>
        </w:rPr>
        <w:t>Handing the abnormal case of Service Request in non-3GPP access type</w:t>
      </w:r>
    </w:p>
    <w:p w14:paraId="7348E9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3 Cat: D (Rel-17)</w:t>
      </w:r>
      <w:r>
        <w:rPr>
          <w:i/>
        </w:rPr>
        <w:br/>
      </w:r>
      <w:r>
        <w:rPr>
          <w:i/>
        </w:rPr>
        <w:lastRenderedPageBreak/>
        <w:br/>
      </w:r>
      <w:r>
        <w:rPr>
          <w:i/>
        </w:rPr>
        <w:tab/>
      </w:r>
      <w:r>
        <w:rPr>
          <w:i/>
        </w:rPr>
        <w:tab/>
      </w:r>
      <w:r>
        <w:rPr>
          <w:i/>
        </w:rPr>
        <w:tab/>
      </w:r>
      <w:r>
        <w:rPr>
          <w:i/>
        </w:rPr>
        <w:tab/>
      </w:r>
      <w:r>
        <w:rPr>
          <w:i/>
        </w:rPr>
        <w:tab/>
        <w:t>Source: CATT</w:t>
      </w:r>
    </w:p>
    <w:p w14:paraId="3AF65AF1" w14:textId="77777777" w:rsidR="00031805" w:rsidRDefault="00031805" w:rsidP="00031805">
      <w:pPr>
        <w:rPr>
          <w:color w:val="808080"/>
        </w:rPr>
      </w:pPr>
      <w:r>
        <w:rPr>
          <w:color w:val="808080"/>
        </w:rPr>
        <w:t>(Replaces C1-213941)</w:t>
      </w:r>
    </w:p>
    <w:p w14:paraId="073AF9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60C10" w14:textId="77777777" w:rsidR="00031805" w:rsidRDefault="00031805" w:rsidP="00031805">
      <w:pPr>
        <w:pStyle w:val="Heading5"/>
      </w:pPr>
      <w:bookmarkStart w:id="107" w:name="_Toc73893518"/>
      <w:r>
        <w:t>17.2.2.2</w:t>
      </w:r>
      <w:r>
        <w:tab/>
        <w:t>5GProtoc17-non3GPP</w:t>
      </w:r>
      <w:bookmarkEnd w:id="107"/>
    </w:p>
    <w:p w14:paraId="32141A89" w14:textId="210C7943" w:rsidR="00031805" w:rsidRDefault="00031805" w:rsidP="00031805">
      <w:pPr>
        <w:rPr>
          <w:rFonts w:ascii="Arial" w:hAnsi="Arial" w:cs="Arial"/>
          <w:b/>
          <w:sz w:val="24"/>
        </w:rPr>
      </w:pPr>
      <w:r>
        <w:rPr>
          <w:rFonts w:ascii="Arial" w:hAnsi="Arial" w:cs="Arial"/>
          <w:b/>
          <w:color w:val="0000FF"/>
          <w:sz w:val="24"/>
        </w:rPr>
        <w:t>C1-212956</w:t>
      </w:r>
      <w:r>
        <w:rPr>
          <w:rFonts w:ascii="Arial" w:hAnsi="Arial" w:cs="Arial"/>
          <w:b/>
          <w:color w:val="0000FF"/>
          <w:sz w:val="24"/>
        </w:rPr>
        <w:tab/>
      </w:r>
      <w:r>
        <w:rPr>
          <w:rFonts w:ascii="Arial" w:hAnsi="Arial" w:cs="Arial"/>
          <w:b/>
          <w:sz w:val="24"/>
        </w:rPr>
        <w:t>Non-3GPP access 5G-GUTI used for 3GPP access paging monitoring</w:t>
      </w:r>
    </w:p>
    <w:p w14:paraId="66B503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CR-3176  rev  Cat: F (Rel-17)</w:t>
      </w:r>
      <w:r>
        <w:rPr>
          <w:i/>
        </w:rPr>
        <w:br/>
      </w:r>
      <w:r>
        <w:rPr>
          <w:i/>
        </w:rPr>
        <w:br/>
      </w:r>
      <w:r>
        <w:rPr>
          <w:i/>
        </w:rPr>
        <w:tab/>
      </w:r>
      <w:r>
        <w:rPr>
          <w:i/>
        </w:rPr>
        <w:tab/>
      </w:r>
      <w:r>
        <w:rPr>
          <w:i/>
        </w:rPr>
        <w:tab/>
      </w:r>
      <w:r>
        <w:rPr>
          <w:i/>
        </w:rPr>
        <w:tab/>
      </w:r>
      <w:r>
        <w:rPr>
          <w:i/>
        </w:rPr>
        <w:tab/>
        <w:t>Source: MediaTek Inc.  / Carlson</w:t>
      </w:r>
    </w:p>
    <w:p w14:paraId="05330D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4CB50" w14:textId="30518F87" w:rsidR="00031805" w:rsidRDefault="00031805" w:rsidP="00031805">
      <w:pPr>
        <w:rPr>
          <w:rFonts w:ascii="Arial" w:hAnsi="Arial" w:cs="Arial"/>
          <w:b/>
          <w:sz w:val="24"/>
        </w:rPr>
      </w:pPr>
      <w:r>
        <w:rPr>
          <w:rFonts w:ascii="Arial" w:hAnsi="Arial" w:cs="Arial"/>
          <w:b/>
          <w:color w:val="0000FF"/>
          <w:sz w:val="24"/>
        </w:rPr>
        <w:t>C1-212957</w:t>
      </w:r>
      <w:r>
        <w:rPr>
          <w:rFonts w:ascii="Arial" w:hAnsi="Arial" w:cs="Arial"/>
          <w:b/>
          <w:color w:val="0000FF"/>
          <w:sz w:val="24"/>
        </w:rPr>
        <w:tab/>
      </w:r>
      <w:r>
        <w:rPr>
          <w:rFonts w:ascii="Arial" w:hAnsi="Arial" w:cs="Arial"/>
          <w:b/>
          <w:sz w:val="24"/>
        </w:rPr>
        <w:t>Non-3GPP access T3510 timer expiry during mobility and periodic registration update</w:t>
      </w:r>
    </w:p>
    <w:p w14:paraId="68F960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CR-3177  rev  Cat: F (Rel-17)</w:t>
      </w:r>
      <w:r>
        <w:rPr>
          <w:i/>
        </w:rPr>
        <w:br/>
      </w:r>
      <w:r>
        <w:rPr>
          <w:i/>
        </w:rPr>
        <w:br/>
      </w:r>
      <w:r>
        <w:rPr>
          <w:i/>
        </w:rPr>
        <w:tab/>
      </w:r>
      <w:r>
        <w:rPr>
          <w:i/>
        </w:rPr>
        <w:tab/>
      </w:r>
      <w:r>
        <w:rPr>
          <w:i/>
        </w:rPr>
        <w:tab/>
      </w:r>
      <w:r>
        <w:rPr>
          <w:i/>
        </w:rPr>
        <w:tab/>
      </w:r>
      <w:r>
        <w:rPr>
          <w:i/>
        </w:rPr>
        <w:tab/>
        <w:t>Source: MediaTek Inc.  / Carlson</w:t>
      </w:r>
    </w:p>
    <w:p w14:paraId="59D3D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BF4C6" w14:textId="51446980" w:rsidR="00031805" w:rsidRDefault="00031805" w:rsidP="00031805">
      <w:pPr>
        <w:rPr>
          <w:rFonts w:ascii="Arial" w:hAnsi="Arial" w:cs="Arial"/>
          <w:b/>
          <w:sz w:val="24"/>
        </w:rPr>
      </w:pPr>
      <w:r>
        <w:rPr>
          <w:rFonts w:ascii="Arial" w:hAnsi="Arial" w:cs="Arial"/>
          <w:b/>
          <w:color w:val="0000FF"/>
          <w:sz w:val="24"/>
        </w:rPr>
        <w:t>C1-212958</w:t>
      </w:r>
      <w:r>
        <w:rPr>
          <w:rFonts w:ascii="Arial" w:hAnsi="Arial" w:cs="Arial"/>
          <w:b/>
          <w:color w:val="0000FF"/>
          <w:sz w:val="24"/>
        </w:rPr>
        <w:tab/>
      </w:r>
      <w:r>
        <w:rPr>
          <w:rFonts w:ascii="Arial" w:hAnsi="Arial" w:cs="Arial"/>
          <w:b/>
          <w:sz w:val="24"/>
        </w:rPr>
        <w:t>Non-3GPP access T3540 timer after service procedure</w:t>
      </w:r>
    </w:p>
    <w:p w14:paraId="589EC2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CR-3178  rev  Cat: F (Rel-17)</w:t>
      </w:r>
      <w:r>
        <w:rPr>
          <w:i/>
        </w:rPr>
        <w:br/>
      </w:r>
      <w:r>
        <w:rPr>
          <w:i/>
        </w:rPr>
        <w:br/>
      </w:r>
      <w:r>
        <w:rPr>
          <w:i/>
        </w:rPr>
        <w:tab/>
      </w:r>
      <w:r>
        <w:rPr>
          <w:i/>
        </w:rPr>
        <w:tab/>
      </w:r>
      <w:r>
        <w:rPr>
          <w:i/>
        </w:rPr>
        <w:tab/>
      </w:r>
      <w:r>
        <w:rPr>
          <w:i/>
        </w:rPr>
        <w:tab/>
      </w:r>
      <w:r>
        <w:rPr>
          <w:i/>
        </w:rPr>
        <w:tab/>
        <w:t>Source: MediaTek Inc.  / Carlson</w:t>
      </w:r>
    </w:p>
    <w:p w14:paraId="1BD9D4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03D99" w14:textId="211AE11B" w:rsidR="00031805" w:rsidRDefault="00031805" w:rsidP="00031805">
      <w:pPr>
        <w:rPr>
          <w:rFonts w:ascii="Arial" w:hAnsi="Arial" w:cs="Arial"/>
          <w:b/>
          <w:sz w:val="24"/>
        </w:rPr>
      </w:pPr>
      <w:r>
        <w:rPr>
          <w:rFonts w:ascii="Arial" w:hAnsi="Arial" w:cs="Arial"/>
          <w:b/>
          <w:color w:val="0000FF"/>
          <w:sz w:val="24"/>
        </w:rPr>
        <w:t>C1-212959</w:t>
      </w:r>
      <w:r>
        <w:rPr>
          <w:rFonts w:ascii="Arial" w:hAnsi="Arial" w:cs="Arial"/>
          <w:b/>
          <w:color w:val="0000FF"/>
          <w:sz w:val="24"/>
        </w:rPr>
        <w:tab/>
      </w:r>
      <w:r>
        <w:rPr>
          <w:rFonts w:ascii="Arial" w:hAnsi="Arial" w:cs="Arial"/>
          <w:b/>
          <w:sz w:val="24"/>
        </w:rPr>
        <w:t>Non-3GPP access cannot use PLMN-SEARCH state</w:t>
      </w:r>
    </w:p>
    <w:p w14:paraId="516DE2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CR-3191  rev  Cat: F (Rel-17)</w:t>
      </w:r>
      <w:r>
        <w:rPr>
          <w:i/>
        </w:rPr>
        <w:br/>
      </w:r>
      <w:r>
        <w:rPr>
          <w:i/>
        </w:rPr>
        <w:br/>
      </w:r>
      <w:r>
        <w:rPr>
          <w:i/>
        </w:rPr>
        <w:tab/>
      </w:r>
      <w:r>
        <w:rPr>
          <w:i/>
        </w:rPr>
        <w:tab/>
      </w:r>
      <w:r>
        <w:rPr>
          <w:i/>
        </w:rPr>
        <w:tab/>
      </w:r>
      <w:r>
        <w:rPr>
          <w:i/>
        </w:rPr>
        <w:tab/>
      </w:r>
      <w:r>
        <w:rPr>
          <w:i/>
        </w:rPr>
        <w:tab/>
        <w:t>Source: MediaTek (Chengdu) Inc.</w:t>
      </w:r>
    </w:p>
    <w:p w14:paraId="037562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C1-213643</w:t>
      </w:r>
      <w:r>
        <w:rPr>
          <w:color w:val="993300"/>
          <w:u w:val="single"/>
        </w:rPr>
        <w:t>.</w:t>
      </w:r>
    </w:p>
    <w:p w14:paraId="1F3A9696" w14:textId="53A9896B" w:rsidR="00031805" w:rsidRDefault="00031805" w:rsidP="00031805">
      <w:pPr>
        <w:rPr>
          <w:rFonts w:ascii="Arial" w:hAnsi="Arial" w:cs="Arial"/>
          <w:b/>
          <w:sz w:val="24"/>
        </w:rPr>
      </w:pPr>
      <w:r>
        <w:rPr>
          <w:rFonts w:ascii="Arial" w:hAnsi="Arial" w:cs="Arial"/>
          <w:b/>
          <w:color w:val="0000FF"/>
          <w:sz w:val="24"/>
        </w:rPr>
        <w:t>C1-212960</w:t>
      </w:r>
      <w:r>
        <w:rPr>
          <w:rFonts w:ascii="Arial" w:hAnsi="Arial" w:cs="Arial"/>
          <w:b/>
          <w:color w:val="0000FF"/>
          <w:sz w:val="24"/>
        </w:rPr>
        <w:tab/>
      </w:r>
      <w:r>
        <w:rPr>
          <w:rFonts w:ascii="Arial" w:hAnsi="Arial" w:cs="Arial"/>
          <w:b/>
          <w:sz w:val="24"/>
        </w:rPr>
        <w:t>Non-3GPP access and 5GMM cause 76</w:t>
      </w:r>
    </w:p>
    <w:p w14:paraId="3B7E58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CR-3179  rev  Cat: F (Rel-17)</w:t>
      </w:r>
      <w:r>
        <w:rPr>
          <w:i/>
        </w:rPr>
        <w:br/>
      </w:r>
      <w:r>
        <w:rPr>
          <w:i/>
        </w:rPr>
        <w:br/>
      </w:r>
      <w:r>
        <w:rPr>
          <w:i/>
        </w:rPr>
        <w:tab/>
      </w:r>
      <w:r>
        <w:rPr>
          <w:i/>
        </w:rPr>
        <w:tab/>
      </w:r>
      <w:r>
        <w:rPr>
          <w:i/>
        </w:rPr>
        <w:tab/>
      </w:r>
      <w:r>
        <w:rPr>
          <w:i/>
        </w:rPr>
        <w:tab/>
      </w:r>
      <w:r>
        <w:rPr>
          <w:i/>
        </w:rPr>
        <w:tab/>
        <w:t>Source: MediaTek Inc.  / Carlson</w:t>
      </w:r>
    </w:p>
    <w:p w14:paraId="5FB775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C1-213644</w:t>
      </w:r>
      <w:r>
        <w:rPr>
          <w:color w:val="993300"/>
          <w:u w:val="single"/>
        </w:rPr>
        <w:t>.</w:t>
      </w:r>
    </w:p>
    <w:p w14:paraId="2A09A2FE" w14:textId="3F29476A" w:rsidR="00031805" w:rsidRDefault="00031805" w:rsidP="00031805">
      <w:pPr>
        <w:rPr>
          <w:rFonts w:ascii="Arial" w:hAnsi="Arial" w:cs="Arial"/>
          <w:b/>
          <w:sz w:val="24"/>
        </w:rPr>
      </w:pPr>
      <w:r>
        <w:rPr>
          <w:rFonts w:ascii="Arial" w:hAnsi="Arial" w:cs="Arial"/>
          <w:b/>
          <w:color w:val="0000FF"/>
          <w:sz w:val="24"/>
        </w:rPr>
        <w:t>C1-212961</w:t>
      </w:r>
      <w:r>
        <w:rPr>
          <w:rFonts w:ascii="Arial" w:hAnsi="Arial" w:cs="Arial"/>
          <w:b/>
          <w:color w:val="0000FF"/>
          <w:sz w:val="24"/>
        </w:rPr>
        <w:tab/>
      </w:r>
      <w:r>
        <w:rPr>
          <w:rFonts w:ascii="Arial" w:hAnsi="Arial" w:cs="Arial"/>
          <w:b/>
          <w:sz w:val="24"/>
        </w:rPr>
        <w:t>Clarification of Non-3GPP access and Allowed PDU session status IE</w:t>
      </w:r>
    </w:p>
    <w:p w14:paraId="291926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CR-3180  rev  Cat: F (Rel-17)</w:t>
      </w:r>
      <w:r>
        <w:rPr>
          <w:i/>
        </w:rPr>
        <w:br/>
      </w:r>
      <w:r>
        <w:rPr>
          <w:i/>
        </w:rPr>
        <w:br/>
      </w:r>
      <w:r>
        <w:rPr>
          <w:i/>
        </w:rPr>
        <w:tab/>
      </w:r>
      <w:r>
        <w:rPr>
          <w:i/>
        </w:rPr>
        <w:tab/>
      </w:r>
      <w:r>
        <w:rPr>
          <w:i/>
        </w:rPr>
        <w:tab/>
      </w:r>
      <w:r>
        <w:rPr>
          <w:i/>
        </w:rPr>
        <w:tab/>
      </w:r>
      <w:r>
        <w:rPr>
          <w:i/>
        </w:rPr>
        <w:tab/>
        <w:t>Source: MediaTek Inc.  / Carlson</w:t>
      </w:r>
    </w:p>
    <w:p w14:paraId="08832A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573DE" w14:textId="6146BAF2" w:rsidR="00031805" w:rsidRDefault="00031805" w:rsidP="00031805">
      <w:pPr>
        <w:rPr>
          <w:rFonts w:ascii="Arial" w:hAnsi="Arial" w:cs="Arial"/>
          <w:b/>
          <w:sz w:val="24"/>
        </w:rPr>
      </w:pPr>
      <w:r>
        <w:rPr>
          <w:rFonts w:ascii="Arial" w:hAnsi="Arial" w:cs="Arial"/>
          <w:b/>
          <w:color w:val="0000FF"/>
          <w:sz w:val="24"/>
        </w:rPr>
        <w:lastRenderedPageBreak/>
        <w:t>C1-213301</w:t>
      </w:r>
      <w:r>
        <w:rPr>
          <w:rFonts w:ascii="Arial" w:hAnsi="Arial" w:cs="Arial"/>
          <w:b/>
          <w:color w:val="0000FF"/>
          <w:sz w:val="24"/>
        </w:rPr>
        <w:tab/>
      </w:r>
      <w:r>
        <w:rPr>
          <w:rFonts w:ascii="Arial" w:hAnsi="Arial" w:cs="Arial"/>
          <w:b/>
          <w:sz w:val="24"/>
        </w:rPr>
        <w:t>Clarification on TAC determination for FQDN</w:t>
      </w:r>
    </w:p>
    <w:p w14:paraId="3A6BA0D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3CE1B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C1-213853</w:t>
      </w:r>
      <w:r>
        <w:rPr>
          <w:color w:val="993300"/>
          <w:u w:val="single"/>
        </w:rPr>
        <w:t>.</w:t>
      </w:r>
    </w:p>
    <w:p w14:paraId="717ECE79" w14:textId="3C444005" w:rsidR="00031805" w:rsidRDefault="00031805" w:rsidP="00031805">
      <w:pPr>
        <w:rPr>
          <w:rFonts w:ascii="Arial" w:hAnsi="Arial" w:cs="Arial"/>
          <w:b/>
          <w:sz w:val="24"/>
        </w:rPr>
      </w:pPr>
      <w:r>
        <w:rPr>
          <w:rFonts w:ascii="Arial" w:hAnsi="Arial" w:cs="Arial"/>
          <w:b/>
          <w:color w:val="0000FF"/>
          <w:sz w:val="24"/>
        </w:rPr>
        <w:t>C1-213322</w:t>
      </w:r>
      <w:r>
        <w:rPr>
          <w:rFonts w:ascii="Arial" w:hAnsi="Arial" w:cs="Arial"/>
          <w:b/>
          <w:color w:val="0000FF"/>
          <w:sz w:val="24"/>
        </w:rPr>
        <w:tab/>
      </w:r>
      <w:r>
        <w:rPr>
          <w:rFonts w:ascii="Arial" w:hAnsi="Arial" w:cs="Arial"/>
          <w:b/>
          <w:sz w:val="24"/>
        </w:rPr>
        <w:t>MMTEL Voice and MMTEL Video in non-3GPP</w:t>
      </w:r>
    </w:p>
    <w:p w14:paraId="4153F9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485A8BF" w14:textId="77777777" w:rsidR="00031805" w:rsidRDefault="00031805" w:rsidP="00031805">
      <w:pPr>
        <w:rPr>
          <w:color w:val="808080"/>
        </w:rPr>
      </w:pPr>
      <w:r>
        <w:rPr>
          <w:color w:val="808080"/>
        </w:rPr>
        <w:t>(Replaces C1-211457)</w:t>
      </w:r>
    </w:p>
    <w:p w14:paraId="32CF2A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8E473" w14:textId="4D00C976" w:rsidR="00031805" w:rsidRDefault="00031805" w:rsidP="00031805">
      <w:pPr>
        <w:rPr>
          <w:rFonts w:ascii="Arial" w:hAnsi="Arial" w:cs="Arial"/>
          <w:b/>
          <w:sz w:val="24"/>
        </w:rPr>
      </w:pPr>
      <w:r>
        <w:rPr>
          <w:rFonts w:ascii="Arial" w:hAnsi="Arial" w:cs="Arial"/>
          <w:b/>
          <w:color w:val="0000FF"/>
          <w:sz w:val="24"/>
        </w:rPr>
        <w:t>C1-213323</w:t>
      </w:r>
      <w:r>
        <w:rPr>
          <w:rFonts w:ascii="Arial" w:hAnsi="Arial" w:cs="Arial"/>
          <w:b/>
          <w:color w:val="0000FF"/>
          <w:sz w:val="24"/>
        </w:rPr>
        <w:tab/>
      </w:r>
      <w:r>
        <w:rPr>
          <w:rFonts w:ascii="Arial" w:hAnsi="Arial" w:cs="Arial"/>
          <w:b/>
          <w:sz w:val="24"/>
        </w:rPr>
        <w:t>MMTEL Voice and MMTEL Video in non-3GPP</w:t>
      </w:r>
    </w:p>
    <w:p w14:paraId="5A8F4F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0FDCF36" w14:textId="77777777" w:rsidR="00031805" w:rsidRDefault="00031805" w:rsidP="00031805">
      <w:pPr>
        <w:rPr>
          <w:color w:val="808080"/>
        </w:rPr>
      </w:pPr>
      <w:r>
        <w:rPr>
          <w:color w:val="808080"/>
        </w:rPr>
        <w:t>(Replaces C1-211458)</w:t>
      </w:r>
    </w:p>
    <w:p w14:paraId="61508C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D7FB2" w14:textId="05B295FF" w:rsidR="00031805" w:rsidRDefault="00031805" w:rsidP="00031805">
      <w:pPr>
        <w:rPr>
          <w:rFonts w:ascii="Arial" w:hAnsi="Arial" w:cs="Arial"/>
          <w:b/>
          <w:sz w:val="24"/>
        </w:rPr>
      </w:pPr>
      <w:r>
        <w:rPr>
          <w:rFonts w:ascii="Arial" w:hAnsi="Arial" w:cs="Arial"/>
          <w:b/>
          <w:color w:val="0000FF"/>
          <w:sz w:val="24"/>
        </w:rPr>
        <w:t>C1-213324</w:t>
      </w:r>
      <w:r>
        <w:rPr>
          <w:rFonts w:ascii="Arial" w:hAnsi="Arial" w:cs="Arial"/>
          <w:b/>
          <w:color w:val="0000FF"/>
          <w:sz w:val="24"/>
        </w:rPr>
        <w:tab/>
      </w:r>
      <w:r>
        <w:rPr>
          <w:rFonts w:ascii="Arial" w:hAnsi="Arial" w:cs="Arial"/>
          <w:b/>
          <w:sz w:val="24"/>
        </w:rPr>
        <w:t>MMTEL Voice and MMTEL Video in non-3GPP</w:t>
      </w:r>
    </w:p>
    <w:p w14:paraId="52F623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9EA4763" w14:textId="77777777" w:rsidR="00031805" w:rsidRDefault="00031805" w:rsidP="00031805">
      <w:pPr>
        <w:rPr>
          <w:color w:val="808080"/>
        </w:rPr>
      </w:pPr>
      <w:r>
        <w:rPr>
          <w:color w:val="808080"/>
        </w:rPr>
        <w:t>(Replaces C1-211460)</w:t>
      </w:r>
    </w:p>
    <w:p w14:paraId="2859F4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0F9E1" w14:textId="122609EB" w:rsidR="00031805" w:rsidRDefault="00031805" w:rsidP="00031805">
      <w:pPr>
        <w:rPr>
          <w:rFonts w:ascii="Arial" w:hAnsi="Arial" w:cs="Arial"/>
          <w:b/>
          <w:sz w:val="24"/>
        </w:rPr>
      </w:pPr>
      <w:r>
        <w:rPr>
          <w:rFonts w:ascii="Arial" w:hAnsi="Arial" w:cs="Arial"/>
          <w:b/>
          <w:color w:val="0000FF"/>
          <w:sz w:val="24"/>
        </w:rPr>
        <w:t>C1-213343</w:t>
      </w:r>
      <w:r>
        <w:rPr>
          <w:rFonts w:ascii="Arial" w:hAnsi="Arial" w:cs="Arial"/>
          <w:b/>
          <w:color w:val="0000FF"/>
          <w:sz w:val="24"/>
        </w:rPr>
        <w:tab/>
      </w:r>
      <w:r>
        <w:rPr>
          <w:rFonts w:ascii="Arial" w:hAnsi="Arial" w:cs="Arial"/>
          <w:b/>
          <w:sz w:val="24"/>
        </w:rPr>
        <w:t>MMTEL Voice and MMTEL Video in non-3GPP</w:t>
      </w:r>
    </w:p>
    <w:p w14:paraId="07FFFE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8CACC5E" w14:textId="77777777" w:rsidR="00031805" w:rsidRDefault="00031805" w:rsidP="00031805">
      <w:pPr>
        <w:rPr>
          <w:color w:val="808080"/>
        </w:rPr>
      </w:pPr>
      <w:r>
        <w:rPr>
          <w:color w:val="808080"/>
        </w:rPr>
        <w:t>(Replaces C1-211457)</w:t>
      </w:r>
    </w:p>
    <w:p w14:paraId="58AFE8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C1-213737</w:t>
      </w:r>
      <w:r>
        <w:rPr>
          <w:color w:val="993300"/>
          <w:u w:val="single"/>
        </w:rPr>
        <w:t>.</w:t>
      </w:r>
    </w:p>
    <w:p w14:paraId="58574221" w14:textId="31BB90CC" w:rsidR="00031805" w:rsidRDefault="00031805" w:rsidP="00031805">
      <w:pPr>
        <w:rPr>
          <w:rFonts w:ascii="Arial" w:hAnsi="Arial" w:cs="Arial"/>
          <w:b/>
          <w:sz w:val="24"/>
        </w:rPr>
      </w:pPr>
      <w:r>
        <w:rPr>
          <w:rFonts w:ascii="Arial" w:hAnsi="Arial" w:cs="Arial"/>
          <w:b/>
          <w:color w:val="0000FF"/>
          <w:sz w:val="24"/>
        </w:rPr>
        <w:t>C1-213344</w:t>
      </w:r>
      <w:r>
        <w:rPr>
          <w:rFonts w:ascii="Arial" w:hAnsi="Arial" w:cs="Arial"/>
          <w:b/>
          <w:color w:val="0000FF"/>
          <w:sz w:val="24"/>
        </w:rPr>
        <w:tab/>
      </w:r>
      <w:r>
        <w:rPr>
          <w:rFonts w:ascii="Arial" w:hAnsi="Arial" w:cs="Arial"/>
          <w:b/>
          <w:sz w:val="24"/>
        </w:rPr>
        <w:t>MMTEL Voice and MMTEL Video in non-3GPP</w:t>
      </w:r>
    </w:p>
    <w:p w14:paraId="269F8E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21A94DA" w14:textId="77777777" w:rsidR="00031805" w:rsidRDefault="00031805" w:rsidP="00031805">
      <w:pPr>
        <w:rPr>
          <w:color w:val="808080"/>
        </w:rPr>
      </w:pPr>
      <w:r>
        <w:rPr>
          <w:color w:val="808080"/>
        </w:rPr>
        <w:t>(Replaces C1-211458)</w:t>
      </w:r>
    </w:p>
    <w:p w14:paraId="684860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C1-213738</w:t>
      </w:r>
      <w:r>
        <w:rPr>
          <w:color w:val="993300"/>
          <w:u w:val="single"/>
        </w:rPr>
        <w:t>.</w:t>
      </w:r>
    </w:p>
    <w:p w14:paraId="03AEBFEC" w14:textId="76405292" w:rsidR="00031805" w:rsidRDefault="00031805" w:rsidP="00031805">
      <w:pPr>
        <w:rPr>
          <w:rFonts w:ascii="Arial" w:hAnsi="Arial" w:cs="Arial"/>
          <w:b/>
          <w:sz w:val="24"/>
        </w:rPr>
      </w:pPr>
      <w:r>
        <w:rPr>
          <w:rFonts w:ascii="Arial" w:hAnsi="Arial" w:cs="Arial"/>
          <w:b/>
          <w:color w:val="0000FF"/>
          <w:sz w:val="24"/>
        </w:rPr>
        <w:t>C1-213345</w:t>
      </w:r>
      <w:r>
        <w:rPr>
          <w:rFonts w:ascii="Arial" w:hAnsi="Arial" w:cs="Arial"/>
          <w:b/>
          <w:color w:val="0000FF"/>
          <w:sz w:val="24"/>
        </w:rPr>
        <w:tab/>
      </w:r>
      <w:r>
        <w:rPr>
          <w:rFonts w:ascii="Arial" w:hAnsi="Arial" w:cs="Arial"/>
          <w:b/>
          <w:sz w:val="24"/>
        </w:rPr>
        <w:t>MMTEL Voice and MMTEL Video in non-3GPP</w:t>
      </w:r>
    </w:p>
    <w:p w14:paraId="6C67DBF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AFB82DA" w14:textId="77777777" w:rsidR="00031805" w:rsidRDefault="00031805" w:rsidP="00031805">
      <w:pPr>
        <w:rPr>
          <w:color w:val="808080"/>
        </w:rPr>
      </w:pPr>
      <w:r>
        <w:rPr>
          <w:color w:val="808080"/>
        </w:rPr>
        <w:t>(Replaces C1-211460)</w:t>
      </w:r>
    </w:p>
    <w:p w14:paraId="00869C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C1-213740</w:t>
      </w:r>
      <w:r>
        <w:rPr>
          <w:color w:val="993300"/>
          <w:u w:val="single"/>
        </w:rPr>
        <w:t>.</w:t>
      </w:r>
    </w:p>
    <w:p w14:paraId="1CAC9F1B" w14:textId="6665B2FE" w:rsidR="00031805" w:rsidRDefault="00031805" w:rsidP="00031805">
      <w:pPr>
        <w:rPr>
          <w:rFonts w:ascii="Arial" w:hAnsi="Arial" w:cs="Arial"/>
          <w:b/>
          <w:sz w:val="24"/>
        </w:rPr>
      </w:pPr>
      <w:r>
        <w:rPr>
          <w:rFonts w:ascii="Arial" w:hAnsi="Arial" w:cs="Arial"/>
          <w:b/>
          <w:color w:val="0000FF"/>
          <w:sz w:val="24"/>
        </w:rPr>
        <w:t>C1-213364</w:t>
      </w:r>
      <w:r>
        <w:rPr>
          <w:rFonts w:ascii="Arial" w:hAnsi="Arial" w:cs="Arial"/>
          <w:b/>
          <w:color w:val="0000FF"/>
          <w:sz w:val="24"/>
        </w:rPr>
        <w:tab/>
      </w:r>
      <w:r>
        <w:rPr>
          <w:rFonts w:ascii="Arial" w:hAnsi="Arial" w:cs="Arial"/>
          <w:b/>
          <w:sz w:val="24"/>
        </w:rPr>
        <w:t>MMTEL Voice and MMTEL Video in non-3GPP</w:t>
      </w:r>
    </w:p>
    <w:p w14:paraId="158559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0A73BB0" w14:textId="77777777" w:rsidR="00031805" w:rsidRDefault="00031805" w:rsidP="00031805">
      <w:pPr>
        <w:rPr>
          <w:color w:val="808080"/>
        </w:rPr>
      </w:pPr>
      <w:r>
        <w:rPr>
          <w:color w:val="808080"/>
        </w:rPr>
        <w:t>(Replaces C1-211457)</w:t>
      </w:r>
    </w:p>
    <w:p w14:paraId="7ADC4C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0A0D9" w14:textId="05DCA1C4" w:rsidR="00031805" w:rsidRDefault="00031805" w:rsidP="00031805">
      <w:pPr>
        <w:rPr>
          <w:rFonts w:ascii="Arial" w:hAnsi="Arial" w:cs="Arial"/>
          <w:b/>
          <w:sz w:val="24"/>
        </w:rPr>
      </w:pPr>
      <w:r>
        <w:rPr>
          <w:rFonts w:ascii="Arial" w:hAnsi="Arial" w:cs="Arial"/>
          <w:b/>
          <w:color w:val="0000FF"/>
          <w:sz w:val="24"/>
        </w:rPr>
        <w:t>C1-213365</w:t>
      </w:r>
      <w:r>
        <w:rPr>
          <w:rFonts w:ascii="Arial" w:hAnsi="Arial" w:cs="Arial"/>
          <w:b/>
          <w:color w:val="0000FF"/>
          <w:sz w:val="24"/>
        </w:rPr>
        <w:tab/>
      </w:r>
      <w:r>
        <w:rPr>
          <w:rFonts w:ascii="Arial" w:hAnsi="Arial" w:cs="Arial"/>
          <w:b/>
          <w:sz w:val="24"/>
        </w:rPr>
        <w:t>MMTEL Voice and MMTEL Video in non-3GPP</w:t>
      </w:r>
    </w:p>
    <w:p w14:paraId="2D9CAF7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607A139" w14:textId="77777777" w:rsidR="00031805" w:rsidRDefault="00031805" w:rsidP="00031805">
      <w:pPr>
        <w:rPr>
          <w:color w:val="808080"/>
        </w:rPr>
      </w:pPr>
      <w:r>
        <w:rPr>
          <w:color w:val="808080"/>
        </w:rPr>
        <w:t>(Replaces C1-211458)</w:t>
      </w:r>
    </w:p>
    <w:p w14:paraId="21CA96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6A16F" w14:textId="3702D6DF" w:rsidR="00031805" w:rsidRDefault="00031805" w:rsidP="00031805">
      <w:pPr>
        <w:rPr>
          <w:rFonts w:ascii="Arial" w:hAnsi="Arial" w:cs="Arial"/>
          <w:b/>
          <w:sz w:val="24"/>
        </w:rPr>
      </w:pPr>
      <w:r>
        <w:rPr>
          <w:rFonts w:ascii="Arial" w:hAnsi="Arial" w:cs="Arial"/>
          <w:b/>
          <w:color w:val="0000FF"/>
          <w:sz w:val="24"/>
        </w:rPr>
        <w:t>C1-213366</w:t>
      </w:r>
      <w:r>
        <w:rPr>
          <w:rFonts w:ascii="Arial" w:hAnsi="Arial" w:cs="Arial"/>
          <w:b/>
          <w:color w:val="0000FF"/>
          <w:sz w:val="24"/>
        </w:rPr>
        <w:tab/>
      </w:r>
      <w:r>
        <w:rPr>
          <w:rFonts w:ascii="Arial" w:hAnsi="Arial" w:cs="Arial"/>
          <w:b/>
          <w:sz w:val="24"/>
        </w:rPr>
        <w:t>MMTEL Voice and MMTEL Video in non-3GPP</w:t>
      </w:r>
    </w:p>
    <w:p w14:paraId="48CC9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D3074C6" w14:textId="77777777" w:rsidR="00031805" w:rsidRDefault="00031805" w:rsidP="00031805">
      <w:pPr>
        <w:rPr>
          <w:color w:val="808080"/>
        </w:rPr>
      </w:pPr>
      <w:r>
        <w:rPr>
          <w:color w:val="808080"/>
        </w:rPr>
        <w:t>(Replaces C1-211460)</w:t>
      </w:r>
    </w:p>
    <w:p w14:paraId="4B293B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A0CAC" w14:textId="0A5263B6" w:rsidR="00031805" w:rsidRDefault="00031805" w:rsidP="00031805">
      <w:pPr>
        <w:rPr>
          <w:rFonts w:ascii="Arial" w:hAnsi="Arial" w:cs="Arial"/>
          <w:b/>
          <w:sz w:val="24"/>
        </w:rPr>
      </w:pPr>
      <w:r>
        <w:rPr>
          <w:rFonts w:ascii="Arial" w:hAnsi="Arial" w:cs="Arial"/>
          <w:b/>
          <w:color w:val="0000FF"/>
          <w:sz w:val="24"/>
        </w:rPr>
        <w:t>C1-213474</w:t>
      </w:r>
      <w:r>
        <w:rPr>
          <w:rFonts w:ascii="Arial" w:hAnsi="Arial" w:cs="Arial"/>
          <w:b/>
          <w:color w:val="0000FF"/>
          <w:sz w:val="24"/>
        </w:rPr>
        <w:tab/>
      </w:r>
      <w:r>
        <w:rPr>
          <w:rFonts w:ascii="Arial" w:hAnsi="Arial" w:cs="Arial"/>
          <w:b/>
          <w:sz w:val="24"/>
        </w:rPr>
        <w:t>EAP encoding corrections</w:t>
      </w:r>
    </w:p>
    <w:p w14:paraId="115C73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CR-0192  rev  Cat: F (Rel-17)</w:t>
      </w:r>
      <w:r>
        <w:rPr>
          <w:i/>
        </w:rPr>
        <w:br/>
      </w:r>
      <w:r>
        <w:rPr>
          <w:i/>
        </w:rPr>
        <w:br/>
      </w:r>
      <w:r>
        <w:rPr>
          <w:i/>
        </w:rPr>
        <w:tab/>
      </w:r>
      <w:r>
        <w:rPr>
          <w:i/>
        </w:rPr>
        <w:tab/>
      </w:r>
      <w:r>
        <w:rPr>
          <w:i/>
        </w:rPr>
        <w:tab/>
      </w:r>
      <w:r>
        <w:rPr>
          <w:i/>
        </w:rPr>
        <w:tab/>
      </w:r>
      <w:r>
        <w:rPr>
          <w:i/>
        </w:rPr>
        <w:tab/>
        <w:t>Source: Nokia, Nokia Shanghai Bell, Microsoft</w:t>
      </w:r>
    </w:p>
    <w:p w14:paraId="5F608F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7FC6F" w14:textId="44D03A8C" w:rsidR="00031805" w:rsidRDefault="00031805" w:rsidP="00031805">
      <w:pPr>
        <w:rPr>
          <w:rFonts w:ascii="Arial" w:hAnsi="Arial" w:cs="Arial"/>
          <w:b/>
          <w:sz w:val="24"/>
        </w:rPr>
      </w:pPr>
      <w:r>
        <w:rPr>
          <w:rFonts w:ascii="Arial" w:hAnsi="Arial" w:cs="Arial"/>
          <w:b/>
          <w:color w:val="0000FF"/>
          <w:sz w:val="24"/>
        </w:rPr>
        <w:t>C1-213475</w:t>
      </w:r>
      <w:r>
        <w:rPr>
          <w:rFonts w:ascii="Arial" w:hAnsi="Arial" w:cs="Arial"/>
          <w:b/>
          <w:color w:val="0000FF"/>
          <w:sz w:val="24"/>
        </w:rPr>
        <w:tab/>
      </w:r>
      <w:r>
        <w:rPr>
          <w:rFonts w:ascii="Arial" w:hAnsi="Arial" w:cs="Arial"/>
          <w:b/>
          <w:sz w:val="24"/>
        </w:rPr>
        <w:t>AN parameters encoding corrections</w:t>
      </w:r>
    </w:p>
    <w:p w14:paraId="3896D68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CR-0193  rev  Cat: F (Rel-17)</w:t>
      </w:r>
      <w:r>
        <w:rPr>
          <w:i/>
        </w:rPr>
        <w:br/>
      </w:r>
      <w:r>
        <w:rPr>
          <w:i/>
        </w:rPr>
        <w:br/>
      </w:r>
      <w:r>
        <w:rPr>
          <w:i/>
        </w:rPr>
        <w:tab/>
      </w:r>
      <w:r>
        <w:rPr>
          <w:i/>
        </w:rPr>
        <w:tab/>
      </w:r>
      <w:r>
        <w:rPr>
          <w:i/>
        </w:rPr>
        <w:tab/>
      </w:r>
      <w:r>
        <w:rPr>
          <w:i/>
        </w:rPr>
        <w:tab/>
      </w:r>
      <w:r>
        <w:rPr>
          <w:i/>
        </w:rPr>
        <w:tab/>
        <w:t>Source: Nokia, Nokia Shanghai Bell, Microsoft</w:t>
      </w:r>
    </w:p>
    <w:p w14:paraId="09560E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C1-213950</w:t>
      </w:r>
      <w:r>
        <w:rPr>
          <w:color w:val="993300"/>
          <w:u w:val="single"/>
        </w:rPr>
        <w:t>.</w:t>
      </w:r>
    </w:p>
    <w:p w14:paraId="0362F670" w14:textId="36885EC0" w:rsidR="00031805" w:rsidRDefault="00031805" w:rsidP="00031805">
      <w:pPr>
        <w:rPr>
          <w:rFonts w:ascii="Arial" w:hAnsi="Arial" w:cs="Arial"/>
          <w:b/>
          <w:sz w:val="24"/>
        </w:rPr>
      </w:pPr>
      <w:r>
        <w:rPr>
          <w:rFonts w:ascii="Arial" w:hAnsi="Arial" w:cs="Arial"/>
          <w:b/>
          <w:color w:val="0000FF"/>
          <w:sz w:val="24"/>
        </w:rPr>
        <w:t>C1-213643</w:t>
      </w:r>
      <w:r>
        <w:rPr>
          <w:rFonts w:ascii="Arial" w:hAnsi="Arial" w:cs="Arial"/>
          <w:b/>
          <w:color w:val="0000FF"/>
          <w:sz w:val="24"/>
        </w:rPr>
        <w:tab/>
      </w:r>
      <w:r>
        <w:rPr>
          <w:rFonts w:ascii="Arial" w:hAnsi="Arial" w:cs="Arial"/>
          <w:b/>
          <w:sz w:val="24"/>
        </w:rPr>
        <w:t>Non-3GPP access cannot use PLMN-SEARCH state</w:t>
      </w:r>
    </w:p>
    <w:p w14:paraId="543B52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CR-3191  rev 1 Cat: F (Rel-17)</w:t>
      </w:r>
      <w:r>
        <w:rPr>
          <w:i/>
        </w:rPr>
        <w:br/>
      </w:r>
      <w:r>
        <w:rPr>
          <w:i/>
        </w:rPr>
        <w:lastRenderedPageBreak/>
        <w:br/>
      </w:r>
      <w:r>
        <w:rPr>
          <w:i/>
        </w:rPr>
        <w:tab/>
      </w:r>
      <w:r>
        <w:rPr>
          <w:i/>
        </w:rPr>
        <w:tab/>
      </w:r>
      <w:r>
        <w:rPr>
          <w:i/>
        </w:rPr>
        <w:tab/>
      </w:r>
      <w:r>
        <w:rPr>
          <w:i/>
        </w:rPr>
        <w:tab/>
      </w:r>
      <w:r>
        <w:rPr>
          <w:i/>
        </w:rPr>
        <w:tab/>
        <w:t>Source: MediaTek Inc.  / Carlson</w:t>
      </w:r>
    </w:p>
    <w:p w14:paraId="080540CF" w14:textId="77777777" w:rsidR="00031805" w:rsidRDefault="00031805" w:rsidP="00031805">
      <w:pPr>
        <w:rPr>
          <w:color w:val="808080"/>
        </w:rPr>
      </w:pPr>
      <w:r>
        <w:rPr>
          <w:color w:val="808080"/>
        </w:rPr>
        <w:t>(Replaces C1-212959)</w:t>
      </w:r>
    </w:p>
    <w:p w14:paraId="0053B8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7AE10" w14:textId="78F33484" w:rsidR="00031805" w:rsidRDefault="00031805" w:rsidP="00031805">
      <w:pPr>
        <w:rPr>
          <w:rFonts w:ascii="Arial" w:hAnsi="Arial" w:cs="Arial"/>
          <w:b/>
          <w:sz w:val="24"/>
        </w:rPr>
      </w:pPr>
      <w:r>
        <w:rPr>
          <w:rFonts w:ascii="Arial" w:hAnsi="Arial" w:cs="Arial"/>
          <w:b/>
          <w:color w:val="0000FF"/>
          <w:sz w:val="24"/>
        </w:rPr>
        <w:t>C1-213644</w:t>
      </w:r>
      <w:r>
        <w:rPr>
          <w:rFonts w:ascii="Arial" w:hAnsi="Arial" w:cs="Arial"/>
          <w:b/>
          <w:color w:val="0000FF"/>
          <w:sz w:val="24"/>
        </w:rPr>
        <w:tab/>
      </w:r>
      <w:r>
        <w:rPr>
          <w:rFonts w:ascii="Arial" w:hAnsi="Arial" w:cs="Arial"/>
          <w:b/>
          <w:sz w:val="24"/>
        </w:rPr>
        <w:t>Non-3GPP access and 5GMM cause 76</w:t>
      </w:r>
    </w:p>
    <w:p w14:paraId="64BE29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CR-3179  rev 1 Cat: F (Rel-17)</w:t>
      </w:r>
      <w:r>
        <w:rPr>
          <w:i/>
        </w:rPr>
        <w:br/>
      </w:r>
      <w:r>
        <w:rPr>
          <w:i/>
        </w:rPr>
        <w:br/>
      </w:r>
      <w:r>
        <w:rPr>
          <w:i/>
        </w:rPr>
        <w:tab/>
      </w:r>
      <w:r>
        <w:rPr>
          <w:i/>
        </w:rPr>
        <w:tab/>
      </w:r>
      <w:r>
        <w:rPr>
          <w:i/>
        </w:rPr>
        <w:tab/>
      </w:r>
      <w:r>
        <w:rPr>
          <w:i/>
        </w:rPr>
        <w:tab/>
      </w:r>
      <w:r>
        <w:rPr>
          <w:i/>
        </w:rPr>
        <w:tab/>
        <w:t>Source: MediaTek Inc.  / Carlson</w:t>
      </w:r>
    </w:p>
    <w:p w14:paraId="2E861FC1" w14:textId="77777777" w:rsidR="00031805" w:rsidRDefault="00031805" w:rsidP="00031805">
      <w:pPr>
        <w:rPr>
          <w:color w:val="808080"/>
        </w:rPr>
      </w:pPr>
      <w:r>
        <w:rPr>
          <w:color w:val="808080"/>
        </w:rPr>
        <w:t>(Replaces C1-212960)</w:t>
      </w:r>
    </w:p>
    <w:p w14:paraId="06A64F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29767" w14:textId="309191BA" w:rsidR="00031805" w:rsidRDefault="00031805" w:rsidP="00031805">
      <w:pPr>
        <w:rPr>
          <w:rFonts w:ascii="Arial" w:hAnsi="Arial" w:cs="Arial"/>
          <w:b/>
          <w:sz w:val="24"/>
        </w:rPr>
      </w:pPr>
      <w:r>
        <w:rPr>
          <w:rFonts w:ascii="Arial" w:hAnsi="Arial" w:cs="Arial"/>
          <w:b/>
          <w:color w:val="0000FF"/>
          <w:sz w:val="24"/>
        </w:rPr>
        <w:t>C1-213737</w:t>
      </w:r>
      <w:r>
        <w:rPr>
          <w:rFonts w:ascii="Arial" w:hAnsi="Arial" w:cs="Arial"/>
          <w:b/>
          <w:color w:val="0000FF"/>
          <w:sz w:val="24"/>
        </w:rPr>
        <w:tab/>
      </w:r>
      <w:r>
        <w:rPr>
          <w:rFonts w:ascii="Arial" w:hAnsi="Arial" w:cs="Arial"/>
          <w:b/>
          <w:sz w:val="24"/>
        </w:rPr>
        <w:t>MMTEL Voice and MMTEL Video in non-3GPP</w:t>
      </w:r>
    </w:p>
    <w:p w14:paraId="743413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C5125A1" w14:textId="77777777" w:rsidR="00031805" w:rsidRDefault="00031805" w:rsidP="00031805">
      <w:pPr>
        <w:rPr>
          <w:color w:val="808080"/>
        </w:rPr>
      </w:pPr>
      <w:r>
        <w:rPr>
          <w:color w:val="808080"/>
        </w:rPr>
        <w:t>(Replaces C1-213343)</w:t>
      </w:r>
    </w:p>
    <w:p w14:paraId="65BB02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04F7B" w14:textId="4A2CF36D" w:rsidR="00031805" w:rsidRDefault="00031805" w:rsidP="00031805">
      <w:pPr>
        <w:rPr>
          <w:rFonts w:ascii="Arial" w:hAnsi="Arial" w:cs="Arial"/>
          <w:b/>
          <w:sz w:val="24"/>
        </w:rPr>
      </w:pPr>
      <w:r>
        <w:rPr>
          <w:rFonts w:ascii="Arial" w:hAnsi="Arial" w:cs="Arial"/>
          <w:b/>
          <w:color w:val="0000FF"/>
          <w:sz w:val="24"/>
        </w:rPr>
        <w:t>C1-213738</w:t>
      </w:r>
      <w:r>
        <w:rPr>
          <w:rFonts w:ascii="Arial" w:hAnsi="Arial" w:cs="Arial"/>
          <w:b/>
          <w:color w:val="0000FF"/>
          <w:sz w:val="24"/>
        </w:rPr>
        <w:tab/>
      </w:r>
      <w:r>
        <w:rPr>
          <w:rFonts w:ascii="Arial" w:hAnsi="Arial" w:cs="Arial"/>
          <w:b/>
          <w:sz w:val="24"/>
        </w:rPr>
        <w:t>MMTEL Voice and MMTEL Video in non-3GPP</w:t>
      </w:r>
    </w:p>
    <w:p w14:paraId="4E4C91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1EFE5C6" w14:textId="77777777" w:rsidR="00031805" w:rsidRDefault="00031805" w:rsidP="00031805">
      <w:pPr>
        <w:rPr>
          <w:color w:val="808080"/>
        </w:rPr>
      </w:pPr>
      <w:r>
        <w:rPr>
          <w:color w:val="808080"/>
        </w:rPr>
        <w:t>(Replaces C1-213344)</w:t>
      </w:r>
    </w:p>
    <w:p w14:paraId="164EBE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378D6" w14:textId="5D0C1416" w:rsidR="00031805" w:rsidRDefault="00031805" w:rsidP="00031805">
      <w:pPr>
        <w:rPr>
          <w:rFonts w:ascii="Arial" w:hAnsi="Arial" w:cs="Arial"/>
          <w:b/>
          <w:sz w:val="24"/>
        </w:rPr>
      </w:pPr>
      <w:r>
        <w:rPr>
          <w:rFonts w:ascii="Arial" w:hAnsi="Arial" w:cs="Arial"/>
          <w:b/>
          <w:color w:val="0000FF"/>
          <w:sz w:val="24"/>
        </w:rPr>
        <w:t>C1-213740</w:t>
      </w:r>
      <w:r>
        <w:rPr>
          <w:rFonts w:ascii="Arial" w:hAnsi="Arial" w:cs="Arial"/>
          <w:b/>
          <w:color w:val="0000FF"/>
          <w:sz w:val="24"/>
        </w:rPr>
        <w:tab/>
      </w:r>
      <w:r>
        <w:rPr>
          <w:rFonts w:ascii="Arial" w:hAnsi="Arial" w:cs="Arial"/>
          <w:b/>
          <w:sz w:val="24"/>
        </w:rPr>
        <w:t>MMTEL Voice and MMTEL Video in non-3GPP</w:t>
      </w:r>
    </w:p>
    <w:p w14:paraId="160C7C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14A55B7" w14:textId="77777777" w:rsidR="00031805" w:rsidRDefault="00031805" w:rsidP="00031805">
      <w:pPr>
        <w:rPr>
          <w:color w:val="808080"/>
        </w:rPr>
      </w:pPr>
      <w:r>
        <w:rPr>
          <w:color w:val="808080"/>
        </w:rPr>
        <w:t>(Replaces C1-213345)</w:t>
      </w:r>
    </w:p>
    <w:p w14:paraId="642585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B8601" w14:textId="303ED38D" w:rsidR="00031805" w:rsidRDefault="00031805" w:rsidP="00031805">
      <w:pPr>
        <w:rPr>
          <w:rFonts w:ascii="Arial" w:hAnsi="Arial" w:cs="Arial"/>
          <w:b/>
          <w:sz w:val="24"/>
        </w:rPr>
      </w:pPr>
      <w:r>
        <w:rPr>
          <w:rFonts w:ascii="Arial" w:hAnsi="Arial" w:cs="Arial"/>
          <w:b/>
          <w:color w:val="0000FF"/>
          <w:sz w:val="24"/>
        </w:rPr>
        <w:t>C1-213853</w:t>
      </w:r>
      <w:r>
        <w:rPr>
          <w:rFonts w:ascii="Arial" w:hAnsi="Arial" w:cs="Arial"/>
          <w:b/>
          <w:color w:val="0000FF"/>
          <w:sz w:val="24"/>
        </w:rPr>
        <w:tab/>
      </w:r>
      <w:r>
        <w:rPr>
          <w:rFonts w:ascii="Arial" w:hAnsi="Arial" w:cs="Arial"/>
          <w:b/>
          <w:sz w:val="24"/>
        </w:rPr>
        <w:t>Clarification on TAC determination for FQDN</w:t>
      </w:r>
    </w:p>
    <w:p w14:paraId="5534EC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01E1366" w14:textId="77777777" w:rsidR="00031805" w:rsidRDefault="00031805" w:rsidP="00031805">
      <w:pPr>
        <w:rPr>
          <w:color w:val="808080"/>
        </w:rPr>
      </w:pPr>
      <w:r>
        <w:rPr>
          <w:color w:val="808080"/>
        </w:rPr>
        <w:t>(Replaces C1-213301)</w:t>
      </w:r>
    </w:p>
    <w:p w14:paraId="6917E7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6952C" w14:textId="496F5BDE" w:rsidR="00031805" w:rsidRDefault="00031805" w:rsidP="00031805">
      <w:pPr>
        <w:rPr>
          <w:rFonts w:ascii="Arial" w:hAnsi="Arial" w:cs="Arial"/>
          <w:b/>
          <w:sz w:val="24"/>
        </w:rPr>
      </w:pPr>
      <w:r>
        <w:rPr>
          <w:rFonts w:ascii="Arial" w:hAnsi="Arial" w:cs="Arial"/>
          <w:b/>
          <w:color w:val="0000FF"/>
          <w:sz w:val="24"/>
        </w:rPr>
        <w:t>C1-213950</w:t>
      </w:r>
      <w:r>
        <w:rPr>
          <w:rFonts w:ascii="Arial" w:hAnsi="Arial" w:cs="Arial"/>
          <w:b/>
          <w:color w:val="0000FF"/>
          <w:sz w:val="24"/>
        </w:rPr>
        <w:tab/>
      </w:r>
      <w:r>
        <w:rPr>
          <w:rFonts w:ascii="Arial" w:hAnsi="Arial" w:cs="Arial"/>
          <w:b/>
          <w:sz w:val="24"/>
        </w:rPr>
        <w:t>AN parameters encoding corrections</w:t>
      </w:r>
    </w:p>
    <w:p w14:paraId="270757D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CR-0193  rev 1 Cat: F (Rel-17)</w:t>
      </w:r>
      <w:r>
        <w:rPr>
          <w:i/>
        </w:rPr>
        <w:br/>
      </w:r>
      <w:r>
        <w:rPr>
          <w:i/>
        </w:rPr>
        <w:lastRenderedPageBreak/>
        <w:br/>
      </w:r>
      <w:r>
        <w:rPr>
          <w:i/>
        </w:rPr>
        <w:tab/>
      </w:r>
      <w:r>
        <w:rPr>
          <w:i/>
        </w:rPr>
        <w:tab/>
      </w:r>
      <w:r>
        <w:rPr>
          <w:i/>
        </w:rPr>
        <w:tab/>
      </w:r>
      <w:r>
        <w:rPr>
          <w:i/>
        </w:rPr>
        <w:tab/>
      </w:r>
      <w:r>
        <w:rPr>
          <w:i/>
        </w:rPr>
        <w:tab/>
        <w:t>Source: Nokia, Nokia Shanghai Bell, Microsoft</w:t>
      </w:r>
    </w:p>
    <w:p w14:paraId="33A1BE78" w14:textId="77777777" w:rsidR="00031805" w:rsidRDefault="00031805" w:rsidP="00031805">
      <w:pPr>
        <w:rPr>
          <w:color w:val="808080"/>
        </w:rPr>
      </w:pPr>
      <w:r>
        <w:rPr>
          <w:color w:val="808080"/>
        </w:rPr>
        <w:t>(Replaces C1-213475)</w:t>
      </w:r>
    </w:p>
    <w:p w14:paraId="773F21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3B66E" w14:textId="77777777" w:rsidR="00031805" w:rsidRDefault="00031805" w:rsidP="00031805">
      <w:pPr>
        <w:pStyle w:val="Heading4"/>
      </w:pPr>
      <w:bookmarkStart w:id="108" w:name="_Toc73893519"/>
      <w:r>
        <w:t>17.2.3</w:t>
      </w:r>
      <w:r>
        <w:tab/>
      </w:r>
      <w:proofErr w:type="spellStart"/>
      <w:r>
        <w:t>eCPSOR_CON</w:t>
      </w:r>
      <w:bookmarkEnd w:id="108"/>
      <w:proofErr w:type="spellEnd"/>
    </w:p>
    <w:p w14:paraId="502437E7" w14:textId="4308D7AF" w:rsidR="00031805" w:rsidRDefault="00031805" w:rsidP="00031805">
      <w:pPr>
        <w:rPr>
          <w:rFonts w:ascii="Arial" w:hAnsi="Arial" w:cs="Arial"/>
          <w:b/>
          <w:sz w:val="24"/>
        </w:rPr>
      </w:pPr>
      <w:r>
        <w:rPr>
          <w:rFonts w:ascii="Arial" w:hAnsi="Arial" w:cs="Arial"/>
          <w:b/>
          <w:color w:val="0000FF"/>
          <w:sz w:val="24"/>
        </w:rPr>
        <w:t>C1-212895</w:t>
      </w:r>
      <w:r>
        <w:rPr>
          <w:rFonts w:ascii="Arial" w:hAnsi="Arial" w:cs="Arial"/>
          <w:b/>
          <w:color w:val="0000FF"/>
          <w:sz w:val="24"/>
        </w:rPr>
        <w:tab/>
      </w:r>
      <w:r>
        <w:rPr>
          <w:rFonts w:ascii="Arial" w:hAnsi="Arial" w:cs="Arial"/>
          <w:b/>
          <w:sz w:val="24"/>
        </w:rPr>
        <w:t>Correction of setting the SOR-CMCI criteria</w:t>
      </w:r>
    </w:p>
    <w:p w14:paraId="1645670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CR-0704  rev  Cat: C (Rel-17)</w:t>
      </w:r>
      <w:r>
        <w:rPr>
          <w:i/>
        </w:rPr>
        <w:br/>
      </w:r>
      <w:r>
        <w:rPr>
          <w:i/>
        </w:rPr>
        <w:br/>
      </w:r>
      <w:r>
        <w:rPr>
          <w:i/>
        </w:rPr>
        <w:tab/>
      </w:r>
      <w:r>
        <w:rPr>
          <w:i/>
        </w:rPr>
        <w:tab/>
      </w:r>
      <w:r>
        <w:rPr>
          <w:i/>
        </w:rPr>
        <w:tab/>
      </w:r>
      <w:r>
        <w:rPr>
          <w:i/>
        </w:rPr>
        <w:tab/>
      </w:r>
      <w:r>
        <w:rPr>
          <w:i/>
        </w:rPr>
        <w:tab/>
        <w:t>Source: DOCOMO Communications Lab.</w:t>
      </w:r>
    </w:p>
    <w:p w14:paraId="48535B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C1-213654</w:t>
      </w:r>
      <w:r>
        <w:rPr>
          <w:color w:val="993300"/>
          <w:u w:val="single"/>
        </w:rPr>
        <w:t>.</w:t>
      </w:r>
    </w:p>
    <w:p w14:paraId="45473934" w14:textId="0604E9FE" w:rsidR="00031805" w:rsidRDefault="00031805" w:rsidP="00031805">
      <w:pPr>
        <w:rPr>
          <w:rFonts w:ascii="Arial" w:hAnsi="Arial" w:cs="Arial"/>
          <w:b/>
          <w:sz w:val="24"/>
        </w:rPr>
      </w:pPr>
      <w:r>
        <w:rPr>
          <w:rFonts w:ascii="Arial" w:hAnsi="Arial" w:cs="Arial"/>
          <w:b/>
          <w:color w:val="0000FF"/>
          <w:sz w:val="24"/>
        </w:rPr>
        <w:t>C1-212896</w:t>
      </w:r>
      <w:r>
        <w:rPr>
          <w:rFonts w:ascii="Arial" w:hAnsi="Arial" w:cs="Arial"/>
          <w:b/>
          <w:color w:val="0000FF"/>
          <w:sz w:val="24"/>
        </w:rPr>
        <w:tab/>
      </w:r>
      <w:r>
        <w:rPr>
          <w:rFonts w:ascii="Arial" w:hAnsi="Arial" w:cs="Arial"/>
          <w:b/>
          <w:sz w:val="24"/>
        </w:rPr>
        <w:t>Correcting the SOR-CMCI format sent to the UE</w:t>
      </w:r>
    </w:p>
    <w:p w14:paraId="19042C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CR-0705  rev  Cat: C (Rel-17)</w:t>
      </w:r>
      <w:r>
        <w:rPr>
          <w:i/>
        </w:rPr>
        <w:br/>
      </w:r>
      <w:r>
        <w:rPr>
          <w:i/>
        </w:rPr>
        <w:br/>
      </w:r>
      <w:r>
        <w:rPr>
          <w:i/>
        </w:rPr>
        <w:tab/>
      </w:r>
      <w:r>
        <w:rPr>
          <w:i/>
        </w:rPr>
        <w:tab/>
      </w:r>
      <w:r>
        <w:rPr>
          <w:i/>
        </w:rPr>
        <w:tab/>
      </w:r>
      <w:r>
        <w:rPr>
          <w:i/>
        </w:rPr>
        <w:tab/>
      </w:r>
      <w:r>
        <w:rPr>
          <w:i/>
        </w:rPr>
        <w:tab/>
        <w:t>Source: DOCOMO Communications Lab.</w:t>
      </w:r>
    </w:p>
    <w:p w14:paraId="7AC834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C1-213655</w:t>
      </w:r>
      <w:r>
        <w:rPr>
          <w:color w:val="993300"/>
          <w:u w:val="single"/>
        </w:rPr>
        <w:t>.</w:t>
      </w:r>
    </w:p>
    <w:p w14:paraId="059176B1" w14:textId="7D54D06C" w:rsidR="00031805" w:rsidRDefault="00031805" w:rsidP="00031805">
      <w:pPr>
        <w:rPr>
          <w:rFonts w:ascii="Arial" w:hAnsi="Arial" w:cs="Arial"/>
          <w:b/>
          <w:sz w:val="24"/>
        </w:rPr>
      </w:pPr>
      <w:r>
        <w:rPr>
          <w:rFonts w:ascii="Arial" w:hAnsi="Arial" w:cs="Arial"/>
          <w:b/>
          <w:color w:val="0000FF"/>
          <w:sz w:val="24"/>
        </w:rPr>
        <w:t>C1-212897</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44EEA1F1"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0F029D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CA776" w14:textId="3F284D9D" w:rsidR="00031805" w:rsidRDefault="00031805" w:rsidP="00031805">
      <w:pPr>
        <w:rPr>
          <w:rFonts w:ascii="Arial" w:hAnsi="Arial" w:cs="Arial"/>
          <w:b/>
          <w:sz w:val="24"/>
        </w:rPr>
      </w:pPr>
      <w:r>
        <w:rPr>
          <w:rFonts w:ascii="Arial" w:hAnsi="Arial" w:cs="Arial"/>
          <w:b/>
          <w:color w:val="0000FF"/>
          <w:sz w:val="24"/>
        </w:rPr>
        <w:t>C1-212926</w:t>
      </w:r>
      <w:r>
        <w:rPr>
          <w:rFonts w:ascii="Arial" w:hAnsi="Arial" w:cs="Arial"/>
          <w:b/>
          <w:color w:val="0000FF"/>
          <w:sz w:val="24"/>
        </w:rPr>
        <w:tab/>
      </w:r>
      <w:r>
        <w:rPr>
          <w:rFonts w:ascii="Arial" w:hAnsi="Arial" w:cs="Arial"/>
          <w:b/>
          <w:sz w:val="24"/>
        </w:rPr>
        <w:t>Resolution of Editor’s note on HPLMN control of the "user controlled list of services exempted from release due to SOR"</w:t>
      </w:r>
    </w:p>
    <w:p w14:paraId="2CCB9B6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CR-0706  rev  Cat: C (Rel-17)</w:t>
      </w:r>
      <w:r>
        <w:rPr>
          <w:i/>
        </w:rPr>
        <w:br/>
      </w:r>
      <w:r>
        <w:rPr>
          <w:i/>
        </w:rPr>
        <w:br/>
      </w:r>
      <w:r>
        <w:rPr>
          <w:i/>
        </w:rPr>
        <w:tab/>
      </w:r>
      <w:r>
        <w:rPr>
          <w:i/>
        </w:rPr>
        <w:tab/>
      </w:r>
      <w:r>
        <w:rPr>
          <w:i/>
        </w:rPr>
        <w:tab/>
      </w:r>
      <w:r>
        <w:rPr>
          <w:i/>
        </w:rPr>
        <w:tab/>
      </w:r>
      <w:r>
        <w:rPr>
          <w:i/>
        </w:rPr>
        <w:tab/>
        <w:t>Source: Qualcomm Incorporated, vivo, Apple / Lena</w:t>
      </w:r>
    </w:p>
    <w:p w14:paraId="030B9C0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661E5" w14:textId="0C3CEFCC" w:rsidR="00031805" w:rsidRDefault="00031805" w:rsidP="00031805">
      <w:pPr>
        <w:rPr>
          <w:rFonts w:ascii="Arial" w:hAnsi="Arial" w:cs="Arial"/>
          <w:b/>
          <w:sz w:val="24"/>
        </w:rPr>
      </w:pPr>
      <w:r>
        <w:rPr>
          <w:rFonts w:ascii="Arial" w:hAnsi="Arial" w:cs="Arial"/>
          <w:b/>
          <w:color w:val="0000FF"/>
          <w:sz w:val="24"/>
        </w:rPr>
        <w:t>C1-213028</w:t>
      </w:r>
      <w:r>
        <w:rPr>
          <w:rFonts w:ascii="Arial" w:hAnsi="Arial" w:cs="Arial"/>
          <w:b/>
          <w:color w:val="0000FF"/>
          <w:sz w:val="24"/>
        </w:rPr>
        <w:tab/>
      </w:r>
      <w:r>
        <w:rPr>
          <w:rFonts w:ascii="Arial" w:hAnsi="Arial" w:cs="Arial"/>
          <w:b/>
          <w:sz w:val="24"/>
        </w:rPr>
        <w:t>SOR-CMCI transport and usage</w:t>
      </w:r>
    </w:p>
    <w:p w14:paraId="74959CF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CR-3207  rev  Cat: B (Rel-17)</w:t>
      </w:r>
      <w:r>
        <w:rPr>
          <w:i/>
        </w:rPr>
        <w:br/>
      </w:r>
      <w:r>
        <w:rPr>
          <w:i/>
        </w:rPr>
        <w:br/>
      </w:r>
      <w:r>
        <w:rPr>
          <w:i/>
        </w:rPr>
        <w:tab/>
      </w:r>
      <w:r>
        <w:rPr>
          <w:i/>
        </w:rPr>
        <w:tab/>
      </w:r>
      <w:r>
        <w:rPr>
          <w:i/>
        </w:rPr>
        <w:tab/>
      </w:r>
      <w:r>
        <w:rPr>
          <w:i/>
        </w:rPr>
        <w:tab/>
      </w:r>
      <w:r>
        <w:rPr>
          <w:i/>
        </w:rPr>
        <w:tab/>
        <w:t>Source: Ericsson, NTT DOCOMO / Ivo</w:t>
      </w:r>
    </w:p>
    <w:p w14:paraId="4D5226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C1-213912</w:t>
      </w:r>
      <w:r>
        <w:rPr>
          <w:color w:val="993300"/>
          <w:u w:val="single"/>
        </w:rPr>
        <w:t>.</w:t>
      </w:r>
    </w:p>
    <w:p w14:paraId="18C81C56" w14:textId="4AA83400" w:rsidR="00031805" w:rsidRDefault="00031805" w:rsidP="00031805">
      <w:pPr>
        <w:rPr>
          <w:rFonts w:ascii="Arial" w:hAnsi="Arial" w:cs="Arial"/>
          <w:b/>
          <w:sz w:val="24"/>
        </w:rPr>
      </w:pPr>
      <w:r>
        <w:rPr>
          <w:rFonts w:ascii="Arial" w:hAnsi="Arial" w:cs="Arial"/>
          <w:b/>
          <w:color w:val="0000FF"/>
          <w:sz w:val="24"/>
        </w:rPr>
        <w:t>C1-213123</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IDLE and IRAT transitions</w:t>
      </w:r>
    </w:p>
    <w:p w14:paraId="00170B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v17.2.0</w:t>
      </w:r>
      <w:r>
        <w:rPr>
          <w:i/>
        </w:rPr>
        <w:tab/>
        <w:t xml:space="preserve">  CR-0701  rev 1 Cat: F (Rel-17)</w:t>
      </w:r>
      <w:r>
        <w:rPr>
          <w:i/>
        </w:rPr>
        <w:br/>
      </w:r>
      <w:r>
        <w:rPr>
          <w:i/>
        </w:rPr>
        <w:br/>
      </w:r>
      <w:r>
        <w:rPr>
          <w:i/>
        </w:rPr>
        <w:tab/>
      </w:r>
      <w:r>
        <w:rPr>
          <w:i/>
        </w:rPr>
        <w:tab/>
      </w:r>
      <w:r>
        <w:rPr>
          <w:i/>
        </w:rPr>
        <w:tab/>
      </w:r>
      <w:r>
        <w:rPr>
          <w:i/>
        </w:rPr>
        <w:tab/>
      </w:r>
      <w:r>
        <w:rPr>
          <w:i/>
        </w:rPr>
        <w:tab/>
        <w:t>Source: Apple France</w:t>
      </w:r>
    </w:p>
    <w:p w14:paraId="392D9C50" w14:textId="77777777" w:rsidR="00031805" w:rsidRDefault="00031805" w:rsidP="00031805">
      <w:pPr>
        <w:rPr>
          <w:color w:val="808080"/>
        </w:rPr>
      </w:pPr>
      <w:r>
        <w:rPr>
          <w:color w:val="808080"/>
        </w:rPr>
        <w:t>(Replaces C1-212258)</w:t>
      </w:r>
    </w:p>
    <w:p w14:paraId="7DF7F3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FD36B" w14:textId="2DECE0E2" w:rsidR="00031805" w:rsidRDefault="00031805" w:rsidP="00031805">
      <w:pPr>
        <w:rPr>
          <w:rFonts w:ascii="Arial" w:hAnsi="Arial" w:cs="Arial"/>
          <w:b/>
          <w:sz w:val="24"/>
        </w:rPr>
      </w:pPr>
      <w:r>
        <w:rPr>
          <w:rFonts w:ascii="Arial" w:hAnsi="Arial" w:cs="Arial"/>
          <w:b/>
          <w:color w:val="0000FF"/>
          <w:sz w:val="24"/>
        </w:rPr>
        <w:lastRenderedPageBreak/>
        <w:t>C1-213212</w:t>
      </w:r>
      <w:r>
        <w:rPr>
          <w:rFonts w:ascii="Arial" w:hAnsi="Arial" w:cs="Arial"/>
          <w:b/>
          <w:color w:val="0000FF"/>
          <w:sz w:val="24"/>
        </w:rPr>
        <w:tab/>
      </w:r>
      <w:r>
        <w:rPr>
          <w:rFonts w:ascii="Arial" w:hAnsi="Arial" w:cs="Arial"/>
          <w:b/>
          <w:sz w:val="24"/>
        </w:rPr>
        <w:t>Removal of ENs related to SOR-CMCI criteria</w:t>
      </w:r>
    </w:p>
    <w:p w14:paraId="0EAFDBF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CR-0717  rev  Cat: F (Rel-17)</w:t>
      </w:r>
      <w:r>
        <w:rPr>
          <w:i/>
        </w:rPr>
        <w:br/>
      </w:r>
      <w:r>
        <w:rPr>
          <w:i/>
        </w:rPr>
        <w:br/>
      </w:r>
      <w:r>
        <w:rPr>
          <w:i/>
        </w:rPr>
        <w:tab/>
      </w:r>
      <w:r>
        <w:rPr>
          <w:i/>
        </w:rPr>
        <w:tab/>
      </w:r>
      <w:r>
        <w:rPr>
          <w:i/>
        </w:rPr>
        <w:tab/>
      </w:r>
      <w:r>
        <w:rPr>
          <w:i/>
        </w:rPr>
        <w:tab/>
      </w:r>
      <w:r>
        <w:rPr>
          <w:i/>
        </w:rPr>
        <w:tab/>
        <w:t>Source: Orange / Mariusz</w:t>
      </w:r>
    </w:p>
    <w:p w14:paraId="511FAD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C1-213871</w:t>
      </w:r>
      <w:r>
        <w:rPr>
          <w:color w:val="993300"/>
          <w:u w:val="single"/>
        </w:rPr>
        <w:t>.</w:t>
      </w:r>
    </w:p>
    <w:p w14:paraId="737C0282" w14:textId="2C79BE7F" w:rsidR="00031805" w:rsidRDefault="00031805" w:rsidP="00031805">
      <w:pPr>
        <w:rPr>
          <w:rFonts w:ascii="Arial" w:hAnsi="Arial" w:cs="Arial"/>
          <w:b/>
          <w:sz w:val="24"/>
        </w:rPr>
      </w:pPr>
      <w:r>
        <w:rPr>
          <w:rFonts w:ascii="Arial" w:hAnsi="Arial" w:cs="Arial"/>
          <w:b/>
          <w:color w:val="0000FF"/>
          <w:sz w:val="24"/>
        </w:rPr>
        <w:t>C1-213267</w:t>
      </w:r>
      <w:r>
        <w:rPr>
          <w:rFonts w:ascii="Arial" w:hAnsi="Arial" w:cs="Arial"/>
          <w:b/>
          <w:color w:val="0000FF"/>
          <w:sz w:val="24"/>
        </w:rPr>
        <w:tab/>
      </w:r>
      <w:r>
        <w:rPr>
          <w:rFonts w:ascii="Arial" w:hAnsi="Arial" w:cs="Arial"/>
          <w:b/>
          <w:sz w:val="24"/>
        </w:rPr>
        <w:t>Performing PLMN selection after the emergency PDU session is released</w:t>
      </w:r>
    </w:p>
    <w:p w14:paraId="7C7D18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CR-0720  rev  Cat: F (Rel-17)</w:t>
      </w:r>
      <w:r>
        <w:rPr>
          <w:i/>
        </w:rPr>
        <w:br/>
      </w:r>
      <w:r>
        <w:rPr>
          <w:i/>
        </w:rPr>
        <w:br/>
      </w:r>
      <w:r>
        <w:rPr>
          <w:i/>
        </w:rPr>
        <w:tab/>
      </w:r>
      <w:r>
        <w:rPr>
          <w:i/>
        </w:rPr>
        <w:tab/>
      </w:r>
      <w:r>
        <w:rPr>
          <w:i/>
        </w:rPr>
        <w:tab/>
      </w:r>
      <w:r>
        <w:rPr>
          <w:i/>
        </w:rPr>
        <w:tab/>
      </w:r>
      <w:r>
        <w:rPr>
          <w:i/>
        </w:rPr>
        <w:tab/>
        <w:t>Source: vivo</w:t>
      </w:r>
    </w:p>
    <w:p w14:paraId="7BF108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C1-213833</w:t>
      </w:r>
      <w:r>
        <w:rPr>
          <w:color w:val="993300"/>
          <w:u w:val="single"/>
        </w:rPr>
        <w:t>.</w:t>
      </w:r>
    </w:p>
    <w:p w14:paraId="558DCFB3" w14:textId="0FCFF83C" w:rsidR="00031805" w:rsidRDefault="00031805" w:rsidP="00031805">
      <w:pPr>
        <w:rPr>
          <w:rFonts w:ascii="Arial" w:hAnsi="Arial" w:cs="Arial"/>
          <w:b/>
          <w:sz w:val="24"/>
        </w:rPr>
      </w:pPr>
      <w:r>
        <w:rPr>
          <w:rFonts w:ascii="Arial" w:hAnsi="Arial" w:cs="Arial"/>
          <w:b/>
          <w:color w:val="0000FF"/>
          <w:sz w:val="24"/>
        </w:rPr>
        <w:t>C1-213306</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3AE6D05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Cat: C (Rel-17)</w:t>
      </w:r>
      <w:r>
        <w:rPr>
          <w:i/>
        </w:rPr>
        <w:br/>
      </w:r>
      <w:r>
        <w:rPr>
          <w:i/>
        </w:rPr>
        <w:br/>
      </w:r>
      <w:r>
        <w:rPr>
          <w:i/>
        </w:rPr>
        <w:tab/>
      </w:r>
      <w:r>
        <w:rPr>
          <w:i/>
        </w:rPr>
        <w:tab/>
      </w:r>
      <w:r>
        <w:rPr>
          <w:i/>
        </w:rPr>
        <w:tab/>
      </w:r>
      <w:r>
        <w:rPr>
          <w:i/>
        </w:rPr>
        <w:tab/>
      </w:r>
      <w:r>
        <w:rPr>
          <w:i/>
        </w:rPr>
        <w:tab/>
        <w:t>Source: Samsung, NTT DOCOMO</w:t>
      </w:r>
    </w:p>
    <w:p w14:paraId="1E4F87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C1-213942</w:t>
      </w:r>
      <w:r>
        <w:rPr>
          <w:color w:val="993300"/>
          <w:u w:val="single"/>
        </w:rPr>
        <w:t>.</w:t>
      </w:r>
    </w:p>
    <w:p w14:paraId="3872DF27" w14:textId="4F3D40FD" w:rsidR="00031805" w:rsidRDefault="00031805" w:rsidP="00031805">
      <w:pPr>
        <w:rPr>
          <w:rFonts w:ascii="Arial" w:hAnsi="Arial" w:cs="Arial"/>
          <w:b/>
          <w:sz w:val="24"/>
        </w:rPr>
      </w:pPr>
      <w:r>
        <w:rPr>
          <w:rFonts w:ascii="Arial" w:hAnsi="Arial" w:cs="Arial"/>
          <w:b/>
          <w:color w:val="0000FF"/>
          <w:sz w:val="24"/>
        </w:rPr>
        <w:t>C1-213307</w:t>
      </w:r>
      <w:r>
        <w:rPr>
          <w:rFonts w:ascii="Arial" w:hAnsi="Arial" w:cs="Arial"/>
          <w:b/>
          <w:color w:val="0000FF"/>
          <w:sz w:val="24"/>
        </w:rPr>
        <w:tab/>
      </w:r>
      <w:r>
        <w:rPr>
          <w:rFonts w:ascii="Arial" w:hAnsi="Arial" w:cs="Arial"/>
          <w:b/>
          <w:sz w:val="24"/>
        </w:rPr>
        <w:t>SOR-CMCI configuration for SOR security check failure</w:t>
      </w:r>
    </w:p>
    <w:p w14:paraId="3E26907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CR-0722  rev  Cat: B (Rel-17)</w:t>
      </w:r>
      <w:r>
        <w:rPr>
          <w:i/>
        </w:rPr>
        <w:br/>
      </w:r>
      <w:r>
        <w:rPr>
          <w:i/>
        </w:rPr>
        <w:br/>
      </w:r>
      <w:r>
        <w:rPr>
          <w:i/>
        </w:rPr>
        <w:tab/>
      </w:r>
      <w:r>
        <w:rPr>
          <w:i/>
        </w:rPr>
        <w:tab/>
      </w:r>
      <w:r>
        <w:rPr>
          <w:i/>
        </w:rPr>
        <w:tab/>
      </w:r>
      <w:r>
        <w:rPr>
          <w:i/>
        </w:rPr>
        <w:tab/>
      </w:r>
      <w:r>
        <w:rPr>
          <w:i/>
        </w:rPr>
        <w:tab/>
        <w:t>Source: Samsung</w:t>
      </w:r>
    </w:p>
    <w:p w14:paraId="431F26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2F8E2" w14:textId="75BB74E7" w:rsidR="00031805" w:rsidRDefault="00031805" w:rsidP="00031805">
      <w:pPr>
        <w:rPr>
          <w:rFonts w:ascii="Arial" w:hAnsi="Arial" w:cs="Arial"/>
          <w:b/>
          <w:sz w:val="24"/>
        </w:rPr>
      </w:pPr>
      <w:r>
        <w:rPr>
          <w:rFonts w:ascii="Arial" w:hAnsi="Arial" w:cs="Arial"/>
          <w:b/>
          <w:color w:val="0000FF"/>
          <w:sz w:val="24"/>
        </w:rPr>
        <w:t>C1-213310</w:t>
      </w:r>
      <w:r>
        <w:rPr>
          <w:rFonts w:ascii="Arial" w:hAnsi="Arial" w:cs="Arial"/>
          <w:b/>
          <w:color w:val="0000FF"/>
          <w:sz w:val="24"/>
        </w:rPr>
        <w:tab/>
      </w:r>
      <w:proofErr w:type="spellStart"/>
      <w:r>
        <w:rPr>
          <w:rFonts w:ascii="Arial" w:hAnsi="Arial" w:cs="Arial"/>
          <w:b/>
          <w:sz w:val="24"/>
        </w:rPr>
        <w:t>InterSystem</w:t>
      </w:r>
      <w:proofErr w:type="spellEnd"/>
      <w:r>
        <w:rPr>
          <w:rFonts w:ascii="Arial" w:hAnsi="Arial" w:cs="Arial"/>
          <w:b/>
          <w:sz w:val="24"/>
        </w:rPr>
        <w:t xml:space="preserve"> handling of </w:t>
      </w:r>
      <w:proofErr w:type="spellStart"/>
      <w:r>
        <w:rPr>
          <w:rFonts w:ascii="Arial" w:hAnsi="Arial" w:cs="Arial"/>
          <w:b/>
          <w:sz w:val="24"/>
        </w:rPr>
        <w:t>Tsor</w:t>
      </w:r>
      <w:proofErr w:type="spellEnd"/>
      <w:r>
        <w:rPr>
          <w:rFonts w:ascii="Arial" w:hAnsi="Arial" w:cs="Arial"/>
          <w:b/>
          <w:sz w:val="24"/>
        </w:rPr>
        <w:t>-CM timers</w:t>
      </w:r>
    </w:p>
    <w:p w14:paraId="7A6E3C5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CR-0723  rev  Cat: F (Rel-17)</w:t>
      </w:r>
      <w:r>
        <w:rPr>
          <w:i/>
        </w:rPr>
        <w:br/>
      </w:r>
      <w:r>
        <w:rPr>
          <w:i/>
        </w:rPr>
        <w:br/>
      </w:r>
      <w:r>
        <w:rPr>
          <w:i/>
        </w:rPr>
        <w:tab/>
      </w:r>
      <w:r>
        <w:rPr>
          <w:i/>
        </w:rPr>
        <w:tab/>
      </w:r>
      <w:r>
        <w:rPr>
          <w:i/>
        </w:rPr>
        <w:tab/>
      </w:r>
      <w:r>
        <w:rPr>
          <w:i/>
        </w:rPr>
        <w:tab/>
      </w:r>
      <w:r>
        <w:rPr>
          <w:i/>
        </w:rPr>
        <w:tab/>
        <w:t>Source: Samsung</w:t>
      </w:r>
    </w:p>
    <w:p w14:paraId="394DDE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0BD1A" w14:textId="29285BFE" w:rsidR="00031805" w:rsidRDefault="00031805" w:rsidP="00031805">
      <w:pPr>
        <w:rPr>
          <w:rFonts w:ascii="Arial" w:hAnsi="Arial" w:cs="Arial"/>
          <w:b/>
          <w:sz w:val="24"/>
        </w:rPr>
      </w:pPr>
      <w:r>
        <w:rPr>
          <w:rFonts w:ascii="Arial" w:hAnsi="Arial" w:cs="Arial"/>
          <w:b/>
          <w:color w:val="0000FF"/>
          <w:sz w:val="24"/>
        </w:rPr>
        <w:t>C1-213411</w:t>
      </w:r>
      <w:r>
        <w:rPr>
          <w:rFonts w:ascii="Arial" w:hAnsi="Arial" w:cs="Arial"/>
          <w:b/>
          <w:color w:val="0000FF"/>
          <w:sz w:val="24"/>
        </w:rPr>
        <w:tab/>
      </w:r>
      <w:r>
        <w:rPr>
          <w:rFonts w:ascii="Arial" w:hAnsi="Arial" w:cs="Arial"/>
          <w:b/>
          <w:sz w:val="24"/>
        </w:rPr>
        <w:t>Remove unnecessary requirement on handling on receipt of SOR-CMCI</w:t>
      </w:r>
    </w:p>
    <w:p w14:paraId="5DEB19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CR-0726  rev  Cat: C (Rel-17)</w:t>
      </w:r>
      <w:r>
        <w:rPr>
          <w:i/>
        </w:rPr>
        <w:br/>
      </w:r>
      <w:r>
        <w:rPr>
          <w:i/>
        </w:rPr>
        <w:br/>
      </w:r>
      <w:r>
        <w:rPr>
          <w:i/>
        </w:rPr>
        <w:tab/>
      </w:r>
      <w:r>
        <w:rPr>
          <w:i/>
        </w:rPr>
        <w:tab/>
      </w:r>
      <w:r>
        <w:rPr>
          <w:i/>
        </w:rPr>
        <w:tab/>
      </w:r>
      <w:r>
        <w:rPr>
          <w:i/>
        </w:rPr>
        <w:tab/>
      </w:r>
      <w:r>
        <w:rPr>
          <w:i/>
        </w:rPr>
        <w:tab/>
        <w:t>Source: NTT DOCOMO INC.</w:t>
      </w:r>
    </w:p>
    <w:p w14:paraId="5231EE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C1-213650</w:t>
      </w:r>
      <w:r>
        <w:rPr>
          <w:color w:val="993300"/>
          <w:u w:val="single"/>
        </w:rPr>
        <w:t>.</w:t>
      </w:r>
    </w:p>
    <w:p w14:paraId="0C5DF5BF" w14:textId="307D5FE1" w:rsidR="00031805" w:rsidRDefault="00031805" w:rsidP="00031805">
      <w:pPr>
        <w:rPr>
          <w:rFonts w:ascii="Arial" w:hAnsi="Arial" w:cs="Arial"/>
          <w:b/>
          <w:sz w:val="24"/>
        </w:rPr>
      </w:pPr>
      <w:r>
        <w:rPr>
          <w:rFonts w:ascii="Arial" w:hAnsi="Arial" w:cs="Arial"/>
          <w:b/>
          <w:color w:val="0000FF"/>
          <w:sz w:val="24"/>
        </w:rPr>
        <w:t>C1-213422</w:t>
      </w:r>
      <w:r>
        <w:rPr>
          <w:rFonts w:ascii="Arial" w:hAnsi="Arial" w:cs="Arial"/>
          <w:b/>
          <w:color w:val="0000FF"/>
          <w:sz w:val="24"/>
        </w:rPr>
        <w:tab/>
      </w:r>
      <w:r>
        <w:rPr>
          <w:rFonts w:ascii="Arial" w:hAnsi="Arial" w:cs="Arial"/>
          <w:b/>
          <w:sz w:val="24"/>
        </w:rPr>
        <w:t>Storage of user controlled list of services exempted from release due to SOR</w:t>
      </w:r>
    </w:p>
    <w:p w14:paraId="6539024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CR-0727  rev  Cat: B (Rel-17)</w:t>
      </w:r>
      <w:r>
        <w:rPr>
          <w:i/>
        </w:rPr>
        <w:br/>
      </w:r>
      <w:r>
        <w:rPr>
          <w:i/>
        </w:rPr>
        <w:br/>
      </w:r>
      <w:r>
        <w:rPr>
          <w:i/>
        </w:rPr>
        <w:tab/>
      </w:r>
      <w:r>
        <w:rPr>
          <w:i/>
        </w:rPr>
        <w:tab/>
      </w:r>
      <w:r>
        <w:rPr>
          <w:i/>
        </w:rPr>
        <w:tab/>
      </w:r>
      <w:r>
        <w:rPr>
          <w:i/>
        </w:rPr>
        <w:tab/>
      </w:r>
      <w:r>
        <w:rPr>
          <w:i/>
        </w:rPr>
        <w:tab/>
        <w:t>Source: NTT DOCOMO INC.</w:t>
      </w:r>
    </w:p>
    <w:p w14:paraId="712262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C1-213649</w:t>
      </w:r>
      <w:r>
        <w:rPr>
          <w:color w:val="993300"/>
          <w:u w:val="single"/>
        </w:rPr>
        <w:t>.</w:t>
      </w:r>
    </w:p>
    <w:p w14:paraId="54D3F961" w14:textId="2A77CD33" w:rsidR="00031805" w:rsidRDefault="00031805" w:rsidP="00031805">
      <w:pPr>
        <w:rPr>
          <w:rFonts w:ascii="Arial" w:hAnsi="Arial" w:cs="Arial"/>
          <w:b/>
          <w:sz w:val="24"/>
        </w:rPr>
      </w:pPr>
      <w:r>
        <w:rPr>
          <w:rFonts w:ascii="Arial" w:hAnsi="Arial" w:cs="Arial"/>
          <w:b/>
          <w:color w:val="0000FF"/>
          <w:sz w:val="24"/>
        </w:rPr>
        <w:lastRenderedPageBreak/>
        <w:t>C1-213649</w:t>
      </w:r>
      <w:r>
        <w:rPr>
          <w:rFonts w:ascii="Arial" w:hAnsi="Arial" w:cs="Arial"/>
          <w:b/>
          <w:color w:val="0000FF"/>
          <w:sz w:val="24"/>
        </w:rPr>
        <w:tab/>
      </w:r>
      <w:r>
        <w:rPr>
          <w:rFonts w:ascii="Arial" w:hAnsi="Arial" w:cs="Arial"/>
          <w:b/>
          <w:sz w:val="24"/>
        </w:rPr>
        <w:t>Storage of user controlled list of services exempted from release due to SOR</w:t>
      </w:r>
    </w:p>
    <w:p w14:paraId="58B48E1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CR-0727  rev 1 Cat: B (Rel-17)</w:t>
      </w:r>
      <w:r>
        <w:rPr>
          <w:i/>
        </w:rPr>
        <w:br/>
      </w:r>
      <w:r>
        <w:rPr>
          <w:i/>
        </w:rPr>
        <w:br/>
      </w:r>
      <w:r>
        <w:rPr>
          <w:i/>
        </w:rPr>
        <w:tab/>
      </w:r>
      <w:r>
        <w:rPr>
          <w:i/>
        </w:rPr>
        <w:tab/>
      </w:r>
      <w:r>
        <w:rPr>
          <w:i/>
        </w:rPr>
        <w:tab/>
      </w:r>
      <w:r>
        <w:rPr>
          <w:i/>
        </w:rPr>
        <w:tab/>
      </w:r>
      <w:r>
        <w:rPr>
          <w:i/>
        </w:rPr>
        <w:tab/>
        <w:t>Source: NTT DOCOMO INC.</w:t>
      </w:r>
    </w:p>
    <w:p w14:paraId="222E5FE8" w14:textId="77777777" w:rsidR="00031805" w:rsidRDefault="00031805" w:rsidP="00031805">
      <w:pPr>
        <w:rPr>
          <w:color w:val="808080"/>
        </w:rPr>
      </w:pPr>
      <w:r>
        <w:rPr>
          <w:color w:val="808080"/>
        </w:rPr>
        <w:t>(Replaces C1-213422)</w:t>
      </w:r>
    </w:p>
    <w:p w14:paraId="4D8F26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7DB0B" w14:textId="20A65427" w:rsidR="00031805" w:rsidRDefault="00031805" w:rsidP="00031805">
      <w:pPr>
        <w:rPr>
          <w:rFonts w:ascii="Arial" w:hAnsi="Arial" w:cs="Arial"/>
          <w:b/>
          <w:sz w:val="24"/>
        </w:rPr>
      </w:pPr>
      <w:r>
        <w:rPr>
          <w:rFonts w:ascii="Arial" w:hAnsi="Arial" w:cs="Arial"/>
          <w:b/>
          <w:color w:val="0000FF"/>
          <w:sz w:val="24"/>
        </w:rPr>
        <w:t>C1-213650</w:t>
      </w:r>
      <w:r>
        <w:rPr>
          <w:rFonts w:ascii="Arial" w:hAnsi="Arial" w:cs="Arial"/>
          <w:b/>
          <w:color w:val="0000FF"/>
          <w:sz w:val="24"/>
        </w:rPr>
        <w:tab/>
      </w:r>
      <w:r>
        <w:rPr>
          <w:rFonts w:ascii="Arial" w:hAnsi="Arial" w:cs="Arial"/>
          <w:b/>
          <w:sz w:val="24"/>
        </w:rPr>
        <w:t>Remove unnecessary requirement on handling on receipt of SOR-CMCI</w:t>
      </w:r>
    </w:p>
    <w:p w14:paraId="629875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CR-0726  rev 1 Cat: C (Rel-17)</w:t>
      </w:r>
      <w:r>
        <w:rPr>
          <w:i/>
        </w:rPr>
        <w:br/>
      </w:r>
      <w:r>
        <w:rPr>
          <w:i/>
        </w:rPr>
        <w:br/>
      </w:r>
      <w:r>
        <w:rPr>
          <w:i/>
        </w:rPr>
        <w:tab/>
      </w:r>
      <w:r>
        <w:rPr>
          <w:i/>
        </w:rPr>
        <w:tab/>
      </w:r>
      <w:r>
        <w:rPr>
          <w:i/>
        </w:rPr>
        <w:tab/>
      </w:r>
      <w:r>
        <w:rPr>
          <w:i/>
        </w:rPr>
        <w:tab/>
      </w:r>
      <w:r>
        <w:rPr>
          <w:i/>
        </w:rPr>
        <w:tab/>
        <w:t>Source: NTT DOCOMO INC.</w:t>
      </w:r>
    </w:p>
    <w:p w14:paraId="5D77E6B5" w14:textId="77777777" w:rsidR="00031805" w:rsidRDefault="00031805" w:rsidP="00031805">
      <w:pPr>
        <w:rPr>
          <w:color w:val="808080"/>
        </w:rPr>
      </w:pPr>
      <w:r>
        <w:rPr>
          <w:color w:val="808080"/>
        </w:rPr>
        <w:t>(Replaces C1-213411)</w:t>
      </w:r>
    </w:p>
    <w:p w14:paraId="708DD9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71052" w14:textId="574EEE95" w:rsidR="00031805" w:rsidRDefault="00031805" w:rsidP="00031805">
      <w:pPr>
        <w:rPr>
          <w:rFonts w:ascii="Arial" w:hAnsi="Arial" w:cs="Arial"/>
          <w:b/>
          <w:sz w:val="24"/>
        </w:rPr>
      </w:pPr>
      <w:r>
        <w:rPr>
          <w:rFonts w:ascii="Arial" w:hAnsi="Arial" w:cs="Arial"/>
          <w:b/>
          <w:color w:val="0000FF"/>
          <w:sz w:val="24"/>
        </w:rPr>
        <w:t>C1-213654</w:t>
      </w:r>
      <w:r>
        <w:rPr>
          <w:rFonts w:ascii="Arial" w:hAnsi="Arial" w:cs="Arial"/>
          <w:b/>
          <w:color w:val="0000FF"/>
          <w:sz w:val="24"/>
        </w:rPr>
        <w:tab/>
      </w:r>
      <w:r>
        <w:rPr>
          <w:rFonts w:ascii="Arial" w:hAnsi="Arial" w:cs="Arial"/>
          <w:b/>
          <w:sz w:val="24"/>
        </w:rPr>
        <w:t>Correction of setting the SOR-CMCI criteria</w:t>
      </w:r>
    </w:p>
    <w:p w14:paraId="6893FD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CR-0704  rev 1 Cat: C (Rel-17)</w:t>
      </w:r>
      <w:r>
        <w:rPr>
          <w:i/>
        </w:rPr>
        <w:br/>
      </w:r>
      <w:r>
        <w:rPr>
          <w:i/>
        </w:rPr>
        <w:br/>
      </w:r>
      <w:r>
        <w:rPr>
          <w:i/>
        </w:rPr>
        <w:tab/>
      </w:r>
      <w:r>
        <w:rPr>
          <w:i/>
        </w:rPr>
        <w:tab/>
      </w:r>
      <w:r>
        <w:rPr>
          <w:i/>
        </w:rPr>
        <w:tab/>
      </w:r>
      <w:r>
        <w:rPr>
          <w:i/>
        </w:rPr>
        <w:tab/>
      </w:r>
      <w:r>
        <w:rPr>
          <w:i/>
        </w:rPr>
        <w:tab/>
        <w:t>Source: DOCOMO Communications Lab.</w:t>
      </w:r>
    </w:p>
    <w:p w14:paraId="4F2208C8" w14:textId="77777777" w:rsidR="00031805" w:rsidRDefault="00031805" w:rsidP="00031805">
      <w:pPr>
        <w:rPr>
          <w:color w:val="808080"/>
        </w:rPr>
      </w:pPr>
      <w:r>
        <w:rPr>
          <w:color w:val="808080"/>
        </w:rPr>
        <w:t>(Replaces C1-212895)</w:t>
      </w:r>
    </w:p>
    <w:p w14:paraId="2FDB12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3A1B9" w14:textId="21F54FC0" w:rsidR="00031805" w:rsidRDefault="00031805" w:rsidP="00031805">
      <w:pPr>
        <w:rPr>
          <w:rFonts w:ascii="Arial" w:hAnsi="Arial" w:cs="Arial"/>
          <w:b/>
          <w:sz w:val="24"/>
        </w:rPr>
      </w:pPr>
      <w:r>
        <w:rPr>
          <w:rFonts w:ascii="Arial" w:hAnsi="Arial" w:cs="Arial"/>
          <w:b/>
          <w:color w:val="0000FF"/>
          <w:sz w:val="24"/>
        </w:rPr>
        <w:t>C1-213655</w:t>
      </w:r>
      <w:r>
        <w:rPr>
          <w:rFonts w:ascii="Arial" w:hAnsi="Arial" w:cs="Arial"/>
          <w:b/>
          <w:color w:val="0000FF"/>
          <w:sz w:val="24"/>
        </w:rPr>
        <w:tab/>
      </w:r>
      <w:r>
        <w:rPr>
          <w:rFonts w:ascii="Arial" w:hAnsi="Arial" w:cs="Arial"/>
          <w:b/>
          <w:sz w:val="24"/>
        </w:rPr>
        <w:t>Correcting the SOR-CMCI format sent to the UE</w:t>
      </w:r>
    </w:p>
    <w:p w14:paraId="17F0EB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CR-0705  rev 1 Cat: C (Rel-17)</w:t>
      </w:r>
      <w:r>
        <w:rPr>
          <w:i/>
        </w:rPr>
        <w:br/>
      </w:r>
      <w:r>
        <w:rPr>
          <w:i/>
        </w:rPr>
        <w:br/>
      </w:r>
      <w:r>
        <w:rPr>
          <w:i/>
        </w:rPr>
        <w:tab/>
      </w:r>
      <w:r>
        <w:rPr>
          <w:i/>
        </w:rPr>
        <w:tab/>
      </w:r>
      <w:r>
        <w:rPr>
          <w:i/>
        </w:rPr>
        <w:tab/>
      </w:r>
      <w:r>
        <w:rPr>
          <w:i/>
        </w:rPr>
        <w:tab/>
      </w:r>
      <w:r>
        <w:rPr>
          <w:i/>
        </w:rPr>
        <w:tab/>
        <w:t>Source: DOCOMO Communications Lab.</w:t>
      </w:r>
    </w:p>
    <w:p w14:paraId="2DAF1CB2" w14:textId="77777777" w:rsidR="00031805" w:rsidRDefault="00031805" w:rsidP="00031805">
      <w:pPr>
        <w:rPr>
          <w:color w:val="808080"/>
        </w:rPr>
      </w:pPr>
      <w:r>
        <w:rPr>
          <w:color w:val="808080"/>
        </w:rPr>
        <w:t>(Replaces C1-212896)</w:t>
      </w:r>
    </w:p>
    <w:p w14:paraId="403F24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12CC0" w14:textId="088DDB3C" w:rsidR="00031805" w:rsidRDefault="00031805" w:rsidP="00031805">
      <w:pPr>
        <w:rPr>
          <w:rFonts w:ascii="Arial" w:hAnsi="Arial" w:cs="Arial"/>
          <w:b/>
          <w:sz w:val="24"/>
        </w:rPr>
      </w:pPr>
      <w:r>
        <w:rPr>
          <w:rFonts w:ascii="Arial" w:hAnsi="Arial" w:cs="Arial"/>
          <w:b/>
          <w:color w:val="0000FF"/>
          <w:sz w:val="24"/>
        </w:rPr>
        <w:t>C1-213833</w:t>
      </w:r>
      <w:r>
        <w:rPr>
          <w:rFonts w:ascii="Arial" w:hAnsi="Arial" w:cs="Arial"/>
          <w:b/>
          <w:color w:val="0000FF"/>
          <w:sz w:val="24"/>
        </w:rPr>
        <w:tab/>
      </w:r>
      <w:r>
        <w:rPr>
          <w:rFonts w:ascii="Arial" w:hAnsi="Arial" w:cs="Arial"/>
          <w:b/>
          <w:sz w:val="24"/>
        </w:rPr>
        <w:t>Performing PLMN selection after the emergency PDU session is released</w:t>
      </w:r>
    </w:p>
    <w:p w14:paraId="6496DD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CR-0720  rev 1 Cat: F (Rel-17)</w:t>
      </w:r>
      <w:r>
        <w:rPr>
          <w:i/>
        </w:rPr>
        <w:br/>
      </w:r>
      <w:r>
        <w:rPr>
          <w:i/>
        </w:rPr>
        <w:br/>
      </w:r>
      <w:r>
        <w:rPr>
          <w:i/>
        </w:rPr>
        <w:tab/>
      </w:r>
      <w:r>
        <w:rPr>
          <w:i/>
        </w:rPr>
        <w:tab/>
      </w:r>
      <w:r>
        <w:rPr>
          <w:i/>
        </w:rPr>
        <w:tab/>
      </w:r>
      <w:r>
        <w:rPr>
          <w:i/>
        </w:rPr>
        <w:tab/>
      </w:r>
      <w:r>
        <w:rPr>
          <w:i/>
        </w:rPr>
        <w:tab/>
        <w:t>Source: vivo</w:t>
      </w:r>
    </w:p>
    <w:p w14:paraId="6A1BE51D" w14:textId="77777777" w:rsidR="00031805" w:rsidRDefault="00031805" w:rsidP="00031805">
      <w:pPr>
        <w:rPr>
          <w:color w:val="808080"/>
        </w:rPr>
      </w:pPr>
      <w:r>
        <w:rPr>
          <w:color w:val="808080"/>
        </w:rPr>
        <w:t>(Replaces C1-213267)</w:t>
      </w:r>
    </w:p>
    <w:p w14:paraId="410E6EC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048F7" w14:textId="5B306EC0" w:rsidR="00031805" w:rsidRDefault="00031805" w:rsidP="00031805">
      <w:pPr>
        <w:rPr>
          <w:rFonts w:ascii="Arial" w:hAnsi="Arial" w:cs="Arial"/>
          <w:b/>
          <w:sz w:val="24"/>
        </w:rPr>
      </w:pPr>
      <w:r>
        <w:rPr>
          <w:rFonts w:ascii="Arial" w:hAnsi="Arial" w:cs="Arial"/>
          <w:b/>
          <w:color w:val="0000FF"/>
          <w:sz w:val="24"/>
        </w:rPr>
        <w:t>C1-213871</w:t>
      </w:r>
      <w:r>
        <w:rPr>
          <w:rFonts w:ascii="Arial" w:hAnsi="Arial" w:cs="Arial"/>
          <w:b/>
          <w:color w:val="0000FF"/>
          <w:sz w:val="24"/>
        </w:rPr>
        <w:tab/>
      </w:r>
      <w:r>
        <w:rPr>
          <w:rFonts w:ascii="Arial" w:hAnsi="Arial" w:cs="Arial"/>
          <w:b/>
          <w:sz w:val="24"/>
        </w:rPr>
        <w:t>Removal of ENs related to SOR-CMCI criteria</w:t>
      </w:r>
    </w:p>
    <w:p w14:paraId="420BF6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CR-0717  rev 1 Cat: F (Rel-17)</w:t>
      </w:r>
      <w:r>
        <w:rPr>
          <w:i/>
        </w:rPr>
        <w:br/>
      </w:r>
      <w:r>
        <w:rPr>
          <w:i/>
        </w:rPr>
        <w:br/>
      </w:r>
      <w:r>
        <w:rPr>
          <w:i/>
        </w:rPr>
        <w:tab/>
      </w:r>
      <w:r>
        <w:rPr>
          <w:i/>
        </w:rPr>
        <w:tab/>
      </w:r>
      <w:r>
        <w:rPr>
          <w:i/>
        </w:rPr>
        <w:tab/>
      </w:r>
      <w:r>
        <w:rPr>
          <w:i/>
        </w:rPr>
        <w:tab/>
      </w:r>
      <w:r>
        <w:rPr>
          <w:i/>
        </w:rPr>
        <w:tab/>
        <w:t>Source: Orange / Mariusz</w:t>
      </w:r>
    </w:p>
    <w:p w14:paraId="450600C2" w14:textId="77777777" w:rsidR="00031805" w:rsidRDefault="00031805" w:rsidP="00031805">
      <w:pPr>
        <w:rPr>
          <w:color w:val="808080"/>
        </w:rPr>
      </w:pPr>
      <w:r>
        <w:rPr>
          <w:color w:val="808080"/>
        </w:rPr>
        <w:t>(Replaces C1-213212)</w:t>
      </w:r>
    </w:p>
    <w:p w14:paraId="37DBFB79"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59D4E" w14:textId="7015A981" w:rsidR="00031805" w:rsidRDefault="00031805" w:rsidP="00031805">
      <w:pPr>
        <w:rPr>
          <w:rFonts w:ascii="Arial" w:hAnsi="Arial" w:cs="Arial"/>
          <w:b/>
          <w:sz w:val="24"/>
        </w:rPr>
      </w:pPr>
      <w:r>
        <w:rPr>
          <w:rFonts w:ascii="Arial" w:hAnsi="Arial" w:cs="Arial"/>
          <w:b/>
          <w:color w:val="0000FF"/>
          <w:sz w:val="24"/>
        </w:rPr>
        <w:t>C1-213912</w:t>
      </w:r>
      <w:r>
        <w:rPr>
          <w:rFonts w:ascii="Arial" w:hAnsi="Arial" w:cs="Arial"/>
          <w:b/>
          <w:color w:val="0000FF"/>
          <w:sz w:val="24"/>
        </w:rPr>
        <w:tab/>
      </w:r>
      <w:r>
        <w:rPr>
          <w:rFonts w:ascii="Arial" w:hAnsi="Arial" w:cs="Arial"/>
          <w:b/>
          <w:sz w:val="24"/>
        </w:rPr>
        <w:t>SOR-CMCI transport and usage</w:t>
      </w:r>
    </w:p>
    <w:p w14:paraId="5D2BC8A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CR-3207  rev 1 Cat: B (Rel-17)</w:t>
      </w:r>
      <w:r>
        <w:rPr>
          <w:i/>
        </w:rPr>
        <w:br/>
      </w:r>
      <w:r>
        <w:rPr>
          <w:i/>
        </w:rPr>
        <w:br/>
      </w:r>
      <w:r>
        <w:rPr>
          <w:i/>
        </w:rPr>
        <w:tab/>
      </w:r>
      <w:r>
        <w:rPr>
          <w:i/>
        </w:rPr>
        <w:tab/>
      </w:r>
      <w:r>
        <w:rPr>
          <w:i/>
        </w:rPr>
        <w:tab/>
      </w:r>
      <w:r>
        <w:rPr>
          <w:i/>
        </w:rPr>
        <w:tab/>
      </w:r>
      <w:r>
        <w:rPr>
          <w:i/>
        </w:rPr>
        <w:tab/>
        <w:t>Source: Ericsson, NTT DOCOMO / Ivo</w:t>
      </w:r>
    </w:p>
    <w:p w14:paraId="5CD11294" w14:textId="77777777" w:rsidR="00031805" w:rsidRDefault="00031805" w:rsidP="00031805">
      <w:pPr>
        <w:rPr>
          <w:color w:val="808080"/>
        </w:rPr>
      </w:pPr>
      <w:r>
        <w:rPr>
          <w:color w:val="808080"/>
        </w:rPr>
        <w:t>(Replaces C1-213028)</w:t>
      </w:r>
    </w:p>
    <w:p w14:paraId="5BA28B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4A085" w14:textId="0C54F420" w:rsidR="00031805" w:rsidRDefault="00031805" w:rsidP="00031805">
      <w:pPr>
        <w:rPr>
          <w:rFonts w:ascii="Arial" w:hAnsi="Arial" w:cs="Arial"/>
          <w:b/>
          <w:sz w:val="24"/>
        </w:rPr>
      </w:pPr>
      <w:r>
        <w:rPr>
          <w:rFonts w:ascii="Arial" w:hAnsi="Arial" w:cs="Arial"/>
          <w:b/>
          <w:color w:val="0000FF"/>
          <w:sz w:val="24"/>
        </w:rPr>
        <w:t>C1-213942</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41F2533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1 Cat: C (Rel-17)</w:t>
      </w:r>
      <w:r>
        <w:rPr>
          <w:i/>
        </w:rPr>
        <w:br/>
      </w:r>
      <w:r>
        <w:rPr>
          <w:i/>
        </w:rPr>
        <w:br/>
      </w:r>
      <w:r>
        <w:rPr>
          <w:i/>
        </w:rPr>
        <w:tab/>
      </w:r>
      <w:r>
        <w:rPr>
          <w:i/>
        </w:rPr>
        <w:tab/>
      </w:r>
      <w:r>
        <w:rPr>
          <w:i/>
        </w:rPr>
        <w:tab/>
      </w:r>
      <w:r>
        <w:rPr>
          <w:i/>
        </w:rPr>
        <w:tab/>
      </w:r>
      <w:r>
        <w:rPr>
          <w:i/>
        </w:rPr>
        <w:tab/>
        <w:t>Source: Samsung, NTT DOCOMO, Apple</w:t>
      </w:r>
    </w:p>
    <w:p w14:paraId="4B4C279A" w14:textId="77777777" w:rsidR="00031805" w:rsidRDefault="00031805" w:rsidP="00031805">
      <w:pPr>
        <w:rPr>
          <w:color w:val="808080"/>
        </w:rPr>
      </w:pPr>
      <w:r>
        <w:rPr>
          <w:color w:val="808080"/>
        </w:rPr>
        <w:t>(Replaces C1-213306)</w:t>
      </w:r>
    </w:p>
    <w:p w14:paraId="5EEE0E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C1-213961</w:t>
      </w:r>
      <w:r>
        <w:rPr>
          <w:color w:val="993300"/>
          <w:u w:val="single"/>
        </w:rPr>
        <w:t>.</w:t>
      </w:r>
    </w:p>
    <w:p w14:paraId="32261EE8" w14:textId="29C64F36" w:rsidR="00031805" w:rsidRDefault="00031805" w:rsidP="00031805">
      <w:pPr>
        <w:rPr>
          <w:rFonts w:ascii="Arial" w:hAnsi="Arial" w:cs="Arial"/>
          <w:b/>
          <w:sz w:val="24"/>
        </w:rPr>
      </w:pPr>
      <w:r>
        <w:rPr>
          <w:rFonts w:ascii="Arial" w:hAnsi="Arial" w:cs="Arial"/>
          <w:b/>
          <w:color w:val="0000FF"/>
          <w:sz w:val="24"/>
        </w:rPr>
        <w:t>C1-213961</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7DC8E9A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2 Cat: C (Rel-17)</w:t>
      </w:r>
      <w:r>
        <w:rPr>
          <w:i/>
        </w:rPr>
        <w:br/>
      </w:r>
      <w:r>
        <w:rPr>
          <w:i/>
        </w:rPr>
        <w:br/>
      </w:r>
      <w:r>
        <w:rPr>
          <w:i/>
        </w:rPr>
        <w:tab/>
      </w:r>
      <w:r>
        <w:rPr>
          <w:i/>
        </w:rPr>
        <w:tab/>
      </w:r>
      <w:r>
        <w:rPr>
          <w:i/>
        </w:rPr>
        <w:tab/>
      </w:r>
      <w:r>
        <w:rPr>
          <w:i/>
        </w:rPr>
        <w:tab/>
      </w:r>
      <w:r>
        <w:rPr>
          <w:i/>
        </w:rPr>
        <w:tab/>
        <w:t>Source: Samsung, NTT DOCOMO, Apple</w:t>
      </w:r>
    </w:p>
    <w:p w14:paraId="0CC2C373" w14:textId="77777777" w:rsidR="00031805" w:rsidRDefault="00031805" w:rsidP="00031805">
      <w:pPr>
        <w:rPr>
          <w:color w:val="808080"/>
        </w:rPr>
      </w:pPr>
      <w:r>
        <w:rPr>
          <w:color w:val="808080"/>
        </w:rPr>
        <w:t>(Replaces C1-213942)</w:t>
      </w:r>
    </w:p>
    <w:p w14:paraId="7AFF60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83267" w14:textId="77777777" w:rsidR="00031805" w:rsidRDefault="00031805" w:rsidP="00031805">
      <w:pPr>
        <w:pStyle w:val="Heading4"/>
      </w:pPr>
      <w:bookmarkStart w:id="109" w:name="_Toc73893520"/>
      <w:r>
        <w:t>17.2.4</w:t>
      </w:r>
      <w:r>
        <w:tab/>
        <w:t>5GSAT_ARCH-CT</w:t>
      </w:r>
      <w:bookmarkEnd w:id="109"/>
    </w:p>
    <w:p w14:paraId="37D99865" w14:textId="04B5572E" w:rsidR="00031805" w:rsidRDefault="00031805" w:rsidP="00031805">
      <w:pPr>
        <w:rPr>
          <w:rFonts w:ascii="Arial" w:hAnsi="Arial" w:cs="Arial"/>
          <w:b/>
          <w:sz w:val="24"/>
        </w:rPr>
      </w:pPr>
      <w:r>
        <w:rPr>
          <w:rFonts w:ascii="Arial" w:hAnsi="Arial" w:cs="Arial"/>
          <w:b/>
          <w:color w:val="0000FF"/>
          <w:sz w:val="24"/>
        </w:rPr>
        <w:t>C1-212866</w:t>
      </w:r>
      <w:r>
        <w:rPr>
          <w:rFonts w:ascii="Arial" w:hAnsi="Arial" w:cs="Arial"/>
          <w:b/>
          <w:color w:val="0000FF"/>
          <w:sz w:val="24"/>
        </w:rPr>
        <w:tab/>
      </w:r>
      <w:r>
        <w:rPr>
          <w:rFonts w:ascii="Arial" w:hAnsi="Arial" w:cs="Arial"/>
          <w:b/>
          <w:sz w:val="24"/>
        </w:rPr>
        <w:t>Evaluations of solutions for KI#1</w:t>
      </w:r>
    </w:p>
    <w:p w14:paraId="732256B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THALES</w:t>
      </w:r>
    </w:p>
    <w:p w14:paraId="333F33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DE269A" w14:textId="014C0EE3" w:rsidR="00031805" w:rsidRDefault="00031805" w:rsidP="00031805">
      <w:pPr>
        <w:rPr>
          <w:rFonts w:ascii="Arial" w:hAnsi="Arial" w:cs="Arial"/>
          <w:b/>
          <w:sz w:val="24"/>
        </w:rPr>
      </w:pPr>
      <w:r>
        <w:rPr>
          <w:rFonts w:ascii="Arial" w:hAnsi="Arial" w:cs="Arial"/>
          <w:b/>
          <w:color w:val="0000FF"/>
          <w:sz w:val="24"/>
        </w:rPr>
        <w:t>C1-212909</w:t>
      </w:r>
      <w:r>
        <w:rPr>
          <w:rFonts w:ascii="Arial" w:hAnsi="Arial" w:cs="Arial"/>
          <w:b/>
          <w:color w:val="0000FF"/>
          <w:sz w:val="24"/>
        </w:rPr>
        <w:tab/>
      </w:r>
      <w:r>
        <w:rPr>
          <w:rFonts w:ascii="Arial" w:hAnsi="Arial" w:cs="Arial"/>
          <w:b/>
          <w:sz w:val="24"/>
        </w:rPr>
        <w:t>Evaluation of solutions for KI#3</w:t>
      </w:r>
    </w:p>
    <w:p w14:paraId="1C12A9B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2B6160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C1-213715, C6-210176</w:t>
      </w:r>
      <w:r>
        <w:rPr>
          <w:color w:val="993300"/>
          <w:u w:val="single"/>
        </w:rPr>
        <w:t>.</w:t>
      </w:r>
    </w:p>
    <w:p w14:paraId="5DE3DB34" w14:textId="5F4BF747" w:rsidR="00031805" w:rsidRDefault="00031805" w:rsidP="00031805">
      <w:pPr>
        <w:rPr>
          <w:rFonts w:ascii="Arial" w:hAnsi="Arial" w:cs="Arial"/>
          <w:b/>
          <w:sz w:val="24"/>
        </w:rPr>
      </w:pPr>
      <w:r>
        <w:rPr>
          <w:rFonts w:ascii="Arial" w:hAnsi="Arial" w:cs="Arial"/>
          <w:b/>
          <w:color w:val="0000FF"/>
          <w:sz w:val="24"/>
        </w:rPr>
        <w:t>C1-212910</w:t>
      </w:r>
      <w:r>
        <w:rPr>
          <w:rFonts w:ascii="Arial" w:hAnsi="Arial" w:cs="Arial"/>
          <w:b/>
          <w:color w:val="0000FF"/>
          <w:sz w:val="24"/>
        </w:rPr>
        <w:tab/>
      </w:r>
      <w:r>
        <w:rPr>
          <w:rFonts w:ascii="Arial" w:hAnsi="Arial" w:cs="Arial"/>
          <w:b/>
          <w:sz w:val="24"/>
        </w:rPr>
        <w:t>Comparison of solutions for KI#2</w:t>
      </w:r>
    </w:p>
    <w:p w14:paraId="0C83B45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 Amer</w:t>
      </w:r>
    </w:p>
    <w:p w14:paraId="0021A9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A3856" w14:textId="5A090B10" w:rsidR="00031805" w:rsidRDefault="00031805" w:rsidP="00031805">
      <w:pPr>
        <w:rPr>
          <w:rFonts w:ascii="Arial" w:hAnsi="Arial" w:cs="Arial"/>
          <w:b/>
          <w:sz w:val="24"/>
        </w:rPr>
      </w:pPr>
      <w:r>
        <w:rPr>
          <w:rFonts w:ascii="Arial" w:hAnsi="Arial" w:cs="Arial"/>
          <w:b/>
          <w:color w:val="0000FF"/>
          <w:sz w:val="24"/>
        </w:rPr>
        <w:t>C1-212911</w:t>
      </w:r>
      <w:r>
        <w:rPr>
          <w:rFonts w:ascii="Arial" w:hAnsi="Arial" w:cs="Arial"/>
          <w:b/>
          <w:color w:val="0000FF"/>
          <w:sz w:val="24"/>
        </w:rPr>
        <w:tab/>
      </w:r>
      <w:r>
        <w:rPr>
          <w:rFonts w:ascii="Arial" w:hAnsi="Arial" w:cs="Arial"/>
          <w:b/>
          <w:sz w:val="24"/>
        </w:rPr>
        <w:t>Conclusion for KI#2</w:t>
      </w:r>
    </w:p>
    <w:p w14:paraId="19B18C80"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5A2D70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C1-213716</w:t>
      </w:r>
      <w:r>
        <w:rPr>
          <w:color w:val="993300"/>
          <w:u w:val="single"/>
        </w:rPr>
        <w:t>.</w:t>
      </w:r>
    </w:p>
    <w:p w14:paraId="27FA573B" w14:textId="330C3C1A" w:rsidR="00031805" w:rsidRDefault="00031805" w:rsidP="00031805">
      <w:pPr>
        <w:rPr>
          <w:rFonts w:ascii="Arial" w:hAnsi="Arial" w:cs="Arial"/>
          <w:b/>
          <w:sz w:val="24"/>
        </w:rPr>
      </w:pPr>
      <w:r>
        <w:rPr>
          <w:rFonts w:ascii="Arial" w:hAnsi="Arial" w:cs="Arial"/>
          <w:b/>
          <w:color w:val="0000FF"/>
          <w:sz w:val="24"/>
        </w:rPr>
        <w:t>C1-212912</w:t>
      </w:r>
      <w:r>
        <w:rPr>
          <w:rFonts w:ascii="Arial" w:hAnsi="Arial" w:cs="Arial"/>
          <w:b/>
          <w:color w:val="0000FF"/>
          <w:sz w:val="24"/>
        </w:rPr>
        <w:tab/>
      </w:r>
      <w:r>
        <w:rPr>
          <w:rFonts w:ascii="Arial" w:hAnsi="Arial" w:cs="Arial"/>
          <w:b/>
          <w:sz w:val="24"/>
        </w:rPr>
        <w:t>Conclusion for KI#3</w:t>
      </w:r>
    </w:p>
    <w:p w14:paraId="7C3384D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7C6AD5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C1-213720</w:t>
      </w:r>
      <w:r>
        <w:rPr>
          <w:color w:val="993300"/>
          <w:u w:val="single"/>
        </w:rPr>
        <w:t>.</w:t>
      </w:r>
    </w:p>
    <w:p w14:paraId="776A80B7" w14:textId="7F0DFD0A" w:rsidR="00031805" w:rsidRDefault="00031805" w:rsidP="00031805">
      <w:pPr>
        <w:rPr>
          <w:rFonts w:ascii="Arial" w:hAnsi="Arial" w:cs="Arial"/>
          <w:b/>
          <w:sz w:val="24"/>
        </w:rPr>
      </w:pPr>
      <w:r>
        <w:rPr>
          <w:rFonts w:ascii="Arial" w:hAnsi="Arial" w:cs="Arial"/>
          <w:b/>
          <w:color w:val="0000FF"/>
          <w:sz w:val="24"/>
        </w:rPr>
        <w:t>C1-212913</w:t>
      </w:r>
      <w:r>
        <w:rPr>
          <w:rFonts w:ascii="Arial" w:hAnsi="Arial" w:cs="Arial"/>
          <w:b/>
          <w:color w:val="0000FF"/>
          <w:sz w:val="24"/>
        </w:rPr>
        <w:tab/>
      </w:r>
      <w:r>
        <w:rPr>
          <w:rFonts w:ascii="Arial" w:hAnsi="Arial" w:cs="Arial"/>
          <w:b/>
          <w:sz w:val="24"/>
        </w:rPr>
        <w:t>Conclusion for KI#4</w:t>
      </w:r>
    </w:p>
    <w:p w14:paraId="16D1CAF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4470C8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C1-213717</w:t>
      </w:r>
      <w:r>
        <w:rPr>
          <w:color w:val="993300"/>
          <w:u w:val="single"/>
        </w:rPr>
        <w:t>.</w:t>
      </w:r>
    </w:p>
    <w:p w14:paraId="56B16696" w14:textId="3092285A" w:rsidR="00031805" w:rsidRDefault="00031805" w:rsidP="00031805">
      <w:pPr>
        <w:rPr>
          <w:rFonts w:ascii="Arial" w:hAnsi="Arial" w:cs="Arial"/>
          <w:b/>
          <w:sz w:val="24"/>
        </w:rPr>
      </w:pPr>
      <w:r>
        <w:rPr>
          <w:rFonts w:ascii="Arial" w:hAnsi="Arial" w:cs="Arial"/>
          <w:b/>
          <w:color w:val="0000FF"/>
          <w:sz w:val="24"/>
        </w:rPr>
        <w:t>C1-212914</w:t>
      </w:r>
      <w:r>
        <w:rPr>
          <w:rFonts w:ascii="Arial" w:hAnsi="Arial" w:cs="Arial"/>
          <w:b/>
          <w:color w:val="0000FF"/>
          <w:sz w:val="24"/>
        </w:rPr>
        <w:tab/>
      </w:r>
      <w:r>
        <w:rPr>
          <w:rFonts w:ascii="Arial" w:hAnsi="Arial" w:cs="Arial"/>
          <w:b/>
          <w:sz w:val="24"/>
        </w:rPr>
        <w:t>Discussion on multiple TAC/TAI per PLMN</w:t>
      </w:r>
    </w:p>
    <w:p w14:paraId="7CC56B0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DAB83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2C7D5" w14:textId="701082F0" w:rsidR="00031805" w:rsidRDefault="00031805" w:rsidP="00031805">
      <w:pPr>
        <w:rPr>
          <w:rFonts w:ascii="Arial" w:hAnsi="Arial" w:cs="Arial"/>
          <w:b/>
          <w:sz w:val="24"/>
        </w:rPr>
      </w:pPr>
      <w:r>
        <w:rPr>
          <w:rFonts w:ascii="Arial" w:hAnsi="Arial" w:cs="Arial"/>
          <w:b/>
          <w:color w:val="0000FF"/>
          <w:sz w:val="24"/>
        </w:rPr>
        <w:t>C1-212915</w:t>
      </w:r>
      <w:r>
        <w:rPr>
          <w:rFonts w:ascii="Arial" w:hAnsi="Arial" w:cs="Arial"/>
          <w:b/>
          <w:color w:val="0000FF"/>
          <w:sz w:val="24"/>
        </w:rPr>
        <w:tab/>
      </w:r>
      <w:r>
        <w:rPr>
          <w:rFonts w:ascii="Arial" w:hAnsi="Arial" w:cs="Arial"/>
          <w:b/>
          <w:sz w:val="24"/>
        </w:rPr>
        <w:t>Encoding of MCC of the country of UE location</w:t>
      </w:r>
    </w:p>
    <w:p w14:paraId="6E3777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Cat: B (Rel-17)</w:t>
      </w:r>
      <w:r>
        <w:rPr>
          <w:i/>
        </w:rPr>
        <w:br/>
      </w:r>
      <w:r>
        <w:rPr>
          <w:i/>
        </w:rPr>
        <w:br/>
      </w:r>
      <w:r>
        <w:rPr>
          <w:i/>
        </w:rPr>
        <w:tab/>
      </w:r>
      <w:r>
        <w:rPr>
          <w:i/>
        </w:rPr>
        <w:tab/>
      </w:r>
      <w:r>
        <w:rPr>
          <w:i/>
        </w:rPr>
        <w:tab/>
      </w:r>
      <w:r>
        <w:rPr>
          <w:i/>
        </w:rPr>
        <w:tab/>
      </w:r>
      <w:r>
        <w:rPr>
          <w:i/>
        </w:rPr>
        <w:tab/>
        <w:t>Source: Qualcomm Incorporated / Amer</w:t>
      </w:r>
    </w:p>
    <w:p w14:paraId="036015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C1-213722</w:t>
      </w:r>
      <w:r>
        <w:rPr>
          <w:color w:val="993300"/>
          <w:u w:val="single"/>
        </w:rPr>
        <w:t>.</w:t>
      </w:r>
    </w:p>
    <w:p w14:paraId="447C2E51" w14:textId="0204631B" w:rsidR="00031805" w:rsidRDefault="00031805" w:rsidP="00031805">
      <w:pPr>
        <w:rPr>
          <w:rFonts w:ascii="Arial" w:hAnsi="Arial" w:cs="Arial"/>
          <w:b/>
          <w:sz w:val="24"/>
        </w:rPr>
      </w:pPr>
      <w:r>
        <w:rPr>
          <w:rFonts w:ascii="Arial" w:hAnsi="Arial" w:cs="Arial"/>
          <w:b/>
          <w:color w:val="0000FF"/>
          <w:sz w:val="24"/>
        </w:rPr>
        <w:t>C1-213088</w:t>
      </w:r>
      <w:r>
        <w:rPr>
          <w:rFonts w:ascii="Arial" w:hAnsi="Arial" w:cs="Arial"/>
          <w:b/>
          <w:color w:val="0000FF"/>
          <w:sz w:val="24"/>
        </w:rPr>
        <w:tab/>
      </w:r>
      <w:r>
        <w:rPr>
          <w:rFonts w:ascii="Arial" w:hAnsi="Arial" w:cs="Arial"/>
          <w:b/>
          <w:sz w:val="24"/>
        </w:rPr>
        <w:t>MCC list for 5GMM message</w:t>
      </w:r>
    </w:p>
    <w:p w14:paraId="4FB4F0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CR-3100  rev 2 Cat: B (Rel-17)</w:t>
      </w:r>
      <w:r>
        <w:rPr>
          <w:i/>
        </w:rPr>
        <w:br/>
      </w:r>
      <w:r>
        <w:rPr>
          <w:i/>
        </w:rPr>
        <w:br/>
      </w:r>
      <w:r>
        <w:rPr>
          <w:i/>
        </w:rPr>
        <w:tab/>
      </w:r>
      <w:r>
        <w:rPr>
          <w:i/>
        </w:rPr>
        <w:tab/>
      </w:r>
      <w:r>
        <w:rPr>
          <w:i/>
        </w:rPr>
        <w:tab/>
      </w:r>
      <w:r>
        <w:rPr>
          <w:i/>
        </w:rPr>
        <w:tab/>
      </w:r>
      <w:r>
        <w:rPr>
          <w:i/>
        </w:rPr>
        <w:tab/>
        <w:t>Source: China Mobile, Nokia, Nokia Shanghai Bell, OPPO</w:t>
      </w:r>
    </w:p>
    <w:p w14:paraId="14CED21D" w14:textId="77777777" w:rsidR="00031805" w:rsidRDefault="00031805" w:rsidP="00031805">
      <w:pPr>
        <w:rPr>
          <w:color w:val="808080"/>
        </w:rPr>
      </w:pPr>
      <w:r>
        <w:rPr>
          <w:color w:val="808080"/>
        </w:rPr>
        <w:t>(Replaces C1-212555)</w:t>
      </w:r>
    </w:p>
    <w:p w14:paraId="211B3D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C1-213895</w:t>
      </w:r>
      <w:r>
        <w:rPr>
          <w:color w:val="993300"/>
          <w:u w:val="single"/>
        </w:rPr>
        <w:t>.</w:t>
      </w:r>
    </w:p>
    <w:p w14:paraId="7D5AB4B5" w14:textId="6D4B98D8" w:rsidR="00031805" w:rsidRDefault="00031805" w:rsidP="00031805">
      <w:pPr>
        <w:rPr>
          <w:rFonts w:ascii="Arial" w:hAnsi="Arial" w:cs="Arial"/>
          <w:b/>
          <w:sz w:val="24"/>
        </w:rPr>
      </w:pPr>
      <w:r>
        <w:rPr>
          <w:rFonts w:ascii="Arial" w:hAnsi="Arial" w:cs="Arial"/>
          <w:b/>
          <w:color w:val="0000FF"/>
          <w:sz w:val="24"/>
        </w:rPr>
        <w:t>C1-213089</w:t>
      </w:r>
      <w:r>
        <w:rPr>
          <w:rFonts w:ascii="Arial" w:hAnsi="Arial" w:cs="Arial"/>
          <w:b/>
          <w:color w:val="0000FF"/>
          <w:sz w:val="24"/>
        </w:rPr>
        <w:tab/>
      </w:r>
      <w:r>
        <w:rPr>
          <w:rFonts w:ascii="Arial" w:hAnsi="Arial" w:cs="Arial"/>
          <w:b/>
          <w:sz w:val="24"/>
        </w:rPr>
        <w:t>New 5GMM cause for satellite access</w:t>
      </w:r>
    </w:p>
    <w:p w14:paraId="0DF619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CR-3101  rev 2 Cat: B (Rel-17)</w:t>
      </w:r>
      <w:r>
        <w:rPr>
          <w:i/>
        </w:rPr>
        <w:br/>
      </w:r>
      <w:r>
        <w:rPr>
          <w:i/>
        </w:rPr>
        <w:br/>
      </w:r>
      <w:r>
        <w:rPr>
          <w:i/>
        </w:rPr>
        <w:tab/>
      </w:r>
      <w:r>
        <w:rPr>
          <w:i/>
        </w:rPr>
        <w:tab/>
      </w:r>
      <w:r>
        <w:rPr>
          <w:i/>
        </w:rPr>
        <w:tab/>
      </w:r>
      <w:r>
        <w:rPr>
          <w:i/>
        </w:rPr>
        <w:tab/>
      </w:r>
      <w:r>
        <w:rPr>
          <w:i/>
        </w:rPr>
        <w:tab/>
        <w:t>Source: China Mobile, Nokia, Nokia Shanghai Bell, Samsung</w:t>
      </w:r>
    </w:p>
    <w:p w14:paraId="25627F76" w14:textId="77777777" w:rsidR="00031805" w:rsidRDefault="00031805" w:rsidP="00031805">
      <w:pPr>
        <w:rPr>
          <w:color w:val="808080"/>
        </w:rPr>
      </w:pPr>
      <w:r>
        <w:rPr>
          <w:color w:val="808080"/>
        </w:rPr>
        <w:t>(Replaces C1-212556)</w:t>
      </w:r>
    </w:p>
    <w:p w14:paraId="50867C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37A34" w14:textId="546EF153" w:rsidR="00031805" w:rsidRDefault="00031805" w:rsidP="00031805">
      <w:pPr>
        <w:rPr>
          <w:rFonts w:ascii="Arial" w:hAnsi="Arial" w:cs="Arial"/>
          <w:b/>
          <w:sz w:val="24"/>
        </w:rPr>
      </w:pPr>
      <w:r>
        <w:rPr>
          <w:rFonts w:ascii="Arial" w:hAnsi="Arial" w:cs="Arial"/>
          <w:b/>
          <w:color w:val="0000FF"/>
          <w:sz w:val="24"/>
        </w:rPr>
        <w:lastRenderedPageBreak/>
        <w:t>C1-213090</w:t>
      </w:r>
      <w:r>
        <w:rPr>
          <w:rFonts w:ascii="Arial" w:hAnsi="Arial" w:cs="Arial"/>
          <w:b/>
          <w:color w:val="0000FF"/>
          <w:sz w:val="24"/>
        </w:rPr>
        <w:tab/>
      </w:r>
      <w:r>
        <w:rPr>
          <w:rFonts w:ascii="Arial" w:hAnsi="Arial" w:cs="Arial"/>
          <w:b/>
          <w:sz w:val="24"/>
        </w:rPr>
        <w:t>Adding requirements to 5GMM procedures for satellite access on informing of the rejection cause and the country</w:t>
      </w:r>
    </w:p>
    <w:p w14:paraId="009650C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CR-3102  rev 2 Cat: B (Rel-17)</w:t>
      </w:r>
      <w:r>
        <w:rPr>
          <w:i/>
        </w:rPr>
        <w:br/>
      </w:r>
      <w:r>
        <w:rPr>
          <w:i/>
        </w:rPr>
        <w:br/>
      </w:r>
      <w:r>
        <w:rPr>
          <w:i/>
        </w:rPr>
        <w:tab/>
      </w:r>
      <w:r>
        <w:rPr>
          <w:i/>
        </w:rPr>
        <w:tab/>
      </w:r>
      <w:r>
        <w:rPr>
          <w:i/>
        </w:rPr>
        <w:tab/>
      </w:r>
      <w:r>
        <w:rPr>
          <w:i/>
        </w:rPr>
        <w:tab/>
      </w:r>
      <w:r>
        <w:rPr>
          <w:i/>
        </w:rPr>
        <w:tab/>
        <w:t>Source: China Mobile, Nokia, Nokia Shanghai Bell</w:t>
      </w:r>
    </w:p>
    <w:p w14:paraId="1695A4B7" w14:textId="77777777" w:rsidR="00031805" w:rsidRDefault="00031805" w:rsidP="00031805">
      <w:pPr>
        <w:rPr>
          <w:color w:val="808080"/>
        </w:rPr>
      </w:pPr>
      <w:r>
        <w:rPr>
          <w:color w:val="808080"/>
        </w:rPr>
        <w:t>(Replaces C1-212557)</w:t>
      </w:r>
    </w:p>
    <w:p w14:paraId="4AA2264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2CDD83" w14:textId="0F3322DB" w:rsidR="00031805" w:rsidRDefault="00031805" w:rsidP="00031805">
      <w:pPr>
        <w:rPr>
          <w:rFonts w:ascii="Arial" w:hAnsi="Arial" w:cs="Arial"/>
          <w:b/>
          <w:sz w:val="24"/>
        </w:rPr>
      </w:pPr>
      <w:r>
        <w:rPr>
          <w:rFonts w:ascii="Arial" w:hAnsi="Arial" w:cs="Arial"/>
          <w:b/>
          <w:color w:val="0000FF"/>
          <w:sz w:val="24"/>
        </w:rPr>
        <w:t>C1-213091</w:t>
      </w:r>
      <w:r>
        <w:rPr>
          <w:rFonts w:ascii="Arial" w:hAnsi="Arial" w:cs="Arial"/>
          <w:b/>
          <w:color w:val="0000FF"/>
          <w:sz w:val="24"/>
        </w:rPr>
        <w:tab/>
      </w:r>
      <w:r>
        <w:rPr>
          <w:rFonts w:ascii="Arial" w:hAnsi="Arial" w:cs="Arial"/>
          <w:b/>
          <w:sz w:val="24"/>
        </w:rPr>
        <w:t>Adding requirements to NAS transport procedures for satellite access</w:t>
      </w:r>
    </w:p>
    <w:p w14:paraId="214A9F3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CR-3214  rev  Cat: B (Rel-17)</w:t>
      </w:r>
      <w:r>
        <w:rPr>
          <w:i/>
        </w:rPr>
        <w:br/>
      </w:r>
      <w:r>
        <w:rPr>
          <w:i/>
        </w:rPr>
        <w:br/>
      </w:r>
      <w:r>
        <w:rPr>
          <w:i/>
        </w:rPr>
        <w:tab/>
      </w:r>
      <w:r>
        <w:rPr>
          <w:i/>
        </w:rPr>
        <w:tab/>
      </w:r>
      <w:r>
        <w:rPr>
          <w:i/>
        </w:rPr>
        <w:tab/>
      </w:r>
      <w:r>
        <w:rPr>
          <w:i/>
        </w:rPr>
        <w:tab/>
      </w:r>
      <w:r>
        <w:rPr>
          <w:i/>
        </w:rPr>
        <w:tab/>
        <w:t>Source: China Mobile</w:t>
      </w:r>
    </w:p>
    <w:p w14:paraId="2ACE83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CCD9A4" w14:textId="72CC537B" w:rsidR="00031805" w:rsidRDefault="00031805" w:rsidP="00031805">
      <w:pPr>
        <w:rPr>
          <w:rFonts w:ascii="Arial" w:hAnsi="Arial" w:cs="Arial"/>
          <w:b/>
          <w:sz w:val="24"/>
        </w:rPr>
      </w:pPr>
      <w:r>
        <w:rPr>
          <w:rFonts w:ascii="Arial" w:hAnsi="Arial" w:cs="Arial"/>
          <w:b/>
          <w:color w:val="0000FF"/>
          <w:sz w:val="24"/>
        </w:rPr>
        <w:t>C1-213092</w:t>
      </w:r>
      <w:r>
        <w:rPr>
          <w:rFonts w:ascii="Arial" w:hAnsi="Arial" w:cs="Arial"/>
          <w:b/>
          <w:color w:val="0000FF"/>
          <w:sz w:val="24"/>
        </w:rPr>
        <w:tab/>
      </w:r>
      <w:r>
        <w:rPr>
          <w:rFonts w:ascii="Arial" w:hAnsi="Arial" w:cs="Arial"/>
          <w:b/>
          <w:sz w:val="24"/>
        </w:rPr>
        <w:t>Conclusion for KI#7</w:t>
      </w:r>
    </w:p>
    <w:p w14:paraId="6814D5E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60EB74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C1-213896</w:t>
      </w:r>
      <w:r>
        <w:rPr>
          <w:color w:val="993300"/>
          <w:u w:val="single"/>
        </w:rPr>
        <w:t>.</w:t>
      </w:r>
    </w:p>
    <w:p w14:paraId="23AB8F98" w14:textId="5B352BD2" w:rsidR="00031805" w:rsidRDefault="00031805" w:rsidP="00031805">
      <w:pPr>
        <w:rPr>
          <w:rFonts w:ascii="Arial" w:hAnsi="Arial" w:cs="Arial"/>
          <w:b/>
          <w:sz w:val="24"/>
        </w:rPr>
      </w:pPr>
      <w:r>
        <w:rPr>
          <w:rFonts w:ascii="Arial" w:hAnsi="Arial" w:cs="Arial"/>
          <w:b/>
          <w:color w:val="0000FF"/>
          <w:sz w:val="24"/>
        </w:rPr>
        <w:t>C1-213098</w:t>
      </w:r>
      <w:r>
        <w:rPr>
          <w:rFonts w:ascii="Arial" w:hAnsi="Arial" w:cs="Arial"/>
          <w:b/>
          <w:color w:val="0000FF"/>
          <w:sz w:val="24"/>
        </w:rPr>
        <w:tab/>
      </w:r>
      <w:r>
        <w:rPr>
          <w:rFonts w:ascii="Arial" w:hAnsi="Arial" w:cs="Arial"/>
          <w:b/>
          <w:sz w:val="24"/>
        </w:rPr>
        <w:t>Conclusion for KI#6</w:t>
      </w:r>
    </w:p>
    <w:p w14:paraId="5955F8C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OPPO / Chen</w:t>
      </w:r>
    </w:p>
    <w:p w14:paraId="781127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C1-213682</w:t>
      </w:r>
      <w:r>
        <w:rPr>
          <w:color w:val="993300"/>
          <w:u w:val="single"/>
        </w:rPr>
        <w:t>.</w:t>
      </w:r>
    </w:p>
    <w:p w14:paraId="21DEFD6B" w14:textId="78308D4E" w:rsidR="00031805" w:rsidRDefault="00031805" w:rsidP="00031805">
      <w:pPr>
        <w:rPr>
          <w:rFonts w:ascii="Arial" w:hAnsi="Arial" w:cs="Arial"/>
          <w:b/>
          <w:sz w:val="24"/>
        </w:rPr>
      </w:pPr>
      <w:r>
        <w:rPr>
          <w:rFonts w:ascii="Arial" w:hAnsi="Arial" w:cs="Arial"/>
          <w:b/>
          <w:color w:val="0000FF"/>
          <w:sz w:val="24"/>
        </w:rPr>
        <w:t>C1-213099</w:t>
      </w:r>
      <w:r>
        <w:rPr>
          <w:rFonts w:ascii="Arial" w:hAnsi="Arial" w:cs="Arial"/>
          <w:b/>
          <w:color w:val="0000FF"/>
          <w:sz w:val="24"/>
        </w:rPr>
        <w:tab/>
      </w:r>
      <w:r>
        <w:rPr>
          <w:rFonts w:ascii="Arial" w:hAnsi="Arial" w:cs="Arial"/>
          <w:b/>
          <w:sz w:val="24"/>
        </w:rPr>
        <w:t>UE's handling of the received MCC list</w:t>
      </w:r>
    </w:p>
    <w:p w14:paraId="69C9FA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Cat: B (Rel-17)</w:t>
      </w:r>
      <w:r>
        <w:rPr>
          <w:i/>
        </w:rPr>
        <w:br/>
      </w:r>
      <w:r>
        <w:rPr>
          <w:i/>
        </w:rPr>
        <w:br/>
      </w:r>
      <w:r>
        <w:rPr>
          <w:i/>
        </w:rPr>
        <w:tab/>
      </w:r>
      <w:r>
        <w:rPr>
          <w:i/>
        </w:rPr>
        <w:tab/>
      </w:r>
      <w:r>
        <w:rPr>
          <w:i/>
        </w:rPr>
        <w:tab/>
      </w:r>
      <w:r>
        <w:rPr>
          <w:i/>
        </w:rPr>
        <w:tab/>
      </w:r>
      <w:r>
        <w:rPr>
          <w:i/>
        </w:rPr>
        <w:tab/>
        <w:t>Source: OPPO / Chen</w:t>
      </w:r>
    </w:p>
    <w:p w14:paraId="2CB3D4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C1-213683</w:t>
      </w:r>
      <w:r>
        <w:rPr>
          <w:color w:val="993300"/>
          <w:u w:val="single"/>
        </w:rPr>
        <w:t>.</w:t>
      </w:r>
    </w:p>
    <w:p w14:paraId="79A9EC62" w14:textId="7C996A7A" w:rsidR="00031805" w:rsidRDefault="00031805" w:rsidP="00031805">
      <w:pPr>
        <w:rPr>
          <w:rFonts w:ascii="Arial" w:hAnsi="Arial" w:cs="Arial"/>
          <w:b/>
          <w:sz w:val="24"/>
        </w:rPr>
      </w:pPr>
      <w:r>
        <w:rPr>
          <w:rFonts w:ascii="Arial" w:hAnsi="Arial" w:cs="Arial"/>
          <w:b/>
          <w:color w:val="0000FF"/>
          <w:sz w:val="24"/>
        </w:rPr>
        <w:t>C1-213100</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17A24C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CR-3217  rev  Cat: B (Rel-17)</w:t>
      </w:r>
      <w:r>
        <w:rPr>
          <w:i/>
        </w:rPr>
        <w:br/>
      </w:r>
      <w:r>
        <w:rPr>
          <w:i/>
        </w:rPr>
        <w:br/>
      </w:r>
      <w:r>
        <w:rPr>
          <w:i/>
        </w:rPr>
        <w:tab/>
      </w:r>
      <w:r>
        <w:rPr>
          <w:i/>
        </w:rPr>
        <w:tab/>
      </w:r>
      <w:r>
        <w:rPr>
          <w:i/>
        </w:rPr>
        <w:tab/>
      </w:r>
      <w:r>
        <w:rPr>
          <w:i/>
        </w:rPr>
        <w:tab/>
      </w:r>
      <w:r>
        <w:rPr>
          <w:i/>
        </w:rPr>
        <w:tab/>
        <w:t>Source: OPPO / Chen</w:t>
      </w:r>
    </w:p>
    <w:p w14:paraId="0511BE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C1-213684</w:t>
      </w:r>
      <w:r>
        <w:rPr>
          <w:color w:val="993300"/>
          <w:u w:val="single"/>
        </w:rPr>
        <w:t>.</w:t>
      </w:r>
    </w:p>
    <w:p w14:paraId="2496B4DF" w14:textId="3DBC78D0" w:rsidR="00031805" w:rsidRDefault="00031805" w:rsidP="00031805">
      <w:pPr>
        <w:rPr>
          <w:rFonts w:ascii="Arial" w:hAnsi="Arial" w:cs="Arial"/>
          <w:b/>
          <w:sz w:val="24"/>
        </w:rPr>
      </w:pPr>
      <w:r>
        <w:rPr>
          <w:rFonts w:ascii="Arial" w:hAnsi="Arial" w:cs="Arial"/>
          <w:b/>
          <w:color w:val="0000FF"/>
          <w:sz w:val="24"/>
        </w:rPr>
        <w:t>C1-213155</w:t>
      </w:r>
      <w:r>
        <w:rPr>
          <w:rFonts w:ascii="Arial" w:hAnsi="Arial" w:cs="Arial"/>
          <w:b/>
          <w:color w:val="0000FF"/>
          <w:sz w:val="24"/>
        </w:rPr>
        <w:tab/>
      </w:r>
      <w:r>
        <w:rPr>
          <w:rFonts w:ascii="Arial" w:hAnsi="Arial" w:cs="Arial"/>
          <w:b/>
          <w:sz w:val="24"/>
        </w:rPr>
        <w:t>Scope of 5GMM reject cause “PLMN not allowed to operate at the present UE location”</w:t>
      </w:r>
    </w:p>
    <w:p w14:paraId="6326E81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EDED5E1"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38F8B" w14:textId="4BF0588D" w:rsidR="00031805" w:rsidRDefault="00031805" w:rsidP="00031805">
      <w:pPr>
        <w:rPr>
          <w:rFonts w:ascii="Arial" w:hAnsi="Arial" w:cs="Arial"/>
          <w:b/>
          <w:sz w:val="24"/>
        </w:rPr>
      </w:pPr>
      <w:r>
        <w:rPr>
          <w:rFonts w:ascii="Arial" w:hAnsi="Arial" w:cs="Arial"/>
          <w:b/>
          <w:color w:val="0000FF"/>
          <w:sz w:val="24"/>
        </w:rPr>
        <w:t>C1-213439</w:t>
      </w:r>
      <w:r>
        <w:rPr>
          <w:rFonts w:ascii="Arial" w:hAnsi="Arial" w:cs="Arial"/>
          <w:b/>
          <w:color w:val="0000FF"/>
          <w:sz w:val="24"/>
        </w:rPr>
        <w:tab/>
      </w:r>
      <w:r>
        <w:rPr>
          <w:rFonts w:ascii="Arial" w:hAnsi="Arial" w:cs="Arial"/>
          <w:b/>
          <w:sz w:val="24"/>
        </w:rPr>
        <w:t>DP-Mobility registration of soft TAC update</w:t>
      </w:r>
    </w:p>
    <w:p w14:paraId="4B6BB2D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0CBECE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1F5FB" w14:textId="10D97AC7" w:rsidR="00031805" w:rsidRDefault="00031805" w:rsidP="00031805">
      <w:pPr>
        <w:rPr>
          <w:rFonts w:ascii="Arial" w:hAnsi="Arial" w:cs="Arial"/>
          <w:b/>
          <w:sz w:val="24"/>
        </w:rPr>
      </w:pPr>
      <w:r>
        <w:rPr>
          <w:rFonts w:ascii="Arial" w:hAnsi="Arial" w:cs="Arial"/>
          <w:b/>
          <w:color w:val="0000FF"/>
          <w:sz w:val="24"/>
        </w:rPr>
        <w:t>C1-213442</w:t>
      </w:r>
      <w:r>
        <w:rPr>
          <w:rFonts w:ascii="Arial" w:hAnsi="Arial" w:cs="Arial"/>
          <w:b/>
          <w:color w:val="0000FF"/>
          <w:sz w:val="24"/>
        </w:rPr>
        <w:tab/>
      </w:r>
      <w:r>
        <w:rPr>
          <w:rFonts w:ascii="Arial" w:hAnsi="Arial" w:cs="Arial"/>
          <w:b/>
          <w:sz w:val="24"/>
        </w:rPr>
        <w:t>Mobility Registration update procedure for soft TAC update</w:t>
      </w:r>
    </w:p>
    <w:p w14:paraId="3D0D3CB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CR-3332  rev  Cat: C (Rel-17)</w:t>
      </w:r>
      <w:r>
        <w:rPr>
          <w:i/>
        </w:rPr>
        <w:br/>
      </w:r>
      <w:r>
        <w:rPr>
          <w:i/>
        </w:rPr>
        <w:br/>
      </w:r>
      <w:r>
        <w:rPr>
          <w:i/>
        </w:rPr>
        <w:tab/>
      </w:r>
      <w:r>
        <w:rPr>
          <w:i/>
        </w:rPr>
        <w:tab/>
      </w:r>
      <w:r>
        <w:rPr>
          <w:i/>
        </w:rPr>
        <w:tab/>
      </w:r>
      <w:r>
        <w:rPr>
          <w:i/>
        </w:rPr>
        <w:tab/>
      </w:r>
      <w:r>
        <w:rPr>
          <w:i/>
        </w:rPr>
        <w:tab/>
        <w:t>Source: LG Electronics France</w:t>
      </w:r>
    </w:p>
    <w:p w14:paraId="4C046E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7CFD5" w14:textId="09CE629D" w:rsidR="00031805" w:rsidRDefault="00031805" w:rsidP="00031805">
      <w:pPr>
        <w:rPr>
          <w:rFonts w:ascii="Arial" w:hAnsi="Arial" w:cs="Arial"/>
          <w:b/>
          <w:sz w:val="24"/>
        </w:rPr>
      </w:pPr>
      <w:r>
        <w:rPr>
          <w:rFonts w:ascii="Arial" w:hAnsi="Arial" w:cs="Arial"/>
          <w:b/>
          <w:color w:val="0000FF"/>
          <w:sz w:val="24"/>
        </w:rPr>
        <w:t>C1-213443</w:t>
      </w:r>
      <w:r>
        <w:rPr>
          <w:rFonts w:ascii="Arial" w:hAnsi="Arial" w:cs="Arial"/>
          <w:b/>
          <w:color w:val="0000FF"/>
          <w:sz w:val="24"/>
        </w:rPr>
        <w:tab/>
      </w:r>
      <w:r>
        <w:rPr>
          <w:rFonts w:ascii="Arial" w:hAnsi="Arial" w:cs="Arial"/>
          <w:b/>
          <w:sz w:val="24"/>
        </w:rPr>
        <w:t>Configuration Update Command for soft TAC update</w:t>
      </w:r>
    </w:p>
    <w:p w14:paraId="5B9931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CR-3333  rev  Cat: C (Rel-17)</w:t>
      </w:r>
      <w:r>
        <w:rPr>
          <w:i/>
        </w:rPr>
        <w:br/>
      </w:r>
      <w:r>
        <w:rPr>
          <w:i/>
        </w:rPr>
        <w:br/>
      </w:r>
      <w:r>
        <w:rPr>
          <w:i/>
        </w:rPr>
        <w:tab/>
      </w:r>
      <w:r>
        <w:rPr>
          <w:i/>
        </w:rPr>
        <w:tab/>
      </w:r>
      <w:r>
        <w:rPr>
          <w:i/>
        </w:rPr>
        <w:tab/>
      </w:r>
      <w:r>
        <w:rPr>
          <w:i/>
        </w:rPr>
        <w:tab/>
      </w:r>
      <w:r>
        <w:rPr>
          <w:i/>
        </w:rPr>
        <w:tab/>
        <w:t>Source: LG Electronics France</w:t>
      </w:r>
    </w:p>
    <w:p w14:paraId="5C14BF0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9D4CF" w14:textId="402CF8B5" w:rsidR="00031805" w:rsidRDefault="00031805" w:rsidP="00031805">
      <w:pPr>
        <w:rPr>
          <w:rFonts w:ascii="Arial" w:hAnsi="Arial" w:cs="Arial"/>
          <w:b/>
          <w:sz w:val="24"/>
        </w:rPr>
      </w:pPr>
      <w:r>
        <w:rPr>
          <w:rFonts w:ascii="Arial" w:hAnsi="Arial" w:cs="Arial"/>
          <w:b/>
          <w:color w:val="0000FF"/>
          <w:sz w:val="24"/>
        </w:rPr>
        <w:t>C1-213499</w:t>
      </w:r>
      <w:r>
        <w:rPr>
          <w:rFonts w:ascii="Arial" w:hAnsi="Arial" w:cs="Arial"/>
          <w:b/>
          <w:color w:val="0000FF"/>
          <w:sz w:val="24"/>
        </w:rPr>
        <w:tab/>
      </w:r>
      <w:r>
        <w:rPr>
          <w:rFonts w:ascii="Arial" w:hAnsi="Arial" w:cs="Arial"/>
          <w:b/>
          <w:sz w:val="24"/>
        </w:rPr>
        <w:t>Void</w:t>
      </w:r>
    </w:p>
    <w:p w14:paraId="0A858A3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CR-3342  rev  Cat: B (Rel-17)</w:t>
      </w:r>
      <w:r>
        <w:rPr>
          <w:i/>
        </w:rPr>
        <w:br/>
      </w:r>
      <w:r>
        <w:rPr>
          <w:i/>
        </w:rPr>
        <w:br/>
      </w:r>
      <w:r>
        <w:rPr>
          <w:i/>
        </w:rPr>
        <w:tab/>
      </w:r>
      <w:r>
        <w:rPr>
          <w:i/>
        </w:rPr>
        <w:tab/>
      </w:r>
      <w:r>
        <w:rPr>
          <w:i/>
        </w:rPr>
        <w:tab/>
      </w:r>
      <w:r>
        <w:rPr>
          <w:i/>
        </w:rPr>
        <w:tab/>
      </w:r>
      <w:r>
        <w:rPr>
          <w:i/>
        </w:rPr>
        <w:tab/>
        <w:t>Source: Void</w:t>
      </w:r>
    </w:p>
    <w:p w14:paraId="0C5C4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E03E2" w14:textId="375DFE84" w:rsidR="00031805" w:rsidRDefault="00031805" w:rsidP="00031805">
      <w:pPr>
        <w:rPr>
          <w:rFonts w:ascii="Arial" w:hAnsi="Arial" w:cs="Arial"/>
          <w:b/>
          <w:sz w:val="24"/>
        </w:rPr>
      </w:pPr>
      <w:r>
        <w:rPr>
          <w:rFonts w:ascii="Arial" w:hAnsi="Arial" w:cs="Arial"/>
          <w:b/>
          <w:color w:val="0000FF"/>
          <w:sz w:val="24"/>
        </w:rPr>
        <w:t>C1-213500</w:t>
      </w:r>
      <w:r>
        <w:rPr>
          <w:rFonts w:ascii="Arial" w:hAnsi="Arial" w:cs="Arial"/>
          <w:b/>
          <w:color w:val="0000FF"/>
          <w:sz w:val="24"/>
        </w:rPr>
        <w:tab/>
      </w:r>
      <w:r>
        <w:rPr>
          <w:rFonts w:ascii="Arial" w:hAnsi="Arial" w:cs="Arial"/>
          <w:b/>
          <w:sz w:val="24"/>
        </w:rPr>
        <w:t>Void</w:t>
      </w:r>
    </w:p>
    <w:p w14:paraId="7B89D27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F6AA5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9E4CC" w14:textId="1CEBA38B" w:rsidR="00031805" w:rsidRDefault="00031805" w:rsidP="00031805">
      <w:pPr>
        <w:rPr>
          <w:rFonts w:ascii="Arial" w:hAnsi="Arial" w:cs="Arial"/>
          <w:b/>
          <w:sz w:val="24"/>
        </w:rPr>
      </w:pPr>
      <w:r>
        <w:rPr>
          <w:rFonts w:ascii="Arial" w:hAnsi="Arial" w:cs="Arial"/>
          <w:b/>
          <w:color w:val="0000FF"/>
          <w:sz w:val="24"/>
        </w:rPr>
        <w:t>C1-213501</w:t>
      </w:r>
      <w:r>
        <w:rPr>
          <w:rFonts w:ascii="Arial" w:hAnsi="Arial" w:cs="Arial"/>
          <w:b/>
          <w:color w:val="0000FF"/>
          <w:sz w:val="24"/>
        </w:rPr>
        <w:tab/>
      </w:r>
      <w:r>
        <w:rPr>
          <w:rFonts w:ascii="Arial" w:hAnsi="Arial" w:cs="Arial"/>
          <w:b/>
          <w:sz w:val="24"/>
        </w:rPr>
        <w:t>Void</w:t>
      </w:r>
    </w:p>
    <w:p w14:paraId="1DA105D2"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959C5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DD36E" w14:textId="3481A710" w:rsidR="00031805" w:rsidRDefault="00031805" w:rsidP="00031805">
      <w:pPr>
        <w:rPr>
          <w:rFonts w:ascii="Arial" w:hAnsi="Arial" w:cs="Arial"/>
          <w:b/>
          <w:sz w:val="24"/>
        </w:rPr>
      </w:pPr>
      <w:r>
        <w:rPr>
          <w:rFonts w:ascii="Arial" w:hAnsi="Arial" w:cs="Arial"/>
          <w:b/>
          <w:color w:val="0000FF"/>
          <w:sz w:val="24"/>
        </w:rPr>
        <w:t>C1-213506</w:t>
      </w:r>
      <w:r>
        <w:rPr>
          <w:rFonts w:ascii="Arial" w:hAnsi="Arial" w:cs="Arial"/>
          <w:b/>
          <w:color w:val="0000FF"/>
          <w:sz w:val="24"/>
        </w:rPr>
        <w:tab/>
      </w:r>
      <w:r>
        <w:rPr>
          <w:rFonts w:ascii="Arial" w:hAnsi="Arial" w:cs="Arial"/>
          <w:b/>
          <w:sz w:val="24"/>
        </w:rPr>
        <w:t>Void</w:t>
      </w:r>
    </w:p>
    <w:p w14:paraId="7B54B114"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138059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2E1F5" w14:textId="404175B2" w:rsidR="00031805" w:rsidRDefault="00031805" w:rsidP="00031805">
      <w:pPr>
        <w:rPr>
          <w:rFonts w:ascii="Arial" w:hAnsi="Arial" w:cs="Arial"/>
          <w:b/>
          <w:sz w:val="24"/>
        </w:rPr>
      </w:pPr>
      <w:r>
        <w:rPr>
          <w:rFonts w:ascii="Arial" w:hAnsi="Arial" w:cs="Arial"/>
          <w:b/>
          <w:color w:val="0000FF"/>
          <w:sz w:val="24"/>
        </w:rPr>
        <w:t>C1-213507</w:t>
      </w:r>
      <w:r>
        <w:rPr>
          <w:rFonts w:ascii="Arial" w:hAnsi="Arial" w:cs="Arial"/>
          <w:b/>
          <w:color w:val="0000FF"/>
          <w:sz w:val="24"/>
        </w:rPr>
        <w:tab/>
      </w:r>
      <w:r>
        <w:rPr>
          <w:rFonts w:ascii="Arial" w:hAnsi="Arial" w:cs="Arial"/>
          <w:b/>
          <w:sz w:val="24"/>
        </w:rPr>
        <w:t>Void</w:t>
      </w:r>
    </w:p>
    <w:p w14:paraId="3519BAF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19952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D0E19" w14:textId="0D8F5FEB" w:rsidR="00031805" w:rsidRDefault="00031805" w:rsidP="00031805">
      <w:pPr>
        <w:rPr>
          <w:rFonts w:ascii="Arial" w:hAnsi="Arial" w:cs="Arial"/>
          <w:b/>
          <w:sz w:val="24"/>
        </w:rPr>
      </w:pPr>
      <w:r>
        <w:rPr>
          <w:rFonts w:ascii="Arial" w:hAnsi="Arial" w:cs="Arial"/>
          <w:b/>
          <w:color w:val="0000FF"/>
          <w:sz w:val="24"/>
        </w:rPr>
        <w:t>C1-213508</w:t>
      </w:r>
      <w:r>
        <w:rPr>
          <w:rFonts w:ascii="Arial" w:hAnsi="Arial" w:cs="Arial"/>
          <w:b/>
          <w:color w:val="0000FF"/>
          <w:sz w:val="24"/>
        </w:rPr>
        <w:tab/>
      </w:r>
      <w:r>
        <w:rPr>
          <w:rFonts w:ascii="Arial" w:hAnsi="Arial" w:cs="Arial"/>
          <w:b/>
          <w:sz w:val="24"/>
        </w:rPr>
        <w:t>Void</w:t>
      </w:r>
    </w:p>
    <w:p w14:paraId="75863D30" w14:textId="77777777" w:rsidR="00031805" w:rsidRDefault="00031805" w:rsidP="00031805">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2DEF8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F7557" w14:textId="715AE863" w:rsidR="00031805" w:rsidRDefault="00031805" w:rsidP="00031805">
      <w:pPr>
        <w:rPr>
          <w:rFonts w:ascii="Arial" w:hAnsi="Arial" w:cs="Arial"/>
          <w:b/>
          <w:sz w:val="24"/>
        </w:rPr>
      </w:pPr>
      <w:r>
        <w:rPr>
          <w:rFonts w:ascii="Arial" w:hAnsi="Arial" w:cs="Arial"/>
          <w:b/>
          <w:color w:val="0000FF"/>
          <w:sz w:val="24"/>
        </w:rPr>
        <w:t>C1-213521</w:t>
      </w:r>
      <w:r>
        <w:rPr>
          <w:rFonts w:ascii="Arial" w:hAnsi="Arial" w:cs="Arial"/>
          <w:b/>
          <w:color w:val="0000FF"/>
          <w:sz w:val="24"/>
        </w:rPr>
        <w:tab/>
      </w:r>
      <w:r>
        <w:rPr>
          <w:rFonts w:ascii="Arial" w:hAnsi="Arial" w:cs="Arial"/>
          <w:b/>
          <w:sz w:val="24"/>
        </w:rPr>
        <w:t>PDU session establishment for NR satellite access</w:t>
      </w:r>
    </w:p>
    <w:p w14:paraId="4745F8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CR-3348  rev  Cat: B (Rel-17)</w:t>
      </w:r>
      <w:r>
        <w:rPr>
          <w:i/>
        </w:rPr>
        <w:br/>
      </w:r>
      <w:r>
        <w:rPr>
          <w:i/>
        </w:rPr>
        <w:br/>
      </w:r>
      <w:r>
        <w:rPr>
          <w:i/>
        </w:rPr>
        <w:tab/>
      </w:r>
      <w:r>
        <w:rPr>
          <w:i/>
        </w:rPr>
        <w:tab/>
      </w:r>
      <w:r>
        <w:rPr>
          <w:i/>
        </w:rPr>
        <w:tab/>
      </w:r>
      <w:r>
        <w:rPr>
          <w:i/>
        </w:rPr>
        <w:tab/>
      </w:r>
      <w:r>
        <w:rPr>
          <w:i/>
        </w:rPr>
        <w:tab/>
        <w:t>Source: Nokia, Nokia Shanghai Bell</w:t>
      </w:r>
    </w:p>
    <w:p w14:paraId="26C356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C1-213850</w:t>
      </w:r>
      <w:r>
        <w:rPr>
          <w:color w:val="993300"/>
          <w:u w:val="single"/>
        </w:rPr>
        <w:t>.</w:t>
      </w:r>
    </w:p>
    <w:p w14:paraId="4792091D" w14:textId="270CEB61" w:rsidR="00031805" w:rsidRDefault="00031805" w:rsidP="00031805">
      <w:pPr>
        <w:rPr>
          <w:rFonts w:ascii="Arial" w:hAnsi="Arial" w:cs="Arial"/>
          <w:b/>
          <w:sz w:val="24"/>
        </w:rPr>
      </w:pPr>
      <w:r>
        <w:rPr>
          <w:rFonts w:ascii="Arial" w:hAnsi="Arial" w:cs="Arial"/>
          <w:b/>
          <w:color w:val="0000FF"/>
          <w:sz w:val="24"/>
        </w:rPr>
        <w:t>C1-213522</w:t>
      </w:r>
      <w:r>
        <w:rPr>
          <w:rFonts w:ascii="Arial" w:hAnsi="Arial" w:cs="Arial"/>
          <w:b/>
          <w:color w:val="0000FF"/>
          <w:sz w:val="24"/>
        </w:rPr>
        <w:tab/>
      </w:r>
      <w:r>
        <w:rPr>
          <w:rFonts w:ascii="Arial" w:hAnsi="Arial" w:cs="Arial"/>
          <w:b/>
          <w:sz w:val="24"/>
        </w:rPr>
        <w:t>Multiple TACs broadcast by a cell per PLMN</w:t>
      </w:r>
    </w:p>
    <w:p w14:paraId="37BBCCD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A864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B8CA" w14:textId="3C98B8E7" w:rsidR="00031805" w:rsidRDefault="00031805" w:rsidP="00031805">
      <w:pPr>
        <w:rPr>
          <w:rFonts w:ascii="Arial" w:hAnsi="Arial" w:cs="Arial"/>
          <w:b/>
          <w:sz w:val="24"/>
        </w:rPr>
      </w:pPr>
      <w:r>
        <w:rPr>
          <w:rFonts w:ascii="Arial" w:hAnsi="Arial" w:cs="Arial"/>
          <w:b/>
          <w:color w:val="0000FF"/>
          <w:sz w:val="24"/>
        </w:rPr>
        <w:t>C1-213523</w:t>
      </w:r>
      <w:r>
        <w:rPr>
          <w:rFonts w:ascii="Arial" w:hAnsi="Arial" w:cs="Arial"/>
          <w:b/>
          <w:color w:val="0000FF"/>
          <w:sz w:val="24"/>
        </w:rPr>
        <w:tab/>
      </w:r>
      <w:r>
        <w:rPr>
          <w:rFonts w:ascii="Arial" w:hAnsi="Arial" w:cs="Arial"/>
          <w:b/>
          <w:sz w:val="24"/>
        </w:rPr>
        <w:t>New question for discussion in evaluating KI #2</w:t>
      </w:r>
    </w:p>
    <w:p w14:paraId="4A3C557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1011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FA38FA" w14:textId="20EB44F5" w:rsidR="00031805" w:rsidRDefault="00031805" w:rsidP="00031805">
      <w:pPr>
        <w:rPr>
          <w:rFonts w:ascii="Arial" w:hAnsi="Arial" w:cs="Arial"/>
          <w:b/>
          <w:sz w:val="24"/>
        </w:rPr>
      </w:pPr>
      <w:r>
        <w:rPr>
          <w:rFonts w:ascii="Arial" w:hAnsi="Arial" w:cs="Arial"/>
          <w:b/>
          <w:color w:val="0000FF"/>
          <w:sz w:val="24"/>
        </w:rPr>
        <w:t>C1-213528</w:t>
      </w:r>
      <w:r>
        <w:rPr>
          <w:rFonts w:ascii="Arial" w:hAnsi="Arial" w:cs="Arial"/>
          <w:b/>
          <w:color w:val="0000FF"/>
          <w:sz w:val="24"/>
        </w:rPr>
        <w:tab/>
      </w:r>
      <w:r>
        <w:rPr>
          <w:rFonts w:ascii="Arial" w:hAnsi="Arial" w:cs="Arial"/>
          <w:b/>
          <w:sz w:val="24"/>
        </w:rPr>
        <w:t>Country detection while in a PLMN with MCC 9xx</w:t>
      </w:r>
    </w:p>
    <w:p w14:paraId="0BCC7C5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3FEB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121B3" w14:textId="4A2E7ADF" w:rsidR="00031805" w:rsidRDefault="00031805" w:rsidP="00031805">
      <w:pPr>
        <w:rPr>
          <w:rFonts w:ascii="Arial" w:hAnsi="Arial" w:cs="Arial"/>
          <w:b/>
          <w:sz w:val="24"/>
        </w:rPr>
      </w:pPr>
      <w:r>
        <w:rPr>
          <w:rFonts w:ascii="Arial" w:hAnsi="Arial" w:cs="Arial"/>
          <w:b/>
          <w:color w:val="0000FF"/>
          <w:sz w:val="24"/>
        </w:rPr>
        <w:t>C1-213529</w:t>
      </w:r>
      <w:r>
        <w:rPr>
          <w:rFonts w:ascii="Arial" w:hAnsi="Arial" w:cs="Arial"/>
          <w:b/>
          <w:color w:val="0000FF"/>
          <w:sz w:val="24"/>
        </w:rPr>
        <w:tab/>
      </w:r>
      <w:r>
        <w:rPr>
          <w:rFonts w:ascii="Arial" w:hAnsi="Arial" w:cs="Arial"/>
          <w:b/>
          <w:sz w:val="24"/>
        </w:rPr>
        <w:t>Solution 3 update</w:t>
      </w:r>
    </w:p>
    <w:p w14:paraId="7963614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88110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C1-213822</w:t>
      </w:r>
      <w:r>
        <w:rPr>
          <w:color w:val="993300"/>
          <w:u w:val="single"/>
        </w:rPr>
        <w:t>.</w:t>
      </w:r>
    </w:p>
    <w:p w14:paraId="742C9CD8" w14:textId="34DDCAEE" w:rsidR="00031805" w:rsidRDefault="00031805" w:rsidP="00031805">
      <w:pPr>
        <w:rPr>
          <w:rFonts w:ascii="Arial" w:hAnsi="Arial" w:cs="Arial"/>
          <w:b/>
          <w:sz w:val="24"/>
        </w:rPr>
      </w:pPr>
      <w:r>
        <w:rPr>
          <w:rFonts w:ascii="Arial" w:hAnsi="Arial" w:cs="Arial"/>
          <w:b/>
          <w:color w:val="0000FF"/>
          <w:sz w:val="24"/>
        </w:rPr>
        <w:t>C1-213530</w:t>
      </w:r>
      <w:r>
        <w:rPr>
          <w:rFonts w:ascii="Arial" w:hAnsi="Arial" w:cs="Arial"/>
          <w:b/>
          <w:color w:val="0000FF"/>
          <w:sz w:val="24"/>
        </w:rPr>
        <w:tab/>
      </w:r>
      <w:r>
        <w:rPr>
          <w:rFonts w:ascii="Arial" w:hAnsi="Arial" w:cs="Arial"/>
          <w:b/>
          <w:sz w:val="24"/>
        </w:rPr>
        <w:t>Solution 9: Impacts to UEs</w:t>
      </w:r>
    </w:p>
    <w:p w14:paraId="6A20364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3886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ECA34" w14:textId="1907C0BB" w:rsidR="00031805" w:rsidRDefault="00031805" w:rsidP="00031805">
      <w:pPr>
        <w:rPr>
          <w:rFonts w:ascii="Arial" w:hAnsi="Arial" w:cs="Arial"/>
          <w:b/>
          <w:sz w:val="24"/>
        </w:rPr>
      </w:pPr>
      <w:r>
        <w:rPr>
          <w:rFonts w:ascii="Arial" w:hAnsi="Arial" w:cs="Arial"/>
          <w:b/>
          <w:color w:val="0000FF"/>
          <w:sz w:val="24"/>
        </w:rPr>
        <w:t>C1-213610</w:t>
      </w:r>
      <w:r>
        <w:rPr>
          <w:rFonts w:ascii="Arial" w:hAnsi="Arial" w:cs="Arial"/>
          <w:b/>
          <w:color w:val="0000FF"/>
          <w:sz w:val="24"/>
        </w:rPr>
        <w:tab/>
      </w:r>
      <w:r>
        <w:rPr>
          <w:rFonts w:ascii="Arial" w:hAnsi="Arial" w:cs="Arial"/>
          <w:b/>
          <w:sz w:val="24"/>
        </w:rPr>
        <w:t>Evaluations of solutions for KI#1</w:t>
      </w:r>
    </w:p>
    <w:p w14:paraId="5CDCB42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THALES</w:t>
      </w:r>
    </w:p>
    <w:p w14:paraId="76BCD5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994FB" w14:textId="3BEE08EC" w:rsidR="00031805" w:rsidRDefault="00031805" w:rsidP="00031805">
      <w:pPr>
        <w:rPr>
          <w:rFonts w:ascii="Arial" w:hAnsi="Arial" w:cs="Arial"/>
          <w:b/>
          <w:sz w:val="24"/>
        </w:rPr>
      </w:pPr>
      <w:r>
        <w:rPr>
          <w:rFonts w:ascii="Arial" w:hAnsi="Arial" w:cs="Arial"/>
          <w:b/>
          <w:color w:val="0000FF"/>
          <w:sz w:val="24"/>
        </w:rPr>
        <w:lastRenderedPageBreak/>
        <w:t>C1-213682</w:t>
      </w:r>
      <w:r>
        <w:rPr>
          <w:rFonts w:ascii="Arial" w:hAnsi="Arial" w:cs="Arial"/>
          <w:b/>
          <w:color w:val="0000FF"/>
          <w:sz w:val="24"/>
        </w:rPr>
        <w:tab/>
      </w:r>
      <w:r>
        <w:rPr>
          <w:rFonts w:ascii="Arial" w:hAnsi="Arial" w:cs="Arial"/>
          <w:b/>
          <w:sz w:val="24"/>
        </w:rPr>
        <w:t>Conclusion for KI#6</w:t>
      </w:r>
    </w:p>
    <w:p w14:paraId="4AC1DB7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OPPO / Chen</w:t>
      </w:r>
    </w:p>
    <w:p w14:paraId="21E8F503" w14:textId="77777777" w:rsidR="00031805" w:rsidRDefault="00031805" w:rsidP="00031805">
      <w:pPr>
        <w:rPr>
          <w:color w:val="808080"/>
        </w:rPr>
      </w:pPr>
      <w:r>
        <w:rPr>
          <w:color w:val="808080"/>
        </w:rPr>
        <w:t>(Replaces C1-213098)</w:t>
      </w:r>
    </w:p>
    <w:p w14:paraId="26660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90DBE" w14:textId="2B924227" w:rsidR="00031805" w:rsidRDefault="00031805" w:rsidP="00031805">
      <w:pPr>
        <w:rPr>
          <w:rFonts w:ascii="Arial" w:hAnsi="Arial" w:cs="Arial"/>
          <w:b/>
          <w:sz w:val="24"/>
        </w:rPr>
      </w:pPr>
      <w:r>
        <w:rPr>
          <w:rFonts w:ascii="Arial" w:hAnsi="Arial" w:cs="Arial"/>
          <w:b/>
          <w:color w:val="0000FF"/>
          <w:sz w:val="24"/>
        </w:rPr>
        <w:t>C1-213683</w:t>
      </w:r>
      <w:r>
        <w:rPr>
          <w:rFonts w:ascii="Arial" w:hAnsi="Arial" w:cs="Arial"/>
          <w:b/>
          <w:color w:val="0000FF"/>
          <w:sz w:val="24"/>
        </w:rPr>
        <w:tab/>
      </w:r>
      <w:r>
        <w:rPr>
          <w:rFonts w:ascii="Arial" w:hAnsi="Arial" w:cs="Arial"/>
          <w:b/>
          <w:sz w:val="24"/>
        </w:rPr>
        <w:t>UE's handling of the received MCC list</w:t>
      </w:r>
    </w:p>
    <w:p w14:paraId="6C13932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1 Cat: B (Rel-17)</w:t>
      </w:r>
      <w:r>
        <w:rPr>
          <w:i/>
        </w:rPr>
        <w:br/>
      </w:r>
      <w:r>
        <w:rPr>
          <w:i/>
        </w:rPr>
        <w:br/>
      </w:r>
      <w:r>
        <w:rPr>
          <w:i/>
        </w:rPr>
        <w:tab/>
      </w:r>
      <w:r>
        <w:rPr>
          <w:i/>
        </w:rPr>
        <w:tab/>
      </w:r>
      <w:r>
        <w:rPr>
          <w:i/>
        </w:rPr>
        <w:tab/>
      </w:r>
      <w:r>
        <w:rPr>
          <w:i/>
        </w:rPr>
        <w:tab/>
      </w:r>
      <w:r>
        <w:rPr>
          <w:i/>
        </w:rPr>
        <w:tab/>
        <w:t>Source: OPPO / Chen</w:t>
      </w:r>
    </w:p>
    <w:p w14:paraId="3EE22C75" w14:textId="77777777" w:rsidR="00031805" w:rsidRDefault="00031805" w:rsidP="00031805">
      <w:pPr>
        <w:rPr>
          <w:color w:val="808080"/>
        </w:rPr>
      </w:pPr>
      <w:r>
        <w:rPr>
          <w:color w:val="808080"/>
        </w:rPr>
        <w:t>(Replaces C1-213099)</w:t>
      </w:r>
    </w:p>
    <w:p w14:paraId="58C0CC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C1-213835</w:t>
      </w:r>
      <w:r>
        <w:rPr>
          <w:color w:val="993300"/>
          <w:u w:val="single"/>
        </w:rPr>
        <w:t>.</w:t>
      </w:r>
    </w:p>
    <w:p w14:paraId="25008F3D" w14:textId="6646399E" w:rsidR="00031805" w:rsidRDefault="00031805" w:rsidP="00031805">
      <w:pPr>
        <w:rPr>
          <w:rFonts w:ascii="Arial" w:hAnsi="Arial" w:cs="Arial"/>
          <w:b/>
          <w:sz w:val="24"/>
        </w:rPr>
      </w:pPr>
      <w:r>
        <w:rPr>
          <w:rFonts w:ascii="Arial" w:hAnsi="Arial" w:cs="Arial"/>
          <w:b/>
          <w:color w:val="0000FF"/>
          <w:sz w:val="24"/>
        </w:rPr>
        <w:t>C1-213684</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1CA687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CR-3217  rev 1 Cat: B (Rel-17)</w:t>
      </w:r>
      <w:r>
        <w:rPr>
          <w:i/>
        </w:rPr>
        <w:br/>
      </w:r>
      <w:r>
        <w:rPr>
          <w:i/>
        </w:rPr>
        <w:br/>
      </w:r>
      <w:r>
        <w:rPr>
          <w:i/>
        </w:rPr>
        <w:tab/>
      </w:r>
      <w:r>
        <w:rPr>
          <w:i/>
        </w:rPr>
        <w:tab/>
      </w:r>
      <w:r>
        <w:rPr>
          <w:i/>
        </w:rPr>
        <w:tab/>
      </w:r>
      <w:r>
        <w:rPr>
          <w:i/>
        </w:rPr>
        <w:tab/>
      </w:r>
      <w:r>
        <w:rPr>
          <w:i/>
        </w:rPr>
        <w:tab/>
        <w:t>Source: OPPO / Chen</w:t>
      </w:r>
    </w:p>
    <w:p w14:paraId="08D25010" w14:textId="77777777" w:rsidR="00031805" w:rsidRDefault="00031805" w:rsidP="00031805">
      <w:pPr>
        <w:rPr>
          <w:color w:val="808080"/>
        </w:rPr>
      </w:pPr>
      <w:r>
        <w:rPr>
          <w:color w:val="808080"/>
        </w:rPr>
        <w:t>(Replaces C1-213100)</w:t>
      </w:r>
    </w:p>
    <w:p w14:paraId="7A7588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1D4EBF" w14:textId="61ADEBF4" w:rsidR="00031805" w:rsidRDefault="00031805" w:rsidP="00031805">
      <w:pPr>
        <w:rPr>
          <w:rFonts w:ascii="Arial" w:hAnsi="Arial" w:cs="Arial"/>
          <w:b/>
          <w:sz w:val="24"/>
        </w:rPr>
      </w:pPr>
      <w:r>
        <w:rPr>
          <w:rFonts w:ascii="Arial" w:hAnsi="Arial" w:cs="Arial"/>
          <w:b/>
          <w:color w:val="0000FF"/>
          <w:sz w:val="24"/>
        </w:rPr>
        <w:t>C1-213715</w:t>
      </w:r>
      <w:r>
        <w:rPr>
          <w:rFonts w:ascii="Arial" w:hAnsi="Arial" w:cs="Arial"/>
          <w:b/>
          <w:color w:val="0000FF"/>
          <w:sz w:val="24"/>
        </w:rPr>
        <w:tab/>
      </w:r>
      <w:r>
        <w:rPr>
          <w:rFonts w:ascii="Arial" w:hAnsi="Arial" w:cs="Arial"/>
          <w:b/>
          <w:sz w:val="24"/>
        </w:rPr>
        <w:t>Evaluation of solutions for KI#3</w:t>
      </w:r>
    </w:p>
    <w:p w14:paraId="6A0CA5C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0668558A" w14:textId="77777777" w:rsidR="00031805" w:rsidRDefault="00031805" w:rsidP="00031805">
      <w:pPr>
        <w:rPr>
          <w:color w:val="808080"/>
        </w:rPr>
      </w:pPr>
      <w:r>
        <w:rPr>
          <w:color w:val="808080"/>
        </w:rPr>
        <w:t>(Replaces C1-212909)</w:t>
      </w:r>
    </w:p>
    <w:p w14:paraId="25F9CA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1DCCF" w14:textId="5A285825" w:rsidR="00031805" w:rsidRDefault="00031805" w:rsidP="00031805">
      <w:pPr>
        <w:rPr>
          <w:rFonts w:ascii="Arial" w:hAnsi="Arial" w:cs="Arial"/>
          <w:b/>
          <w:sz w:val="24"/>
        </w:rPr>
      </w:pPr>
      <w:r>
        <w:rPr>
          <w:rFonts w:ascii="Arial" w:hAnsi="Arial" w:cs="Arial"/>
          <w:b/>
          <w:color w:val="0000FF"/>
          <w:sz w:val="24"/>
        </w:rPr>
        <w:t>C1-213716</w:t>
      </w:r>
      <w:r>
        <w:rPr>
          <w:rFonts w:ascii="Arial" w:hAnsi="Arial" w:cs="Arial"/>
          <w:b/>
          <w:color w:val="0000FF"/>
          <w:sz w:val="24"/>
        </w:rPr>
        <w:tab/>
      </w:r>
      <w:r>
        <w:rPr>
          <w:rFonts w:ascii="Arial" w:hAnsi="Arial" w:cs="Arial"/>
          <w:b/>
          <w:sz w:val="24"/>
        </w:rPr>
        <w:t>Conclusion for KI#2</w:t>
      </w:r>
    </w:p>
    <w:p w14:paraId="769F4CA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C1AB01C" w14:textId="77777777" w:rsidR="00031805" w:rsidRDefault="00031805" w:rsidP="00031805">
      <w:pPr>
        <w:rPr>
          <w:color w:val="808080"/>
        </w:rPr>
      </w:pPr>
      <w:r>
        <w:rPr>
          <w:color w:val="808080"/>
        </w:rPr>
        <w:t>(Replaces C1-212911)</w:t>
      </w:r>
    </w:p>
    <w:p w14:paraId="69C03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C1-213834</w:t>
      </w:r>
      <w:r>
        <w:rPr>
          <w:color w:val="993300"/>
          <w:u w:val="single"/>
        </w:rPr>
        <w:t>.</w:t>
      </w:r>
    </w:p>
    <w:p w14:paraId="58CA7914" w14:textId="694EE9E2" w:rsidR="00031805" w:rsidRDefault="00031805" w:rsidP="00031805">
      <w:pPr>
        <w:rPr>
          <w:rFonts w:ascii="Arial" w:hAnsi="Arial" w:cs="Arial"/>
          <w:b/>
          <w:sz w:val="24"/>
        </w:rPr>
      </w:pPr>
      <w:r>
        <w:rPr>
          <w:rFonts w:ascii="Arial" w:hAnsi="Arial" w:cs="Arial"/>
          <w:b/>
          <w:color w:val="0000FF"/>
          <w:sz w:val="24"/>
        </w:rPr>
        <w:t>C1-213717</w:t>
      </w:r>
      <w:r>
        <w:rPr>
          <w:rFonts w:ascii="Arial" w:hAnsi="Arial" w:cs="Arial"/>
          <w:b/>
          <w:color w:val="0000FF"/>
          <w:sz w:val="24"/>
        </w:rPr>
        <w:tab/>
      </w:r>
      <w:r>
        <w:rPr>
          <w:rFonts w:ascii="Arial" w:hAnsi="Arial" w:cs="Arial"/>
          <w:b/>
          <w:sz w:val="24"/>
        </w:rPr>
        <w:t>Conclusion for KI#4</w:t>
      </w:r>
    </w:p>
    <w:p w14:paraId="7C32E5C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B83F3C3" w14:textId="77777777" w:rsidR="00031805" w:rsidRDefault="00031805" w:rsidP="00031805">
      <w:pPr>
        <w:rPr>
          <w:color w:val="808080"/>
        </w:rPr>
      </w:pPr>
      <w:r>
        <w:rPr>
          <w:color w:val="808080"/>
        </w:rPr>
        <w:t>(Replaces C1-212913)</w:t>
      </w:r>
    </w:p>
    <w:p w14:paraId="4D3A363E"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F8029" w14:textId="206F065F" w:rsidR="00031805" w:rsidRDefault="00031805" w:rsidP="00031805">
      <w:pPr>
        <w:rPr>
          <w:rFonts w:ascii="Arial" w:hAnsi="Arial" w:cs="Arial"/>
          <w:b/>
          <w:sz w:val="24"/>
        </w:rPr>
      </w:pPr>
      <w:r>
        <w:rPr>
          <w:rFonts w:ascii="Arial" w:hAnsi="Arial" w:cs="Arial"/>
          <w:b/>
          <w:color w:val="0000FF"/>
          <w:sz w:val="24"/>
        </w:rPr>
        <w:t>C1-213720</w:t>
      </w:r>
      <w:r>
        <w:rPr>
          <w:rFonts w:ascii="Arial" w:hAnsi="Arial" w:cs="Arial"/>
          <w:b/>
          <w:color w:val="0000FF"/>
          <w:sz w:val="24"/>
        </w:rPr>
        <w:tab/>
      </w:r>
      <w:r>
        <w:rPr>
          <w:rFonts w:ascii="Arial" w:hAnsi="Arial" w:cs="Arial"/>
          <w:b/>
          <w:sz w:val="24"/>
        </w:rPr>
        <w:t>Conclusion for KI#3</w:t>
      </w:r>
    </w:p>
    <w:p w14:paraId="12EB3D9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4F25FF22" w14:textId="77777777" w:rsidR="00031805" w:rsidRDefault="00031805" w:rsidP="00031805">
      <w:pPr>
        <w:rPr>
          <w:color w:val="808080"/>
        </w:rPr>
      </w:pPr>
      <w:r>
        <w:rPr>
          <w:color w:val="808080"/>
        </w:rPr>
        <w:t>(Replaces C1-212912)</w:t>
      </w:r>
    </w:p>
    <w:p w14:paraId="2E3685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4392F" w14:textId="49608301" w:rsidR="00031805" w:rsidRDefault="00031805" w:rsidP="00031805">
      <w:pPr>
        <w:rPr>
          <w:rFonts w:ascii="Arial" w:hAnsi="Arial" w:cs="Arial"/>
          <w:b/>
          <w:sz w:val="24"/>
        </w:rPr>
      </w:pPr>
      <w:r>
        <w:rPr>
          <w:rFonts w:ascii="Arial" w:hAnsi="Arial" w:cs="Arial"/>
          <w:b/>
          <w:color w:val="0000FF"/>
          <w:sz w:val="24"/>
        </w:rPr>
        <w:t>C1-213722</w:t>
      </w:r>
      <w:r>
        <w:rPr>
          <w:rFonts w:ascii="Arial" w:hAnsi="Arial" w:cs="Arial"/>
          <w:b/>
          <w:color w:val="0000FF"/>
          <w:sz w:val="24"/>
        </w:rPr>
        <w:tab/>
      </w:r>
      <w:r>
        <w:rPr>
          <w:rFonts w:ascii="Arial" w:hAnsi="Arial" w:cs="Arial"/>
          <w:b/>
          <w:sz w:val="24"/>
        </w:rPr>
        <w:t>Encoding of MCC of the country of UE location</w:t>
      </w:r>
    </w:p>
    <w:p w14:paraId="32C715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1 Cat: B (Rel-17)</w:t>
      </w:r>
      <w:r>
        <w:rPr>
          <w:i/>
        </w:rPr>
        <w:br/>
      </w:r>
      <w:r>
        <w:rPr>
          <w:i/>
        </w:rPr>
        <w:br/>
      </w:r>
      <w:r>
        <w:rPr>
          <w:i/>
        </w:rPr>
        <w:tab/>
      </w:r>
      <w:r>
        <w:rPr>
          <w:i/>
        </w:rPr>
        <w:tab/>
      </w:r>
      <w:r>
        <w:rPr>
          <w:i/>
        </w:rPr>
        <w:tab/>
      </w:r>
      <w:r>
        <w:rPr>
          <w:i/>
        </w:rPr>
        <w:tab/>
      </w:r>
      <w:r>
        <w:rPr>
          <w:i/>
        </w:rPr>
        <w:tab/>
        <w:t>Source: Qualcomm Incorporated / Amer</w:t>
      </w:r>
    </w:p>
    <w:p w14:paraId="0964A1AB" w14:textId="77777777" w:rsidR="00031805" w:rsidRDefault="00031805" w:rsidP="00031805">
      <w:pPr>
        <w:rPr>
          <w:color w:val="808080"/>
        </w:rPr>
      </w:pPr>
      <w:r>
        <w:rPr>
          <w:color w:val="808080"/>
        </w:rPr>
        <w:t>(Replaces C1-212915)</w:t>
      </w:r>
    </w:p>
    <w:p w14:paraId="5FF253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C1-213842</w:t>
      </w:r>
      <w:r>
        <w:rPr>
          <w:color w:val="993300"/>
          <w:u w:val="single"/>
        </w:rPr>
        <w:t>.</w:t>
      </w:r>
    </w:p>
    <w:p w14:paraId="168E8CB7" w14:textId="4868C39E" w:rsidR="00031805" w:rsidRDefault="00031805" w:rsidP="00031805">
      <w:pPr>
        <w:rPr>
          <w:rFonts w:ascii="Arial" w:hAnsi="Arial" w:cs="Arial"/>
          <w:b/>
          <w:sz w:val="24"/>
        </w:rPr>
      </w:pPr>
      <w:r>
        <w:rPr>
          <w:rFonts w:ascii="Arial" w:hAnsi="Arial" w:cs="Arial"/>
          <w:b/>
          <w:color w:val="0000FF"/>
          <w:sz w:val="24"/>
        </w:rPr>
        <w:t>C1-213728</w:t>
      </w:r>
      <w:r>
        <w:rPr>
          <w:rFonts w:ascii="Arial" w:hAnsi="Arial" w:cs="Arial"/>
          <w:b/>
          <w:color w:val="0000FF"/>
          <w:sz w:val="24"/>
        </w:rPr>
        <w:tab/>
      </w:r>
      <w:r>
        <w:rPr>
          <w:rFonts w:ascii="Arial" w:hAnsi="Arial" w:cs="Arial"/>
          <w:b/>
          <w:sz w:val="24"/>
        </w:rPr>
        <w:t>Evaluation and conclusion for KI#5</w:t>
      </w:r>
    </w:p>
    <w:p w14:paraId="47F37F4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771D79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550AC" w14:textId="13746A80" w:rsidR="00031805" w:rsidRDefault="00031805" w:rsidP="00031805">
      <w:pPr>
        <w:rPr>
          <w:rFonts w:ascii="Arial" w:hAnsi="Arial" w:cs="Arial"/>
          <w:b/>
          <w:sz w:val="24"/>
        </w:rPr>
      </w:pPr>
      <w:r>
        <w:rPr>
          <w:rFonts w:ascii="Arial" w:hAnsi="Arial" w:cs="Arial"/>
          <w:b/>
          <w:color w:val="0000FF"/>
          <w:sz w:val="24"/>
        </w:rPr>
        <w:t>C1-213822</w:t>
      </w:r>
      <w:r>
        <w:rPr>
          <w:rFonts w:ascii="Arial" w:hAnsi="Arial" w:cs="Arial"/>
          <w:b/>
          <w:color w:val="0000FF"/>
          <w:sz w:val="24"/>
        </w:rPr>
        <w:tab/>
      </w:r>
      <w:r>
        <w:rPr>
          <w:rFonts w:ascii="Arial" w:hAnsi="Arial" w:cs="Arial"/>
          <w:b/>
          <w:sz w:val="24"/>
        </w:rPr>
        <w:t>Solution 3 update</w:t>
      </w:r>
    </w:p>
    <w:p w14:paraId="1F705A2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64A1D91" w14:textId="77777777" w:rsidR="00031805" w:rsidRDefault="00031805" w:rsidP="00031805">
      <w:pPr>
        <w:rPr>
          <w:color w:val="808080"/>
        </w:rPr>
      </w:pPr>
      <w:r>
        <w:rPr>
          <w:color w:val="808080"/>
        </w:rPr>
        <w:t>(Replaces C1-213529)</w:t>
      </w:r>
    </w:p>
    <w:p w14:paraId="397BD1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65AFB" w14:textId="7DDDF1EC" w:rsidR="00031805" w:rsidRDefault="00031805" w:rsidP="00031805">
      <w:pPr>
        <w:rPr>
          <w:rFonts w:ascii="Arial" w:hAnsi="Arial" w:cs="Arial"/>
          <w:b/>
          <w:sz w:val="24"/>
        </w:rPr>
      </w:pPr>
      <w:r>
        <w:rPr>
          <w:rFonts w:ascii="Arial" w:hAnsi="Arial" w:cs="Arial"/>
          <w:b/>
          <w:color w:val="0000FF"/>
          <w:sz w:val="24"/>
        </w:rPr>
        <w:t>C1-213834</w:t>
      </w:r>
      <w:r>
        <w:rPr>
          <w:rFonts w:ascii="Arial" w:hAnsi="Arial" w:cs="Arial"/>
          <w:b/>
          <w:color w:val="0000FF"/>
          <w:sz w:val="24"/>
        </w:rPr>
        <w:tab/>
      </w:r>
      <w:r>
        <w:rPr>
          <w:rFonts w:ascii="Arial" w:hAnsi="Arial" w:cs="Arial"/>
          <w:b/>
          <w:sz w:val="24"/>
        </w:rPr>
        <w:t>Conclusion for KI#2</w:t>
      </w:r>
    </w:p>
    <w:p w14:paraId="5AA2B03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64B5AEF" w14:textId="77777777" w:rsidR="00031805" w:rsidRDefault="00031805" w:rsidP="00031805">
      <w:pPr>
        <w:rPr>
          <w:color w:val="808080"/>
        </w:rPr>
      </w:pPr>
      <w:r>
        <w:rPr>
          <w:color w:val="808080"/>
        </w:rPr>
        <w:t>(Replaces C1-213716)</w:t>
      </w:r>
    </w:p>
    <w:p w14:paraId="4AC31F0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C1-213931</w:t>
      </w:r>
      <w:r>
        <w:rPr>
          <w:color w:val="993300"/>
          <w:u w:val="single"/>
        </w:rPr>
        <w:t>.</w:t>
      </w:r>
    </w:p>
    <w:p w14:paraId="4696F86C" w14:textId="7053562C" w:rsidR="00031805" w:rsidRDefault="00031805" w:rsidP="00031805">
      <w:pPr>
        <w:rPr>
          <w:rFonts w:ascii="Arial" w:hAnsi="Arial" w:cs="Arial"/>
          <w:b/>
          <w:sz w:val="24"/>
        </w:rPr>
      </w:pPr>
      <w:r>
        <w:rPr>
          <w:rFonts w:ascii="Arial" w:hAnsi="Arial" w:cs="Arial"/>
          <w:b/>
          <w:color w:val="0000FF"/>
          <w:sz w:val="24"/>
        </w:rPr>
        <w:t>C1-213835</w:t>
      </w:r>
      <w:r>
        <w:rPr>
          <w:rFonts w:ascii="Arial" w:hAnsi="Arial" w:cs="Arial"/>
          <w:b/>
          <w:color w:val="0000FF"/>
          <w:sz w:val="24"/>
        </w:rPr>
        <w:tab/>
      </w:r>
      <w:r>
        <w:rPr>
          <w:rFonts w:ascii="Arial" w:hAnsi="Arial" w:cs="Arial"/>
          <w:b/>
          <w:sz w:val="24"/>
        </w:rPr>
        <w:t>UE's handling of the indication of country of UE location</w:t>
      </w:r>
    </w:p>
    <w:p w14:paraId="090761E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2 Cat: B (Rel-17)</w:t>
      </w:r>
      <w:r>
        <w:rPr>
          <w:i/>
        </w:rPr>
        <w:br/>
      </w:r>
      <w:r>
        <w:rPr>
          <w:i/>
        </w:rPr>
        <w:br/>
      </w:r>
      <w:r>
        <w:rPr>
          <w:i/>
        </w:rPr>
        <w:tab/>
      </w:r>
      <w:r>
        <w:rPr>
          <w:i/>
        </w:rPr>
        <w:tab/>
      </w:r>
      <w:r>
        <w:rPr>
          <w:i/>
        </w:rPr>
        <w:tab/>
      </w:r>
      <w:r>
        <w:rPr>
          <w:i/>
        </w:rPr>
        <w:tab/>
      </w:r>
      <w:r>
        <w:rPr>
          <w:i/>
        </w:rPr>
        <w:tab/>
        <w:t>Source: OPPO / Chen</w:t>
      </w:r>
    </w:p>
    <w:p w14:paraId="53CF86CE" w14:textId="77777777" w:rsidR="00031805" w:rsidRDefault="00031805" w:rsidP="00031805">
      <w:pPr>
        <w:rPr>
          <w:color w:val="808080"/>
        </w:rPr>
      </w:pPr>
      <w:r>
        <w:rPr>
          <w:color w:val="808080"/>
        </w:rPr>
        <w:t>(Replaces C1-213683)</w:t>
      </w:r>
    </w:p>
    <w:p w14:paraId="1EA261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DCBC6" w14:textId="1286E536" w:rsidR="00031805" w:rsidRDefault="00031805" w:rsidP="00031805">
      <w:pPr>
        <w:rPr>
          <w:rFonts w:ascii="Arial" w:hAnsi="Arial" w:cs="Arial"/>
          <w:b/>
          <w:sz w:val="24"/>
        </w:rPr>
      </w:pPr>
      <w:r>
        <w:rPr>
          <w:rFonts w:ascii="Arial" w:hAnsi="Arial" w:cs="Arial"/>
          <w:b/>
          <w:color w:val="0000FF"/>
          <w:sz w:val="24"/>
        </w:rPr>
        <w:lastRenderedPageBreak/>
        <w:t>C1-213842</w:t>
      </w:r>
      <w:r>
        <w:rPr>
          <w:rFonts w:ascii="Arial" w:hAnsi="Arial" w:cs="Arial"/>
          <w:b/>
          <w:color w:val="0000FF"/>
          <w:sz w:val="24"/>
        </w:rPr>
        <w:tab/>
      </w:r>
      <w:r>
        <w:rPr>
          <w:rFonts w:ascii="Arial" w:hAnsi="Arial" w:cs="Arial"/>
          <w:b/>
          <w:sz w:val="24"/>
        </w:rPr>
        <w:t>Encoding of MCC of the country of UE location</w:t>
      </w:r>
    </w:p>
    <w:p w14:paraId="701CE0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2 Cat: B (Rel-17)</w:t>
      </w:r>
      <w:r>
        <w:rPr>
          <w:i/>
        </w:rPr>
        <w:br/>
      </w:r>
      <w:r>
        <w:rPr>
          <w:i/>
        </w:rPr>
        <w:br/>
      </w:r>
      <w:r>
        <w:rPr>
          <w:i/>
        </w:rPr>
        <w:tab/>
      </w:r>
      <w:r>
        <w:rPr>
          <w:i/>
        </w:rPr>
        <w:tab/>
      </w:r>
      <w:r>
        <w:rPr>
          <w:i/>
        </w:rPr>
        <w:tab/>
      </w:r>
      <w:r>
        <w:rPr>
          <w:i/>
        </w:rPr>
        <w:tab/>
      </w:r>
      <w:r>
        <w:rPr>
          <w:i/>
        </w:rPr>
        <w:tab/>
        <w:t>Source: Qualcomm Incorporated / Amer</w:t>
      </w:r>
    </w:p>
    <w:p w14:paraId="0CB5606D" w14:textId="77777777" w:rsidR="00031805" w:rsidRDefault="00031805" w:rsidP="00031805">
      <w:pPr>
        <w:rPr>
          <w:color w:val="808080"/>
        </w:rPr>
      </w:pPr>
      <w:r>
        <w:rPr>
          <w:color w:val="808080"/>
        </w:rPr>
        <w:t>(Replaces C1-213722)</w:t>
      </w:r>
    </w:p>
    <w:p w14:paraId="4C9318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3F3C6" w14:textId="19DFC721" w:rsidR="00031805" w:rsidRDefault="00031805" w:rsidP="00031805">
      <w:pPr>
        <w:rPr>
          <w:rFonts w:ascii="Arial" w:hAnsi="Arial" w:cs="Arial"/>
          <w:b/>
          <w:sz w:val="24"/>
        </w:rPr>
      </w:pPr>
      <w:r>
        <w:rPr>
          <w:rFonts w:ascii="Arial" w:hAnsi="Arial" w:cs="Arial"/>
          <w:b/>
          <w:color w:val="0000FF"/>
          <w:sz w:val="24"/>
        </w:rPr>
        <w:t>C1-213850</w:t>
      </w:r>
      <w:r>
        <w:rPr>
          <w:rFonts w:ascii="Arial" w:hAnsi="Arial" w:cs="Arial"/>
          <w:b/>
          <w:color w:val="0000FF"/>
          <w:sz w:val="24"/>
        </w:rPr>
        <w:tab/>
      </w:r>
      <w:r>
        <w:rPr>
          <w:rFonts w:ascii="Arial" w:hAnsi="Arial" w:cs="Arial"/>
          <w:b/>
          <w:sz w:val="24"/>
        </w:rPr>
        <w:t>PDU session establishment for NR satellite access</w:t>
      </w:r>
    </w:p>
    <w:p w14:paraId="683C90D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CR-3348  rev 1 Cat: B (Rel-17)</w:t>
      </w:r>
      <w:r>
        <w:rPr>
          <w:i/>
        </w:rPr>
        <w:br/>
      </w:r>
      <w:r>
        <w:rPr>
          <w:i/>
        </w:rPr>
        <w:br/>
      </w:r>
      <w:r>
        <w:rPr>
          <w:i/>
        </w:rPr>
        <w:tab/>
      </w:r>
      <w:r>
        <w:rPr>
          <w:i/>
        </w:rPr>
        <w:tab/>
      </w:r>
      <w:r>
        <w:rPr>
          <w:i/>
        </w:rPr>
        <w:tab/>
      </w:r>
      <w:r>
        <w:rPr>
          <w:i/>
        </w:rPr>
        <w:tab/>
      </w:r>
      <w:r>
        <w:rPr>
          <w:i/>
        </w:rPr>
        <w:tab/>
        <w:t>Source: Nokia, Nokia Shanghai Bell, China Mobile</w:t>
      </w:r>
    </w:p>
    <w:p w14:paraId="07D0B03B" w14:textId="77777777" w:rsidR="00031805" w:rsidRDefault="00031805" w:rsidP="00031805">
      <w:pPr>
        <w:rPr>
          <w:color w:val="808080"/>
        </w:rPr>
      </w:pPr>
      <w:r>
        <w:rPr>
          <w:color w:val="808080"/>
        </w:rPr>
        <w:t>(Replaces C1-213521)</w:t>
      </w:r>
    </w:p>
    <w:p w14:paraId="70EADC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6FB54" w14:textId="115EFBB8" w:rsidR="00031805" w:rsidRDefault="00031805" w:rsidP="00031805">
      <w:pPr>
        <w:rPr>
          <w:rFonts w:ascii="Arial" w:hAnsi="Arial" w:cs="Arial"/>
          <w:b/>
          <w:sz w:val="24"/>
        </w:rPr>
      </w:pPr>
      <w:r>
        <w:rPr>
          <w:rFonts w:ascii="Arial" w:hAnsi="Arial" w:cs="Arial"/>
          <w:b/>
          <w:color w:val="0000FF"/>
          <w:sz w:val="24"/>
        </w:rPr>
        <w:t>C1-213895</w:t>
      </w:r>
      <w:r>
        <w:rPr>
          <w:rFonts w:ascii="Arial" w:hAnsi="Arial" w:cs="Arial"/>
          <w:b/>
          <w:color w:val="0000FF"/>
          <w:sz w:val="24"/>
        </w:rPr>
        <w:tab/>
      </w:r>
      <w:r>
        <w:rPr>
          <w:rFonts w:ascii="Arial" w:hAnsi="Arial" w:cs="Arial"/>
          <w:b/>
          <w:sz w:val="24"/>
        </w:rPr>
        <w:t>MCC list for 5GMM message</w:t>
      </w:r>
    </w:p>
    <w:p w14:paraId="56543A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CR-3100  rev 3 Cat: B (Rel-17)</w:t>
      </w:r>
      <w:r>
        <w:rPr>
          <w:i/>
        </w:rPr>
        <w:br/>
      </w:r>
      <w:r>
        <w:rPr>
          <w:i/>
        </w:rPr>
        <w:br/>
      </w:r>
      <w:r>
        <w:rPr>
          <w:i/>
        </w:rPr>
        <w:tab/>
      </w:r>
      <w:r>
        <w:rPr>
          <w:i/>
        </w:rPr>
        <w:tab/>
      </w:r>
      <w:r>
        <w:rPr>
          <w:i/>
        </w:rPr>
        <w:tab/>
      </w:r>
      <w:r>
        <w:rPr>
          <w:i/>
        </w:rPr>
        <w:tab/>
      </w:r>
      <w:r>
        <w:rPr>
          <w:i/>
        </w:rPr>
        <w:tab/>
        <w:t>Source: China Mobile, Nokia, Nokia Shanghai Bell, OPPO</w:t>
      </w:r>
    </w:p>
    <w:p w14:paraId="54FBB7DE" w14:textId="77777777" w:rsidR="00031805" w:rsidRDefault="00031805" w:rsidP="00031805">
      <w:pPr>
        <w:rPr>
          <w:color w:val="808080"/>
        </w:rPr>
      </w:pPr>
      <w:r>
        <w:rPr>
          <w:color w:val="808080"/>
        </w:rPr>
        <w:t>(Replaces C1-213088)</w:t>
      </w:r>
    </w:p>
    <w:p w14:paraId="0FB05F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B71F4" w14:textId="11128A43" w:rsidR="00031805" w:rsidRDefault="00031805" w:rsidP="00031805">
      <w:pPr>
        <w:rPr>
          <w:rFonts w:ascii="Arial" w:hAnsi="Arial" w:cs="Arial"/>
          <w:b/>
          <w:sz w:val="24"/>
        </w:rPr>
      </w:pPr>
      <w:r>
        <w:rPr>
          <w:rFonts w:ascii="Arial" w:hAnsi="Arial" w:cs="Arial"/>
          <w:b/>
          <w:color w:val="0000FF"/>
          <w:sz w:val="24"/>
        </w:rPr>
        <w:t>C1-213896</w:t>
      </w:r>
      <w:r>
        <w:rPr>
          <w:rFonts w:ascii="Arial" w:hAnsi="Arial" w:cs="Arial"/>
          <w:b/>
          <w:color w:val="0000FF"/>
          <w:sz w:val="24"/>
        </w:rPr>
        <w:tab/>
      </w:r>
      <w:r>
        <w:rPr>
          <w:rFonts w:ascii="Arial" w:hAnsi="Arial" w:cs="Arial"/>
          <w:b/>
          <w:sz w:val="24"/>
        </w:rPr>
        <w:t>Conclusion for KI#7</w:t>
      </w:r>
    </w:p>
    <w:p w14:paraId="7663E62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1C60E28D" w14:textId="77777777" w:rsidR="00031805" w:rsidRDefault="00031805" w:rsidP="00031805">
      <w:pPr>
        <w:rPr>
          <w:color w:val="808080"/>
        </w:rPr>
      </w:pPr>
      <w:r>
        <w:rPr>
          <w:color w:val="808080"/>
        </w:rPr>
        <w:t>(Replaces C1-213092)</w:t>
      </w:r>
    </w:p>
    <w:p w14:paraId="4E0DE4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C1-213967</w:t>
      </w:r>
      <w:r>
        <w:rPr>
          <w:color w:val="993300"/>
          <w:u w:val="single"/>
        </w:rPr>
        <w:t>.</w:t>
      </w:r>
    </w:p>
    <w:p w14:paraId="0F4EE73D" w14:textId="6D173FAC" w:rsidR="00031805" w:rsidRDefault="00031805" w:rsidP="00031805">
      <w:pPr>
        <w:rPr>
          <w:rFonts w:ascii="Arial" w:hAnsi="Arial" w:cs="Arial"/>
          <w:b/>
          <w:sz w:val="24"/>
        </w:rPr>
      </w:pPr>
      <w:r>
        <w:rPr>
          <w:rFonts w:ascii="Arial" w:hAnsi="Arial" w:cs="Arial"/>
          <w:b/>
          <w:color w:val="0000FF"/>
          <w:sz w:val="24"/>
        </w:rPr>
        <w:t>C1-213931</w:t>
      </w:r>
      <w:r>
        <w:rPr>
          <w:rFonts w:ascii="Arial" w:hAnsi="Arial" w:cs="Arial"/>
          <w:b/>
          <w:color w:val="0000FF"/>
          <w:sz w:val="24"/>
        </w:rPr>
        <w:tab/>
      </w:r>
      <w:r>
        <w:rPr>
          <w:rFonts w:ascii="Arial" w:hAnsi="Arial" w:cs="Arial"/>
          <w:b/>
          <w:sz w:val="24"/>
        </w:rPr>
        <w:t>Conclusion for KI#2</w:t>
      </w:r>
    </w:p>
    <w:p w14:paraId="0115E5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648E14E6" w14:textId="77777777" w:rsidR="00031805" w:rsidRDefault="00031805" w:rsidP="00031805">
      <w:pPr>
        <w:rPr>
          <w:color w:val="808080"/>
        </w:rPr>
      </w:pPr>
      <w:r>
        <w:rPr>
          <w:color w:val="808080"/>
        </w:rPr>
        <w:t>(Replaces C1-213834)</w:t>
      </w:r>
    </w:p>
    <w:p w14:paraId="64355B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F2A591" w14:textId="55865A76" w:rsidR="00031805" w:rsidRDefault="00031805" w:rsidP="00031805">
      <w:pPr>
        <w:rPr>
          <w:rFonts w:ascii="Arial" w:hAnsi="Arial" w:cs="Arial"/>
          <w:b/>
          <w:sz w:val="24"/>
        </w:rPr>
      </w:pPr>
      <w:r>
        <w:rPr>
          <w:rFonts w:ascii="Arial" w:hAnsi="Arial" w:cs="Arial"/>
          <w:b/>
          <w:color w:val="0000FF"/>
          <w:sz w:val="24"/>
        </w:rPr>
        <w:t>C1-213967</w:t>
      </w:r>
      <w:r>
        <w:rPr>
          <w:rFonts w:ascii="Arial" w:hAnsi="Arial" w:cs="Arial"/>
          <w:b/>
          <w:color w:val="0000FF"/>
          <w:sz w:val="24"/>
        </w:rPr>
        <w:tab/>
      </w:r>
      <w:r>
        <w:rPr>
          <w:rFonts w:ascii="Arial" w:hAnsi="Arial" w:cs="Arial"/>
          <w:b/>
          <w:sz w:val="24"/>
        </w:rPr>
        <w:t>Conclusion for KI#7</w:t>
      </w:r>
    </w:p>
    <w:p w14:paraId="32A1F8B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3AC7BA49" w14:textId="77777777" w:rsidR="00031805" w:rsidRDefault="00031805" w:rsidP="00031805">
      <w:pPr>
        <w:rPr>
          <w:color w:val="808080"/>
        </w:rPr>
      </w:pPr>
      <w:r>
        <w:rPr>
          <w:color w:val="808080"/>
        </w:rPr>
        <w:t>(Replaces C1-213896)</w:t>
      </w:r>
    </w:p>
    <w:p w14:paraId="075BB5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6012D8" w14:textId="77777777" w:rsidR="00031805" w:rsidRDefault="00031805" w:rsidP="00031805">
      <w:pPr>
        <w:pStyle w:val="Heading4"/>
      </w:pPr>
      <w:bookmarkStart w:id="110" w:name="_Toc73893521"/>
      <w:r>
        <w:lastRenderedPageBreak/>
        <w:t>17.2.5</w:t>
      </w:r>
      <w:r>
        <w:tab/>
        <w:t>SMS_SBI (CT4 lead)</w:t>
      </w:r>
      <w:bookmarkEnd w:id="110"/>
    </w:p>
    <w:p w14:paraId="264C30DC" w14:textId="77777777" w:rsidR="00031805" w:rsidRDefault="00031805" w:rsidP="00031805">
      <w:pPr>
        <w:pStyle w:val="Heading4"/>
      </w:pPr>
      <w:bookmarkStart w:id="111" w:name="_Toc73893522"/>
      <w:r>
        <w:t>17.2.6</w:t>
      </w:r>
      <w:r>
        <w:tab/>
        <w:t>AKMA-CT (CT3 lead)</w:t>
      </w:r>
      <w:bookmarkEnd w:id="111"/>
    </w:p>
    <w:p w14:paraId="6373A86E" w14:textId="77777777" w:rsidR="00031805" w:rsidRDefault="00031805" w:rsidP="00031805">
      <w:pPr>
        <w:pStyle w:val="Heading4"/>
      </w:pPr>
      <w:bookmarkStart w:id="112" w:name="_Toc73893523"/>
      <w:r>
        <w:t>17.2.7</w:t>
      </w:r>
      <w:r>
        <w:tab/>
        <w:t>PAP/CHAP (CT3 lead)</w:t>
      </w:r>
      <w:bookmarkEnd w:id="112"/>
    </w:p>
    <w:p w14:paraId="2589969F" w14:textId="77777777" w:rsidR="00031805" w:rsidRDefault="00031805" w:rsidP="00031805">
      <w:pPr>
        <w:pStyle w:val="Heading4"/>
      </w:pPr>
      <w:bookmarkStart w:id="113" w:name="_Toc73893524"/>
      <w:r>
        <w:t>17.2.8</w:t>
      </w:r>
      <w:r>
        <w:tab/>
        <w:t>RDSSI</w:t>
      </w:r>
      <w:bookmarkEnd w:id="113"/>
    </w:p>
    <w:p w14:paraId="5E45D77F" w14:textId="77777777" w:rsidR="00031805" w:rsidRDefault="00031805" w:rsidP="00031805">
      <w:pPr>
        <w:pStyle w:val="Heading4"/>
      </w:pPr>
      <w:bookmarkStart w:id="114" w:name="_Toc73893525"/>
      <w:r>
        <w:t>17.2.9</w:t>
      </w:r>
      <w:r>
        <w:tab/>
        <w:t>FS_MINT-CT</w:t>
      </w:r>
      <w:bookmarkEnd w:id="114"/>
    </w:p>
    <w:p w14:paraId="1E493623" w14:textId="722C098C" w:rsidR="00031805" w:rsidRDefault="00031805" w:rsidP="00031805">
      <w:pPr>
        <w:rPr>
          <w:rFonts w:ascii="Arial" w:hAnsi="Arial" w:cs="Arial"/>
          <w:b/>
          <w:sz w:val="24"/>
        </w:rPr>
      </w:pPr>
      <w:r>
        <w:rPr>
          <w:rFonts w:ascii="Arial" w:hAnsi="Arial" w:cs="Arial"/>
          <w:b/>
          <w:color w:val="0000FF"/>
          <w:sz w:val="24"/>
        </w:rPr>
        <w:t>C1-212920</w:t>
      </w:r>
      <w:r>
        <w:rPr>
          <w:rFonts w:ascii="Arial" w:hAnsi="Arial" w:cs="Arial"/>
          <w:b/>
          <w:color w:val="0000FF"/>
          <w:sz w:val="24"/>
        </w:rPr>
        <w:tab/>
      </w:r>
      <w:r>
        <w:rPr>
          <w:rFonts w:ascii="Arial" w:hAnsi="Arial" w:cs="Arial"/>
          <w:b/>
          <w:sz w:val="24"/>
        </w:rPr>
        <w:t>Evaluation of solutions for Key Issue #7</w:t>
      </w:r>
    </w:p>
    <w:p w14:paraId="01B7EF4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6874A1DB" w14:textId="77777777" w:rsidR="00031805" w:rsidRDefault="00031805" w:rsidP="00031805">
      <w:pPr>
        <w:rPr>
          <w:color w:val="808080"/>
        </w:rPr>
      </w:pPr>
      <w:r>
        <w:rPr>
          <w:color w:val="808080"/>
        </w:rPr>
        <w:t>(Replaces C1-212424)</w:t>
      </w:r>
    </w:p>
    <w:p w14:paraId="28D53C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C1-213713</w:t>
      </w:r>
      <w:r>
        <w:rPr>
          <w:color w:val="993300"/>
          <w:u w:val="single"/>
        </w:rPr>
        <w:t>.</w:t>
      </w:r>
    </w:p>
    <w:p w14:paraId="1E77423D" w14:textId="2BCB4C22" w:rsidR="00031805" w:rsidRDefault="00031805" w:rsidP="00031805">
      <w:pPr>
        <w:rPr>
          <w:rFonts w:ascii="Arial" w:hAnsi="Arial" w:cs="Arial"/>
          <w:b/>
          <w:sz w:val="24"/>
        </w:rPr>
      </w:pPr>
      <w:r>
        <w:rPr>
          <w:rFonts w:ascii="Arial" w:hAnsi="Arial" w:cs="Arial"/>
          <w:b/>
          <w:color w:val="0000FF"/>
          <w:sz w:val="24"/>
        </w:rPr>
        <w:t>C1-212921</w:t>
      </w:r>
      <w:r>
        <w:rPr>
          <w:rFonts w:ascii="Arial" w:hAnsi="Arial" w:cs="Arial"/>
          <w:b/>
          <w:color w:val="0000FF"/>
          <w:sz w:val="24"/>
        </w:rPr>
        <w:tab/>
      </w:r>
      <w:r>
        <w:rPr>
          <w:rFonts w:ascii="Arial" w:hAnsi="Arial" w:cs="Arial"/>
          <w:b/>
          <w:sz w:val="24"/>
        </w:rPr>
        <w:t>Update of conclusions on Key Issue #7</w:t>
      </w:r>
    </w:p>
    <w:p w14:paraId="65DD980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127EDF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8008" w14:textId="0C401A1B" w:rsidR="00031805" w:rsidRDefault="00031805" w:rsidP="00031805">
      <w:pPr>
        <w:rPr>
          <w:rFonts w:ascii="Arial" w:hAnsi="Arial" w:cs="Arial"/>
          <w:b/>
          <w:sz w:val="24"/>
        </w:rPr>
      </w:pPr>
      <w:r>
        <w:rPr>
          <w:rFonts w:ascii="Arial" w:hAnsi="Arial" w:cs="Arial"/>
          <w:b/>
          <w:color w:val="0000FF"/>
          <w:sz w:val="24"/>
        </w:rPr>
        <w:t>C1-212922</w:t>
      </w:r>
      <w:r>
        <w:rPr>
          <w:rFonts w:ascii="Arial" w:hAnsi="Arial" w:cs="Arial"/>
          <w:b/>
          <w:color w:val="0000FF"/>
          <w:sz w:val="24"/>
        </w:rPr>
        <w:tab/>
      </w:r>
      <w:r>
        <w:rPr>
          <w:rFonts w:ascii="Arial" w:hAnsi="Arial" w:cs="Arial"/>
          <w:b/>
          <w:sz w:val="24"/>
        </w:rPr>
        <w:t>Update of conclusions on Key Issue #8</w:t>
      </w:r>
    </w:p>
    <w:p w14:paraId="796F928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245919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624C6" w14:textId="6D5C8F49" w:rsidR="00031805" w:rsidRDefault="00031805" w:rsidP="00031805">
      <w:pPr>
        <w:rPr>
          <w:rFonts w:ascii="Arial" w:hAnsi="Arial" w:cs="Arial"/>
          <w:b/>
          <w:sz w:val="24"/>
        </w:rPr>
      </w:pPr>
      <w:r>
        <w:rPr>
          <w:rFonts w:ascii="Arial" w:hAnsi="Arial" w:cs="Arial"/>
          <w:b/>
          <w:color w:val="0000FF"/>
          <w:sz w:val="24"/>
        </w:rPr>
        <w:t>C1-213009</w:t>
      </w:r>
      <w:r>
        <w:rPr>
          <w:rFonts w:ascii="Arial" w:hAnsi="Arial" w:cs="Arial"/>
          <w:b/>
          <w:color w:val="0000FF"/>
          <w:sz w:val="24"/>
        </w:rPr>
        <w:tab/>
      </w:r>
      <w:r>
        <w:rPr>
          <w:rFonts w:ascii="Arial" w:hAnsi="Arial" w:cs="Arial"/>
          <w:b/>
          <w:sz w:val="24"/>
        </w:rPr>
        <w:t>MINT: Conclusions on Key Issue #6</w:t>
      </w:r>
    </w:p>
    <w:p w14:paraId="3A899FB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vivo</w:t>
      </w:r>
    </w:p>
    <w:p w14:paraId="3C6E37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1E500" w14:textId="2CCEE5E3" w:rsidR="00031805" w:rsidRDefault="00031805" w:rsidP="00031805">
      <w:pPr>
        <w:rPr>
          <w:rFonts w:ascii="Arial" w:hAnsi="Arial" w:cs="Arial"/>
          <w:b/>
          <w:sz w:val="24"/>
        </w:rPr>
      </w:pPr>
      <w:r>
        <w:rPr>
          <w:rFonts w:ascii="Arial" w:hAnsi="Arial" w:cs="Arial"/>
          <w:b/>
          <w:color w:val="0000FF"/>
          <w:sz w:val="24"/>
        </w:rPr>
        <w:t>C1-213022</w:t>
      </w:r>
      <w:r>
        <w:rPr>
          <w:rFonts w:ascii="Arial" w:hAnsi="Arial" w:cs="Arial"/>
          <w:b/>
          <w:color w:val="0000FF"/>
          <w:sz w:val="24"/>
        </w:rPr>
        <w:tab/>
      </w:r>
      <w:r>
        <w:rPr>
          <w:rFonts w:ascii="Arial" w:hAnsi="Arial" w:cs="Arial"/>
          <w:b/>
          <w:sz w:val="24"/>
        </w:rPr>
        <w:t>Further evaluation of solutions and conclusions for key issue #1</w:t>
      </w:r>
    </w:p>
    <w:p w14:paraId="465DB2C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57347D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C1-213879</w:t>
      </w:r>
      <w:r>
        <w:rPr>
          <w:color w:val="993300"/>
          <w:u w:val="single"/>
        </w:rPr>
        <w:t>.</w:t>
      </w:r>
    </w:p>
    <w:p w14:paraId="18560E08" w14:textId="15C163AC" w:rsidR="00031805" w:rsidRDefault="00031805" w:rsidP="00031805">
      <w:pPr>
        <w:rPr>
          <w:rFonts w:ascii="Arial" w:hAnsi="Arial" w:cs="Arial"/>
          <w:b/>
          <w:sz w:val="24"/>
        </w:rPr>
      </w:pPr>
      <w:r>
        <w:rPr>
          <w:rFonts w:ascii="Arial" w:hAnsi="Arial" w:cs="Arial"/>
          <w:b/>
          <w:color w:val="0000FF"/>
          <w:sz w:val="24"/>
        </w:rPr>
        <w:t>C1-213023</w:t>
      </w:r>
      <w:r>
        <w:rPr>
          <w:rFonts w:ascii="Arial" w:hAnsi="Arial" w:cs="Arial"/>
          <w:b/>
          <w:color w:val="0000FF"/>
          <w:sz w:val="24"/>
        </w:rPr>
        <w:tab/>
      </w:r>
      <w:r>
        <w:rPr>
          <w:rFonts w:ascii="Arial" w:hAnsi="Arial" w:cs="Arial"/>
          <w:b/>
          <w:sz w:val="24"/>
        </w:rPr>
        <w:t>Further evaluation of solutions and conclusions for key issue #6</w:t>
      </w:r>
    </w:p>
    <w:p w14:paraId="15FA9AF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lastRenderedPageBreak/>
        <w:br/>
      </w:r>
      <w:r>
        <w:rPr>
          <w:i/>
        </w:rPr>
        <w:tab/>
      </w:r>
      <w:r>
        <w:rPr>
          <w:i/>
        </w:rPr>
        <w:tab/>
      </w:r>
      <w:r>
        <w:rPr>
          <w:i/>
        </w:rPr>
        <w:tab/>
      </w:r>
      <w:r>
        <w:rPr>
          <w:i/>
        </w:rPr>
        <w:tab/>
      </w:r>
      <w:r>
        <w:rPr>
          <w:i/>
        </w:rPr>
        <w:tab/>
        <w:t>Source: Ericsson / Ivo</w:t>
      </w:r>
    </w:p>
    <w:p w14:paraId="49107D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19736F" w14:textId="5D977E98" w:rsidR="00031805" w:rsidRDefault="00031805" w:rsidP="00031805">
      <w:pPr>
        <w:rPr>
          <w:rFonts w:ascii="Arial" w:hAnsi="Arial" w:cs="Arial"/>
          <w:b/>
          <w:sz w:val="24"/>
        </w:rPr>
      </w:pPr>
      <w:r>
        <w:rPr>
          <w:rFonts w:ascii="Arial" w:hAnsi="Arial" w:cs="Arial"/>
          <w:b/>
          <w:color w:val="0000FF"/>
          <w:sz w:val="24"/>
        </w:rPr>
        <w:t>C1-213024</w:t>
      </w:r>
      <w:r>
        <w:rPr>
          <w:rFonts w:ascii="Arial" w:hAnsi="Arial" w:cs="Arial"/>
          <w:b/>
          <w:color w:val="0000FF"/>
          <w:sz w:val="24"/>
        </w:rPr>
        <w:tab/>
      </w:r>
      <w:r>
        <w:rPr>
          <w:rFonts w:ascii="Arial" w:hAnsi="Arial" w:cs="Arial"/>
          <w:b/>
          <w:sz w:val="24"/>
        </w:rPr>
        <w:t>Evaluation of solutions and conclusions for key issue #5</w:t>
      </w:r>
    </w:p>
    <w:p w14:paraId="5F5E6E1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Apple / Ivo</w:t>
      </w:r>
    </w:p>
    <w:p w14:paraId="020B16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C1-213892</w:t>
      </w:r>
      <w:r>
        <w:rPr>
          <w:color w:val="993300"/>
          <w:u w:val="single"/>
        </w:rPr>
        <w:t>.</w:t>
      </w:r>
    </w:p>
    <w:p w14:paraId="17E07C57" w14:textId="4DDB13B0" w:rsidR="00031805" w:rsidRDefault="00031805" w:rsidP="00031805">
      <w:pPr>
        <w:rPr>
          <w:rFonts w:ascii="Arial" w:hAnsi="Arial" w:cs="Arial"/>
          <w:b/>
          <w:sz w:val="24"/>
        </w:rPr>
      </w:pPr>
      <w:r>
        <w:rPr>
          <w:rFonts w:ascii="Arial" w:hAnsi="Arial" w:cs="Arial"/>
          <w:b/>
          <w:color w:val="0000FF"/>
          <w:sz w:val="24"/>
        </w:rPr>
        <w:t>C1-213025</w:t>
      </w:r>
      <w:r>
        <w:rPr>
          <w:rFonts w:ascii="Arial" w:hAnsi="Arial" w:cs="Arial"/>
          <w:b/>
          <w:color w:val="0000FF"/>
          <w:sz w:val="24"/>
        </w:rPr>
        <w:tab/>
      </w:r>
      <w:r>
        <w:rPr>
          <w:rFonts w:ascii="Arial" w:hAnsi="Arial" w:cs="Arial"/>
          <w:b/>
          <w:sz w:val="24"/>
        </w:rPr>
        <w:t>Editor's note in solution #20</w:t>
      </w:r>
    </w:p>
    <w:p w14:paraId="6B9279A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0CCE3842" w14:textId="77777777" w:rsidR="00031805" w:rsidRDefault="00031805" w:rsidP="00031805">
      <w:pPr>
        <w:rPr>
          <w:color w:val="808080"/>
        </w:rPr>
      </w:pPr>
      <w:r>
        <w:rPr>
          <w:color w:val="808080"/>
        </w:rPr>
        <w:t>(Replaces C1-212580)</w:t>
      </w:r>
    </w:p>
    <w:p w14:paraId="27DDC1B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F32AF" w14:textId="6CACEF27" w:rsidR="00031805" w:rsidRDefault="00031805" w:rsidP="00031805">
      <w:pPr>
        <w:rPr>
          <w:rFonts w:ascii="Arial" w:hAnsi="Arial" w:cs="Arial"/>
          <w:b/>
          <w:sz w:val="24"/>
        </w:rPr>
      </w:pPr>
      <w:r>
        <w:rPr>
          <w:rFonts w:ascii="Arial" w:hAnsi="Arial" w:cs="Arial"/>
          <w:b/>
          <w:color w:val="0000FF"/>
          <w:sz w:val="24"/>
        </w:rPr>
        <w:t>C1-213040</w:t>
      </w:r>
      <w:r>
        <w:rPr>
          <w:rFonts w:ascii="Arial" w:hAnsi="Arial" w:cs="Arial"/>
          <w:b/>
          <w:color w:val="0000FF"/>
          <w:sz w:val="24"/>
        </w:rPr>
        <w:tab/>
      </w:r>
      <w:r>
        <w:rPr>
          <w:rFonts w:ascii="Arial" w:hAnsi="Arial" w:cs="Arial"/>
          <w:b/>
          <w:sz w:val="24"/>
        </w:rPr>
        <w:t>Evaluation for KI#3</w:t>
      </w:r>
    </w:p>
    <w:p w14:paraId="2F376C4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/Sudeep</w:t>
      </w:r>
    </w:p>
    <w:p w14:paraId="08EA0C67" w14:textId="77777777" w:rsidR="00031805" w:rsidRDefault="00031805" w:rsidP="00031805">
      <w:pPr>
        <w:rPr>
          <w:color w:val="808080"/>
        </w:rPr>
      </w:pPr>
      <w:r>
        <w:rPr>
          <w:color w:val="808080"/>
        </w:rPr>
        <w:t>(Replaces C1-212534)</w:t>
      </w:r>
    </w:p>
    <w:p w14:paraId="11FFF1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C1-213824</w:t>
      </w:r>
      <w:r>
        <w:rPr>
          <w:color w:val="993300"/>
          <w:u w:val="single"/>
        </w:rPr>
        <w:t>.</w:t>
      </w:r>
    </w:p>
    <w:p w14:paraId="415F9890" w14:textId="54FC35B1" w:rsidR="00031805" w:rsidRDefault="00031805" w:rsidP="00031805">
      <w:pPr>
        <w:rPr>
          <w:rFonts w:ascii="Arial" w:hAnsi="Arial" w:cs="Arial"/>
          <w:b/>
          <w:sz w:val="24"/>
        </w:rPr>
      </w:pPr>
      <w:r>
        <w:rPr>
          <w:rFonts w:ascii="Arial" w:hAnsi="Arial" w:cs="Arial"/>
          <w:b/>
          <w:color w:val="0000FF"/>
          <w:sz w:val="24"/>
        </w:rPr>
        <w:t>C1-213041</w:t>
      </w:r>
      <w:r>
        <w:rPr>
          <w:rFonts w:ascii="Arial" w:hAnsi="Arial" w:cs="Arial"/>
          <w:b/>
          <w:color w:val="0000FF"/>
          <w:sz w:val="24"/>
        </w:rPr>
        <w:tab/>
      </w:r>
      <w:r>
        <w:rPr>
          <w:rFonts w:ascii="Arial" w:hAnsi="Arial" w:cs="Arial"/>
          <w:b/>
          <w:sz w:val="24"/>
        </w:rPr>
        <w:t>Conclusion for KI#3</w:t>
      </w:r>
    </w:p>
    <w:p w14:paraId="4C8B1C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w:t>
      </w:r>
      <w:proofErr w:type="spellStart"/>
      <w:r>
        <w:rPr>
          <w:i/>
        </w:rPr>
        <w:t>Convida</w:t>
      </w:r>
      <w:proofErr w:type="spellEnd"/>
      <w:r>
        <w:rPr>
          <w:i/>
        </w:rPr>
        <w:t xml:space="preserve"> Wireless, Ericsson, </w:t>
      </w:r>
      <w:proofErr w:type="spellStart"/>
      <w:r>
        <w:rPr>
          <w:i/>
        </w:rPr>
        <w:t>InterDigital</w:t>
      </w:r>
      <w:proofErr w:type="spellEnd"/>
      <w:r>
        <w:rPr>
          <w:i/>
        </w:rPr>
        <w:t xml:space="preserve">  /Sudeep</w:t>
      </w:r>
    </w:p>
    <w:p w14:paraId="221B4F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C1-213826</w:t>
      </w:r>
      <w:r>
        <w:rPr>
          <w:color w:val="993300"/>
          <w:u w:val="single"/>
        </w:rPr>
        <w:t>.</w:t>
      </w:r>
    </w:p>
    <w:p w14:paraId="6AA4A782" w14:textId="6A76706E" w:rsidR="00031805" w:rsidRDefault="00031805" w:rsidP="00031805">
      <w:pPr>
        <w:rPr>
          <w:rFonts w:ascii="Arial" w:hAnsi="Arial" w:cs="Arial"/>
          <w:b/>
          <w:sz w:val="24"/>
        </w:rPr>
      </w:pPr>
      <w:r>
        <w:rPr>
          <w:rFonts w:ascii="Arial" w:hAnsi="Arial" w:cs="Arial"/>
          <w:b/>
          <w:color w:val="0000FF"/>
          <w:sz w:val="24"/>
        </w:rPr>
        <w:t>C1-213220</w:t>
      </w:r>
      <w:r>
        <w:rPr>
          <w:rFonts w:ascii="Arial" w:hAnsi="Arial" w:cs="Arial"/>
          <w:b/>
          <w:color w:val="0000FF"/>
          <w:sz w:val="24"/>
        </w:rPr>
        <w:tab/>
      </w:r>
      <w:r>
        <w:rPr>
          <w:rFonts w:ascii="Arial" w:hAnsi="Arial" w:cs="Arial"/>
          <w:b/>
          <w:sz w:val="24"/>
        </w:rPr>
        <w:t>Authentication method for inbound disaster roamer</w:t>
      </w:r>
    </w:p>
    <w:p w14:paraId="451B7B4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A7463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41F33" w14:textId="131BDC2A" w:rsidR="00031805" w:rsidRDefault="00031805" w:rsidP="00031805">
      <w:pPr>
        <w:rPr>
          <w:rFonts w:ascii="Arial" w:hAnsi="Arial" w:cs="Arial"/>
          <w:b/>
          <w:sz w:val="24"/>
        </w:rPr>
      </w:pPr>
      <w:r>
        <w:rPr>
          <w:rFonts w:ascii="Arial" w:hAnsi="Arial" w:cs="Arial"/>
          <w:b/>
          <w:color w:val="0000FF"/>
          <w:sz w:val="24"/>
        </w:rPr>
        <w:t>C1-213226</w:t>
      </w:r>
      <w:r>
        <w:rPr>
          <w:rFonts w:ascii="Arial" w:hAnsi="Arial" w:cs="Arial"/>
          <w:b/>
          <w:color w:val="0000FF"/>
          <w:sz w:val="24"/>
        </w:rPr>
        <w:tab/>
      </w:r>
      <w:r>
        <w:rPr>
          <w:rFonts w:ascii="Arial" w:hAnsi="Arial" w:cs="Arial"/>
          <w:b/>
          <w:sz w:val="24"/>
        </w:rPr>
        <w:t>Update of Solution #2 to KI#1 and KI#3</w:t>
      </w:r>
    </w:p>
    <w:p w14:paraId="6C02118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 Hannah</w:t>
      </w:r>
    </w:p>
    <w:p w14:paraId="6AB948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D9F7FF" w14:textId="60157518" w:rsidR="00031805" w:rsidRDefault="00031805" w:rsidP="00031805">
      <w:pPr>
        <w:rPr>
          <w:rFonts w:ascii="Arial" w:hAnsi="Arial" w:cs="Arial"/>
          <w:b/>
          <w:sz w:val="24"/>
        </w:rPr>
      </w:pPr>
      <w:r>
        <w:rPr>
          <w:rFonts w:ascii="Arial" w:hAnsi="Arial" w:cs="Arial"/>
          <w:b/>
          <w:color w:val="0000FF"/>
          <w:sz w:val="24"/>
        </w:rPr>
        <w:t>C1-213227</w:t>
      </w:r>
      <w:r>
        <w:rPr>
          <w:rFonts w:ascii="Arial" w:hAnsi="Arial" w:cs="Arial"/>
          <w:b/>
          <w:color w:val="0000FF"/>
          <w:sz w:val="24"/>
        </w:rPr>
        <w:tab/>
      </w:r>
      <w:r>
        <w:rPr>
          <w:rFonts w:ascii="Arial" w:hAnsi="Arial" w:cs="Arial"/>
          <w:b/>
          <w:sz w:val="24"/>
        </w:rPr>
        <w:t>Update of evaluations for Key Issue #1</w:t>
      </w:r>
    </w:p>
    <w:p w14:paraId="18B5B13A"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 Hannah</w:t>
      </w:r>
    </w:p>
    <w:p w14:paraId="77B7012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39FE6C" w14:textId="031CC7CD" w:rsidR="00031805" w:rsidRDefault="00031805" w:rsidP="00031805">
      <w:pPr>
        <w:rPr>
          <w:rFonts w:ascii="Arial" w:hAnsi="Arial" w:cs="Arial"/>
          <w:b/>
          <w:sz w:val="24"/>
        </w:rPr>
      </w:pPr>
      <w:r>
        <w:rPr>
          <w:rFonts w:ascii="Arial" w:hAnsi="Arial" w:cs="Arial"/>
          <w:b/>
          <w:color w:val="0000FF"/>
          <w:sz w:val="24"/>
        </w:rPr>
        <w:t>C1-213228</w:t>
      </w:r>
      <w:r>
        <w:rPr>
          <w:rFonts w:ascii="Arial" w:hAnsi="Arial" w:cs="Arial"/>
          <w:b/>
          <w:color w:val="0000FF"/>
          <w:sz w:val="24"/>
        </w:rPr>
        <w:tab/>
      </w:r>
      <w:r>
        <w:rPr>
          <w:rFonts w:ascii="Arial" w:hAnsi="Arial" w:cs="Arial"/>
          <w:b/>
          <w:sz w:val="24"/>
        </w:rPr>
        <w:t>Conclusions for Key Issue #1</w:t>
      </w:r>
    </w:p>
    <w:p w14:paraId="62FF3AD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Samsung</w:t>
      </w:r>
    </w:p>
    <w:p w14:paraId="1B5A2B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29AAD0" w14:textId="21D46946" w:rsidR="00031805" w:rsidRDefault="00031805" w:rsidP="00031805">
      <w:pPr>
        <w:rPr>
          <w:rFonts w:ascii="Arial" w:hAnsi="Arial" w:cs="Arial"/>
          <w:b/>
          <w:sz w:val="24"/>
        </w:rPr>
      </w:pPr>
      <w:r>
        <w:rPr>
          <w:rFonts w:ascii="Arial" w:hAnsi="Arial" w:cs="Arial"/>
          <w:b/>
          <w:color w:val="0000FF"/>
          <w:sz w:val="24"/>
        </w:rPr>
        <w:t>C1-213233</w:t>
      </w:r>
      <w:r>
        <w:rPr>
          <w:rFonts w:ascii="Arial" w:hAnsi="Arial" w:cs="Arial"/>
          <w:b/>
          <w:color w:val="0000FF"/>
          <w:sz w:val="24"/>
        </w:rPr>
        <w:tab/>
      </w:r>
      <w:r>
        <w:rPr>
          <w:rFonts w:ascii="Arial" w:hAnsi="Arial" w:cs="Arial"/>
          <w:b/>
          <w:sz w:val="24"/>
        </w:rPr>
        <w:t>Correction of context</w:t>
      </w:r>
    </w:p>
    <w:p w14:paraId="510F046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539E56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77573" w14:textId="7D819028" w:rsidR="00031805" w:rsidRDefault="00031805" w:rsidP="00031805">
      <w:pPr>
        <w:rPr>
          <w:rFonts w:ascii="Arial" w:hAnsi="Arial" w:cs="Arial"/>
          <w:b/>
          <w:sz w:val="24"/>
        </w:rPr>
      </w:pPr>
      <w:r>
        <w:rPr>
          <w:rFonts w:ascii="Arial" w:hAnsi="Arial" w:cs="Arial"/>
          <w:b/>
          <w:color w:val="0000FF"/>
          <w:sz w:val="24"/>
        </w:rPr>
        <w:t>C1-213251</w:t>
      </w:r>
      <w:r>
        <w:rPr>
          <w:rFonts w:ascii="Arial" w:hAnsi="Arial" w:cs="Arial"/>
          <w:b/>
          <w:color w:val="0000FF"/>
          <w:sz w:val="24"/>
        </w:rPr>
        <w:tab/>
      </w:r>
      <w:r>
        <w:rPr>
          <w:rFonts w:ascii="Arial" w:hAnsi="Arial" w:cs="Arial"/>
          <w:b/>
          <w:sz w:val="24"/>
        </w:rPr>
        <w:t>Use of non-3GPP access for Key Issue #1</w:t>
      </w:r>
    </w:p>
    <w:p w14:paraId="0AE8E15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24.811 v</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20ADF1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457CC" w14:textId="5C9CA25B" w:rsidR="00031805" w:rsidRDefault="00031805" w:rsidP="00031805">
      <w:pPr>
        <w:rPr>
          <w:rFonts w:ascii="Arial" w:hAnsi="Arial" w:cs="Arial"/>
          <w:b/>
          <w:sz w:val="24"/>
        </w:rPr>
      </w:pPr>
      <w:r>
        <w:rPr>
          <w:rFonts w:ascii="Arial" w:hAnsi="Arial" w:cs="Arial"/>
          <w:b/>
          <w:color w:val="0000FF"/>
          <w:sz w:val="24"/>
        </w:rPr>
        <w:t>C1-213254</w:t>
      </w:r>
      <w:r>
        <w:rPr>
          <w:rFonts w:ascii="Arial" w:hAnsi="Arial" w:cs="Arial"/>
          <w:b/>
          <w:color w:val="0000FF"/>
          <w:sz w:val="24"/>
        </w:rPr>
        <w:tab/>
      </w:r>
      <w:r>
        <w:rPr>
          <w:rFonts w:ascii="Arial" w:hAnsi="Arial" w:cs="Arial"/>
          <w:b/>
          <w:sz w:val="24"/>
        </w:rPr>
        <w:t>Modification of conclusions for Key Issue #1</w:t>
      </w:r>
    </w:p>
    <w:p w14:paraId="3B8ABBA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31815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D6716" w14:textId="34E30325" w:rsidR="00031805" w:rsidRDefault="00031805" w:rsidP="00031805">
      <w:pPr>
        <w:rPr>
          <w:rFonts w:ascii="Arial" w:hAnsi="Arial" w:cs="Arial"/>
          <w:b/>
          <w:sz w:val="24"/>
        </w:rPr>
      </w:pPr>
      <w:r>
        <w:rPr>
          <w:rFonts w:ascii="Arial" w:hAnsi="Arial" w:cs="Arial"/>
          <w:b/>
          <w:color w:val="0000FF"/>
          <w:sz w:val="24"/>
        </w:rPr>
        <w:t>C1-213256</w:t>
      </w:r>
      <w:r>
        <w:rPr>
          <w:rFonts w:ascii="Arial" w:hAnsi="Arial" w:cs="Arial"/>
          <w:b/>
          <w:color w:val="0000FF"/>
          <w:sz w:val="24"/>
        </w:rPr>
        <w:tab/>
      </w:r>
      <w:r>
        <w:rPr>
          <w:rFonts w:ascii="Arial" w:hAnsi="Arial" w:cs="Arial"/>
          <w:b/>
          <w:sz w:val="24"/>
        </w:rPr>
        <w:t>Discussion on Authorization of the UE from the Home Network</w:t>
      </w:r>
    </w:p>
    <w:p w14:paraId="72B2D8C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BFE2E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C764A" w14:textId="1854F8AF" w:rsidR="00031805" w:rsidRDefault="00031805" w:rsidP="00031805">
      <w:pPr>
        <w:rPr>
          <w:rFonts w:ascii="Arial" w:hAnsi="Arial" w:cs="Arial"/>
          <w:b/>
          <w:sz w:val="24"/>
        </w:rPr>
      </w:pPr>
      <w:r>
        <w:rPr>
          <w:rFonts w:ascii="Arial" w:hAnsi="Arial" w:cs="Arial"/>
          <w:b/>
          <w:color w:val="0000FF"/>
          <w:sz w:val="24"/>
        </w:rPr>
        <w:t>C1-213257</w:t>
      </w:r>
      <w:r>
        <w:rPr>
          <w:rFonts w:ascii="Arial" w:hAnsi="Arial" w:cs="Arial"/>
          <w:b/>
          <w:color w:val="0000FF"/>
          <w:sz w:val="24"/>
        </w:rPr>
        <w:tab/>
      </w:r>
      <w:proofErr w:type="spellStart"/>
      <w:r>
        <w:rPr>
          <w:rFonts w:ascii="Arial" w:hAnsi="Arial" w:cs="Arial"/>
          <w:b/>
          <w:sz w:val="24"/>
        </w:rPr>
        <w:t>Generla</w:t>
      </w:r>
      <w:proofErr w:type="spellEnd"/>
      <w:r>
        <w:rPr>
          <w:rFonts w:ascii="Arial" w:hAnsi="Arial" w:cs="Arial"/>
          <w:b/>
          <w:sz w:val="24"/>
        </w:rPr>
        <w:t xml:space="preserve"> evaluation of solutions for Key Issue #4</w:t>
      </w:r>
    </w:p>
    <w:p w14:paraId="7D9A8D0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1556BA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C1-213797</w:t>
      </w:r>
      <w:r>
        <w:rPr>
          <w:color w:val="993300"/>
          <w:u w:val="single"/>
        </w:rPr>
        <w:t>.</w:t>
      </w:r>
    </w:p>
    <w:p w14:paraId="0ED505F4" w14:textId="3BD208F4" w:rsidR="00031805" w:rsidRDefault="00031805" w:rsidP="00031805">
      <w:pPr>
        <w:rPr>
          <w:rFonts w:ascii="Arial" w:hAnsi="Arial" w:cs="Arial"/>
          <w:b/>
          <w:sz w:val="24"/>
        </w:rPr>
      </w:pPr>
      <w:r>
        <w:rPr>
          <w:rFonts w:ascii="Arial" w:hAnsi="Arial" w:cs="Arial"/>
          <w:b/>
          <w:color w:val="0000FF"/>
          <w:sz w:val="24"/>
        </w:rPr>
        <w:t>C1-213268</w:t>
      </w:r>
      <w:r>
        <w:rPr>
          <w:rFonts w:ascii="Arial" w:hAnsi="Arial" w:cs="Arial"/>
          <w:b/>
          <w:color w:val="0000FF"/>
          <w:sz w:val="24"/>
        </w:rPr>
        <w:tab/>
      </w:r>
      <w:r>
        <w:rPr>
          <w:rFonts w:ascii="Arial" w:hAnsi="Arial" w:cs="Arial"/>
          <w:b/>
          <w:sz w:val="24"/>
        </w:rPr>
        <w:t>Updating evaluation on solution #56 for Key Issue #9</w:t>
      </w:r>
    </w:p>
    <w:p w14:paraId="5241CA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vivo</w:t>
      </w:r>
    </w:p>
    <w:p w14:paraId="244DC058"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E5209" w14:textId="792C525D" w:rsidR="00031805" w:rsidRDefault="00031805" w:rsidP="00031805">
      <w:pPr>
        <w:rPr>
          <w:rFonts w:ascii="Arial" w:hAnsi="Arial" w:cs="Arial"/>
          <w:b/>
          <w:sz w:val="24"/>
        </w:rPr>
      </w:pPr>
      <w:r>
        <w:rPr>
          <w:rFonts w:ascii="Arial" w:hAnsi="Arial" w:cs="Arial"/>
          <w:b/>
          <w:color w:val="0000FF"/>
          <w:sz w:val="24"/>
        </w:rPr>
        <w:t>C1-213276</w:t>
      </w:r>
      <w:r>
        <w:rPr>
          <w:rFonts w:ascii="Arial" w:hAnsi="Arial" w:cs="Arial"/>
          <w:b/>
          <w:color w:val="0000FF"/>
          <w:sz w:val="24"/>
        </w:rPr>
        <w:tab/>
      </w:r>
      <w:r>
        <w:rPr>
          <w:rFonts w:ascii="Arial" w:hAnsi="Arial" w:cs="Arial"/>
          <w:b/>
          <w:sz w:val="24"/>
        </w:rPr>
        <w:t>Work Plan for FS_MINT-CT</w:t>
      </w:r>
    </w:p>
    <w:p w14:paraId="6F8D470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24F80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AB01" w14:textId="6485B624" w:rsidR="00031805" w:rsidRDefault="00031805" w:rsidP="00031805">
      <w:pPr>
        <w:rPr>
          <w:rFonts w:ascii="Arial" w:hAnsi="Arial" w:cs="Arial"/>
          <w:b/>
          <w:sz w:val="24"/>
        </w:rPr>
      </w:pPr>
      <w:r>
        <w:rPr>
          <w:rFonts w:ascii="Arial" w:hAnsi="Arial" w:cs="Arial"/>
          <w:b/>
          <w:color w:val="0000FF"/>
          <w:sz w:val="24"/>
        </w:rPr>
        <w:t>C1-213277</w:t>
      </w:r>
      <w:r>
        <w:rPr>
          <w:rFonts w:ascii="Arial" w:hAnsi="Arial" w:cs="Arial"/>
          <w:b/>
          <w:color w:val="0000FF"/>
          <w:sz w:val="24"/>
        </w:rPr>
        <w:tab/>
      </w:r>
      <w:r>
        <w:rPr>
          <w:rFonts w:ascii="Arial" w:hAnsi="Arial" w:cs="Arial"/>
          <w:b/>
          <w:sz w:val="24"/>
        </w:rPr>
        <w:t>Open issues in TR 24.811 v1.1.0</w:t>
      </w:r>
    </w:p>
    <w:p w14:paraId="3A8B8D0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2B479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71F8" w14:textId="3C8250F2" w:rsidR="00031805" w:rsidRDefault="00031805" w:rsidP="00031805">
      <w:pPr>
        <w:rPr>
          <w:rFonts w:ascii="Arial" w:hAnsi="Arial" w:cs="Arial"/>
          <w:b/>
          <w:sz w:val="24"/>
        </w:rPr>
      </w:pPr>
      <w:r>
        <w:rPr>
          <w:rFonts w:ascii="Arial" w:hAnsi="Arial" w:cs="Arial"/>
          <w:b/>
          <w:color w:val="0000FF"/>
          <w:sz w:val="24"/>
        </w:rPr>
        <w:t>C1-213278</w:t>
      </w:r>
      <w:r>
        <w:rPr>
          <w:rFonts w:ascii="Arial" w:hAnsi="Arial" w:cs="Arial"/>
          <w:b/>
          <w:color w:val="0000FF"/>
          <w:sz w:val="24"/>
        </w:rPr>
        <w:tab/>
      </w:r>
      <w:r>
        <w:rPr>
          <w:rFonts w:ascii="Arial" w:hAnsi="Arial" w:cs="Arial"/>
          <w:b/>
          <w:sz w:val="24"/>
        </w:rPr>
        <w:t>Resolving ENs regarding security aspects</w:t>
      </w:r>
    </w:p>
    <w:p w14:paraId="28A48E6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32785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C1-213925</w:t>
      </w:r>
      <w:r>
        <w:rPr>
          <w:color w:val="993300"/>
          <w:u w:val="single"/>
        </w:rPr>
        <w:t>.</w:t>
      </w:r>
    </w:p>
    <w:p w14:paraId="6E681A6B" w14:textId="0357B9F3" w:rsidR="00031805" w:rsidRDefault="00031805" w:rsidP="00031805">
      <w:pPr>
        <w:rPr>
          <w:rFonts w:ascii="Arial" w:hAnsi="Arial" w:cs="Arial"/>
          <w:b/>
          <w:sz w:val="24"/>
        </w:rPr>
      </w:pPr>
      <w:r>
        <w:rPr>
          <w:rFonts w:ascii="Arial" w:hAnsi="Arial" w:cs="Arial"/>
          <w:b/>
          <w:color w:val="0000FF"/>
          <w:sz w:val="24"/>
        </w:rPr>
        <w:t>C1-213279</w:t>
      </w:r>
      <w:r>
        <w:rPr>
          <w:rFonts w:ascii="Arial" w:hAnsi="Arial" w:cs="Arial"/>
          <w:b/>
          <w:color w:val="0000FF"/>
          <w:sz w:val="24"/>
        </w:rPr>
        <w:tab/>
      </w:r>
      <w:r>
        <w:rPr>
          <w:rFonts w:ascii="Arial" w:hAnsi="Arial" w:cs="Arial"/>
          <w:b/>
          <w:sz w:val="24"/>
        </w:rPr>
        <w:t>Conclusion on the use of 3GPP access as a basis</w:t>
      </w:r>
    </w:p>
    <w:p w14:paraId="1A5CE8E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DBD72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C1-213926</w:t>
      </w:r>
      <w:r>
        <w:rPr>
          <w:color w:val="993300"/>
          <w:u w:val="single"/>
        </w:rPr>
        <w:t>.</w:t>
      </w:r>
    </w:p>
    <w:p w14:paraId="578553E0" w14:textId="4F5910E9" w:rsidR="00031805" w:rsidRDefault="00031805" w:rsidP="00031805">
      <w:pPr>
        <w:rPr>
          <w:rFonts w:ascii="Arial" w:hAnsi="Arial" w:cs="Arial"/>
          <w:b/>
          <w:sz w:val="24"/>
        </w:rPr>
      </w:pPr>
      <w:r>
        <w:rPr>
          <w:rFonts w:ascii="Arial" w:hAnsi="Arial" w:cs="Arial"/>
          <w:b/>
          <w:color w:val="0000FF"/>
          <w:sz w:val="24"/>
        </w:rPr>
        <w:t>C1-213280</w:t>
      </w:r>
      <w:r>
        <w:rPr>
          <w:rFonts w:ascii="Arial" w:hAnsi="Arial" w:cs="Arial"/>
          <w:b/>
          <w:color w:val="0000FF"/>
          <w:sz w:val="24"/>
        </w:rPr>
        <w:tab/>
      </w:r>
      <w:r>
        <w:rPr>
          <w:rFonts w:ascii="Arial" w:hAnsi="Arial" w:cs="Arial"/>
          <w:b/>
          <w:sz w:val="24"/>
        </w:rPr>
        <w:t>Resolving ENs regarding service requirements</w:t>
      </w:r>
    </w:p>
    <w:p w14:paraId="6A9215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2625D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C1-213927</w:t>
      </w:r>
      <w:r>
        <w:rPr>
          <w:color w:val="993300"/>
          <w:u w:val="single"/>
        </w:rPr>
        <w:t>.</w:t>
      </w:r>
    </w:p>
    <w:p w14:paraId="26EA9CA7" w14:textId="68DEF579" w:rsidR="00031805" w:rsidRDefault="00031805" w:rsidP="00031805">
      <w:pPr>
        <w:rPr>
          <w:rFonts w:ascii="Arial" w:hAnsi="Arial" w:cs="Arial"/>
          <w:b/>
          <w:sz w:val="24"/>
        </w:rPr>
      </w:pPr>
      <w:r>
        <w:rPr>
          <w:rFonts w:ascii="Arial" w:hAnsi="Arial" w:cs="Arial"/>
          <w:b/>
          <w:color w:val="0000FF"/>
          <w:sz w:val="24"/>
        </w:rPr>
        <w:t>C1-213281</w:t>
      </w:r>
      <w:r>
        <w:rPr>
          <w:rFonts w:ascii="Arial" w:hAnsi="Arial" w:cs="Arial"/>
          <w:b/>
          <w:color w:val="0000FF"/>
          <w:sz w:val="24"/>
        </w:rPr>
        <w:tab/>
      </w:r>
      <w:r>
        <w:rPr>
          <w:rFonts w:ascii="Arial" w:hAnsi="Arial" w:cs="Arial"/>
          <w:b/>
          <w:sz w:val="24"/>
        </w:rPr>
        <w:t>void</w:t>
      </w:r>
    </w:p>
    <w:p w14:paraId="3BC024BF"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void</w:t>
      </w:r>
    </w:p>
    <w:p w14:paraId="1487F1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C0C02" w14:textId="6C3D130D" w:rsidR="00031805" w:rsidRDefault="00031805" w:rsidP="00031805">
      <w:pPr>
        <w:rPr>
          <w:rFonts w:ascii="Arial" w:hAnsi="Arial" w:cs="Arial"/>
          <w:b/>
          <w:sz w:val="24"/>
        </w:rPr>
      </w:pPr>
      <w:r>
        <w:rPr>
          <w:rFonts w:ascii="Arial" w:hAnsi="Arial" w:cs="Arial"/>
          <w:b/>
          <w:color w:val="0000FF"/>
          <w:sz w:val="24"/>
        </w:rPr>
        <w:t>C1-213282</w:t>
      </w:r>
      <w:r>
        <w:rPr>
          <w:rFonts w:ascii="Arial" w:hAnsi="Arial" w:cs="Arial"/>
          <w:b/>
          <w:color w:val="0000FF"/>
          <w:sz w:val="24"/>
        </w:rPr>
        <w:tab/>
      </w:r>
      <w:r>
        <w:rPr>
          <w:rFonts w:ascii="Arial" w:hAnsi="Arial" w:cs="Arial"/>
          <w:b/>
          <w:sz w:val="24"/>
        </w:rPr>
        <w:t>Clean-up of TR 24.811</w:t>
      </w:r>
    </w:p>
    <w:p w14:paraId="305BF1A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65F4D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0D61A" w14:textId="577C7497" w:rsidR="00031805" w:rsidRDefault="00031805" w:rsidP="00031805">
      <w:pPr>
        <w:rPr>
          <w:rFonts w:ascii="Arial" w:hAnsi="Arial" w:cs="Arial"/>
          <w:b/>
          <w:sz w:val="24"/>
        </w:rPr>
      </w:pPr>
      <w:r>
        <w:rPr>
          <w:rFonts w:ascii="Arial" w:hAnsi="Arial" w:cs="Arial"/>
          <w:b/>
          <w:color w:val="0000FF"/>
          <w:sz w:val="24"/>
        </w:rPr>
        <w:t>C1-213296</w:t>
      </w:r>
      <w:r>
        <w:rPr>
          <w:rFonts w:ascii="Arial" w:hAnsi="Arial" w:cs="Arial"/>
          <w:b/>
          <w:color w:val="0000FF"/>
          <w:sz w:val="24"/>
        </w:rPr>
        <w:tab/>
      </w:r>
      <w:r>
        <w:rPr>
          <w:rFonts w:ascii="Arial" w:hAnsi="Arial" w:cs="Arial"/>
          <w:b/>
          <w:sz w:val="24"/>
        </w:rPr>
        <w:t>FS_MINT: Conclusion of Solutions for KI#9</w:t>
      </w:r>
    </w:p>
    <w:p w14:paraId="1AA366F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6B7700A"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C1-213852</w:t>
      </w:r>
      <w:r>
        <w:rPr>
          <w:color w:val="993300"/>
          <w:u w:val="single"/>
        </w:rPr>
        <w:t>.</w:t>
      </w:r>
    </w:p>
    <w:p w14:paraId="5C91A8EC" w14:textId="56C51C1F" w:rsidR="00031805" w:rsidRDefault="00031805" w:rsidP="00031805">
      <w:pPr>
        <w:rPr>
          <w:rFonts w:ascii="Arial" w:hAnsi="Arial" w:cs="Arial"/>
          <w:b/>
          <w:sz w:val="24"/>
        </w:rPr>
      </w:pPr>
      <w:r>
        <w:rPr>
          <w:rFonts w:ascii="Arial" w:hAnsi="Arial" w:cs="Arial"/>
          <w:b/>
          <w:color w:val="0000FF"/>
          <w:sz w:val="24"/>
        </w:rPr>
        <w:t>C1-213298</w:t>
      </w:r>
      <w:r>
        <w:rPr>
          <w:rFonts w:ascii="Arial" w:hAnsi="Arial" w:cs="Arial"/>
          <w:b/>
          <w:color w:val="0000FF"/>
          <w:sz w:val="24"/>
        </w:rPr>
        <w:tab/>
      </w:r>
      <w:r>
        <w:rPr>
          <w:rFonts w:ascii="Arial" w:hAnsi="Arial" w:cs="Arial"/>
          <w:b/>
          <w:sz w:val="24"/>
        </w:rPr>
        <w:t>FS_MINT: Evaluation and conclusion for some issues of KI#4</w:t>
      </w:r>
    </w:p>
    <w:p w14:paraId="3C1E42F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239C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C1-213867</w:t>
      </w:r>
      <w:r>
        <w:rPr>
          <w:color w:val="993300"/>
          <w:u w:val="single"/>
        </w:rPr>
        <w:t>.</w:t>
      </w:r>
    </w:p>
    <w:p w14:paraId="62D4BAE9" w14:textId="769EDDF4" w:rsidR="00031805" w:rsidRDefault="00031805" w:rsidP="00031805">
      <w:pPr>
        <w:rPr>
          <w:rFonts w:ascii="Arial" w:hAnsi="Arial" w:cs="Arial"/>
          <w:b/>
          <w:sz w:val="24"/>
        </w:rPr>
      </w:pPr>
      <w:r>
        <w:rPr>
          <w:rFonts w:ascii="Arial" w:hAnsi="Arial" w:cs="Arial"/>
          <w:b/>
          <w:color w:val="0000FF"/>
          <w:sz w:val="24"/>
        </w:rPr>
        <w:t>C1-213393</w:t>
      </w:r>
      <w:r>
        <w:rPr>
          <w:rFonts w:ascii="Arial" w:hAnsi="Arial" w:cs="Arial"/>
          <w:b/>
          <w:color w:val="0000FF"/>
          <w:sz w:val="24"/>
        </w:rPr>
        <w:tab/>
      </w:r>
      <w:r>
        <w:rPr>
          <w:rFonts w:ascii="Arial" w:hAnsi="Arial" w:cs="Arial"/>
          <w:b/>
          <w:sz w:val="24"/>
        </w:rPr>
        <w:t>Conclusion for KI#6</w:t>
      </w:r>
    </w:p>
    <w:p w14:paraId="0EE0F21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39817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C1-213887</w:t>
      </w:r>
      <w:r>
        <w:rPr>
          <w:color w:val="993300"/>
          <w:u w:val="single"/>
        </w:rPr>
        <w:t>.</w:t>
      </w:r>
    </w:p>
    <w:p w14:paraId="47B5DD37" w14:textId="1F0159EA" w:rsidR="00031805" w:rsidRDefault="00031805" w:rsidP="00031805">
      <w:pPr>
        <w:rPr>
          <w:rFonts w:ascii="Arial" w:hAnsi="Arial" w:cs="Arial"/>
          <w:b/>
          <w:sz w:val="24"/>
        </w:rPr>
      </w:pPr>
      <w:r>
        <w:rPr>
          <w:rFonts w:ascii="Arial" w:hAnsi="Arial" w:cs="Arial"/>
          <w:b/>
          <w:color w:val="0000FF"/>
          <w:sz w:val="24"/>
        </w:rPr>
        <w:t>C1-213409</w:t>
      </w:r>
      <w:r>
        <w:rPr>
          <w:rFonts w:ascii="Arial" w:hAnsi="Arial" w:cs="Arial"/>
          <w:b/>
          <w:color w:val="0000FF"/>
          <w:sz w:val="24"/>
        </w:rPr>
        <w:tab/>
      </w:r>
      <w:r>
        <w:rPr>
          <w:rFonts w:ascii="Arial" w:hAnsi="Arial" w:cs="Arial"/>
          <w:b/>
          <w:sz w:val="24"/>
        </w:rPr>
        <w:t>EN resolution of misuse of registration type in Solution #19 KI #4</w:t>
      </w:r>
    </w:p>
    <w:p w14:paraId="0652741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CB95F1" w14:textId="77777777" w:rsidR="00031805" w:rsidRDefault="00031805" w:rsidP="00031805">
      <w:pPr>
        <w:rPr>
          <w:color w:val="808080"/>
        </w:rPr>
      </w:pPr>
      <w:r>
        <w:rPr>
          <w:color w:val="808080"/>
        </w:rPr>
        <w:t>(Replaces C1-212568)</w:t>
      </w:r>
    </w:p>
    <w:p w14:paraId="60173F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32B19" w14:textId="6D4140EF" w:rsidR="00031805" w:rsidRDefault="00031805" w:rsidP="00031805">
      <w:pPr>
        <w:rPr>
          <w:rFonts w:ascii="Arial" w:hAnsi="Arial" w:cs="Arial"/>
          <w:b/>
          <w:sz w:val="24"/>
        </w:rPr>
      </w:pPr>
      <w:r>
        <w:rPr>
          <w:rFonts w:ascii="Arial" w:hAnsi="Arial" w:cs="Arial"/>
          <w:b/>
          <w:color w:val="0000FF"/>
          <w:sz w:val="24"/>
        </w:rPr>
        <w:t>C1-213410</w:t>
      </w:r>
      <w:r>
        <w:rPr>
          <w:rFonts w:ascii="Arial" w:hAnsi="Arial" w:cs="Arial"/>
          <w:b/>
          <w:color w:val="0000FF"/>
          <w:sz w:val="24"/>
        </w:rPr>
        <w:tab/>
      </w:r>
      <w:r>
        <w:rPr>
          <w:rFonts w:ascii="Arial" w:hAnsi="Arial" w:cs="Arial"/>
          <w:b/>
          <w:sz w:val="24"/>
        </w:rPr>
        <w:t>EN removal for Solution #24 KI#5</w:t>
      </w:r>
    </w:p>
    <w:p w14:paraId="5F6E96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DC8F7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64F513" w14:textId="254E115F" w:rsidR="00031805" w:rsidRDefault="00031805" w:rsidP="00031805">
      <w:pPr>
        <w:rPr>
          <w:rFonts w:ascii="Arial" w:hAnsi="Arial" w:cs="Arial"/>
          <w:b/>
          <w:sz w:val="24"/>
        </w:rPr>
      </w:pPr>
      <w:r>
        <w:rPr>
          <w:rFonts w:ascii="Arial" w:hAnsi="Arial" w:cs="Arial"/>
          <w:b/>
          <w:color w:val="0000FF"/>
          <w:sz w:val="24"/>
        </w:rPr>
        <w:t>C1-213421</w:t>
      </w:r>
      <w:r>
        <w:rPr>
          <w:rFonts w:ascii="Arial" w:hAnsi="Arial" w:cs="Arial"/>
          <w:b/>
          <w:color w:val="0000FF"/>
          <w:sz w:val="24"/>
        </w:rPr>
        <w:tab/>
      </w:r>
      <w:r>
        <w:rPr>
          <w:rFonts w:ascii="Arial" w:hAnsi="Arial" w:cs="Arial"/>
          <w:b/>
          <w:sz w:val="24"/>
        </w:rPr>
        <w:t>Applicability of MINT when UE selected PLMN D but has not registered in PLMN D yet</w:t>
      </w:r>
    </w:p>
    <w:p w14:paraId="73AC598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Source: Ericsson, Qualcomm Incorporated, Apple, Samsung / Ivo</w:t>
      </w:r>
    </w:p>
    <w:p w14:paraId="725B107F" w14:textId="77777777" w:rsidR="00031805" w:rsidRDefault="00031805" w:rsidP="00031805">
      <w:pPr>
        <w:rPr>
          <w:color w:val="808080"/>
        </w:rPr>
      </w:pPr>
      <w:r>
        <w:rPr>
          <w:color w:val="808080"/>
        </w:rPr>
        <w:t>(Replaces C1-212544)</w:t>
      </w:r>
    </w:p>
    <w:p w14:paraId="6D8004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C1-213549</w:t>
      </w:r>
      <w:r>
        <w:rPr>
          <w:color w:val="993300"/>
          <w:u w:val="single"/>
        </w:rPr>
        <w:t>.</w:t>
      </w:r>
    </w:p>
    <w:p w14:paraId="3EFD4201" w14:textId="42D6177F" w:rsidR="00031805" w:rsidRDefault="00031805" w:rsidP="00031805">
      <w:pPr>
        <w:rPr>
          <w:rFonts w:ascii="Arial" w:hAnsi="Arial" w:cs="Arial"/>
          <w:b/>
          <w:sz w:val="24"/>
        </w:rPr>
      </w:pPr>
      <w:r>
        <w:rPr>
          <w:rFonts w:ascii="Arial" w:hAnsi="Arial" w:cs="Arial"/>
          <w:b/>
          <w:color w:val="0000FF"/>
          <w:sz w:val="24"/>
        </w:rPr>
        <w:t>C1-213435</w:t>
      </w:r>
      <w:r>
        <w:rPr>
          <w:rFonts w:ascii="Arial" w:hAnsi="Arial" w:cs="Arial"/>
          <w:b/>
          <w:color w:val="0000FF"/>
          <w:sz w:val="24"/>
        </w:rPr>
        <w:tab/>
      </w:r>
      <w:r>
        <w:rPr>
          <w:rFonts w:ascii="Arial" w:hAnsi="Arial" w:cs="Arial"/>
          <w:b/>
          <w:sz w:val="24"/>
        </w:rPr>
        <w:t>FS_MINT: Removal of EN for Solution #19</w:t>
      </w:r>
    </w:p>
    <w:p w14:paraId="3A4D158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CCEF3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04020" w14:textId="6BA2C818" w:rsidR="00031805" w:rsidRDefault="00031805" w:rsidP="00031805">
      <w:pPr>
        <w:rPr>
          <w:rFonts w:ascii="Arial" w:hAnsi="Arial" w:cs="Arial"/>
          <w:b/>
          <w:sz w:val="24"/>
        </w:rPr>
      </w:pPr>
      <w:r>
        <w:rPr>
          <w:rFonts w:ascii="Arial" w:hAnsi="Arial" w:cs="Arial"/>
          <w:b/>
          <w:color w:val="0000FF"/>
          <w:sz w:val="24"/>
        </w:rPr>
        <w:t>C1-213502</w:t>
      </w:r>
      <w:r>
        <w:rPr>
          <w:rFonts w:ascii="Arial" w:hAnsi="Arial" w:cs="Arial"/>
          <w:b/>
          <w:color w:val="0000FF"/>
          <w:sz w:val="24"/>
        </w:rPr>
        <w:tab/>
      </w:r>
      <w:r>
        <w:rPr>
          <w:rFonts w:ascii="Arial" w:hAnsi="Arial" w:cs="Arial"/>
          <w:b/>
          <w:sz w:val="24"/>
        </w:rPr>
        <w:t>Void</w:t>
      </w:r>
    </w:p>
    <w:p w14:paraId="3B0B12F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EC61420"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32C8A" w14:textId="53069917" w:rsidR="00031805" w:rsidRDefault="00031805" w:rsidP="00031805">
      <w:pPr>
        <w:rPr>
          <w:rFonts w:ascii="Arial" w:hAnsi="Arial" w:cs="Arial"/>
          <w:b/>
          <w:sz w:val="24"/>
        </w:rPr>
      </w:pPr>
      <w:r>
        <w:rPr>
          <w:rFonts w:ascii="Arial" w:hAnsi="Arial" w:cs="Arial"/>
          <w:b/>
          <w:color w:val="0000FF"/>
          <w:sz w:val="24"/>
        </w:rPr>
        <w:t>C1-213503</w:t>
      </w:r>
      <w:r>
        <w:rPr>
          <w:rFonts w:ascii="Arial" w:hAnsi="Arial" w:cs="Arial"/>
          <w:b/>
          <w:color w:val="0000FF"/>
          <w:sz w:val="24"/>
        </w:rPr>
        <w:tab/>
      </w:r>
      <w:r>
        <w:rPr>
          <w:rFonts w:ascii="Arial" w:hAnsi="Arial" w:cs="Arial"/>
          <w:b/>
          <w:sz w:val="24"/>
        </w:rPr>
        <w:t>Void</w:t>
      </w:r>
    </w:p>
    <w:p w14:paraId="742A92DD"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F2CE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BF952" w14:textId="6EFF7DE4" w:rsidR="00031805" w:rsidRDefault="00031805" w:rsidP="00031805">
      <w:pPr>
        <w:rPr>
          <w:rFonts w:ascii="Arial" w:hAnsi="Arial" w:cs="Arial"/>
          <w:b/>
          <w:sz w:val="24"/>
        </w:rPr>
      </w:pPr>
      <w:r>
        <w:rPr>
          <w:rFonts w:ascii="Arial" w:hAnsi="Arial" w:cs="Arial"/>
          <w:b/>
          <w:color w:val="0000FF"/>
          <w:sz w:val="24"/>
        </w:rPr>
        <w:t>C1-213524</w:t>
      </w:r>
      <w:r>
        <w:rPr>
          <w:rFonts w:ascii="Arial" w:hAnsi="Arial" w:cs="Arial"/>
          <w:b/>
          <w:color w:val="0000FF"/>
          <w:sz w:val="24"/>
        </w:rPr>
        <w:tab/>
      </w:r>
      <w:r>
        <w:rPr>
          <w:rFonts w:ascii="Arial" w:hAnsi="Arial" w:cs="Arial"/>
          <w:b/>
          <w:sz w:val="24"/>
        </w:rPr>
        <w:t>Conclusion on the solutions using UAC after selecting a PLMN without a disaster condition</w:t>
      </w:r>
    </w:p>
    <w:p w14:paraId="04482DC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2906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7C5A" w14:textId="5EE58941" w:rsidR="00031805" w:rsidRDefault="00031805" w:rsidP="00031805">
      <w:pPr>
        <w:rPr>
          <w:rFonts w:ascii="Arial" w:hAnsi="Arial" w:cs="Arial"/>
          <w:b/>
          <w:sz w:val="24"/>
        </w:rPr>
      </w:pPr>
      <w:r>
        <w:rPr>
          <w:rFonts w:ascii="Arial" w:hAnsi="Arial" w:cs="Arial"/>
          <w:b/>
          <w:color w:val="0000FF"/>
          <w:sz w:val="24"/>
        </w:rPr>
        <w:t>C1-213525</w:t>
      </w:r>
      <w:r>
        <w:rPr>
          <w:rFonts w:ascii="Arial" w:hAnsi="Arial" w:cs="Arial"/>
          <w:b/>
          <w:color w:val="0000FF"/>
          <w:sz w:val="24"/>
        </w:rPr>
        <w:tab/>
      </w:r>
      <w:r>
        <w:rPr>
          <w:rFonts w:ascii="Arial" w:hAnsi="Arial" w:cs="Arial"/>
          <w:b/>
          <w:sz w:val="24"/>
        </w:rPr>
        <w:t>Evaluation on the solutions using UAC after selecting a PLMN without disaster condition</w:t>
      </w:r>
    </w:p>
    <w:p w14:paraId="6303FE7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A0B60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F68AB" w14:textId="6A935696" w:rsidR="00031805" w:rsidRDefault="00031805" w:rsidP="00031805">
      <w:pPr>
        <w:rPr>
          <w:rFonts w:ascii="Arial" w:hAnsi="Arial" w:cs="Arial"/>
          <w:b/>
          <w:sz w:val="24"/>
        </w:rPr>
      </w:pPr>
      <w:r>
        <w:rPr>
          <w:rFonts w:ascii="Arial" w:hAnsi="Arial" w:cs="Arial"/>
          <w:b/>
          <w:color w:val="0000FF"/>
          <w:sz w:val="24"/>
        </w:rPr>
        <w:t>C1-213549</w:t>
      </w:r>
      <w:r>
        <w:rPr>
          <w:rFonts w:ascii="Arial" w:hAnsi="Arial" w:cs="Arial"/>
          <w:b/>
          <w:color w:val="0000FF"/>
          <w:sz w:val="24"/>
        </w:rPr>
        <w:tab/>
      </w:r>
      <w:r>
        <w:rPr>
          <w:rFonts w:ascii="Arial" w:hAnsi="Arial" w:cs="Arial"/>
          <w:b/>
          <w:sz w:val="24"/>
        </w:rPr>
        <w:t>Applicability of MINT when UE selected PLMN D but has not registered in PLMN D yet</w:t>
      </w:r>
    </w:p>
    <w:p w14:paraId="713DF8C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Ericsson, Qualcomm Incorporated, Apple, Samsung, </w:t>
      </w:r>
      <w:proofErr w:type="spellStart"/>
      <w:r>
        <w:rPr>
          <w:i/>
        </w:rPr>
        <w:t>Convida</w:t>
      </w:r>
      <w:proofErr w:type="spellEnd"/>
      <w:r>
        <w:rPr>
          <w:i/>
        </w:rPr>
        <w:t xml:space="preserve"> Wireless / Ivo</w:t>
      </w:r>
    </w:p>
    <w:p w14:paraId="6C8A281F" w14:textId="77777777" w:rsidR="00031805" w:rsidRDefault="00031805" w:rsidP="00031805">
      <w:pPr>
        <w:rPr>
          <w:color w:val="808080"/>
        </w:rPr>
      </w:pPr>
      <w:r>
        <w:rPr>
          <w:color w:val="808080"/>
        </w:rPr>
        <w:t>(Replaces C1-213421)</w:t>
      </w:r>
    </w:p>
    <w:p w14:paraId="57336A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C1-213924</w:t>
      </w:r>
      <w:r>
        <w:rPr>
          <w:color w:val="993300"/>
          <w:u w:val="single"/>
        </w:rPr>
        <w:t>.</w:t>
      </w:r>
    </w:p>
    <w:p w14:paraId="316D9E65" w14:textId="35E13A58" w:rsidR="00031805" w:rsidRDefault="00031805" w:rsidP="00031805">
      <w:pPr>
        <w:rPr>
          <w:rFonts w:ascii="Arial" w:hAnsi="Arial" w:cs="Arial"/>
          <w:b/>
          <w:sz w:val="24"/>
        </w:rPr>
      </w:pPr>
      <w:r>
        <w:rPr>
          <w:rFonts w:ascii="Arial" w:hAnsi="Arial" w:cs="Arial"/>
          <w:b/>
          <w:color w:val="0000FF"/>
          <w:sz w:val="24"/>
        </w:rPr>
        <w:t>C1-213713</w:t>
      </w:r>
      <w:r>
        <w:rPr>
          <w:rFonts w:ascii="Arial" w:hAnsi="Arial" w:cs="Arial"/>
          <w:b/>
          <w:color w:val="0000FF"/>
          <w:sz w:val="24"/>
        </w:rPr>
        <w:tab/>
      </w:r>
      <w:r>
        <w:rPr>
          <w:rFonts w:ascii="Arial" w:hAnsi="Arial" w:cs="Arial"/>
          <w:b/>
          <w:sz w:val="24"/>
        </w:rPr>
        <w:t>Evaluation of solutions for Key Issue #7</w:t>
      </w:r>
    </w:p>
    <w:p w14:paraId="2B88B76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42BEC739" w14:textId="77777777" w:rsidR="00031805" w:rsidRDefault="00031805" w:rsidP="00031805">
      <w:pPr>
        <w:rPr>
          <w:color w:val="808080"/>
        </w:rPr>
      </w:pPr>
      <w:r>
        <w:rPr>
          <w:color w:val="808080"/>
        </w:rPr>
        <w:t>(Replaces C1-212920)</w:t>
      </w:r>
    </w:p>
    <w:p w14:paraId="5F60FC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179D" w14:textId="45DAC747" w:rsidR="00031805" w:rsidRDefault="00031805" w:rsidP="00031805">
      <w:pPr>
        <w:rPr>
          <w:rFonts w:ascii="Arial" w:hAnsi="Arial" w:cs="Arial"/>
          <w:b/>
          <w:sz w:val="24"/>
        </w:rPr>
      </w:pPr>
      <w:r>
        <w:rPr>
          <w:rFonts w:ascii="Arial" w:hAnsi="Arial" w:cs="Arial"/>
          <w:b/>
          <w:color w:val="0000FF"/>
          <w:sz w:val="24"/>
        </w:rPr>
        <w:t>C1-213797</w:t>
      </w:r>
      <w:r>
        <w:rPr>
          <w:rFonts w:ascii="Arial" w:hAnsi="Arial" w:cs="Arial"/>
          <w:b/>
          <w:color w:val="0000FF"/>
          <w:sz w:val="24"/>
        </w:rPr>
        <w:tab/>
      </w:r>
      <w:proofErr w:type="spellStart"/>
      <w:r>
        <w:rPr>
          <w:rFonts w:ascii="Arial" w:hAnsi="Arial" w:cs="Arial"/>
          <w:b/>
          <w:sz w:val="24"/>
        </w:rPr>
        <w:t>Generla</w:t>
      </w:r>
      <w:proofErr w:type="spellEnd"/>
      <w:r>
        <w:rPr>
          <w:rFonts w:ascii="Arial" w:hAnsi="Arial" w:cs="Arial"/>
          <w:b/>
          <w:sz w:val="24"/>
        </w:rPr>
        <w:t xml:space="preserve"> evaluation of solutions for Key Issue #4</w:t>
      </w:r>
    </w:p>
    <w:p w14:paraId="0857E47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4F4AC0A" w14:textId="77777777" w:rsidR="00031805" w:rsidRDefault="00031805" w:rsidP="00031805">
      <w:pPr>
        <w:rPr>
          <w:color w:val="808080"/>
        </w:rPr>
      </w:pPr>
      <w:r>
        <w:rPr>
          <w:color w:val="808080"/>
        </w:rPr>
        <w:t>(Replaces C1-213257)</w:t>
      </w:r>
    </w:p>
    <w:p w14:paraId="4B3AF7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BD704" w14:textId="3353FD7C" w:rsidR="00031805" w:rsidRDefault="00031805" w:rsidP="00031805">
      <w:pPr>
        <w:rPr>
          <w:rFonts w:ascii="Arial" w:hAnsi="Arial" w:cs="Arial"/>
          <w:b/>
          <w:sz w:val="24"/>
        </w:rPr>
      </w:pPr>
      <w:r>
        <w:rPr>
          <w:rFonts w:ascii="Arial" w:hAnsi="Arial" w:cs="Arial"/>
          <w:b/>
          <w:color w:val="0000FF"/>
          <w:sz w:val="24"/>
        </w:rPr>
        <w:t>C1-213824</w:t>
      </w:r>
      <w:r>
        <w:rPr>
          <w:rFonts w:ascii="Arial" w:hAnsi="Arial" w:cs="Arial"/>
          <w:b/>
          <w:color w:val="0000FF"/>
          <w:sz w:val="24"/>
        </w:rPr>
        <w:tab/>
      </w:r>
      <w:r>
        <w:rPr>
          <w:rFonts w:ascii="Arial" w:hAnsi="Arial" w:cs="Arial"/>
          <w:b/>
          <w:sz w:val="24"/>
        </w:rPr>
        <w:t>Evaluation for KI#3</w:t>
      </w:r>
    </w:p>
    <w:p w14:paraId="6C64871B"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Huawei, </w:t>
      </w:r>
      <w:proofErr w:type="spellStart"/>
      <w:r>
        <w:rPr>
          <w:i/>
        </w:rPr>
        <w:t>HiSilicon</w:t>
      </w:r>
      <w:proofErr w:type="spellEnd"/>
    </w:p>
    <w:p w14:paraId="7FBA382C" w14:textId="77777777" w:rsidR="00031805" w:rsidRDefault="00031805" w:rsidP="00031805">
      <w:pPr>
        <w:rPr>
          <w:color w:val="808080"/>
        </w:rPr>
      </w:pPr>
      <w:r>
        <w:rPr>
          <w:color w:val="808080"/>
        </w:rPr>
        <w:t>(Replaces C1-213040)</w:t>
      </w:r>
    </w:p>
    <w:p w14:paraId="09E831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C1-213963</w:t>
      </w:r>
      <w:r>
        <w:rPr>
          <w:color w:val="993300"/>
          <w:u w:val="single"/>
        </w:rPr>
        <w:t>.</w:t>
      </w:r>
    </w:p>
    <w:p w14:paraId="38304DB2" w14:textId="7FD25A09" w:rsidR="00031805" w:rsidRDefault="00031805" w:rsidP="00031805">
      <w:pPr>
        <w:rPr>
          <w:rFonts w:ascii="Arial" w:hAnsi="Arial" w:cs="Arial"/>
          <w:b/>
          <w:sz w:val="24"/>
        </w:rPr>
      </w:pPr>
      <w:r>
        <w:rPr>
          <w:rFonts w:ascii="Arial" w:hAnsi="Arial" w:cs="Arial"/>
          <w:b/>
          <w:color w:val="0000FF"/>
          <w:sz w:val="24"/>
        </w:rPr>
        <w:t>C1-213826</w:t>
      </w:r>
      <w:r>
        <w:rPr>
          <w:rFonts w:ascii="Arial" w:hAnsi="Arial" w:cs="Arial"/>
          <w:b/>
          <w:color w:val="0000FF"/>
          <w:sz w:val="24"/>
        </w:rPr>
        <w:tab/>
      </w:r>
      <w:r>
        <w:rPr>
          <w:rFonts w:ascii="Arial" w:hAnsi="Arial" w:cs="Arial"/>
          <w:b/>
          <w:sz w:val="24"/>
        </w:rPr>
        <w:t>Conclusion for KI#3</w:t>
      </w:r>
    </w:p>
    <w:p w14:paraId="36E2282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w:t>
      </w:r>
      <w:proofErr w:type="spellStart"/>
      <w:r>
        <w:rPr>
          <w:i/>
        </w:rPr>
        <w:t>Convida</w:t>
      </w:r>
      <w:proofErr w:type="spellEnd"/>
      <w:r>
        <w:rPr>
          <w:i/>
        </w:rPr>
        <w:t xml:space="preserve"> Wireless, Ericsson, </w:t>
      </w:r>
      <w:proofErr w:type="spellStart"/>
      <w:r>
        <w:rPr>
          <w:i/>
        </w:rPr>
        <w:t>InterDigital</w:t>
      </w:r>
      <w:proofErr w:type="spellEnd"/>
      <w:r>
        <w:rPr>
          <w:i/>
        </w:rPr>
        <w:t xml:space="preserve">, Samsung, LG Electronics, Qualcomm Incorporated, Huawei, </w:t>
      </w:r>
      <w:proofErr w:type="spellStart"/>
      <w:r>
        <w:rPr>
          <w:i/>
        </w:rPr>
        <w:t>HiSilicon</w:t>
      </w:r>
      <w:proofErr w:type="spellEnd"/>
    </w:p>
    <w:p w14:paraId="0F0980EE" w14:textId="77777777" w:rsidR="00031805" w:rsidRDefault="00031805" w:rsidP="00031805">
      <w:pPr>
        <w:rPr>
          <w:color w:val="808080"/>
        </w:rPr>
      </w:pPr>
      <w:r>
        <w:rPr>
          <w:color w:val="808080"/>
        </w:rPr>
        <w:t>(Replaces C1-213041)</w:t>
      </w:r>
    </w:p>
    <w:p w14:paraId="07DC09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11D7" w14:textId="2B0D1985" w:rsidR="00031805" w:rsidRDefault="00031805" w:rsidP="00031805">
      <w:pPr>
        <w:rPr>
          <w:rFonts w:ascii="Arial" w:hAnsi="Arial" w:cs="Arial"/>
          <w:b/>
          <w:sz w:val="24"/>
        </w:rPr>
      </w:pPr>
      <w:r>
        <w:rPr>
          <w:rFonts w:ascii="Arial" w:hAnsi="Arial" w:cs="Arial"/>
          <w:b/>
          <w:color w:val="0000FF"/>
          <w:sz w:val="24"/>
        </w:rPr>
        <w:t>C1-213852</w:t>
      </w:r>
      <w:r>
        <w:rPr>
          <w:rFonts w:ascii="Arial" w:hAnsi="Arial" w:cs="Arial"/>
          <w:b/>
          <w:color w:val="0000FF"/>
          <w:sz w:val="24"/>
        </w:rPr>
        <w:tab/>
      </w:r>
      <w:r>
        <w:rPr>
          <w:rFonts w:ascii="Arial" w:hAnsi="Arial" w:cs="Arial"/>
          <w:b/>
          <w:sz w:val="24"/>
        </w:rPr>
        <w:t>FS_MINT: Conclusion of Solutions for KI#9</w:t>
      </w:r>
    </w:p>
    <w:p w14:paraId="03CD01A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632C63E" w14:textId="77777777" w:rsidR="00031805" w:rsidRDefault="00031805" w:rsidP="00031805">
      <w:pPr>
        <w:rPr>
          <w:color w:val="808080"/>
        </w:rPr>
      </w:pPr>
      <w:r>
        <w:rPr>
          <w:color w:val="808080"/>
        </w:rPr>
        <w:t>(Replaces C1-213296)</w:t>
      </w:r>
    </w:p>
    <w:p w14:paraId="572DC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8CBD9" w14:textId="0D65BD28" w:rsidR="00031805" w:rsidRDefault="00031805" w:rsidP="00031805">
      <w:pPr>
        <w:rPr>
          <w:rFonts w:ascii="Arial" w:hAnsi="Arial" w:cs="Arial"/>
          <w:b/>
          <w:sz w:val="24"/>
        </w:rPr>
      </w:pPr>
      <w:r>
        <w:rPr>
          <w:rFonts w:ascii="Arial" w:hAnsi="Arial" w:cs="Arial"/>
          <w:b/>
          <w:color w:val="0000FF"/>
          <w:sz w:val="24"/>
        </w:rPr>
        <w:t>C1-213867</w:t>
      </w:r>
      <w:r>
        <w:rPr>
          <w:rFonts w:ascii="Arial" w:hAnsi="Arial" w:cs="Arial"/>
          <w:b/>
          <w:color w:val="0000FF"/>
          <w:sz w:val="24"/>
        </w:rPr>
        <w:tab/>
      </w:r>
      <w:r>
        <w:rPr>
          <w:rFonts w:ascii="Arial" w:hAnsi="Arial" w:cs="Arial"/>
          <w:b/>
          <w:sz w:val="24"/>
        </w:rPr>
        <w:t>FS_MINT: Evaluation and conclusion for some issues of KI#4</w:t>
      </w:r>
    </w:p>
    <w:p w14:paraId="479BBD5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25DD77E" w14:textId="77777777" w:rsidR="00031805" w:rsidRDefault="00031805" w:rsidP="00031805">
      <w:pPr>
        <w:rPr>
          <w:color w:val="808080"/>
        </w:rPr>
      </w:pPr>
      <w:r>
        <w:rPr>
          <w:color w:val="808080"/>
        </w:rPr>
        <w:t>(Replaces C1-213298)</w:t>
      </w:r>
    </w:p>
    <w:p w14:paraId="1FFFE8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66161" w14:textId="00E9DD75" w:rsidR="00031805" w:rsidRDefault="00031805" w:rsidP="00031805">
      <w:pPr>
        <w:rPr>
          <w:rFonts w:ascii="Arial" w:hAnsi="Arial" w:cs="Arial"/>
          <w:b/>
          <w:sz w:val="24"/>
        </w:rPr>
      </w:pPr>
      <w:r>
        <w:rPr>
          <w:rFonts w:ascii="Arial" w:hAnsi="Arial" w:cs="Arial"/>
          <w:b/>
          <w:color w:val="0000FF"/>
          <w:sz w:val="24"/>
        </w:rPr>
        <w:t>C1-213879</w:t>
      </w:r>
      <w:r>
        <w:rPr>
          <w:rFonts w:ascii="Arial" w:hAnsi="Arial" w:cs="Arial"/>
          <w:b/>
          <w:color w:val="0000FF"/>
          <w:sz w:val="24"/>
        </w:rPr>
        <w:tab/>
      </w:r>
      <w:r>
        <w:rPr>
          <w:rFonts w:ascii="Arial" w:hAnsi="Arial" w:cs="Arial"/>
          <w:b/>
          <w:sz w:val="24"/>
        </w:rPr>
        <w:t>Further evaluation of solutions and conclusions for key issue #1</w:t>
      </w:r>
    </w:p>
    <w:p w14:paraId="2DC016B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340F59DB" w14:textId="77777777" w:rsidR="00031805" w:rsidRDefault="00031805" w:rsidP="00031805">
      <w:pPr>
        <w:rPr>
          <w:color w:val="808080"/>
        </w:rPr>
      </w:pPr>
      <w:r>
        <w:rPr>
          <w:color w:val="808080"/>
        </w:rPr>
        <w:t>(Replaces C1-213022)</w:t>
      </w:r>
    </w:p>
    <w:p w14:paraId="741746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171E0" w14:textId="5DB64A96" w:rsidR="00031805" w:rsidRDefault="00031805" w:rsidP="00031805">
      <w:pPr>
        <w:rPr>
          <w:rFonts w:ascii="Arial" w:hAnsi="Arial" w:cs="Arial"/>
          <w:b/>
          <w:sz w:val="24"/>
        </w:rPr>
      </w:pPr>
      <w:r>
        <w:rPr>
          <w:rFonts w:ascii="Arial" w:hAnsi="Arial" w:cs="Arial"/>
          <w:b/>
          <w:color w:val="0000FF"/>
          <w:sz w:val="24"/>
        </w:rPr>
        <w:t>C1-213887</w:t>
      </w:r>
      <w:r>
        <w:rPr>
          <w:rFonts w:ascii="Arial" w:hAnsi="Arial" w:cs="Arial"/>
          <w:b/>
          <w:color w:val="0000FF"/>
          <w:sz w:val="24"/>
        </w:rPr>
        <w:tab/>
      </w:r>
      <w:r>
        <w:rPr>
          <w:rFonts w:ascii="Arial" w:hAnsi="Arial" w:cs="Arial"/>
          <w:b/>
          <w:sz w:val="24"/>
        </w:rPr>
        <w:t>Conclusion for KI#6</w:t>
      </w:r>
    </w:p>
    <w:p w14:paraId="4C822D5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070CC71" w14:textId="77777777" w:rsidR="00031805" w:rsidRDefault="00031805" w:rsidP="00031805">
      <w:pPr>
        <w:rPr>
          <w:color w:val="808080"/>
        </w:rPr>
      </w:pPr>
      <w:r>
        <w:rPr>
          <w:color w:val="808080"/>
        </w:rPr>
        <w:t>(Replaces C1-213393)</w:t>
      </w:r>
    </w:p>
    <w:p w14:paraId="642379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852F4" w14:textId="411CB4BB" w:rsidR="00031805" w:rsidRDefault="00031805" w:rsidP="00031805">
      <w:pPr>
        <w:rPr>
          <w:rFonts w:ascii="Arial" w:hAnsi="Arial" w:cs="Arial"/>
          <w:b/>
          <w:sz w:val="24"/>
        </w:rPr>
      </w:pPr>
      <w:r>
        <w:rPr>
          <w:rFonts w:ascii="Arial" w:hAnsi="Arial" w:cs="Arial"/>
          <w:b/>
          <w:color w:val="0000FF"/>
          <w:sz w:val="24"/>
        </w:rPr>
        <w:lastRenderedPageBreak/>
        <w:t>C1-213892</w:t>
      </w:r>
      <w:r>
        <w:rPr>
          <w:rFonts w:ascii="Arial" w:hAnsi="Arial" w:cs="Arial"/>
          <w:b/>
          <w:color w:val="0000FF"/>
          <w:sz w:val="24"/>
        </w:rPr>
        <w:tab/>
      </w:r>
      <w:r>
        <w:rPr>
          <w:rFonts w:ascii="Arial" w:hAnsi="Arial" w:cs="Arial"/>
          <w:b/>
          <w:sz w:val="24"/>
        </w:rPr>
        <w:t>Evaluation of solutions and conclusions for key issue #5</w:t>
      </w:r>
    </w:p>
    <w:p w14:paraId="63A998E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Apple / Ivo</w:t>
      </w:r>
    </w:p>
    <w:p w14:paraId="03815170" w14:textId="77777777" w:rsidR="00031805" w:rsidRDefault="00031805" w:rsidP="00031805">
      <w:pPr>
        <w:rPr>
          <w:color w:val="808080"/>
        </w:rPr>
      </w:pPr>
      <w:r>
        <w:rPr>
          <w:color w:val="808080"/>
        </w:rPr>
        <w:t>(Replaces C1-213024)</w:t>
      </w:r>
    </w:p>
    <w:p w14:paraId="1195DD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E3790" w14:textId="5F9078C1" w:rsidR="00031805" w:rsidRDefault="00031805" w:rsidP="00031805">
      <w:pPr>
        <w:rPr>
          <w:rFonts w:ascii="Arial" w:hAnsi="Arial" w:cs="Arial"/>
          <w:b/>
          <w:sz w:val="24"/>
        </w:rPr>
      </w:pPr>
      <w:r>
        <w:rPr>
          <w:rFonts w:ascii="Arial" w:hAnsi="Arial" w:cs="Arial"/>
          <w:b/>
          <w:color w:val="0000FF"/>
          <w:sz w:val="24"/>
        </w:rPr>
        <w:t>C1-213924</w:t>
      </w:r>
      <w:r>
        <w:rPr>
          <w:rFonts w:ascii="Arial" w:hAnsi="Arial" w:cs="Arial"/>
          <w:b/>
          <w:color w:val="0000FF"/>
          <w:sz w:val="24"/>
        </w:rPr>
        <w:tab/>
      </w:r>
      <w:r>
        <w:rPr>
          <w:rFonts w:ascii="Arial" w:hAnsi="Arial" w:cs="Arial"/>
          <w:b/>
          <w:sz w:val="24"/>
        </w:rPr>
        <w:t>Applicability of MINT when UE selected PLMN D but has not registered in PLMN D yet</w:t>
      </w:r>
    </w:p>
    <w:p w14:paraId="66EA619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Ericsson, Qualcomm Incorporated, Apple, Samsung, </w:t>
      </w:r>
      <w:proofErr w:type="spellStart"/>
      <w:r>
        <w:rPr>
          <w:i/>
        </w:rPr>
        <w:t>Convida</w:t>
      </w:r>
      <w:proofErr w:type="spellEnd"/>
      <w:r>
        <w:rPr>
          <w:i/>
        </w:rPr>
        <w:t xml:space="preserve"> Wireless / Ivo</w:t>
      </w:r>
    </w:p>
    <w:p w14:paraId="04484457" w14:textId="77777777" w:rsidR="00031805" w:rsidRDefault="00031805" w:rsidP="00031805">
      <w:pPr>
        <w:rPr>
          <w:color w:val="808080"/>
        </w:rPr>
      </w:pPr>
      <w:r>
        <w:rPr>
          <w:color w:val="808080"/>
        </w:rPr>
        <w:t>(Replaces C1-213549)</w:t>
      </w:r>
    </w:p>
    <w:p w14:paraId="5C1DD7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5794D" w14:textId="67BE39BD" w:rsidR="00031805" w:rsidRDefault="00031805" w:rsidP="00031805">
      <w:pPr>
        <w:rPr>
          <w:rFonts w:ascii="Arial" w:hAnsi="Arial" w:cs="Arial"/>
          <w:b/>
          <w:sz w:val="24"/>
        </w:rPr>
      </w:pPr>
      <w:r>
        <w:rPr>
          <w:rFonts w:ascii="Arial" w:hAnsi="Arial" w:cs="Arial"/>
          <w:b/>
          <w:color w:val="0000FF"/>
          <w:sz w:val="24"/>
        </w:rPr>
        <w:t>C1-213925</w:t>
      </w:r>
      <w:r>
        <w:rPr>
          <w:rFonts w:ascii="Arial" w:hAnsi="Arial" w:cs="Arial"/>
          <w:b/>
          <w:color w:val="0000FF"/>
          <w:sz w:val="24"/>
        </w:rPr>
        <w:tab/>
      </w:r>
      <w:r>
        <w:rPr>
          <w:rFonts w:ascii="Arial" w:hAnsi="Arial" w:cs="Arial"/>
          <w:b/>
          <w:sz w:val="24"/>
        </w:rPr>
        <w:t>Resolving ENs regarding security aspects</w:t>
      </w:r>
    </w:p>
    <w:p w14:paraId="52B6955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6C926AE" w14:textId="77777777" w:rsidR="00031805" w:rsidRDefault="00031805" w:rsidP="00031805">
      <w:pPr>
        <w:rPr>
          <w:color w:val="808080"/>
        </w:rPr>
      </w:pPr>
      <w:r>
        <w:rPr>
          <w:color w:val="808080"/>
        </w:rPr>
        <w:t>(Replaces C1-213278)</w:t>
      </w:r>
    </w:p>
    <w:p w14:paraId="41846B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9F9B4" w14:textId="1BBB14C2" w:rsidR="00031805" w:rsidRDefault="00031805" w:rsidP="00031805">
      <w:pPr>
        <w:rPr>
          <w:rFonts w:ascii="Arial" w:hAnsi="Arial" w:cs="Arial"/>
          <w:b/>
          <w:sz w:val="24"/>
        </w:rPr>
      </w:pPr>
      <w:r>
        <w:rPr>
          <w:rFonts w:ascii="Arial" w:hAnsi="Arial" w:cs="Arial"/>
          <w:b/>
          <w:color w:val="0000FF"/>
          <w:sz w:val="24"/>
        </w:rPr>
        <w:t>C1-213926</w:t>
      </w:r>
      <w:r>
        <w:rPr>
          <w:rFonts w:ascii="Arial" w:hAnsi="Arial" w:cs="Arial"/>
          <w:b/>
          <w:color w:val="0000FF"/>
          <w:sz w:val="24"/>
        </w:rPr>
        <w:tab/>
      </w:r>
      <w:r>
        <w:rPr>
          <w:rFonts w:ascii="Arial" w:hAnsi="Arial" w:cs="Arial"/>
          <w:b/>
          <w:sz w:val="24"/>
        </w:rPr>
        <w:t>Conclusion on the use of 3GPP access as a basis</w:t>
      </w:r>
    </w:p>
    <w:p w14:paraId="4AA2A3A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7E86D81" w14:textId="77777777" w:rsidR="00031805" w:rsidRDefault="00031805" w:rsidP="00031805">
      <w:pPr>
        <w:rPr>
          <w:color w:val="808080"/>
        </w:rPr>
      </w:pPr>
      <w:r>
        <w:rPr>
          <w:color w:val="808080"/>
        </w:rPr>
        <w:t>(Replaces C1-213279)</w:t>
      </w:r>
    </w:p>
    <w:p w14:paraId="5EB3972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822C0" w14:textId="760D9869" w:rsidR="00031805" w:rsidRDefault="00031805" w:rsidP="00031805">
      <w:pPr>
        <w:rPr>
          <w:rFonts w:ascii="Arial" w:hAnsi="Arial" w:cs="Arial"/>
          <w:b/>
          <w:sz w:val="24"/>
        </w:rPr>
      </w:pPr>
      <w:r>
        <w:rPr>
          <w:rFonts w:ascii="Arial" w:hAnsi="Arial" w:cs="Arial"/>
          <w:b/>
          <w:color w:val="0000FF"/>
          <w:sz w:val="24"/>
        </w:rPr>
        <w:t>C1-213927</w:t>
      </w:r>
      <w:r>
        <w:rPr>
          <w:rFonts w:ascii="Arial" w:hAnsi="Arial" w:cs="Arial"/>
          <w:b/>
          <w:color w:val="0000FF"/>
          <w:sz w:val="24"/>
        </w:rPr>
        <w:tab/>
      </w:r>
      <w:r>
        <w:rPr>
          <w:rFonts w:ascii="Arial" w:hAnsi="Arial" w:cs="Arial"/>
          <w:b/>
          <w:sz w:val="24"/>
        </w:rPr>
        <w:t>Resolving ENs regarding service requirements</w:t>
      </w:r>
    </w:p>
    <w:p w14:paraId="19AB396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29CCCC96" w14:textId="77777777" w:rsidR="00031805" w:rsidRDefault="00031805" w:rsidP="00031805">
      <w:pPr>
        <w:rPr>
          <w:color w:val="808080"/>
        </w:rPr>
      </w:pPr>
      <w:r>
        <w:rPr>
          <w:color w:val="808080"/>
        </w:rPr>
        <w:t>(Replaces C1-213280)</w:t>
      </w:r>
    </w:p>
    <w:p w14:paraId="32061C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E3F1" w14:textId="718BA136" w:rsidR="00031805" w:rsidRDefault="00031805" w:rsidP="00031805">
      <w:pPr>
        <w:rPr>
          <w:rFonts w:ascii="Arial" w:hAnsi="Arial" w:cs="Arial"/>
          <w:b/>
          <w:sz w:val="24"/>
        </w:rPr>
      </w:pPr>
      <w:r>
        <w:rPr>
          <w:rFonts w:ascii="Arial" w:hAnsi="Arial" w:cs="Arial"/>
          <w:b/>
          <w:color w:val="0000FF"/>
          <w:sz w:val="24"/>
        </w:rPr>
        <w:t>C1-213963</w:t>
      </w:r>
      <w:r>
        <w:rPr>
          <w:rFonts w:ascii="Arial" w:hAnsi="Arial" w:cs="Arial"/>
          <w:b/>
          <w:color w:val="0000FF"/>
          <w:sz w:val="24"/>
        </w:rPr>
        <w:tab/>
      </w:r>
      <w:r>
        <w:rPr>
          <w:rFonts w:ascii="Arial" w:hAnsi="Arial" w:cs="Arial"/>
          <w:b/>
          <w:sz w:val="24"/>
        </w:rPr>
        <w:t>Evaluation for KI#3</w:t>
      </w:r>
    </w:p>
    <w:p w14:paraId="7854870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Huawei, </w:t>
      </w:r>
      <w:proofErr w:type="spellStart"/>
      <w:r>
        <w:rPr>
          <w:i/>
        </w:rPr>
        <w:t>HiSilicon</w:t>
      </w:r>
      <w:proofErr w:type="spellEnd"/>
    </w:p>
    <w:p w14:paraId="099FE5B8" w14:textId="77777777" w:rsidR="00031805" w:rsidRDefault="00031805" w:rsidP="00031805">
      <w:pPr>
        <w:rPr>
          <w:color w:val="808080"/>
        </w:rPr>
      </w:pPr>
      <w:r>
        <w:rPr>
          <w:color w:val="808080"/>
        </w:rPr>
        <w:t>(Replaces C1-213824)</w:t>
      </w:r>
    </w:p>
    <w:p w14:paraId="42E59143"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FEF49" w14:textId="77777777" w:rsidR="00031805" w:rsidRDefault="00031805" w:rsidP="00031805">
      <w:pPr>
        <w:pStyle w:val="Heading4"/>
      </w:pPr>
      <w:bookmarkStart w:id="115" w:name="_Toc73893526"/>
      <w:r>
        <w:t>17.2.10</w:t>
      </w:r>
      <w:r>
        <w:tab/>
      </w:r>
      <w:proofErr w:type="spellStart"/>
      <w:r>
        <w:t>IIoT</w:t>
      </w:r>
      <w:bookmarkEnd w:id="115"/>
      <w:proofErr w:type="spellEnd"/>
    </w:p>
    <w:p w14:paraId="14B47F78" w14:textId="6E55C515" w:rsidR="00031805" w:rsidRDefault="00031805" w:rsidP="00031805">
      <w:pPr>
        <w:rPr>
          <w:rFonts w:ascii="Arial" w:hAnsi="Arial" w:cs="Arial"/>
          <w:b/>
          <w:sz w:val="24"/>
        </w:rPr>
      </w:pPr>
      <w:r>
        <w:rPr>
          <w:rFonts w:ascii="Arial" w:hAnsi="Arial" w:cs="Arial"/>
          <w:b/>
          <w:color w:val="0000FF"/>
          <w:sz w:val="24"/>
        </w:rPr>
        <w:t>C1-212830</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IIoT</w:t>
      </w:r>
      <w:proofErr w:type="spellEnd"/>
    </w:p>
    <w:p w14:paraId="55EEAD2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866F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6B99A" w14:textId="6809F63D" w:rsidR="00031805" w:rsidRDefault="00031805" w:rsidP="00031805">
      <w:pPr>
        <w:rPr>
          <w:rFonts w:ascii="Arial" w:hAnsi="Arial" w:cs="Arial"/>
          <w:b/>
          <w:sz w:val="24"/>
        </w:rPr>
      </w:pPr>
      <w:r>
        <w:rPr>
          <w:rFonts w:ascii="Arial" w:hAnsi="Arial" w:cs="Arial"/>
          <w:b/>
          <w:color w:val="0000FF"/>
          <w:sz w:val="24"/>
        </w:rPr>
        <w:t>C1-212925</w:t>
      </w:r>
      <w:r>
        <w:rPr>
          <w:rFonts w:ascii="Arial" w:hAnsi="Arial" w:cs="Arial"/>
          <w:b/>
          <w:color w:val="0000FF"/>
          <w:sz w:val="24"/>
        </w:rPr>
        <w:tab/>
      </w:r>
      <w:r>
        <w:rPr>
          <w:rFonts w:ascii="Arial" w:hAnsi="Arial" w:cs="Arial"/>
          <w:b/>
          <w:sz w:val="24"/>
        </w:rPr>
        <w:t>Control of PTP functionality in DS-TT and NW-TT</w:t>
      </w:r>
    </w:p>
    <w:p w14:paraId="284C3F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CR-0024  rev 3 Cat: C (Rel-17)</w:t>
      </w:r>
      <w:r>
        <w:rPr>
          <w:i/>
        </w:rPr>
        <w:br/>
      </w:r>
      <w:r>
        <w:rPr>
          <w:i/>
        </w:rPr>
        <w:br/>
      </w:r>
      <w:r>
        <w:rPr>
          <w:i/>
        </w:rPr>
        <w:tab/>
      </w:r>
      <w:r>
        <w:rPr>
          <w:i/>
        </w:rPr>
        <w:tab/>
      </w:r>
      <w:r>
        <w:rPr>
          <w:i/>
        </w:rPr>
        <w:tab/>
      </w:r>
      <w:r>
        <w:rPr>
          <w:i/>
        </w:rPr>
        <w:tab/>
      </w:r>
      <w:r>
        <w:rPr>
          <w:i/>
        </w:rPr>
        <w:tab/>
        <w:t>Source: Qualcomm Incorporated, Nokia, Nokia Shanghai Bell, ZTE / Lena</w:t>
      </w:r>
    </w:p>
    <w:p w14:paraId="5BC24E0E" w14:textId="77777777" w:rsidR="00031805" w:rsidRDefault="00031805" w:rsidP="00031805">
      <w:pPr>
        <w:rPr>
          <w:color w:val="808080"/>
        </w:rPr>
      </w:pPr>
      <w:r>
        <w:rPr>
          <w:color w:val="808080"/>
        </w:rPr>
        <w:t>(Replaces C1-212422)</w:t>
      </w:r>
    </w:p>
    <w:p w14:paraId="498E54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87519" w14:textId="237AF48C" w:rsidR="00031805" w:rsidRDefault="00031805" w:rsidP="00031805">
      <w:pPr>
        <w:rPr>
          <w:rFonts w:ascii="Arial" w:hAnsi="Arial" w:cs="Arial"/>
          <w:b/>
          <w:sz w:val="24"/>
        </w:rPr>
      </w:pPr>
      <w:r>
        <w:rPr>
          <w:rFonts w:ascii="Arial" w:hAnsi="Arial" w:cs="Arial"/>
          <w:b/>
          <w:color w:val="0000FF"/>
          <w:sz w:val="24"/>
        </w:rPr>
        <w:t>C1-212971</w:t>
      </w:r>
      <w:r>
        <w:rPr>
          <w:rFonts w:ascii="Arial" w:hAnsi="Arial" w:cs="Arial"/>
          <w:b/>
          <w:color w:val="0000FF"/>
          <w:sz w:val="24"/>
        </w:rPr>
        <w:tab/>
      </w:r>
      <w:r>
        <w:rPr>
          <w:rFonts w:ascii="Arial" w:hAnsi="Arial" w:cs="Arial"/>
          <w:b/>
          <w:sz w:val="24"/>
        </w:rPr>
        <w:t>Clarification on Clarification on UE supports transfer of port management information containers</w:t>
      </w:r>
    </w:p>
    <w:p w14:paraId="0BDE618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CR-3188  rev  Cat: F (Rel-17)</w:t>
      </w:r>
      <w:r>
        <w:rPr>
          <w:i/>
        </w:rPr>
        <w:br/>
      </w:r>
      <w:r>
        <w:rPr>
          <w:i/>
        </w:rPr>
        <w:br/>
      </w:r>
      <w:r>
        <w:rPr>
          <w:i/>
        </w:rPr>
        <w:tab/>
      </w:r>
      <w:r>
        <w:rPr>
          <w:i/>
        </w:rPr>
        <w:tab/>
      </w:r>
      <w:r>
        <w:rPr>
          <w:i/>
        </w:rPr>
        <w:tab/>
      </w:r>
      <w:r>
        <w:rPr>
          <w:i/>
        </w:rPr>
        <w:tab/>
      </w:r>
      <w:r>
        <w:rPr>
          <w:i/>
        </w:rPr>
        <w:tab/>
        <w:t>Source: MediaTek Inc.  / Carlson</w:t>
      </w:r>
    </w:p>
    <w:p w14:paraId="30BFD3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C1-213647</w:t>
      </w:r>
      <w:r>
        <w:rPr>
          <w:color w:val="993300"/>
          <w:u w:val="single"/>
        </w:rPr>
        <w:t>.</w:t>
      </w:r>
    </w:p>
    <w:p w14:paraId="3F0457A8" w14:textId="4B267BDD" w:rsidR="00031805" w:rsidRDefault="00031805" w:rsidP="00031805">
      <w:pPr>
        <w:rPr>
          <w:rFonts w:ascii="Arial" w:hAnsi="Arial" w:cs="Arial"/>
          <w:b/>
          <w:sz w:val="24"/>
        </w:rPr>
      </w:pPr>
      <w:r>
        <w:rPr>
          <w:rFonts w:ascii="Arial" w:hAnsi="Arial" w:cs="Arial"/>
          <w:b/>
          <w:color w:val="0000FF"/>
          <w:sz w:val="24"/>
        </w:rPr>
        <w:t>C1-212972</w:t>
      </w:r>
      <w:r>
        <w:rPr>
          <w:rFonts w:ascii="Arial" w:hAnsi="Arial" w:cs="Arial"/>
          <w:b/>
          <w:color w:val="0000FF"/>
          <w:sz w:val="24"/>
        </w:rPr>
        <w:tab/>
      </w:r>
      <w:r>
        <w:rPr>
          <w:rFonts w:ascii="Arial" w:hAnsi="Arial" w:cs="Arial"/>
          <w:b/>
          <w:sz w:val="24"/>
        </w:rPr>
        <w:t>Clarification on TPMIC bit in PDU SESSION MODIFICATION REQUEST message</w:t>
      </w:r>
    </w:p>
    <w:p w14:paraId="4836DE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CR-3189  rev  Cat: F (Rel-17)</w:t>
      </w:r>
      <w:r>
        <w:rPr>
          <w:i/>
        </w:rPr>
        <w:br/>
      </w:r>
      <w:r>
        <w:rPr>
          <w:i/>
        </w:rPr>
        <w:br/>
      </w:r>
      <w:r>
        <w:rPr>
          <w:i/>
        </w:rPr>
        <w:tab/>
      </w:r>
      <w:r>
        <w:rPr>
          <w:i/>
        </w:rPr>
        <w:tab/>
      </w:r>
      <w:r>
        <w:rPr>
          <w:i/>
        </w:rPr>
        <w:tab/>
      </w:r>
      <w:r>
        <w:rPr>
          <w:i/>
        </w:rPr>
        <w:tab/>
      </w:r>
      <w:r>
        <w:rPr>
          <w:i/>
        </w:rPr>
        <w:tab/>
        <w:t>Source: MediaTek Inc.  / Carlson</w:t>
      </w:r>
    </w:p>
    <w:p w14:paraId="168DA4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AAD7F" w14:textId="1057D837" w:rsidR="00031805" w:rsidRDefault="00031805" w:rsidP="00031805">
      <w:pPr>
        <w:rPr>
          <w:rFonts w:ascii="Arial" w:hAnsi="Arial" w:cs="Arial"/>
          <w:b/>
          <w:sz w:val="24"/>
        </w:rPr>
      </w:pPr>
      <w:r>
        <w:rPr>
          <w:rFonts w:ascii="Arial" w:hAnsi="Arial" w:cs="Arial"/>
          <w:b/>
          <w:color w:val="0000FF"/>
          <w:sz w:val="24"/>
        </w:rPr>
        <w:t>C1-212973</w:t>
      </w:r>
      <w:r>
        <w:rPr>
          <w:rFonts w:ascii="Arial" w:hAnsi="Arial" w:cs="Arial"/>
          <w:b/>
          <w:color w:val="0000FF"/>
          <w:sz w:val="24"/>
        </w:rPr>
        <w:tab/>
      </w:r>
      <w:r>
        <w:rPr>
          <w:rFonts w:ascii="Arial" w:hAnsi="Arial" w:cs="Arial"/>
          <w:b/>
          <w:sz w:val="24"/>
        </w:rPr>
        <w:t>Clarification on EPS interworking of a TPMIC supported PDU</w:t>
      </w:r>
    </w:p>
    <w:p w14:paraId="3EA4A9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CR-3190  rev  Cat: F (Rel-17)</w:t>
      </w:r>
      <w:r>
        <w:rPr>
          <w:i/>
        </w:rPr>
        <w:br/>
      </w:r>
      <w:r>
        <w:rPr>
          <w:i/>
        </w:rPr>
        <w:br/>
      </w:r>
      <w:r>
        <w:rPr>
          <w:i/>
        </w:rPr>
        <w:tab/>
      </w:r>
      <w:r>
        <w:rPr>
          <w:i/>
        </w:rPr>
        <w:tab/>
      </w:r>
      <w:r>
        <w:rPr>
          <w:i/>
        </w:rPr>
        <w:tab/>
      </w:r>
      <w:r>
        <w:rPr>
          <w:i/>
        </w:rPr>
        <w:tab/>
      </w:r>
      <w:r>
        <w:rPr>
          <w:i/>
        </w:rPr>
        <w:tab/>
        <w:t>Source: MediaTek Inc.  / Carlson</w:t>
      </w:r>
    </w:p>
    <w:p w14:paraId="0FD1E0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C1-213648</w:t>
      </w:r>
      <w:r>
        <w:rPr>
          <w:color w:val="993300"/>
          <w:u w:val="single"/>
        </w:rPr>
        <w:t>.</w:t>
      </w:r>
    </w:p>
    <w:p w14:paraId="150E7227" w14:textId="18333EC4" w:rsidR="00031805" w:rsidRDefault="00031805" w:rsidP="00031805">
      <w:pPr>
        <w:rPr>
          <w:rFonts w:ascii="Arial" w:hAnsi="Arial" w:cs="Arial"/>
          <w:b/>
          <w:sz w:val="24"/>
        </w:rPr>
      </w:pPr>
      <w:r>
        <w:rPr>
          <w:rFonts w:ascii="Arial" w:hAnsi="Arial" w:cs="Arial"/>
          <w:b/>
          <w:color w:val="0000FF"/>
          <w:sz w:val="24"/>
        </w:rPr>
        <w:t>C1-212982</w:t>
      </w:r>
      <w:r>
        <w:rPr>
          <w:rFonts w:ascii="Arial" w:hAnsi="Arial" w:cs="Arial"/>
          <w:b/>
          <w:color w:val="0000FF"/>
          <w:sz w:val="24"/>
        </w:rPr>
        <w:tab/>
      </w:r>
      <w:r>
        <w:rPr>
          <w:rFonts w:ascii="Arial" w:hAnsi="Arial" w:cs="Arial"/>
          <w:b/>
          <w:sz w:val="24"/>
        </w:rPr>
        <w:t>Correction on DS-TT/NW-TT Ethernet port and replacement of "bridge" with "user plane node"</w:t>
      </w:r>
    </w:p>
    <w:p w14:paraId="1BA597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CR-0027  rev 2 Cat: B (Rel-17)</w:t>
      </w:r>
      <w:r>
        <w:rPr>
          <w:i/>
        </w:rPr>
        <w:br/>
      </w:r>
      <w:r>
        <w:rPr>
          <w:i/>
        </w:rPr>
        <w:br/>
      </w:r>
      <w:r>
        <w:rPr>
          <w:i/>
        </w:rPr>
        <w:tab/>
      </w:r>
      <w:r>
        <w:rPr>
          <w:i/>
        </w:rPr>
        <w:tab/>
      </w:r>
      <w:r>
        <w:rPr>
          <w:i/>
        </w:rPr>
        <w:tab/>
      </w:r>
      <w:r>
        <w:rPr>
          <w:i/>
        </w:rPr>
        <w:tab/>
      </w:r>
      <w:r>
        <w:rPr>
          <w:i/>
        </w:rPr>
        <w:tab/>
        <w:t>Source: ZTE / Joy, Nokia, Nokia Shanghai Bell</w:t>
      </w:r>
    </w:p>
    <w:p w14:paraId="3179ABC0" w14:textId="77777777" w:rsidR="00031805" w:rsidRDefault="00031805" w:rsidP="00031805">
      <w:pPr>
        <w:rPr>
          <w:color w:val="808080"/>
        </w:rPr>
      </w:pPr>
      <w:r>
        <w:rPr>
          <w:color w:val="808080"/>
        </w:rPr>
        <w:t>(Replaces C1-212482)</w:t>
      </w:r>
    </w:p>
    <w:p w14:paraId="7437BF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C1-213735</w:t>
      </w:r>
      <w:r>
        <w:rPr>
          <w:color w:val="993300"/>
          <w:u w:val="single"/>
        </w:rPr>
        <w:t>.</w:t>
      </w:r>
    </w:p>
    <w:p w14:paraId="00FBB3A8" w14:textId="774704D3" w:rsidR="00031805" w:rsidRDefault="00031805" w:rsidP="00031805">
      <w:pPr>
        <w:rPr>
          <w:rFonts w:ascii="Arial" w:hAnsi="Arial" w:cs="Arial"/>
          <w:b/>
          <w:sz w:val="24"/>
        </w:rPr>
      </w:pPr>
      <w:r>
        <w:rPr>
          <w:rFonts w:ascii="Arial" w:hAnsi="Arial" w:cs="Arial"/>
          <w:b/>
          <w:color w:val="0000FF"/>
          <w:sz w:val="24"/>
        </w:rPr>
        <w:t>C1-213510</w:t>
      </w:r>
      <w:r>
        <w:rPr>
          <w:rFonts w:ascii="Arial" w:hAnsi="Arial" w:cs="Arial"/>
          <w:b/>
          <w:color w:val="0000FF"/>
          <w:sz w:val="24"/>
        </w:rPr>
        <w:tab/>
      </w:r>
      <w:r>
        <w:rPr>
          <w:rFonts w:ascii="Arial" w:hAnsi="Arial" w:cs="Arial"/>
          <w:b/>
          <w:sz w:val="24"/>
        </w:rPr>
        <w:t>Support for PTP message delivery</w:t>
      </w:r>
    </w:p>
    <w:p w14:paraId="0D4017B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v16.3.0</w:t>
      </w:r>
      <w:r>
        <w:rPr>
          <w:i/>
        </w:rPr>
        <w:tab/>
        <w:t xml:space="preserve">  CR-0007  rev 1 Cat: B (Rel-17)</w:t>
      </w:r>
      <w:r>
        <w:rPr>
          <w:i/>
        </w:rPr>
        <w:br/>
      </w:r>
      <w:r>
        <w:rPr>
          <w:i/>
        </w:rPr>
        <w:br/>
      </w:r>
      <w:r>
        <w:rPr>
          <w:i/>
        </w:rPr>
        <w:tab/>
      </w:r>
      <w:r>
        <w:rPr>
          <w:i/>
        </w:rPr>
        <w:tab/>
      </w:r>
      <w:r>
        <w:rPr>
          <w:i/>
        </w:rPr>
        <w:tab/>
      </w:r>
      <w:r>
        <w:rPr>
          <w:i/>
        </w:rPr>
        <w:tab/>
      </w:r>
      <w:r>
        <w:rPr>
          <w:i/>
        </w:rPr>
        <w:tab/>
        <w:t>Source: Nokia, Nokia Shanghai Bell</w:t>
      </w:r>
    </w:p>
    <w:p w14:paraId="5EE85FAB" w14:textId="77777777" w:rsidR="00031805" w:rsidRDefault="00031805" w:rsidP="00031805">
      <w:pPr>
        <w:rPr>
          <w:color w:val="808080"/>
        </w:rPr>
      </w:pPr>
      <w:r>
        <w:rPr>
          <w:color w:val="808080"/>
        </w:rPr>
        <w:t>(Replaces C1-212287)</w:t>
      </w:r>
    </w:p>
    <w:p w14:paraId="578E79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116E6" w14:textId="2099CDC0" w:rsidR="00031805" w:rsidRDefault="00031805" w:rsidP="00031805">
      <w:pPr>
        <w:rPr>
          <w:rFonts w:ascii="Arial" w:hAnsi="Arial" w:cs="Arial"/>
          <w:b/>
          <w:sz w:val="24"/>
        </w:rPr>
      </w:pPr>
      <w:r>
        <w:rPr>
          <w:rFonts w:ascii="Arial" w:hAnsi="Arial" w:cs="Arial"/>
          <w:b/>
          <w:color w:val="0000FF"/>
          <w:sz w:val="24"/>
        </w:rPr>
        <w:t>C1-213511</w:t>
      </w:r>
      <w:r>
        <w:rPr>
          <w:rFonts w:ascii="Arial" w:hAnsi="Arial" w:cs="Arial"/>
          <w:b/>
          <w:color w:val="0000FF"/>
          <w:sz w:val="24"/>
        </w:rPr>
        <w:tab/>
      </w:r>
      <w:r>
        <w:rPr>
          <w:rFonts w:ascii="Arial" w:hAnsi="Arial" w:cs="Arial"/>
          <w:b/>
          <w:sz w:val="24"/>
        </w:rPr>
        <w:t>Extension of the scope of the TS</w:t>
      </w:r>
    </w:p>
    <w:p w14:paraId="2E88A6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2 Cat: B (Rel-17)</w:t>
      </w:r>
      <w:r>
        <w:rPr>
          <w:i/>
        </w:rPr>
        <w:br/>
      </w:r>
      <w:r>
        <w:rPr>
          <w:i/>
        </w:rPr>
        <w:br/>
      </w:r>
      <w:r>
        <w:rPr>
          <w:i/>
        </w:rPr>
        <w:tab/>
      </w:r>
      <w:r>
        <w:rPr>
          <w:i/>
        </w:rPr>
        <w:tab/>
      </w:r>
      <w:r>
        <w:rPr>
          <w:i/>
        </w:rPr>
        <w:tab/>
      </w:r>
      <w:r>
        <w:rPr>
          <w:i/>
        </w:rPr>
        <w:tab/>
      </w:r>
      <w:r>
        <w:rPr>
          <w:i/>
        </w:rPr>
        <w:tab/>
        <w:t>Source: Nokia, Nokia Shanghai Bell</w:t>
      </w:r>
    </w:p>
    <w:p w14:paraId="643138DF" w14:textId="77777777" w:rsidR="00031805" w:rsidRDefault="00031805" w:rsidP="00031805">
      <w:pPr>
        <w:rPr>
          <w:color w:val="808080"/>
        </w:rPr>
      </w:pPr>
      <w:r>
        <w:rPr>
          <w:color w:val="808080"/>
        </w:rPr>
        <w:t>(Replaces C1-212428)</w:t>
      </w:r>
    </w:p>
    <w:p w14:paraId="20E913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70735" w14:textId="26E66D9A" w:rsidR="00031805" w:rsidRDefault="00031805" w:rsidP="00031805">
      <w:pPr>
        <w:rPr>
          <w:rFonts w:ascii="Arial" w:hAnsi="Arial" w:cs="Arial"/>
          <w:b/>
          <w:sz w:val="24"/>
        </w:rPr>
      </w:pPr>
      <w:r>
        <w:rPr>
          <w:rFonts w:ascii="Arial" w:hAnsi="Arial" w:cs="Arial"/>
          <w:b/>
          <w:color w:val="0000FF"/>
          <w:sz w:val="24"/>
        </w:rPr>
        <w:t>C1-213512</w:t>
      </w:r>
      <w:r>
        <w:rPr>
          <w:rFonts w:ascii="Arial" w:hAnsi="Arial" w:cs="Arial"/>
          <w:b/>
          <w:color w:val="0000FF"/>
          <w:sz w:val="24"/>
        </w:rPr>
        <w:tab/>
      </w:r>
      <w:r>
        <w:rPr>
          <w:rFonts w:ascii="Arial" w:hAnsi="Arial" w:cs="Arial"/>
          <w:b/>
          <w:sz w:val="24"/>
        </w:rPr>
        <w:t xml:space="preserve">Introduction of NAS enablers for </w:t>
      </w:r>
      <w:proofErr w:type="spellStart"/>
      <w:r>
        <w:rPr>
          <w:rFonts w:ascii="Arial" w:hAnsi="Arial" w:cs="Arial"/>
          <w:b/>
          <w:sz w:val="24"/>
        </w:rPr>
        <w:t>IIoT</w:t>
      </w:r>
      <w:proofErr w:type="spellEnd"/>
    </w:p>
    <w:p w14:paraId="455343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CR-3139  rev 2 Cat: B (Rel-17)</w:t>
      </w:r>
      <w:r>
        <w:rPr>
          <w:i/>
        </w:rPr>
        <w:br/>
      </w:r>
      <w:r>
        <w:rPr>
          <w:i/>
        </w:rPr>
        <w:br/>
      </w:r>
      <w:r>
        <w:rPr>
          <w:i/>
        </w:rPr>
        <w:tab/>
      </w:r>
      <w:r>
        <w:rPr>
          <w:i/>
        </w:rPr>
        <w:tab/>
      </w:r>
      <w:r>
        <w:rPr>
          <w:i/>
        </w:rPr>
        <w:tab/>
      </w:r>
      <w:r>
        <w:rPr>
          <w:i/>
        </w:rPr>
        <w:tab/>
      </w:r>
      <w:r>
        <w:rPr>
          <w:i/>
        </w:rPr>
        <w:tab/>
        <w:t>Source: Nokia, Nokia Shanghai Bell</w:t>
      </w:r>
    </w:p>
    <w:p w14:paraId="3106A4A4" w14:textId="77777777" w:rsidR="00031805" w:rsidRDefault="00031805" w:rsidP="00031805">
      <w:pPr>
        <w:rPr>
          <w:color w:val="808080"/>
        </w:rPr>
      </w:pPr>
      <w:r>
        <w:rPr>
          <w:color w:val="808080"/>
        </w:rPr>
        <w:t>(Replaces C1-212431)</w:t>
      </w:r>
    </w:p>
    <w:p w14:paraId="681997C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7740D" w14:textId="076D003A" w:rsidR="00031805" w:rsidRDefault="00031805" w:rsidP="00031805">
      <w:pPr>
        <w:rPr>
          <w:rFonts w:ascii="Arial" w:hAnsi="Arial" w:cs="Arial"/>
          <w:b/>
          <w:sz w:val="24"/>
        </w:rPr>
      </w:pPr>
      <w:r>
        <w:rPr>
          <w:rFonts w:ascii="Arial" w:hAnsi="Arial" w:cs="Arial"/>
          <w:b/>
          <w:color w:val="0000FF"/>
          <w:sz w:val="24"/>
        </w:rPr>
        <w:t>C1-213532</w:t>
      </w:r>
      <w:r>
        <w:rPr>
          <w:rFonts w:ascii="Arial" w:hAnsi="Arial" w:cs="Arial"/>
          <w:b/>
          <w:color w:val="0000FF"/>
          <w:sz w:val="24"/>
        </w:rPr>
        <w:tab/>
      </w:r>
      <w:r>
        <w:rPr>
          <w:rFonts w:ascii="Arial" w:hAnsi="Arial" w:cs="Arial"/>
          <w:b/>
          <w:sz w:val="24"/>
        </w:rPr>
        <w:t>Support for PTP message delivery</w:t>
      </w:r>
    </w:p>
    <w:p w14:paraId="13E8FD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v16.3.0</w:t>
      </w:r>
      <w:r>
        <w:rPr>
          <w:i/>
        </w:rPr>
        <w:tab/>
        <w:t xml:space="preserve">  CR-0007  rev 2 Cat: B (Rel-17)</w:t>
      </w:r>
      <w:r>
        <w:rPr>
          <w:i/>
        </w:rPr>
        <w:br/>
      </w:r>
      <w:r>
        <w:rPr>
          <w:i/>
        </w:rPr>
        <w:br/>
      </w:r>
      <w:r>
        <w:rPr>
          <w:i/>
        </w:rPr>
        <w:tab/>
      </w:r>
      <w:r>
        <w:rPr>
          <w:i/>
        </w:rPr>
        <w:tab/>
      </w:r>
      <w:r>
        <w:rPr>
          <w:i/>
        </w:rPr>
        <w:tab/>
      </w:r>
      <w:r>
        <w:rPr>
          <w:i/>
        </w:rPr>
        <w:tab/>
      </w:r>
      <w:r>
        <w:rPr>
          <w:i/>
        </w:rPr>
        <w:tab/>
        <w:t>Source: Nokia, Nokia Shanghai Bell</w:t>
      </w:r>
    </w:p>
    <w:p w14:paraId="74EA542A" w14:textId="77777777" w:rsidR="00031805" w:rsidRDefault="00031805" w:rsidP="00031805">
      <w:pPr>
        <w:rPr>
          <w:color w:val="808080"/>
        </w:rPr>
      </w:pPr>
      <w:r>
        <w:rPr>
          <w:color w:val="808080"/>
        </w:rPr>
        <w:t>(Replaces C1-212287)</w:t>
      </w:r>
    </w:p>
    <w:p w14:paraId="261D78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6CEF" w14:textId="15225C3E" w:rsidR="00031805" w:rsidRDefault="00031805" w:rsidP="00031805">
      <w:pPr>
        <w:rPr>
          <w:rFonts w:ascii="Arial" w:hAnsi="Arial" w:cs="Arial"/>
          <w:b/>
          <w:sz w:val="24"/>
        </w:rPr>
      </w:pPr>
      <w:r>
        <w:rPr>
          <w:rFonts w:ascii="Arial" w:hAnsi="Arial" w:cs="Arial"/>
          <w:b/>
          <w:color w:val="0000FF"/>
          <w:sz w:val="24"/>
        </w:rPr>
        <w:t>C1-213533</w:t>
      </w:r>
      <w:r>
        <w:rPr>
          <w:rFonts w:ascii="Arial" w:hAnsi="Arial" w:cs="Arial"/>
          <w:b/>
          <w:color w:val="0000FF"/>
          <w:sz w:val="24"/>
        </w:rPr>
        <w:tab/>
      </w:r>
      <w:r>
        <w:rPr>
          <w:rFonts w:ascii="Arial" w:hAnsi="Arial" w:cs="Arial"/>
          <w:b/>
          <w:sz w:val="24"/>
        </w:rPr>
        <w:t>Extension of the scope of the TS</w:t>
      </w:r>
    </w:p>
    <w:p w14:paraId="2B9577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3 Cat: B (Rel-17)</w:t>
      </w:r>
      <w:r>
        <w:rPr>
          <w:i/>
        </w:rPr>
        <w:br/>
      </w:r>
      <w:r>
        <w:rPr>
          <w:i/>
        </w:rPr>
        <w:br/>
      </w:r>
      <w:r>
        <w:rPr>
          <w:i/>
        </w:rPr>
        <w:tab/>
      </w:r>
      <w:r>
        <w:rPr>
          <w:i/>
        </w:rPr>
        <w:tab/>
      </w:r>
      <w:r>
        <w:rPr>
          <w:i/>
        </w:rPr>
        <w:tab/>
      </w:r>
      <w:r>
        <w:rPr>
          <w:i/>
        </w:rPr>
        <w:tab/>
      </w:r>
      <w:r>
        <w:rPr>
          <w:i/>
        </w:rPr>
        <w:tab/>
        <w:t>Source: Nokia, Nokia Shanghai Bell</w:t>
      </w:r>
    </w:p>
    <w:p w14:paraId="0E53929D" w14:textId="77777777" w:rsidR="00031805" w:rsidRDefault="00031805" w:rsidP="00031805">
      <w:pPr>
        <w:rPr>
          <w:color w:val="808080"/>
        </w:rPr>
      </w:pPr>
      <w:r>
        <w:rPr>
          <w:color w:val="808080"/>
        </w:rPr>
        <w:t>(Replaces C1-212428)</w:t>
      </w:r>
    </w:p>
    <w:p w14:paraId="27BCAD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C1-213608</w:t>
      </w:r>
      <w:r>
        <w:rPr>
          <w:color w:val="993300"/>
          <w:u w:val="single"/>
        </w:rPr>
        <w:t>.</w:t>
      </w:r>
    </w:p>
    <w:p w14:paraId="62397A8E" w14:textId="0FA60B49" w:rsidR="00031805" w:rsidRDefault="00031805" w:rsidP="00031805">
      <w:pPr>
        <w:rPr>
          <w:rFonts w:ascii="Arial" w:hAnsi="Arial" w:cs="Arial"/>
          <w:b/>
          <w:sz w:val="24"/>
        </w:rPr>
      </w:pPr>
      <w:r>
        <w:rPr>
          <w:rFonts w:ascii="Arial" w:hAnsi="Arial" w:cs="Arial"/>
          <w:b/>
          <w:color w:val="0000FF"/>
          <w:sz w:val="24"/>
        </w:rPr>
        <w:t>C1-213534</w:t>
      </w:r>
      <w:r>
        <w:rPr>
          <w:rFonts w:ascii="Arial" w:hAnsi="Arial" w:cs="Arial"/>
          <w:b/>
          <w:color w:val="0000FF"/>
          <w:sz w:val="24"/>
        </w:rPr>
        <w:tab/>
      </w:r>
      <w:r>
        <w:rPr>
          <w:rFonts w:ascii="Arial" w:hAnsi="Arial" w:cs="Arial"/>
          <w:b/>
          <w:sz w:val="24"/>
        </w:rPr>
        <w:t xml:space="preserve">Introduction of NAS enablers for </w:t>
      </w:r>
      <w:proofErr w:type="spellStart"/>
      <w:r>
        <w:rPr>
          <w:rFonts w:ascii="Arial" w:hAnsi="Arial" w:cs="Arial"/>
          <w:b/>
          <w:sz w:val="24"/>
        </w:rPr>
        <w:t>IIoT</w:t>
      </w:r>
      <w:proofErr w:type="spellEnd"/>
    </w:p>
    <w:p w14:paraId="35AA48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CR-3139  rev 3 Cat: B (Rel-17)</w:t>
      </w:r>
      <w:r>
        <w:rPr>
          <w:i/>
        </w:rPr>
        <w:br/>
      </w:r>
      <w:r>
        <w:rPr>
          <w:i/>
        </w:rPr>
        <w:br/>
      </w:r>
      <w:r>
        <w:rPr>
          <w:i/>
        </w:rPr>
        <w:tab/>
      </w:r>
      <w:r>
        <w:rPr>
          <w:i/>
        </w:rPr>
        <w:tab/>
      </w:r>
      <w:r>
        <w:rPr>
          <w:i/>
        </w:rPr>
        <w:tab/>
      </w:r>
      <w:r>
        <w:rPr>
          <w:i/>
        </w:rPr>
        <w:tab/>
      </w:r>
      <w:r>
        <w:rPr>
          <w:i/>
        </w:rPr>
        <w:tab/>
        <w:t>Source: Nokia, Nokia Shanghai Bell</w:t>
      </w:r>
    </w:p>
    <w:p w14:paraId="6EEF4882" w14:textId="77777777" w:rsidR="00031805" w:rsidRDefault="00031805" w:rsidP="00031805">
      <w:pPr>
        <w:rPr>
          <w:color w:val="808080"/>
        </w:rPr>
      </w:pPr>
      <w:r>
        <w:rPr>
          <w:color w:val="808080"/>
        </w:rPr>
        <w:t>(Replaces C1-212431)</w:t>
      </w:r>
    </w:p>
    <w:p w14:paraId="25987C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C1-213609</w:t>
      </w:r>
      <w:r>
        <w:rPr>
          <w:color w:val="993300"/>
          <w:u w:val="single"/>
        </w:rPr>
        <w:t>.</w:t>
      </w:r>
    </w:p>
    <w:p w14:paraId="700BA70A" w14:textId="65FC9F87" w:rsidR="00031805" w:rsidRDefault="00031805" w:rsidP="00031805">
      <w:pPr>
        <w:rPr>
          <w:rFonts w:ascii="Arial" w:hAnsi="Arial" w:cs="Arial"/>
          <w:b/>
          <w:sz w:val="24"/>
        </w:rPr>
      </w:pPr>
      <w:r>
        <w:rPr>
          <w:rFonts w:ascii="Arial" w:hAnsi="Arial" w:cs="Arial"/>
          <w:b/>
          <w:color w:val="0000FF"/>
          <w:sz w:val="24"/>
        </w:rPr>
        <w:t>C1-213608</w:t>
      </w:r>
      <w:r>
        <w:rPr>
          <w:rFonts w:ascii="Arial" w:hAnsi="Arial" w:cs="Arial"/>
          <w:b/>
          <w:color w:val="0000FF"/>
          <w:sz w:val="24"/>
        </w:rPr>
        <w:tab/>
      </w:r>
      <w:r>
        <w:rPr>
          <w:rFonts w:ascii="Arial" w:hAnsi="Arial" w:cs="Arial"/>
          <w:b/>
          <w:sz w:val="24"/>
        </w:rPr>
        <w:t>Extension of the scope of the TS</w:t>
      </w:r>
    </w:p>
    <w:p w14:paraId="0B3B236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4 Cat: B (Rel-17)</w:t>
      </w:r>
      <w:r>
        <w:rPr>
          <w:i/>
        </w:rPr>
        <w:br/>
      </w:r>
      <w:r>
        <w:rPr>
          <w:i/>
        </w:rPr>
        <w:br/>
      </w:r>
      <w:r>
        <w:rPr>
          <w:i/>
        </w:rPr>
        <w:tab/>
      </w:r>
      <w:r>
        <w:rPr>
          <w:i/>
        </w:rPr>
        <w:tab/>
      </w:r>
      <w:r>
        <w:rPr>
          <w:i/>
        </w:rPr>
        <w:tab/>
      </w:r>
      <w:r>
        <w:rPr>
          <w:i/>
        </w:rPr>
        <w:tab/>
      </w:r>
      <w:r>
        <w:rPr>
          <w:i/>
        </w:rPr>
        <w:tab/>
        <w:t>Source: Nokia, Nokia Shanghai Bell</w:t>
      </w:r>
    </w:p>
    <w:p w14:paraId="23DF0806" w14:textId="77777777" w:rsidR="00031805" w:rsidRDefault="00031805" w:rsidP="00031805">
      <w:pPr>
        <w:rPr>
          <w:color w:val="808080"/>
        </w:rPr>
      </w:pPr>
      <w:r>
        <w:rPr>
          <w:color w:val="808080"/>
        </w:rPr>
        <w:t>(Replaces C1-213533)</w:t>
      </w:r>
    </w:p>
    <w:p w14:paraId="2BA758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0ED63" w14:textId="7B4E1F93" w:rsidR="00031805" w:rsidRDefault="00031805" w:rsidP="00031805">
      <w:pPr>
        <w:rPr>
          <w:rFonts w:ascii="Arial" w:hAnsi="Arial" w:cs="Arial"/>
          <w:b/>
          <w:sz w:val="24"/>
        </w:rPr>
      </w:pPr>
      <w:r>
        <w:rPr>
          <w:rFonts w:ascii="Arial" w:hAnsi="Arial" w:cs="Arial"/>
          <w:b/>
          <w:color w:val="0000FF"/>
          <w:sz w:val="24"/>
        </w:rPr>
        <w:t>C1-213609</w:t>
      </w:r>
      <w:r>
        <w:rPr>
          <w:rFonts w:ascii="Arial" w:hAnsi="Arial" w:cs="Arial"/>
          <w:b/>
          <w:color w:val="0000FF"/>
          <w:sz w:val="24"/>
        </w:rPr>
        <w:tab/>
      </w:r>
      <w:r>
        <w:rPr>
          <w:rFonts w:ascii="Arial" w:hAnsi="Arial" w:cs="Arial"/>
          <w:b/>
          <w:sz w:val="24"/>
        </w:rPr>
        <w:t xml:space="preserve">Introduction of NAS enablers for </w:t>
      </w:r>
      <w:proofErr w:type="spellStart"/>
      <w:r>
        <w:rPr>
          <w:rFonts w:ascii="Arial" w:hAnsi="Arial" w:cs="Arial"/>
          <w:b/>
          <w:sz w:val="24"/>
        </w:rPr>
        <w:t>IIoT</w:t>
      </w:r>
      <w:proofErr w:type="spellEnd"/>
    </w:p>
    <w:p w14:paraId="2AEDA1A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CR-3139  rev 4 Cat: B (Rel-17)</w:t>
      </w:r>
      <w:r>
        <w:rPr>
          <w:i/>
        </w:rPr>
        <w:br/>
      </w:r>
      <w:r>
        <w:rPr>
          <w:i/>
        </w:rPr>
        <w:br/>
      </w:r>
      <w:r>
        <w:rPr>
          <w:i/>
        </w:rPr>
        <w:tab/>
      </w:r>
      <w:r>
        <w:rPr>
          <w:i/>
        </w:rPr>
        <w:tab/>
      </w:r>
      <w:r>
        <w:rPr>
          <w:i/>
        </w:rPr>
        <w:tab/>
      </w:r>
      <w:r>
        <w:rPr>
          <w:i/>
        </w:rPr>
        <w:tab/>
      </w:r>
      <w:r>
        <w:rPr>
          <w:i/>
        </w:rPr>
        <w:tab/>
        <w:t>Source: Nokia, Nokia Shanghai Bell</w:t>
      </w:r>
    </w:p>
    <w:p w14:paraId="52EAAE19" w14:textId="77777777" w:rsidR="00031805" w:rsidRDefault="00031805" w:rsidP="00031805">
      <w:pPr>
        <w:rPr>
          <w:color w:val="808080"/>
        </w:rPr>
      </w:pPr>
      <w:r>
        <w:rPr>
          <w:color w:val="808080"/>
        </w:rPr>
        <w:t>(Replaces C1-213534)</w:t>
      </w:r>
    </w:p>
    <w:p w14:paraId="495EE0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E4A27" w14:textId="1001DAD1" w:rsidR="00031805" w:rsidRDefault="00031805" w:rsidP="00031805">
      <w:pPr>
        <w:rPr>
          <w:rFonts w:ascii="Arial" w:hAnsi="Arial" w:cs="Arial"/>
          <w:b/>
          <w:sz w:val="24"/>
        </w:rPr>
      </w:pPr>
      <w:r>
        <w:rPr>
          <w:rFonts w:ascii="Arial" w:hAnsi="Arial" w:cs="Arial"/>
          <w:b/>
          <w:color w:val="0000FF"/>
          <w:sz w:val="24"/>
        </w:rPr>
        <w:t>C1-213647</w:t>
      </w:r>
      <w:r>
        <w:rPr>
          <w:rFonts w:ascii="Arial" w:hAnsi="Arial" w:cs="Arial"/>
          <w:b/>
          <w:color w:val="0000FF"/>
          <w:sz w:val="24"/>
        </w:rPr>
        <w:tab/>
      </w:r>
      <w:r>
        <w:rPr>
          <w:rFonts w:ascii="Arial" w:hAnsi="Arial" w:cs="Arial"/>
          <w:b/>
          <w:sz w:val="24"/>
        </w:rPr>
        <w:t>Clarification on port management information container</w:t>
      </w:r>
    </w:p>
    <w:p w14:paraId="553E8E8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CR-3188  rev 1 Cat: F (Rel-17)</w:t>
      </w:r>
      <w:r>
        <w:rPr>
          <w:i/>
        </w:rPr>
        <w:br/>
      </w:r>
      <w:r>
        <w:rPr>
          <w:i/>
        </w:rPr>
        <w:br/>
      </w:r>
      <w:r>
        <w:rPr>
          <w:i/>
        </w:rPr>
        <w:tab/>
      </w:r>
      <w:r>
        <w:rPr>
          <w:i/>
        </w:rPr>
        <w:tab/>
      </w:r>
      <w:r>
        <w:rPr>
          <w:i/>
        </w:rPr>
        <w:tab/>
      </w:r>
      <w:r>
        <w:rPr>
          <w:i/>
        </w:rPr>
        <w:tab/>
      </w:r>
      <w:r>
        <w:rPr>
          <w:i/>
        </w:rPr>
        <w:tab/>
        <w:t>Source: MediaTek Inc.  / Carlson</w:t>
      </w:r>
    </w:p>
    <w:p w14:paraId="1798D40C" w14:textId="77777777" w:rsidR="00031805" w:rsidRDefault="00031805" w:rsidP="00031805">
      <w:pPr>
        <w:rPr>
          <w:color w:val="808080"/>
        </w:rPr>
      </w:pPr>
      <w:r>
        <w:rPr>
          <w:color w:val="808080"/>
        </w:rPr>
        <w:t>(Replaces C1-212971)</w:t>
      </w:r>
    </w:p>
    <w:p w14:paraId="75D012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43D2C" w14:textId="763DC2F4" w:rsidR="00031805" w:rsidRDefault="00031805" w:rsidP="00031805">
      <w:pPr>
        <w:rPr>
          <w:rFonts w:ascii="Arial" w:hAnsi="Arial" w:cs="Arial"/>
          <w:b/>
          <w:sz w:val="24"/>
        </w:rPr>
      </w:pPr>
      <w:r>
        <w:rPr>
          <w:rFonts w:ascii="Arial" w:hAnsi="Arial" w:cs="Arial"/>
          <w:b/>
          <w:color w:val="0000FF"/>
          <w:sz w:val="24"/>
        </w:rPr>
        <w:t>C1-213648</w:t>
      </w:r>
      <w:r>
        <w:rPr>
          <w:rFonts w:ascii="Arial" w:hAnsi="Arial" w:cs="Arial"/>
          <w:b/>
          <w:color w:val="0000FF"/>
          <w:sz w:val="24"/>
        </w:rPr>
        <w:tab/>
      </w:r>
      <w:r>
        <w:rPr>
          <w:rFonts w:ascii="Arial" w:hAnsi="Arial" w:cs="Arial"/>
          <w:b/>
          <w:sz w:val="24"/>
        </w:rPr>
        <w:t>Clarification on EPS interworking of a PDU session for time synchronization or TSC</w:t>
      </w:r>
    </w:p>
    <w:p w14:paraId="399BEE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CR-3190  rev 1 Cat: F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 Carlson</w:t>
      </w:r>
    </w:p>
    <w:p w14:paraId="31FD4A17" w14:textId="77777777" w:rsidR="00031805" w:rsidRDefault="00031805" w:rsidP="00031805">
      <w:pPr>
        <w:rPr>
          <w:color w:val="808080"/>
        </w:rPr>
      </w:pPr>
      <w:r>
        <w:rPr>
          <w:color w:val="808080"/>
        </w:rPr>
        <w:t>(Replaces C1-212973)</w:t>
      </w:r>
    </w:p>
    <w:p w14:paraId="1EFA7FC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CF677" w14:textId="657A526C" w:rsidR="00031805" w:rsidRDefault="00031805" w:rsidP="00031805">
      <w:pPr>
        <w:rPr>
          <w:rFonts w:ascii="Arial" w:hAnsi="Arial" w:cs="Arial"/>
          <w:b/>
          <w:sz w:val="24"/>
        </w:rPr>
      </w:pPr>
      <w:r>
        <w:rPr>
          <w:rFonts w:ascii="Arial" w:hAnsi="Arial" w:cs="Arial"/>
          <w:b/>
          <w:color w:val="0000FF"/>
          <w:sz w:val="24"/>
        </w:rPr>
        <w:t>C1-213735</w:t>
      </w:r>
      <w:r>
        <w:rPr>
          <w:rFonts w:ascii="Arial" w:hAnsi="Arial" w:cs="Arial"/>
          <w:b/>
          <w:color w:val="0000FF"/>
          <w:sz w:val="24"/>
        </w:rPr>
        <w:tab/>
      </w:r>
      <w:r>
        <w:rPr>
          <w:rFonts w:ascii="Arial" w:hAnsi="Arial" w:cs="Arial"/>
          <w:b/>
          <w:sz w:val="24"/>
        </w:rPr>
        <w:t>Correction on DS-TT/NW-TT Ethernet port and replacement of "bridge" with "user plane node"</w:t>
      </w:r>
    </w:p>
    <w:p w14:paraId="331D09E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CR-0027  rev 3 Cat: B (Rel-17)</w:t>
      </w:r>
      <w:r>
        <w:rPr>
          <w:i/>
        </w:rPr>
        <w:br/>
      </w:r>
      <w:r>
        <w:rPr>
          <w:i/>
        </w:rPr>
        <w:br/>
      </w:r>
      <w:r>
        <w:rPr>
          <w:i/>
        </w:rPr>
        <w:tab/>
      </w:r>
      <w:r>
        <w:rPr>
          <w:i/>
        </w:rPr>
        <w:tab/>
      </w:r>
      <w:r>
        <w:rPr>
          <w:i/>
        </w:rPr>
        <w:tab/>
      </w:r>
      <w:r>
        <w:rPr>
          <w:i/>
        </w:rPr>
        <w:tab/>
      </w:r>
      <w:r>
        <w:rPr>
          <w:i/>
        </w:rPr>
        <w:tab/>
        <w:t>Source: ZTE / Joy, Nokia, Nokia Shanghai Bell</w:t>
      </w:r>
    </w:p>
    <w:p w14:paraId="79D528B7" w14:textId="77777777" w:rsidR="00031805" w:rsidRDefault="00031805" w:rsidP="00031805">
      <w:pPr>
        <w:rPr>
          <w:color w:val="808080"/>
        </w:rPr>
      </w:pPr>
      <w:r>
        <w:rPr>
          <w:color w:val="808080"/>
        </w:rPr>
        <w:t>(Replaces C1-212982)</w:t>
      </w:r>
    </w:p>
    <w:p w14:paraId="7BDC11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25888" w14:textId="77777777" w:rsidR="00031805" w:rsidRDefault="00031805" w:rsidP="00031805">
      <w:pPr>
        <w:pStyle w:val="Heading4"/>
      </w:pPr>
      <w:bookmarkStart w:id="116" w:name="_Toc73893527"/>
      <w:r>
        <w:t>17.2.11</w:t>
      </w:r>
      <w:r>
        <w:tab/>
      </w:r>
      <w:proofErr w:type="spellStart"/>
      <w:r>
        <w:t>eNPN</w:t>
      </w:r>
      <w:bookmarkEnd w:id="116"/>
      <w:proofErr w:type="spellEnd"/>
    </w:p>
    <w:p w14:paraId="20B8D6BF" w14:textId="33DB1FD2" w:rsidR="00031805" w:rsidRDefault="00031805" w:rsidP="00031805">
      <w:pPr>
        <w:rPr>
          <w:rFonts w:ascii="Arial" w:hAnsi="Arial" w:cs="Arial"/>
          <w:b/>
          <w:sz w:val="24"/>
        </w:rPr>
      </w:pPr>
      <w:r>
        <w:rPr>
          <w:rFonts w:ascii="Arial" w:hAnsi="Arial" w:cs="Arial"/>
          <w:b/>
          <w:color w:val="0000FF"/>
          <w:sz w:val="24"/>
        </w:rPr>
        <w:t>C1-212867</w:t>
      </w:r>
      <w:r>
        <w:rPr>
          <w:rFonts w:ascii="Arial" w:hAnsi="Arial" w:cs="Arial"/>
          <w:b/>
          <w:color w:val="0000FF"/>
          <w:sz w:val="24"/>
        </w:rPr>
        <w:tab/>
      </w:r>
      <w:r>
        <w:rPr>
          <w:rFonts w:ascii="Arial" w:hAnsi="Arial" w:cs="Arial"/>
          <w:b/>
          <w:sz w:val="24"/>
        </w:rPr>
        <w:t>De-registration from the onboarding SNPN (ON-SNPN) by registered UE</w:t>
      </w:r>
    </w:p>
    <w:p w14:paraId="6E08F2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CR-3165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404CE56" w14:textId="77777777" w:rsidR="00031805" w:rsidRDefault="00031805" w:rsidP="00031805">
      <w:pPr>
        <w:rPr>
          <w:rFonts w:ascii="Arial" w:hAnsi="Arial" w:cs="Arial"/>
          <w:b/>
        </w:rPr>
      </w:pPr>
      <w:r>
        <w:rPr>
          <w:rFonts w:ascii="Arial" w:hAnsi="Arial" w:cs="Arial"/>
          <w:b/>
        </w:rPr>
        <w:lastRenderedPageBreak/>
        <w:t xml:space="preserve">Abstract: </w:t>
      </w:r>
    </w:p>
    <w:p w14:paraId="38C11BEB" w14:textId="77777777" w:rsidR="00031805" w:rsidRDefault="00031805" w:rsidP="00031805">
      <w:r>
        <w:t>Introduce new 5GMM Cause for the network-initiated de-registration procedure for onboarding UE</w:t>
      </w:r>
    </w:p>
    <w:p w14:paraId="394791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609979" w14:textId="507FB50F" w:rsidR="00031805" w:rsidRDefault="00031805" w:rsidP="00031805">
      <w:pPr>
        <w:rPr>
          <w:rFonts w:ascii="Arial" w:hAnsi="Arial" w:cs="Arial"/>
          <w:b/>
          <w:sz w:val="24"/>
        </w:rPr>
      </w:pPr>
      <w:r>
        <w:rPr>
          <w:rFonts w:ascii="Arial" w:hAnsi="Arial" w:cs="Arial"/>
          <w:b/>
          <w:color w:val="0000FF"/>
          <w:sz w:val="24"/>
        </w:rPr>
        <w:t>C1-213014</w:t>
      </w:r>
      <w:r>
        <w:rPr>
          <w:rFonts w:ascii="Arial" w:hAnsi="Arial" w:cs="Arial"/>
          <w:b/>
          <w:color w:val="0000FF"/>
          <w:sz w:val="24"/>
        </w:rPr>
        <w:tab/>
      </w:r>
      <w:r>
        <w:rPr>
          <w:rFonts w:ascii="Arial" w:hAnsi="Arial" w:cs="Arial"/>
          <w:b/>
          <w:sz w:val="24"/>
        </w:rPr>
        <w:t>Discussion to SA1 LS S1-210368 on support of PWS over SNPN</w:t>
      </w:r>
    </w:p>
    <w:p w14:paraId="44E11736"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A63C898" w14:textId="77777777" w:rsidR="00031805" w:rsidRDefault="00031805" w:rsidP="00031805">
      <w:pPr>
        <w:rPr>
          <w:color w:val="808080"/>
        </w:rPr>
      </w:pPr>
      <w:r>
        <w:rPr>
          <w:color w:val="808080"/>
        </w:rPr>
        <w:t>(Replaces C1-212211)</w:t>
      </w:r>
    </w:p>
    <w:p w14:paraId="218200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EF0B" w14:textId="1B40D03D" w:rsidR="00031805" w:rsidRDefault="00031805" w:rsidP="00031805">
      <w:pPr>
        <w:rPr>
          <w:rFonts w:ascii="Arial" w:hAnsi="Arial" w:cs="Arial"/>
          <w:b/>
          <w:sz w:val="24"/>
        </w:rPr>
      </w:pPr>
      <w:r>
        <w:rPr>
          <w:rFonts w:ascii="Arial" w:hAnsi="Arial" w:cs="Arial"/>
          <w:b/>
          <w:color w:val="0000FF"/>
          <w:sz w:val="24"/>
        </w:rPr>
        <w:t>C1-213016</w:t>
      </w:r>
      <w:r>
        <w:rPr>
          <w:rFonts w:ascii="Arial" w:hAnsi="Arial" w:cs="Arial"/>
          <w:b/>
          <w:color w:val="0000FF"/>
          <w:sz w:val="24"/>
        </w:rPr>
        <w:tab/>
      </w:r>
      <w:r>
        <w:rPr>
          <w:rFonts w:ascii="Arial" w:hAnsi="Arial" w:cs="Arial"/>
          <w:b/>
          <w:sz w:val="24"/>
        </w:rPr>
        <w:t>Emergency service fallback and SNPN</w:t>
      </w:r>
    </w:p>
    <w:p w14:paraId="2FD6EF8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CR-3205  rev  Cat: F (Rel-17)</w:t>
      </w:r>
      <w:r>
        <w:rPr>
          <w:i/>
        </w:rPr>
        <w:br/>
      </w:r>
      <w:r>
        <w:rPr>
          <w:i/>
        </w:rPr>
        <w:br/>
      </w:r>
      <w:r>
        <w:rPr>
          <w:i/>
        </w:rPr>
        <w:tab/>
      </w:r>
      <w:r>
        <w:rPr>
          <w:i/>
        </w:rPr>
        <w:tab/>
      </w:r>
      <w:r>
        <w:rPr>
          <w:i/>
        </w:rPr>
        <w:tab/>
      </w:r>
      <w:r>
        <w:rPr>
          <w:i/>
        </w:rPr>
        <w:tab/>
      </w:r>
      <w:r>
        <w:rPr>
          <w:i/>
        </w:rPr>
        <w:tab/>
        <w:t>Source: Ericsson, Nokia, Nokia Shanghai Bell / Ivo</w:t>
      </w:r>
    </w:p>
    <w:p w14:paraId="67E41E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168B0" w14:textId="7CBACDBD" w:rsidR="00031805" w:rsidRDefault="00031805" w:rsidP="00031805">
      <w:pPr>
        <w:rPr>
          <w:rFonts w:ascii="Arial" w:hAnsi="Arial" w:cs="Arial"/>
          <w:b/>
          <w:sz w:val="24"/>
        </w:rPr>
      </w:pPr>
      <w:r>
        <w:rPr>
          <w:rFonts w:ascii="Arial" w:hAnsi="Arial" w:cs="Arial"/>
          <w:b/>
          <w:color w:val="0000FF"/>
          <w:sz w:val="24"/>
        </w:rPr>
        <w:t>C1-213017</w:t>
      </w:r>
      <w:r>
        <w:rPr>
          <w:rFonts w:ascii="Arial" w:hAnsi="Arial" w:cs="Arial"/>
          <w:b/>
          <w:color w:val="0000FF"/>
          <w:sz w:val="24"/>
        </w:rPr>
        <w:tab/>
      </w:r>
      <w:r>
        <w:rPr>
          <w:rFonts w:ascii="Arial" w:hAnsi="Arial" w:cs="Arial"/>
          <w:b/>
          <w:sz w:val="24"/>
        </w:rPr>
        <w:t>Onboarding in SNPN - initial registration</w:t>
      </w:r>
    </w:p>
    <w:p w14:paraId="1F051FB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CR-3203  rev  Cat: B (Rel-17)</w:t>
      </w:r>
      <w:r>
        <w:rPr>
          <w:i/>
        </w:rPr>
        <w:br/>
      </w:r>
      <w:r>
        <w:rPr>
          <w:i/>
        </w:rPr>
        <w:br/>
      </w:r>
      <w:r>
        <w:rPr>
          <w:i/>
        </w:rPr>
        <w:tab/>
      </w:r>
      <w:r>
        <w:rPr>
          <w:i/>
        </w:rPr>
        <w:tab/>
      </w:r>
      <w:r>
        <w:rPr>
          <w:i/>
        </w:rPr>
        <w:tab/>
      </w:r>
      <w:r>
        <w:rPr>
          <w:i/>
        </w:rPr>
        <w:tab/>
      </w:r>
      <w:r>
        <w:rPr>
          <w:i/>
        </w:rPr>
        <w:tab/>
        <w:t>Source: Ericsson, Nokia, Nokia Shanghai Bell / Ivo</w:t>
      </w:r>
    </w:p>
    <w:p w14:paraId="2A94BD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C1-213875</w:t>
      </w:r>
      <w:r>
        <w:rPr>
          <w:color w:val="993300"/>
          <w:u w:val="single"/>
        </w:rPr>
        <w:t>.</w:t>
      </w:r>
    </w:p>
    <w:p w14:paraId="2573B396" w14:textId="13AB6715" w:rsidR="00031805" w:rsidRDefault="00031805" w:rsidP="00031805">
      <w:pPr>
        <w:rPr>
          <w:rFonts w:ascii="Arial" w:hAnsi="Arial" w:cs="Arial"/>
          <w:b/>
          <w:sz w:val="24"/>
        </w:rPr>
      </w:pPr>
      <w:r>
        <w:rPr>
          <w:rFonts w:ascii="Arial" w:hAnsi="Arial" w:cs="Arial"/>
          <w:b/>
          <w:color w:val="0000FF"/>
          <w:sz w:val="24"/>
        </w:rPr>
        <w:t>C1-213018</w:t>
      </w:r>
      <w:r>
        <w:rPr>
          <w:rFonts w:ascii="Arial" w:hAnsi="Arial" w:cs="Arial"/>
          <w:b/>
          <w:color w:val="0000FF"/>
          <w:sz w:val="24"/>
        </w:rPr>
        <w:tab/>
      </w:r>
      <w:r>
        <w:rPr>
          <w:rFonts w:ascii="Arial" w:hAnsi="Arial" w:cs="Arial"/>
          <w:b/>
          <w:sz w:val="24"/>
        </w:rPr>
        <w:t>Onboarding in SNPN - slicing in initial registration</w:t>
      </w:r>
    </w:p>
    <w:p w14:paraId="5554777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CR-3204  rev  Cat: B (Rel-17)</w:t>
      </w:r>
      <w:r>
        <w:rPr>
          <w:i/>
        </w:rPr>
        <w:br/>
      </w:r>
      <w:r>
        <w:rPr>
          <w:i/>
        </w:rPr>
        <w:br/>
      </w:r>
      <w:r>
        <w:rPr>
          <w:i/>
        </w:rPr>
        <w:tab/>
      </w:r>
      <w:r>
        <w:rPr>
          <w:i/>
        </w:rPr>
        <w:tab/>
      </w:r>
      <w:r>
        <w:rPr>
          <w:i/>
        </w:rPr>
        <w:tab/>
      </w:r>
      <w:r>
        <w:rPr>
          <w:i/>
        </w:rPr>
        <w:tab/>
      </w:r>
      <w:r>
        <w:rPr>
          <w:i/>
        </w:rPr>
        <w:tab/>
        <w:t>Source: Ericsson / Ivo</w:t>
      </w:r>
    </w:p>
    <w:p w14:paraId="08A4F0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C1-213877</w:t>
      </w:r>
      <w:r>
        <w:rPr>
          <w:color w:val="993300"/>
          <w:u w:val="single"/>
        </w:rPr>
        <w:t>.</w:t>
      </w:r>
    </w:p>
    <w:p w14:paraId="319E56FD" w14:textId="6AD699B3" w:rsidR="00031805" w:rsidRDefault="00031805" w:rsidP="00031805">
      <w:pPr>
        <w:rPr>
          <w:rFonts w:ascii="Arial" w:hAnsi="Arial" w:cs="Arial"/>
          <w:b/>
          <w:sz w:val="24"/>
        </w:rPr>
      </w:pPr>
      <w:r>
        <w:rPr>
          <w:rFonts w:ascii="Arial" w:hAnsi="Arial" w:cs="Arial"/>
          <w:b/>
          <w:color w:val="0000FF"/>
          <w:sz w:val="24"/>
        </w:rPr>
        <w:t>C1-213019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eNPN</w:t>
      </w:r>
      <w:proofErr w:type="spellEnd"/>
      <w:r>
        <w:rPr>
          <w:rFonts w:ascii="Arial" w:hAnsi="Arial" w:cs="Arial"/>
          <w:b/>
          <w:sz w:val="24"/>
        </w:rPr>
        <w:t xml:space="preserve"> in CT1</w:t>
      </w:r>
    </w:p>
    <w:p w14:paraId="37192B11"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329B1F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35E0A" w14:textId="5DC89A9B" w:rsidR="00031805" w:rsidRDefault="00031805" w:rsidP="00031805">
      <w:pPr>
        <w:rPr>
          <w:rFonts w:ascii="Arial" w:hAnsi="Arial" w:cs="Arial"/>
          <w:b/>
          <w:sz w:val="24"/>
        </w:rPr>
      </w:pPr>
      <w:r>
        <w:rPr>
          <w:rFonts w:ascii="Arial" w:hAnsi="Arial" w:cs="Arial"/>
          <w:b/>
          <w:color w:val="0000FF"/>
          <w:sz w:val="24"/>
        </w:rPr>
        <w:t>C1-213026</w:t>
      </w:r>
      <w:r>
        <w:rPr>
          <w:rFonts w:ascii="Arial" w:hAnsi="Arial" w:cs="Arial"/>
          <w:b/>
          <w:color w:val="0000FF"/>
          <w:sz w:val="24"/>
        </w:rPr>
        <w:tab/>
      </w:r>
      <w:r>
        <w:rPr>
          <w:rFonts w:ascii="Arial" w:hAnsi="Arial" w:cs="Arial"/>
          <w:b/>
          <w:sz w:val="24"/>
        </w:rPr>
        <w:t>Mobility registration update upon entering a new SNPN</w:t>
      </w:r>
    </w:p>
    <w:p w14:paraId="2AA5B7D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CR-0710  rev  Cat: B (Rel-17)</w:t>
      </w:r>
      <w:r>
        <w:rPr>
          <w:i/>
        </w:rPr>
        <w:br/>
      </w:r>
      <w:r>
        <w:rPr>
          <w:i/>
        </w:rPr>
        <w:br/>
      </w:r>
      <w:r>
        <w:rPr>
          <w:i/>
        </w:rPr>
        <w:tab/>
      </w:r>
      <w:r>
        <w:rPr>
          <w:i/>
        </w:rPr>
        <w:tab/>
      </w:r>
      <w:r>
        <w:rPr>
          <w:i/>
        </w:rPr>
        <w:tab/>
      </w:r>
      <w:r>
        <w:rPr>
          <w:i/>
        </w:rPr>
        <w:tab/>
      </w:r>
      <w:r>
        <w:rPr>
          <w:i/>
        </w:rPr>
        <w:tab/>
        <w:t>Source: Ericsson, Nokia, Nokia Shanghai Bell / Ivo</w:t>
      </w:r>
    </w:p>
    <w:p w14:paraId="4B7C9C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C1-213902</w:t>
      </w:r>
      <w:r>
        <w:rPr>
          <w:color w:val="993300"/>
          <w:u w:val="single"/>
        </w:rPr>
        <w:t>.</w:t>
      </w:r>
    </w:p>
    <w:p w14:paraId="73E00EB0" w14:textId="50CDF2B4" w:rsidR="00031805" w:rsidRDefault="00031805" w:rsidP="00031805">
      <w:pPr>
        <w:rPr>
          <w:rFonts w:ascii="Arial" w:hAnsi="Arial" w:cs="Arial"/>
          <w:b/>
          <w:sz w:val="24"/>
        </w:rPr>
      </w:pPr>
      <w:r>
        <w:rPr>
          <w:rFonts w:ascii="Arial" w:hAnsi="Arial" w:cs="Arial"/>
          <w:b/>
          <w:color w:val="0000FF"/>
          <w:sz w:val="24"/>
        </w:rPr>
        <w:t>C1-213027</w:t>
      </w:r>
      <w:r>
        <w:rPr>
          <w:rFonts w:ascii="Arial" w:hAnsi="Arial" w:cs="Arial"/>
          <w:b/>
          <w:color w:val="0000FF"/>
          <w:sz w:val="24"/>
        </w:rPr>
        <w:tab/>
      </w:r>
      <w:r>
        <w:rPr>
          <w:rFonts w:ascii="Arial" w:hAnsi="Arial" w:cs="Arial"/>
          <w:b/>
          <w:sz w:val="24"/>
        </w:rPr>
        <w:t>Inter-network mobility</w:t>
      </w:r>
    </w:p>
    <w:p w14:paraId="6ACA3DC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CR-3206  rev  Cat: B (Rel-17)</w:t>
      </w:r>
      <w:r>
        <w:rPr>
          <w:i/>
        </w:rPr>
        <w:br/>
      </w:r>
      <w:r>
        <w:rPr>
          <w:i/>
        </w:rPr>
        <w:br/>
      </w:r>
      <w:r>
        <w:rPr>
          <w:i/>
        </w:rPr>
        <w:tab/>
      </w:r>
      <w:r>
        <w:rPr>
          <w:i/>
        </w:rPr>
        <w:tab/>
      </w:r>
      <w:r>
        <w:rPr>
          <w:i/>
        </w:rPr>
        <w:tab/>
      </w:r>
      <w:r>
        <w:rPr>
          <w:i/>
        </w:rPr>
        <w:tab/>
      </w:r>
      <w:r>
        <w:rPr>
          <w:i/>
        </w:rPr>
        <w:tab/>
        <w:t>Source: Ericsson, Nokia, Nokia Shanghai Bell / Ivo</w:t>
      </w:r>
    </w:p>
    <w:p w14:paraId="2850AF34"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4D6DC" w14:textId="12D26F43" w:rsidR="00031805" w:rsidRDefault="00031805" w:rsidP="00031805">
      <w:pPr>
        <w:rPr>
          <w:rFonts w:ascii="Arial" w:hAnsi="Arial" w:cs="Arial"/>
          <w:b/>
          <w:sz w:val="24"/>
        </w:rPr>
      </w:pPr>
      <w:r>
        <w:rPr>
          <w:rFonts w:ascii="Arial" w:hAnsi="Arial" w:cs="Arial"/>
          <w:b/>
          <w:color w:val="0000FF"/>
          <w:sz w:val="24"/>
        </w:rPr>
        <w:t>C1-213035</w:t>
      </w:r>
      <w:r>
        <w:rPr>
          <w:rFonts w:ascii="Arial" w:hAnsi="Arial" w:cs="Arial"/>
          <w:b/>
          <w:color w:val="0000FF"/>
          <w:sz w:val="24"/>
        </w:rPr>
        <w:tab/>
      </w:r>
      <w:r>
        <w:rPr>
          <w:rFonts w:ascii="Arial" w:hAnsi="Arial" w:cs="Arial"/>
          <w:b/>
          <w:sz w:val="24"/>
        </w:rPr>
        <w:t>NID of SNPN which assigned 5G-GUTI</w:t>
      </w:r>
    </w:p>
    <w:p w14:paraId="4380BA0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CR-3210  rev  Cat: B (Rel-17)</w:t>
      </w:r>
      <w:r>
        <w:rPr>
          <w:i/>
        </w:rPr>
        <w:br/>
      </w:r>
      <w:r>
        <w:rPr>
          <w:i/>
        </w:rPr>
        <w:br/>
      </w:r>
      <w:r>
        <w:rPr>
          <w:i/>
        </w:rPr>
        <w:tab/>
      </w:r>
      <w:r>
        <w:rPr>
          <w:i/>
        </w:rPr>
        <w:tab/>
      </w:r>
      <w:r>
        <w:rPr>
          <w:i/>
        </w:rPr>
        <w:tab/>
      </w:r>
      <w:r>
        <w:rPr>
          <w:i/>
        </w:rPr>
        <w:tab/>
      </w:r>
      <w:r>
        <w:rPr>
          <w:i/>
        </w:rPr>
        <w:tab/>
        <w:t>Source: Ericsson, Nokia, Nokia Shanghai Bell / Ivo</w:t>
      </w:r>
    </w:p>
    <w:p w14:paraId="7E067A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03220D" w14:textId="197525C0" w:rsidR="00031805" w:rsidRDefault="00031805" w:rsidP="00031805">
      <w:pPr>
        <w:rPr>
          <w:rFonts w:ascii="Arial" w:hAnsi="Arial" w:cs="Arial"/>
          <w:b/>
          <w:sz w:val="24"/>
        </w:rPr>
      </w:pPr>
      <w:r>
        <w:rPr>
          <w:rFonts w:ascii="Arial" w:hAnsi="Arial" w:cs="Arial"/>
          <w:b/>
          <w:color w:val="0000FF"/>
          <w:sz w:val="24"/>
        </w:rPr>
        <w:t>C1-213036</w:t>
      </w:r>
      <w:r>
        <w:rPr>
          <w:rFonts w:ascii="Arial" w:hAnsi="Arial" w:cs="Arial"/>
          <w:b/>
          <w:color w:val="0000FF"/>
          <w:sz w:val="24"/>
        </w:rPr>
        <w:tab/>
      </w:r>
      <w:r>
        <w:rPr>
          <w:rFonts w:ascii="Arial" w:hAnsi="Arial" w:cs="Arial"/>
          <w:b/>
          <w:sz w:val="24"/>
        </w:rPr>
        <w:t>Selection for onboarding in SNPN</w:t>
      </w:r>
    </w:p>
    <w:p w14:paraId="51550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CR-0711  rev  Cat: B (Rel-17)</w:t>
      </w:r>
      <w:r>
        <w:rPr>
          <w:i/>
        </w:rPr>
        <w:br/>
      </w:r>
      <w:r>
        <w:rPr>
          <w:i/>
        </w:rPr>
        <w:br/>
      </w:r>
      <w:r>
        <w:rPr>
          <w:i/>
        </w:rPr>
        <w:tab/>
      </w:r>
      <w:r>
        <w:rPr>
          <w:i/>
        </w:rPr>
        <w:tab/>
      </w:r>
      <w:r>
        <w:rPr>
          <w:i/>
        </w:rPr>
        <w:tab/>
      </w:r>
      <w:r>
        <w:rPr>
          <w:i/>
        </w:rPr>
        <w:tab/>
      </w:r>
      <w:r>
        <w:rPr>
          <w:i/>
        </w:rPr>
        <w:tab/>
        <w:t>Source: Ericsson / Ivo</w:t>
      </w:r>
    </w:p>
    <w:p w14:paraId="697FD4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C1-213929</w:t>
      </w:r>
      <w:r>
        <w:rPr>
          <w:color w:val="993300"/>
          <w:u w:val="single"/>
        </w:rPr>
        <w:t>.</w:t>
      </w:r>
    </w:p>
    <w:p w14:paraId="3E35F3D2" w14:textId="3C5E3E75" w:rsidR="00031805" w:rsidRDefault="00031805" w:rsidP="00031805">
      <w:pPr>
        <w:rPr>
          <w:rFonts w:ascii="Arial" w:hAnsi="Arial" w:cs="Arial"/>
          <w:b/>
          <w:sz w:val="24"/>
        </w:rPr>
      </w:pPr>
      <w:r>
        <w:rPr>
          <w:rFonts w:ascii="Arial" w:hAnsi="Arial" w:cs="Arial"/>
          <w:b/>
          <w:color w:val="0000FF"/>
          <w:sz w:val="24"/>
        </w:rPr>
        <w:t>C1-213037</w:t>
      </w:r>
      <w:r>
        <w:rPr>
          <w:rFonts w:ascii="Arial" w:hAnsi="Arial" w:cs="Arial"/>
          <w:b/>
          <w:color w:val="0000FF"/>
          <w:sz w:val="24"/>
        </w:rPr>
        <w:tab/>
      </w:r>
      <w:r>
        <w:rPr>
          <w:rFonts w:ascii="Arial" w:hAnsi="Arial" w:cs="Arial"/>
          <w:b/>
          <w:sz w:val="24"/>
        </w:rPr>
        <w:t>Onboarding in SNPN - mobility registration update</w:t>
      </w:r>
    </w:p>
    <w:p w14:paraId="50004E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CR-3211  rev  Cat: B (Rel-17)</w:t>
      </w:r>
      <w:r>
        <w:rPr>
          <w:i/>
        </w:rPr>
        <w:br/>
      </w:r>
      <w:r>
        <w:rPr>
          <w:i/>
        </w:rPr>
        <w:br/>
      </w:r>
      <w:r>
        <w:rPr>
          <w:i/>
        </w:rPr>
        <w:tab/>
      </w:r>
      <w:r>
        <w:rPr>
          <w:i/>
        </w:rPr>
        <w:tab/>
      </w:r>
      <w:r>
        <w:rPr>
          <w:i/>
        </w:rPr>
        <w:tab/>
      </w:r>
      <w:r>
        <w:rPr>
          <w:i/>
        </w:rPr>
        <w:tab/>
      </w:r>
      <w:r>
        <w:rPr>
          <w:i/>
        </w:rPr>
        <w:tab/>
        <w:t>Source: Ericsson / Ivo</w:t>
      </w:r>
    </w:p>
    <w:p w14:paraId="78FBF3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C1-213918</w:t>
      </w:r>
      <w:r>
        <w:rPr>
          <w:color w:val="993300"/>
          <w:u w:val="single"/>
        </w:rPr>
        <w:t>.</w:t>
      </w:r>
    </w:p>
    <w:p w14:paraId="068EE25A" w14:textId="3D752175" w:rsidR="00031805" w:rsidRDefault="00031805" w:rsidP="00031805">
      <w:pPr>
        <w:rPr>
          <w:rFonts w:ascii="Arial" w:hAnsi="Arial" w:cs="Arial"/>
          <w:b/>
          <w:sz w:val="24"/>
        </w:rPr>
      </w:pPr>
      <w:r>
        <w:rPr>
          <w:rFonts w:ascii="Arial" w:hAnsi="Arial" w:cs="Arial"/>
          <w:b/>
          <w:color w:val="0000FF"/>
          <w:sz w:val="24"/>
        </w:rPr>
        <w:t>C1-213087</w:t>
      </w:r>
      <w:r>
        <w:rPr>
          <w:rFonts w:ascii="Arial" w:hAnsi="Arial" w:cs="Arial"/>
          <w:b/>
          <w:color w:val="0000FF"/>
          <w:sz w:val="24"/>
        </w:rPr>
        <w:tab/>
      </w:r>
      <w:r>
        <w:rPr>
          <w:rFonts w:ascii="Arial" w:hAnsi="Arial" w:cs="Arial"/>
          <w:b/>
          <w:sz w:val="24"/>
        </w:rPr>
        <w:t xml:space="preserve">SNPN selection for </w:t>
      </w:r>
      <w:proofErr w:type="spellStart"/>
      <w:r>
        <w:rPr>
          <w:rFonts w:ascii="Arial" w:hAnsi="Arial" w:cs="Arial"/>
          <w:b/>
          <w:sz w:val="24"/>
        </w:rPr>
        <w:t>vocie</w:t>
      </w:r>
      <w:proofErr w:type="spellEnd"/>
      <w:r>
        <w:rPr>
          <w:rFonts w:ascii="Arial" w:hAnsi="Arial" w:cs="Arial"/>
          <w:b/>
          <w:sz w:val="24"/>
        </w:rPr>
        <w:t xml:space="preserve"> centric UE</w:t>
      </w:r>
    </w:p>
    <w:p w14:paraId="2CB254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CR-0713  rev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D022B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C1-213894</w:t>
      </w:r>
      <w:r>
        <w:rPr>
          <w:color w:val="993300"/>
          <w:u w:val="single"/>
        </w:rPr>
        <w:t>.</w:t>
      </w:r>
    </w:p>
    <w:p w14:paraId="51914C63" w14:textId="288CFF50" w:rsidR="00031805" w:rsidRDefault="00031805" w:rsidP="00031805">
      <w:pPr>
        <w:rPr>
          <w:rFonts w:ascii="Arial" w:hAnsi="Arial" w:cs="Arial"/>
          <w:b/>
          <w:sz w:val="24"/>
        </w:rPr>
      </w:pPr>
      <w:r>
        <w:rPr>
          <w:rFonts w:ascii="Arial" w:hAnsi="Arial" w:cs="Arial"/>
          <w:b/>
          <w:color w:val="0000FF"/>
          <w:sz w:val="24"/>
        </w:rPr>
        <w:t>C1-213214</w:t>
      </w:r>
      <w:r>
        <w:rPr>
          <w:rFonts w:ascii="Arial" w:hAnsi="Arial" w:cs="Arial"/>
          <w:b/>
          <w:color w:val="0000FF"/>
          <w:sz w:val="24"/>
        </w:rPr>
        <w:tab/>
      </w:r>
      <w:r>
        <w:rPr>
          <w:rFonts w:ascii="Arial" w:hAnsi="Arial" w:cs="Arial"/>
          <w:b/>
          <w:sz w:val="24"/>
        </w:rPr>
        <w:t>Correction of emergency services support in SNPN access operation mode</w:t>
      </w:r>
    </w:p>
    <w:p w14:paraId="1EF38E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CR-3245  rev  Cat: F (Rel-17)</w:t>
      </w:r>
      <w:r>
        <w:rPr>
          <w:i/>
        </w:rPr>
        <w:br/>
      </w:r>
      <w:r>
        <w:rPr>
          <w:i/>
        </w:rPr>
        <w:br/>
      </w:r>
      <w:r>
        <w:rPr>
          <w:i/>
        </w:rPr>
        <w:tab/>
      </w:r>
      <w:r>
        <w:rPr>
          <w:i/>
        </w:rPr>
        <w:tab/>
      </w:r>
      <w:r>
        <w:rPr>
          <w:i/>
        </w:rPr>
        <w:tab/>
      </w:r>
      <w:r>
        <w:rPr>
          <w:i/>
        </w:rPr>
        <w:tab/>
      </w:r>
      <w:r>
        <w:rPr>
          <w:i/>
        </w:rPr>
        <w:tab/>
        <w:t>Source: SHARP</w:t>
      </w:r>
    </w:p>
    <w:p w14:paraId="55207C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B7BA0" w14:textId="02384E21" w:rsidR="00031805" w:rsidRDefault="00031805" w:rsidP="00031805">
      <w:pPr>
        <w:rPr>
          <w:rFonts w:ascii="Arial" w:hAnsi="Arial" w:cs="Arial"/>
          <w:b/>
          <w:sz w:val="24"/>
        </w:rPr>
      </w:pPr>
      <w:r>
        <w:rPr>
          <w:rFonts w:ascii="Arial" w:hAnsi="Arial" w:cs="Arial"/>
          <w:b/>
          <w:color w:val="0000FF"/>
          <w:sz w:val="24"/>
        </w:rPr>
        <w:t>C1-213259</w:t>
      </w:r>
      <w:r>
        <w:rPr>
          <w:rFonts w:ascii="Arial" w:hAnsi="Arial" w:cs="Arial"/>
          <w:b/>
          <w:color w:val="0000FF"/>
          <w:sz w:val="24"/>
        </w:rPr>
        <w:tab/>
      </w:r>
      <w:r>
        <w:rPr>
          <w:rFonts w:ascii="Arial" w:hAnsi="Arial" w:cs="Arial"/>
          <w:b/>
          <w:sz w:val="24"/>
        </w:rPr>
        <w:t>Update of registration procedure for SNPN case</w:t>
      </w:r>
    </w:p>
    <w:p w14:paraId="274D5BD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CR-3258  rev  Cat: B (Rel-17)</w:t>
      </w:r>
      <w:r>
        <w:rPr>
          <w:i/>
        </w:rPr>
        <w:br/>
      </w:r>
      <w:r>
        <w:rPr>
          <w:i/>
        </w:rPr>
        <w:br/>
      </w:r>
      <w:r>
        <w:rPr>
          <w:i/>
        </w:rPr>
        <w:tab/>
      </w:r>
      <w:r>
        <w:rPr>
          <w:i/>
        </w:rPr>
        <w:tab/>
      </w:r>
      <w:r>
        <w:rPr>
          <w:i/>
        </w:rPr>
        <w:tab/>
      </w:r>
      <w:r>
        <w:rPr>
          <w:i/>
        </w:rPr>
        <w:tab/>
      </w:r>
      <w:r>
        <w:rPr>
          <w:i/>
        </w:rPr>
        <w:tab/>
        <w:t>Source: vivo</w:t>
      </w:r>
    </w:p>
    <w:p w14:paraId="0BABC19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C1-213854</w:t>
      </w:r>
      <w:r>
        <w:rPr>
          <w:color w:val="993300"/>
          <w:u w:val="single"/>
        </w:rPr>
        <w:t>.</w:t>
      </w:r>
    </w:p>
    <w:p w14:paraId="451A0714" w14:textId="420DB68C" w:rsidR="00031805" w:rsidRDefault="00031805" w:rsidP="00031805">
      <w:pPr>
        <w:rPr>
          <w:rFonts w:ascii="Arial" w:hAnsi="Arial" w:cs="Arial"/>
          <w:b/>
          <w:sz w:val="24"/>
        </w:rPr>
      </w:pPr>
      <w:r>
        <w:rPr>
          <w:rFonts w:ascii="Arial" w:hAnsi="Arial" w:cs="Arial"/>
          <w:b/>
          <w:color w:val="0000FF"/>
          <w:sz w:val="24"/>
        </w:rPr>
        <w:t>C1-213260</w:t>
      </w:r>
      <w:r>
        <w:rPr>
          <w:rFonts w:ascii="Arial" w:hAnsi="Arial" w:cs="Arial"/>
          <w:b/>
          <w:color w:val="0000FF"/>
          <w:sz w:val="24"/>
        </w:rPr>
        <w:tab/>
      </w:r>
      <w:r>
        <w:rPr>
          <w:rFonts w:ascii="Arial" w:hAnsi="Arial" w:cs="Arial"/>
          <w:b/>
          <w:sz w:val="24"/>
        </w:rPr>
        <w:t>The usage of the last visited registered TAI</w:t>
      </w:r>
    </w:p>
    <w:p w14:paraId="24784B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CR-3259  rev  Cat: C (Rel-17)</w:t>
      </w:r>
      <w:r>
        <w:rPr>
          <w:i/>
        </w:rPr>
        <w:br/>
      </w:r>
      <w:r>
        <w:rPr>
          <w:i/>
        </w:rPr>
        <w:br/>
      </w:r>
      <w:r>
        <w:rPr>
          <w:i/>
        </w:rPr>
        <w:tab/>
      </w:r>
      <w:r>
        <w:rPr>
          <w:i/>
        </w:rPr>
        <w:tab/>
      </w:r>
      <w:r>
        <w:rPr>
          <w:i/>
        </w:rPr>
        <w:tab/>
      </w:r>
      <w:r>
        <w:rPr>
          <w:i/>
        </w:rPr>
        <w:tab/>
      </w:r>
      <w:r>
        <w:rPr>
          <w:i/>
        </w:rPr>
        <w:tab/>
        <w:t>Source: vivo</w:t>
      </w:r>
    </w:p>
    <w:p w14:paraId="00B2DC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C1-213855</w:t>
      </w:r>
      <w:r>
        <w:rPr>
          <w:color w:val="993300"/>
          <w:u w:val="single"/>
        </w:rPr>
        <w:t>.</w:t>
      </w:r>
    </w:p>
    <w:p w14:paraId="2320FACB" w14:textId="0DC39665" w:rsidR="00031805" w:rsidRDefault="00031805" w:rsidP="00031805">
      <w:pPr>
        <w:rPr>
          <w:rFonts w:ascii="Arial" w:hAnsi="Arial" w:cs="Arial"/>
          <w:b/>
          <w:sz w:val="24"/>
        </w:rPr>
      </w:pPr>
      <w:r>
        <w:rPr>
          <w:rFonts w:ascii="Arial" w:hAnsi="Arial" w:cs="Arial"/>
          <w:b/>
          <w:color w:val="0000FF"/>
          <w:sz w:val="24"/>
        </w:rPr>
        <w:lastRenderedPageBreak/>
        <w:t>C1-213261</w:t>
      </w:r>
      <w:r>
        <w:rPr>
          <w:rFonts w:ascii="Arial" w:hAnsi="Arial" w:cs="Arial"/>
          <w:b/>
          <w:color w:val="0000FF"/>
          <w:sz w:val="24"/>
        </w:rPr>
        <w:tab/>
      </w:r>
      <w:r>
        <w:rPr>
          <w:rFonts w:ascii="Arial" w:hAnsi="Arial" w:cs="Arial"/>
          <w:b/>
          <w:sz w:val="24"/>
        </w:rPr>
        <w:t>support of the default configured NSSAI in the SNPN</w:t>
      </w:r>
    </w:p>
    <w:p w14:paraId="11D8DC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CR-3260  rev  Cat: B (Rel-17)</w:t>
      </w:r>
      <w:r>
        <w:rPr>
          <w:i/>
        </w:rPr>
        <w:br/>
      </w:r>
      <w:r>
        <w:rPr>
          <w:i/>
        </w:rPr>
        <w:br/>
      </w:r>
      <w:r>
        <w:rPr>
          <w:i/>
        </w:rPr>
        <w:tab/>
      </w:r>
      <w:r>
        <w:rPr>
          <w:i/>
        </w:rPr>
        <w:tab/>
      </w:r>
      <w:r>
        <w:rPr>
          <w:i/>
        </w:rPr>
        <w:tab/>
      </w:r>
      <w:r>
        <w:rPr>
          <w:i/>
        </w:rPr>
        <w:tab/>
      </w:r>
      <w:r>
        <w:rPr>
          <w:i/>
        </w:rPr>
        <w:tab/>
        <w:t>Source: vivo</w:t>
      </w:r>
    </w:p>
    <w:p w14:paraId="77B5A5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C1-213856</w:t>
      </w:r>
      <w:r>
        <w:rPr>
          <w:color w:val="993300"/>
          <w:u w:val="single"/>
        </w:rPr>
        <w:t>.</w:t>
      </w:r>
    </w:p>
    <w:p w14:paraId="236D4CAD" w14:textId="5E48EBB5" w:rsidR="00031805" w:rsidRDefault="00031805" w:rsidP="00031805">
      <w:pPr>
        <w:rPr>
          <w:rFonts w:ascii="Arial" w:hAnsi="Arial" w:cs="Arial"/>
          <w:b/>
          <w:sz w:val="24"/>
        </w:rPr>
      </w:pPr>
      <w:r>
        <w:rPr>
          <w:rFonts w:ascii="Arial" w:hAnsi="Arial" w:cs="Arial"/>
          <w:b/>
          <w:color w:val="0000FF"/>
          <w:sz w:val="24"/>
        </w:rPr>
        <w:t>C1-213262</w:t>
      </w:r>
      <w:r>
        <w:rPr>
          <w:rFonts w:ascii="Arial" w:hAnsi="Arial" w:cs="Arial"/>
          <w:b/>
          <w:color w:val="0000FF"/>
          <w:sz w:val="24"/>
        </w:rPr>
        <w:tab/>
      </w:r>
      <w:r>
        <w:rPr>
          <w:rFonts w:ascii="Arial" w:hAnsi="Arial" w:cs="Arial"/>
          <w:b/>
          <w:sz w:val="24"/>
        </w:rPr>
        <w:t>adding default configured NSSAI in the “list of subscriber data”</w:t>
      </w:r>
    </w:p>
    <w:p w14:paraId="5541B7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CR-0719  rev  Cat: B (Rel-17)</w:t>
      </w:r>
      <w:r>
        <w:rPr>
          <w:i/>
        </w:rPr>
        <w:br/>
      </w:r>
      <w:r>
        <w:rPr>
          <w:i/>
        </w:rPr>
        <w:br/>
      </w:r>
      <w:r>
        <w:rPr>
          <w:i/>
        </w:rPr>
        <w:tab/>
      </w:r>
      <w:r>
        <w:rPr>
          <w:i/>
        </w:rPr>
        <w:tab/>
      </w:r>
      <w:r>
        <w:rPr>
          <w:i/>
        </w:rPr>
        <w:tab/>
      </w:r>
      <w:r>
        <w:rPr>
          <w:i/>
        </w:rPr>
        <w:tab/>
      </w:r>
      <w:r>
        <w:rPr>
          <w:i/>
        </w:rPr>
        <w:tab/>
        <w:t>Source: vivo</w:t>
      </w:r>
    </w:p>
    <w:p w14:paraId="4A6A7D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5872" w14:textId="66BFE9E7" w:rsidR="00031805" w:rsidRDefault="00031805" w:rsidP="00031805">
      <w:pPr>
        <w:rPr>
          <w:rFonts w:ascii="Arial" w:hAnsi="Arial" w:cs="Arial"/>
          <w:b/>
          <w:sz w:val="24"/>
        </w:rPr>
      </w:pPr>
      <w:r>
        <w:rPr>
          <w:rFonts w:ascii="Arial" w:hAnsi="Arial" w:cs="Arial"/>
          <w:b/>
          <w:color w:val="0000FF"/>
          <w:sz w:val="24"/>
        </w:rPr>
        <w:t>C1-213266</w:t>
      </w:r>
      <w:r>
        <w:rPr>
          <w:rFonts w:ascii="Arial" w:hAnsi="Arial" w:cs="Arial"/>
          <w:b/>
          <w:color w:val="0000FF"/>
          <w:sz w:val="24"/>
        </w:rPr>
        <w:tab/>
      </w:r>
      <w:r>
        <w:rPr>
          <w:rFonts w:ascii="Arial" w:hAnsi="Arial" w:cs="Arial"/>
          <w:b/>
          <w:sz w:val="24"/>
        </w:rPr>
        <w:t>Storage of 5GMM information for UEs in SNPN access operation mode</w:t>
      </w:r>
    </w:p>
    <w:p w14:paraId="568E9DC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CR-3262  rev  Cat: C (Rel-17)</w:t>
      </w:r>
      <w:r>
        <w:rPr>
          <w:i/>
        </w:rPr>
        <w:br/>
      </w:r>
      <w:r>
        <w:rPr>
          <w:i/>
        </w:rPr>
        <w:br/>
      </w:r>
      <w:r>
        <w:rPr>
          <w:i/>
        </w:rPr>
        <w:tab/>
      </w:r>
      <w:r>
        <w:rPr>
          <w:i/>
        </w:rPr>
        <w:tab/>
      </w:r>
      <w:r>
        <w:rPr>
          <w:i/>
        </w:rPr>
        <w:tab/>
      </w:r>
      <w:r>
        <w:rPr>
          <w:i/>
        </w:rPr>
        <w:tab/>
      </w:r>
      <w:r>
        <w:rPr>
          <w:i/>
        </w:rPr>
        <w:tab/>
        <w:t>Source: vivo</w:t>
      </w:r>
    </w:p>
    <w:p w14:paraId="6F345E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C1-213832</w:t>
      </w:r>
      <w:r>
        <w:rPr>
          <w:color w:val="993300"/>
          <w:u w:val="single"/>
        </w:rPr>
        <w:t>.</w:t>
      </w:r>
    </w:p>
    <w:p w14:paraId="6B7D310F" w14:textId="62FC039A" w:rsidR="00031805" w:rsidRDefault="00031805" w:rsidP="00031805">
      <w:pPr>
        <w:rPr>
          <w:rFonts w:ascii="Arial" w:hAnsi="Arial" w:cs="Arial"/>
          <w:b/>
          <w:sz w:val="24"/>
        </w:rPr>
      </w:pPr>
      <w:r>
        <w:rPr>
          <w:rFonts w:ascii="Arial" w:hAnsi="Arial" w:cs="Arial"/>
          <w:b/>
          <w:color w:val="0000FF"/>
          <w:sz w:val="24"/>
        </w:rPr>
        <w:t>C1-213271</w:t>
      </w:r>
      <w:r>
        <w:rPr>
          <w:rFonts w:ascii="Arial" w:hAnsi="Arial" w:cs="Arial"/>
          <w:b/>
          <w:color w:val="0000FF"/>
          <w:sz w:val="24"/>
        </w:rPr>
        <w:tab/>
      </w:r>
      <w:r>
        <w:rPr>
          <w:rFonts w:ascii="Arial" w:hAnsi="Arial" w:cs="Arial"/>
          <w:b/>
          <w:sz w:val="24"/>
        </w:rPr>
        <w:t>De-registration for SNPN onboarding registered UE</w:t>
      </w:r>
    </w:p>
    <w:p w14:paraId="0E29AB6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CR-3266  rev  Cat: B (Rel-17)</w:t>
      </w:r>
      <w:r>
        <w:rPr>
          <w:i/>
        </w:rPr>
        <w:br/>
      </w:r>
      <w:r>
        <w:rPr>
          <w:i/>
        </w:rPr>
        <w:br/>
      </w:r>
      <w:r>
        <w:rPr>
          <w:i/>
        </w:rPr>
        <w:tab/>
      </w:r>
      <w:r>
        <w:rPr>
          <w:i/>
        </w:rPr>
        <w:tab/>
      </w:r>
      <w:r>
        <w:rPr>
          <w:i/>
        </w:rPr>
        <w:tab/>
      </w:r>
      <w:r>
        <w:rPr>
          <w:i/>
        </w:rPr>
        <w:tab/>
      </w:r>
      <w:r>
        <w:rPr>
          <w:i/>
        </w:rPr>
        <w:tab/>
        <w:t>Source: vivo</w:t>
      </w:r>
    </w:p>
    <w:p w14:paraId="0C6840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C1-213857</w:t>
      </w:r>
      <w:r>
        <w:rPr>
          <w:color w:val="993300"/>
          <w:u w:val="single"/>
        </w:rPr>
        <w:t>.</w:t>
      </w:r>
    </w:p>
    <w:p w14:paraId="7923151E" w14:textId="1A992B7C" w:rsidR="00031805" w:rsidRDefault="00031805" w:rsidP="00031805">
      <w:pPr>
        <w:rPr>
          <w:rFonts w:ascii="Arial" w:hAnsi="Arial" w:cs="Arial"/>
          <w:b/>
          <w:sz w:val="24"/>
        </w:rPr>
      </w:pPr>
      <w:r>
        <w:rPr>
          <w:rFonts w:ascii="Arial" w:hAnsi="Arial" w:cs="Arial"/>
          <w:b/>
          <w:color w:val="0000FF"/>
          <w:sz w:val="24"/>
        </w:rPr>
        <w:t>C1-213297</w:t>
      </w:r>
      <w:r>
        <w:rPr>
          <w:rFonts w:ascii="Arial" w:hAnsi="Arial" w:cs="Arial"/>
          <w:b/>
          <w:color w:val="0000FF"/>
          <w:sz w:val="24"/>
        </w:rPr>
        <w:tab/>
      </w:r>
      <w:r>
        <w:rPr>
          <w:rFonts w:ascii="Arial" w:hAnsi="Arial" w:cs="Arial"/>
          <w:b/>
          <w:sz w:val="24"/>
        </w:rPr>
        <w:t>Emergency numbers in SNPN</w:t>
      </w:r>
    </w:p>
    <w:p w14:paraId="4BA7851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CR-3275  rev  Cat: F (Rel-17)</w:t>
      </w:r>
      <w:r>
        <w:rPr>
          <w:i/>
        </w:rPr>
        <w:br/>
      </w:r>
      <w:r>
        <w:rPr>
          <w:i/>
        </w:rPr>
        <w:br/>
      </w:r>
      <w:r>
        <w:rPr>
          <w:i/>
        </w:rPr>
        <w:tab/>
      </w:r>
      <w:r>
        <w:rPr>
          <w:i/>
        </w:rPr>
        <w:tab/>
      </w:r>
      <w:r>
        <w:rPr>
          <w:i/>
        </w:rPr>
        <w:tab/>
      </w:r>
      <w:r>
        <w:rPr>
          <w:i/>
        </w:rPr>
        <w:tab/>
      </w:r>
      <w:r>
        <w:rPr>
          <w:i/>
        </w:rPr>
        <w:tab/>
        <w:t>Source: Ericsson / Ivo</w:t>
      </w:r>
    </w:p>
    <w:p w14:paraId="5AB27B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C1-213923</w:t>
      </w:r>
      <w:r>
        <w:rPr>
          <w:color w:val="993300"/>
          <w:u w:val="single"/>
        </w:rPr>
        <w:t>.</w:t>
      </w:r>
    </w:p>
    <w:p w14:paraId="0125FFE1" w14:textId="444172F7" w:rsidR="00031805" w:rsidRDefault="00031805" w:rsidP="00031805">
      <w:pPr>
        <w:rPr>
          <w:rFonts w:ascii="Arial" w:hAnsi="Arial" w:cs="Arial"/>
          <w:b/>
          <w:sz w:val="24"/>
        </w:rPr>
      </w:pPr>
      <w:r>
        <w:rPr>
          <w:rFonts w:ascii="Arial" w:hAnsi="Arial" w:cs="Arial"/>
          <w:b/>
          <w:color w:val="0000FF"/>
          <w:sz w:val="24"/>
        </w:rPr>
        <w:t>C1-213312</w:t>
      </w:r>
      <w:r>
        <w:rPr>
          <w:rFonts w:ascii="Arial" w:hAnsi="Arial" w:cs="Arial"/>
          <w:b/>
          <w:color w:val="0000FF"/>
          <w:sz w:val="24"/>
        </w:rPr>
        <w:tab/>
      </w:r>
      <w:r>
        <w:rPr>
          <w:rFonts w:ascii="Arial" w:hAnsi="Arial" w:cs="Arial"/>
          <w:b/>
          <w:sz w:val="24"/>
        </w:rPr>
        <w:t>IMS voice over SNPN</w:t>
      </w:r>
    </w:p>
    <w:p w14:paraId="0E1C9E0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153C4ADB" w14:textId="77777777" w:rsidR="00031805" w:rsidRDefault="00031805" w:rsidP="00031805">
      <w:pPr>
        <w:rPr>
          <w:color w:val="808080"/>
        </w:rPr>
      </w:pPr>
      <w:r>
        <w:rPr>
          <w:color w:val="808080"/>
        </w:rPr>
        <w:t>(Replaces C1-212312)</w:t>
      </w:r>
    </w:p>
    <w:p w14:paraId="6C8124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44074" w14:textId="00079F89" w:rsidR="00031805" w:rsidRDefault="00031805" w:rsidP="00031805">
      <w:pPr>
        <w:rPr>
          <w:rFonts w:ascii="Arial" w:hAnsi="Arial" w:cs="Arial"/>
          <w:b/>
          <w:sz w:val="24"/>
        </w:rPr>
      </w:pPr>
      <w:r>
        <w:rPr>
          <w:rFonts w:ascii="Arial" w:hAnsi="Arial" w:cs="Arial"/>
          <w:b/>
          <w:color w:val="0000FF"/>
          <w:sz w:val="24"/>
        </w:rPr>
        <w:t>C1-213383</w:t>
      </w:r>
      <w:r>
        <w:rPr>
          <w:rFonts w:ascii="Arial" w:hAnsi="Arial" w:cs="Arial"/>
          <w:b/>
          <w:color w:val="0000FF"/>
          <w:sz w:val="24"/>
        </w:rPr>
        <w:tab/>
      </w:r>
      <w:r>
        <w:rPr>
          <w:rFonts w:ascii="Arial" w:hAnsi="Arial" w:cs="Arial"/>
          <w:b/>
          <w:sz w:val="24"/>
        </w:rPr>
        <w:t>Reject handling of registration for SNPN onboarding</w:t>
      </w:r>
    </w:p>
    <w:p w14:paraId="2DEDCA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E20D1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C1-213881</w:t>
      </w:r>
      <w:r>
        <w:rPr>
          <w:color w:val="993300"/>
          <w:u w:val="single"/>
        </w:rPr>
        <w:t>.</w:t>
      </w:r>
    </w:p>
    <w:p w14:paraId="3F80092F" w14:textId="160061B9" w:rsidR="00031805" w:rsidRDefault="00031805" w:rsidP="00031805">
      <w:pPr>
        <w:rPr>
          <w:rFonts w:ascii="Arial" w:hAnsi="Arial" w:cs="Arial"/>
          <w:b/>
          <w:sz w:val="24"/>
        </w:rPr>
      </w:pPr>
      <w:r>
        <w:rPr>
          <w:rFonts w:ascii="Arial" w:hAnsi="Arial" w:cs="Arial"/>
          <w:b/>
          <w:color w:val="0000FF"/>
          <w:sz w:val="24"/>
        </w:rPr>
        <w:lastRenderedPageBreak/>
        <w:t>C1-213384</w:t>
      </w:r>
      <w:r>
        <w:rPr>
          <w:rFonts w:ascii="Arial" w:hAnsi="Arial" w:cs="Arial"/>
          <w:b/>
          <w:color w:val="0000FF"/>
          <w:sz w:val="24"/>
        </w:rPr>
        <w:tab/>
      </w:r>
      <w:r>
        <w:rPr>
          <w:rFonts w:ascii="Arial" w:hAnsi="Arial" w:cs="Arial"/>
          <w:b/>
          <w:sz w:val="24"/>
        </w:rPr>
        <w:t>Slice handling in registration for SNPN onboarding</w:t>
      </w:r>
    </w:p>
    <w:p w14:paraId="7405E1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E57F9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C1-213882</w:t>
      </w:r>
      <w:r>
        <w:rPr>
          <w:color w:val="993300"/>
          <w:u w:val="single"/>
        </w:rPr>
        <w:t>.</w:t>
      </w:r>
    </w:p>
    <w:p w14:paraId="27B1BC31" w14:textId="11234A7A" w:rsidR="00031805" w:rsidRDefault="00031805" w:rsidP="00031805">
      <w:pPr>
        <w:rPr>
          <w:rFonts w:ascii="Arial" w:hAnsi="Arial" w:cs="Arial"/>
          <w:b/>
          <w:sz w:val="24"/>
        </w:rPr>
      </w:pPr>
      <w:r>
        <w:rPr>
          <w:rFonts w:ascii="Arial" w:hAnsi="Arial" w:cs="Arial"/>
          <w:b/>
          <w:color w:val="0000FF"/>
          <w:sz w:val="24"/>
        </w:rPr>
        <w:t>C1-213385</w:t>
      </w:r>
      <w:r>
        <w:rPr>
          <w:rFonts w:ascii="Arial" w:hAnsi="Arial" w:cs="Arial"/>
          <w:b/>
          <w:color w:val="0000FF"/>
          <w:sz w:val="24"/>
        </w:rPr>
        <w:tab/>
      </w:r>
      <w:r>
        <w:rPr>
          <w:rFonts w:ascii="Arial" w:hAnsi="Arial" w:cs="Arial"/>
          <w:b/>
          <w:sz w:val="24"/>
        </w:rPr>
        <w:t>De-registration for SNPN onboarding registered UE</w:t>
      </w:r>
    </w:p>
    <w:p w14:paraId="3C9B9F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CR-3321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0E70AA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C1-213883</w:t>
      </w:r>
      <w:r>
        <w:rPr>
          <w:color w:val="993300"/>
          <w:u w:val="single"/>
        </w:rPr>
        <w:t>.</w:t>
      </w:r>
    </w:p>
    <w:p w14:paraId="11ECD6E8" w14:textId="142F7D2E" w:rsidR="00031805" w:rsidRDefault="00031805" w:rsidP="00031805">
      <w:pPr>
        <w:rPr>
          <w:rFonts w:ascii="Arial" w:hAnsi="Arial" w:cs="Arial"/>
          <w:b/>
          <w:sz w:val="24"/>
        </w:rPr>
      </w:pPr>
      <w:r>
        <w:rPr>
          <w:rFonts w:ascii="Arial" w:hAnsi="Arial" w:cs="Arial"/>
          <w:b/>
          <w:color w:val="0000FF"/>
          <w:sz w:val="24"/>
        </w:rPr>
        <w:t>C1-213386</w:t>
      </w:r>
      <w:r>
        <w:rPr>
          <w:rFonts w:ascii="Arial" w:hAnsi="Arial" w:cs="Arial"/>
          <w:b/>
          <w:color w:val="0000FF"/>
          <w:sz w:val="24"/>
        </w:rPr>
        <w:tab/>
      </w:r>
      <w:r>
        <w:rPr>
          <w:rFonts w:ascii="Arial" w:hAnsi="Arial" w:cs="Arial"/>
          <w:b/>
          <w:sz w:val="24"/>
        </w:rPr>
        <w:t>DNN/S-NSSAI providing in PDU session establishment for SNPN onboarding</w:t>
      </w:r>
    </w:p>
    <w:p w14:paraId="13C7F6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A5413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C1-213884</w:t>
      </w:r>
      <w:r>
        <w:rPr>
          <w:color w:val="993300"/>
          <w:u w:val="single"/>
        </w:rPr>
        <w:t>.</w:t>
      </w:r>
    </w:p>
    <w:p w14:paraId="7CE20874" w14:textId="634A4598" w:rsidR="00031805" w:rsidRDefault="00031805" w:rsidP="00031805">
      <w:pPr>
        <w:rPr>
          <w:rFonts w:ascii="Arial" w:hAnsi="Arial" w:cs="Arial"/>
          <w:b/>
          <w:sz w:val="24"/>
        </w:rPr>
      </w:pPr>
      <w:r>
        <w:rPr>
          <w:rFonts w:ascii="Arial" w:hAnsi="Arial" w:cs="Arial"/>
          <w:b/>
          <w:color w:val="0000FF"/>
          <w:sz w:val="24"/>
        </w:rPr>
        <w:t>C1-213387</w:t>
      </w:r>
      <w:r>
        <w:rPr>
          <w:rFonts w:ascii="Arial" w:hAnsi="Arial" w:cs="Arial"/>
          <w:b/>
          <w:color w:val="0000FF"/>
          <w:sz w:val="24"/>
        </w:rPr>
        <w:tab/>
      </w:r>
      <w:r>
        <w:rPr>
          <w:rFonts w:ascii="Arial" w:hAnsi="Arial" w:cs="Arial"/>
          <w:b/>
          <w:sz w:val="24"/>
        </w:rPr>
        <w:t>PVS information providing in PDU session establishment for onboarding</w:t>
      </w:r>
    </w:p>
    <w:p w14:paraId="6BB8D1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3CF127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C1-213885</w:t>
      </w:r>
      <w:r>
        <w:rPr>
          <w:color w:val="993300"/>
          <w:u w:val="single"/>
        </w:rPr>
        <w:t>.</w:t>
      </w:r>
    </w:p>
    <w:p w14:paraId="335CB9ED" w14:textId="14674E56" w:rsidR="00031805" w:rsidRDefault="00031805" w:rsidP="00031805">
      <w:pPr>
        <w:rPr>
          <w:rFonts w:ascii="Arial" w:hAnsi="Arial" w:cs="Arial"/>
          <w:b/>
          <w:sz w:val="24"/>
        </w:rPr>
      </w:pPr>
      <w:r>
        <w:rPr>
          <w:rFonts w:ascii="Arial" w:hAnsi="Arial" w:cs="Arial"/>
          <w:b/>
          <w:color w:val="0000FF"/>
          <w:sz w:val="24"/>
        </w:rPr>
        <w:t>C1-213388</w:t>
      </w:r>
      <w:r>
        <w:rPr>
          <w:rFonts w:ascii="Arial" w:hAnsi="Arial" w:cs="Arial"/>
          <w:b/>
          <w:color w:val="0000FF"/>
          <w:sz w:val="24"/>
        </w:rPr>
        <w:tab/>
      </w:r>
      <w:r>
        <w:rPr>
          <w:rFonts w:ascii="Arial" w:hAnsi="Arial" w:cs="Arial"/>
          <w:b/>
          <w:sz w:val="24"/>
        </w:rPr>
        <w:t>PVS information providing in PDU session establishment for onboarding</w:t>
      </w:r>
    </w:p>
    <w:p w14:paraId="73CDA9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28DD5C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C1-213886</w:t>
      </w:r>
      <w:r>
        <w:rPr>
          <w:color w:val="993300"/>
          <w:u w:val="single"/>
        </w:rPr>
        <w:t>.</w:t>
      </w:r>
    </w:p>
    <w:p w14:paraId="5A34F14A" w14:textId="2A2BF383" w:rsidR="00031805" w:rsidRDefault="00031805" w:rsidP="00031805">
      <w:pPr>
        <w:rPr>
          <w:rFonts w:ascii="Arial" w:hAnsi="Arial" w:cs="Arial"/>
          <w:b/>
          <w:sz w:val="24"/>
        </w:rPr>
      </w:pPr>
      <w:r>
        <w:rPr>
          <w:rFonts w:ascii="Arial" w:hAnsi="Arial" w:cs="Arial"/>
          <w:b/>
          <w:color w:val="0000FF"/>
          <w:sz w:val="24"/>
        </w:rPr>
        <w:t>C1-213437</w:t>
      </w:r>
      <w:r>
        <w:rPr>
          <w:rFonts w:ascii="Arial" w:hAnsi="Arial" w:cs="Arial"/>
          <w:b/>
          <w:color w:val="0000FF"/>
          <w:sz w:val="24"/>
        </w:rPr>
        <w:tab/>
      </w:r>
      <w:r>
        <w:rPr>
          <w:rFonts w:ascii="Arial" w:hAnsi="Arial" w:cs="Arial"/>
          <w:b/>
          <w:sz w:val="24"/>
        </w:rPr>
        <w:t>“List of subscriber data” handling for SNPN supporting AAA-Server for primary authentication and authorization</w:t>
      </w:r>
    </w:p>
    <w:p w14:paraId="6E0060A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CR-3133  rev 2 Cat: B (Rel-17)</w:t>
      </w:r>
      <w:r>
        <w:rPr>
          <w:i/>
        </w:rPr>
        <w:br/>
      </w:r>
      <w:r>
        <w:rPr>
          <w:i/>
        </w:rPr>
        <w:br/>
      </w:r>
      <w:r>
        <w:rPr>
          <w:i/>
        </w:rPr>
        <w:tab/>
      </w:r>
      <w:r>
        <w:rPr>
          <w:i/>
        </w:rPr>
        <w:tab/>
      </w:r>
      <w:r>
        <w:rPr>
          <w:i/>
        </w:rPr>
        <w:tab/>
      </w:r>
      <w:r>
        <w:rPr>
          <w:i/>
        </w:rPr>
        <w:tab/>
      </w:r>
      <w:r>
        <w:rPr>
          <w:i/>
        </w:rPr>
        <w:tab/>
        <w:t>Source: LG Electronics Inc.</w:t>
      </w:r>
    </w:p>
    <w:p w14:paraId="7E3FA618" w14:textId="77777777" w:rsidR="00031805" w:rsidRDefault="00031805" w:rsidP="00031805">
      <w:pPr>
        <w:rPr>
          <w:color w:val="808080"/>
        </w:rPr>
      </w:pPr>
      <w:r>
        <w:rPr>
          <w:color w:val="808080"/>
        </w:rPr>
        <w:t>(Replaces C1-212458)</w:t>
      </w:r>
    </w:p>
    <w:p w14:paraId="1B628F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C1-213642</w:t>
      </w:r>
      <w:r>
        <w:rPr>
          <w:color w:val="993300"/>
          <w:u w:val="single"/>
        </w:rPr>
        <w:t>.</w:t>
      </w:r>
    </w:p>
    <w:p w14:paraId="7329BE15" w14:textId="15E962AD" w:rsidR="00031805" w:rsidRDefault="00031805" w:rsidP="00031805">
      <w:pPr>
        <w:rPr>
          <w:rFonts w:ascii="Arial" w:hAnsi="Arial" w:cs="Arial"/>
          <w:b/>
          <w:sz w:val="24"/>
        </w:rPr>
      </w:pPr>
      <w:r>
        <w:rPr>
          <w:rFonts w:ascii="Arial" w:hAnsi="Arial" w:cs="Arial"/>
          <w:b/>
          <w:color w:val="0000FF"/>
          <w:sz w:val="24"/>
        </w:rPr>
        <w:t>C1-213513</w:t>
      </w:r>
      <w:r>
        <w:rPr>
          <w:rFonts w:ascii="Arial" w:hAnsi="Arial" w:cs="Arial"/>
          <w:b/>
          <w:color w:val="0000FF"/>
          <w:sz w:val="24"/>
        </w:rPr>
        <w:tab/>
      </w:r>
      <w:r>
        <w:rPr>
          <w:rFonts w:ascii="Arial" w:hAnsi="Arial" w:cs="Arial"/>
          <w:b/>
          <w:sz w:val="24"/>
        </w:rPr>
        <w:t>Emergency registration to an SNPN by a UE in the limited service state or no SIM state</w:t>
      </w:r>
    </w:p>
    <w:p w14:paraId="4701CB7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3 Cat: C (Rel-17)</w:t>
      </w:r>
      <w:r>
        <w:rPr>
          <w:i/>
        </w:rPr>
        <w:br/>
      </w:r>
      <w:r>
        <w:rPr>
          <w:i/>
        </w:rPr>
        <w:br/>
      </w:r>
      <w:r>
        <w:rPr>
          <w:i/>
        </w:rPr>
        <w:tab/>
      </w:r>
      <w:r>
        <w:rPr>
          <w:i/>
        </w:rPr>
        <w:tab/>
      </w:r>
      <w:r>
        <w:rPr>
          <w:i/>
        </w:rPr>
        <w:tab/>
      </w:r>
      <w:r>
        <w:rPr>
          <w:i/>
        </w:rPr>
        <w:tab/>
      </w:r>
      <w:r>
        <w:rPr>
          <w:i/>
        </w:rPr>
        <w:tab/>
        <w:t>Source: Nokia, Nokia Shanghai Bell, Ericsson</w:t>
      </w:r>
    </w:p>
    <w:p w14:paraId="2141DF31" w14:textId="77777777" w:rsidR="00031805" w:rsidRDefault="00031805" w:rsidP="00031805">
      <w:pPr>
        <w:rPr>
          <w:color w:val="808080"/>
        </w:rPr>
      </w:pPr>
      <w:r>
        <w:rPr>
          <w:color w:val="808080"/>
        </w:rPr>
        <w:t>(Replaces C1-212466)</w:t>
      </w:r>
    </w:p>
    <w:p w14:paraId="0FD0BD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B54C6" w14:textId="66C0A66A" w:rsidR="00031805" w:rsidRDefault="00031805" w:rsidP="00031805">
      <w:pPr>
        <w:rPr>
          <w:rFonts w:ascii="Arial" w:hAnsi="Arial" w:cs="Arial"/>
          <w:b/>
          <w:sz w:val="24"/>
        </w:rPr>
      </w:pPr>
      <w:r>
        <w:rPr>
          <w:rFonts w:ascii="Arial" w:hAnsi="Arial" w:cs="Arial"/>
          <w:b/>
          <w:color w:val="0000FF"/>
          <w:sz w:val="24"/>
        </w:rPr>
        <w:t>C1-213514</w:t>
      </w:r>
      <w:r>
        <w:rPr>
          <w:rFonts w:ascii="Arial" w:hAnsi="Arial" w:cs="Arial"/>
          <w:b/>
          <w:color w:val="0000FF"/>
          <w:sz w:val="24"/>
        </w:rPr>
        <w:tab/>
      </w:r>
      <w:r>
        <w:rPr>
          <w:rFonts w:ascii="Arial" w:hAnsi="Arial" w:cs="Arial"/>
          <w:b/>
          <w:sz w:val="24"/>
        </w:rPr>
        <w:t>Void</w:t>
      </w:r>
    </w:p>
    <w:p w14:paraId="7197CB8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CR-0728  rev  Cat: B (Rel-17)</w:t>
      </w:r>
      <w:r>
        <w:rPr>
          <w:i/>
        </w:rPr>
        <w:br/>
      </w:r>
      <w:r>
        <w:rPr>
          <w:i/>
        </w:rPr>
        <w:br/>
      </w:r>
      <w:r>
        <w:rPr>
          <w:i/>
        </w:rPr>
        <w:tab/>
      </w:r>
      <w:r>
        <w:rPr>
          <w:i/>
        </w:rPr>
        <w:tab/>
      </w:r>
      <w:r>
        <w:rPr>
          <w:i/>
        </w:rPr>
        <w:tab/>
      </w:r>
      <w:r>
        <w:rPr>
          <w:i/>
        </w:rPr>
        <w:tab/>
      </w:r>
      <w:r>
        <w:rPr>
          <w:i/>
        </w:rPr>
        <w:tab/>
        <w:t>Source: Void</w:t>
      </w:r>
    </w:p>
    <w:p w14:paraId="5F5E71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BD0E52" w14:textId="55C100CC" w:rsidR="00031805" w:rsidRDefault="00031805" w:rsidP="00031805">
      <w:pPr>
        <w:rPr>
          <w:rFonts w:ascii="Arial" w:hAnsi="Arial" w:cs="Arial"/>
          <w:b/>
          <w:sz w:val="24"/>
        </w:rPr>
      </w:pPr>
      <w:r>
        <w:rPr>
          <w:rFonts w:ascii="Arial" w:hAnsi="Arial" w:cs="Arial"/>
          <w:b/>
          <w:color w:val="0000FF"/>
          <w:sz w:val="24"/>
        </w:rPr>
        <w:t>C1-213535</w:t>
      </w:r>
      <w:r>
        <w:rPr>
          <w:rFonts w:ascii="Arial" w:hAnsi="Arial" w:cs="Arial"/>
          <w:b/>
          <w:color w:val="0000FF"/>
          <w:sz w:val="24"/>
        </w:rPr>
        <w:tab/>
      </w:r>
      <w:r>
        <w:rPr>
          <w:rFonts w:ascii="Arial" w:hAnsi="Arial" w:cs="Arial"/>
          <w:b/>
          <w:sz w:val="24"/>
        </w:rPr>
        <w:t>Emergency registration to an SNPN by a UE in the limited service state or no SIM state</w:t>
      </w:r>
    </w:p>
    <w:p w14:paraId="73515F8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4 Cat: C (Rel-17)</w:t>
      </w:r>
      <w:r>
        <w:rPr>
          <w:i/>
        </w:rPr>
        <w:br/>
      </w:r>
      <w:r>
        <w:rPr>
          <w:i/>
        </w:rPr>
        <w:br/>
      </w:r>
      <w:r>
        <w:rPr>
          <w:i/>
        </w:rPr>
        <w:tab/>
      </w:r>
      <w:r>
        <w:rPr>
          <w:i/>
        </w:rPr>
        <w:tab/>
      </w:r>
      <w:r>
        <w:rPr>
          <w:i/>
        </w:rPr>
        <w:tab/>
      </w:r>
      <w:r>
        <w:rPr>
          <w:i/>
        </w:rPr>
        <w:tab/>
      </w:r>
      <w:r>
        <w:rPr>
          <w:i/>
        </w:rPr>
        <w:tab/>
        <w:t>Source: Nokia, Nokia Shanghai Bell, Ericsson</w:t>
      </w:r>
    </w:p>
    <w:p w14:paraId="7B54DB52" w14:textId="77777777" w:rsidR="00031805" w:rsidRDefault="00031805" w:rsidP="00031805">
      <w:pPr>
        <w:rPr>
          <w:color w:val="808080"/>
        </w:rPr>
      </w:pPr>
      <w:r>
        <w:rPr>
          <w:color w:val="808080"/>
        </w:rPr>
        <w:t>(Replaces C1-212466)</w:t>
      </w:r>
    </w:p>
    <w:p w14:paraId="23F6ED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C1-213772</w:t>
      </w:r>
      <w:r>
        <w:rPr>
          <w:color w:val="993300"/>
          <w:u w:val="single"/>
        </w:rPr>
        <w:t>.</w:t>
      </w:r>
    </w:p>
    <w:p w14:paraId="68486B6C" w14:textId="6818404D" w:rsidR="00031805" w:rsidRDefault="00031805" w:rsidP="00031805">
      <w:pPr>
        <w:rPr>
          <w:rFonts w:ascii="Arial" w:hAnsi="Arial" w:cs="Arial"/>
          <w:b/>
          <w:sz w:val="24"/>
        </w:rPr>
      </w:pPr>
      <w:r>
        <w:rPr>
          <w:rFonts w:ascii="Arial" w:hAnsi="Arial" w:cs="Arial"/>
          <w:b/>
          <w:color w:val="0000FF"/>
          <w:sz w:val="24"/>
        </w:rPr>
        <w:t>C1-213536</w:t>
      </w:r>
      <w:r>
        <w:rPr>
          <w:rFonts w:ascii="Arial" w:hAnsi="Arial" w:cs="Arial"/>
          <w:b/>
          <w:color w:val="0000FF"/>
          <w:sz w:val="24"/>
        </w:rPr>
        <w:tab/>
      </w:r>
      <w:r>
        <w:rPr>
          <w:rFonts w:ascii="Arial" w:hAnsi="Arial" w:cs="Arial"/>
          <w:b/>
          <w:sz w:val="24"/>
        </w:rPr>
        <w:t>Selection for onboarding in SNPN</w:t>
      </w:r>
    </w:p>
    <w:p w14:paraId="48CF40F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CR-0730  rev  Cat: B (Rel-17)</w:t>
      </w:r>
      <w:r>
        <w:rPr>
          <w:i/>
        </w:rPr>
        <w:br/>
      </w:r>
      <w:r>
        <w:rPr>
          <w:i/>
        </w:rPr>
        <w:br/>
      </w:r>
      <w:r>
        <w:rPr>
          <w:i/>
        </w:rPr>
        <w:tab/>
      </w:r>
      <w:r>
        <w:rPr>
          <w:i/>
        </w:rPr>
        <w:tab/>
      </w:r>
      <w:r>
        <w:rPr>
          <w:i/>
        </w:rPr>
        <w:tab/>
      </w:r>
      <w:r>
        <w:rPr>
          <w:i/>
        </w:rPr>
        <w:tab/>
      </w:r>
      <w:r>
        <w:rPr>
          <w:i/>
        </w:rPr>
        <w:tab/>
        <w:t>Source: Nokia, Nokia Shanghai Bell, OPPO</w:t>
      </w:r>
    </w:p>
    <w:p w14:paraId="3F0D61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67C0F6" w14:textId="3C3E087C" w:rsidR="00031805" w:rsidRDefault="00031805" w:rsidP="00031805">
      <w:pPr>
        <w:rPr>
          <w:rFonts w:ascii="Arial" w:hAnsi="Arial" w:cs="Arial"/>
          <w:b/>
          <w:sz w:val="24"/>
        </w:rPr>
      </w:pPr>
      <w:r>
        <w:rPr>
          <w:rFonts w:ascii="Arial" w:hAnsi="Arial" w:cs="Arial"/>
          <w:b/>
          <w:color w:val="0000FF"/>
          <w:sz w:val="24"/>
        </w:rPr>
        <w:t>C1-213642</w:t>
      </w:r>
      <w:r>
        <w:rPr>
          <w:rFonts w:ascii="Arial" w:hAnsi="Arial" w:cs="Arial"/>
          <w:b/>
          <w:color w:val="0000FF"/>
          <w:sz w:val="24"/>
        </w:rPr>
        <w:tab/>
      </w:r>
      <w:r>
        <w:rPr>
          <w:rFonts w:ascii="Arial" w:hAnsi="Arial" w:cs="Arial"/>
          <w:b/>
          <w:sz w:val="24"/>
        </w:rPr>
        <w:t>“List of subscriber data” handling for SNPN supporting AAA-Server for primary authentication and authorization</w:t>
      </w:r>
    </w:p>
    <w:p w14:paraId="01C8168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CR-3133  rev 3 Cat: B (Rel-17)</w:t>
      </w:r>
      <w:r>
        <w:rPr>
          <w:i/>
        </w:rPr>
        <w:br/>
      </w:r>
      <w:r>
        <w:rPr>
          <w:i/>
        </w:rPr>
        <w:br/>
      </w:r>
      <w:r>
        <w:rPr>
          <w:i/>
        </w:rPr>
        <w:tab/>
      </w:r>
      <w:r>
        <w:rPr>
          <w:i/>
        </w:rPr>
        <w:tab/>
      </w:r>
      <w:r>
        <w:rPr>
          <w:i/>
        </w:rPr>
        <w:tab/>
      </w:r>
      <w:r>
        <w:rPr>
          <w:i/>
        </w:rPr>
        <w:tab/>
      </w:r>
      <w:r>
        <w:rPr>
          <w:i/>
        </w:rPr>
        <w:tab/>
        <w:t>Source: LG Electronics Inc.</w:t>
      </w:r>
    </w:p>
    <w:p w14:paraId="6CE31BD4" w14:textId="77777777" w:rsidR="00031805" w:rsidRDefault="00031805" w:rsidP="00031805">
      <w:pPr>
        <w:rPr>
          <w:color w:val="808080"/>
        </w:rPr>
      </w:pPr>
      <w:r>
        <w:rPr>
          <w:color w:val="808080"/>
        </w:rPr>
        <w:t>(Replaces C1-213437)</w:t>
      </w:r>
    </w:p>
    <w:p w14:paraId="4AA5A0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84D5F" w14:textId="006A70BC" w:rsidR="00031805" w:rsidRDefault="00031805" w:rsidP="00031805">
      <w:pPr>
        <w:rPr>
          <w:rFonts w:ascii="Arial" w:hAnsi="Arial" w:cs="Arial"/>
          <w:b/>
          <w:sz w:val="24"/>
        </w:rPr>
      </w:pPr>
      <w:r>
        <w:rPr>
          <w:rFonts w:ascii="Arial" w:hAnsi="Arial" w:cs="Arial"/>
          <w:b/>
          <w:color w:val="0000FF"/>
          <w:sz w:val="24"/>
        </w:rPr>
        <w:t>C1-213772</w:t>
      </w:r>
      <w:r>
        <w:rPr>
          <w:rFonts w:ascii="Arial" w:hAnsi="Arial" w:cs="Arial"/>
          <w:b/>
          <w:color w:val="0000FF"/>
          <w:sz w:val="24"/>
        </w:rPr>
        <w:tab/>
      </w:r>
      <w:r>
        <w:rPr>
          <w:rFonts w:ascii="Arial" w:hAnsi="Arial" w:cs="Arial"/>
          <w:b/>
          <w:sz w:val="24"/>
        </w:rPr>
        <w:t>Emergency registration to an SNPN by a UE in the limited service state or no SIM state</w:t>
      </w:r>
    </w:p>
    <w:p w14:paraId="2FE3335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5 Cat: C (Rel-17)</w:t>
      </w:r>
      <w:r>
        <w:rPr>
          <w:i/>
        </w:rPr>
        <w:br/>
      </w:r>
      <w:r>
        <w:rPr>
          <w:i/>
        </w:rPr>
        <w:br/>
      </w:r>
      <w:r>
        <w:rPr>
          <w:i/>
        </w:rPr>
        <w:tab/>
      </w:r>
      <w:r>
        <w:rPr>
          <w:i/>
        </w:rPr>
        <w:tab/>
      </w:r>
      <w:r>
        <w:rPr>
          <w:i/>
        </w:rPr>
        <w:tab/>
      </w:r>
      <w:r>
        <w:rPr>
          <w:i/>
        </w:rPr>
        <w:tab/>
      </w:r>
      <w:r>
        <w:rPr>
          <w:i/>
        </w:rPr>
        <w:tab/>
        <w:t>Source: Nokia, Nokia Shanghai Bell, Ericsson, Samsung</w:t>
      </w:r>
    </w:p>
    <w:p w14:paraId="0A9523F5" w14:textId="77777777" w:rsidR="00031805" w:rsidRDefault="00031805" w:rsidP="00031805">
      <w:pPr>
        <w:rPr>
          <w:color w:val="808080"/>
        </w:rPr>
      </w:pPr>
      <w:r>
        <w:rPr>
          <w:color w:val="808080"/>
        </w:rPr>
        <w:t>(Replaces C1-213535)</w:t>
      </w:r>
    </w:p>
    <w:p w14:paraId="723C62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38895" w14:textId="19134BD6" w:rsidR="00031805" w:rsidRDefault="00031805" w:rsidP="00031805">
      <w:pPr>
        <w:rPr>
          <w:rFonts w:ascii="Arial" w:hAnsi="Arial" w:cs="Arial"/>
          <w:b/>
          <w:sz w:val="24"/>
        </w:rPr>
      </w:pPr>
      <w:r>
        <w:rPr>
          <w:rFonts w:ascii="Arial" w:hAnsi="Arial" w:cs="Arial"/>
          <w:b/>
          <w:color w:val="0000FF"/>
          <w:sz w:val="24"/>
        </w:rPr>
        <w:t>C1-213832</w:t>
      </w:r>
      <w:r>
        <w:rPr>
          <w:rFonts w:ascii="Arial" w:hAnsi="Arial" w:cs="Arial"/>
          <w:b/>
          <w:color w:val="0000FF"/>
          <w:sz w:val="24"/>
        </w:rPr>
        <w:tab/>
      </w:r>
      <w:r>
        <w:rPr>
          <w:rFonts w:ascii="Arial" w:hAnsi="Arial" w:cs="Arial"/>
          <w:b/>
          <w:sz w:val="24"/>
        </w:rPr>
        <w:t>Storage of 5GMM information for UEs in SNPN access operation mode</w:t>
      </w:r>
    </w:p>
    <w:p w14:paraId="0A8FE73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CR-3262  rev 1 Cat: C (Rel-17)</w:t>
      </w:r>
      <w:r>
        <w:rPr>
          <w:i/>
        </w:rPr>
        <w:br/>
      </w:r>
      <w:r>
        <w:rPr>
          <w:i/>
        </w:rPr>
        <w:br/>
      </w:r>
      <w:r>
        <w:rPr>
          <w:i/>
        </w:rPr>
        <w:tab/>
      </w:r>
      <w:r>
        <w:rPr>
          <w:i/>
        </w:rPr>
        <w:tab/>
      </w:r>
      <w:r>
        <w:rPr>
          <w:i/>
        </w:rPr>
        <w:tab/>
      </w:r>
      <w:r>
        <w:rPr>
          <w:i/>
        </w:rPr>
        <w:tab/>
      </w:r>
      <w:r>
        <w:rPr>
          <w:i/>
        </w:rPr>
        <w:tab/>
        <w:t>Source: vivo</w:t>
      </w:r>
    </w:p>
    <w:p w14:paraId="5DC80CD2" w14:textId="77777777" w:rsidR="00031805" w:rsidRDefault="00031805" w:rsidP="00031805">
      <w:pPr>
        <w:rPr>
          <w:color w:val="808080"/>
        </w:rPr>
      </w:pPr>
      <w:r>
        <w:rPr>
          <w:color w:val="808080"/>
        </w:rPr>
        <w:t>(Replaces C1-213266)</w:t>
      </w:r>
    </w:p>
    <w:p w14:paraId="4C6CB2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0FEFA" w14:textId="49FC9793" w:rsidR="00031805" w:rsidRDefault="00031805" w:rsidP="00031805">
      <w:pPr>
        <w:rPr>
          <w:rFonts w:ascii="Arial" w:hAnsi="Arial" w:cs="Arial"/>
          <w:b/>
          <w:sz w:val="24"/>
        </w:rPr>
      </w:pPr>
      <w:r>
        <w:rPr>
          <w:rFonts w:ascii="Arial" w:hAnsi="Arial" w:cs="Arial"/>
          <w:b/>
          <w:color w:val="0000FF"/>
          <w:sz w:val="24"/>
        </w:rPr>
        <w:t>C1-213854</w:t>
      </w:r>
      <w:r>
        <w:rPr>
          <w:rFonts w:ascii="Arial" w:hAnsi="Arial" w:cs="Arial"/>
          <w:b/>
          <w:color w:val="0000FF"/>
          <w:sz w:val="24"/>
        </w:rPr>
        <w:tab/>
      </w:r>
      <w:r>
        <w:rPr>
          <w:rFonts w:ascii="Arial" w:hAnsi="Arial" w:cs="Arial"/>
          <w:b/>
          <w:sz w:val="24"/>
        </w:rPr>
        <w:t>Update of registration procedure for SNPN case</w:t>
      </w:r>
    </w:p>
    <w:p w14:paraId="2F8BD2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CR-3258  rev 1 Cat: B (Rel-17)</w:t>
      </w:r>
      <w:r>
        <w:rPr>
          <w:i/>
        </w:rPr>
        <w:br/>
      </w:r>
      <w:r>
        <w:rPr>
          <w:i/>
        </w:rPr>
        <w:br/>
      </w:r>
      <w:r>
        <w:rPr>
          <w:i/>
        </w:rPr>
        <w:tab/>
      </w:r>
      <w:r>
        <w:rPr>
          <w:i/>
        </w:rPr>
        <w:tab/>
      </w:r>
      <w:r>
        <w:rPr>
          <w:i/>
        </w:rPr>
        <w:tab/>
      </w:r>
      <w:r>
        <w:rPr>
          <w:i/>
        </w:rPr>
        <w:tab/>
      </w:r>
      <w:r>
        <w:rPr>
          <w:i/>
        </w:rPr>
        <w:tab/>
        <w:t>Source: vivo</w:t>
      </w:r>
    </w:p>
    <w:p w14:paraId="698D73E3" w14:textId="77777777" w:rsidR="00031805" w:rsidRDefault="00031805" w:rsidP="00031805">
      <w:pPr>
        <w:rPr>
          <w:color w:val="808080"/>
        </w:rPr>
      </w:pPr>
      <w:r>
        <w:rPr>
          <w:color w:val="808080"/>
        </w:rPr>
        <w:t>(Replaces C1-213259)</w:t>
      </w:r>
    </w:p>
    <w:p w14:paraId="4FF282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FC7DA" w14:textId="4DA8AB5B" w:rsidR="00031805" w:rsidRDefault="00031805" w:rsidP="00031805">
      <w:pPr>
        <w:rPr>
          <w:rFonts w:ascii="Arial" w:hAnsi="Arial" w:cs="Arial"/>
          <w:b/>
          <w:sz w:val="24"/>
        </w:rPr>
      </w:pPr>
      <w:r>
        <w:rPr>
          <w:rFonts w:ascii="Arial" w:hAnsi="Arial" w:cs="Arial"/>
          <w:b/>
          <w:color w:val="0000FF"/>
          <w:sz w:val="24"/>
        </w:rPr>
        <w:t>C1-213855</w:t>
      </w:r>
      <w:r>
        <w:rPr>
          <w:rFonts w:ascii="Arial" w:hAnsi="Arial" w:cs="Arial"/>
          <w:b/>
          <w:color w:val="0000FF"/>
          <w:sz w:val="24"/>
        </w:rPr>
        <w:tab/>
      </w:r>
      <w:r>
        <w:rPr>
          <w:rFonts w:ascii="Arial" w:hAnsi="Arial" w:cs="Arial"/>
          <w:b/>
          <w:sz w:val="24"/>
        </w:rPr>
        <w:t>The usage of the last visited registered TAI</w:t>
      </w:r>
    </w:p>
    <w:p w14:paraId="115448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CR-3259  rev 1 Cat: C (Rel-17)</w:t>
      </w:r>
      <w:r>
        <w:rPr>
          <w:i/>
        </w:rPr>
        <w:br/>
      </w:r>
      <w:r>
        <w:rPr>
          <w:i/>
        </w:rPr>
        <w:br/>
      </w:r>
      <w:r>
        <w:rPr>
          <w:i/>
        </w:rPr>
        <w:tab/>
      </w:r>
      <w:r>
        <w:rPr>
          <w:i/>
        </w:rPr>
        <w:tab/>
      </w:r>
      <w:r>
        <w:rPr>
          <w:i/>
        </w:rPr>
        <w:tab/>
      </w:r>
      <w:r>
        <w:rPr>
          <w:i/>
        </w:rPr>
        <w:tab/>
      </w:r>
      <w:r>
        <w:rPr>
          <w:i/>
        </w:rPr>
        <w:tab/>
        <w:t>Source: vivo</w:t>
      </w:r>
    </w:p>
    <w:p w14:paraId="7B84FEB9" w14:textId="77777777" w:rsidR="00031805" w:rsidRDefault="00031805" w:rsidP="00031805">
      <w:pPr>
        <w:rPr>
          <w:color w:val="808080"/>
        </w:rPr>
      </w:pPr>
      <w:r>
        <w:rPr>
          <w:color w:val="808080"/>
        </w:rPr>
        <w:t>(Replaces C1-213260)</w:t>
      </w:r>
    </w:p>
    <w:p w14:paraId="178E08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2B3E0" w14:textId="335864AE" w:rsidR="00031805" w:rsidRDefault="00031805" w:rsidP="00031805">
      <w:pPr>
        <w:rPr>
          <w:rFonts w:ascii="Arial" w:hAnsi="Arial" w:cs="Arial"/>
          <w:b/>
          <w:sz w:val="24"/>
        </w:rPr>
      </w:pPr>
      <w:r>
        <w:rPr>
          <w:rFonts w:ascii="Arial" w:hAnsi="Arial" w:cs="Arial"/>
          <w:b/>
          <w:color w:val="0000FF"/>
          <w:sz w:val="24"/>
        </w:rPr>
        <w:t>C1-213856</w:t>
      </w:r>
      <w:r>
        <w:rPr>
          <w:rFonts w:ascii="Arial" w:hAnsi="Arial" w:cs="Arial"/>
          <w:b/>
          <w:color w:val="0000FF"/>
          <w:sz w:val="24"/>
        </w:rPr>
        <w:tab/>
      </w:r>
      <w:r>
        <w:rPr>
          <w:rFonts w:ascii="Arial" w:hAnsi="Arial" w:cs="Arial"/>
          <w:b/>
          <w:sz w:val="24"/>
        </w:rPr>
        <w:t>support of the default configured NSSAI in the SNPN</w:t>
      </w:r>
    </w:p>
    <w:p w14:paraId="6262B4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CR-3260  rev 1 Cat: B (Rel-17)</w:t>
      </w:r>
      <w:r>
        <w:rPr>
          <w:i/>
        </w:rPr>
        <w:br/>
      </w:r>
      <w:r>
        <w:rPr>
          <w:i/>
        </w:rPr>
        <w:br/>
      </w:r>
      <w:r>
        <w:rPr>
          <w:i/>
        </w:rPr>
        <w:tab/>
      </w:r>
      <w:r>
        <w:rPr>
          <w:i/>
        </w:rPr>
        <w:tab/>
      </w:r>
      <w:r>
        <w:rPr>
          <w:i/>
        </w:rPr>
        <w:tab/>
      </w:r>
      <w:r>
        <w:rPr>
          <w:i/>
        </w:rPr>
        <w:tab/>
      </w:r>
      <w:r>
        <w:rPr>
          <w:i/>
        </w:rPr>
        <w:tab/>
        <w:t>Source: vivo</w:t>
      </w:r>
    </w:p>
    <w:p w14:paraId="4D1273FA" w14:textId="77777777" w:rsidR="00031805" w:rsidRDefault="00031805" w:rsidP="00031805">
      <w:pPr>
        <w:rPr>
          <w:color w:val="808080"/>
        </w:rPr>
      </w:pPr>
      <w:r>
        <w:rPr>
          <w:color w:val="808080"/>
        </w:rPr>
        <w:t>(Replaces C1-213261)</w:t>
      </w:r>
    </w:p>
    <w:p w14:paraId="7D2B21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B349C" w14:textId="5CDE5A46" w:rsidR="00031805" w:rsidRDefault="00031805" w:rsidP="00031805">
      <w:pPr>
        <w:rPr>
          <w:rFonts w:ascii="Arial" w:hAnsi="Arial" w:cs="Arial"/>
          <w:b/>
          <w:sz w:val="24"/>
        </w:rPr>
      </w:pPr>
      <w:r>
        <w:rPr>
          <w:rFonts w:ascii="Arial" w:hAnsi="Arial" w:cs="Arial"/>
          <w:b/>
          <w:color w:val="0000FF"/>
          <w:sz w:val="24"/>
        </w:rPr>
        <w:t>C1-213857</w:t>
      </w:r>
      <w:r>
        <w:rPr>
          <w:rFonts w:ascii="Arial" w:hAnsi="Arial" w:cs="Arial"/>
          <w:b/>
          <w:color w:val="0000FF"/>
          <w:sz w:val="24"/>
        </w:rPr>
        <w:tab/>
      </w:r>
      <w:r>
        <w:rPr>
          <w:rFonts w:ascii="Arial" w:hAnsi="Arial" w:cs="Arial"/>
          <w:b/>
          <w:sz w:val="24"/>
        </w:rPr>
        <w:t>De-registration for SNPN onboarding registered UE</w:t>
      </w:r>
    </w:p>
    <w:p w14:paraId="1913F6D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CR-3266  rev 1 Cat: B (Rel-17)</w:t>
      </w:r>
      <w:r>
        <w:rPr>
          <w:i/>
        </w:rPr>
        <w:br/>
      </w:r>
      <w:r>
        <w:rPr>
          <w:i/>
        </w:rPr>
        <w:br/>
      </w:r>
      <w:r>
        <w:rPr>
          <w:i/>
        </w:rPr>
        <w:tab/>
      </w:r>
      <w:r>
        <w:rPr>
          <w:i/>
        </w:rPr>
        <w:tab/>
      </w:r>
      <w:r>
        <w:rPr>
          <w:i/>
        </w:rPr>
        <w:tab/>
      </w:r>
      <w:r>
        <w:rPr>
          <w:i/>
        </w:rPr>
        <w:tab/>
      </w:r>
      <w:r>
        <w:rPr>
          <w:i/>
        </w:rPr>
        <w:tab/>
        <w:t>Source: vivo</w:t>
      </w:r>
    </w:p>
    <w:p w14:paraId="4C0E8887" w14:textId="77777777" w:rsidR="00031805" w:rsidRDefault="00031805" w:rsidP="00031805">
      <w:pPr>
        <w:rPr>
          <w:color w:val="808080"/>
        </w:rPr>
      </w:pPr>
      <w:r>
        <w:rPr>
          <w:color w:val="808080"/>
        </w:rPr>
        <w:t>(Replaces C1-213271)</w:t>
      </w:r>
    </w:p>
    <w:p w14:paraId="00F7D4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A122F" w14:textId="11749E08" w:rsidR="00031805" w:rsidRDefault="00031805" w:rsidP="00031805">
      <w:pPr>
        <w:rPr>
          <w:rFonts w:ascii="Arial" w:hAnsi="Arial" w:cs="Arial"/>
          <w:b/>
          <w:sz w:val="24"/>
        </w:rPr>
      </w:pPr>
      <w:r>
        <w:rPr>
          <w:rFonts w:ascii="Arial" w:hAnsi="Arial" w:cs="Arial"/>
          <w:b/>
          <w:color w:val="0000FF"/>
          <w:sz w:val="24"/>
        </w:rPr>
        <w:t>C1-213875</w:t>
      </w:r>
      <w:r>
        <w:rPr>
          <w:rFonts w:ascii="Arial" w:hAnsi="Arial" w:cs="Arial"/>
          <w:b/>
          <w:color w:val="0000FF"/>
          <w:sz w:val="24"/>
        </w:rPr>
        <w:tab/>
      </w:r>
      <w:r>
        <w:rPr>
          <w:rFonts w:ascii="Arial" w:hAnsi="Arial" w:cs="Arial"/>
          <w:b/>
          <w:sz w:val="24"/>
        </w:rPr>
        <w:t>Onboarding in SNPN - initial registration</w:t>
      </w:r>
    </w:p>
    <w:p w14:paraId="555429F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CR-3203  rev 1 Cat: B (Rel-17)</w:t>
      </w:r>
      <w:r>
        <w:rPr>
          <w:i/>
        </w:rPr>
        <w:br/>
      </w:r>
      <w:r>
        <w:rPr>
          <w:i/>
        </w:rPr>
        <w:br/>
      </w:r>
      <w:r>
        <w:rPr>
          <w:i/>
        </w:rPr>
        <w:tab/>
      </w:r>
      <w:r>
        <w:rPr>
          <w:i/>
        </w:rPr>
        <w:tab/>
      </w:r>
      <w:r>
        <w:rPr>
          <w:i/>
        </w:rPr>
        <w:tab/>
      </w:r>
      <w:r>
        <w:rPr>
          <w:i/>
        </w:rPr>
        <w:tab/>
      </w:r>
      <w:r>
        <w:rPr>
          <w:i/>
        </w:rPr>
        <w:tab/>
        <w:t>Source: Ericsson, Nokia, Nokia Shanghai Bell / Ivo</w:t>
      </w:r>
    </w:p>
    <w:p w14:paraId="3A81867B" w14:textId="77777777" w:rsidR="00031805" w:rsidRDefault="00031805" w:rsidP="00031805">
      <w:pPr>
        <w:rPr>
          <w:color w:val="808080"/>
        </w:rPr>
      </w:pPr>
      <w:r>
        <w:rPr>
          <w:color w:val="808080"/>
        </w:rPr>
        <w:t>(Replaces C1-213017)</w:t>
      </w:r>
    </w:p>
    <w:p w14:paraId="0BA7D4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F4E1B" w14:textId="008682DB" w:rsidR="00031805" w:rsidRDefault="00031805" w:rsidP="00031805">
      <w:pPr>
        <w:rPr>
          <w:rFonts w:ascii="Arial" w:hAnsi="Arial" w:cs="Arial"/>
          <w:b/>
          <w:sz w:val="24"/>
        </w:rPr>
      </w:pPr>
      <w:r>
        <w:rPr>
          <w:rFonts w:ascii="Arial" w:hAnsi="Arial" w:cs="Arial"/>
          <w:b/>
          <w:color w:val="0000FF"/>
          <w:sz w:val="24"/>
        </w:rPr>
        <w:t>C1-213877</w:t>
      </w:r>
      <w:r>
        <w:rPr>
          <w:rFonts w:ascii="Arial" w:hAnsi="Arial" w:cs="Arial"/>
          <w:b/>
          <w:color w:val="0000FF"/>
          <w:sz w:val="24"/>
        </w:rPr>
        <w:tab/>
      </w:r>
      <w:r>
        <w:rPr>
          <w:rFonts w:ascii="Arial" w:hAnsi="Arial" w:cs="Arial"/>
          <w:b/>
          <w:sz w:val="24"/>
        </w:rPr>
        <w:t>Onboarding in SNPN - slicing in initial registration</w:t>
      </w:r>
    </w:p>
    <w:p w14:paraId="52DA05B0"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CR-3204  rev 1 Cat: B (Rel-17)</w:t>
      </w:r>
      <w:r>
        <w:rPr>
          <w:i/>
        </w:rPr>
        <w:br/>
      </w:r>
      <w:r>
        <w:rPr>
          <w:i/>
        </w:rPr>
        <w:br/>
      </w:r>
      <w:r>
        <w:rPr>
          <w:i/>
        </w:rPr>
        <w:tab/>
      </w:r>
      <w:r>
        <w:rPr>
          <w:i/>
        </w:rPr>
        <w:tab/>
      </w:r>
      <w:r>
        <w:rPr>
          <w:i/>
        </w:rPr>
        <w:tab/>
      </w:r>
      <w:r>
        <w:rPr>
          <w:i/>
        </w:rPr>
        <w:tab/>
      </w:r>
      <w:r>
        <w:rPr>
          <w:i/>
        </w:rPr>
        <w:tab/>
        <w:t>Source: Ericsson / Ivo</w:t>
      </w:r>
    </w:p>
    <w:p w14:paraId="09B67AD9" w14:textId="77777777" w:rsidR="00031805" w:rsidRDefault="00031805" w:rsidP="00031805">
      <w:pPr>
        <w:rPr>
          <w:color w:val="808080"/>
        </w:rPr>
      </w:pPr>
      <w:r>
        <w:rPr>
          <w:color w:val="808080"/>
        </w:rPr>
        <w:t>(Replaces C1-213018)</w:t>
      </w:r>
    </w:p>
    <w:p w14:paraId="366252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6C1BB" w14:textId="4C6270CE" w:rsidR="00031805" w:rsidRDefault="00031805" w:rsidP="00031805">
      <w:pPr>
        <w:rPr>
          <w:rFonts w:ascii="Arial" w:hAnsi="Arial" w:cs="Arial"/>
          <w:b/>
          <w:sz w:val="24"/>
        </w:rPr>
      </w:pPr>
      <w:r>
        <w:rPr>
          <w:rFonts w:ascii="Arial" w:hAnsi="Arial" w:cs="Arial"/>
          <w:b/>
          <w:color w:val="0000FF"/>
          <w:sz w:val="24"/>
        </w:rPr>
        <w:t>C1-213881</w:t>
      </w:r>
      <w:r>
        <w:rPr>
          <w:rFonts w:ascii="Arial" w:hAnsi="Arial" w:cs="Arial"/>
          <w:b/>
          <w:color w:val="0000FF"/>
          <w:sz w:val="24"/>
        </w:rPr>
        <w:tab/>
      </w:r>
      <w:r>
        <w:rPr>
          <w:rFonts w:ascii="Arial" w:hAnsi="Arial" w:cs="Arial"/>
          <w:b/>
          <w:sz w:val="24"/>
        </w:rPr>
        <w:t>Reject handling of registration for SNPN onboarding</w:t>
      </w:r>
    </w:p>
    <w:p w14:paraId="118903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Ericsson, vivo, </w:t>
      </w:r>
      <w:proofErr w:type="spellStart"/>
      <w:r>
        <w:rPr>
          <w:i/>
        </w:rPr>
        <w:t>InterDigital</w:t>
      </w:r>
      <w:proofErr w:type="spellEnd"/>
      <w:r>
        <w:rPr>
          <w:i/>
        </w:rPr>
        <w:t>/Lin</w:t>
      </w:r>
    </w:p>
    <w:p w14:paraId="485C8FC6" w14:textId="77777777" w:rsidR="00031805" w:rsidRDefault="00031805" w:rsidP="00031805">
      <w:pPr>
        <w:rPr>
          <w:color w:val="808080"/>
        </w:rPr>
      </w:pPr>
      <w:r>
        <w:rPr>
          <w:color w:val="808080"/>
        </w:rPr>
        <w:t>(Replaces C1-213383)</w:t>
      </w:r>
    </w:p>
    <w:p w14:paraId="447985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E61DA" w14:textId="16E9A26C" w:rsidR="00031805" w:rsidRDefault="00031805" w:rsidP="00031805">
      <w:pPr>
        <w:rPr>
          <w:rFonts w:ascii="Arial" w:hAnsi="Arial" w:cs="Arial"/>
          <w:b/>
          <w:sz w:val="24"/>
        </w:rPr>
      </w:pPr>
      <w:r>
        <w:rPr>
          <w:rFonts w:ascii="Arial" w:hAnsi="Arial" w:cs="Arial"/>
          <w:b/>
          <w:color w:val="0000FF"/>
          <w:sz w:val="24"/>
        </w:rPr>
        <w:t>C1-213882</w:t>
      </w:r>
      <w:r>
        <w:rPr>
          <w:rFonts w:ascii="Arial" w:hAnsi="Arial" w:cs="Arial"/>
          <w:b/>
          <w:color w:val="0000FF"/>
          <w:sz w:val="24"/>
        </w:rPr>
        <w:tab/>
      </w:r>
      <w:r>
        <w:rPr>
          <w:rFonts w:ascii="Arial" w:hAnsi="Arial" w:cs="Arial"/>
          <w:b/>
          <w:sz w:val="24"/>
        </w:rPr>
        <w:t>Slice handling in registration for SNPN onboarding</w:t>
      </w:r>
    </w:p>
    <w:p w14:paraId="5E31E18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Nokia Shanghai Bell/Lin</w:t>
      </w:r>
    </w:p>
    <w:p w14:paraId="01B1B37B" w14:textId="77777777" w:rsidR="00031805" w:rsidRDefault="00031805" w:rsidP="00031805">
      <w:pPr>
        <w:rPr>
          <w:color w:val="808080"/>
        </w:rPr>
      </w:pPr>
      <w:r>
        <w:rPr>
          <w:color w:val="808080"/>
        </w:rPr>
        <w:t>(Replaces C1-213384)</w:t>
      </w:r>
    </w:p>
    <w:p w14:paraId="221DA2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8CAB9" w14:textId="185D5F35" w:rsidR="00031805" w:rsidRDefault="00031805" w:rsidP="00031805">
      <w:pPr>
        <w:rPr>
          <w:rFonts w:ascii="Arial" w:hAnsi="Arial" w:cs="Arial"/>
          <w:b/>
          <w:sz w:val="24"/>
        </w:rPr>
      </w:pPr>
      <w:r>
        <w:rPr>
          <w:rFonts w:ascii="Arial" w:hAnsi="Arial" w:cs="Arial"/>
          <w:b/>
          <w:color w:val="0000FF"/>
          <w:sz w:val="24"/>
        </w:rPr>
        <w:t>C1-213883</w:t>
      </w:r>
      <w:r>
        <w:rPr>
          <w:rFonts w:ascii="Arial" w:hAnsi="Arial" w:cs="Arial"/>
          <w:b/>
          <w:color w:val="0000FF"/>
          <w:sz w:val="24"/>
        </w:rPr>
        <w:tab/>
      </w:r>
      <w:r>
        <w:rPr>
          <w:rFonts w:ascii="Arial" w:hAnsi="Arial" w:cs="Arial"/>
          <w:b/>
          <w:sz w:val="24"/>
        </w:rPr>
        <w:t>De-registration for SNPN onboarding registered UE</w:t>
      </w:r>
    </w:p>
    <w:p w14:paraId="01D0548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CR-3321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61B0A603" w14:textId="77777777" w:rsidR="00031805" w:rsidRDefault="00031805" w:rsidP="00031805">
      <w:pPr>
        <w:rPr>
          <w:color w:val="808080"/>
        </w:rPr>
      </w:pPr>
      <w:r>
        <w:rPr>
          <w:color w:val="808080"/>
        </w:rPr>
        <w:t>(Replaces C1-213385)</w:t>
      </w:r>
    </w:p>
    <w:p w14:paraId="39005C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A445A" w14:textId="5507C93E" w:rsidR="00031805" w:rsidRDefault="00031805" w:rsidP="00031805">
      <w:pPr>
        <w:rPr>
          <w:rFonts w:ascii="Arial" w:hAnsi="Arial" w:cs="Arial"/>
          <w:b/>
          <w:sz w:val="24"/>
        </w:rPr>
      </w:pPr>
      <w:r>
        <w:rPr>
          <w:rFonts w:ascii="Arial" w:hAnsi="Arial" w:cs="Arial"/>
          <w:b/>
          <w:color w:val="0000FF"/>
          <w:sz w:val="24"/>
        </w:rPr>
        <w:t>C1-213884</w:t>
      </w:r>
      <w:r>
        <w:rPr>
          <w:rFonts w:ascii="Arial" w:hAnsi="Arial" w:cs="Arial"/>
          <w:b/>
          <w:color w:val="0000FF"/>
          <w:sz w:val="24"/>
        </w:rPr>
        <w:tab/>
      </w:r>
      <w:r>
        <w:rPr>
          <w:rFonts w:ascii="Arial" w:hAnsi="Arial" w:cs="Arial"/>
          <w:b/>
          <w:sz w:val="24"/>
        </w:rPr>
        <w:t>DNN/S-NSSAI providing in PDU session establishment for SNPN onboarding</w:t>
      </w:r>
    </w:p>
    <w:p w14:paraId="16DE8D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6145A23C" w14:textId="77777777" w:rsidR="00031805" w:rsidRDefault="00031805" w:rsidP="00031805">
      <w:pPr>
        <w:rPr>
          <w:color w:val="808080"/>
        </w:rPr>
      </w:pPr>
      <w:r>
        <w:rPr>
          <w:color w:val="808080"/>
        </w:rPr>
        <w:t>(Replaces C1-213386)</w:t>
      </w:r>
    </w:p>
    <w:p w14:paraId="50BAC9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20BF" w14:textId="7BD622FA" w:rsidR="00031805" w:rsidRDefault="00031805" w:rsidP="00031805">
      <w:pPr>
        <w:rPr>
          <w:rFonts w:ascii="Arial" w:hAnsi="Arial" w:cs="Arial"/>
          <w:b/>
          <w:sz w:val="24"/>
        </w:rPr>
      </w:pPr>
      <w:r>
        <w:rPr>
          <w:rFonts w:ascii="Arial" w:hAnsi="Arial" w:cs="Arial"/>
          <w:b/>
          <w:color w:val="0000FF"/>
          <w:sz w:val="24"/>
        </w:rPr>
        <w:t>C1-213885</w:t>
      </w:r>
      <w:r>
        <w:rPr>
          <w:rFonts w:ascii="Arial" w:hAnsi="Arial" w:cs="Arial"/>
          <w:b/>
          <w:color w:val="0000FF"/>
          <w:sz w:val="24"/>
        </w:rPr>
        <w:tab/>
      </w:r>
      <w:r>
        <w:rPr>
          <w:rFonts w:ascii="Arial" w:hAnsi="Arial" w:cs="Arial"/>
          <w:b/>
          <w:sz w:val="24"/>
        </w:rPr>
        <w:t>PVS information providing in PDU session establishment for onboarding</w:t>
      </w:r>
    </w:p>
    <w:p w14:paraId="37BB7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CR-3323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5B3537F0" w14:textId="77777777" w:rsidR="00031805" w:rsidRDefault="00031805" w:rsidP="00031805">
      <w:pPr>
        <w:rPr>
          <w:color w:val="808080"/>
        </w:rPr>
      </w:pPr>
      <w:r>
        <w:rPr>
          <w:color w:val="808080"/>
        </w:rPr>
        <w:t>(Replaces C1-213387)</w:t>
      </w:r>
    </w:p>
    <w:p w14:paraId="3033E7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8C568" w14:textId="0BB31E11" w:rsidR="00031805" w:rsidRDefault="00031805" w:rsidP="00031805">
      <w:pPr>
        <w:rPr>
          <w:rFonts w:ascii="Arial" w:hAnsi="Arial" w:cs="Arial"/>
          <w:b/>
          <w:sz w:val="24"/>
        </w:rPr>
      </w:pPr>
      <w:r>
        <w:rPr>
          <w:rFonts w:ascii="Arial" w:hAnsi="Arial" w:cs="Arial"/>
          <w:b/>
          <w:color w:val="0000FF"/>
          <w:sz w:val="24"/>
        </w:rPr>
        <w:lastRenderedPageBreak/>
        <w:t>C1-213886</w:t>
      </w:r>
      <w:r>
        <w:rPr>
          <w:rFonts w:ascii="Arial" w:hAnsi="Arial" w:cs="Arial"/>
          <w:b/>
          <w:color w:val="0000FF"/>
          <w:sz w:val="24"/>
        </w:rPr>
        <w:tab/>
      </w:r>
      <w:r>
        <w:rPr>
          <w:rFonts w:ascii="Arial" w:hAnsi="Arial" w:cs="Arial"/>
          <w:b/>
          <w:sz w:val="24"/>
        </w:rPr>
        <w:t>PVS information providing in PDU session establishment for onboarding</w:t>
      </w:r>
    </w:p>
    <w:p w14:paraId="0C4752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740FD86B" w14:textId="77777777" w:rsidR="00031805" w:rsidRDefault="00031805" w:rsidP="00031805">
      <w:pPr>
        <w:rPr>
          <w:color w:val="808080"/>
        </w:rPr>
      </w:pPr>
      <w:r>
        <w:rPr>
          <w:color w:val="808080"/>
        </w:rPr>
        <w:t>(Replaces C1-213388)</w:t>
      </w:r>
    </w:p>
    <w:p w14:paraId="516515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5219A" w14:textId="42092EBE" w:rsidR="00031805" w:rsidRDefault="00031805" w:rsidP="00031805">
      <w:pPr>
        <w:rPr>
          <w:rFonts w:ascii="Arial" w:hAnsi="Arial" w:cs="Arial"/>
          <w:b/>
          <w:sz w:val="24"/>
        </w:rPr>
      </w:pPr>
      <w:r>
        <w:rPr>
          <w:rFonts w:ascii="Arial" w:hAnsi="Arial" w:cs="Arial"/>
          <w:b/>
          <w:color w:val="0000FF"/>
          <w:sz w:val="24"/>
        </w:rPr>
        <w:t>C1-213894</w:t>
      </w:r>
      <w:r>
        <w:rPr>
          <w:rFonts w:ascii="Arial" w:hAnsi="Arial" w:cs="Arial"/>
          <w:b/>
          <w:color w:val="0000FF"/>
          <w:sz w:val="24"/>
        </w:rPr>
        <w:tab/>
      </w:r>
      <w:r>
        <w:rPr>
          <w:rFonts w:ascii="Arial" w:hAnsi="Arial" w:cs="Arial"/>
          <w:b/>
          <w:sz w:val="24"/>
        </w:rPr>
        <w:t xml:space="preserve">SNPN selection for </w:t>
      </w:r>
      <w:proofErr w:type="spellStart"/>
      <w:r>
        <w:rPr>
          <w:rFonts w:ascii="Arial" w:hAnsi="Arial" w:cs="Arial"/>
          <w:b/>
          <w:sz w:val="24"/>
        </w:rPr>
        <w:t>vocie</w:t>
      </w:r>
      <w:proofErr w:type="spellEnd"/>
      <w:r>
        <w:rPr>
          <w:rFonts w:ascii="Arial" w:hAnsi="Arial" w:cs="Arial"/>
          <w:b/>
          <w:sz w:val="24"/>
        </w:rPr>
        <w:t xml:space="preserve"> centric UE</w:t>
      </w:r>
    </w:p>
    <w:p w14:paraId="302292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CR-0713  rev 1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Nokia, Nokia Shanghai Bell</w:t>
      </w:r>
    </w:p>
    <w:p w14:paraId="588874C3" w14:textId="77777777" w:rsidR="00031805" w:rsidRDefault="00031805" w:rsidP="00031805">
      <w:pPr>
        <w:rPr>
          <w:color w:val="808080"/>
        </w:rPr>
      </w:pPr>
      <w:r>
        <w:rPr>
          <w:color w:val="808080"/>
        </w:rPr>
        <w:t>(Replaces C1-213087)</w:t>
      </w:r>
    </w:p>
    <w:p w14:paraId="4425D0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309E9" w14:textId="21BE3324" w:rsidR="00031805" w:rsidRDefault="00031805" w:rsidP="00031805">
      <w:pPr>
        <w:rPr>
          <w:rFonts w:ascii="Arial" w:hAnsi="Arial" w:cs="Arial"/>
          <w:b/>
          <w:sz w:val="24"/>
        </w:rPr>
      </w:pPr>
      <w:r>
        <w:rPr>
          <w:rFonts w:ascii="Arial" w:hAnsi="Arial" w:cs="Arial"/>
          <w:b/>
          <w:color w:val="0000FF"/>
          <w:sz w:val="24"/>
        </w:rPr>
        <w:t>C1-213902</w:t>
      </w:r>
      <w:r>
        <w:rPr>
          <w:rFonts w:ascii="Arial" w:hAnsi="Arial" w:cs="Arial"/>
          <w:b/>
          <w:color w:val="0000FF"/>
          <w:sz w:val="24"/>
        </w:rPr>
        <w:tab/>
      </w:r>
      <w:r>
        <w:rPr>
          <w:rFonts w:ascii="Arial" w:hAnsi="Arial" w:cs="Arial"/>
          <w:b/>
          <w:sz w:val="24"/>
        </w:rPr>
        <w:t>Mobility registration update upon entering a new SNPN</w:t>
      </w:r>
    </w:p>
    <w:p w14:paraId="1B1CA21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CR-0710  rev 1 Cat: B (Rel-17)</w:t>
      </w:r>
      <w:r>
        <w:rPr>
          <w:i/>
        </w:rPr>
        <w:br/>
      </w:r>
      <w:r>
        <w:rPr>
          <w:i/>
        </w:rPr>
        <w:br/>
      </w:r>
      <w:r>
        <w:rPr>
          <w:i/>
        </w:rPr>
        <w:tab/>
      </w:r>
      <w:r>
        <w:rPr>
          <w:i/>
        </w:rPr>
        <w:tab/>
      </w:r>
      <w:r>
        <w:rPr>
          <w:i/>
        </w:rPr>
        <w:tab/>
      </w:r>
      <w:r>
        <w:rPr>
          <w:i/>
        </w:rPr>
        <w:tab/>
      </w:r>
      <w:r>
        <w:rPr>
          <w:i/>
        </w:rPr>
        <w:tab/>
        <w:t>Source: Ericsson, Nokia, Nokia Shanghai Bell / Ivo</w:t>
      </w:r>
    </w:p>
    <w:p w14:paraId="4CCF6306" w14:textId="77777777" w:rsidR="00031805" w:rsidRDefault="00031805" w:rsidP="00031805">
      <w:pPr>
        <w:rPr>
          <w:color w:val="808080"/>
        </w:rPr>
      </w:pPr>
      <w:r>
        <w:rPr>
          <w:color w:val="808080"/>
        </w:rPr>
        <w:t>(Replaces C1-213026)</w:t>
      </w:r>
    </w:p>
    <w:p w14:paraId="412E74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CAF5E" w14:textId="3EE3274D" w:rsidR="00031805" w:rsidRDefault="00031805" w:rsidP="00031805">
      <w:pPr>
        <w:rPr>
          <w:rFonts w:ascii="Arial" w:hAnsi="Arial" w:cs="Arial"/>
          <w:b/>
          <w:sz w:val="24"/>
        </w:rPr>
      </w:pPr>
      <w:r>
        <w:rPr>
          <w:rFonts w:ascii="Arial" w:hAnsi="Arial" w:cs="Arial"/>
          <w:b/>
          <w:color w:val="0000FF"/>
          <w:sz w:val="24"/>
        </w:rPr>
        <w:t>C1-213918</w:t>
      </w:r>
      <w:r>
        <w:rPr>
          <w:rFonts w:ascii="Arial" w:hAnsi="Arial" w:cs="Arial"/>
          <w:b/>
          <w:color w:val="0000FF"/>
          <w:sz w:val="24"/>
        </w:rPr>
        <w:tab/>
      </w:r>
      <w:r>
        <w:rPr>
          <w:rFonts w:ascii="Arial" w:hAnsi="Arial" w:cs="Arial"/>
          <w:b/>
          <w:sz w:val="24"/>
        </w:rPr>
        <w:t>Onboarding in SNPN - mobility registration update</w:t>
      </w:r>
    </w:p>
    <w:p w14:paraId="0EF9B22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CR-3211  rev 1 Cat: B (Rel-17)</w:t>
      </w:r>
      <w:r>
        <w:rPr>
          <w:i/>
        </w:rPr>
        <w:br/>
      </w:r>
      <w:r>
        <w:rPr>
          <w:i/>
        </w:rPr>
        <w:br/>
      </w:r>
      <w:r>
        <w:rPr>
          <w:i/>
        </w:rPr>
        <w:tab/>
      </w:r>
      <w:r>
        <w:rPr>
          <w:i/>
        </w:rPr>
        <w:tab/>
      </w:r>
      <w:r>
        <w:rPr>
          <w:i/>
        </w:rPr>
        <w:tab/>
      </w:r>
      <w:r>
        <w:rPr>
          <w:i/>
        </w:rPr>
        <w:tab/>
      </w:r>
      <w:r>
        <w:rPr>
          <w:i/>
        </w:rPr>
        <w:tab/>
        <w:t>Source: Ericsson / Ivo</w:t>
      </w:r>
    </w:p>
    <w:p w14:paraId="3F02E219" w14:textId="77777777" w:rsidR="00031805" w:rsidRDefault="00031805" w:rsidP="00031805">
      <w:pPr>
        <w:rPr>
          <w:color w:val="808080"/>
        </w:rPr>
      </w:pPr>
      <w:r>
        <w:rPr>
          <w:color w:val="808080"/>
        </w:rPr>
        <w:t>(Replaces C1-213037)</w:t>
      </w:r>
    </w:p>
    <w:p w14:paraId="311BA6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78F1D" w14:textId="40BA3BF6" w:rsidR="00031805" w:rsidRDefault="00031805" w:rsidP="00031805">
      <w:pPr>
        <w:rPr>
          <w:rFonts w:ascii="Arial" w:hAnsi="Arial" w:cs="Arial"/>
          <w:b/>
          <w:sz w:val="24"/>
        </w:rPr>
      </w:pPr>
      <w:r>
        <w:rPr>
          <w:rFonts w:ascii="Arial" w:hAnsi="Arial" w:cs="Arial"/>
          <w:b/>
          <w:color w:val="0000FF"/>
          <w:sz w:val="24"/>
        </w:rPr>
        <w:t>C1-213923</w:t>
      </w:r>
      <w:r>
        <w:rPr>
          <w:rFonts w:ascii="Arial" w:hAnsi="Arial" w:cs="Arial"/>
          <w:b/>
          <w:color w:val="0000FF"/>
          <w:sz w:val="24"/>
        </w:rPr>
        <w:tab/>
      </w:r>
      <w:r>
        <w:rPr>
          <w:rFonts w:ascii="Arial" w:hAnsi="Arial" w:cs="Arial"/>
          <w:b/>
          <w:sz w:val="24"/>
        </w:rPr>
        <w:t>Emergency numbers in SNPN</w:t>
      </w:r>
    </w:p>
    <w:p w14:paraId="407239D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CR-3275  rev 1 Cat: F (Rel-17)</w:t>
      </w:r>
      <w:r>
        <w:rPr>
          <w:i/>
        </w:rPr>
        <w:br/>
      </w:r>
      <w:r>
        <w:rPr>
          <w:i/>
        </w:rPr>
        <w:br/>
      </w:r>
      <w:r>
        <w:rPr>
          <w:i/>
        </w:rPr>
        <w:tab/>
      </w:r>
      <w:r>
        <w:rPr>
          <w:i/>
        </w:rPr>
        <w:tab/>
      </w:r>
      <w:r>
        <w:rPr>
          <w:i/>
        </w:rPr>
        <w:tab/>
      </w:r>
      <w:r>
        <w:rPr>
          <w:i/>
        </w:rPr>
        <w:tab/>
      </w:r>
      <w:r>
        <w:rPr>
          <w:i/>
        </w:rPr>
        <w:tab/>
        <w:t>Source: Ericsson / Ivo</w:t>
      </w:r>
    </w:p>
    <w:p w14:paraId="24497081" w14:textId="77777777" w:rsidR="00031805" w:rsidRDefault="00031805" w:rsidP="00031805">
      <w:pPr>
        <w:rPr>
          <w:color w:val="808080"/>
        </w:rPr>
      </w:pPr>
      <w:r>
        <w:rPr>
          <w:color w:val="808080"/>
        </w:rPr>
        <w:t>(Replaces C1-213297)</w:t>
      </w:r>
    </w:p>
    <w:p w14:paraId="29FEB5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9B1114" w14:textId="0FC52F48" w:rsidR="00031805" w:rsidRDefault="00031805" w:rsidP="00031805">
      <w:pPr>
        <w:rPr>
          <w:rFonts w:ascii="Arial" w:hAnsi="Arial" w:cs="Arial"/>
          <w:b/>
          <w:sz w:val="24"/>
        </w:rPr>
      </w:pPr>
      <w:r>
        <w:rPr>
          <w:rFonts w:ascii="Arial" w:hAnsi="Arial" w:cs="Arial"/>
          <w:b/>
          <w:color w:val="0000FF"/>
          <w:sz w:val="24"/>
        </w:rPr>
        <w:t>C1-213929</w:t>
      </w:r>
      <w:r>
        <w:rPr>
          <w:rFonts w:ascii="Arial" w:hAnsi="Arial" w:cs="Arial"/>
          <w:b/>
          <w:color w:val="0000FF"/>
          <w:sz w:val="24"/>
        </w:rPr>
        <w:tab/>
      </w:r>
      <w:r>
        <w:rPr>
          <w:rFonts w:ascii="Arial" w:hAnsi="Arial" w:cs="Arial"/>
          <w:b/>
          <w:sz w:val="24"/>
        </w:rPr>
        <w:t>Selection for onboarding in SNPN</w:t>
      </w:r>
    </w:p>
    <w:p w14:paraId="79399AE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CR-0711  rev 1 Cat: B (Rel-17)</w:t>
      </w:r>
      <w:r>
        <w:rPr>
          <w:i/>
        </w:rPr>
        <w:br/>
      </w:r>
      <w:r>
        <w:rPr>
          <w:i/>
        </w:rPr>
        <w:br/>
      </w:r>
      <w:r>
        <w:rPr>
          <w:i/>
        </w:rPr>
        <w:tab/>
      </w:r>
      <w:r>
        <w:rPr>
          <w:i/>
        </w:rPr>
        <w:tab/>
      </w:r>
      <w:r>
        <w:rPr>
          <w:i/>
        </w:rPr>
        <w:tab/>
      </w:r>
      <w:r>
        <w:rPr>
          <w:i/>
        </w:rPr>
        <w:tab/>
      </w:r>
      <w:r>
        <w:rPr>
          <w:i/>
        </w:rPr>
        <w:tab/>
        <w:t>Source: Ericsson / Ivo</w:t>
      </w:r>
    </w:p>
    <w:p w14:paraId="22B04135" w14:textId="77777777" w:rsidR="00031805" w:rsidRDefault="00031805" w:rsidP="00031805">
      <w:pPr>
        <w:rPr>
          <w:color w:val="808080"/>
        </w:rPr>
      </w:pPr>
      <w:r>
        <w:rPr>
          <w:color w:val="808080"/>
        </w:rPr>
        <w:t>(Replaces C1-213036)</w:t>
      </w:r>
    </w:p>
    <w:p w14:paraId="0439C8A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24BD2" w14:textId="77777777" w:rsidR="00031805" w:rsidRDefault="00031805" w:rsidP="00031805">
      <w:pPr>
        <w:pStyle w:val="Heading4"/>
      </w:pPr>
      <w:bookmarkStart w:id="117" w:name="_Toc73893528"/>
      <w:r>
        <w:t>17.2.12</w:t>
      </w:r>
      <w:r>
        <w:tab/>
        <w:t>ATSSS_Ph2</w:t>
      </w:r>
      <w:bookmarkEnd w:id="117"/>
    </w:p>
    <w:p w14:paraId="1AB39834" w14:textId="1B5FED12" w:rsidR="00031805" w:rsidRDefault="00031805" w:rsidP="00031805">
      <w:pPr>
        <w:rPr>
          <w:rFonts w:ascii="Arial" w:hAnsi="Arial" w:cs="Arial"/>
          <w:b/>
          <w:sz w:val="24"/>
        </w:rPr>
      </w:pPr>
      <w:r>
        <w:rPr>
          <w:rFonts w:ascii="Arial" w:hAnsi="Arial" w:cs="Arial"/>
          <w:b/>
          <w:color w:val="0000FF"/>
          <w:sz w:val="24"/>
        </w:rPr>
        <w:t>C1-212983</w:t>
      </w:r>
      <w:r>
        <w:rPr>
          <w:rFonts w:ascii="Arial" w:hAnsi="Arial" w:cs="Arial"/>
          <w:b/>
          <w:color w:val="0000FF"/>
          <w:sz w:val="24"/>
        </w:rPr>
        <w:tab/>
      </w:r>
      <w:r>
        <w:rPr>
          <w:rFonts w:ascii="Arial" w:hAnsi="Arial" w:cs="Arial"/>
          <w:b/>
          <w:sz w:val="24"/>
        </w:rPr>
        <w:t>Introduction of performance measurement for a certain target QoS flow and UE assistance data provisioning</w:t>
      </w:r>
    </w:p>
    <w:p w14:paraId="720335D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CR-0029  rev 2 Cat: B (Rel-17)</w:t>
      </w:r>
      <w:r>
        <w:rPr>
          <w:i/>
        </w:rPr>
        <w:br/>
      </w:r>
      <w:r>
        <w:rPr>
          <w:i/>
        </w:rPr>
        <w:br/>
      </w:r>
      <w:r>
        <w:rPr>
          <w:i/>
        </w:rPr>
        <w:tab/>
      </w:r>
      <w:r>
        <w:rPr>
          <w:i/>
        </w:rPr>
        <w:tab/>
      </w:r>
      <w:r>
        <w:rPr>
          <w:i/>
        </w:rPr>
        <w:tab/>
      </w:r>
      <w:r>
        <w:rPr>
          <w:i/>
        </w:rPr>
        <w:tab/>
      </w:r>
      <w:r>
        <w:rPr>
          <w:i/>
        </w:rPr>
        <w:tab/>
        <w:t>Source: ZTE / Joy</w:t>
      </w:r>
    </w:p>
    <w:p w14:paraId="1DD7C4E5" w14:textId="77777777" w:rsidR="00031805" w:rsidRDefault="00031805" w:rsidP="00031805">
      <w:pPr>
        <w:rPr>
          <w:color w:val="808080"/>
        </w:rPr>
      </w:pPr>
      <w:r>
        <w:rPr>
          <w:color w:val="808080"/>
        </w:rPr>
        <w:t>(Replaces C1-212484)</w:t>
      </w:r>
    </w:p>
    <w:p w14:paraId="5722C2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C1-213773</w:t>
      </w:r>
      <w:r>
        <w:rPr>
          <w:color w:val="993300"/>
          <w:u w:val="single"/>
        </w:rPr>
        <w:t>.</w:t>
      </w:r>
    </w:p>
    <w:p w14:paraId="4A168023" w14:textId="51258536" w:rsidR="00031805" w:rsidRDefault="00031805" w:rsidP="00031805">
      <w:pPr>
        <w:rPr>
          <w:rFonts w:ascii="Arial" w:hAnsi="Arial" w:cs="Arial"/>
          <w:b/>
          <w:sz w:val="24"/>
        </w:rPr>
      </w:pPr>
      <w:r>
        <w:rPr>
          <w:rFonts w:ascii="Arial" w:hAnsi="Arial" w:cs="Arial"/>
          <w:b/>
          <w:color w:val="0000FF"/>
          <w:sz w:val="24"/>
        </w:rPr>
        <w:t>C1-212984</w:t>
      </w:r>
      <w:r>
        <w:rPr>
          <w:rFonts w:ascii="Arial" w:hAnsi="Arial" w:cs="Arial"/>
          <w:b/>
          <w:color w:val="0000FF"/>
          <w:sz w:val="24"/>
        </w:rPr>
        <w:tab/>
      </w:r>
      <w:r>
        <w:rPr>
          <w:rFonts w:ascii="Arial" w:hAnsi="Arial" w:cs="Arial"/>
          <w:b/>
          <w:sz w:val="24"/>
        </w:rPr>
        <w:t>Support of packet loss rate measurement</w:t>
      </w:r>
    </w:p>
    <w:p w14:paraId="62E6411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CR-0030  rev 2 Cat: B (Rel-17)</w:t>
      </w:r>
      <w:r>
        <w:rPr>
          <w:i/>
        </w:rPr>
        <w:br/>
      </w:r>
      <w:r>
        <w:rPr>
          <w:i/>
        </w:rPr>
        <w:br/>
      </w:r>
      <w:r>
        <w:rPr>
          <w:i/>
        </w:rPr>
        <w:tab/>
      </w:r>
      <w:r>
        <w:rPr>
          <w:i/>
        </w:rPr>
        <w:tab/>
      </w:r>
      <w:r>
        <w:rPr>
          <w:i/>
        </w:rPr>
        <w:tab/>
      </w:r>
      <w:r>
        <w:rPr>
          <w:i/>
        </w:rPr>
        <w:tab/>
      </w:r>
      <w:r>
        <w:rPr>
          <w:i/>
        </w:rPr>
        <w:tab/>
        <w:t>Source: ZTE / Joy</w:t>
      </w:r>
    </w:p>
    <w:p w14:paraId="0FBD74A9" w14:textId="77777777" w:rsidR="00031805" w:rsidRDefault="00031805" w:rsidP="00031805">
      <w:pPr>
        <w:rPr>
          <w:color w:val="808080"/>
        </w:rPr>
      </w:pPr>
      <w:r>
        <w:rPr>
          <w:color w:val="808080"/>
        </w:rPr>
        <w:t>(Replaces C1-212485)</w:t>
      </w:r>
    </w:p>
    <w:p w14:paraId="030720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C1-213791</w:t>
      </w:r>
      <w:r>
        <w:rPr>
          <w:color w:val="993300"/>
          <w:u w:val="single"/>
        </w:rPr>
        <w:t>.</w:t>
      </w:r>
    </w:p>
    <w:p w14:paraId="277445D4" w14:textId="1C98A4C9" w:rsidR="00031805" w:rsidRDefault="00031805" w:rsidP="00031805">
      <w:pPr>
        <w:rPr>
          <w:rFonts w:ascii="Arial" w:hAnsi="Arial" w:cs="Arial"/>
          <w:b/>
          <w:sz w:val="24"/>
        </w:rPr>
      </w:pPr>
      <w:r>
        <w:rPr>
          <w:rFonts w:ascii="Arial" w:hAnsi="Arial" w:cs="Arial"/>
          <w:b/>
          <w:color w:val="0000FF"/>
          <w:sz w:val="24"/>
        </w:rPr>
        <w:t>C1-212985</w:t>
      </w:r>
      <w:r>
        <w:rPr>
          <w:rFonts w:ascii="Arial" w:hAnsi="Arial" w:cs="Arial"/>
          <w:b/>
          <w:color w:val="0000FF"/>
          <w:sz w:val="24"/>
        </w:rPr>
        <w:tab/>
      </w:r>
      <w:r>
        <w:rPr>
          <w:rFonts w:ascii="Arial" w:hAnsi="Arial" w:cs="Arial"/>
          <w:b/>
          <w:sz w:val="24"/>
        </w:rPr>
        <w:t>Support of UE assistance data in PMFP</w:t>
      </w:r>
    </w:p>
    <w:p w14:paraId="62B607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CR-0036  rev  Cat: B (Rel-17)</w:t>
      </w:r>
      <w:r>
        <w:rPr>
          <w:i/>
        </w:rPr>
        <w:br/>
      </w:r>
      <w:r>
        <w:rPr>
          <w:i/>
        </w:rPr>
        <w:br/>
      </w:r>
      <w:r>
        <w:rPr>
          <w:i/>
        </w:rPr>
        <w:tab/>
      </w:r>
      <w:r>
        <w:rPr>
          <w:i/>
        </w:rPr>
        <w:tab/>
      </w:r>
      <w:r>
        <w:rPr>
          <w:i/>
        </w:rPr>
        <w:tab/>
      </w:r>
      <w:r>
        <w:rPr>
          <w:i/>
        </w:rPr>
        <w:tab/>
      </w:r>
      <w:r>
        <w:rPr>
          <w:i/>
        </w:rPr>
        <w:tab/>
        <w:t>Source: ZTE / Joy</w:t>
      </w:r>
    </w:p>
    <w:p w14:paraId="7A6FE1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C1-213776</w:t>
      </w:r>
      <w:r>
        <w:rPr>
          <w:color w:val="993300"/>
          <w:u w:val="single"/>
        </w:rPr>
        <w:t>.</w:t>
      </w:r>
    </w:p>
    <w:p w14:paraId="26F6752F" w14:textId="72E79D6A" w:rsidR="00031805" w:rsidRDefault="00031805" w:rsidP="00031805">
      <w:pPr>
        <w:rPr>
          <w:rFonts w:ascii="Arial" w:hAnsi="Arial" w:cs="Arial"/>
          <w:b/>
          <w:sz w:val="24"/>
        </w:rPr>
      </w:pPr>
      <w:r>
        <w:rPr>
          <w:rFonts w:ascii="Arial" w:hAnsi="Arial" w:cs="Arial"/>
          <w:b/>
          <w:color w:val="0000FF"/>
          <w:sz w:val="24"/>
        </w:rPr>
        <w:t>C1-212986</w:t>
      </w:r>
      <w:r>
        <w:rPr>
          <w:rFonts w:ascii="Arial" w:hAnsi="Arial" w:cs="Arial"/>
          <w:b/>
          <w:color w:val="0000FF"/>
          <w:sz w:val="24"/>
        </w:rPr>
        <w:tab/>
      </w:r>
      <w:r>
        <w:rPr>
          <w:rFonts w:ascii="Arial" w:hAnsi="Arial" w:cs="Arial"/>
          <w:b/>
          <w:sz w:val="24"/>
        </w:rPr>
        <w:t>PMFP message transport associated with QoS flow</w:t>
      </w:r>
    </w:p>
    <w:p w14:paraId="0E78DB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CR-0037  rev  Cat: B (Rel-17)</w:t>
      </w:r>
      <w:r>
        <w:rPr>
          <w:i/>
        </w:rPr>
        <w:br/>
      </w:r>
      <w:r>
        <w:rPr>
          <w:i/>
        </w:rPr>
        <w:br/>
      </w:r>
      <w:r>
        <w:rPr>
          <w:i/>
        </w:rPr>
        <w:tab/>
      </w:r>
      <w:r>
        <w:rPr>
          <w:i/>
        </w:rPr>
        <w:tab/>
      </w:r>
      <w:r>
        <w:rPr>
          <w:i/>
        </w:rPr>
        <w:tab/>
      </w:r>
      <w:r>
        <w:rPr>
          <w:i/>
        </w:rPr>
        <w:tab/>
      </w:r>
      <w:r>
        <w:rPr>
          <w:i/>
        </w:rPr>
        <w:tab/>
        <w:t>Source: ZTE / Joy</w:t>
      </w:r>
    </w:p>
    <w:p w14:paraId="5DB77A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C1-213778</w:t>
      </w:r>
      <w:r>
        <w:rPr>
          <w:color w:val="993300"/>
          <w:u w:val="single"/>
        </w:rPr>
        <w:t>.</w:t>
      </w:r>
    </w:p>
    <w:p w14:paraId="3A8EE292" w14:textId="78EA2B7E" w:rsidR="00031805" w:rsidRDefault="00031805" w:rsidP="00031805">
      <w:pPr>
        <w:rPr>
          <w:rFonts w:ascii="Arial" w:hAnsi="Arial" w:cs="Arial"/>
          <w:b/>
          <w:sz w:val="24"/>
        </w:rPr>
      </w:pPr>
      <w:r>
        <w:rPr>
          <w:rFonts w:ascii="Arial" w:hAnsi="Arial" w:cs="Arial"/>
          <w:b/>
          <w:color w:val="0000FF"/>
          <w:sz w:val="24"/>
        </w:rPr>
        <w:t>C1-212987</w:t>
      </w:r>
      <w:r>
        <w:rPr>
          <w:rFonts w:ascii="Arial" w:hAnsi="Arial" w:cs="Arial"/>
          <w:b/>
          <w:color w:val="0000FF"/>
          <w:sz w:val="24"/>
        </w:rPr>
        <w:tab/>
      </w:r>
      <w:r>
        <w:rPr>
          <w:rFonts w:ascii="Arial" w:hAnsi="Arial" w:cs="Arial"/>
          <w:b/>
          <w:sz w:val="24"/>
        </w:rPr>
        <w:t>Indication of UE supporting 3GPP access leg in EPC during MA PDU session establishment procedure</w:t>
      </w:r>
    </w:p>
    <w:p w14:paraId="51920E1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CR-3194  rev  Cat: F (Rel-17)</w:t>
      </w:r>
      <w:r>
        <w:rPr>
          <w:i/>
        </w:rPr>
        <w:br/>
      </w:r>
      <w:r>
        <w:rPr>
          <w:i/>
        </w:rPr>
        <w:br/>
      </w:r>
      <w:r>
        <w:rPr>
          <w:i/>
        </w:rPr>
        <w:tab/>
      </w:r>
      <w:r>
        <w:rPr>
          <w:i/>
        </w:rPr>
        <w:tab/>
      </w:r>
      <w:r>
        <w:rPr>
          <w:i/>
        </w:rPr>
        <w:tab/>
      </w:r>
      <w:r>
        <w:rPr>
          <w:i/>
        </w:rPr>
        <w:tab/>
      </w:r>
      <w:r>
        <w:rPr>
          <w:i/>
        </w:rPr>
        <w:tab/>
        <w:t>Source: ZTE / Joy</w:t>
      </w:r>
    </w:p>
    <w:p w14:paraId="30F54F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C1-213748</w:t>
      </w:r>
      <w:r>
        <w:rPr>
          <w:color w:val="993300"/>
          <w:u w:val="single"/>
        </w:rPr>
        <w:t>.</w:t>
      </w:r>
    </w:p>
    <w:p w14:paraId="4A93712A" w14:textId="1D9E5F90" w:rsidR="00031805" w:rsidRDefault="00031805" w:rsidP="00031805">
      <w:pPr>
        <w:rPr>
          <w:rFonts w:ascii="Arial" w:hAnsi="Arial" w:cs="Arial"/>
          <w:b/>
          <w:sz w:val="24"/>
        </w:rPr>
      </w:pPr>
      <w:r>
        <w:rPr>
          <w:rFonts w:ascii="Arial" w:hAnsi="Arial" w:cs="Arial"/>
          <w:b/>
          <w:color w:val="0000FF"/>
          <w:sz w:val="24"/>
        </w:rPr>
        <w:t>C1-212988</w:t>
      </w:r>
      <w:r>
        <w:rPr>
          <w:rFonts w:ascii="Arial" w:hAnsi="Arial" w:cs="Arial"/>
          <w:b/>
          <w:color w:val="0000FF"/>
          <w:sz w:val="24"/>
        </w:rPr>
        <w:tab/>
      </w:r>
      <w:r>
        <w:rPr>
          <w:rFonts w:ascii="Arial" w:hAnsi="Arial" w:cs="Arial"/>
          <w:b/>
          <w:sz w:val="24"/>
        </w:rPr>
        <w:t>EPS interworking if UE supporting 3GPP access leg in EPC of an MA PDU session</w:t>
      </w:r>
    </w:p>
    <w:p w14:paraId="6AC484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CR-0038  rev  Cat: F (Rel-17)</w:t>
      </w:r>
      <w:r>
        <w:rPr>
          <w:i/>
        </w:rPr>
        <w:br/>
      </w:r>
      <w:r>
        <w:rPr>
          <w:i/>
        </w:rPr>
        <w:br/>
      </w:r>
      <w:r>
        <w:rPr>
          <w:i/>
        </w:rPr>
        <w:tab/>
      </w:r>
      <w:r>
        <w:rPr>
          <w:i/>
        </w:rPr>
        <w:tab/>
      </w:r>
      <w:r>
        <w:rPr>
          <w:i/>
        </w:rPr>
        <w:tab/>
      </w:r>
      <w:r>
        <w:rPr>
          <w:i/>
        </w:rPr>
        <w:tab/>
      </w:r>
      <w:r>
        <w:rPr>
          <w:i/>
        </w:rPr>
        <w:tab/>
        <w:t>Source: ZTE / Joy</w:t>
      </w:r>
    </w:p>
    <w:p w14:paraId="0616B5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C1-213749</w:t>
      </w:r>
      <w:r>
        <w:rPr>
          <w:color w:val="993300"/>
          <w:u w:val="single"/>
        </w:rPr>
        <w:t>.</w:t>
      </w:r>
    </w:p>
    <w:p w14:paraId="5FC4C8EA" w14:textId="25FD18A2" w:rsidR="00031805" w:rsidRDefault="00031805" w:rsidP="00031805">
      <w:pPr>
        <w:rPr>
          <w:rFonts w:ascii="Arial" w:hAnsi="Arial" w:cs="Arial"/>
          <w:b/>
          <w:sz w:val="24"/>
        </w:rPr>
      </w:pPr>
      <w:r>
        <w:rPr>
          <w:rFonts w:ascii="Arial" w:hAnsi="Arial" w:cs="Arial"/>
          <w:b/>
          <w:color w:val="0000FF"/>
          <w:sz w:val="24"/>
        </w:rPr>
        <w:lastRenderedPageBreak/>
        <w:t>C1-213030</w:t>
      </w:r>
      <w:r>
        <w:rPr>
          <w:rFonts w:ascii="Arial" w:hAnsi="Arial" w:cs="Arial"/>
          <w:b/>
          <w:color w:val="0000FF"/>
          <w:sz w:val="24"/>
        </w:rPr>
        <w:tab/>
      </w:r>
      <w:r>
        <w:rPr>
          <w:rFonts w:ascii="Arial" w:hAnsi="Arial" w:cs="Arial"/>
          <w:b/>
          <w:sz w:val="24"/>
        </w:rPr>
        <w:t>Support for MA PDU Session with 3GPP access in EPC</w:t>
      </w:r>
    </w:p>
    <w:p w14:paraId="1DFD7E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CR-3208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 ZTE</w:t>
      </w:r>
    </w:p>
    <w:p w14:paraId="32897496" w14:textId="77777777" w:rsidR="00031805" w:rsidRDefault="00031805" w:rsidP="00031805">
      <w:pPr>
        <w:rPr>
          <w:rFonts w:ascii="Arial" w:hAnsi="Arial" w:cs="Arial"/>
          <w:b/>
        </w:rPr>
      </w:pPr>
      <w:r>
        <w:rPr>
          <w:rFonts w:ascii="Arial" w:hAnsi="Arial" w:cs="Arial"/>
          <w:b/>
        </w:rPr>
        <w:t xml:space="preserve">Abstract: </w:t>
      </w:r>
    </w:p>
    <w:p w14:paraId="65CF9666" w14:textId="77777777" w:rsidR="00031805" w:rsidRDefault="00031805" w:rsidP="00031805">
      <w:r>
        <w:t>Remove limitation of 5G-RG to enable MA PDU session interworking between 5GS and EPS for general UE.</w:t>
      </w:r>
    </w:p>
    <w:p w14:paraId="5C0659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C1-213673</w:t>
      </w:r>
      <w:r>
        <w:rPr>
          <w:color w:val="993300"/>
          <w:u w:val="single"/>
        </w:rPr>
        <w:t>.</w:t>
      </w:r>
    </w:p>
    <w:p w14:paraId="79A6C19C" w14:textId="46A8B06D" w:rsidR="00031805" w:rsidRDefault="00031805" w:rsidP="00031805">
      <w:pPr>
        <w:rPr>
          <w:rFonts w:ascii="Arial" w:hAnsi="Arial" w:cs="Arial"/>
          <w:b/>
          <w:sz w:val="24"/>
        </w:rPr>
      </w:pPr>
      <w:r>
        <w:rPr>
          <w:rFonts w:ascii="Arial" w:hAnsi="Arial" w:cs="Arial"/>
          <w:b/>
          <w:color w:val="0000FF"/>
          <w:sz w:val="24"/>
        </w:rPr>
        <w:t>C1-213185</w:t>
      </w:r>
      <w:r>
        <w:rPr>
          <w:rFonts w:ascii="Arial" w:hAnsi="Arial" w:cs="Arial"/>
          <w:b/>
          <w:color w:val="0000FF"/>
          <w:sz w:val="24"/>
        </w:rPr>
        <w:tab/>
      </w:r>
      <w:r>
        <w:rPr>
          <w:rFonts w:ascii="Arial" w:hAnsi="Arial" w:cs="Arial"/>
          <w:b/>
          <w:sz w:val="24"/>
        </w:rPr>
        <w:t>Introduction of threshold values</w:t>
      </w:r>
    </w:p>
    <w:p w14:paraId="746685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CR-0046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ACC4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C1-213904</w:t>
      </w:r>
      <w:r>
        <w:rPr>
          <w:color w:val="993300"/>
          <w:u w:val="single"/>
        </w:rPr>
        <w:t>.</w:t>
      </w:r>
    </w:p>
    <w:p w14:paraId="50852F52" w14:textId="02A03A04" w:rsidR="00031805" w:rsidRDefault="00031805" w:rsidP="00031805">
      <w:pPr>
        <w:rPr>
          <w:rFonts w:ascii="Arial" w:hAnsi="Arial" w:cs="Arial"/>
          <w:b/>
          <w:sz w:val="24"/>
        </w:rPr>
      </w:pPr>
      <w:r>
        <w:rPr>
          <w:rFonts w:ascii="Arial" w:hAnsi="Arial" w:cs="Arial"/>
          <w:b/>
          <w:color w:val="0000FF"/>
          <w:sz w:val="24"/>
        </w:rPr>
        <w:t>C1-213191</w:t>
      </w:r>
      <w:r>
        <w:rPr>
          <w:rFonts w:ascii="Arial" w:hAnsi="Arial" w:cs="Arial"/>
          <w:b/>
          <w:color w:val="0000FF"/>
          <w:sz w:val="24"/>
        </w:rPr>
        <w:tab/>
      </w:r>
      <w:r>
        <w:rPr>
          <w:rFonts w:ascii="Arial" w:hAnsi="Arial" w:cs="Arial"/>
          <w:b/>
          <w:sz w:val="24"/>
        </w:rPr>
        <w:t>Introduction of steering mode indicator for load-balancing steering mode</w:t>
      </w:r>
    </w:p>
    <w:p w14:paraId="0E09DB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CR-0047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04AD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C1-213905</w:t>
      </w:r>
      <w:r>
        <w:rPr>
          <w:color w:val="993300"/>
          <w:u w:val="single"/>
        </w:rPr>
        <w:t>.</w:t>
      </w:r>
    </w:p>
    <w:p w14:paraId="57DE5ACF" w14:textId="6F22E8B2" w:rsidR="00031805" w:rsidRDefault="00031805" w:rsidP="00031805">
      <w:pPr>
        <w:rPr>
          <w:rFonts w:ascii="Arial" w:hAnsi="Arial" w:cs="Arial"/>
          <w:b/>
          <w:sz w:val="24"/>
        </w:rPr>
      </w:pPr>
      <w:r>
        <w:rPr>
          <w:rFonts w:ascii="Arial" w:hAnsi="Arial" w:cs="Arial"/>
          <w:b/>
          <w:color w:val="0000FF"/>
          <w:sz w:val="24"/>
        </w:rPr>
        <w:t>C1-213218</w:t>
      </w:r>
      <w:r>
        <w:rPr>
          <w:rFonts w:ascii="Arial" w:hAnsi="Arial" w:cs="Arial"/>
          <w:b/>
          <w:color w:val="0000FF"/>
          <w:sz w:val="24"/>
        </w:rPr>
        <w:tab/>
      </w:r>
      <w:r>
        <w:rPr>
          <w:rFonts w:ascii="Arial" w:hAnsi="Arial" w:cs="Arial"/>
          <w:b/>
          <w:sz w:val="24"/>
        </w:rPr>
        <w:t>Add target QoS flow capability for access performance measurement</w:t>
      </w:r>
    </w:p>
    <w:p w14:paraId="0BCBE12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CR-3248  rev  Cat: B (Rel-17)</w:t>
      </w:r>
      <w:r>
        <w:rPr>
          <w:i/>
        </w:rPr>
        <w:br/>
      </w:r>
      <w:r>
        <w:rPr>
          <w:i/>
        </w:rPr>
        <w:br/>
      </w:r>
      <w:r>
        <w:rPr>
          <w:i/>
        </w:rPr>
        <w:tab/>
      </w:r>
      <w:r>
        <w:rPr>
          <w:i/>
        </w:rPr>
        <w:tab/>
      </w:r>
      <w:r>
        <w:rPr>
          <w:i/>
        </w:rPr>
        <w:tab/>
      </w:r>
      <w:r>
        <w:rPr>
          <w:i/>
        </w:rPr>
        <w:tab/>
      </w:r>
      <w:r>
        <w:rPr>
          <w:i/>
        </w:rPr>
        <w:tab/>
        <w:t>Source: Lenovo, Motorola Mobility</w:t>
      </w:r>
    </w:p>
    <w:p w14:paraId="69A570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C1-213813</w:t>
      </w:r>
      <w:r>
        <w:rPr>
          <w:color w:val="993300"/>
          <w:u w:val="single"/>
        </w:rPr>
        <w:t>.</w:t>
      </w:r>
    </w:p>
    <w:p w14:paraId="2945F41F" w14:textId="4D1929F4" w:rsidR="00031805" w:rsidRDefault="00031805" w:rsidP="00031805">
      <w:pPr>
        <w:rPr>
          <w:rFonts w:ascii="Arial" w:hAnsi="Arial" w:cs="Arial"/>
          <w:b/>
          <w:sz w:val="24"/>
        </w:rPr>
      </w:pPr>
      <w:r>
        <w:rPr>
          <w:rFonts w:ascii="Arial" w:hAnsi="Arial" w:cs="Arial"/>
          <w:b/>
          <w:color w:val="0000FF"/>
          <w:sz w:val="24"/>
        </w:rPr>
        <w:t>C1-213235</w:t>
      </w:r>
      <w:r>
        <w:rPr>
          <w:rFonts w:ascii="Arial" w:hAnsi="Arial" w:cs="Arial"/>
          <w:b/>
          <w:color w:val="0000FF"/>
          <w:sz w:val="24"/>
        </w:rPr>
        <w:tab/>
      </w:r>
      <w:r>
        <w:rPr>
          <w:rFonts w:ascii="Arial" w:hAnsi="Arial" w:cs="Arial"/>
          <w:b/>
          <w:sz w:val="24"/>
        </w:rPr>
        <w:t>Measurement performance per QoS flow</w:t>
      </w:r>
    </w:p>
    <w:p w14:paraId="05F42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CR-0048  rev  Cat: B (Rel-17)</w:t>
      </w:r>
      <w:r>
        <w:rPr>
          <w:i/>
        </w:rPr>
        <w:br/>
      </w:r>
      <w:r>
        <w:rPr>
          <w:i/>
        </w:rPr>
        <w:br/>
      </w:r>
      <w:r>
        <w:rPr>
          <w:i/>
        </w:rPr>
        <w:tab/>
      </w:r>
      <w:r>
        <w:rPr>
          <w:i/>
        </w:rPr>
        <w:tab/>
      </w:r>
      <w:r>
        <w:rPr>
          <w:i/>
        </w:rPr>
        <w:tab/>
      </w:r>
      <w:r>
        <w:rPr>
          <w:i/>
        </w:rPr>
        <w:tab/>
      </w:r>
      <w:r>
        <w:rPr>
          <w:i/>
        </w:rPr>
        <w:tab/>
        <w:t>Source: Lenovo, Motorola Mobility</w:t>
      </w:r>
    </w:p>
    <w:p w14:paraId="4037B9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6B601D" w14:textId="2FEE8C7A" w:rsidR="00031805" w:rsidRDefault="00031805" w:rsidP="00031805">
      <w:pPr>
        <w:rPr>
          <w:rFonts w:ascii="Arial" w:hAnsi="Arial" w:cs="Arial"/>
          <w:b/>
          <w:sz w:val="24"/>
        </w:rPr>
      </w:pPr>
      <w:r>
        <w:rPr>
          <w:rFonts w:ascii="Arial" w:hAnsi="Arial" w:cs="Arial"/>
          <w:b/>
          <w:color w:val="0000FF"/>
          <w:sz w:val="24"/>
        </w:rPr>
        <w:t>C1-213299</w:t>
      </w:r>
      <w:r>
        <w:rPr>
          <w:rFonts w:ascii="Arial" w:hAnsi="Arial" w:cs="Arial"/>
          <w:b/>
          <w:color w:val="0000FF"/>
          <w:sz w:val="24"/>
        </w:rPr>
        <w:tab/>
      </w:r>
      <w:r>
        <w:rPr>
          <w:rFonts w:ascii="Arial" w:hAnsi="Arial" w:cs="Arial"/>
          <w:b/>
          <w:sz w:val="24"/>
        </w:rPr>
        <w:t>Threshold</w:t>
      </w:r>
    </w:p>
    <w:p w14:paraId="73E7B6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CR-0049  rev  Cat: F (Rel-17)</w:t>
      </w:r>
      <w:r>
        <w:rPr>
          <w:i/>
        </w:rPr>
        <w:br/>
      </w:r>
      <w:r>
        <w:rPr>
          <w:i/>
        </w:rPr>
        <w:br/>
      </w:r>
      <w:r>
        <w:rPr>
          <w:i/>
        </w:rPr>
        <w:tab/>
      </w:r>
      <w:r>
        <w:rPr>
          <w:i/>
        </w:rPr>
        <w:tab/>
      </w:r>
      <w:r>
        <w:rPr>
          <w:i/>
        </w:rPr>
        <w:tab/>
      </w:r>
      <w:r>
        <w:rPr>
          <w:i/>
        </w:rPr>
        <w:tab/>
      </w:r>
      <w:r>
        <w:rPr>
          <w:i/>
        </w:rPr>
        <w:tab/>
        <w:t xml:space="preserve">Source: Samsung / </w:t>
      </w:r>
      <w:proofErr w:type="spellStart"/>
      <w:r>
        <w:rPr>
          <w:i/>
        </w:rPr>
        <w:t>Kyungjoo</w:t>
      </w:r>
      <w:proofErr w:type="spellEnd"/>
      <w:r>
        <w:rPr>
          <w:i/>
        </w:rPr>
        <w:t xml:space="preserve"> Grace Suh</w:t>
      </w:r>
    </w:p>
    <w:p w14:paraId="64D805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8FFF81" w14:textId="22BF673A" w:rsidR="00031805" w:rsidRDefault="00031805" w:rsidP="00031805">
      <w:pPr>
        <w:rPr>
          <w:rFonts w:ascii="Arial" w:hAnsi="Arial" w:cs="Arial"/>
          <w:b/>
          <w:sz w:val="24"/>
        </w:rPr>
      </w:pPr>
      <w:r>
        <w:rPr>
          <w:rFonts w:ascii="Arial" w:hAnsi="Arial" w:cs="Arial"/>
          <w:b/>
          <w:color w:val="0000FF"/>
          <w:sz w:val="24"/>
        </w:rPr>
        <w:t>C1-213471</w:t>
      </w:r>
      <w:r>
        <w:rPr>
          <w:rFonts w:ascii="Arial" w:hAnsi="Arial" w:cs="Arial"/>
          <w:b/>
          <w:color w:val="0000FF"/>
          <w:sz w:val="24"/>
        </w:rPr>
        <w:tab/>
      </w:r>
      <w:r>
        <w:rPr>
          <w:rFonts w:ascii="Arial" w:hAnsi="Arial" w:cs="Arial"/>
          <w:b/>
          <w:sz w:val="24"/>
        </w:rPr>
        <w:t>Non-IP type PDN Connection support as 3GPP access leg</w:t>
      </w:r>
    </w:p>
    <w:p w14:paraId="6183A85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CR-0050  rev  Cat: B (Rel-17)</w:t>
      </w:r>
      <w:r>
        <w:rPr>
          <w:i/>
        </w:rPr>
        <w:br/>
      </w:r>
      <w:r>
        <w:rPr>
          <w:i/>
        </w:rPr>
        <w:br/>
      </w:r>
      <w:r>
        <w:rPr>
          <w:i/>
        </w:rPr>
        <w:tab/>
      </w:r>
      <w:r>
        <w:rPr>
          <w:i/>
        </w:rPr>
        <w:tab/>
      </w:r>
      <w:r>
        <w:rPr>
          <w:i/>
        </w:rPr>
        <w:tab/>
      </w:r>
      <w:r>
        <w:rPr>
          <w:i/>
        </w:rPr>
        <w:tab/>
      </w:r>
      <w:r>
        <w:rPr>
          <w:i/>
        </w:rPr>
        <w:tab/>
        <w:t>Source: Nokia, Nokia Shanghai Bell</w:t>
      </w:r>
    </w:p>
    <w:p w14:paraId="08D37392"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7E701" w14:textId="296E48EB" w:rsidR="00031805" w:rsidRDefault="00031805" w:rsidP="00031805">
      <w:pPr>
        <w:rPr>
          <w:rFonts w:ascii="Arial" w:hAnsi="Arial" w:cs="Arial"/>
          <w:b/>
          <w:sz w:val="24"/>
        </w:rPr>
      </w:pPr>
      <w:r>
        <w:rPr>
          <w:rFonts w:ascii="Arial" w:hAnsi="Arial" w:cs="Arial"/>
          <w:b/>
          <w:color w:val="0000FF"/>
          <w:sz w:val="24"/>
        </w:rPr>
        <w:t>C1-213489</w:t>
      </w:r>
      <w:r>
        <w:rPr>
          <w:rFonts w:ascii="Arial" w:hAnsi="Arial" w:cs="Arial"/>
          <w:b/>
          <w:color w:val="0000FF"/>
          <w:sz w:val="24"/>
        </w:rPr>
        <w:tab/>
      </w:r>
      <w:r>
        <w:rPr>
          <w:rFonts w:ascii="Arial" w:hAnsi="Arial" w:cs="Arial"/>
          <w:b/>
          <w:sz w:val="24"/>
        </w:rPr>
        <w:t>Non-IP type PDN Connection support as 3GPP access leg 24501</w:t>
      </w:r>
    </w:p>
    <w:p w14:paraId="4A644BB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CR-3337  rev  Cat: B (Rel-17)</w:t>
      </w:r>
      <w:r>
        <w:rPr>
          <w:i/>
        </w:rPr>
        <w:br/>
      </w:r>
      <w:r>
        <w:rPr>
          <w:i/>
        </w:rPr>
        <w:br/>
      </w:r>
      <w:r>
        <w:rPr>
          <w:i/>
        </w:rPr>
        <w:tab/>
      </w:r>
      <w:r>
        <w:rPr>
          <w:i/>
        </w:rPr>
        <w:tab/>
      </w:r>
      <w:r>
        <w:rPr>
          <w:i/>
        </w:rPr>
        <w:tab/>
      </w:r>
      <w:r>
        <w:rPr>
          <w:i/>
        </w:rPr>
        <w:tab/>
      </w:r>
      <w:r>
        <w:rPr>
          <w:i/>
        </w:rPr>
        <w:tab/>
        <w:t>Source: Nokia, Nokia Shanghai Bell</w:t>
      </w:r>
    </w:p>
    <w:p w14:paraId="53E779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033D2" w14:textId="14F8F7BE" w:rsidR="00031805" w:rsidRDefault="00031805" w:rsidP="00031805">
      <w:pPr>
        <w:rPr>
          <w:rFonts w:ascii="Arial" w:hAnsi="Arial" w:cs="Arial"/>
          <w:b/>
          <w:sz w:val="24"/>
        </w:rPr>
      </w:pPr>
      <w:r>
        <w:rPr>
          <w:rFonts w:ascii="Arial" w:hAnsi="Arial" w:cs="Arial"/>
          <w:b/>
          <w:color w:val="0000FF"/>
          <w:sz w:val="24"/>
        </w:rPr>
        <w:t>C1-213673</w:t>
      </w:r>
      <w:r>
        <w:rPr>
          <w:rFonts w:ascii="Arial" w:hAnsi="Arial" w:cs="Arial"/>
          <w:b/>
          <w:color w:val="0000FF"/>
          <w:sz w:val="24"/>
        </w:rPr>
        <w:tab/>
      </w:r>
      <w:r>
        <w:rPr>
          <w:rFonts w:ascii="Arial" w:hAnsi="Arial" w:cs="Arial"/>
          <w:b/>
          <w:sz w:val="24"/>
        </w:rPr>
        <w:t>Support for MA PDU Session with 3GPP access in EPC</w:t>
      </w:r>
    </w:p>
    <w:p w14:paraId="1C6D2D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CR-3208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 ZTE</w:t>
      </w:r>
    </w:p>
    <w:p w14:paraId="75D882B1" w14:textId="77777777" w:rsidR="00031805" w:rsidRDefault="00031805" w:rsidP="00031805">
      <w:pPr>
        <w:rPr>
          <w:color w:val="808080"/>
        </w:rPr>
      </w:pPr>
      <w:r>
        <w:rPr>
          <w:color w:val="808080"/>
        </w:rPr>
        <w:t>(Replaces C1-213030)</w:t>
      </w:r>
    </w:p>
    <w:p w14:paraId="31CB3875" w14:textId="77777777" w:rsidR="00031805" w:rsidRDefault="00031805" w:rsidP="00031805">
      <w:pPr>
        <w:rPr>
          <w:rFonts w:ascii="Arial" w:hAnsi="Arial" w:cs="Arial"/>
          <w:b/>
        </w:rPr>
      </w:pPr>
      <w:r>
        <w:rPr>
          <w:rFonts w:ascii="Arial" w:hAnsi="Arial" w:cs="Arial"/>
          <w:b/>
        </w:rPr>
        <w:t xml:space="preserve">Abstract: </w:t>
      </w:r>
    </w:p>
    <w:p w14:paraId="608DF407" w14:textId="77777777" w:rsidR="00031805" w:rsidRDefault="00031805" w:rsidP="00031805">
      <w:r>
        <w:t>Remove limitation of 5G-RG to enable MA PDU session interworking between 5GS and EPS for general UE.</w:t>
      </w:r>
    </w:p>
    <w:p w14:paraId="141F7A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4FF67" w14:textId="310F2C38" w:rsidR="00031805" w:rsidRDefault="00031805" w:rsidP="00031805">
      <w:pPr>
        <w:rPr>
          <w:rFonts w:ascii="Arial" w:hAnsi="Arial" w:cs="Arial"/>
          <w:b/>
          <w:sz w:val="24"/>
        </w:rPr>
      </w:pPr>
      <w:r>
        <w:rPr>
          <w:rFonts w:ascii="Arial" w:hAnsi="Arial" w:cs="Arial"/>
          <w:b/>
          <w:color w:val="0000FF"/>
          <w:sz w:val="24"/>
        </w:rPr>
        <w:t>C1-213748</w:t>
      </w:r>
      <w:r>
        <w:rPr>
          <w:rFonts w:ascii="Arial" w:hAnsi="Arial" w:cs="Arial"/>
          <w:b/>
          <w:color w:val="0000FF"/>
          <w:sz w:val="24"/>
        </w:rPr>
        <w:tab/>
      </w:r>
      <w:r>
        <w:rPr>
          <w:rFonts w:ascii="Arial" w:hAnsi="Arial" w:cs="Arial"/>
          <w:b/>
          <w:sz w:val="24"/>
        </w:rPr>
        <w:t>Indication of UE supporting 3GPP access leg in EPC during MA PDU session establishment procedure</w:t>
      </w:r>
    </w:p>
    <w:p w14:paraId="4994B3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CR-3194  rev 1 Cat: F (Rel-17)</w:t>
      </w:r>
      <w:r>
        <w:rPr>
          <w:i/>
        </w:rPr>
        <w:br/>
      </w:r>
      <w:r>
        <w:rPr>
          <w:i/>
        </w:rPr>
        <w:br/>
      </w:r>
      <w:r>
        <w:rPr>
          <w:i/>
        </w:rPr>
        <w:tab/>
      </w:r>
      <w:r>
        <w:rPr>
          <w:i/>
        </w:rPr>
        <w:tab/>
      </w:r>
      <w:r>
        <w:rPr>
          <w:i/>
        </w:rPr>
        <w:tab/>
      </w:r>
      <w:r>
        <w:rPr>
          <w:i/>
        </w:rPr>
        <w:tab/>
      </w:r>
      <w:r>
        <w:rPr>
          <w:i/>
        </w:rPr>
        <w:tab/>
        <w:t>Source: ZTE / Joy</w:t>
      </w:r>
    </w:p>
    <w:p w14:paraId="596B76DA" w14:textId="77777777" w:rsidR="00031805" w:rsidRDefault="00031805" w:rsidP="00031805">
      <w:pPr>
        <w:rPr>
          <w:color w:val="808080"/>
        </w:rPr>
      </w:pPr>
      <w:r>
        <w:rPr>
          <w:color w:val="808080"/>
        </w:rPr>
        <w:t>(Replaces C1-212987)</w:t>
      </w:r>
    </w:p>
    <w:p w14:paraId="7128A0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035EA" w14:textId="284AB54C" w:rsidR="00031805" w:rsidRDefault="00031805" w:rsidP="00031805">
      <w:pPr>
        <w:rPr>
          <w:rFonts w:ascii="Arial" w:hAnsi="Arial" w:cs="Arial"/>
          <w:b/>
          <w:sz w:val="24"/>
        </w:rPr>
      </w:pPr>
      <w:r>
        <w:rPr>
          <w:rFonts w:ascii="Arial" w:hAnsi="Arial" w:cs="Arial"/>
          <w:b/>
          <w:color w:val="0000FF"/>
          <w:sz w:val="24"/>
        </w:rPr>
        <w:t>C1-213749</w:t>
      </w:r>
      <w:r>
        <w:rPr>
          <w:rFonts w:ascii="Arial" w:hAnsi="Arial" w:cs="Arial"/>
          <w:b/>
          <w:color w:val="0000FF"/>
          <w:sz w:val="24"/>
        </w:rPr>
        <w:tab/>
      </w:r>
      <w:r>
        <w:rPr>
          <w:rFonts w:ascii="Arial" w:hAnsi="Arial" w:cs="Arial"/>
          <w:b/>
          <w:sz w:val="24"/>
        </w:rPr>
        <w:t>EPS interworking if UE supporting 3GPP access leg in EPC of an MA PDU session</w:t>
      </w:r>
    </w:p>
    <w:p w14:paraId="16C5C3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CR-0038  rev 1 Cat: F (Rel-17)</w:t>
      </w:r>
      <w:r>
        <w:rPr>
          <w:i/>
        </w:rPr>
        <w:br/>
      </w:r>
      <w:r>
        <w:rPr>
          <w:i/>
        </w:rPr>
        <w:br/>
      </w:r>
      <w:r>
        <w:rPr>
          <w:i/>
        </w:rPr>
        <w:tab/>
      </w:r>
      <w:r>
        <w:rPr>
          <w:i/>
        </w:rPr>
        <w:tab/>
      </w:r>
      <w:r>
        <w:rPr>
          <w:i/>
        </w:rPr>
        <w:tab/>
      </w:r>
      <w:r>
        <w:rPr>
          <w:i/>
        </w:rPr>
        <w:tab/>
      </w:r>
      <w:r>
        <w:rPr>
          <w:i/>
        </w:rPr>
        <w:tab/>
        <w:t>Source: ZTE / Joy</w:t>
      </w:r>
    </w:p>
    <w:p w14:paraId="6735F8CD" w14:textId="77777777" w:rsidR="00031805" w:rsidRDefault="00031805" w:rsidP="00031805">
      <w:pPr>
        <w:rPr>
          <w:color w:val="808080"/>
        </w:rPr>
      </w:pPr>
      <w:r>
        <w:rPr>
          <w:color w:val="808080"/>
        </w:rPr>
        <w:t>(Replaces C1-212988)</w:t>
      </w:r>
    </w:p>
    <w:p w14:paraId="366562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9ECC4" w14:textId="503449AB" w:rsidR="00031805" w:rsidRDefault="00031805" w:rsidP="00031805">
      <w:pPr>
        <w:rPr>
          <w:rFonts w:ascii="Arial" w:hAnsi="Arial" w:cs="Arial"/>
          <w:b/>
          <w:sz w:val="24"/>
        </w:rPr>
      </w:pPr>
      <w:r>
        <w:rPr>
          <w:rFonts w:ascii="Arial" w:hAnsi="Arial" w:cs="Arial"/>
          <w:b/>
          <w:color w:val="0000FF"/>
          <w:sz w:val="24"/>
        </w:rPr>
        <w:t>C1-213773</w:t>
      </w:r>
      <w:r>
        <w:rPr>
          <w:rFonts w:ascii="Arial" w:hAnsi="Arial" w:cs="Arial"/>
          <w:b/>
          <w:color w:val="0000FF"/>
          <w:sz w:val="24"/>
        </w:rPr>
        <w:tab/>
      </w:r>
      <w:r>
        <w:rPr>
          <w:rFonts w:ascii="Arial" w:hAnsi="Arial" w:cs="Arial"/>
          <w:b/>
          <w:sz w:val="24"/>
        </w:rPr>
        <w:t>Introduction of performance measurement for a certain target QoS flow and UE assistance data provisioning</w:t>
      </w:r>
    </w:p>
    <w:p w14:paraId="52819DC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CR-0029  rev 3 Cat: B (Rel-17)</w:t>
      </w:r>
      <w:r>
        <w:rPr>
          <w:i/>
        </w:rPr>
        <w:br/>
      </w:r>
      <w:r>
        <w:rPr>
          <w:i/>
        </w:rPr>
        <w:br/>
      </w:r>
      <w:r>
        <w:rPr>
          <w:i/>
        </w:rPr>
        <w:tab/>
      </w:r>
      <w:r>
        <w:rPr>
          <w:i/>
        </w:rPr>
        <w:tab/>
      </w:r>
      <w:r>
        <w:rPr>
          <w:i/>
        </w:rPr>
        <w:tab/>
      </w:r>
      <w:r>
        <w:rPr>
          <w:i/>
        </w:rPr>
        <w:tab/>
      </w:r>
      <w:r>
        <w:rPr>
          <w:i/>
        </w:rPr>
        <w:tab/>
        <w:t>Source: ZTE / Joy</w:t>
      </w:r>
    </w:p>
    <w:p w14:paraId="6F6235FF" w14:textId="77777777" w:rsidR="00031805" w:rsidRDefault="00031805" w:rsidP="00031805">
      <w:pPr>
        <w:rPr>
          <w:color w:val="808080"/>
        </w:rPr>
      </w:pPr>
      <w:r>
        <w:rPr>
          <w:color w:val="808080"/>
        </w:rPr>
        <w:t>(Replaces C1-212983)</w:t>
      </w:r>
    </w:p>
    <w:p w14:paraId="6B2068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B08DB" w14:textId="596C1138" w:rsidR="00031805" w:rsidRDefault="00031805" w:rsidP="00031805">
      <w:pPr>
        <w:rPr>
          <w:rFonts w:ascii="Arial" w:hAnsi="Arial" w:cs="Arial"/>
          <w:b/>
          <w:sz w:val="24"/>
        </w:rPr>
      </w:pPr>
      <w:r>
        <w:rPr>
          <w:rFonts w:ascii="Arial" w:hAnsi="Arial" w:cs="Arial"/>
          <w:b/>
          <w:color w:val="0000FF"/>
          <w:sz w:val="24"/>
        </w:rPr>
        <w:t>C1-213776</w:t>
      </w:r>
      <w:r>
        <w:rPr>
          <w:rFonts w:ascii="Arial" w:hAnsi="Arial" w:cs="Arial"/>
          <w:b/>
          <w:color w:val="0000FF"/>
          <w:sz w:val="24"/>
        </w:rPr>
        <w:tab/>
      </w:r>
      <w:r>
        <w:rPr>
          <w:rFonts w:ascii="Arial" w:hAnsi="Arial" w:cs="Arial"/>
          <w:b/>
          <w:sz w:val="24"/>
        </w:rPr>
        <w:t>Support of UE assistance data in PMFP</w:t>
      </w:r>
    </w:p>
    <w:p w14:paraId="2DDAAB0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CR-0036  rev 1 Cat: B (Rel-17)</w:t>
      </w:r>
      <w:r>
        <w:rPr>
          <w:i/>
        </w:rPr>
        <w:br/>
      </w:r>
      <w:r>
        <w:rPr>
          <w:i/>
        </w:rPr>
        <w:br/>
      </w:r>
      <w:r>
        <w:rPr>
          <w:i/>
        </w:rPr>
        <w:tab/>
      </w:r>
      <w:r>
        <w:rPr>
          <w:i/>
        </w:rPr>
        <w:tab/>
      </w:r>
      <w:r>
        <w:rPr>
          <w:i/>
        </w:rPr>
        <w:tab/>
      </w:r>
      <w:r>
        <w:rPr>
          <w:i/>
        </w:rPr>
        <w:tab/>
      </w:r>
      <w:r>
        <w:rPr>
          <w:i/>
        </w:rPr>
        <w:tab/>
        <w:t>Source: ZTE / Joy</w:t>
      </w:r>
    </w:p>
    <w:p w14:paraId="182F77F9" w14:textId="77777777" w:rsidR="00031805" w:rsidRDefault="00031805" w:rsidP="00031805">
      <w:pPr>
        <w:rPr>
          <w:color w:val="808080"/>
        </w:rPr>
      </w:pPr>
      <w:r>
        <w:rPr>
          <w:color w:val="808080"/>
        </w:rPr>
        <w:t>(Replaces C1-212985)</w:t>
      </w:r>
    </w:p>
    <w:p w14:paraId="32D033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D7F1E" w14:textId="73947277" w:rsidR="00031805" w:rsidRDefault="00031805" w:rsidP="00031805">
      <w:pPr>
        <w:rPr>
          <w:rFonts w:ascii="Arial" w:hAnsi="Arial" w:cs="Arial"/>
          <w:b/>
          <w:sz w:val="24"/>
        </w:rPr>
      </w:pPr>
      <w:r>
        <w:rPr>
          <w:rFonts w:ascii="Arial" w:hAnsi="Arial" w:cs="Arial"/>
          <w:b/>
          <w:color w:val="0000FF"/>
          <w:sz w:val="24"/>
        </w:rPr>
        <w:t>C1-213778</w:t>
      </w:r>
      <w:r>
        <w:rPr>
          <w:rFonts w:ascii="Arial" w:hAnsi="Arial" w:cs="Arial"/>
          <w:b/>
          <w:color w:val="0000FF"/>
          <w:sz w:val="24"/>
        </w:rPr>
        <w:tab/>
      </w:r>
      <w:r>
        <w:rPr>
          <w:rFonts w:ascii="Arial" w:hAnsi="Arial" w:cs="Arial"/>
          <w:b/>
          <w:sz w:val="24"/>
        </w:rPr>
        <w:t>PMFP message transport associated with QoS flow</w:t>
      </w:r>
    </w:p>
    <w:p w14:paraId="21A6EC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CR-0037  rev 1 Cat: B (Rel-17)</w:t>
      </w:r>
      <w:r>
        <w:rPr>
          <w:i/>
        </w:rPr>
        <w:br/>
      </w:r>
      <w:r>
        <w:rPr>
          <w:i/>
        </w:rPr>
        <w:br/>
      </w:r>
      <w:r>
        <w:rPr>
          <w:i/>
        </w:rPr>
        <w:tab/>
      </w:r>
      <w:r>
        <w:rPr>
          <w:i/>
        </w:rPr>
        <w:tab/>
      </w:r>
      <w:r>
        <w:rPr>
          <w:i/>
        </w:rPr>
        <w:tab/>
      </w:r>
      <w:r>
        <w:rPr>
          <w:i/>
        </w:rPr>
        <w:tab/>
      </w:r>
      <w:r>
        <w:rPr>
          <w:i/>
        </w:rPr>
        <w:tab/>
        <w:t>Source: ZTE / Joy</w:t>
      </w:r>
    </w:p>
    <w:p w14:paraId="7664C1AD" w14:textId="77777777" w:rsidR="00031805" w:rsidRDefault="00031805" w:rsidP="00031805">
      <w:pPr>
        <w:rPr>
          <w:color w:val="808080"/>
        </w:rPr>
      </w:pPr>
      <w:r>
        <w:rPr>
          <w:color w:val="808080"/>
        </w:rPr>
        <w:t>(Replaces C1-212986)</w:t>
      </w:r>
    </w:p>
    <w:p w14:paraId="3805F3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82729" w14:textId="6F40FBC5" w:rsidR="00031805" w:rsidRDefault="00031805" w:rsidP="00031805">
      <w:pPr>
        <w:rPr>
          <w:rFonts w:ascii="Arial" w:hAnsi="Arial" w:cs="Arial"/>
          <w:b/>
          <w:sz w:val="24"/>
        </w:rPr>
      </w:pPr>
      <w:r>
        <w:rPr>
          <w:rFonts w:ascii="Arial" w:hAnsi="Arial" w:cs="Arial"/>
          <w:b/>
          <w:color w:val="0000FF"/>
          <w:sz w:val="24"/>
        </w:rPr>
        <w:t>C1-213791</w:t>
      </w:r>
      <w:r>
        <w:rPr>
          <w:rFonts w:ascii="Arial" w:hAnsi="Arial" w:cs="Arial"/>
          <w:b/>
          <w:color w:val="0000FF"/>
          <w:sz w:val="24"/>
        </w:rPr>
        <w:tab/>
      </w:r>
      <w:r>
        <w:rPr>
          <w:rFonts w:ascii="Arial" w:hAnsi="Arial" w:cs="Arial"/>
          <w:b/>
          <w:sz w:val="24"/>
        </w:rPr>
        <w:t>Support of packet loss rate measurement</w:t>
      </w:r>
    </w:p>
    <w:p w14:paraId="22CB35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CR-0030  rev 3 Cat: B (Rel-17)</w:t>
      </w:r>
      <w:r>
        <w:rPr>
          <w:i/>
        </w:rPr>
        <w:br/>
      </w:r>
      <w:r>
        <w:rPr>
          <w:i/>
        </w:rPr>
        <w:br/>
      </w:r>
      <w:r>
        <w:rPr>
          <w:i/>
        </w:rPr>
        <w:tab/>
      </w:r>
      <w:r>
        <w:rPr>
          <w:i/>
        </w:rPr>
        <w:tab/>
      </w:r>
      <w:r>
        <w:rPr>
          <w:i/>
        </w:rPr>
        <w:tab/>
      </w:r>
      <w:r>
        <w:rPr>
          <w:i/>
        </w:rPr>
        <w:tab/>
      </w:r>
      <w:r>
        <w:rPr>
          <w:i/>
        </w:rPr>
        <w:tab/>
        <w:t>Source: ZTE / Joy</w:t>
      </w:r>
    </w:p>
    <w:p w14:paraId="70E72E44" w14:textId="77777777" w:rsidR="00031805" w:rsidRDefault="00031805" w:rsidP="00031805">
      <w:pPr>
        <w:rPr>
          <w:color w:val="808080"/>
        </w:rPr>
      </w:pPr>
      <w:r>
        <w:rPr>
          <w:color w:val="808080"/>
        </w:rPr>
        <w:t>(Replaces C1-212984)</w:t>
      </w:r>
    </w:p>
    <w:p w14:paraId="0BC38E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7AC27" w14:textId="66543E6A" w:rsidR="00031805" w:rsidRDefault="00031805" w:rsidP="00031805">
      <w:pPr>
        <w:rPr>
          <w:rFonts w:ascii="Arial" w:hAnsi="Arial" w:cs="Arial"/>
          <w:b/>
          <w:sz w:val="24"/>
        </w:rPr>
      </w:pPr>
      <w:r>
        <w:rPr>
          <w:rFonts w:ascii="Arial" w:hAnsi="Arial" w:cs="Arial"/>
          <w:b/>
          <w:color w:val="0000FF"/>
          <w:sz w:val="24"/>
        </w:rPr>
        <w:t>C1-213813</w:t>
      </w:r>
      <w:r>
        <w:rPr>
          <w:rFonts w:ascii="Arial" w:hAnsi="Arial" w:cs="Arial"/>
          <w:b/>
          <w:color w:val="0000FF"/>
          <w:sz w:val="24"/>
        </w:rPr>
        <w:tab/>
      </w:r>
      <w:r>
        <w:rPr>
          <w:rFonts w:ascii="Arial" w:hAnsi="Arial" w:cs="Arial"/>
          <w:b/>
          <w:sz w:val="24"/>
        </w:rPr>
        <w:t>Add target QoS flow capability for access performance measurement</w:t>
      </w:r>
    </w:p>
    <w:p w14:paraId="3DF21C6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CR-3248  rev 1 Cat: B (Rel-17)</w:t>
      </w:r>
      <w:r>
        <w:rPr>
          <w:i/>
        </w:rPr>
        <w:br/>
      </w:r>
      <w:r>
        <w:rPr>
          <w:i/>
        </w:rPr>
        <w:br/>
      </w:r>
      <w:r>
        <w:rPr>
          <w:i/>
        </w:rPr>
        <w:tab/>
      </w:r>
      <w:r>
        <w:rPr>
          <w:i/>
        </w:rPr>
        <w:tab/>
      </w:r>
      <w:r>
        <w:rPr>
          <w:i/>
        </w:rPr>
        <w:tab/>
      </w:r>
      <w:r>
        <w:rPr>
          <w:i/>
        </w:rPr>
        <w:tab/>
      </w:r>
      <w:r>
        <w:rPr>
          <w:i/>
        </w:rPr>
        <w:tab/>
        <w:t>Source: Lenovo, Motorola Mobility</w:t>
      </w:r>
    </w:p>
    <w:p w14:paraId="5D5E8A48" w14:textId="77777777" w:rsidR="00031805" w:rsidRDefault="00031805" w:rsidP="00031805">
      <w:pPr>
        <w:rPr>
          <w:color w:val="808080"/>
        </w:rPr>
      </w:pPr>
      <w:r>
        <w:rPr>
          <w:color w:val="808080"/>
        </w:rPr>
        <w:t>(Replaces C1-213218)</w:t>
      </w:r>
    </w:p>
    <w:p w14:paraId="704F85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B5B5F" w14:textId="4913356D" w:rsidR="00031805" w:rsidRDefault="00031805" w:rsidP="00031805">
      <w:pPr>
        <w:rPr>
          <w:rFonts w:ascii="Arial" w:hAnsi="Arial" w:cs="Arial"/>
          <w:b/>
          <w:sz w:val="24"/>
        </w:rPr>
      </w:pPr>
      <w:r>
        <w:rPr>
          <w:rFonts w:ascii="Arial" w:hAnsi="Arial" w:cs="Arial"/>
          <w:b/>
          <w:color w:val="0000FF"/>
          <w:sz w:val="24"/>
        </w:rPr>
        <w:t>C1-213904</w:t>
      </w:r>
      <w:r>
        <w:rPr>
          <w:rFonts w:ascii="Arial" w:hAnsi="Arial" w:cs="Arial"/>
          <w:b/>
          <w:color w:val="0000FF"/>
          <w:sz w:val="24"/>
        </w:rPr>
        <w:tab/>
      </w:r>
      <w:r>
        <w:rPr>
          <w:rFonts w:ascii="Arial" w:hAnsi="Arial" w:cs="Arial"/>
          <w:b/>
          <w:sz w:val="24"/>
        </w:rPr>
        <w:t>Introduction of threshold values</w:t>
      </w:r>
    </w:p>
    <w:p w14:paraId="69F02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CR-0046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AC6D197" w14:textId="77777777" w:rsidR="00031805" w:rsidRDefault="00031805" w:rsidP="00031805">
      <w:pPr>
        <w:rPr>
          <w:color w:val="808080"/>
        </w:rPr>
      </w:pPr>
      <w:r>
        <w:rPr>
          <w:color w:val="808080"/>
        </w:rPr>
        <w:t>(Replaces C1-213185)</w:t>
      </w:r>
    </w:p>
    <w:p w14:paraId="6DE5C9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F58545" w14:textId="6879124A" w:rsidR="00031805" w:rsidRDefault="00031805" w:rsidP="00031805">
      <w:pPr>
        <w:rPr>
          <w:rFonts w:ascii="Arial" w:hAnsi="Arial" w:cs="Arial"/>
          <w:b/>
          <w:sz w:val="24"/>
        </w:rPr>
      </w:pPr>
      <w:r>
        <w:rPr>
          <w:rFonts w:ascii="Arial" w:hAnsi="Arial" w:cs="Arial"/>
          <w:b/>
          <w:color w:val="0000FF"/>
          <w:sz w:val="24"/>
        </w:rPr>
        <w:t>C1-213905</w:t>
      </w:r>
      <w:r>
        <w:rPr>
          <w:rFonts w:ascii="Arial" w:hAnsi="Arial" w:cs="Arial"/>
          <w:b/>
          <w:color w:val="0000FF"/>
          <w:sz w:val="24"/>
        </w:rPr>
        <w:tab/>
      </w:r>
      <w:r>
        <w:rPr>
          <w:rFonts w:ascii="Arial" w:hAnsi="Arial" w:cs="Arial"/>
          <w:b/>
          <w:sz w:val="24"/>
        </w:rPr>
        <w:t>Introduction of steering mode indicator for load-balancing steering mode</w:t>
      </w:r>
    </w:p>
    <w:p w14:paraId="0A5D6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CR-0047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C430B1" w14:textId="77777777" w:rsidR="00031805" w:rsidRDefault="00031805" w:rsidP="00031805">
      <w:pPr>
        <w:rPr>
          <w:color w:val="808080"/>
        </w:rPr>
      </w:pPr>
      <w:r>
        <w:rPr>
          <w:color w:val="808080"/>
        </w:rPr>
        <w:t>(Replaces C1-213191)</w:t>
      </w:r>
    </w:p>
    <w:p w14:paraId="4928A0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22D5F" w14:textId="77777777" w:rsidR="00031805" w:rsidRDefault="00031805" w:rsidP="00031805">
      <w:pPr>
        <w:pStyle w:val="Heading4"/>
      </w:pPr>
      <w:bookmarkStart w:id="118" w:name="_Toc73893529"/>
      <w:r>
        <w:lastRenderedPageBreak/>
        <w:t>17.2.13</w:t>
      </w:r>
      <w:r>
        <w:tab/>
        <w:t>MUSIM</w:t>
      </w:r>
      <w:bookmarkEnd w:id="118"/>
    </w:p>
    <w:p w14:paraId="07BFA00A" w14:textId="6AE26473" w:rsidR="00031805" w:rsidRDefault="00031805" w:rsidP="00031805">
      <w:pPr>
        <w:rPr>
          <w:rFonts w:ascii="Arial" w:hAnsi="Arial" w:cs="Arial"/>
          <w:b/>
          <w:sz w:val="24"/>
        </w:rPr>
      </w:pPr>
      <w:r>
        <w:rPr>
          <w:rFonts w:ascii="Arial" w:hAnsi="Arial" w:cs="Arial"/>
          <w:b/>
          <w:color w:val="0000FF"/>
          <w:sz w:val="24"/>
        </w:rPr>
        <w:t>C1-212860</w:t>
      </w:r>
      <w:r>
        <w:rPr>
          <w:rFonts w:ascii="Arial" w:hAnsi="Arial" w:cs="Arial"/>
          <w:b/>
          <w:color w:val="0000FF"/>
          <w:sz w:val="24"/>
        </w:rPr>
        <w:tab/>
      </w:r>
      <w:r>
        <w:rPr>
          <w:rFonts w:ascii="Arial" w:hAnsi="Arial" w:cs="Arial"/>
          <w:b/>
          <w:sz w:val="24"/>
        </w:rPr>
        <w:t>Adding service request procedure to support the MUSIM UE reject paging request</w:t>
      </w:r>
    </w:p>
    <w:p w14:paraId="22033F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CR-3161  rev  Cat: B (Rel-17)</w:t>
      </w:r>
      <w:r>
        <w:rPr>
          <w:i/>
        </w:rPr>
        <w:br/>
      </w:r>
      <w:r>
        <w:rPr>
          <w:i/>
        </w:rPr>
        <w:br/>
      </w:r>
      <w:r>
        <w:rPr>
          <w:i/>
        </w:rPr>
        <w:tab/>
      </w:r>
      <w:r>
        <w:rPr>
          <w:i/>
        </w:rPr>
        <w:tab/>
      </w:r>
      <w:r>
        <w:rPr>
          <w:i/>
        </w:rPr>
        <w:tab/>
      </w:r>
      <w:r>
        <w:rPr>
          <w:i/>
        </w:rPr>
        <w:tab/>
      </w:r>
      <w:r>
        <w:rPr>
          <w:i/>
        </w:rPr>
        <w:tab/>
        <w:t>Source: China Telecom Corporation Ltd.</w:t>
      </w:r>
    </w:p>
    <w:p w14:paraId="66E6DE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4784E" w14:textId="4BA83D06" w:rsidR="00031805" w:rsidRDefault="00031805" w:rsidP="00031805">
      <w:pPr>
        <w:rPr>
          <w:rFonts w:ascii="Arial" w:hAnsi="Arial" w:cs="Arial"/>
          <w:b/>
          <w:sz w:val="24"/>
        </w:rPr>
      </w:pPr>
      <w:r>
        <w:rPr>
          <w:rFonts w:ascii="Arial" w:hAnsi="Arial" w:cs="Arial"/>
          <w:b/>
          <w:color w:val="0000FF"/>
          <w:sz w:val="24"/>
        </w:rPr>
        <w:t>C1-212861</w:t>
      </w:r>
      <w:r>
        <w:rPr>
          <w:rFonts w:ascii="Arial" w:hAnsi="Arial" w:cs="Arial"/>
          <w:b/>
          <w:color w:val="0000FF"/>
          <w:sz w:val="24"/>
        </w:rPr>
        <w:tab/>
      </w:r>
      <w:r>
        <w:rPr>
          <w:rFonts w:ascii="Arial" w:hAnsi="Arial" w:cs="Arial"/>
          <w:b/>
          <w:sz w:val="24"/>
        </w:rPr>
        <w:t>Adding service request procedure and registration procedure to support connection release due to activity on another USIM</w:t>
      </w:r>
    </w:p>
    <w:p w14:paraId="65DA48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CR-3162  rev  Cat: B (Rel-17)</w:t>
      </w:r>
      <w:r>
        <w:rPr>
          <w:i/>
        </w:rPr>
        <w:br/>
      </w:r>
      <w:r>
        <w:rPr>
          <w:i/>
        </w:rPr>
        <w:br/>
      </w:r>
      <w:r>
        <w:rPr>
          <w:i/>
        </w:rPr>
        <w:tab/>
      </w:r>
      <w:r>
        <w:rPr>
          <w:i/>
        </w:rPr>
        <w:tab/>
      </w:r>
      <w:r>
        <w:rPr>
          <w:i/>
        </w:rPr>
        <w:tab/>
      </w:r>
      <w:r>
        <w:rPr>
          <w:i/>
        </w:rPr>
        <w:tab/>
      </w:r>
      <w:r>
        <w:rPr>
          <w:i/>
        </w:rPr>
        <w:tab/>
        <w:t>Source: China Telecom Corporation Ltd.</w:t>
      </w:r>
    </w:p>
    <w:p w14:paraId="6605B34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39F6F5" w14:textId="1AFF888E" w:rsidR="00031805" w:rsidRDefault="00031805" w:rsidP="00031805">
      <w:pPr>
        <w:rPr>
          <w:rFonts w:ascii="Arial" w:hAnsi="Arial" w:cs="Arial"/>
          <w:b/>
          <w:sz w:val="24"/>
        </w:rPr>
      </w:pPr>
      <w:r>
        <w:rPr>
          <w:rFonts w:ascii="Arial" w:hAnsi="Arial" w:cs="Arial"/>
          <w:b/>
          <w:color w:val="0000FF"/>
          <w:sz w:val="24"/>
        </w:rPr>
        <w:t>C1-212862</w:t>
      </w:r>
      <w:r>
        <w:rPr>
          <w:rFonts w:ascii="Arial" w:hAnsi="Arial" w:cs="Arial"/>
          <w:b/>
          <w:color w:val="0000FF"/>
          <w:sz w:val="24"/>
        </w:rPr>
        <w:tab/>
      </w:r>
      <w:r>
        <w:rPr>
          <w:rFonts w:ascii="Arial" w:hAnsi="Arial" w:cs="Arial"/>
          <w:b/>
          <w:sz w:val="24"/>
        </w:rPr>
        <w:t>Adding service request procedure and registration procedure to support the MUSIM UE request removal of the paging restriction information</w:t>
      </w:r>
    </w:p>
    <w:p w14:paraId="6C8F6E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CR-3163  rev  Cat: B (Rel-17)</w:t>
      </w:r>
      <w:r>
        <w:rPr>
          <w:i/>
        </w:rPr>
        <w:br/>
      </w:r>
      <w:r>
        <w:rPr>
          <w:i/>
        </w:rPr>
        <w:br/>
      </w:r>
      <w:r>
        <w:rPr>
          <w:i/>
        </w:rPr>
        <w:tab/>
      </w:r>
      <w:r>
        <w:rPr>
          <w:i/>
        </w:rPr>
        <w:tab/>
      </w:r>
      <w:r>
        <w:rPr>
          <w:i/>
        </w:rPr>
        <w:tab/>
      </w:r>
      <w:r>
        <w:rPr>
          <w:i/>
        </w:rPr>
        <w:tab/>
      </w:r>
      <w:r>
        <w:rPr>
          <w:i/>
        </w:rPr>
        <w:tab/>
        <w:t>Source: China Telecom Corporation Ltd.</w:t>
      </w:r>
    </w:p>
    <w:p w14:paraId="4D7ABC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26763E" w14:textId="1C771CE7" w:rsidR="00031805" w:rsidRDefault="00031805" w:rsidP="00031805">
      <w:pPr>
        <w:rPr>
          <w:rFonts w:ascii="Arial" w:hAnsi="Arial" w:cs="Arial"/>
          <w:b/>
          <w:sz w:val="24"/>
        </w:rPr>
      </w:pPr>
      <w:r>
        <w:rPr>
          <w:rFonts w:ascii="Arial" w:hAnsi="Arial" w:cs="Arial"/>
          <w:b/>
          <w:color w:val="0000FF"/>
          <w:sz w:val="24"/>
        </w:rPr>
        <w:t>C1-212863</w:t>
      </w:r>
      <w:r>
        <w:rPr>
          <w:rFonts w:ascii="Arial" w:hAnsi="Arial" w:cs="Arial"/>
          <w:b/>
          <w:color w:val="0000FF"/>
          <w:sz w:val="24"/>
        </w:rPr>
        <w:tab/>
      </w:r>
      <w:r>
        <w:rPr>
          <w:rFonts w:ascii="Arial" w:hAnsi="Arial" w:cs="Arial"/>
          <w:b/>
          <w:sz w:val="24"/>
        </w:rPr>
        <w:t xml:space="preserve">Adding Release Request indication </w:t>
      </w:r>
      <w:proofErr w:type="spellStart"/>
      <w:r>
        <w:rPr>
          <w:rFonts w:ascii="Arial" w:hAnsi="Arial" w:cs="Arial"/>
          <w:b/>
          <w:sz w:val="24"/>
        </w:rPr>
        <w:t>IE,Paging</w:t>
      </w:r>
      <w:proofErr w:type="spellEnd"/>
      <w:r>
        <w:rPr>
          <w:rFonts w:ascii="Arial" w:hAnsi="Arial" w:cs="Arial"/>
          <w:b/>
          <w:sz w:val="24"/>
        </w:rPr>
        <w:t xml:space="preserve"> restriction information IE and Reject Paging Indication IE into SR and RR message for UE supporting MUSIM</w:t>
      </w:r>
    </w:p>
    <w:p w14:paraId="2E38A16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CR-3164  rev  Cat: B (Rel-17)</w:t>
      </w:r>
      <w:r>
        <w:rPr>
          <w:i/>
        </w:rPr>
        <w:br/>
      </w:r>
      <w:r>
        <w:rPr>
          <w:i/>
        </w:rPr>
        <w:br/>
      </w:r>
      <w:r>
        <w:rPr>
          <w:i/>
        </w:rPr>
        <w:tab/>
      </w:r>
      <w:r>
        <w:rPr>
          <w:i/>
        </w:rPr>
        <w:tab/>
      </w:r>
      <w:r>
        <w:rPr>
          <w:i/>
        </w:rPr>
        <w:tab/>
      </w:r>
      <w:r>
        <w:rPr>
          <w:i/>
        </w:rPr>
        <w:tab/>
      </w:r>
      <w:r>
        <w:rPr>
          <w:i/>
        </w:rPr>
        <w:tab/>
        <w:t>Source: China Telecom Corporation Ltd.</w:t>
      </w:r>
    </w:p>
    <w:p w14:paraId="279347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C97B2" w14:textId="3324C04B" w:rsidR="00031805" w:rsidRDefault="00031805" w:rsidP="00031805">
      <w:pPr>
        <w:rPr>
          <w:rFonts w:ascii="Arial" w:hAnsi="Arial" w:cs="Arial"/>
          <w:b/>
          <w:sz w:val="24"/>
        </w:rPr>
      </w:pPr>
      <w:r>
        <w:rPr>
          <w:rFonts w:ascii="Arial" w:hAnsi="Arial" w:cs="Arial"/>
          <w:b/>
          <w:color w:val="0000FF"/>
          <w:sz w:val="24"/>
        </w:rPr>
        <w:t>C1-212901</w:t>
      </w:r>
      <w:r>
        <w:rPr>
          <w:rFonts w:ascii="Arial" w:hAnsi="Arial" w:cs="Arial"/>
          <w:b/>
          <w:color w:val="0000FF"/>
          <w:sz w:val="24"/>
        </w:rPr>
        <w:tab/>
      </w:r>
      <w:r>
        <w:rPr>
          <w:rFonts w:ascii="Arial" w:hAnsi="Arial" w:cs="Arial"/>
          <w:b/>
          <w:sz w:val="24"/>
        </w:rPr>
        <w:t>Remove paging restriction via Registration</w:t>
      </w:r>
    </w:p>
    <w:p w14:paraId="2430C22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CR-3166  rev  Cat: B (Rel-17)</w:t>
      </w:r>
      <w:r>
        <w:rPr>
          <w:i/>
        </w:rPr>
        <w:br/>
      </w:r>
      <w:r>
        <w:rPr>
          <w:i/>
        </w:rPr>
        <w:br/>
      </w:r>
      <w:r>
        <w:rPr>
          <w:i/>
        </w:rPr>
        <w:tab/>
      </w:r>
      <w:r>
        <w:rPr>
          <w:i/>
        </w:rPr>
        <w:tab/>
      </w:r>
      <w:r>
        <w:rPr>
          <w:i/>
        </w:rPr>
        <w:tab/>
      </w:r>
      <w:r>
        <w:rPr>
          <w:i/>
        </w:rPr>
        <w:tab/>
      </w:r>
      <w:r>
        <w:rPr>
          <w:i/>
        </w:rPr>
        <w:tab/>
        <w:t xml:space="preserve">Source: vivo/ </w:t>
      </w:r>
      <w:proofErr w:type="spellStart"/>
      <w:r>
        <w:rPr>
          <w:i/>
        </w:rPr>
        <w:t>Yanchao</w:t>
      </w:r>
      <w:proofErr w:type="spellEnd"/>
    </w:p>
    <w:p w14:paraId="7A8158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C1-213606</w:t>
      </w:r>
      <w:r>
        <w:rPr>
          <w:color w:val="993300"/>
          <w:u w:val="single"/>
        </w:rPr>
        <w:t>.</w:t>
      </w:r>
    </w:p>
    <w:p w14:paraId="23F1CE8C" w14:textId="77098DC7" w:rsidR="00031805" w:rsidRDefault="00031805" w:rsidP="00031805">
      <w:pPr>
        <w:rPr>
          <w:rFonts w:ascii="Arial" w:hAnsi="Arial" w:cs="Arial"/>
          <w:b/>
          <w:sz w:val="24"/>
        </w:rPr>
      </w:pPr>
      <w:r>
        <w:rPr>
          <w:rFonts w:ascii="Arial" w:hAnsi="Arial" w:cs="Arial"/>
          <w:b/>
          <w:color w:val="0000FF"/>
          <w:sz w:val="24"/>
        </w:rPr>
        <w:t>C1-212902</w:t>
      </w:r>
      <w:r>
        <w:rPr>
          <w:rFonts w:ascii="Arial" w:hAnsi="Arial" w:cs="Arial"/>
          <w:b/>
          <w:color w:val="0000FF"/>
          <w:sz w:val="24"/>
        </w:rPr>
        <w:tab/>
      </w:r>
      <w:r>
        <w:rPr>
          <w:rFonts w:ascii="Arial" w:hAnsi="Arial" w:cs="Arial"/>
          <w:b/>
          <w:sz w:val="24"/>
        </w:rPr>
        <w:t>Remove paging restriction via TAU</w:t>
      </w:r>
    </w:p>
    <w:p w14:paraId="57521C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CR-3522  rev  Cat: B (Rel-17)</w:t>
      </w:r>
      <w:r>
        <w:rPr>
          <w:i/>
        </w:rPr>
        <w:br/>
      </w:r>
      <w:r>
        <w:rPr>
          <w:i/>
        </w:rPr>
        <w:br/>
      </w:r>
      <w:r>
        <w:rPr>
          <w:i/>
        </w:rPr>
        <w:tab/>
      </w:r>
      <w:r>
        <w:rPr>
          <w:i/>
        </w:rPr>
        <w:tab/>
      </w:r>
      <w:r>
        <w:rPr>
          <w:i/>
        </w:rPr>
        <w:tab/>
      </w:r>
      <w:r>
        <w:rPr>
          <w:i/>
        </w:rPr>
        <w:tab/>
      </w:r>
      <w:r>
        <w:rPr>
          <w:i/>
        </w:rPr>
        <w:tab/>
        <w:t xml:space="preserve">Source: vivo / </w:t>
      </w:r>
      <w:proofErr w:type="spellStart"/>
      <w:r>
        <w:rPr>
          <w:i/>
        </w:rPr>
        <w:t>Yanchao</w:t>
      </w:r>
      <w:proofErr w:type="spellEnd"/>
    </w:p>
    <w:p w14:paraId="40BC63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C1-213607</w:t>
      </w:r>
      <w:r>
        <w:rPr>
          <w:color w:val="993300"/>
          <w:u w:val="single"/>
        </w:rPr>
        <w:t>.</w:t>
      </w:r>
    </w:p>
    <w:p w14:paraId="44910DE5" w14:textId="64AE85A6" w:rsidR="00031805" w:rsidRDefault="00031805" w:rsidP="00031805">
      <w:pPr>
        <w:rPr>
          <w:rFonts w:ascii="Arial" w:hAnsi="Arial" w:cs="Arial"/>
          <w:b/>
          <w:sz w:val="24"/>
        </w:rPr>
      </w:pPr>
      <w:r>
        <w:rPr>
          <w:rFonts w:ascii="Arial" w:hAnsi="Arial" w:cs="Arial"/>
          <w:b/>
          <w:color w:val="0000FF"/>
          <w:sz w:val="24"/>
        </w:rPr>
        <w:t>C1-212916</w:t>
      </w:r>
      <w:r>
        <w:rPr>
          <w:rFonts w:ascii="Arial" w:hAnsi="Arial" w:cs="Arial"/>
          <w:b/>
          <w:color w:val="0000FF"/>
          <w:sz w:val="24"/>
        </w:rPr>
        <w:tab/>
      </w:r>
      <w:r>
        <w:rPr>
          <w:rFonts w:ascii="Arial" w:hAnsi="Arial" w:cs="Arial"/>
          <w:b/>
          <w:sz w:val="24"/>
        </w:rPr>
        <w:t>Handling of service request when responding to paging with voice service indication</w:t>
      </w:r>
    </w:p>
    <w:p w14:paraId="24D238F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Cat: C (Rel-17)</w:t>
      </w:r>
      <w:r>
        <w:rPr>
          <w:i/>
        </w:rPr>
        <w:br/>
      </w:r>
      <w:r>
        <w:rPr>
          <w:i/>
        </w:rPr>
        <w:br/>
      </w:r>
      <w:r>
        <w:rPr>
          <w:i/>
        </w:rPr>
        <w:tab/>
      </w:r>
      <w:r>
        <w:rPr>
          <w:i/>
        </w:rPr>
        <w:tab/>
      </w:r>
      <w:r>
        <w:rPr>
          <w:i/>
        </w:rPr>
        <w:tab/>
      </w:r>
      <w:r>
        <w:rPr>
          <w:i/>
        </w:rPr>
        <w:tab/>
      </w:r>
      <w:r>
        <w:rPr>
          <w:i/>
        </w:rPr>
        <w:tab/>
        <w:t>Source: Qualcomm Incorporated / Amer</w:t>
      </w:r>
    </w:p>
    <w:p w14:paraId="7702CC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C1-213844</w:t>
      </w:r>
      <w:r>
        <w:rPr>
          <w:color w:val="993300"/>
          <w:u w:val="single"/>
        </w:rPr>
        <w:t>.</w:t>
      </w:r>
    </w:p>
    <w:p w14:paraId="164A266C" w14:textId="29A0946E" w:rsidR="00031805" w:rsidRDefault="00031805" w:rsidP="00031805">
      <w:pPr>
        <w:rPr>
          <w:rFonts w:ascii="Arial" w:hAnsi="Arial" w:cs="Arial"/>
          <w:b/>
          <w:sz w:val="24"/>
        </w:rPr>
      </w:pPr>
      <w:r>
        <w:rPr>
          <w:rFonts w:ascii="Arial" w:hAnsi="Arial" w:cs="Arial"/>
          <w:b/>
          <w:color w:val="0000FF"/>
          <w:sz w:val="24"/>
        </w:rPr>
        <w:t>C1-212917</w:t>
      </w:r>
      <w:r>
        <w:rPr>
          <w:rFonts w:ascii="Arial" w:hAnsi="Arial" w:cs="Arial"/>
          <w:b/>
          <w:color w:val="0000FF"/>
          <w:sz w:val="24"/>
        </w:rPr>
        <w:tab/>
      </w:r>
      <w:r>
        <w:rPr>
          <w:rFonts w:ascii="Arial" w:hAnsi="Arial" w:cs="Arial"/>
          <w:b/>
          <w:sz w:val="24"/>
        </w:rPr>
        <w:t>Discussion on sending busy indication in 5GMM-CONNECTED with RRC Inactive</w:t>
      </w:r>
    </w:p>
    <w:p w14:paraId="51727E9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57F34B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B178E" w14:textId="7532D342" w:rsidR="00031805" w:rsidRDefault="00031805" w:rsidP="00031805">
      <w:pPr>
        <w:rPr>
          <w:rFonts w:ascii="Arial" w:hAnsi="Arial" w:cs="Arial"/>
          <w:b/>
          <w:sz w:val="24"/>
        </w:rPr>
      </w:pPr>
      <w:r>
        <w:rPr>
          <w:rFonts w:ascii="Arial" w:hAnsi="Arial" w:cs="Arial"/>
          <w:b/>
          <w:color w:val="0000FF"/>
          <w:sz w:val="24"/>
        </w:rPr>
        <w:t>C1-212995</w:t>
      </w:r>
      <w:r>
        <w:rPr>
          <w:rFonts w:ascii="Arial" w:hAnsi="Arial" w:cs="Arial"/>
          <w:b/>
          <w:color w:val="0000FF"/>
          <w:sz w:val="24"/>
        </w:rPr>
        <w:tab/>
      </w:r>
      <w:r>
        <w:rPr>
          <w:rFonts w:ascii="Arial" w:hAnsi="Arial" w:cs="Arial"/>
          <w:b/>
          <w:sz w:val="24"/>
        </w:rPr>
        <w:t>General on Multi-USIM UE in 5GS</w:t>
      </w:r>
    </w:p>
    <w:p w14:paraId="4191F4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CE09C9D" w14:textId="77777777" w:rsidR="00031805" w:rsidRDefault="00031805" w:rsidP="00031805">
      <w:pPr>
        <w:rPr>
          <w:color w:val="808080"/>
        </w:rPr>
      </w:pPr>
      <w:r>
        <w:rPr>
          <w:color w:val="808080"/>
        </w:rPr>
        <w:t>(Replaces C1-212168)</w:t>
      </w:r>
    </w:p>
    <w:p w14:paraId="317261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C1-213538</w:t>
      </w:r>
      <w:r>
        <w:rPr>
          <w:color w:val="993300"/>
          <w:u w:val="single"/>
        </w:rPr>
        <w:t>.</w:t>
      </w:r>
    </w:p>
    <w:p w14:paraId="39DF7407" w14:textId="6D1EDE6A" w:rsidR="00031805" w:rsidRDefault="00031805" w:rsidP="00031805">
      <w:pPr>
        <w:rPr>
          <w:rFonts w:ascii="Arial" w:hAnsi="Arial" w:cs="Arial"/>
          <w:b/>
          <w:sz w:val="24"/>
        </w:rPr>
      </w:pPr>
      <w:r>
        <w:rPr>
          <w:rFonts w:ascii="Arial" w:hAnsi="Arial" w:cs="Arial"/>
          <w:b/>
          <w:color w:val="0000FF"/>
          <w:sz w:val="24"/>
        </w:rPr>
        <w:t>C1-212996</w:t>
      </w:r>
      <w:r>
        <w:rPr>
          <w:rFonts w:ascii="Arial" w:hAnsi="Arial" w:cs="Arial"/>
          <w:b/>
          <w:color w:val="0000FF"/>
          <w:sz w:val="24"/>
        </w:rPr>
        <w:tab/>
      </w:r>
      <w:r>
        <w:rPr>
          <w:rFonts w:ascii="Arial" w:hAnsi="Arial" w:cs="Arial"/>
          <w:b/>
          <w:sz w:val="24"/>
        </w:rPr>
        <w:t>General on Multi-USIM UE in EPS</w:t>
      </w:r>
    </w:p>
    <w:p w14:paraId="53C05C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CR-3512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367D743" w14:textId="77777777" w:rsidR="00031805" w:rsidRDefault="00031805" w:rsidP="00031805">
      <w:pPr>
        <w:rPr>
          <w:color w:val="808080"/>
        </w:rPr>
      </w:pPr>
      <w:r>
        <w:rPr>
          <w:color w:val="808080"/>
        </w:rPr>
        <w:t>(Replaces C1-212171)</w:t>
      </w:r>
    </w:p>
    <w:p w14:paraId="404DBD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47851D" w14:textId="4A29D452" w:rsidR="00031805" w:rsidRDefault="00031805" w:rsidP="00031805">
      <w:pPr>
        <w:rPr>
          <w:rFonts w:ascii="Arial" w:hAnsi="Arial" w:cs="Arial"/>
          <w:b/>
          <w:sz w:val="24"/>
        </w:rPr>
      </w:pPr>
      <w:r>
        <w:rPr>
          <w:rFonts w:ascii="Arial" w:hAnsi="Arial" w:cs="Arial"/>
          <w:b/>
          <w:color w:val="0000FF"/>
          <w:sz w:val="24"/>
        </w:rPr>
        <w:t>C1-213002</w:t>
      </w:r>
      <w:r>
        <w:rPr>
          <w:rFonts w:ascii="Arial" w:hAnsi="Arial" w:cs="Arial"/>
          <w:b/>
          <w:color w:val="0000FF"/>
          <w:sz w:val="24"/>
        </w:rPr>
        <w:tab/>
      </w:r>
      <w:r>
        <w:rPr>
          <w:rFonts w:ascii="Arial" w:hAnsi="Arial" w:cs="Arial"/>
          <w:b/>
          <w:sz w:val="24"/>
        </w:rPr>
        <w:t xml:space="preserve">MUSIM-Capable UE release NAS </w:t>
      </w:r>
      <w:proofErr w:type="spellStart"/>
      <w:r>
        <w:rPr>
          <w:rFonts w:ascii="Arial" w:hAnsi="Arial" w:cs="Arial"/>
          <w:b/>
          <w:sz w:val="24"/>
        </w:rPr>
        <w:t>connetion</w:t>
      </w:r>
      <w:proofErr w:type="spellEnd"/>
      <w:r>
        <w:rPr>
          <w:rFonts w:ascii="Arial" w:hAnsi="Arial" w:cs="Arial"/>
          <w:b/>
          <w:sz w:val="24"/>
        </w:rPr>
        <w:t xml:space="preserve"> after transition from 5GMM-CONNECTED mode with RRC inactive indication to 5GMM-CONNECTED mode</w:t>
      </w:r>
    </w:p>
    <w:p w14:paraId="764F3B6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CR-3199  rev  Cat: B (Rel-17)</w:t>
      </w:r>
      <w:r>
        <w:rPr>
          <w:i/>
        </w:rPr>
        <w:br/>
      </w:r>
      <w:r>
        <w:rPr>
          <w:i/>
        </w:rPr>
        <w:br/>
      </w:r>
      <w:r>
        <w:rPr>
          <w:i/>
        </w:rPr>
        <w:tab/>
      </w:r>
      <w:r>
        <w:rPr>
          <w:i/>
        </w:rPr>
        <w:tab/>
      </w:r>
      <w:r>
        <w:rPr>
          <w:i/>
        </w:rPr>
        <w:tab/>
      </w:r>
      <w:r>
        <w:rPr>
          <w:i/>
        </w:rPr>
        <w:tab/>
      </w:r>
      <w:r>
        <w:rPr>
          <w:i/>
        </w:rPr>
        <w:tab/>
        <w:t>Source: ZTE</w:t>
      </w:r>
    </w:p>
    <w:p w14:paraId="675831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336EA" w14:textId="45478915" w:rsidR="00031805" w:rsidRDefault="00031805" w:rsidP="00031805">
      <w:pPr>
        <w:rPr>
          <w:rFonts w:ascii="Arial" w:hAnsi="Arial" w:cs="Arial"/>
          <w:b/>
          <w:sz w:val="24"/>
        </w:rPr>
      </w:pPr>
      <w:r>
        <w:rPr>
          <w:rFonts w:ascii="Arial" w:hAnsi="Arial" w:cs="Arial"/>
          <w:b/>
          <w:color w:val="0000FF"/>
          <w:sz w:val="24"/>
        </w:rPr>
        <w:t>C1-213003</w:t>
      </w:r>
      <w:r>
        <w:rPr>
          <w:rFonts w:ascii="Arial" w:hAnsi="Arial" w:cs="Arial"/>
          <w:b/>
          <w:color w:val="0000FF"/>
          <w:sz w:val="24"/>
        </w:rPr>
        <w:tab/>
      </w:r>
      <w:r>
        <w:rPr>
          <w:rFonts w:ascii="Arial" w:hAnsi="Arial" w:cs="Arial"/>
          <w:b/>
          <w:sz w:val="24"/>
        </w:rPr>
        <w:t>Multi-USIM UE support indications in 5GS</w:t>
      </w:r>
    </w:p>
    <w:p w14:paraId="4341F3E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9B2907F" w14:textId="77777777" w:rsidR="00031805" w:rsidRDefault="00031805" w:rsidP="00031805">
      <w:pPr>
        <w:rPr>
          <w:color w:val="808080"/>
        </w:rPr>
      </w:pPr>
      <w:r>
        <w:rPr>
          <w:color w:val="808080"/>
        </w:rPr>
        <w:t>(Replaces C1-212173)</w:t>
      </w:r>
    </w:p>
    <w:p w14:paraId="42EE4C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C1-213719</w:t>
      </w:r>
      <w:r>
        <w:rPr>
          <w:color w:val="993300"/>
          <w:u w:val="single"/>
        </w:rPr>
        <w:t>.</w:t>
      </w:r>
    </w:p>
    <w:p w14:paraId="6462CE48" w14:textId="4AD65C6E" w:rsidR="00031805" w:rsidRDefault="00031805" w:rsidP="00031805">
      <w:pPr>
        <w:rPr>
          <w:rFonts w:ascii="Arial" w:hAnsi="Arial" w:cs="Arial"/>
          <w:b/>
          <w:sz w:val="24"/>
        </w:rPr>
      </w:pPr>
      <w:r>
        <w:rPr>
          <w:rFonts w:ascii="Arial" w:hAnsi="Arial" w:cs="Arial"/>
          <w:b/>
          <w:color w:val="0000FF"/>
          <w:sz w:val="24"/>
        </w:rPr>
        <w:t>C1-213004</w:t>
      </w:r>
      <w:r>
        <w:rPr>
          <w:rFonts w:ascii="Arial" w:hAnsi="Arial" w:cs="Arial"/>
          <w:b/>
          <w:color w:val="0000FF"/>
          <w:sz w:val="24"/>
        </w:rPr>
        <w:tab/>
      </w:r>
      <w:r>
        <w:rPr>
          <w:rFonts w:ascii="Arial" w:hAnsi="Arial" w:cs="Arial"/>
          <w:b/>
          <w:sz w:val="24"/>
        </w:rPr>
        <w:t>Multi-USIM UE support indications in EPS</w:t>
      </w:r>
    </w:p>
    <w:p w14:paraId="7CA854D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33762B2" w14:textId="77777777" w:rsidR="00031805" w:rsidRDefault="00031805" w:rsidP="00031805">
      <w:pPr>
        <w:rPr>
          <w:color w:val="808080"/>
        </w:rPr>
      </w:pPr>
      <w:r>
        <w:rPr>
          <w:color w:val="808080"/>
        </w:rPr>
        <w:lastRenderedPageBreak/>
        <w:t>(Replaces C1-212175)</w:t>
      </w:r>
    </w:p>
    <w:p w14:paraId="15EECAD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C1-213718</w:t>
      </w:r>
      <w:r>
        <w:rPr>
          <w:color w:val="993300"/>
          <w:u w:val="single"/>
        </w:rPr>
        <w:t>.</w:t>
      </w:r>
    </w:p>
    <w:p w14:paraId="1CA4B55D" w14:textId="37ADAF52" w:rsidR="00031805" w:rsidRDefault="00031805" w:rsidP="00031805">
      <w:pPr>
        <w:rPr>
          <w:rFonts w:ascii="Arial" w:hAnsi="Arial" w:cs="Arial"/>
          <w:b/>
          <w:sz w:val="24"/>
        </w:rPr>
      </w:pPr>
      <w:r>
        <w:rPr>
          <w:rFonts w:ascii="Arial" w:hAnsi="Arial" w:cs="Arial"/>
          <w:b/>
          <w:color w:val="0000FF"/>
          <w:sz w:val="24"/>
        </w:rPr>
        <w:t>C1-213122</w:t>
      </w:r>
      <w:r>
        <w:rPr>
          <w:rFonts w:ascii="Arial" w:hAnsi="Arial" w:cs="Arial"/>
          <w:b/>
          <w:color w:val="0000FF"/>
          <w:sz w:val="24"/>
        </w:rPr>
        <w:tab/>
      </w:r>
      <w:r>
        <w:rPr>
          <w:rFonts w:ascii="Arial" w:hAnsi="Arial" w:cs="Arial"/>
          <w:b/>
          <w:sz w:val="24"/>
        </w:rPr>
        <w:t>Introducing IMSI Offset to Attach and TAU procedures for MUSIM handling in EPS</w:t>
      </w:r>
    </w:p>
    <w:p w14:paraId="3F5FBF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CR-3527  rev  Cat: B (Rel-17)</w:t>
      </w:r>
      <w:r>
        <w:rPr>
          <w:i/>
        </w:rPr>
        <w:br/>
      </w:r>
      <w:r>
        <w:rPr>
          <w:i/>
        </w:rPr>
        <w:br/>
      </w:r>
      <w:r>
        <w:rPr>
          <w:i/>
        </w:rPr>
        <w:tab/>
      </w:r>
      <w:r>
        <w:rPr>
          <w:i/>
        </w:rPr>
        <w:tab/>
      </w:r>
      <w:r>
        <w:rPr>
          <w:i/>
        </w:rPr>
        <w:tab/>
      </w:r>
      <w:r>
        <w:rPr>
          <w:i/>
        </w:rPr>
        <w:tab/>
      </w:r>
      <w:r>
        <w:rPr>
          <w:i/>
        </w:rPr>
        <w:tab/>
        <w:t>Source: Nokia, Nokia Shanghai Bell, Samsung, Intel</w:t>
      </w:r>
    </w:p>
    <w:p w14:paraId="146236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C1-213847</w:t>
      </w:r>
      <w:r>
        <w:rPr>
          <w:color w:val="993300"/>
          <w:u w:val="single"/>
        </w:rPr>
        <w:t>.</w:t>
      </w:r>
    </w:p>
    <w:p w14:paraId="1D2BBE46" w14:textId="3541BAAE" w:rsidR="00031805" w:rsidRDefault="00031805" w:rsidP="00031805">
      <w:pPr>
        <w:rPr>
          <w:rFonts w:ascii="Arial" w:hAnsi="Arial" w:cs="Arial"/>
          <w:b/>
          <w:sz w:val="24"/>
        </w:rPr>
      </w:pPr>
      <w:r>
        <w:rPr>
          <w:rFonts w:ascii="Arial" w:hAnsi="Arial" w:cs="Arial"/>
          <w:b/>
          <w:color w:val="0000FF"/>
          <w:sz w:val="24"/>
        </w:rPr>
        <w:t>C1-213143</w:t>
      </w:r>
      <w:r>
        <w:rPr>
          <w:rFonts w:ascii="Arial" w:hAnsi="Arial" w:cs="Arial"/>
          <w:b/>
          <w:color w:val="0000FF"/>
          <w:sz w:val="24"/>
        </w:rPr>
        <w:tab/>
      </w:r>
      <w:r>
        <w:rPr>
          <w:rFonts w:ascii="Arial" w:hAnsi="Arial" w:cs="Arial"/>
          <w:b/>
          <w:sz w:val="24"/>
        </w:rPr>
        <w:t>Rejecting paging indication in service request procedure for MUSIM handling in EPS</w:t>
      </w:r>
    </w:p>
    <w:p w14:paraId="50312EE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CR-3528  rev  Cat: B (Rel-17)</w:t>
      </w:r>
      <w:r>
        <w:rPr>
          <w:i/>
        </w:rPr>
        <w:br/>
      </w:r>
      <w:r>
        <w:rPr>
          <w:i/>
        </w:rPr>
        <w:br/>
      </w:r>
      <w:r>
        <w:rPr>
          <w:i/>
        </w:rPr>
        <w:tab/>
      </w:r>
      <w:r>
        <w:rPr>
          <w:i/>
        </w:rPr>
        <w:tab/>
      </w:r>
      <w:r>
        <w:rPr>
          <w:i/>
        </w:rPr>
        <w:tab/>
      </w:r>
      <w:r>
        <w:rPr>
          <w:i/>
        </w:rPr>
        <w:tab/>
      </w:r>
      <w:r>
        <w:rPr>
          <w:i/>
        </w:rPr>
        <w:tab/>
        <w:t>Source: Nokia, Nokia Shanghai Bell</w:t>
      </w:r>
    </w:p>
    <w:p w14:paraId="259288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37C21" w14:textId="3DB8A156" w:rsidR="00031805" w:rsidRDefault="00031805" w:rsidP="00031805">
      <w:pPr>
        <w:rPr>
          <w:rFonts w:ascii="Arial" w:hAnsi="Arial" w:cs="Arial"/>
          <w:b/>
          <w:sz w:val="24"/>
        </w:rPr>
      </w:pPr>
      <w:r>
        <w:rPr>
          <w:rFonts w:ascii="Arial" w:hAnsi="Arial" w:cs="Arial"/>
          <w:b/>
          <w:color w:val="0000FF"/>
          <w:sz w:val="24"/>
        </w:rPr>
        <w:t>C1-213144</w:t>
      </w:r>
      <w:r>
        <w:rPr>
          <w:rFonts w:ascii="Arial" w:hAnsi="Arial" w:cs="Arial"/>
          <w:b/>
          <w:color w:val="0000FF"/>
          <w:sz w:val="24"/>
        </w:rPr>
        <w:tab/>
      </w:r>
      <w:r>
        <w:rPr>
          <w:rFonts w:ascii="Arial" w:hAnsi="Arial" w:cs="Arial"/>
          <w:b/>
          <w:sz w:val="24"/>
        </w:rPr>
        <w:t>Rejecting paging indication in service request procedure for MUSIM handling in 5GS</w:t>
      </w:r>
    </w:p>
    <w:p w14:paraId="4C1F05B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CR-3223  rev  Cat: B (Rel-17)</w:t>
      </w:r>
      <w:r>
        <w:rPr>
          <w:i/>
        </w:rPr>
        <w:br/>
      </w:r>
      <w:r>
        <w:rPr>
          <w:i/>
        </w:rPr>
        <w:br/>
      </w:r>
      <w:r>
        <w:rPr>
          <w:i/>
        </w:rPr>
        <w:tab/>
      </w:r>
      <w:r>
        <w:rPr>
          <w:i/>
        </w:rPr>
        <w:tab/>
      </w:r>
      <w:r>
        <w:rPr>
          <w:i/>
        </w:rPr>
        <w:tab/>
      </w:r>
      <w:r>
        <w:rPr>
          <w:i/>
        </w:rPr>
        <w:tab/>
      </w:r>
      <w:r>
        <w:rPr>
          <w:i/>
        </w:rPr>
        <w:tab/>
        <w:t>Source: Nokia, Nokia Shanghai Bell</w:t>
      </w:r>
    </w:p>
    <w:p w14:paraId="71EE4F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23FB3" w14:textId="0BD6545E" w:rsidR="00031805" w:rsidRDefault="00031805" w:rsidP="00031805">
      <w:pPr>
        <w:rPr>
          <w:rFonts w:ascii="Arial" w:hAnsi="Arial" w:cs="Arial"/>
          <w:b/>
          <w:sz w:val="24"/>
        </w:rPr>
      </w:pPr>
      <w:r>
        <w:rPr>
          <w:rFonts w:ascii="Arial" w:hAnsi="Arial" w:cs="Arial"/>
          <w:b/>
          <w:color w:val="0000FF"/>
          <w:sz w:val="24"/>
        </w:rPr>
        <w:t>C1-213145</w:t>
      </w:r>
      <w:r>
        <w:rPr>
          <w:rFonts w:ascii="Arial" w:hAnsi="Arial" w:cs="Arial"/>
          <w:b/>
          <w:color w:val="0000FF"/>
          <w:sz w:val="24"/>
        </w:rPr>
        <w:tab/>
      </w:r>
      <w:r>
        <w:rPr>
          <w:rFonts w:ascii="Arial" w:hAnsi="Arial" w:cs="Arial"/>
          <w:b/>
          <w:sz w:val="24"/>
        </w:rPr>
        <w:t>Considering paging restrictions while paging the UE that is MUSIM capable in 5GS</w:t>
      </w:r>
    </w:p>
    <w:p w14:paraId="48180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CR-3224  rev  Cat: B (Rel-17)</w:t>
      </w:r>
      <w:r>
        <w:rPr>
          <w:i/>
        </w:rPr>
        <w:br/>
      </w:r>
      <w:r>
        <w:rPr>
          <w:i/>
        </w:rPr>
        <w:br/>
      </w:r>
      <w:r>
        <w:rPr>
          <w:i/>
        </w:rPr>
        <w:tab/>
      </w:r>
      <w:r>
        <w:rPr>
          <w:i/>
        </w:rPr>
        <w:tab/>
      </w:r>
      <w:r>
        <w:rPr>
          <w:i/>
        </w:rPr>
        <w:tab/>
      </w:r>
      <w:r>
        <w:rPr>
          <w:i/>
        </w:rPr>
        <w:tab/>
      </w:r>
      <w:r>
        <w:rPr>
          <w:i/>
        </w:rPr>
        <w:tab/>
        <w:t>Source: Nokia, Nokia Shanghai Bell</w:t>
      </w:r>
    </w:p>
    <w:p w14:paraId="4007A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C1-213657</w:t>
      </w:r>
      <w:r>
        <w:rPr>
          <w:color w:val="993300"/>
          <w:u w:val="single"/>
        </w:rPr>
        <w:t>.</w:t>
      </w:r>
    </w:p>
    <w:p w14:paraId="386F5D5C" w14:textId="6D1266B3" w:rsidR="00031805" w:rsidRDefault="00031805" w:rsidP="00031805">
      <w:pPr>
        <w:rPr>
          <w:rFonts w:ascii="Arial" w:hAnsi="Arial" w:cs="Arial"/>
          <w:b/>
          <w:sz w:val="24"/>
        </w:rPr>
      </w:pPr>
      <w:r>
        <w:rPr>
          <w:rFonts w:ascii="Arial" w:hAnsi="Arial" w:cs="Arial"/>
          <w:b/>
          <w:color w:val="0000FF"/>
          <w:sz w:val="24"/>
        </w:rPr>
        <w:t>C1-213146</w:t>
      </w:r>
      <w:r>
        <w:rPr>
          <w:rFonts w:ascii="Arial" w:hAnsi="Arial" w:cs="Arial"/>
          <w:b/>
          <w:color w:val="0000FF"/>
          <w:sz w:val="24"/>
        </w:rPr>
        <w:tab/>
      </w:r>
      <w:r>
        <w:rPr>
          <w:rFonts w:ascii="Arial" w:hAnsi="Arial" w:cs="Arial"/>
          <w:b/>
          <w:sz w:val="24"/>
        </w:rPr>
        <w:t>The MUSIM capable UE shall not initiate Service Request procedure for Leaving the network if Emergency service is ongoing in 5GS</w:t>
      </w:r>
    </w:p>
    <w:p w14:paraId="586F655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CR-3225  rev  Cat: B (Rel-17)</w:t>
      </w:r>
      <w:r>
        <w:rPr>
          <w:i/>
        </w:rPr>
        <w:br/>
      </w:r>
      <w:r>
        <w:rPr>
          <w:i/>
        </w:rPr>
        <w:br/>
      </w:r>
      <w:r>
        <w:rPr>
          <w:i/>
        </w:rPr>
        <w:tab/>
      </w:r>
      <w:r>
        <w:rPr>
          <w:i/>
        </w:rPr>
        <w:tab/>
      </w:r>
      <w:r>
        <w:rPr>
          <w:i/>
        </w:rPr>
        <w:tab/>
      </w:r>
      <w:r>
        <w:rPr>
          <w:i/>
        </w:rPr>
        <w:tab/>
      </w:r>
      <w:r>
        <w:rPr>
          <w:i/>
        </w:rPr>
        <w:tab/>
        <w:t>Source: Nokia, Nokia Shanghai Bell</w:t>
      </w:r>
    </w:p>
    <w:p w14:paraId="0B1575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C1-213658</w:t>
      </w:r>
      <w:r>
        <w:rPr>
          <w:color w:val="993300"/>
          <w:u w:val="single"/>
        </w:rPr>
        <w:t>.</w:t>
      </w:r>
    </w:p>
    <w:p w14:paraId="75FAD0AB" w14:textId="6C25FF9D" w:rsidR="00031805" w:rsidRDefault="00031805" w:rsidP="00031805">
      <w:pPr>
        <w:rPr>
          <w:rFonts w:ascii="Arial" w:hAnsi="Arial" w:cs="Arial"/>
          <w:b/>
          <w:sz w:val="24"/>
        </w:rPr>
      </w:pPr>
      <w:r>
        <w:rPr>
          <w:rFonts w:ascii="Arial" w:hAnsi="Arial" w:cs="Arial"/>
          <w:b/>
          <w:color w:val="0000FF"/>
          <w:sz w:val="24"/>
        </w:rPr>
        <w:t>C1-213147</w:t>
      </w:r>
      <w:r>
        <w:rPr>
          <w:rFonts w:ascii="Arial" w:hAnsi="Arial" w:cs="Arial"/>
          <w:b/>
          <w:color w:val="0000FF"/>
          <w:sz w:val="24"/>
        </w:rPr>
        <w:tab/>
      </w:r>
      <w:r>
        <w:rPr>
          <w:rFonts w:ascii="Arial" w:hAnsi="Arial" w:cs="Arial"/>
          <w:b/>
          <w:sz w:val="24"/>
        </w:rPr>
        <w:t>Using Service Request procedure for removing paging restrictions in 5GS for a Multi-USIM UE</w:t>
      </w:r>
    </w:p>
    <w:p w14:paraId="14454F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CR-3226  rev  Cat: B (Rel-17)</w:t>
      </w:r>
      <w:r>
        <w:rPr>
          <w:i/>
        </w:rPr>
        <w:br/>
      </w:r>
      <w:r>
        <w:rPr>
          <w:i/>
        </w:rPr>
        <w:br/>
      </w:r>
      <w:r>
        <w:rPr>
          <w:i/>
        </w:rPr>
        <w:tab/>
      </w:r>
      <w:r>
        <w:rPr>
          <w:i/>
        </w:rPr>
        <w:tab/>
      </w:r>
      <w:r>
        <w:rPr>
          <w:i/>
        </w:rPr>
        <w:tab/>
      </w:r>
      <w:r>
        <w:rPr>
          <w:i/>
        </w:rPr>
        <w:tab/>
      </w:r>
      <w:r>
        <w:rPr>
          <w:i/>
        </w:rPr>
        <w:tab/>
        <w:t>Source: Nokia, Nokia Shanghai Bell</w:t>
      </w:r>
    </w:p>
    <w:p w14:paraId="265BE9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C1-213660</w:t>
      </w:r>
      <w:r>
        <w:rPr>
          <w:color w:val="993300"/>
          <w:u w:val="single"/>
        </w:rPr>
        <w:t>.</w:t>
      </w:r>
    </w:p>
    <w:p w14:paraId="08CC22E6" w14:textId="13957F8A" w:rsidR="00031805" w:rsidRDefault="00031805" w:rsidP="00031805">
      <w:pPr>
        <w:rPr>
          <w:rFonts w:ascii="Arial" w:hAnsi="Arial" w:cs="Arial"/>
          <w:b/>
          <w:sz w:val="24"/>
        </w:rPr>
      </w:pPr>
      <w:r>
        <w:rPr>
          <w:rFonts w:ascii="Arial" w:hAnsi="Arial" w:cs="Arial"/>
          <w:b/>
          <w:color w:val="0000FF"/>
          <w:sz w:val="24"/>
        </w:rPr>
        <w:lastRenderedPageBreak/>
        <w:t>C1-213196</w:t>
      </w:r>
      <w:r>
        <w:rPr>
          <w:rFonts w:ascii="Arial" w:hAnsi="Arial" w:cs="Arial"/>
          <w:b/>
          <w:color w:val="0000FF"/>
          <w:sz w:val="24"/>
        </w:rPr>
        <w:tab/>
      </w:r>
      <w:r>
        <w:rPr>
          <w:rFonts w:ascii="Arial" w:hAnsi="Arial" w:cs="Arial"/>
          <w:b/>
          <w:sz w:val="24"/>
        </w:rPr>
        <w:t>The UE operating in MUSIM mode shall not initiate Service Request for Leaving the network if Emergency service is ongoing</w:t>
      </w:r>
    </w:p>
    <w:p w14:paraId="3244B6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CR-3521  rev 2 Cat: B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p>
    <w:p w14:paraId="47B234A5" w14:textId="77777777" w:rsidR="00031805" w:rsidRDefault="00031805" w:rsidP="00031805">
      <w:pPr>
        <w:rPr>
          <w:color w:val="808080"/>
        </w:rPr>
      </w:pPr>
      <w:r>
        <w:rPr>
          <w:color w:val="808080"/>
        </w:rPr>
        <w:t>(Replaces C1-212535)</w:t>
      </w:r>
    </w:p>
    <w:p w14:paraId="590D79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C1-213665</w:t>
      </w:r>
      <w:r>
        <w:rPr>
          <w:color w:val="993300"/>
          <w:u w:val="single"/>
        </w:rPr>
        <w:t>.</w:t>
      </w:r>
    </w:p>
    <w:p w14:paraId="694A923E" w14:textId="7610E908" w:rsidR="00031805" w:rsidRDefault="00031805" w:rsidP="00031805">
      <w:pPr>
        <w:rPr>
          <w:rFonts w:ascii="Arial" w:hAnsi="Arial" w:cs="Arial"/>
          <w:b/>
          <w:sz w:val="24"/>
        </w:rPr>
      </w:pPr>
      <w:r>
        <w:rPr>
          <w:rFonts w:ascii="Arial" w:hAnsi="Arial" w:cs="Arial"/>
          <w:b/>
          <w:color w:val="0000FF"/>
          <w:sz w:val="24"/>
        </w:rPr>
        <w:t>C1-213258</w:t>
      </w:r>
      <w:r>
        <w:rPr>
          <w:rFonts w:ascii="Arial" w:hAnsi="Arial" w:cs="Arial"/>
          <w:b/>
          <w:color w:val="0000FF"/>
          <w:sz w:val="24"/>
        </w:rPr>
        <w:tab/>
      </w:r>
      <w:r>
        <w:rPr>
          <w:rFonts w:ascii="Arial" w:hAnsi="Arial" w:cs="Arial"/>
          <w:b/>
          <w:sz w:val="24"/>
        </w:rPr>
        <w:t>Leaving procedure for Multi-USIM UEs</w:t>
      </w:r>
    </w:p>
    <w:p w14:paraId="20A152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CR-3505  rev 4 Cat: B (Rel-17)</w:t>
      </w:r>
      <w:r>
        <w:rPr>
          <w:i/>
        </w:rPr>
        <w:br/>
      </w:r>
      <w:r>
        <w:rPr>
          <w:i/>
        </w:rPr>
        <w:br/>
      </w:r>
      <w:r>
        <w:rPr>
          <w:i/>
        </w:rPr>
        <w:tab/>
      </w:r>
      <w:r>
        <w:rPr>
          <w:i/>
        </w:rPr>
        <w:tab/>
      </w:r>
      <w:r>
        <w:rPr>
          <w:i/>
        </w:rPr>
        <w:tab/>
      </w:r>
      <w:r>
        <w:rPr>
          <w:i/>
        </w:rPr>
        <w:tab/>
      </w:r>
      <w:r>
        <w:rPr>
          <w:i/>
        </w:rPr>
        <w:tab/>
        <w:t xml:space="preserve">Source: Apple, Nokia, Nokia Shanghai Bell, Samsung, </w:t>
      </w:r>
      <w:proofErr w:type="spellStart"/>
      <w:r>
        <w:rPr>
          <w:i/>
        </w:rPr>
        <w:t>InterDigital</w:t>
      </w:r>
      <w:proofErr w:type="spellEnd"/>
      <w:r>
        <w:rPr>
          <w:i/>
        </w:rPr>
        <w:t>, Ericsson, Intel</w:t>
      </w:r>
    </w:p>
    <w:p w14:paraId="73C20D07" w14:textId="77777777" w:rsidR="00031805" w:rsidRDefault="00031805" w:rsidP="00031805">
      <w:pPr>
        <w:rPr>
          <w:color w:val="808080"/>
        </w:rPr>
      </w:pPr>
      <w:r>
        <w:rPr>
          <w:color w:val="808080"/>
        </w:rPr>
        <w:t>(Replaces C1-212575)</w:t>
      </w:r>
    </w:p>
    <w:p w14:paraId="6455E01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C8DB09" w14:textId="014C0B5D" w:rsidR="00031805" w:rsidRDefault="00031805" w:rsidP="00031805">
      <w:pPr>
        <w:rPr>
          <w:rFonts w:ascii="Arial" w:hAnsi="Arial" w:cs="Arial"/>
          <w:b/>
          <w:sz w:val="24"/>
        </w:rPr>
      </w:pPr>
      <w:r>
        <w:rPr>
          <w:rFonts w:ascii="Arial" w:hAnsi="Arial" w:cs="Arial"/>
          <w:b/>
          <w:color w:val="0000FF"/>
          <w:sz w:val="24"/>
        </w:rPr>
        <w:t>C1-213270</w:t>
      </w:r>
      <w:r>
        <w:rPr>
          <w:rFonts w:ascii="Arial" w:hAnsi="Arial" w:cs="Arial"/>
          <w:b/>
          <w:color w:val="0000FF"/>
          <w:sz w:val="24"/>
        </w:rPr>
        <w:tab/>
      </w:r>
      <w:r>
        <w:rPr>
          <w:rFonts w:ascii="Arial" w:hAnsi="Arial" w:cs="Arial"/>
          <w:b/>
          <w:sz w:val="24"/>
        </w:rPr>
        <w:t>Leaving procedure and Reject Paging Indication for Multi-USIM UEs in EPS</w:t>
      </w:r>
    </w:p>
    <w:p w14:paraId="405E6E9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362DA8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C1-213580</w:t>
      </w:r>
      <w:r>
        <w:rPr>
          <w:color w:val="993300"/>
          <w:u w:val="single"/>
        </w:rPr>
        <w:t>.</w:t>
      </w:r>
    </w:p>
    <w:p w14:paraId="5D5CA3E8" w14:textId="55C73AA1" w:rsidR="00031805" w:rsidRDefault="00031805" w:rsidP="00031805">
      <w:pPr>
        <w:rPr>
          <w:rFonts w:ascii="Arial" w:hAnsi="Arial" w:cs="Arial"/>
          <w:b/>
          <w:sz w:val="24"/>
        </w:rPr>
      </w:pPr>
      <w:r>
        <w:rPr>
          <w:rFonts w:ascii="Arial" w:hAnsi="Arial" w:cs="Arial"/>
          <w:b/>
          <w:color w:val="0000FF"/>
          <w:sz w:val="24"/>
        </w:rPr>
        <w:t>C1-213272</w:t>
      </w:r>
      <w:r>
        <w:rPr>
          <w:rFonts w:ascii="Arial" w:hAnsi="Arial" w:cs="Arial"/>
          <w:b/>
          <w:color w:val="0000FF"/>
          <w:sz w:val="24"/>
        </w:rPr>
        <w:tab/>
      </w:r>
      <w:r>
        <w:rPr>
          <w:rFonts w:ascii="Arial" w:hAnsi="Arial" w:cs="Arial"/>
          <w:b/>
          <w:sz w:val="24"/>
        </w:rPr>
        <w:t>Updates to Registration procedure for MUSIM Leaving in 5GS</w:t>
      </w:r>
    </w:p>
    <w:p w14:paraId="1CDC0C8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Cat: B (Rel-17)</w:t>
      </w:r>
      <w:r>
        <w:rPr>
          <w:i/>
        </w:rPr>
        <w:br/>
      </w:r>
      <w:r>
        <w:rPr>
          <w:i/>
        </w:rPr>
        <w:br/>
      </w:r>
      <w:r>
        <w:rPr>
          <w:i/>
        </w:rPr>
        <w:tab/>
      </w:r>
      <w:r>
        <w:rPr>
          <w:i/>
        </w:rPr>
        <w:tab/>
      </w:r>
      <w:r>
        <w:rPr>
          <w:i/>
        </w:rPr>
        <w:tab/>
      </w:r>
      <w:r>
        <w:rPr>
          <w:i/>
        </w:rPr>
        <w:tab/>
      </w:r>
      <w:r>
        <w:rPr>
          <w:i/>
        </w:rPr>
        <w:tab/>
        <w:t>Source: Apple</w:t>
      </w:r>
    </w:p>
    <w:p w14:paraId="0716BC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C1-213586</w:t>
      </w:r>
      <w:r>
        <w:rPr>
          <w:color w:val="993300"/>
          <w:u w:val="single"/>
        </w:rPr>
        <w:t>.</w:t>
      </w:r>
    </w:p>
    <w:p w14:paraId="57210D73" w14:textId="287024BC" w:rsidR="00031805" w:rsidRDefault="00031805" w:rsidP="00031805">
      <w:pPr>
        <w:rPr>
          <w:rFonts w:ascii="Arial" w:hAnsi="Arial" w:cs="Arial"/>
          <w:b/>
          <w:sz w:val="24"/>
        </w:rPr>
      </w:pPr>
      <w:r>
        <w:rPr>
          <w:rFonts w:ascii="Arial" w:hAnsi="Arial" w:cs="Arial"/>
          <w:b/>
          <w:color w:val="0000FF"/>
          <w:sz w:val="24"/>
        </w:rPr>
        <w:t>C1-213273</w:t>
      </w:r>
      <w:r>
        <w:rPr>
          <w:rFonts w:ascii="Arial" w:hAnsi="Arial" w:cs="Arial"/>
          <w:b/>
          <w:color w:val="0000FF"/>
          <w:sz w:val="24"/>
        </w:rPr>
        <w:tab/>
      </w:r>
      <w:r>
        <w:rPr>
          <w:rFonts w:ascii="Arial" w:hAnsi="Arial" w:cs="Arial"/>
          <w:b/>
          <w:sz w:val="24"/>
        </w:rPr>
        <w:t>Updates to Service Request for MUSIM Leaving and Reject Paging in 5GS</w:t>
      </w:r>
    </w:p>
    <w:p w14:paraId="4478DF3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Cat: B (Rel-17)</w:t>
      </w:r>
      <w:r>
        <w:rPr>
          <w:i/>
        </w:rPr>
        <w:br/>
      </w:r>
      <w:r>
        <w:rPr>
          <w:i/>
        </w:rPr>
        <w:br/>
      </w:r>
      <w:r>
        <w:rPr>
          <w:i/>
        </w:rPr>
        <w:tab/>
      </w:r>
      <w:r>
        <w:rPr>
          <w:i/>
        </w:rPr>
        <w:tab/>
      </w:r>
      <w:r>
        <w:rPr>
          <w:i/>
        </w:rPr>
        <w:tab/>
      </w:r>
      <w:r>
        <w:rPr>
          <w:i/>
        </w:rPr>
        <w:tab/>
      </w:r>
      <w:r>
        <w:rPr>
          <w:i/>
        </w:rPr>
        <w:tab/>
        <w:t>Source: Apple</w:t>
      </w:r>
    </w:p>
    <w:p w14:paraId="3DB1BF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C1-213587</w:t>
      </w:r>
      <w:r>
        <w:rPr>
          <w:color w:val="993300"/>
          <w:u w:val="single"/>
        </w:rPr>
        <w:t>.</w:t>
      </w:r>
    </w:p>
    <w:p w14:paraId="713DF964" w14:textId="79F5F2C3" w:rsidR="00031805" w:rsidRDefault="00031805" w:rsidP="00031805">
      <w:pPr>
        <w:rPr>
          <w:rFonts w:ascii="Arial" w:hAnsi="Arial" w:cs="Arial"/>
          <w:b/>
          <w:sz w:val="24"/>
        </w:rPr>
      </w:pPr>
      <w:r>
        <w:rPr>
          <w:rFonts w:ascii="Arial" w:hAnsi="Arial" w:cs="Arial"/>
          <w:b/>
          <w:color w:val="0000FF"/>
          <w:sz w:val="24"/>
        </w:rPr>
        <w:t>C1-213538</w:t>
      </w:r>
      <w:r>
        <w:rPr>
          <w:rFonts w:ascii="Arial" w:hAnsi="Arial" w:cs="Arial"/>
          <w:b/>
          <w:color w:val="0000FF"/>
          <w:sz w:val="24"/>
        </w:rPr>
        <w:tab/>
      </w:r>
      <w:r>
        <w:rPr>
          <w:rFonts w:ascii="Arial" w:hAnsi="Arial" w:cs="Arial"/>
          <w:b/>
          <w:sz w:val="24"/>
        </w:rPr>
        <w:t>Definitions and abbreviations for Multi-USIM in 5GS</w:t>
      </w:r>
    </w:p>
    <w:p w14:paraId="5B4AEB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32365D2" w14:textId="77777777" w:rsidR="00031805" w:rsidRDefault="00031805" w:rsidP="00031805">
      <w:pPr>
        <w:rPr>
          <w:color w:val="808080"/>
        </w:rPr>
      </w:pPr>
      <w:r>
        <w:rPr>
          <w:color w:val="808080"/>
        </w:rPr>
        <w:t>(Replaces C1-212995)</w:t>
      </w:r>
    </w:p>
    <w:p w14:paraId="28C199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F1B52" w14:textId="7424AA28" w:rsidR="00031805" w:rsidRDefault="00031805" w:rsidP="00031805">
      <w:pPr>
        <w:rPr>
          <w:rFonts w:ascii="Arial" w:hAnsi="Arial" w:cs="Arial"/>
          <w:b/>
          <w:sz w:val="24"/>
        </w:rPr>
      </w:pPr>
      <w:r>
        <w:rPr>
          <w:rFonts w:ascii="Arial" w:hAnsi="Arial" w:cs="Arial"/>
          <w:b/>
          <w:color w:val="0000FF"/>
          <w:sz w:val="24"/>
        </w:rPr>
        <w:t>C1-213540</w:t>
      </w:r>
      <w:r>
        <w:rPr>
          <w:rFonts w:ascii="Arial" w:hAnsi="Arial" w:cs="Arial"/>
          <w:b/>
          <w:color w:val="0000FF"/>
          <w:sz w:val="24"/>
        </w:rPr>
        <w:tab/>
      </w:r>
      <w:r>
        <w:rPr>
          <w:rFonts w:ascii="Arial" w:hAnsi="Arial" w:cs="Arial"/>
          <w:b/>
          <w:sz w:val="24"/>
        </w:rPr>
        <w:t>Definitions and abbreviations for Multi-USIM in 5GS</w:t>
      </w:r>
    </w:p>
    <w:p w14:paraId="279AAC8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5 Cat: B (Rel-17)</w:t>
      </w:r>
      <w:r>
        <w:rPr>
          <w:i/>
        </w:rPr>
        <w:br/>
      </w:r>
      <w:r>
        <w:rPr>
          <w:i/>
        </w:rPr>
        <w:br/>
      </w:r>
      <w:r>
        <w:rPr>
          <w:i/>
        </w:rPr>
        <w:tab/>
      </w:r>
      <w:r>
        <w:rPr>
          <w:i/>
        </w:rPr>
        <w:tab/>
      </w:r>
      <w:r>
        <w:rPr>
          <w:i/>
        </w:rPr>
        <w:tab/>
      </w:r>
      <w:r>
        <w:rPr>
          <w:i/>
        </w:rPr>
        <w:tab/>
      </w:r>
      <w:r>
        <w:rPr>
          <w:i/>
        </w:rPr>
        <w:tab/>
        <w:t>Source: Nanjing Ericsson Panda Com Ltd</w:t>
      </w:r>
    </w:p>
    <w:p w14:paraId="6B8F63F5" w14:textId="77777777" w:rsidR="00031805" w:rsidRDefault="00031805" w:rsidP="00031805">
      <w:pPr>
        <w:rPr>
          <w:color w:val="808080"/>
        </w:rPr>
      </w:pPr>
      <w:r>
        <w:rPr>
          <w:color w:val="808080"/>
        </w:rPr>
        <w:t>(Replaces C1-212481)</w:t>
      </w:r>
    </w:p>
    <w:p w14:paraId="3D70B5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0C767" w14:textId="33A645D1" w:rsidR="00031805" w:rsidRDefault="00031805" w:rsidP="00031805">
      <w:pPr>
        <w:rPr>
          <w:rFonts w:ascii="Arial" w:hAnsi="Arial" w:cs="Arial"/>
          <w:b/>
          <w:sz w:val="24"/>
        </w:rPr>
      </w:pPr>
      <w:r>
        <w:rPr>
          <w:rFonts w:ascii="Arial" w:hAnsi="Arial" w:cs="Arial"/>
          <w:b/>
          <w:color w:val="0000FF"/>
          <w:sz w:val="24"/>
        </w:rPr>
        <w:t>C1-213580</w:t>
      </w:r>
      <w:r>
        <w:rPr>
          <w:rFonts w:ascii="Arial" w:hAnsi="Arial" w:cs="Arial"/>
          <w:b/>
          <w:color w:val="0000FF"/>
          <w:sz w:val="24"/>
        </w:rPr>
        <w:tab/>
      </w:r>
      <w:r>
        <w:rPr>
          <w:rFonts w:ascii="Arial" w:hAnsi="Arial" w:cs="Arial"/>
          <w:b/>
          <w:sz w:val="24"/>
        </w:rPr>
        <w:t>Leaving procedure and Reject Paging Indication for Multi-USIM UEs in EPS</w:t>
      </w:r>
    </w:p>
    <w:p w14:paraId="681B7D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1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5ED93190" w14:textId="77777777" w:rsidR="00031805" w:rsidRDefault="00031805" w:rsidP="00031805">
      <w:pPr>
        <w:rPr>
          <w:color w:val="808080"/>
        </w:rPr>
      </w:pPr>
      <w:r>
        <w:rPr>
          <w:color w:val="808080"/>
        </w:rPr>
        <w:t>(Replaces C1-213270)</w:t>
      </w:r>
    </w:p>
    <w:p w14:paraId="41AC2DF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C1-213724</w:t>
      </w:r>
      <w:r>
        <w:rPr>
          <w:color w:val="993300"/>
          <w:u w:val="single"/>
        </w:rPr>
        <w:t>.</w:t>
      </w:r>
    </w:p>
    <w:p w14:paraId="0CD12218" w14:textId="5B06F7F0" w:rsidR="00031805" w:rsidRDefault="00031805" w:rsidP="00031805">
      <w:pPr>
        <w:rPr>
          <w:rFonts w:ascii="Arial" w:hAnsi="Arial" w:cs="Arial"/>
          <w:b/>
          <w:sz w:val="24"/>
        </w:rPr>
      </w:pPr>
      <w:r>
        <w:rPr>
          <w:rFonts w:ascii="Arial" w:hAnsi="Arial" w:cs="Arial"/>
          <w:b/>
          <w:color w:val="0000FF"/>
          <w:sz w:val="24"/>
        </w:rPr>
        <w:t>C1-213586</w:t>
      </w:r>
      <w:r>
        <w:rPr>
          <w:rFonts w:ascii="Arial" w:hAnsi="Arial" w:cs="Arial"/>
          <w:b/>
          <w:color w:val="0000FF"/>
          <w:sz w:val="24"/>
        </w:rPr>
        <w:tab/>
      </w:r>
      <w:r>
        <w:rPr>
          <w:rFonts w:ascii="Arial" w:hAnsi="Arial" w:cs="Arial"/>
          <w:b/>
          <w:sz w:val="24"/>
        </w:rPr>
        <w:t>Updates to Registration procedure for MUSIM Leaving in 5GS</w:t>
      </w:r>
    </w:p>
    <w:p w14:paraId="08ACFC4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1 Cat: B (Rel-17)</w:t>
      </w:r>
      <w:r>
        <w:rPr>
          <w:i/>
        </w:rPr>
        <w:br/>
      </w:r>
      <w:r>
        <w:rPr>
          <w:i/>
        </w:rPr>
        <w:br/>
      </w:r>
      <w:r>
        <w:rPr>
          <w:i/>
        </w:rPr>
        <w:tab/>
      </w:r>
      <w:r>
        <w:rPr>
          <w:i/>
        </w:rPr>
        <w:tab/>
      </w:r>
      <w:r>
        <w:rPr>
          <w:i/>
        </w:rPr>
        <w:tab/>
      </w:r>
      <w:r>
        <w:rPr>
          <w:i/>
        </w:rPr>
        <w:tab/>
      </w:r>
      <w:r>
        <w:rPr>
          <w:i/>
        </w:rPr>
        <w:tab/>
        <w:t>Source: Apple</w:t>
      </w:r>
    </w:p>
    <w:p w14:paraId="58AEB2E3" w14:textId="77777777" w:rsidR="00031805" w:rsidRDefault="00031805" w:rsidP="00031805">
      <w:pPr>
        <w:rPr>
          <w:color w:val="808080"/>
        </w:rPr>
      </w:pPr>
      <w:r>
        <w:rPr>
          <w:color w:val="808080"/>
        </w:rPr>
        <w:t>(Replaces C1-213272)</w:t>
      </w:r>
    </w:p>
    <w:p w14:paraId="65AC1B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C1-213726</w:t>
      </w:r>
      <w:r>
        <w:rPr>
          <w:color w:val="993300"/>
          <w:u w:val="single"/>
        </w:rPr>
        <w:t>.</w:t>
      </w:r>
    </w:p>
    <w:p w14:paraId="35629EE9" w14:textId="2FF7295A" w:rsidR="00031805" w:rsidRDefault="00031805" w:rsidP="00031805">
      <w:pPr>
        <w:rPr>
          <w:rFonts w:ascii="Arial" w:hAnsi="Arial" w:cs="Arial"/>
          <w:b/>
          <w:sz w:val="24"/>
        </w:rPr>
      </w:pPr>
      <w:r>
        <w:rPr>
          <w:rFonts w:ascii="Arial" w:hAnsi="Arial" w:cs="Arial"/>
          <w:b/>
          <w:color w:val="0000FF"/>
          <w:sz w:val="24"/>
        </w:rPr>
        <w:t>C1-213587</w:t>
      </w:r>
      <w:r>
        <w:rPr>
          <w:rFonts w:ascii="Arial" w:hAnsi="Arial" w:cs="Arial"/>
          <w:b/>
          <w:color w:val="0000FF"/>
          <w:sz w:val="24"/>
        </w:rPr>
        <w:tab/>
      </w:r>
      <w:r>
        <w:rPr>
          <w:rFonts w:ascii="Arial" w:hAnsi="Arial" w:cs="Arial"/>
          <w:b/>
          <w:sz w:val="24"/>
        </w:rPr>
        <w:t>Updates to Service Request for MUSIM Leaving and Reject Paging in 5GS</w:t>
      </w:r>
    </w:p>
    <w:p w14:paraId="6682AD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1 Cat: B (Rel-17)</w:t>
      </w:r>
      <w:r>
        <w:rPr>
          <w:i/>
        </w:rPr>
        <w:br/>
      </w:r>
      <w:r>
        <w:rPr>
          <w:i/>
        </w:rPr>
        <w:br/>
      </w:r>
      <w:r>
        <w:rPr>
          <w:i/>
        </w:rPr>
        <w:tab/>
      </w:r>
      <w:r>
        <w:rPr>
          <w:i/>
        </w:rPr>
        <w:tab/>
      </w:r>
      <w:r>
        <w:rPr>
          <w:i/>
        </w:rPr>
        <w:tab/>
      </w:r>
      <w:r>
        <w:rPr>
          <w:i/>
        </w:rPr>
        <w:tab/>
      </w:r>
      <w:r>
        <w:rPr>
          <w:i/>
        </w:rPr>
        <w:tab/>
        <w:t>Source: Apple</w:t>
      </w:r>
    </w:p>
    <w:p w14:paraId="790785C6" w14:textId="77777777" w:rsidR="00031805" w:rsidRDefault="00031805" w:rsidP="00031805">
      <w:pPr>
        <w:rPr>
          <w:color w:val="808080"/>
        </w:rPr>
      </w:pPr>
      <w:r>
        <w:rPr>
          <w:color w:val="808080"/>
        </w:rPr>
        <w:t>(Replaces C1-213273)</w:t>
      </w:r>
    </w:p>
    <w:p w14:paraId="101B8B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C1-213727</w:t>
      </w:r>
      <w:r>
        <w:rPr>
          <w:color w:val="993300"/>
          <w:u w:val="single"/>
        </w:rPr>
        <w:t>.</w:t>
      </w:r>
    </w:p>
    <w:p w14:paraId="37FA1F4A" w14:textId="7E0A6CD2" w:rsidR="00031805" w:rsidRDefault="00031805" w:rsidP="00031805">
      <w:pPr>
        <w:rPr>
          <w:rFonts w:ascii="Arial" w:hAnsi="Arial" w:cs="Arial"/>
          <w:b/>
          <w:sz w:val="24"/>
        </w:rPr>
      </w:pPr>
      <w:r>
        <w:rPr>
          <w:rFonts w:ascii="Arial" w:hAnsi="Arial" w:cs="Arial"/>
          <w:b/>
          <w:color w:val="0000FF"/>
          <w:sz w:val="24"/>
        </w:rPr>
        <w:t>C1-213606</w:t>
      </w:r>
      <w:r>
        <w:rPr>
          <w:rFonts w:ascii="Arial" w:hAnsi="Arial" w:cs="Arial"/>
          <w:b/>
          <w:color w:val="0000FF"/>
          <w:sz w:val="24"/>
        </w:rPr>
        <w:tab/>
      </w:r>
      <w:r>
        <w:rPr>
          <w:rFonts w:ascii="Arial" w:hAnsi="Arial" w:cs="Arial"/>
          <w:b/>
          <w:sz w:val="24"/>
        </w:rPr>
        <w:t>Remove paging restriction via Registration</w:t>
      </w:r>
    </w:p>
    <w:p w14:paraId="09A7F1C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CR-3166  rev 1 Cat: B (Rel-17)</w:t>
      </w:r>
      <w:r>
        <w:rPr>
          <w:i/>
        </w:rPr>
        <w:br/>
      </w:r>
      <w:r>
        <w:rPr>
          <w:i/>
        </w:rPr>
        <w:br/>
      </w:r>
      <w:r>
        <w:rPr>
          <w:i/>
        </w:rPr>
        <w:tab/>
      </w:r>
      <w:r>
        <w:rPr>
          <w:i/>
        </w:rPr>
        <w:tab/>
      </w:r>
      <w:r>
        <w:rPr>
          <w:i/>
        </w:rPr>
        <w:tab/>
      </w:r>
      <w:r>
        <w:rPr>
          <w:i/>
        </w:rPr>
        <w:tab/>
      </w:r>
      <w:r>
        <w:rPr>
          <w:i/>
        </w:rPr>
        <w:tab/>
        <w:t xml:space="preserve">Source: vivo/ </w:t>
      </w:r>
      <w:proofErr w:type="spellStart"/>
      <w:r>
        <w:rPr>
          <w:i/>
        </w:rPr>
        <w:t>Yanchao</w:t>
      </w:r>
      <w:proofErr w:type="spellEnd"/>
    </w:p>
    <w:p w14:paraId="4CE470F9" w14:textId="77777777" w:rsidR="00031805" w:rsidRDefault="00031805" w:rsidP="00031805">
      <w:pPr>
        <w:rPr>
          <w:color w:val="808080"/>
        </w:rPr>
      </w:pPr>
      <w:r>
        <w:rPr>
          <w:color w:val="808080"/>
        </w:rPr>
        <w:t>(Replaces C1-212901)</w:t>
      </w:r>
    </w:p>
    <w:p w14:paraId="6F4E75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DA1FB" w14:textId="67E5CD2B" w:rsidR="00031805" w:rsidRDefault="00031805" w:rsidP="00031805">
      <w:pPr>
        <w:rPr>
          <w:rFonts w:ascii="Arial" w:hAnsi="Arial" w:cs="Arial"/>
          <w:b/>
          <w:sz w:val="24"/>
        </w:rPr>
      </w:pPr>
      <w:r>
        <w:rPr>
          <w:rFonts w:ascii="Arial" w:hAnsi="Arial" w:cs="Arial"/>
          <w:b/>
          <w:color w:val="0000FF"/>
          <w:sz w:val="24"/>
        </w:rPr>
        <w:t>C1-213607</w:t>
      </w:r>
      <w:r>
        <w:rPr>
          <w:rFonts w:ascii="Arial" w:hAnsi="Arial" w:cs="Arial"/>
          <w:b/>
          <w:color w:val="0000FF"/>
          <w:sz w:val="24"/>
        </w:rPr>
        <w:tab/>
      </w:r>
      <w:r>
        <w:rPr>
          <w:rFonts w:ascii="Arial" w:hAnsi="Arial" w:cs="Arial"/>
          <w:b/>
          <w:sz w:val="24"/>
        </w:rPr>
        <w:t>Remove paging restriction via TAU</w:t>
      </w:r>
    </w:p>
    <w:p w14:paraId="1C99890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CR-3522  rev 1 Cat: B (Rel-17)</w:t>
      </w:r>
      <w:r>
        <w:rPr>
          <w:i/>
        </w:rPr>
        <w:br/>
      </w:r>
      <w:r>
        <w:rPr>
          <w:i/>
        </w:rPr>
        <w:br/>
      </w:r>
      <w:r>
        <w:rPr>
          <w:i/>
        </w:rPr>
        <w:tab/>
      </w:r>
      <w:r>
        <w:rPr>
          <w:i/>
        </w:rPr>
        <w:tab/>
      </w:r>
      <w:r>
        <w:rPr>
          <w:i/>
        </w:rPr>
        <w:tab/>
      </w:r>
      <w:r>
        <w:rPr>
          <w:i/>
        </w:rPr>
        <w:tab/>
      </w:r>
      <w:r>
        <w:rPr>
          <w:i/>
        </w:rPr>
        <w:tab/>
        <w:t xml:space="preserve">Source: vivo / </w:t>
      </w:r>
      <w:proofErr w:type="spellStart"/>
      <w:r>
        <w:rPr>
          <w:i/>
        </w:rPr>
        <w:t>Yanchao</w:t>
      </w:r>
      <w:proofErr w:type="spellEnd"/>
    </w:p>
    <w:p w14:paraId="65031097" w14:textId="77777777" w:rsidR="00031805" w:rsidRDefault="00031805" w:rsidP="00031805">
      <w:pPr>
        <w:rPr>
          <w:color w:val="808080"/>
        </w:rPr>
      </w:pPr>
      <w:r>
        <w:rPr>
          <w:color w:val="808080"/>
        </w:rPr>
        <w:t>(Replaces C1-212902)</w:t>
      </w:r>
    </w:p>
    <w:p w14:paraId="574DAC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CCECC" w14:textId="09296990" w:rsidR="00031805" w:rsidRDefault="00031805" w:rsidP="00031805">
      <w:pPr>
        <w:rPr>
          <w:rFonts w:ascii="Arial" w:hAnsi="Arial" w:cs="Arial"/>
          <w:b/>
          <w:sz w:val="24"/>
        </w:rPr>
      </w:pPr>
      <w:r>
        <w:rPr>
          <w:rFonts w:ascii="Arial" w:hAnsi="Arial" w:cs="Arial"/>
          <w:b/>
          <w:color w:val="0000FF"/>
          <w:sz w:val="24"/>
        </w:rPr>
        <w:lastRenderedPageBreak/>
        <w:t>C1-213657</w:t>
      </w:r>
      <w:r>
        <w:rPr>
          <w:rFonts w:ascii="Arial" w:hAnsi="Arial" w:cs="Arial"/>
          <w:b/>
          <w:color w:val="0000FF"/>
          <w:sz w:val="24"/>
        </w:rPr>
        <w:tab/>
      </w:r>
      <w:r>
        <w:rPr>
          <w:rFonts w:ascii="Arial" w:hAnsi="Arial" w:cs="Arial"/>
          <w:b/>
          <w:sz w:val="24"/>
        </w:rPr>
        <w:t>Considering paging restrictions while paging the UE that is MUSIM capable in 5GS</w:t>
      </w:r>
    </w:p>
    <w:p w14:paraId="46FA39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CR-3224  rev 1 Cat: B (Rel-17)</w:t>
      </w:r>
      <w:r>
        <w:rPr>
          <w:i/>
        </w:rPr>
        <w:br/>
      </w:r>
      <w:r>
        <w:rPr>
          <w:i/>
        </w:rPr>
        <w:br/>
      </w:r>
      <w:r>
        <w:rPr>
          <w:i/>
        </w:rPr>
        <w:tab/>
      </w:r>
      <w:r>
        <w:rPr>
          <w:i/>
        </w:rPr>
        <w:tab/>
      </w:r>
      <w:r>
        <w:rPr>
          <w:i/>
        </w:rPr>
        <w:tab/>
      </w:r>
      <w:r>
        <w:rPr>
          <w:i/>
        </w:rPr>
        <w:tab/>
      </w:r>
      <w:r>
        <w:rPr>
          <w:i/>
        </w:rPr>
        <w:tab/>
        <w:t>Source: Nokia, Nokia Shanghai Bell</w:t>
      </w:r>
    </w:p>
    <w:p w14:paraId="3A1E633A" w14:textId="77777777" w:rsidR="00031805" w:rsidRDefault="00031805" w:rsidP="00031805">
      <w:pPr>
        <w:rPr>
          <w:color w:val="808080"/>
        </w:rPr>
      </w:pPr>
      <w:r>
        <w:rPr>
          <w:color w:val="808080"/>
        </w:rPr>
        <w:t>(Replaces C1-213145)</w:t>
      </w:r>
    </w:p>
    <w:p w14:paraId="61D0C3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36A8B" w14:textId="5B4E3349" w:rsidR="00031805" w:rsidRDefault="00031805" w:rsidP="00031805">
      <w:pPr>
        <w:rPr>
          <w:rFonts w:ascii="Arial" w:hAnsi="Arial" w:cs="Arial"/>
          <w:b/>
          <w:sz w:val="24"/>
        </w:rPr>
      </w:pPr>
      <w:r>
        <w:rPr>
          <w:rFonts w:ascii="Arial" w:hAnsi="Arial" w:cs="Arial"/>
          <w:b/>
          <w:color w:val="0000FF"/>
          <w:sz w:val="24"/>
        </w:rPr>
        <w:t>C1-213658</w:t>
      </w:r>
      <w:r>
        <w:rPr>
          <w:rFonts w:ascii="Arial" w:hAnsi="Arial" w:cs="Arial"/>
          <w:b/>
          <w:color w:val="0000FF"/>
          <w:sz w:val="24"/>
        </w:rPr>
        <w:tab/>
      </w:r>
      <w:r>
        <w:rPr>
          <w:rFonts w:ascii="Arial" w:hAnsi="Arial" w:cs="Arial"/>
          <w:b/>
          <w:sz w:val="24"/>
        </w:rPr>
        <w:t>The MUSIM capable UE shall not initiate Service Request procedure for Leaving the network if Emergency service is ongoing in 5GS</w:t>
      </w:r>
    </w:p>
    <w:p w14:paraId="3CB882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CR-3225  rev 1 Cat: B (Rel-17)</w:t>
      </w:r>
      <w:r>
        <w:rPr>
          <w:i/>
        </w:rPr>
        <w:br/>
      </w:r>
      <w:r>
        <w:rPr>
          <w:i/>
        </w:rPr>
        <w:br/>
      </w:r>
      <w:r>
        <w:rPr>
          <w:i/>
        </w:rPr>
        <w:tab/>
      </w:r>
      <w:r>
        <w:rPr>
          <w:i/>
        </w:rPr>
        <w:tab/>
      </w:r>
      <w:r>
        <w:rPr>
          <w:i/>
        </w:rPr>
        <w:tab/>
      </w:r>
      <w:r>
        <w:rPr>
          <w:i/>
        </w:rPr>
        <w:tab/>
      </w:r>
      <w:r>
        <w:rPr>
          <w:i/>
        </w:rPr>
        <w:tab/>
        <w:t>Source: Nokia, Nokia Shanghai Bell, Intel, Ericsson</w:t>
      </w:r>
    </w:p>
    <w:p w14:paraId="0669343D" w14:textId="77777777" w:rsidR="00031805" w:rsidRDefault="00031805" w:rsidP="00031805">
      <w:pPr>
        <w:rPr>
          <w:color w:val="808080"/>
        </w:rPr>
      </w:pPr>
      <w:r>
        <w:rPr>
          <w:color w:val="808080"/>
        </w:rPr>
        <w:t>(Replaces C1-213146)</w:t>
      </w:r>
    </w:p>
    <w:p w14:paraId="0D7028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26A9C" w14:textId="3329FDF5" w:rsidR="00031805" w:rsidRDefault="00031805" w:rsidP="00031805">
      <w:pPr>
        <w:rPr>
          <w:rFonts w:ascii="Arial" w:hAnsi="Arial" w:cs="Arial"/>
          <w:b/>
          <w:sz w:val="24"/>
        </w:rPr>
      </w:pPr>
      <w:r>
        <w:rPr>
          <w:rFonts w:ascii="Arial" w:hAnsi="Arial" w:cs="Arial"/>
          <w:b/>
          <w:color w:val="0000FF"/>
          <w:sz w:val="24"/>
        </w:rPr>
        <w:t>C1-213660</w:t>
      </w:r>
      <w:r>
        <w:rPr>
          <w:rFonts w:ascii="Arial" w:hAnsi="Arial" w:cs="Arial"/>
          <w:b/>
          <w:color w:val="0000FF"/>
          <w:sz w:val="24"/>
        </w:rPr>
        <w:tab/>
      </w:r>
      <w:r>
        <w:rPr>
          <w:rFonts w:ascii="Arial" w:hAnsi="Arial" w:cs="Arial"/>
          <w:b/>
          <w:sz w:val="24"/>
        </w:rPr>
        <w:t>Using Service Request procedure for removing paging restrictions in 5GS for a Multi-USIM UE</w:t>
      </w:r>
    </w:p>
    <w:p w14:paraId="5C822E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CR-3226  rev 1 Cat: B (Rel-17)</w:t>
      </w:r>
      <w:r>
        <w:rPr>
          <w:i/>
        </w:rPr>
        <w:br/>
      </w:r>
      <w:r>
        <w:rPr>
          <w:i/>
        </w:rPr>
        <w:br/>
      </w:r>
      <w:r>
        <w:rPr>
          <w:i/>
        </w:rPr>
        <w:tab/>
      </w:r>
      <w:r>
        <w:rPr>
          <w:i/>
        </w:rPr>
        <w:tab/>
      </w:r>
      <w:r>
        <w:rPr>
          <w:i/>
        </w:rPr>
        <w:tab/>
      </w:r>
      <w:r>
        <w:rPr>
          <w:i/>
        </w:rPr>
        <w:tab/>
      </w:r>
      <w:r>
        <w:rPr>
          <w:i/>
        </w:rPr>
        <w:tab/>
        <w:t>Source: Nokia, Nokia Shanghai Bell, China Telecom, Ericsson</w:t>
      </w:r>
    </w:p>
    <w:p w14:paraId="374B9E0E" w14:textId="77777777" w:rsidR="00031805" w:rsidRDefault="00031805" w:rsidP="00031805">
      <w:pPr>
        <w:rPr>
          <w:color w:val="808080"/>
        </w:rPr>
      </w:pPr>
      <w:r>
        <w:rPr>
          <w:color w:val="808080"/>
        </w:rPr>
        <w:t>(Replaces C1-213147)</w:t>
      </w:r>
    </w:p>
    <w:p w14:paraId="493C26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05DAB" w14:textId="64A4CB81" w:rsidR="00031805" w:rsidRDefault="00031805" w:rsidP="00031805">
      <w:pPr>
        <w:rPr>
          <w:rFonts w:ascii="Arial" w:hAnsi="Arial" w:cs="Arial"/>
          <w:b/>
          <w:sz w:val="24"/>
        </w:rPr>
      </w:pPr>
      <w:r>
        <w:rPr>
          <w:rFonts w:ascii="Arial" w:hAnsi="Arial" w:cs="Arial"/>
          <w:b/>
          <w:color w:val="0000FF"/>
          <w:sz w:val="24"/>
        </w:rPr>
        <w:t>C1-213665</w:t>
      </w:r>
      <w:r>
        <w:rPr>
          <w:rFonts w:ascii="Arial" w:hAnsi="Arial" w:cs="Arial"/>
          <w:b/>
          <w:color w:val="0000FF"/>
          <w:sz w:val="24"/>
        </w:rPr>
        <w:tab/>
      </w:r>
      <w:r>
        <w:rPr>
          <w:rFonts w:ascii="Arial" w:hAnsi="Arial" w:cs="Arial"/>
          <w:b/>
          <w:sz w:val="24"/>
        </w:rPr>
        <w:t>The UE operating in MUSIM mode shall not initiate Service Request for Leaving the network if Emergency service is ongoing</w:t>
      </w:r>
    </w:p>
    <w:p w14:paraId="1B77A3F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CR-3521  rev 3 Cat: B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p>
    <w:p w14:paraId="4A4FC25C" w14:textId="77777777" w:rsidR="00031805" w:rsidRDefault="00031805" w:rsidP="00031805">
      <w:pPr>
        <w:rPr>
          <w:color w:val="808080"/>
        </w:rPr>
      </w:pPr>
      <w:r>
        <w:rPr>
          <w:color w:val="808080"/>
        </w:rPr>
        <w:t>(Replaces C1-213196)</w:t>
      </w:r>
    </w:p>
    <w:p w14:paraId="6C26EE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FF127" w14:textId="1DA3A959" w:rsidR="00031805" w:rsidRDefault="00031805" w:rsidP="00031805">
      <w:pPr>
        <w:rPr>
          <w:rFonts w:ascii="Arial" w:hAnsi="Arial" w:cs="Arial"/>
          <w:b/>
          <w:sz w:val="24"/>
        </w:rPr>
      </w:pPr>
      <w:r>
        <w:rPr>
          <w:rFonts w:ascii="Arial" w:hAnsi="Arial" w:cs="Arial"/>
          <w:b/>
          <w:color w:val="0000FF"/>
          <w:sz w:val="24"/>
        </w:rPr>
        <w:t>C1-213718</w:t>
      </w:r>
      <w:r>
        <w:rPr>
          <w:rFonts w:ascii="Arial" w:hAnsi="Arial" w:cs="Arial"/>
          <w:b/>
          <w:color w:val="0000FF"/>
          <w:sz w:val="24"/>
        </w:rPr>
        <w:tab/>
      </w:r>
      <w:r>
        <w:rPr>
          <w:rFonts w:ascii="Arial" w:hAnsi="Arial" w:cs="Arial"/>
          <w:b/>
          <w:sz w:val="24"/>
        </w:rPr>
        <w:t>Multi-USIM UE support indications in EPS</w:t>
      </w:r>
    </w:p>
    <w:p w14:paraId="082E623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62B49C2" w14:textId="77777777" w:rsidR="00031805" w:rsidRDefault="00031805" w:rsidP="00031805">
      <w:pPr>
        <w:rPr>
          <w:color w:val="808080"/>
        </w:rPr>
      </w:pPr>
      <w:r>
        <w:rPr>
          <w:color w:val="808080"/>
        </w:rPr>
        <w:t>(Replaces C1-213004)</w:t>
      </w:r>
    </w:p>
    <w:p w14:paraId="1C1698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C1-213956</w:t>
      </w:r>
      <w:r>
        <w:rPr>
          <w:color w:val="993300"/>
          <w:u w:val="single"/>
        </w:rPr>
        <w:t>.</w:t>
      </w:r>
    </w:p>
    <w:p w14:paraId="2AA47DA5" w14:textId="6E158575" w:rsidR="00031805" w:rsidRDefault="00031805" w:rsidP="00031805">
      <w:pPr>
        <w:rPr>
          <w:rFonts w:ascii="Arial" w:hAnsi="Arial" w:cs="Arial"/>
          <w:b/>
          <w:sz w:val="24"/>
        </w:rPr>
      </w:pPr>
      <w:r>
        <w:rPr>
          <w:rFonts w:ascii="Arial" w:hAnsi="Arial" w:cs="Arial"/>
          <w:b/>
          <w:color w:val="0000FF"/>
          <w:sz w:val="24"/>
        </w:rPr>
        <w:t>C1-213719</w:t>
      </w:r>
      <w:r>
        <w:rPr>
          <w:rFonts w:ascii="Arial" w:hAnsi="Arial" w:cs="Arial"/>
          <w:b/>
          <w:color w:val="0000FF"/>
          <w:sz w:val="24"/>
        </w:rPr>
        <w:tab/>
      </w:r>
      <w:r>
        <w:rPr>
          <w:rFonts w:ascii="Arial" w:hAnsi="Arial" w:cs="Arial"/>
          <w:b/>
          <w:sz w:val="24"/>
        </w:rPr>
        <w:t>Multi-USIM UE support indications in 5GS</w:t>
      </w:r>
    </w:p>
    <w:p w14:paraId="2DE649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2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1BFA455A" w14:textId="77777777" w:rsidR="00031805" w:rsidRDefault="00031805" w:rsidP="00031805">
      <w:pPr>
        <w:rPr>
          <w:color w:val="808080"/>
        </w:rPr>
      </w:pPr>
      <w:r>
        <w:rPr>
          <w:color w:val="808080"/>
        </w:rPr>
        <w:t>(Replaces C1-213003)</w:t>
      </w:r>
    </w:p>
    <w:p w14:paraId="3D0786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C1-213957</w:t>
      </w:r>
      <w:r>
        <w:rPr>
          <w:color w:val="993300"/>
          <w:u w:val="single"/>
        </w:rPr>
        <w:t>.</w:t>
      </w:r>
    </w:p>
    <w:p w14:paraId="4AADD6B5" w14:textId="3013FC03" w:rsidR="00031805" w:rsidRDefault="00031805" w:rsidP="00031805">
      <w:pPr>
        <w:rPr>
          <w:rFonts w:ascii="Arial" w:hAnsi="Arial" w:cs="Arial"/>
          <w:b/>
          <w:sz w:val="24"/>
        </w:rPr>
      </w:pPr>
      <w:r>
        <w:rPr>
          <w:rFonts w:ascii="Arial" w:hAnsi="Arial" w:cs="Arial"/>
          <w:b/>
          <w:color w:val="0000FF"/>
          <w:sz w:val="24"/>
        </w:rPr>
        <w:t>C1-213724</w:t>
      </w:r>
      <w:r>
        <w:rPr>
          <w:rFonts w:ascii="Arial" w:hAnsi="Arial" w:cs="Arial"/>
          <w:b/>
          <w:color w:val="0000FF"/>
          <w:sz w:val="24"/>
        </w:rPr>
        <w:tab/>
      </w:r>
      <w:r>
        <w:rPr>
          <w:rFonts w:ascii="Arial" w:hAnsi="Arial" w:cs="Arial"/>
          <w:b/>
          <w:sz w:val="24"/>
        </w:rPr>
        <w:t>Leaving procedure and Reject Paging Indication for Multi-USIM UEs in EPS</w:t>
      </w:r>
    </w:p>
    <w:p w14:paraId="3BC1A0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2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32BF480" w14:textId="77777777" w:rsidR="00031805" w:rsidRDefault="00031805" w:rsidP="00031805">
      <w:pPr>
        <w:rPr>
          <w:color w:val="808080"/>
        </w:rPr>
      </w:pPr>
      <w:r>
        <w:rPr>
          <w:color w:val="808080"/>
        </w:rPr>
        <w:t>(Replaces C1-213580)</w:t>
      </w:r>
    </w:p>
    <w:p w14:paraId="2B675C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C1-213805</w:t>
      </w:r>
      <w:r>
        <w:rPr>
          <w:color w:val="993300"/>
          <w:u w:val="single"/>
        </w:rPr>
        <w:t>.</w:t>
      </w:r>
    </w:p>
    <w:p w14:paraId="09B7D436" w14:textId="23B39D4D" w:rsidR="00031805" w:rsidRDefault="00031805" w:rsidP="00031805">
      <w:pPr>
        <w:rPr>
          <w:rFonts w:ascii="Arial" w:hAnsi="Arial" w:cs="Arial"/>
          <w:b/>
          <w:sz w:val="24"/>
        </w:rPr>
      </w:pPr>
      <w:r>
        <w:rPr>
          <w:rFonts w:ascii="Arial" w:hAnsi="Arial" w:cs="Arial"/>
          <w:b/>
          <w:color w:val="0000FF"/>
          <w:sz w:val="24"/>
        </w:rPr>
        <w:t>C1-213726</w:t>
      </w:r>
      <w:r>
        <w:rPr>
          <w:rFonts w:ascii="Arial" w:hAnsi="Arial" w:cs="Arial"/>
          <w:b/>
          <w:color w:val="0000FF"/>
          <w:sz w:val="24"/>
        </w:rPr>
        <w:tab/>
      </w:r>
      <w:r>
        <w:rPr>
          <w:rFonts w:ascii="Arial" w:hAnsi="Arial" w:cs="Arial"/>
          <w:b/>
          <w:sz w:val="24"/>
        </w:rPr>
        <w:t>Updates to Registration procedure for MUSIM Leaving in 5GS</w:t>
      </w:r>
    </w:p>
    <w:p w14:paraId="74A345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2 Cat: B (Rel-17)</w:t>
      </w:r>
      <w:r>
        <w:rPr>
          <w:i/>
        </w:rPr>
        <w:br/>
      </w:r>
      <w:r>
        <w:rPr>
          <w:i/>
        </w:rPr>
        <w:br/>
      </w:r>
      <w:r>
        <w:rPr>
          <w:i/>
        </w:rPr>
        <w:tab/>
      </w:r>
      <w:r>
        <w:rPr>
          <w:i/>
        </w:rPr>
        <w:tab/>
      </w:r>
      <w:r>
        <w:rPr>
          <w:i/>
        </w:rPr>
        <w:tab/>
      </w:r>
      <w:r>
        <w:rPr>
          <w:i/>
        </w:rPr>
        <w:tab/>
      </w:r>
      <w:r>
        <w:rPr>
          <w:i/>
        </w:rPr>
        <w:tab/>
        <w:t>Source: Apple</w:t>
      </w:r>
    </w:p>
    <w:p w14:paraId="175E11EE" w14:textId="77777777" w:rsidR="00031805" w:rsidRDefault="00031805" w:rsidP="00031805">
      <w:pPr>
        <w:rPr>
          <w:color w:val="808080"/>
        </w:rPr>
      </w:pPr>
      <w:r>
        <w:rPr>
          <w:color w:val="808080"/>
        </w:rPr>
        <w:t>(Replaces C1-213586)</w:t>
      </w:r>
    </w:p>
    <w:p w14:paraId="067FA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C1-213806</w:t>
      </w:r>
      <w:r>
        <w:rPr>
          <w:color w:val="993300"/>
          <w:u w:val="single"/>
        </w:rPr>
        <w:t>.</w:t>
      </w:r>
    </w:p>
    <w:p w14:paraId="3CA65031" w14:textId="1785E893" w:rsidR="00031805" w:rsidRDefault="00031805" w:rsidP="00031805">
      <w:pPr>
        <w:rPr>
          <w:rFonts w:ascii="Arial" w:hAnsi="Arial" w:cs="Arial"/>
          <w:b/>
          <w:sz w:val="24"/>
        </w:rPr>
      </w:pPr>
      <w:r>
        <w:rPr>
          <w:rFonts w:ascii="Arial" w:hAnsi="Arial" w:cs="Arial"/>
          <w:b/>
          <w:color w:val="0000FF"/>
          <w:sz w:val="24"/>
        </w:rPr>
        <w:t>C1-213727</w:t>
      </w:r>
      <w:r>
        <w:rPr>
          <w:rFonts w:ascii="Arial" w:hAnsi="Arial" w:cs="Arial"/>
          <w:b/>
          <w:color w:val="0000FF"/>
          <w:sz w:val="24"/>
        </w:rPr>
        <w:tab/>
      </w:r>
      <w:r>
        <w:rPr>
          <w:rFonts w:ascii="Arial" w:hAnsi="Arial" w:cs="Arial"/>
          <w:b/>
          <w:sz w:val="24"/>
        </w:rPr>
        <w:t>Updates to Service Request for MUSIM Leaving and Reject Paging in 5GS</w:t>
      </w:r>
    </w:p>
    <w:p w14:paraId="7BC46C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2 Cat: B (Rel-17)</w:t>
      </w:r>
      <w:r>
        <w:rPr>
          <w:i/>
        </w:rPr>
        <w:br/>
      </w:r>
      <w:r>
        <w:rPr>
          <w:i/>
        </w:rPr>
        <w:br/>
      </w:r>
      <w:r>
        <w:rPr>
          <w:i/>
        </w:rPr>
        <w:tab/>
      </w:r>
      <w:r>
        <w:rPr>
          <w:i/>
        </w:rPr>
        <w:tab/>
      </w:r>
      <w:r>
        <w:rPr>
          <w:i/>
        </w:rPr>
        <w:tab/>
      </w:r>
      <w:r>
        <w:rPr>
          <w:i/>
        </w:rPr>
        <w:tab/>
      </w:r>
      <w:r>
        <w:rPr>
          <w:i/>
        </w:rPr>
        <w:tab/>
        <w:t>Source: Apple</w:t>
      </w:r>
    </w:p>
    <w:p w14:paraId="5D1BCF98" w14:textId="77777777" w:rsidR="00031805" w:rsidRDefault="00031805" w:rsidP="00031805">
      <w:pPr>
        <w:rPr>
          <w:color w:val="808080"/>
        </w:rPr>
      </w:pPr>
      <w:r>
        <w:rPr>
          <w:color w:val="808080"/>
        </w:rPr>
        <w:t>(Replaces C1-213587)</w:t>
      </w:r>
    </w:p>
    <w:p w14:paraId="07ADFE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C1-213809</w:t>
      </w:r>
      <w:r>
        <w:rPr>
          <w:color w:val="993300"/>
          <w:u w:val="single"/>
        </w:rPr>
        <w:t>.</w:t>
      </w:r>
    </w:p>
    <w:p w14:paraId="073820B4" w14:textId="7FB7A21C" w:rsidR="00031805" w:rsidRDefault="00031805" w:rsidP="00031805">
      <w:pPr>
        <w:rPr>
          <w:rFonts w:ascii="Arial" w:hAnsi="Arial" w:cs="Arial"/>
          <w:b/>
          <w:sz w:val="24"/>
        </w:rPr>
      </w:pPr>
      <w:r>
        <w:rPr>
          <w:rFonts w:ascii="Arial" w:hAnsi="Arial" w:cs="Arial"/>
          <w:b/>
          <w:color w:val="0000FF"/>
          <w:sz w:val="24"/>
        </w:rPr>
        <w:t>C1-213805</w:t>
      </w:r>
      <w:r>
        <w:rPr>
          <w:rFonts w:ascii="Arial" w:hAnsi="Arial" w:cs="Arial"/>
          <w:b/>
          <w:color w:val="0000FF"/>
          <w:sz w:val="24"/>
        </w:rPr>
        <w:tab/>
      </w:r>
      <w:r>
        <w:rPr>
          <w:rFonts w:ascii="Arial" w:hAnsi="Arial" w:cs="Arial"/>
          <w:b/>
          <w:sz w:val="24"/>
        </w:rPr>
        <w:t>Leaving procedure and Reject Paging Indication for Multi-USIM UEs in EPS</w:t>
      </w:r>
    </w:p>
    <w:p w14:paraId="0F0857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3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D71EBEF" w14:textId="77777777" w:rsidR="00031805" w:rsidRDefault="00031805" w:rsidP="00031805">
      <w:pPr>
        <w:rPr>
          <w:color w:val="808080"/>
        </w:rPr>
      </w:pPr>
      <w:r>
        <w:rPr>
          <w:color w:val="808080"/>
        </w:rPr>
        <w:t>(Replaces C1-213724)</w:t>
      </w:r>
    </w:p>
    <w:p w14:paraId="609FCD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313A4" w14:textId="4351AFBF" w:rsidR="00031805" w:rsidRDefault="00031805" w:rsidP="00031805">
      <w:pPr>
        <w:rPr>
          <w:rFonts w:ascii="Arial" w:hAnsi="Arial" w:cs="Arial"/>
          <w:b/>
          <w:sz w:val="24"/>
        </w:rPr>
      </w:pPr>
      <w:r>
        <w:rPr>
          <w:rFonts w:ascii="Arial" w:hAnsi="Arial" w:cs="Arial"/>
          <w:b/>
          <w:color w:val="0000FF"/>
          <w:sz w:val="24"/>
        </w:rPr>
        <w:t>C1-213806</w:t>
      </w:r>
      <w:r>
        <w:rPr>
          <w:rFonts w:ascii="Arial" w:hAnsi="Arial" w:cs="Arial"/>
          <w:b/>
          <w:color w:val="0000FF"/>
          <w:sz w:val="24"/>
        </w:rPr>
        <w:tab/>
      </w:r>
      <w:r>
        <w:rPr>
          <w:rFonts w:ascii="Arial" w:hAnsi="Arial" w:cs="Arial"/>
          <w:b/>
          <w:sz w:val="24"/>
        </w:rPr>
        <w:t>Updates to Registration procedure for MUSIM Leaving in 5GS</w:t>
      </w:r>
    </w:p>
    <w:p w14:paraId="05B862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3 Cat: B (Rel-17)</w:t>
      </w:r>
      <w:r>
        <w:rPr>
          <w:i/>
        </w:rPr>
        <w:br/>
      </w:r>
      <w:r>
        <w:rPr>
          <w:i/>
        </w:rPr>
        <w:br/>
      </w:r>
      <w:r>
        <w:rPr>
          <w:i/>
        </w:rPr>
        <w:tab/>
      </w:r>
      <w:r>
        <w:rPr>
          <w:i/>
        </w:rPr>
        <w:tab/>
      </w:r>
      <w:r>
        <w:rPr>
          <w:i/>
        </w:rPr>
        <w:tab/>
      </w:r>
      <w:r>
        <w:rPr>
          <w:i/>
        </w:rPr>
        <w:tab/>
      </w:r>
      <w:r>
        <w:rPr>
          <w:i/>
        </w:rPr>
        <w:tab/>
        <w:t>Source: Apple</w:t>
      </w:r>
    </w:p>
    <w:p w14:paraId="2AA0109E" w14:textId="77777777" w:rsidR="00031805" w:rsidRDefault="00031805" w:rsidP="00031805">
      <w:pPr>
        <w:rPr>
          <w:color w:val="808080"/>
        </w:rPr>
      </w:pPr>
      <w:r>
        <w:rPr>
          <w:color w:val="808080"/>
        </w:rPr>
        <w:t>(Replaces C1-213726)</w:t>
      </w:r>
    </w:p>
    <w:p w14:paraId="308C10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002A" w14:textId="5B544552" w:rsidR="00031805" w:rsidRDefault="00031805" w:rsidP="00031805">
      <w:pPr>
        <w:rPr>
          <w:rFonts w:ascii="Arial" w:hAnsi="Arial" w:cs="Arial"/>
          <w:b/>
          <w:sz w:val="24"/>
        </w:rPr>
      </w:pPr>
      <w:r>
        <w:rPr>
          <w:rFonts w:ascii="Arial" w:hAnsi="Arial" w:cs="Arial"/>
          <w:b/>
          <w:color w:val="0000FF"/>
          <w:sz w:val="24"/>
        </w:rPr>
        <w:lastRenderedPageBreak/>
        <w:t>C1-213809</w:t>
      </w:r>
      <w:r>
        <w:rPr>
          <w:rFonts w:ascii="Arial" w:hAnsi="Arial" w:cs="Arial"/>
          <w:b/>
          <w:color w:val="0000FF"/>
          <w:sz w:val="24"/>
        </w:rPr>
        <w:tab/>
      </w:r>
      <w:r>
        <w:rPr>
          <w:rFonts w:ascii="Arial" w:hAnsi="Arial" w:cs="Arial"/>
          <w:b/>
          <w:sz w:val="24"/>
        </w:rPr>
        <w:t>Updates to Service Request for MUSIM Leaving and Reject Paging in 5GS</w:t>
      </w:r>
    </w:p>
    <w:p w14:paraId="560AA8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3 Cat: B (Rel-17)</w:t>
      </w:r>
      <w:r>
        <w:rPr>
          <w:i/>
        </w:rPr>
        <w:br/>
      </w:r>
      <w:r>
        <w:rPr>
          <w:i/>
        </w:rPr>
        <w:br/>
      </w:r>
      <w:r>
        <w:rPr>
          <w:i/>
        </w:rPr>
        <w:tab/>
      </w:r>
      <w:r>
        <w:rPr>
          <w:i/>
        </w:rPr>
        <w:tab/>
      </w:r>
      <w:r>
        <w:rPr>
          <w:i/>
        </w:rPr>
        <w:tab/>
      </w:r>
      <w:r>
        <w:rPr>
          <w:i/>
        </w:rPr>
        <w:tab/>
      </w:r>
      <w:r>
        <w:rPr>
          <w:i/>
        </w:rPr>
        <w:tab/>
        <w:t>Source: Apple</w:t>
      </w:r>
    </w:p>
    <w:p w14:paraId="559C16DE" w14:textId="77777777" w:rsidR="00031805" w:rsidRDefault="00031805" w:rsidP="00031805">
      <w:pPr>
        <w:rPr>
          <w:color w:val="808080"/>
        </w:rPr>
      </w:pPr>
      <w:r>
        <w:rPr>
          <w:color w:val="808080"/>
        </w:rPr>
        <w:t>(Replaces C1-213727)</w:t>
      </w:r>
    </w:p>
    <w:p w14:paraId="53B39A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3CF2" w14:textId="70D0A08D" w:rsidR="00031805" w:rsidRDefault="00031805" w:rsidP="00031805">
      <w:pPr>
        <w:rPr>
          <w:rFonts w:ascii="Arial" w:hAnsi="Arial" w:cs="Arial"/>
          <w:b/>
          <w:sz w:val="24"/>
        </w:rPr>
      </w:pPr>
      <w:r>
        <w:rPr>
          <w:rFonts w:ascii="Arial" w:hAnsi="Arial" w:cs="Arial"/>
          <w:b/>
          <w:color w:val="0000FF"/>
          <w:sz w:val="24"/>
        </w:rPr>
        <w:t>C1-213844</w:t>
      </w:r>
      <w:r>
        <w:rPr>
          <w:rFonts w:ascii="Arial" w:hAnsi="Arial" w:cs="Arial"/>
          <w:b/>
          <w:color w:val="0000FF"/>
          <w:sz w:val="24"/>
        </w:rPr>
        <w:tab/>
      </w:r>
      <w:r>
        <w:rPr>
          <w:rFonts w:ascii="Arial" w:hAnsi="Arial" w:cs="Arial"/>
          <w:b/>
          <w:sz w:val="24"/>
        </w:rPr>
        <w:t>Handling of service request when responding to paging with voice service indication</w:t>
      </w:r>
    </w:p>
    <w:p w14:paraId="476E53D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1 Cat: C (Rel-17)</w:t>
      </w:r>
      <w:r>
        <w:rPr>
          <w:i/>
        </w:rPr>
        <w:br/>
      </w:r>
      <w:r>
        <w:rPr>
          <w:i/>
        </w:rPr>
        <w:br/>
      </w:r>
      <w:r>
        <w:rPr>
          <w:i/>
        </w:rPr>
        <w:tab/>
      </w:r>
      <w:r>
        <w:rPr>
          <w:i/>
        </w:rPr>
        <w:tab/>
      </w:r>
      <w:r>
        <w:rPr>
          <w:i/>
        </w:rPr>
        <w:tab/>
      </w:r>
      <w:r>
        <w:rPr>
          <w:i/>
        </w:rPr>
        <w:tab/>
      </w:r>
      <w:r>
        <w:rPr>
          <w:i/>
        </w:rPr>
        <w:tab/>
        <w:t>Source: Qualcomm Incorporated / Amer</w:t>
      </w:r>
    </w:p>
    <w:p w14:paraId="0E89A212" w14:textId="77777777" w:rsidR="00031805" w:rsidRDefault="00031805" w:rsidP="00031805">
      <w:pPr>
        <w:rPr>
          <w:color w:val="808080"/>
        </w:rPr>
      </w:pPr>
      <w:r>
        <w:rPr>
          <w:color w:val="808080"/>
        </w:rPr>
        <w:t>(Replaces C1-212916)</w:t>
      </w:r>
    </w:p>
    <w:p w14:paraId="2061F9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C1-213933</w:t>
      </w:r>
      <w:r>
        <w:rPr>
          <w:color w:val="993300"/>
          <w:u w:val="single"/>
        </w:rPr>
        <w:t>.</w:t>
      </w:r>
    </w:p>
    <w:p w14:paraId="0EAC24CE" w14:textId="459404CD" w:rsidR="00031805" w:rsidRDefault="00031805" w:rsidP="00031805">
      <w:pPr>
        <w:rPr>
          <w:rFonts w:ascii="Arial" w:hAnsi="Arial" w:cs="Arial"/>
          <w:b/>
          <w:sz w:val="24"/>
        </w:rPr>
      </w:pPr>
      <w:r>
        <w:rPr>
          <w:rFonts w:ascii="Arial" w:hAnsi="Arial" w:cs="Arial"/>
          <w:b/>
          <w:color w:val="0000FF"/>
          <w:sz w:val="24"/>
        </w:rPr>
        <w:t>C1-213847</w:t>
      </w:r>
      <w:r>
        <w:rPr>
          <w:rFonts w:ascii="Arial" w:hAnsi="Arial" w:cs="Arial"/>
          <w:b/>
          <w:color w:val="0000FF"/>
          <w:sz w:val="24"/>
        </w:rPr>
        <w:tab/>
      </w:r>
      <w:r>
        <w:rPr>
          <w:rFonts w:ascii="Arial" w:hAnsi="Arial" w:cs="Arial"/>
          <w:b/>
          <w:sz w:val="24"/>
        </w:rPr>
        <w:t>Introducing IMSI Offset to Attach and TAU procedures for MUSIM handling in EPS</w:t>
      </w:r>
    </w:p>
    <w:p w14:paraId="34FAAD2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CR-3527  rev 1 Cat: B (Rel-17)</w:t>
      </w:r>
      <w:r>
        <w:rPr>
          <w:i/>
        </w:rPr>
        <w:br/>
      </w:r>
      <w:r>
        <w:rPr>
          <w:i/>
        </w:rPr>
        <w:br/>
      </w:r>
      <w:r>
        <w:rPr>
          <w:i/>
        </w:rPr>
        <w:tab/>
      </w:r>
      <w:r>
        <w:rPr>
          <w:i/>
        </w:rPr>
        <w:tab/>
      </w:r>
      <w:r>
        <w:rPr>
          <w:i/>
        </w:rPr>
        <w:tab/>
      </w:r>
      <w:r>
        <w:rPr>
          <w:i/>
        </w:rPr>
        <w:tab/>
      </w:r>
      <w:r>
        <w:rPr>
          <w:i/>
        </w:rPr>
        <w:tab/>
        <w:t xml:space="preserve">Source: Nokia, Nokia Shanghai Bell, Samsung, Intel, Huawei, </w:t>
      </w:r>
      <w:proofErr w:type="spellStart"/>
      <w:r>
        <w:rPr>
          <w:i/>
        </w:rPr>
        <w:t>HiSilicon</w:t>
      </w:r>
      <w:proofErr w:type="spellEnd"/>
    </w:p>
    <w:p w14:paraId="7E48B03E" w14:textId="77777777" w:rsidR="00031805" w:rsidRDefault="00031805" w:rsidP="00031805">
      <w:pPr>
        <w:rPr>
          <w:color w:val="808080"/>
        </w:rPr>
      </w:pPr>
      <w:r>
        <w:rPr>
          <w:color w:val="808080"/>
        </w:rPr>
        <w:t>(Replaces C1-213122)</w:t>
      </w:r>
    </w:p>
    <w:p w14:paraId="13FB0E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90C88" w14:textId="34028234" w:rsidR="00031805" w:rsidRDefault="00031805" w:rsidP="00031805">
      <w:pPr>
        <w:rPr>
          <w:rFonts w:ascii="Arial" w:hAnsi="Arial" w:cs="Arial"/>
          <w:b/>
          <w:sz w:val="24"/>
        </w:rPr>
      </w:pPr>
      <w:r>
        <w:rPr>
          <w:rFonts w:ascii="Arial" w:hAnsi="Arial" w:cs="Arial"/>
          <w:b/>
          <w:color w:val="0000FF"/>
          <w:sz w:val="24"/>
        </w:rPr>
        <w:t>C1-213933</w:t>
      </w:r>
      <w:r>
        <w:rPr>
          <w:rFonts w:ascii="Arial" w:hAnsi="Arial" w:cs="Arial"/>
          <w:b/>
          <w:color w:val="0000FF"/>
          <w:sz w:val="24"/>
        </w:rPr>
        <w:tab/>
      </w:r>
      <w:r>
        <w:rPr>
          <w:rFonts w:ascii="Arial" w:hAnsi="Arial" w:cs="Arial"/>
          <w:b/>
          <w:sz w:val="24"/>
        </w:rPr>
        <w:t>Handling of service request when responding to paging with voice service indication</w:t>
      </w:r>
    </w:p>
    <w:p w14:paraId="7D4726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2 Cat: C (Rel-17)</w:t>
      </w:r>
      <w:r>
        <w:rPr>
          <w:i/>
        </w:rPr>
        <w:br/>
      </w:r>
      <w:r>
        <w:rPr>
          <w:i/>
        </w:rPr>
        <w:br/>
      </w:r>
      <w:r>
        <w:rPr>
          <w:i/>
        </w:rPr>
        <w:tab/>
      </w:r>
      <w:r>
        <w:rPr>
          <w:i/>
        </w:rPr>
        <w:tab/>
      </w:r>
      <w:r>
        <w:rPr>
          <w:i/>
        </w:rPr>
        <w:tab/>
      </w:r>
      <w:r>
        <w:rPr>
          <w:i/>
        </w:rPr>
        <w:tab/>
      </w:r>
      <w:r>
        <w:rPr>
          <w:i/>
        </w:rPr>
        <w:tab/>
        <w:t>Source: Qualcomm Incorporated / Amer</w:t>
      </w:r>
    </w:p>
    <w:p w14:paraId="47E715EA" w14:textId="77777777" w:rsidR="00031805" w:rsidRDefault="00031805" w:rsidP="00031805">
      <w:pPr>
        <w:rPr>
          <w:color w:val="808080"/>
        </w:rPr>
      </w:pPr>
      <w:r>
        <w:rPr>
          <w:color w:val="808080"/>
        </w:rPr>
        <w:t>(Replaces C1-213844)</w:t>
      </w:r>
    </w:p>
    <w:p w14:paraId="458A02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9D104" w14:textId="772C9A20" w:rsidR="00031805" w:rsidRDefault="00031805" w:rsidP="00031805">
      <w:pPr>
        <w:rPr>
          <w:rFonts w:ascii="Arial" w:hAnsi="Arial" w:cs="Arial"/>
          <w:b/>
          <w:sz w:val="24"/>
        </w:rPr>
      </w:pPr>
      <w:r>
        <w:rPr>
          <w:rFonts w:ascii="Arial" w:hAnsi="Arial" w:cs="Arial"/>
          <w:b/>
          <w:color w:val="0000FF"/>
          <w:sz w:val="24"/>
        </w:rPr>
        <w:t>C1-213956</w:t>
      </w:r>
      <w:r>
        <w:rPr>
          <w:rFonts w:ascii="Arial" w:hAnsi="Arial" w:cs="Arial"/>
          <w:b/>
          <w:color w:val="0000FF"/>
          <w:sz w:val="24"/>
        </w:rPr>
        <w:tab/>
      </w:r>
      <w:r>
        <w:rPr>
          <w:rFonts w:ascii="Arial" w:hAnsi="Arial" w:cs="Arial"/>
          <w:b/>
          <w:sz w:val="24"/>
        </w:rPr>
        <w:t>Multi-USIM UE support indications in EPS</w:t>
      </w:r>
    </w:p>
    <w:p w14:paraId="245C9B0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1ACF040" w14:textId="77777777" w:rsidR="00031805" w:rsidRDefault="00031805" w:rsidP="00031805">
      <w:pPr>
        <w:rPr>
          <w:color w:val="808080"/>
        </w:rPr>
      </w:pPr>
      <w:r>
        <w:rPr>
          <w:color w:val="808080"/>
        </w:rPr>
        <w:t>(Replaces C1-213718)</w:t>
      </w:r>
    </w:p>
    <w:p w14:paraId="42CB51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1B178" w14:textId="6CBFFFE0" w:rsidR="00031805" w:rsidRDefault="00031805" w:rsidP="00031805">
      <w:pPr>
        <w:rPr>
          <w:rFonts w:ascii="Arial" w:hAnsi="Arial" w:cs="Arial"/>
          <w:b/>
          <w:sz w:val="24"/>
        </w:rPr>
      </w:pPr>
      <w:r>
        <w:rPr>
          <w:rFonts w:ascii="Arial" w:hAnsi="Arial" w:cs="Arial"/>
          <w:b/>
          <w:color w:val="0000FF"/>
          <w:sz w:val="24"/>
        </w:rPr>
        <w:t>C1-213957</w:t>
      </w:r>
      <w:r>
        <w:rPr>
          <w:rFonts w:ascii="Arial" w:hAnsi="Arial" w:cs="Arial"/>
          <w:b/>
          <w:color w:val="0000FF"/>
          <w:sz w:val="24"/>
        </w:rPr>
        <w:tab/>
      </w:r>
      <w:r>
        <w:rPr>
          <w:rFonts w:ascii="Arial" w:hAnsi="Arial" w:cs="Arial"/>
          <w:b/>
          <w:sz w:val="24"/>
        </w:rPr>
        <w:t>Multi-USIM UE support indications in 5GS</w:t>
      </w:r>
    </w:p>
    <w:p w14:paraId="3FAF1E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3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39762F3E" w14:textId="77777777" w:rsidR="00031805" w:rsidRDefault="00031805" w:rsidP="00031805">
      <w:pPr>
        <w:rPr>
          <w:color w:val="808080"/>
        </w:rPr>
      </w:pPr>
      <w:r>
        <w:rPr>
          <w:color w:val="808080"/>
        </w:rPr>
        <w:t>(Replaces C1-213719)</w:t>
      </w:r>
    </w:p>
    <w:p w14:paraId="30C807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24E98" w14:textId="77777777" w:rsidR="00031805" w:rsidRDefault="00031805" w:rsidP="00031805">
      <w:pPr>
        <w:pStyle w:val="Heading4"/>
      </w:pPr>
      <w:bookmarkStart w:id="119" w:name="_Toc73893530"/>
      <w:r>
        <w:t>17.2.14</w:t>
      </w:r>
      <w:r>
        <w:tab/>
        <w:t>eNS_Ph2</w:t>
      </w:r>
      <w:bookmarkEnd w:id="119"/>
    </w:p>
    <w:p w14:paraId="1CC81449" w14:textId="25E36401" w:rsidR="00031805" w:rsidRDefault="00031805" w:rsidP="00031805">
      <w:pPr>
        <w:rPr>
          <w:rFonts w:ascii="Arial" w:hAnsi="Arial" w:cs="Arial"/>
          <w:b/>
          <w:sz w:val="24"/>
        </w:rPr>
      </w:pPr>
      <w:r>
        <w:rPr>
          <w:rFonts w:ascii="Arial" w:hAnsi="Arial" w:cs="Arial"/>
          <w:b/>
          <w:color w:val="0000FF"/>
          <w:sz w:val="24"/>
        </w:rPr>
        <w:t>C1-212997</w:t>
      </w:r>
      <w:r>
        <w:rPr>
          <w:rFonts w:ascii="Arial" w:hAnsi="Arial" w:cs="Arial"/>
          <w:b/>
          <w:color w:val="0000FF"/>
          <w:sz w:val="24"/>
        </w:rPr>
        <w:tab/>
      </w:r>
      <w:proofErr w:type="spellStart"/>
      <w:r>
        <w:rPr>
          <w:rFonts w:ascii="Arial" w:hAnsi="Arial" w:cs="Arial"/>
          <w:b/>
          <w:sz w:val="24"/>
        </w:rPr>
        <w:t>Introducion</w:t>
      </w:r>
      <w:proofErr w:type="spellEnd"/>
      <w:r>
        <w:rPr>
          <w:rFonts w:ascii="Arial" w:hAnsi="Arial" w:cs="Arial"/>
          <w:b/>
          <w:sz w:val="24"/>
        </w:rPr>
        <w:t xml:space="preserve"> of Network Slice Admission Control</w:t>
      </w:r>
    </w:p>
    <w:p w14:paraId="51956C4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CR-3111  rev 2 Cat: B (Rel-17)</w:t>
      </w:r>
      <w:r>
        <w:rPr>
          <w:i/>
        </w:rPr>
        <w:br/>
      </w:r>
      <w:r>
        <w:rPr>
          <w:i/>
        </w:rPr>
        <w:br/>
      </w:r>
      <w:r>
        <w:rPr>
          <w:i/>
        </w:rPr>
        <w:tab/>
      </w:r>
      <w:r>
        <w:rPr>
          <w:i/>
        </w:rPr>
        <w:tab/>
      </w:r>
      <w:r>
        <w:rPr>
          <w:i/>
        </w:rPr>
        <w:tab/>
      </w:r>
      <w:r>
        <w:rPr>
          <w:i/>
        </w:rPr>
        <w:tab/>
      </w:r>
      <w:r>
        <w:rPr>
          <w:i/>
        </w:rPr>
        <w:tab/>
        <w:t>Source: ZTE, Ericsson</w:t>
      </w:r>
    </w:p>
    <w:p w14:paraId="657F6889" w14:textId="77777777" w:rsidR="00031805" w:rsidRDefault="00031805" w:rsidP="00031805">
      <w:pPr>
        <w:rPr>
          <w:color w:val="808080"/>
        </w:rPr>
      </w:pPr>
      <w:r>
        <w:rPr>
          <w:color w:val="808080"/>
        </w:rPr>
        <w:t>(Replaces C1-212389)</w:t>
      </w:r>
    </w:p>
    <w:p w14:paraId="5F3E95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C1-213688</w:t>
      </w:r>
      <w:r>
        <w:rPr>
          <w:color w:val="993300"/>
          <w:u w:val="single"/>
        </w:rPr>
        <w:t>.</w:t>
      </w:r>
    </w:p>
    <w:p w14:paraId="1F805301" w14:textId="19F0A40A" w:rsidR="00031805" w:rsidRDefault="00031805" w:rsidP="00031805">
      <w:pPr>
        <w:rPr>
          <w:rFonts w:ascii="Arial" w:hAnsi="Arial" w:cs="Arial"/>
          <w:b/>
          <w:sz w:val="24"/>
        </w:rPr>
      </w:pPr>
      <w:r>
        <w:rPr>
          <w:rFonts w:ascii="Arial" w:hAnsi="Arial" w:cs="Arial"/>
          <w:b/>
          <w:color w:val="0000FF"/>
          <w:sz w:val="24"/>
        </w:rPr>
        <w:t>C1-212998</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w:t>
      </w:r>
      <w:proofErr w:type="spellStart"/>
      <w:r>
        <w:rPr>
          <w:rFonts w:ascii="Arial" w:hAnsi="Arial" w:cs="Arial"/>
          <w:b/>
          <w:sz w:val="24"/>
        </w:rPr>
        <w:t>behaviors</w:t>
      </w:r>
      <w:proofErr w:type="spellEnd"/>
      <w:r>
        <w:rPr>
          <w:rFonts w:ascii="Arial" w:hAnsi="Arial" w:cs="Arial"/>
          <w:b/>
          <w:sz w:val="24"/>
        </w:rPr>
        <w:t xml:space="preserve"> of the UE and the network supporting Network Slice Admission Control</w:t>
      </w:r>
    </w:p>
    <w:p w14:paraId="0F5836E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CR-3112  rev 2 Cat: B (Rel-17)</w:t>
      </w:r>
      <w:r>
        <w:rPr>
          <w:i/>
        </w:rPr>
        <w:br/>
      </w:r>
      <w:r>
        <w:rPr>
          <w:i/>
        </w:rPr>
        <w:br/>
      </w:r>
      <w:r>
        <w:rPr>
          <w:i/>
        </w:rPr>
        <w:tab/>
      </w:r>
      <w:r>
        <w:rPr>
          <w:i/>
        </w:rPr>
        <w:tab/>
      </w:r>
      <w:r>
        <w:rPr>
          <w:i/>
        </w:rPr>
        <w:tab/>
      </w:r>
      <w:r>
        <w:rPr>
          <w:i/>
        </w:rPr>
        <w:tab/>
      </w:r>
      <w:r>
        <w:rPr>
          <w:i/>
        </w:rPr>
        <w:tab/>
        <w:t>Source: ZTE, Ericsson</w:t>
      </w:r>
    </w:p>
    <w:p w14:paraId="714B8E3B" w14:textId="77777777" w:rsidR="00031805" w:rsidRDefault="00031805" w:rsidP="00031805">
      <w:pPr>
        <w:rPr>
          <w:color w:val="808080"/>
        </w:rPr>
      </w:pPr>
      <w:r>
        <w:rPr>
          <w:color w:val="808080"/>
        </w:rPr>
        <w:t>(Replaces C1-212390)</w:t>
      </w:r>
    </w:p>
    <w:p w14:paraId="44D8F9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C1-213689</w:t>
      </w:r>
      <w:r>
        <w:rPr>
          <w:color w:val="993300"/>
          <w:u w:val="single"/>
        </w:rPr>
        <w:t>.</w:t>
      </w:r>
    </w:p>
    <w:p w14:paraId="3FD1E681" w14:textId="0E74FA12" w:rsidR="00031805" w:rsidRDefault="00031805" w:rsidP="00031805">
      <w:pPr>
        <w:rPr>
          <w:rFonts w:ascii="Arial" w:hAnsi="Arial" w:cs="Arial"/>
          <w:b/>
          <w:sz w:val="24"/>
        </w:rPr>
      </w:pPr>
      <w:r>
        <w:rPr>
          <w:rFonts w:ascii="Arial" w:hAnsi="Arial" w:cs="Arial"/>
          <w:b/>
          <w:color w:val="0000FF"/>
          <w:sz w:val="24"/>
        </w:rPr>
        <w:t>C1-213042</w:t>
      </w:r>
      <w:r>
        <w:rPr>
          <w:rFonts w:ascii="Arial" w:hAnsi="Arial" w:cs="Arial"/>
          <w:b/>
          <w:color w:val="0000FF"/>
          <w:sz w:val="24"/>
        </w:rPr>
        <w:tab/>
      </w:r>
      <w:r>
        <w:rPr>
          <w:rFonts w:ascii="Arial" w:hAnsi="Arial" w:cs="Arial"/>
          <w:b/>
          <w:sz w:val="24"/>
        </w:rPr>
        <w:t>Maximum number of established PDU sessions already reached for a NW slice</w:t>
      </w:r>
    </w:p>
    <w:p w14:paraId="2498D8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3F839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C1-213697</w:t>
      </w:r>
      <w:r>
        <w:rPr>
          <w:color w:val="993300"/>
          <w:u w:val="single"/>
        </w:rPr>
        <w:t>.</w:t>
      </w:r>
    </w:p>
    <w:p w14:paraId="38AA4461" w14:textId="68366F5D" w:rsidR="00031805" w:rsidRDefault="00031805" w:rsidP="00031805">
      <w:pPr>
        <w:rPr>
          <w:rFonts w:ascii="Arial" w:hAnsi="Arial" w:cs="Arial"/>
          <w:b/>
          <w:sz w:val="24"/>
        </w:rPr>
      </w:pPr>
      <w:r>
        <w:rPr>
          <w:rFonts w:ascii="Arial" w:hAnsi="Arial" w:cs="Arial"/>
          <w:b/>
          <w:color w:val="0000FF"/>
          <w:sz w:val="24"/>
        </w:rPr>
        <w:t>C1-213219</w:t>
      </w:r>
      <w:r>
        <w:rPr>
          <w:rFonts w:ascii="Arial" w:hAnsi="Arial" w:cs="Arial"/>
          <w:b/>
          <w:color w:val="0000FF"/>
          <w:sz w:val="24"/>
        </w:rPr>
        <w:tab/>
      </w:r>
      <w:r>
        <w:rPr>
          <w:rFonts w:ascii="Arial" w:hAnsi="Arial" w:cs="Arial"/>
          <w:b/>
          <w:sz w:val="24"/>
        </w:rPr>
        <w:t>Correction of the definition of the Rejected NSSAI</w:t>
      </w:r>
    </w:p>
    <w:p w14:paraId="5E1050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CR-3249  rev  Cat: F (Rel-17)</w:t>
      </w:r>
      <w:r>
        <w:rPr>
          <w:i/>
        </w:rPr>
        <w:br/>
      </w:r>
      <w:r>
        <w:rPr>
          <w:i/>
        </w:rPr>
        <w:br/>
      </w:r>
      <w:r>
        <w:rPr>
          <w:i/>
        </w:rPr>
        <w:tab/>
      </w:r>
      <w:r>
        <w:rPr>
          <w:i/>
        </w:rPr>
        <w:tab/>
      </w:r>
      <w:r>
        <w:rPr>
          <w:i/>
        </w:rPr>
        <w:tab/>
      </w:r>
      <w:r>
        <w:rPr>
          <w:i/>
        </w:rPr>
        <w:tab/>
      </w:r>
      <w:r>
        <w:rPr>
          <w:i/>
        </w:rPr>
        <w:tab/>
        <w:t>Source: SHARP</w:t>
      </w:r>
    </w:p>
    <w:p w14:paraId="06050D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C1-213656</w:t>
      </w:r>
      <w:r>
        <w:rPr>
          <w:color w:val="993300"/>
          <w:u w:val="single"/>
        </w:rPr>
        <w:t>.</w:t>
      </w:r>
    </w:p>
    <w:p w14:paraId="0B5B4191" w14:textId="571428F7" w:rsidR="00031805" w:rsidRDefault="00031805" w:rsidP="00031805">
      <w:pPr>
        <w:rPr>
          <w:rFonts w:ascii="Arial" w:hAnsi="Arial" w:cs="Arial"/>
          <w:b/>
          <w:sz w:val="24"/>
        </w:rPr>
      </w:pPr>
      <w:r>
        <w:rPr>
          <w:rFonts w:ascii="Arial" w:hAnsi="Arial" w:cs="Arial"/>
          <w:b/>
          <w:color w:val="0000FF"/>
          <w:sz w:val="24"/>
        </w:rPr>
        <w:t>C1-213241</w:t>
      </w:r>
      <w:r>
        <w:rPr>
          <w:rFonts w:ascii="Arial" w:hAnsi="Arial" w:cs="Arial"/>
          <w:b/>
          <w:color w:val="0000FF"/>
          <w:sz w:val="24"/>
        </w:rPr>
        <w:tab/>
      </w:r>
      <w:r>
        <w:rPr>
          <w:rFonts w:ascii="Arial" w:hAnsi="Arial" w:cs="Arial"/>
          <w:b/>
          <w:sz w:val="24"/>
        </w:rPr>
        <w:t>Rejected NSSAI due to reaching max users</w:t>
      </w:r>
    </w:p>
    <w:p w14:paraId="395024D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CR-3254  rev  Cat: B (Rel-17)</w:t>
      </w:r>
      <w:r>
        <w:rPr>
          <w:i/>
        </w:rPr>
        <w:br/>
      </w:r>
      <w:r>
        <w:rPr>
          <w:i/>
        </w:rPr>
        <w:br/>
      </w:r>
      <w:r>
        <w:rPr>
          <w:i/>
        </w:rPr>
        <w:tab/>
      </w:r>
      <w:r>
        <w:rPr>
          <w:i/>
        </w:rPr>
        <w:tab/>
      </w:r>
      <w:r>
        <w:rPr>
          <w:i/>
        </w:rPr>
        <w:tab/>
      </w:r>
      <w:r>
        <w:rPr>
          <w:i/>
        </w:rPr>
        <w:tab/>
      </w:r>
      <w:r>
        <w:rPr>
          <w:i/>
        </w:rPr>
        <w:tab/>
        <w:t>Source: Lenovo, Motorola Mobility</w:t>
      </w:r>
    </w:p>
    <w:p w14:paraId="217DC4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74706F" w14:textId="0DC33A55" w:rsidR="00031805" w:rsidRDefault="00031805" w:rsidP="00031805">
      <w:pPr>
        <w:rPr>
          <w:rFonts w:ascii="Arial" w:hAnsi="Arial" w:cs="Arial"/>
          <w:b/>
          <w:sz w:val="24"/>
        </w:rPr>
      </w:pPr>
      <w:r>
        <w:rPr>
          <w:rFonts w:ascii="Arial" w:hAnsi="Arial" w:cs="Arial"/>
          <w:b/>
          <w:color w:val="0000FF"/>
          <w:sz w:val="24"/>
        </w:rPr>
        <w:t>C1-213249</w:t>
      </w:r>
      <w:r>
        <w:rPr>
          <w:rFonts w:ascii="Arial" w:hAnsi="Arial" w:cs="Arial"/>
          <w:b/>
          <w:color w:val="0000FF"/>
          <w:sz w:val="24"/>
        </w:rPr>
        <w:tab/>
      </w:r>
      <w:r>
        <w:rPr>
          <w:rFonts w:ascii="Arial" w:hAnsi="Arial" w:cs="Arial"/>
          <w:b/>
          <w:sz w:val="24"/>
        </w:rPr>
        <w:t>Introduction of 5GSM cause "maximum number of PDU sessions per network slice reached"</w:t>
      </w:r>
    </w:p>
    <w:p w14:paraId="436693C7"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CR-3257  rev  Cat: B (Rel-17)</w:t>
      </w:r>
      <w:r>
        <w:rPr>
          <w:i/>
        </w:rPr>
        <w:br/>
      </w:r>
      <w:r>
        <w:rPr>
          <w:i/>
        </w:rPr>
        <w:br/>
      </w:r>
      <w:r>
        <w:rPr>
          <w:i/>
        </w:rPr>
        <w:tab/>
      </w:r>
      <w:r>
        <w:rPr>
          <w:i/>
        </w:rPr>
        <w:tab/>
      </w:r>
      <w:r>
        <w:rPr>
          <w:i/>
        </w:rPr>
        <w:tab/>
      </w:r>
      <w:r>
        <w:rPr>
          <w:i/>
        </w:rPr>
        <w:tab/>
      </w:r>
      <w:r>
        <w:rPr>
          <w:i/>
        </w:rPr>
        <w:tab/>
        <w:t>Source: SHARP</w:t>
      </w:r>
    </w:p>
    <w:p w14:paraId="54028A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A19610" w14:textId="32525ABB" w:rsidR="00031805" w:rsidRDefault="00031805" w:rsidP="00031805">
      <w:pPr>
        <w:rPr>
          <w:rFonts w:ascii="Arial" w:hAnsi="Arial" w:cs="Arial"/>
          <w:b/>
          <w:sz w:val="24"/>
        </w:rPr>
      </w:pPr>
      <w:r>
        <w:rPr>
          <w:rFonts w:ascii="Arial" w:hAnsi="Arial" w:cs="Arial"/>
          <w:b/>
          <w:color w:val="0000FF"/>
          <w:sz w:val="24"/>
        </w:rPr>
        <w:t>C1-213287</w:t>
      </w:r>
      <w:r>
        <w:rPr>
          <w:rFonts w:ascii="Arial" w:hAnsi="Arial" w:cs="Arial"/>
          <w:b/>
          <w:color w:val="0000FF"/>
          <w:sz w:val="24"/>
        </w:rPr>
        <w:tab/>
      </w:r>
      <w:r>
        <w:rPr>
          <w:rFonts w:ascii="Arial" w:hAnsi="Arial" w:cs="Arial"/>
          <w:b/>
          <w:sz w:val="24"/>
        </w:rPr>
        <w:t>Introduction of new 5GMM capability for subscription-based restrictions to simultaneous registration of network slice feature support</w:t>
      </w:r>
    </w:p>
    <w:p w14:paraId="374C1F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CR-3273  rev  Cat: B (Rel-17)</w:t>
      </w:r>
      <w:r>
        <w:rPr>
          <w:i/>
        </w:rPr>
        <w:br/>
      </w:r>
      <w:r>
        <w:rPr>
          <w:i/>
        </w:rPr>
        <w:br/>
      </w:r>
      <w:r>
        <w:rPr>
          <w:i/>
        </w:rPr>
        <w:tab/>
      </w:r>
      <w:r>
        <w:rPr>
          <w:i/>
        </w:rPr>
        <w:tab/>
      </w:r>
      <w:r>
        <w:rPr>
          <w:i/>
        </w:rPr>
        <w:tab/>
      </w:r>
      <w:r>
        <w:rPr>
          <w:i/>
        </w:rPr>
        <w:tab/>
      </w:r>
      <w:r>
        <w:rPr>
          <w:i/>
        </w:rPr>
        <w:tab/>
        <w:t>Source: SHARP</w:t>
      </w:r>
    </w:p>
    <w:p w14:paraId="776D75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6F8BE5" w14:textId="0032761D" w:rsidR="00031805" w:rsidRDefault="00031805" w:rsidP="00031805">
      <w:pPr>
        <w:rPr>
          <w:rFonts w:ascii="Arial" w:hAnsi="Arial" w:cs="Arial"/>
          <w:b/>
          <w:sz w:val="24"/>
        </w:rPr>
      </w:pPr>
      <w:r>
        <w:rPr>
          <w:rFonts w:ascii="Arial" w:hAnsi="Arial" w:cs="Arial"/>
          <w:b/>
          <w:color w:val="0000FF"/>
          <w:sz w:val="24"/>
        </w:rPr>
        <w:t>C1-213288</w:t>
      </w:r>
      <w:r>
        <w:rPr>
          <w:rFonts w:ascii="Arial" w:hAnsi="Arial" w:cs="Arial"/>
          <w:b/>
          <w:color w:val="0000FF"/>
          <w:sz w:val="24"/>
        </w:rPr>
        <w:tab/>
      </w:r>
      <w:r>
        <w:rPr>
          <w:rFonts w:ascii="Arial" w:hAnsi="Arial" w:cs="Arial"/>
          <w:b/>
          <w:sz w:val="24"/>
        </w:rPr>
        <w:t xml:space="preserve">Addition of UE </w:t>
      </w:r>
      <w:proofErr w:type="spellStart"/>
      <w:r>
        <w:rPr>
          <w:rFonts w:ascii="Arial" w:hAnsi="Arial" w:cs="Arial"/>
          <w:b/>
          <w:sz w:val="24"/>
        </w:rPr>
        <w:t>behavior</w:t>
      </w:r>
      <w:proofErr w:type="spellEnd"/>
      <w:r>
        <w:rPr>
          <w:rFonts w:ascii="Arial" w:hAnsi="Arial" w:cs="Arial"/>
          <w:b/>
          <w:sz w:val="24"/>
        </w:rPr>
        <w:t xml:space="preserve"> in a case of maximum number of UEs per network slice reached</w:t>
      </w:r>
    </w:p>
    <w:p w14:paraId="774EC9A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CR-3274  rev  Cat: B (Rel-17)</w:t>
      </w:r>
      <w:r>
        <w:rPr>
          <w:i/>
        </w:rPr>
        <w:br/>
      </w:r>
      <w:r>
        <w:rPr>
          <w:i/>
        </w:rPr>
        <w:br/>
      </w:r>
      <w:r>
        <w:rPr>
          <w:i/>
        </w:rPr>
        <w:tab/>
      </w:r>
      <w:r>
        <w:rPr>
          <w:i/>
        </w:rPr>
        <w:tab/>
      </w:r>
      <w:r>
        <w:rPr>
          <w:i/>
        </w:rPr>
        <w:tab/>
      </w:r>
      <w:r>
        <w:rPr>
          <w:i/>
        </w:rPr>
        <w:tab/>
      </w:r>
      <w:r>
        <w:rPr>
          <w:i/>
        </w:rPr>
        <w:tab/>
        <w:t>Source: SHARP</w:t>
      </w:r>
    </w:p>
    <w:p w14:paraId="5A2769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E9E2F8" w14:textId="31AC3C60" w:rsidR="00031805" w:rsidRDefault="00031805" w:rsidP="00031805">
      <w:pPr>
        <w:rPr>
          <w:rFonts w:ascii="Arial" w:hAnsi="Arial" w:cs="Arial"/>
          <w:b/>
          <w:sz w:val="24"/>
        </w:rPr>
      </w:pPr>
      <w:r>
        <w:rPr>
          <w:rFonts w:ascii="Arial" w:hAnsi="Arial" w:cs="Arial"/>
          <w:b/>
          <w:color w:val="0000FF"/>
          <w:sz w:val="24"/>
        </w:rPr>
        <w:t>C1-213413</w:t>
      </w:r>
      <w:r>
        <w:rPr>
          <w:rFonts w:ascii="Arial" w:hAnsi="Arial" w:cs="Arial"/>
          <w:b/>
          <w:color w:val="0000FF"/>
          <w:sz w:val="24"/>
        </w:rPr>
        <w:tab/>
      </w:r>
      <w:r>
        <w:rPr>
          <w:rFonts w:ascii="Arial" w:hAnsi="Arial" w:cs="Arial"/>
          <w:b/>
          <w:sz w:val="24"/>
        </w:rPr>
        <w:t>S-NSSAI rejected due to maximum number of UEs reached and BO timer value</w:t>
      </w:r>
    </w:p>
    <w:p w14:paraId="7E5071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0651E12" w14:textId="77777777" w:rsidR="00031805" w:rsidRDefault="00031805" w:rsidP="00031805">
      <w:pPr>
        <w:rPr>
          <w:color w:val="808080"/>
        </w:rPr>
      </w:pPr>
      <w:r>
        <w:rPr>
          <w:color w:val="808080"/>
        </w:rPr>
        <w:t>(Replaces C1-212552)</w:t>
      </w:r>
    </w:p>
    <w:p w14:paraId="6E5ECC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C1-213693</w:t>
      </w:r>
      <w:r>
        <w:rPr>
          <w:color w:val="993300"/>
          <w:u w:val="single"/>
        </w:rPr>
        <w:t>.</w:t>
      </w:r>
    </w:p>
    <w:p w14:paraId="3794F16A" w14:textId="5FD61D6A" w:rsidR="00031805" w:rsidRDefault="00031805" w:rsidP="00031805">
      <w:pPr>
        <w:rPr>
          <w:rFonts w:ascii="Arial" w:hAnsi="Arial" w:cs="Arial"/>
          <w:b/>
          <w:sz w:val="24"/>
        </w:rPr>
      </w:pPr>
      <w:r>
        <w:rPr>
          <w:rFonts w:ascii="Arial" w:hAnsi="Arial" w:cs="Arial"/>
          <w:b/>
          <w:color w:val="0000FF"/>
          <w:sz w:val="24"/>
        </w:rPr>
        <w:t>C1-213509</w:t>
      </w:r>
      <w:r>
        <w:rPr>
          <w:rFonts w:ascii="Arial" w:hAnsi="Arial" w:cs="Arial"/>
          <w:b/>
          <w:color w:val="0000FF"/>
          <w:sz w:val="24"/>
        </w:rPr>
        <w:tab/>
      </w:r>
      <w:r>
        <w:rPr>
          <w:rFonts w:ascii="Arial" w:hAnsi="Arial" w:cs="Arial"/>
          <w:b/>
          <w:sz w:val="24"/>
        </w:rPr>
        <w:t>Void</w:t>
      </w:r>
    </w:p>
    <w:p w14:paraId="59239B5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CR-3343  rev  Cat: B (Rel-17)</w:t>
      </w:r>
      <w:r>
        <w:rPr>
          <w:i/>
        </w:rPr>
        <w:br/>
      </w:r>
      <w:r>
        <w:rPr>
          <w:i/>
        </w:rPr>
        <w:br/>
      </w:r>
      <w:r>
        <w:rPr>
          <w:i/>
        </w:rPr>
        <w:tab/>
      </w:r>
      <w:r>
        <w:rPr>
          <w:i/>
        </w:rPr>
        <w:tab/>
      </w:r>
      <w:r>
        <w:rPr>
          <w:i/>
        </w:rPr>
        <w:tab/>
      </w:r>
      <w:r>
        <w:rPr>
          <w:i/>
        </w:rPr>
        <w:tab/>
      </w:r>
      <w:r>
        <w:rPr>
          <w:i/>
        </w:rPr>
        <w:tab/>
        <w:t>Source: Void</w:t>
      </w:r>
    </w:p>
    <w:p w14:paraId="6C1AEA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345A6" w14:textId="085E3B28" w:rsidR="00031805" w:rsidRDefault="00031805" w:rsidP="00031805">
      <w:pPr>
        <w:rPr>
          <w:rFonts w:ascii="Arial" w:hAnsi="Arial" w:cs="Arial"/>
          <w:b/>
          <w:sz w:val="24"/>
        </w:rPr>
      </w:pPr>
      <w:r>
        <w:rPr>
          <w:rFonts w:ascii="Arial" w:hAnsi="Arial" w:cs="Arial"/>
          <w:b/>
          <w:color w:val="0000FF"/>
          <w:sz w:val="24"/>
        </w:rPr>
        <w:t>C1-213531</w:t>
      </w:r>
      <w:r>
        <w:rPr>
          <w:rFonts w:ascii="Arial" w:hAnsi="Arial" w:cs="Arial"/>
          <w:b/>
          <w:color w:val="0000FF"/>
          <w:sz w:val="24"/>
        </w:rPr>
        <w:tab/>
      </w:r>
      <w:r>
        <w:rPr>
          <w:rFonts w:ascii="Arial" w:hAnsi="Arial" w:cs="Arial"/>
          <w:b/>
          <w:sz w:val="24"/>
        </w:rPr>
        <w:t>Simultaneous registration group (SRG)</w:t>
      </w:r>
    </w:p>
    <w:p w14:paraId="50AE24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CR-3349  rev  Cat: B (Rel-17)</w:t>
      </w:r>
      <w:r>
        <w:rPr>
          <w:i/>
        </w:rPr>
        <w:br/>
      </w:r>
      <w:r>
        <w:rPr>
          <w:i/>
        </w:rPr>
        <w:br/>
      </w:r>
      <w:r>
        <w:rPr>
          <w:i/>
        </w:rPr>
        <w:tab/>
      </w:r>
      <w:r>
        <w:rPr>
          <w:i/>
        </w:rPr>
        <w:tab/>
      </w:r>
      <w:r>
        <w:rPr>
          <w:i/>
        </w:rPr>
        <w:tab/>
      </w:r>
      <w:r>
        <w:rPr>
          <w:i/>
        </w:rPr>
        <w:tab/>
      </w:r>
      <w:r>
        <w:rPr>
          <w:i/>
        </w:rPr>
        <w:tab/>
        <w:t>Source: Nokia, Nokia Shanghai Bell</w:t>
      </w:r>
    </w:p>
    <w:p w14:paraId="21662C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101F5C" w14:textId="44558BE3" w:rsidR="00031805" w:rsidRDefault="00031805" w:rsidP="00031805">
      <w:pPr>
        <w:rPr>
          <w:rFonts w:ascii="Arial" w:hAnsi="Arial" w:cs="Arial"/>
          <w:b/>
          <w:sz w:val="24"/>
        </w:rPr>
      </w:pPr>
      <w:r>
        <w:rPr>
          <w:rFonts w:ascii="Arial" w:hAnsi="Arial" w:cs="Arial"/>
          <w:b/>
          <w:color w:val="0000FF"/>
          <w:sz w:val="24"/>
        </w:rPr>
        <w:t>C1-213656</w:t>
      </w:r>
      <w:r>
        <w:rPr>
          <w:rFonts w:ascii="Arial" w:hAnsi="Arial" w:cs="Arial"/>
          <w:b/>
          <w:color w:val="0000FF"/>
          <w:sz w:val="24"/>
        </w:rPr>
        <w:tab/>
      </w:r>
      <w:r>
        <w:rPr>
          <w:rFonts w:ascii="Arial" w:hAnsi="Arial" w:cs="Arial"/>
          <w:b/>
          <w:sz w:val="24"/>
        </w:rPr>
        <w:t>Correction of the definition of the Rejected NSSAI</w:t>
      </w:r>
    </w:p>
    <w:p w14:paraId="18037D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CR-3249  rev 1 Cat: F (Rel-17)</w:t>
      </w:r>
      <w:r>
        <w:rPr>
          <w:i/>
        </w:rPr>
        <w:br/>
      </w:r>
      <w:r>
        <w:rPr>
          <w:i/>
        </w:rPr>
        <w:br/>
      </w:r>
      <w:r>
        <w:rPr>
          <w:i/>
        </w:rPr>
        <w:tab/>
      </w:r>
      <w:r>
        <w:rPr>
          <w:i/>
        </w:rPr>
        <w:tab/>
      </w:r>
      <w:r>
        <w:rPr>
          <w:i/>
        </w:rPr>
        <w:tab/>
      </w:r>
      <w:r>
        <w:rPr>
          <w:i/>
        </w:rPr>
        <w:tab/>
      </w:r>
      <w:r>
        <w:rPr>
          <w:i/>
        </w:rPr>
        <w:tab/>
        <w:t>Source: SHARP</w:t>
      </w:r>
    </w:p>
    <w:p w14:paraId="7D4DBD9D" w14:textId="77777777" w:rsidR="00031805" w:rsidRDefault="00031805" w:rsidP="00031805">
      <w:pPr>
        <w:rPr>
          <w:color w:val="808080"/>
        </w:rPr>
      </w:pPr>
      <w:r>
        <w:rPr>
          <w:color w:val="808080"/>
        </w:rPr>
        <w:lastRenderedPageBreak/>
        <w:t>(Replaces C1-213219)</w:t>
      </w:r>
    </w:p>
    <w:p w14:paraId="372ADB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45477" w14:textId="590E2319" w:rsidR="00031805" w:rsidRDefault="00031805" w:rsidP="00031805">
      <w:pPr>
        <w:rPr>
          <w:rFonts w:ascii="Arial" w:hAnsi="Arial" w:cs="Arial"/>
          <w:b/>
          <w:sz w:val="24"/>
        </w:rPr>
      </w:pPr>
      <w:r>
        <w:rPr>
          <w:rFonts w:ascii="Arial" w:hAnsi="Arial" w:cs="Arial"/>
          <w:b/>
          <w:color w:val="0000FF"/>
          <w:sz w:val="24"/>
        </w:rPr>
        <w:t>C1-213688</w:t>
      </w:r>
      <w:r>
        <w:rPr>
          <w:rFonts w:ascii="Arial" w:hAnsi="Arial" w:cs="Arial"/>
          <w:b/>
          <w:color w:val="0000FF"/>
          <w:sz w:val="24"/>
        </w:rPr>
        <w:tab/>
      </w:r>
      <w:proofErr w:type="spellStart"/>
      <w:r>
        <w:rPr>
          <w:rFonts w:ascii="Arial" w:hAnsi="Arial" w:cs="Arial"/>
          <w:b/>
          <w:sz w:val="24"/>
        </w:rPr>
        <w:t>Introducion</w:t>
      </w:r>
      <w:proofErr w:type="spellEnd"/>
      <w:r>
        <w:rPr>
          <w:rFonts w:ascii="Arial" w:hAnsi="Arial" w:cs="Arial"/>
          <w:b/>
          <w:sz w:val="24"/>
        </w:rPr>
        <w:t xml:space="preserve"> of Network Slice Admission Control</w:t>
      </w:r>
    </w:p>
    <w:p w14:paraId="1BCA197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CR-3111  rev 3 Cat: B (Rel-17)</w:t>
      </w:r>
      <w:r>
        <w:rPr>
          <w:i/>
        </w:rPr>
        <w:br/>
      </w:r>
      <w:r>
        <w:rPr>
          <w:i/>
        </w:rPr>
        <w:br/>
      </w:r>
      <w:r>
        <w:rPr>
          <w:i/>
        </w:rPr>
        <w:tab/>
      </w:r>
      <w:r>
        <w:rPr>
          <w:i/>
        </w:rPr>
        <w:tab/>
      </w:r>
      <w:r>
        <w:rPr>
          <w:i/>
        </w:rPr>
        <w:tab/>
      </w:r>
      <w:r>
        <w:rPr>
          <w:i/>
        </w:rPr>
        <w:tab/>
      </w:r>
      <w:r>
        <w:rPr>
          <w:i/>
        </w:rPr>
        <w:tab/>
        <w:t>Source: ZTE, Ericsson</w:t>
      </w:r>
    </w:p>
    <w:p w14:paraId="147BD8D0" w14:textId="77777777" w:rsidR="00031805" w:rsidRDefault="00031805" w:rsidP="00031805">
      <w:pPr>
        <w:rPr>
          <w:color w:val="808080"/>
        </w:rPr>
      </w:pPr>
      <w:r>
        <w:rPr>
          <w:color w:val="808080"/>
        </w:rPr>
        <w:t>(Replaces C1-212997)</w:t>
      </w:r>
    </w:p>
    <w:p w14:paraId="420B78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55612" w14:textId="17E6F5D5" w:rsidR="00031805" w:rsidRDefault="00031805" w:rsidP="00031805">
      <w:pPr>
        <w:rPr>
          <w:rFonts w:ascii="Arial" w:hAnsi="Arial" w:cs="Arial"/>
          <w:b/>
          <w:sz w:val="24"/>
        </w:rPr>
      </w:pPr>
      <w:r>
        <w:rPr>
          <w:rFonts w:ascii="Arial" w:hAnsi="Arial" w:cs="Arial"/>
          <w:b/>
          <w:color w:val="0000FF"/>
          <w:sz w:val="24"/>
        </w:rPr>
        <w:t>C1-213689</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w:t>
      </w:r>
      <w:proofErr w:type="spellStart"/>
      <w:r>
        <w:rPr>
          <w:rFonts w:ascii="Arial" w:hAnsi="Arial" w:cs="Arial"/>
          <w:b/>
          <w:sz w:val="24"/>
        </w:rPr>
        <w:t>behaviors</w:t>
      </w:r>
      <w:proofErr w:type="spellEnd"/>
      <w:r>
        <w:rPr>
          <w:rFonts w:ascii="Arial" w:hAnsi="Arial" w:cs="Arial"/>
          <w:b/>
          <w:sz w:val="24"/>
        </w:rPr>
        <w:t xml:space="preserve"> of the UE and the network supporting Network Slice Admission Control</w:t>
      </w:r>
    </w:p>
    <w:p w14:paraId="1BDBF15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CR-3112  rev 3 Cat: B (Rel-17)</w:t>
      </w:r>
      <w:r>
        <w:rPr>
          <w:i/>
        </w:rPr>
        <w:br/>
      </w:r>
      <w:r>
        <w:rPr>
          <w:i/>
        </w:rPr>
        <w:br/>
      </w:r>
      <w:r>
        <w:rPr>
          <w:i/>
        </w:rPr>
        <w:tab/>
      </w:r>
      <w:r>
        <w:rPr>
          <w:i/>
        </w:rPr>
        <w:tab/>
      </w:r>
      <w:r>
        <w:rPr>
          <w:i/>
        </w:rPr>
        <w:tab/>
      </w:r>
      <w:r>
        <w:rPr>
          <w:i/>
        </w:rPr>
        <w:tab/>
      </w:r>
      <w:r>
        <w:rPr>
          <w:i/>
        </w:rPr>
        <w:tab/>
        <w:t>Source: ZTE, Ericsson, Sharp</w:t>
      </w:r>
    </w:p>
    <w:p w14:paraId="4733F926" w14:textId="77777777" w:rsidR="00031805" w:rsidRDefault="00031805" w:rsidP="00031805">
      <w:pPr>
        <w:rPr>
          <w:color w:val="808080"/>
        </w:rPr>
      </w:pPr>
      <w:r>
        <w:rPr>
          <w:color w:val="808080"/>
        </w:rPr>
        <w:t>(Replaces C1-212998)</w:t>
      </w:r>
    </w:p>
    <w:p w14:paraId="1B1A95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1A627" w14:textId="785CBD52" w:rsidR="00031805" w:rsidRDefault="00031805" w:rsidP="00031805">
      <w:pPr>
        <w:rPr>
          <w:rFonts w:ascii="Arial" w:hAnsi="Arial" w:cs="Arial"/>
          <w:b/>
          <w:sz w:val="24"/>
        </w:rPr>
      </w:pPr>
      <w:r>
        <w:rPr>
          <w:rFonts w:ascii="Arial" w:hAnsi="Arial" w:cs="Arial"/>
          <w:b/>
          <w:color w:val="0000FF"/>
          <w:sz w:val="24"/>
        </w:rPr>
        <w:t>C1-213693</w:t>
      </w:r>
      <w:r>
        <w:rPr>
          <w:rFonts w:ascii="Arial" w:hAnsi="Arial" w:cs="Arial"/>
          <w:b/>
          <w:color w:val="0000FF"/>
          <w:sz w:val="24"/>
        </w:rPr>
        <w:tab/>
      </w:r>
      <w:r>
        <w:rPr>
          <w:rFonts w:ascii="Arial" w:hAnsi="Arial" w:cs="Arial"/>
          <w:b/>
          <w:sz w:val="24"/>
        </w:rPr>
        <w:t>S-NSSAI rejected due to maximum number of UEs reached and BO timer value</w:t>
      </w:r>
    </w:p>
    <w:p w14:paraId="76FEB8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2C07C54" w14:textId="77777777" w:rsidR="00031805" w:rsidRDefault="00031805" w:rsidP="00031805">
      <w:pPr>
        <w:rPr>
          <w:color w:val="808080"/>
        </w:rPr>
      </w:pPr>
      <w:r>
        <w:rPr>
          <w:color w:val="808080"/>
        </w:rPr>
        <w:t>(Replaces C1-213413)</w:t>
      </w:r>
    </w:p>
    <w:p w14:paraId="571AB3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C1-213955</w:t>
      </w:r>
      <w:r>
        <w:rPr>
          <w:color w:val="993300"/>
          <w:u w:val="single"/>
        </w:rPr>
        <w:t>.</w:t>
      </w:r>
    </w:p>
    <w:p w14:paraId="18D7E0DD" w14:textId="11D9E7B0" w:rsidR="00031805" w:rsidRDefault="00031805" w:rsidP="00031805">
      <w:pPr>
        <w:rPr>
          <w:rFonts w:ascii="Arial" w:hAnsi="Arial" w:cs="Arial"/>
          <w:b/>
          <w:sz w:val="24"/>
        </w:rPr>
      </w:pPr>
      <w:r>
        <w:rPr>
          <w:rFonts w:ascii="Arial" w:hAnsi="Arial" w:cs="Arial"/>
          <w:b/>
          <w:color w:val="0000FF"/>
          <w:sz w:val="24"/>
        </w:rPr>
        <w:t>C1-213697</w:t>
      </w:r>
      <w:r>
        <w:rPr>
          <w:rFonts w:ascii="Arial" w:hAnsi="Arial" w:cs="Arial"/>
          <w:b/>
          <w:color w:val="0000FF"/>
          <w:sz w:val="24"/>
        </w:rPr>
        <w:tab/>
      </w:r>
      <w:r>
        <w:rPr>
          <w:rFonts w:ascii="Arial" w:hAnsi="Arial" w:cs="Arial"/>
          <w:b/>
          <w:sz w:val="24"/>
        </w:rPr>
        <w:t>Maximum number of established PDU sessions already reached for a NW slice</w:t>
      </w:r>
    </w:p>
    <w:p w14:paraId="5932C5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C174ED3" w14:textId="77777777" w:rsidR="00031805" w:rsidRDefault="00031805" w:rsidP="00031805">
      <w:pPr>
        <w:rPr>
          <w:color w:val="808080"/>
        </w:rPr>
      </w:pPr>
      <w:r>
        <w:rPr>
          <w:color w:val="808080"/>
        </w:rPr>
        <w:t>(Replaces C1-213042)</w:t>
      </w:r>
    </w:p>
    <w:p w14:paraId="73F055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C1-213958</w:t>
      </w:r>
      <w:r>
        <w:rPr>
          <w:color w:val="993300"/>
          <w:u w:val="single"/>
        </w:rPr>
        <w:t>.</w:t>
      </w:r>
    </w:p>
    <w:p w14:paraId="6F9A0FB8" w14:textId="19C5DD08" w:rsidR="00031805" w:rsidRDefault="00031805" w:rsidP="00031805">
      <w:pPr>
        <w:rPr>
          <w:rFonts w:ascii="Arial" w:hAnsi="Arial" w:cs="Arial"/>
          <w:b/>
          <w:sz w:val="24"/>
        </w:rPr>
      </w:pPr>
      <w:r>
        <w:rPr>
          <w:rFonts w:ascii="Arial" w:hAnsi="Arial" w:cs="Arial"/>
          <w:b/>
          <w:color w:val="0000FF"/>
          <w:sz w:val="24"/>
        </w:rPr>
        <w:t>C1-213955</w:t>
      </w:r>
      <w:r>
        <w:rPr>
          <w:rFonts w:ascii="Arial" w:hAnsi="Arial" w:cs="Arial"/>
          <w:b/>
          <w:color w:val="0000FF"/>
          <w:sz w:val="24"/>
        </w:rPr>
        <w:tab/>
      </w:r>
      <w:r>
        <w:rPr>
          <w:rFonts w:ascii="Arial" w:hAnsi="Arial" w:cs="Arial"/>
          <w:b/>
          <w:sz w:val="24"/>
        </w:rPr>
        <w:t>S-NSSAI rejected due to maximum number of UEs reached and BO timer value</w:t>
      </w:r>
    </w:p>
    <w:p w14:paraId="69ED24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6E461A2" w14:textId="77777777" w:rsidR="00031805" w:rsidRDefault="00031805" w:rsidP="00031805">
      <w:pPr>
        <w:rPr>
          <w:color w:val="808080"/>
        </w:rPr>
      </w:pPr>
      <w:r>
        <w:rPr>
          <w:color w:val="808080"/>
        </w:rPr>
        <w:t>(Replaces C1-213693)</w:t>
      </w:r>
    </w:p>
    <w:p w14:paraId="5A42AA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D3DC4" w14:textId="0BD7EFC9" w:rsidR="00031805" w:rsidRDefault="00031805" w:rsidP="00031805">
      <w:pPr>
        <w:rPr>
          <w:rFonts w:ascii="Arial" w:hAnsi="Arial" w:cs="Arial"/>
          <w:b/>
          <w:sz w:val="24"/>
        </w:rPr>
      </w:pPr>
      <w:r>
        <w:rPr>
          <w:rFonts w:ascii="Arial" w:hAnsi="Arial" w:cs="Arial"/>
          <w:b/>
          <w:color w:val="0000FF"/>
          <w:sz w:val="24"/>
        </w:rPr>
        <w:lastRenderedPageBreak/>
        <w:t>C1-213958</w:t>
      </w:r>
      <w:r>
        <w:rPr>
          <w:rFonts w:ascii="Arial" w:hAnsi="Arial" w:cs="Arial"/>
          <w:b/>
          <w:color w:val="0000FF"/>
          <w:sz w:val="24"/>
        </w:rPr>
        <w:tab/>
      </w:r>
      <w:r>
        <w:rPr>
          <w:rFonts w:ascii="Arial" w:hAnsi="Arial" w:cs="Arial"/>
          <w:b/>
          <w:sz w:val="24"/>
        </w:rPr>
        <w:t>Maximum number of established PDU sessions already reached for a NW slice</w:t>
      </w:r>
    </w:p>
    <w:p w14:paraId="592C6C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A9DD616" w14:textId="77777777" w:rsidR="00031805" w:rsidRDefault="00031805" w:rsidP="00031805">
      <w:pPr>
        <w:rPr>
          <w:color w:val="808080"/>
        </w:rPr>
      </w:pPr>
      <w:r>
        <w:rPr>
          <w:color w:val="808080"/>
        </w:rPr>
        <w:t>(Replaces C1-213697)</w:t>
      </w:r>
    </w:p>
    <w:p w14:paraId="03FC21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AE5D5" w14:textId="77777777" w:rsidR="00031805" w:rsidRDefault="00031805" w:rsidP="00031805">
      <w:pPr>
        <w:pStyle w:val="Heading4"/>
      </w:pPr>
      <w:bookmarkStart w:id="120" w:name="_Toc73893531"/>
      <w:r>
        <w:t>17.2.15</w:t>
      </w:r>
      <w:r>
        <w:tab/>
        <w:t>5G_eLCS_ph2</w:t>
      </w:r>
      <w:bookmarkEnd w:id="120"/>
    </w:p>
    <w:p w14:paraId="19A90B39" w14:textId="77777777" w:rsidR="00031805" w:rsidRDefault="00031805" w:rsidP="00031805">
      <w:pPr>
        <w:pStyle w:val="Heading4"/>
      </w:pPr>
      <w:bookmarkStart w:id="121" w:name="_Toc73893532"/>
      <w:r>
        <w:t>17.2.16</w:t>
      </w:r>
      <w:r>
        <w:tab/>
        <w:t>EDGEAPP (CT3 lead)</w:t>
      </w:r>
      <w:bookmarkEnd w:id="121"/>
    </w:p>
    <w:p w14:paraId="7616B8D3" w14:textId="7EA60F81" w:rsidR="00031805" w:rsidRDefault="00031805" w:rsidP="00031805">
      <w:pPr>
        <w:rPr>
          <w:rFonts w:ascii="Arial" w:hAnsi="Arial" w:cs="Arial"/>
          <w:b/>
          <w:sz w:val="24"/>
        </w:rPr>
      </w:pPr>
      <w:r>
        <w:rPr>
          <w:rFonts w:ascii="Arial" w:hAnsi="Arial" w:cs="Arial"/>
          <w:b/>
          <w:color w:val="0000FF"/>
          <w:sz w:val="24"/>
        </w:rPr>
        <w:t>C1-213194</w:t>
      </w:r>
      <w:r>
        <w:rPr>
          <w:rFonts w:ascii="Arial" w:hAnsi="Arial" w:cs="Arial"/>
          <w:b/>
          <w:color w:val="0000FF"/>
          <w:sz w:val="24"/>
        </w:rPr>
        <w:tab/>
      </w:r>
      <w:r>
        <w:rPr>
          <w:rFonts w:ascii="Arial" w:hAnsi="Arial" w:cs="Arial"/>
          <w:b/>
          <w:sz w:val="24"/>
        </w:rPr>
        <w:t>General on elementary procedures between ECS and EEC</w:t>
      </w:r>
    </w:p>
    <w:p w14:paraId="7237CA7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26501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C1-213906</w:t>
      </w:r>
      <w:r>
        <w:rPr>
          <w:color w:val="993300"/>
          <w:u w:val="single"/>
        </w:rPr>
        <w:t>.</w:t>
      </w:r>
    </w:p>
    <w:p w14:paraId="43ADCC7D" w14:textId="2E612E5E" w:rsidR="00031805" w:rsidRDefault="00031805" w:rsidP="00031805">
      <w:pPr>
        <w:rPr>
          <w:rFonts w:ascii="Arial" w:hAnsi="Arial" w:cs="Arial"/>
          <w:b/>
          <w:sz w:val="24"/>
        </w:rPr>
      </w:pPr>
      <w:r>
        <w:rPr>
          <w:rFonts w:ascii="Arial" w:hAnsi="Arial" w:cs="Arial"/>
          <w:b/>
          <w:color w:val="0000FF"/>
          <w:sz w:val="24"/>
        </w:rPr>
        <w:t>C1-213195</w:t>
      </w:r>
      <w:r>
        <w:rPr>
          <w:rFonts w:ascii="Arial" w:hAnsi="Arial" w:cs="Arial"/>
          <w:b/>
          <w:color w:val="0000FF"/>
          <w:sz w:val="24"/>
        </w:rPr>
        <w:tab/>
      </w:r>
      <w:r>
        <w:rPr>
          <w:rFonts w:ascii="Arial" w:hAnsi="Arial" w:cs="Arial"/>
          <w:b/>
          <w:sz w:val="24"/>
        </w:rPr>
        <w:t>Handling of unknown, unforeseen, and erroneous service data</w:t>
      </w:r>
    </w:p>
    <w:p w14:paraId="0C24A27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69BD6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C1-213907</w:t>
      </w:r>
      <w:r>
        <w:rPr>
          <w:color w:val="993300"/>
          <w:u w:val="single"/>
        </w:rPr>
        <w:t>.</w:t>
      </w:r>
    </w:p>
    <w:p w14:paraId="613C98CC" w14:textId="2D68B5B7" w:rsidR="00031805" w:rsidRDefault="00031805" w:rsidP="00031805">
      <w:pPr>
        <w:rPr>
          <w:rFonts w:ascii="Arial" w:hAnsi="Arial" w:cs="Arial"/>
          <w:b/>
          <w:sz w:val="24"/>
        </w:rPr>
      </w:pPr>
      <w:r>
        <w:rPr>
          <w:rFonts w:ascii="Arial" w:hAnsi="Arial" w:cs="Arial"/>
          <w:b/>
          <w:color w:val="0000FF"/>
          <w:sz w:val="24"/>
        </w:rPr>
        <w:t>C1-213197</w:t>
      </w:r>
      <w:r>
        <w:rPr>
          <w:rFonts w:ascii="Arial" w:hAnsi="Arial" w:cs="Arial"/>
          <w:b/>
          <w:color w:val="0000FF"/>
          <w:sz w:val="24"/>
        </w:rPr>
        <w:tab/>
      </w:r>
      <w:r>
        <w:rPr>
          <w:rFonts w:ascii="Arial" w:hAnsi="Arial" w:cs="Arial"/>
          <w:b/>
          <w:sz w:val="24"/>
        </w:rPr>
        <w:t>Service provisioning procedure based on request-response model</w:t>
      </w:r>
    </w:p>
    <w:p w14:paraId="757E141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25AD84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C1-213909</w:t>
      </w:r>
      <w:r>
        <w:rPr>
          <w:color w:val="993300"/>
          <w:u w:val="single"/>
        </w:rPr>
        <w:t>.</w:t>
      </w:r>
    </w:p>
    <w:p w14:paraId="250FEB26" w14:textId="4E35B934" w:rsidR="00031805" w:rsidRDefault="00031805" w:rsidP="00031805">
      <w:pPr>
        <w:rPr>
          <w:rFonts w:ascii="Arial" w:hAnsi="Arial" w:cs="Arial"/>
          <w:b/>
          <w:sz w:val="24"/>
        </w:rPr>
      </w:pPr>
      <w:r>
        <w:rPr>
          <w:rFonts w:ascii="Arial" w:hAnsi="Arial" w:cs="Arial"/>
          <w:b/>
          <w:color w:val="0000FF"/>
          <w:sz w:val="24"/>
        </w:rPr>
        <w:t>C1-213198</w:t>
      </w:r>
      <w:r>
        <w:rPr>
          <w:rFonts w:ascii="Arial" w:hAnsi="Arial" w:cs="Arial"/>
          <w:b/>
          <w:color w:val="0000FF"/>
          <w:sz w:val="24"/>
        </w:rPr>
        <w:tab/>
      </w:r>
      <w:r>
        <w:rPr>
          <w:rFonts w:ascii="Arial" w:hAnsi="Arial" w:cs="Arial"/>
          <w:b/>
          <w:sz w:val="24"/>
        </w:rPr>
        <w:t>Service provisioning subscription procedure</w:t>
      </w:r>
    </w:p>
    <w:p w14:paraId="384AFB1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479FDD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C1-213910</w:t>
      </w:r>
      <w:r>
        <w:rPr>
          <w:color w:val="993300"/>
          <w:u w:val="single"/>
        </w:rPr>
        <w:t>.</w:t>
      </w:r>
    </w:p>
    <w:p w14:paraId="7E0EE4BE" w14:textId="2CFE525E" w:rsidR="00031805" w:rsidRDefault="00031805" w:rsidP="00031805">
      <w:pPr>
        <w:rPr>
          <w:rFonts w:ascii="Arial" w:hAnsi="Arial" w:cs="Arial"/>
          <w:b/>
          <w:sz w:val="24"/>
        </w:rPr>
      </w:pPr>
      <w:r>
        <w:rPr>
          <w:rFonts w:ascii="Arial" w:hAnsi="Arial" w:cs="Arial"/>
          <w:b/>
          <w:color w:val="0000FF"/>
          <w:sz w:val="24"/>
        </w:rPr>
        <w:t>C1-213199</w:t>
      </w:r>
      <w:r>
        <w:rPr>
          <w:rFonts w:ascii="Arial" w:hAnsi="Arial" w:cs="Arial"/>
          <w:b/>
          <w:color w:val="0000FF"/>
          <w:sz w:val="24"/>
        </w:rPr>
        <w:tab/>
      </w:r>
      <w:r>
        <w:rPr>
          <w:rFonts w:ascii="Arial" w:hAnsi="Arial" w:cs="Arial"/>
          <w:b/>
          <w:sz w:val="24"/>
        </w:rPr>
        <w:t>Service provisioning subscription update procedure</w:t>
      </w:r>
    </w:p>
    <w:p w14:paraId="633AEE7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3950F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C1-213911</w:t>
      </w:r>
      <w:r>
        <w:rPr>
          <w:color w:val="993300"/>
          <w:u w:val="single"/>
        </w:rPr>
        <w:t>.</w:t>
      </w:r>
    </w:p>
    <w:p w14:paraId="33AAB591" w14:textId="04097587" w:rsidR="00031805" w:rsidRDefault="00031805" w:rsidP="00031805">
      <w:pPr>
        <w:rPr>
          <w:rFonts w:ascii="Arial" w:hAnsi="Arial" w:cs="Arial"/>
          <w:b/>
          <w:sz w:val="24"/>
        </w:rPr>
      </w:pPr>
      <w:r>
        <w:rPr>
          <w:rFonts w:ascii="Arial" w:hAnsi="Arial" w:cs="Arial"/>
          <w:b/>
          <w:color w:val="0000FF"/>
          <w:sz w:val="24"/>
        </w:rPr>
        <w:t>C1-213200</w:t>
      </w:r>
      <w:r>
        <w:rPr>
          <w:rFonts w:ascii="Arial" w:hAnsi="Arial" w:cs="Arial"/>
          <w:b/>
          <w:color w:val="0000FF"/>
          <w:sz w:val="24"/>
        </w:rPr>
        <w:tab/>
      </w:r>
      <w:r>
        <w:rPr>
          <w:rFonts w:ascii="Arial" w:hAnsi="Arial" w:cs="Arial"/>
          <w:b/>
          <w:sz w:val="24"/>
        </w:rPr>
        <w:t>Service provisioning unsubscribe procedure</w:t>
      </w:r>
    </w:p>
    <w:p w14:paraId="1572228A"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17184B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C1-213913</w:t>
      </w:r>
      <w:r>
        <w:rPr>
          <w:color w:val="993300"/>
          <w:u w:val="single"/>
        </w:rPr>
        <w:t>.</w:t>
      </w:r>
    </w:p>
    <w:p w14:paraId="79EE7B0E" w14:textId="51618E20" w:rsidR="00031805" w:rsidRDefault="00031805" w:rsidP="00031805">
      <w:pPr>
        <w:rPr>
          <w:rFonts w:ascii="Arial" w:hAnsi="Arial" w:cs="Arial"/>
          <w:b/>
          <w:sz w:val="24"/>
        </w:rPr>
      </w:pPr>
      <w:r>
        <w:rPr>
          <w:rFonts w:ascii="Arial" w:hAnsi="Arial" w:cs="Arial"/>
          <w:b/>
          <w:color w:val="0000FF"/>
          <w:sz w:val="24"/>
        </w:rPr>
        <w:t>C1-213201</w:t>
      </w:r>
      <w:r>
        <w:rPr>
          <w:rFonts w:ascii="Arial" w:hAnsi="Arial" w:cs="Arial"/>
          <w:b/>
          <w:color w:val="0000FF"/>
          <w:sz w:val="24"/>
        </w:rPr>
        <w:tab/>
      </w:r>
      <w:r>
        <w:rPr>
          <w:rFonts w:ascii="Arial" w:hAnsi="Arial" w:cs="Arial"/>
          <w:b/>
          <w:sz w:val="24"/>
        </w:rPr>
        <w:t>Service provisioning notification procedure</w:t>
      </w:r>
    </w:p>
    <w:p w14:paraId="3F090CD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ABC6A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C1-213914</w:t>
      </w:r>
      <w:r>
        <w:rPr>
          <w:color w:val="993300"/>
          <w:u w:val="single"/>
        </w:rPr>
        <w:t>.</w:t>
      </w:r>
    </w:p>
    <w:p w14:paraId="26963D90" w14:textId="521AD2DB" w:rsidR="00031805" w:rsidRDefault="00031805" w:rsidP="00031805">
      <w:pPr>
        <w:rPr>
          <w:rFonts w:ascii="Arial" w:hAnsi="Arial" w:cs="Arial"/>
          <w:b/>
          <w:sz w:val="24"/>
        </w:rPr>
      </w:pPr>
      <w:r>
        <w:rPr>
          <w:rFonts w:ascii="Arial" w:hAnsi="Arial" w:cs="Arial"/>
          <w:b/>
          <w:color w:val="0000FF"/>
          <w:sz w:val="24"/>
        </w:rPr>
        <w:t>C1-213245</w:t>
      </w:r>
      <w:r>
        <w:rPr>
          <w:rFonts w:ascii="Arial" w:hAnsi="Arial" w:cs="Arial"/>
          <w:b/>
          <w:color w:val="0000FF"/>
          <w:sz w:val="24"/>
        </w:rPr>
        <w:tab/>
      </w:r>
      <w:r>
        <w:rPr>
          <w:rFonts w:ascii="Arial" w:hAnsi="Arial" w:cs="Arial"/>
          <w:b/>
          <w:sz w:val="24"/>
        </w:rPr>
        <w:t>General on EAS Discovery API Definition</w:t>
      </w:r>
    </w:p>
    <w:p w14:paraId="1B780AC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D1891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80308" w14:textId="35EAC095" w:rsidR="00031805" w:rsidRDefault="00031805" w:rsidP="00031805">
      <w:pPr>
        <w:rPr>
          <w:rFonts w:ascii="Arial" w:hAnsi="Arial" w:cs="Arial"/>
          <w:b/>
          <w:sz w:val="24"/>
        </w:rPr>
      </w:pPr>
      <w:r>
        <w:rPr>
          <w:rFonts w:ascii="Arial" w:hAnsi="Arial" w:cs="Arial"/>
          <w:b/>
          <w:color w:val="0000FF"/>
          <w:sz w:val="24"/>
        </w:rPr>
        <w:t>C1-213247</w:t>
      </w:r>
      <w:r>
        <w:rPr>
          <w:rFonts w:ascii="Arial" w:hAnsi="Arial" w:cs="Arial"/>
          <w:b/>
          <w:color w:val="0000FF"/>
          <w:sz w:val="24"/>
        </w:rPr>
        <w:tab/>
      </w:r>
      <w:r>
        <w:rPr>
          <w:rFonts w:ascii="Arial" w:hAnsi="Arial" w:cs="Arial"/>
          <w:b/>
          <w:sz w:val="24"/>
        </w:rPr>
        <w:t>EAS Discovery Notification Procedure</w:t>
      </w:r>
    </w:p>
    <w:p w14:paraId="3DD04DF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36ECD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C1-213759</w:t>
      </w:r>
      <w:r>
        <w:rPr>
          <w:color w:val="993300"/>
          <w:u w:val="single"/>
        </w:rPr>
        <w:t>.</w:t>
      </w:r>
    </w:p>
    <w:p w14:paraId="09EAE355" w14:textId="5D97EC54" w:rsidR="00031805" w:rsidRDefault="00031805" w:rsidP="00031805">
      <w:pPr>
        <w:rPr>
          <w:rFonts w:ascii="Arial" w:hAnsi="Arial" w:cs="Arial"/>
          <w:b/>
          <w:sz w:val="24"/>
        </w:rPr>
      </w:pPr>
      <w:r>
        <w:rPr>
          <w:rFonts w:ascii="Arial" w:hAnsi="Arial" w:cs="Arial"/>
          <w:b/>
          <w:color w:val="0000FF"/>
          <w:sz w:val="24"/>
        </w:rPr>
        <w:t>C1-213250</w:t>
      </w:r>
      <w:r>
        <w:rPr>
          <w:rFonts w:ascii="Arial" w:hAnsi="Arial" w:cs="Arial"/>
          <w:b/>
          <w:color w:val="0000FF"/>
          <w:sz w:val="24"/>
        </w:rPr>
        <w:tab/>
      </w:r>
      <w:r>
        <w:rPr>
          <w:rFonts w:ascii="Arial" w:hAnsi="Arial" w:cs="Arial"/>
          <w:b/>
          <w:sz w:val="24"/>
        </w:rPr>
        <w:t>EAS Discovery Data Model</w:t>
      </w:r>
    </w:p>
    <w:p w14:paraId="657337E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6ECEB1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C1-213838</w:t>
      </w:r>
      <w:r>
        <w:rPr>
          <w:color w:val="993300"/>
          <w:u w:val="single"/>
        </w:rPr>
        <w:t>.</w:t>
      </w:r>
    </w:p>
    <w:p w14:paraId="285228FC" w14:textId="0FA614F4" w:rsidR="00031805" w:rsidRDefault="00031805" w:rsidP="00031805">
      <w:pPr>
        <w:rPr>
          <w:rFonts w:ascii="Arial" w:hAnsi="Arial" w:cs="Arial"/>
          <w:b/>
          <w:sz w:val="24"/>
        </w:rPr>
      </w:pPr>
      <w:r>
        <w:rPr>
          <w:rFonts w:ascii="Arial" w:hAnsi="Arial" w:cs="Arial"/>
          <w:b/>
          <w:color w:val="0000FF"/>
          <w:sz w:val="24"/>
        </w:rPr>
        <w:t>C1-213293</w:t>
      </w:r>
      <w:r>
        <w:rPr>
          <w:rFonts w:ascii="Arial" w:hAnsi="Arial" w:cs="Arial"/>
          <w:b/>
          <w:color w:val="0000FF"/>
          <w:sz w:val="24"/>
        </w:rPr>
        <w:tab/>
      </w:r>
      <w:r>
        <w:rPr>
          <w:rFonts w:ascii="Arial" w:hAnsi="Arial" w:cs="Arial"/>
          <w:b/>
          <w:sz w:val="24"/>
        </w:rPr>
        <w:t xml:space="preserve">"204 No Content" for HTTP PUT for the </w:t>
      </w:r>
      <w:proofErr w:type="spellStart"/>
      <w:r>
        <w:rPr>
          <w:rFonts w:ascii="Arial" w:hAnsi="Arial" w:cs="Arial"/>
          <w:b/>
          <w:sz w:val="24"/>
        </w:rPr>
        <w:t>Eees_EECRegistration</w:t>
      </w:r>
      <w:proofErr w:type="spellEnd"/>
      <w:r>
        <w:rPr>
          <w:rFonts w:ascii="Arial" w:hAnsi="Arial" w:cs="Arial"/>
          <w:b/>
          <w:sz w:val="24"/>
        </w:rPr>
        <w:t xml:space="preserve"> API and the </w:t>
      </w:r>
      <w:proofErr w:type="spellStart"/>
      <w:r>
        <w:rPr>
          <w:rFonts w:ascii="Arial" w:hAnsi="Arial" w:cs="Arial"/>
          <w:b/>
          <w:sz w:val="24"/>
        </w:rPr>
        <w:t>Eees_EASDiscovery</w:t>
      </w:r>
      <w:proofErr w:type="spellEnd"/>
      <w:r>
        <w:rPr>
          <w:rFonts w:ascii="Arial" w:hAnsi="Arial" w:cs="Arial"/>
          <w:b/>
          <w:sz w:val="24"/>
        </w:rPr>
        <w:t xml:space="preserve"> API</w:t>
      </w:r>
    </w:p>
    <w:p w14:paraId="366C462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9520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E94B4" w14:textId="7669A084" w:rsidR="00031805" w:rsidRDefault="00031805" w:rsidP="00031805">
      <w:pPr>
        <w:rPr>
          <w:rFonts w:ascii="Arial" w:hAnsi="Arial" w:cs="Arial"/>
          <w:b/>
          <w:sz w:val="24"/>
        </w:rPr>
      </w:pPr>
      <w:r>
        <w:rPr>
          <w:rFonts w:ascii="Arial" w:hAnsi="Arial" w:cs="Arial"/>
          <w:b/>
          <w:color w:val="0000FF"/>
          <w:sz w:val="24"/>
        </w:rPr>
        <w:t>C1-213467</w:t>
      </w:r>
      <w:r>
        <w:rPr>
          <w:rFonts w:ascii="Arial" w:hAnsi="Arial" w:cs="Arial"/>
          <w:b/>
          <w:color w:val="0000FF"/>
          <w:sz w:val="24"/>
        </w:rPr>
        <w:tab/>
      </w:r>
      <w:r>
        <w:rPr>
          <w:rFonts w:ascii="Arial" w:hAnsi="Arial" w:cs="Arial"/>
          <w:b/>
          <w:sz w:val="24"/>
        </w:rPr>
        <w:t>EDGEAPP Workplan</w:t>
      </w:r>
    </w:p>
    <w:p w14:paraId="3C88647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3FE74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FCCE2" w14:textId="616892CD" w:rsidR="00031805" w:rsidRDefault="00031805" w:rsidP="00031805">
      <w:pPr>
        <w:rPr>
          <w:rFonts w:ascii="Arial" w:hAnsi="Arial" w:cs="Arial"/>
          <w:b/>
          <w:sz w:val="24"/>
        </w:rPr>
      </w:pPr>
      <w:r>
        <w:rPr>
          <w:rFonts w:ascii="Arial" w:hAnsi="Arial" w:cs="Arial"/>
          <w:b/>
          <w:color w:val="0000FF"/>
          <w:sz w:val="24"/>
        </w:rPr>
        <w:t>C1-213472</w:t>
      </w:r>
      <w:r>
        <w:rPr>
          <w:rFonts w:ascii="Arial" w:hAnsi="Arial" w:cs="Arial"/>
          <w:b/>
          <w:color w:val="0000FF"/>
          <w:sz w:val="24"/>
        </w:rPr>
        <w:tab/>
      </w:r>
      <w:r>
        <w:rPr>
          <w:rFonts w:ascii="Arial" w:hAnsi="Arial" w:cs="Arial"/>
          <w:b/>
          <w:sz w:val="24"/>
        </w:rPr>
        <w:t>clause 4 Overview</w:t>
      </w:r>
    </w:p>
    <w:p w14:paraId="04A7973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Samsung, AT&amp;T, Qualcomm Incorporated, Apple, KDDI, </w:t>
      </w:r>
      <w:proofErr w:type="spellStart"/>
      <w:r>
        <w:rPr>
          <w:i/>
        </w:rPr>
        <w:t>Convida</w:t>
      </w:r>
      <w:proofErr w:type="spellEnd"/>
      <w:r>
        <w:rPr>
          <w:i/>
        </w:rPr>
        <w:t xml:space="preserve"> Wireless LLC / </w:t>
      </w:r>
      <w:proofErr w:type="spellStart"/>
      <w:r>
        <w:rPr>
          <w:i/>
        </w:rPr>
        <w:t>Sapan</w:t>
      </w:r>
      <w:proofErr w:type="spellEnd"/>
    </w:p>
    <w:p w14:paraId="7B5626CF" w14:textId="77777777" w:rsidR="00031805" w:rsidRDefault="00031805" w:rsidP="00031805">
      <w:pPr>
        <w:rPr>
          <w:color w:val="808080"/>
        </w:rPr>
      </w:pPr>
      <w:r>
        <w:rPr>
          <w:color w:val="808080"/>
        </w:rPr>
        <w:t>(Replaces C1-212455)</w:t>
      </w:r>
    </w:p>
    <w:p w14:paraId="295775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C1-213701</w:t>
      </w:r>
      <w:r>
        <w:rPr>
          <w:color w:val="993300"/>
          <w:u w:val="single"/>
        </w:rPr>
        <w:t>.</w:t>
      </w:r>
    </w:p>
    <w:p w14:paraId="03D4AAA1" w14:textId="79E78CAE" w:rsidR="00031805" w:rsidRDefault="00031805" w:rsidP="00031805">
      <w:pPr>
        <w:rPr>
          <w:rFonts w:ascii="Arial" w:hAnsi="Arial" w:cs="Arial"/>
          <w:b/>
          <w:sz w:val="24"/>
        </w:rPr>
      </w:pPr>
      <w:r>
        <w:rPr>
          <w:rFonts w:ascii="Arial" w:hAnsi="Arial" w:cs="Arial"/>
          <w:b/>
          <w:color w:val="0000FF"/>
          <w:sz w:val="24"/>
        </w:rPr>
        <w:t>C1-213480</w:t>
      </w:r>
      <w:r>
        <w:rPr>
          <w:rFonts w:ascii="Arial" w:hAnsi="Arial" w:cs="Arial"/>
          <w:b/>
          <w:color w:val="0000FF"/>
          <w:sz w:val="24"/>
        </w:rPr>
        <w:tab/>
      </w:r>
      <w:proofErr w:type="spellStart"/>
      <w:r>
        <w:rPr>
          <w:rFonts w:ascii="Arial" w:hAnsi="Arial" w:cs="Arial"/>
          <w:b/>
          <w:sz w:val="24"/>
        </w:rPr>
        <w:t>Eees_EECRegistration</w:t>
      </w:r>
      <w:proofErr w:type="spellEnd"/>
      <w:r>
        <w:rPr>
          <w:rFonts w:ascii="Arial" w:hAnsi="Arial" w:cs="Arial"/>
          <w:b/>
          <w:sz w:val="24"/>
        </w:rPr>
        <w:t xml:space="preserve"> Service Description and Service Operations Introduction</w:t>
      </w:r>
    </w:p>
    <w:p w14:paraId="3892A7E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E20D991" w14:textId="77777777" w:rsidR="00031805" w:rsidRDefault="00031805" w:rsidP="00031805">
      <w:pPr>
        <w:rPr>
          <w:color w:val="808080"/>
        </w:rPr>
      </w:pPr>
      <w:r>
        <w:rPr>
          <w:color w:val="808080"/>
        </w:rPr>
        <w:t>(Replaces C1-212460)</w:t>
      </w:r>
    </w:p>
    <w:p w14:paraId="75BE37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C1-213702</w:t>
      </w:r>
      <w:r>
        <w:rPr>
          <w:color w:val="993300"/>
          <w:u w:val="single"/>
        </w:rPr>
        <w:t>.</w:t>
      </w:r>
    </w:p>
    <w:p w14:paraId="430CF602" w14:textId="1856A893" w:rsidR="00031805" w:rsidRDefault="00031805" w:rsidP="00031805">
      <w:pPr>
        <w:rPr>
          <w:rFonts w:ascii="Arial" w:hAnsi="Arial" w:cs="Arial"/>
          <w:b/>
          <w:sz w:val="24"/>
        </w:rPr>
      </w:pPr>
      <w:r>
        <w:rPr>
          <w:rFonts w:ascii="Arial" w:hAnsi="Arial" w:cs="Arial"/>
          <w:b/>
          <w:color w:val="0000FF"/>
          <w:sz w:val="24"/>
        </w:rPr>
        <w:t>C1-213481</w:t>
      </w:r>
      <w:r>
        <w:rPr>
          <w:rFonts w:ascii="Arial" w:hAnsi="Arial" w:cs="Arial"/>
          <w:b/>
          <w:color w:val="0000FF"/>
          <w:sz w:val="24"/>
        </w:rPr>
        <w:tab/>
      </w:r>
      <w:proofErr w:type="spellStart"/>
      <w:r>
        <w:rPr>
          <w:rFonts w:ascii="Arial" w:hAnsi="Arial" w:cs="Arial"/>
          <w:b/>
          <w:sz w:val="24"/>
        </w:rPr>
        <w:t>Eees_EECRegistration_Request</w:t>
      </w:r>
      <w:proofErr w:type="spellEnd"/>
      <w:r>
        <w:rPr>
          <w:rFonts w:ascii="Arial" w:hAnsi="Arial" w:cs="Arial"/>
          <w:b/>
          <w:sz w:val="24"/>
        </w:rPr>
        <w:t xml:space="preserve"> Service Operation</w:t>
      </w:r>
    </w:p>
    <w:p w14:paraId="240558C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C84BC70" w14:textId="77777777" w:rsidR="00031805" w:rsidRDefault="00031805" w:rsidP="00031805">
      <w:pPr>
        <w:rPr>
          <w:color w:val="808080"/>
        </w:rPr>
      </w:pPr>
      <w:r>
        <w:rPr>
          <w:color w:val="808080"/>
        </w:rPr>
        <w:t>(Replaces C1-212461)</w:t>
      </w:r>
    </w:p>
    <w:p w14:paraId="4F85F7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C1-213703</w:t>
      </w:r>
      <w:r>
        <w:rPr>
          <w:color w:val="993300"/>
          <w:u w:val="single"/>
        </w:rPr>
        <w:t>.</w:t>
      </w:r>
    </w:p>
    <w:p w14:paraId="4F8DCAF8" w14:textId="6BCC9323" w:rsidR="00031805" w:rsidRDefault="00031805" w:rsidP="00031805">
      <w:pPr>
        <w:rPr>
          <w:rFonts w:ascii="Arial" w:hAnsi="Arial" w:cs="Arial"/>
          <w:b/>
          <w:sz w:val="24"/>
        </w:rPr>
      </w:pPr>
      <w:r>
        <w:rPr>
          <w:rFonts w:ascii="Arial" w:hAnsi="Arial" w:cs="Arial"/>
          <w:b/>
          <w:color w:val="0000FF"/>
          <w:sz w:val="24"/>
        </w:rPr>
        <w:t>C1-213482</w:t>
      </w:r>
      <w:r>
        <w:rPr>
          <w:rFonts w:ascii="Arial" w:hAnsi="Arial" w:cs="Arial"/>
          <w:b/>
          <w:color w:val="0000FF"/>
          <w:sz w:val="24"/>
        </w:rPr>
        <w:tab/>
      </w:r>
      <w:proofErr w:type="spellStart"/>
      <w:r>
        <w:rPr>
          <w:rFonts w:ascii="Arial" w:hAnsi="Arial" w:cs="Arial"/>
          <w:b/>
          <w:sz w:val="24"/>
        </w:rPr>
        <w:t>Eees_EECRegistration_Update</w:t>
      </w:r>
      <w:proofErr w:type="spellEnd"/>
      <w:r>
        <w:rPr>
          <w:rFonts w:ascii="Arial" w:hAnsi="Arial" w:cs="Arial"/>
          <w:b/>
          <w:sz w:val="24"/>
        </w:rPr>
        <w:t xml:space="preserve"> Service Operation</w:t>
      </w:r>
    </w:p>
    <w:p w14:paraId="6516FDD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8AC9F08" w14:textId="77777777" w:rsidR="00031805" w:rsidRDefault="00031805" w:rsidP="00031805">
      <w:pPr>
        <w:rPr>
          <w:color w:val="808080"/>
        </w:rPr>
      </w:pPr>
      <w:r>
        <w:rPr>
          <w:color w:val="808080"/>
        </w:rPr>
        <w:t>(Replaces C1-212462)</w:t>
      </w:r>
    </w:p>
    <w:p w14:paraId="797F75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C1-213704</w:t>
      </w:r>
      <w:r>
        <w:rPr>
          <w:color w:val="993300"/>
          <w:u w:val="single"/>
        </w:rPr>
        <w:t>.</w:t>
      </w:r>
    </w:p>
    <w:p w14:paraId="2235918A" w14:textId="2F6B7EED" w:rsidR="00031805" w:rsidRDefault="00031805" w:rsidP="00031805">
      <w:pPr>
        <w:rPr>
          <w:rFonts w:ascii="Arial" w:hAnsi="Arial" w:cs="Arial"/>
          <w:b/>
          <w:sz w:val="24"/>
        </w:rPr>
      </w:pPr>
      <w:r>
        <w:rPr>
          <w:rFonts w:ascii="Arial" w:hAnsi="Arial" w:cs="Arial"/>
          <w:b/>
          <w:color w:val="0000FF"/>
          <w:sz w:val="24"/>
        </w:rPr>
        <w:t>C1-213483</w:t>
      </w:r>
      <w:r>
        <w:rPr>
          <w:rFonts w:ascii="Arial" w:hAnsi="Arial" w:cs="Arial"/>
          <w:b/>
          <w:color w:val="0000FF"/>
          <w:sz w:val="24"/>
        </w:rPr>
        <w:tab/>
      </w:r>
      <w:proofErr w:type="spellStart"/>
      <w:r>
        <w:rPr>
          <w:rFonts w:ascii="Arial" w:hAnsi="Arial" w:cs="Arial"/>
          <w:b/>
          <w:sz w:val="24"/>
        </w:rPr>
        <w:t>Eees_EECRegistration_Deregister</w:t>
      </w:r>
      <w:proofErr w:type="spellEnd"/>
      <w:r>
        <w:rPr>
          <w:rFonts w:ascii="Arial" w:hAnsi="Arial" w:cs="Arial"/>
          <w:b/>
          <w:sz w:val="24"/>
        </w:rPr>
        <w:t xml:space="preserve"> Service Operation</w:t>
      </w:r>
    </w:p>
    <w:p w14:paraId="0411B15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ED09BE1" w14:textId="77777777" w:rsidR="00031805" w:rsidRDefault="00031805" w:rsidP="00031805">
      <w:pPr>
        <w:rPr>
          <w:color w:val="808080"/>
        </w:rPr>
      </w:pPr>
      <w:r>
        <w:rPr>
          <w:color w:val="808080"/>
        </w:rPr>
        <w:t>(Replaces C1-212463)</w:t>
      </w:r>
    </w:p>
    <w:p w14:paraId="0D8525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C1-213705</w:t>
      </w:r>
      <w:r>
        <w:rPr>
          <w:color w:val="993300"/>
          <w:u w:val="single"/>
        </w:rPr>
        <w:t>.</w:t>
      </w:r>
    </w:p>
    <w:p w14:paraId="49F118B2" w14:textId="08138861" w:rsidR="00031805" w:rsidRDefault="00031805" w:rsidP="00031805">
      <w:pPr>
        <w:rPr>
          <w:rFonts w:ascii="Arial" w:hAnsi="Arial" w:cs="Arial"/>
          <w:b/>
          <w:sz w:val="24"/>
        </w:rPr>
      </w:pPr>
      <w:r>
        <w:rPr>
          <w:rFonts w:ascii="Arial" w:hAnsi="Arial" w:cs="Arial"/>
          <w:b/>
          <w:color w:val="0000FF"/>
          <w:sz w:val="24"/>
        </w:rPr>
        <w:t>C1-213484</w:t>
      </w:r>
      <w:r>
        <w:rPr>
          <w:rFonts w:ascii="Arial" w:hAnsi="Arial" w:cs="Arial"/>
          <w:b/>
          <w:color w:val="0000FF"/>
          <w:sz w:val="24"/>
        </w:rPr>
        <w:tab/>
      </w:r>
      <w:r>
        <w:rPr>
          <w:rFonts w:ascii="Arial" w:hAnsi="Arial" w:cs="Arial"/>
          <w:b/>
          <w:sz w:val="24"/>
        </w:rPr>
        <w:t>Service offered by ECS and service provisioning API</w:t>
      </w:r>
    </w:p>
    <w:p w14:paraId="07B5B43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 </w:t>
      </w:r>
      <w:proofErr w:type="spellStart"/>
      <w:r>
        <w:rPr>
          <w:i/>
        </w:rPr>
        <w:t>Sapan</w:t>
      </w:r>
      <w:proofErr w:type="spellEnd"/>
    </w:p>
    <w:p w14:paraId="5F07EC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C1-213545, C1-213706</w:t>
      </w:r>
      <w:r>
        <w:rPr>
          <w:color w:val="993300"/>
          <w:u w:val="single"/>
        </w:rPr>
        <w:t>.</w:t>
      </w:r>
    </w:p>
    <w:p w14:paraId="70639580" w14:textId="1360663A" w:rsidR="00031805" w:rsidRDefault="00031805" w:rsidP="00031805">
      <w:pPr>
        <w:rPr>
          <w:rFonts w:ascii="Arial" w:hAnsi="Arial" w:cs="Arial"/>
          <w:b/>
          <w:sz w:val="24"/>
        </w:rPr>
      </w:pPr>
      <w:r>
        <w:rPr>
          <w:rFonts w:ascii="Arial" w:hAnsi="Arial" w:cs="Arial"/>
          <w:b/>
          <w:color w:val="0000FF"/>
          <w:sz w:val="24"/>
        </w:rPr>
        <w:t>C1-213485</w:t>
      </w:r>
      <w:r>
        <w:rPr>
          <w:rFonts w:ascii="Arial" w:hAnsi="Arial" w:cs="Arial"/>
          <w:b/>
          <w:color w:val="0000FF"/>
          <w:sz w:val="24"/>
        </w:rPr>
        <w:tab/>
      </w:r>
      <w:proofErr w:type="spellStart"/>
      <w:r>
        <w:rPr>
          <w:rFonts w:ascii="Arial" w:hAnsi="Arial" w:cs="Arial"/>
          <w:b/>
          <w:sz w:val="24"/>
        </w:rPr>
        <w:t>Eees_ACREvents</w:t>
      </w:r>
      <w:proofErr w:type="spellEnd"/>
      <w:r>
        <w:rPr>
          <w:rFonts w:ascii="Arial" w:hAnsi="Arial" w:cs="Arial"/>
          <w:b/>
          <w:sz w:val="24"/>
        </w:rPr>
        <w:t xml:space="preserve"> resource structure and methods</w:t>
      </w:r>
    </w:p>
    <w:p w14:paraId="3C8EF402"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834A7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C1-213708</w:t>
      </w:r>
      <w:r>
        <w:rPr>
          <w:color w:val="993300"/>
          <w:u w:val="single"/>
        </w:rPr>
        <w:t>.</w:t>
      </w:r>
    </w:p>
    <w:p w14:paraId="743E7E28" w14:textId="20595515" w:rsidR="00031805" w:rsidRDefault="00031805" w:rsidP="00031805">
      <w:pPr>
        <w:rPr>
          <w:rFonts w:ascii="Arial" w:hAnsi="Arial" w:cs="Arial"/>
          <w:b/>
          <w:sz w:val="24"/>
        </w:rPr>
      </w:pPr>
      <w:r>
        <w:rPr>
          <w:rFonts w:ascii="Arial" w:hAnsi="Arial" w:cs="Arial"/>
          <w:b/>
          <w:color w:val="0000FF"/>
          <w:sz w:val="24"/>
        </w:rPr>
        <w:t>C1-213545</w:t>
      </w:r>
      <w:r>
        <w:rPr>
          <w:rFonts w:ascii="Arial" w:hAnsi="Arial" w:cs="Arial"/>
          <w:b/>
          <w:color w:val="0000FF"/>
          <w:sz w:val="24"/>
        </w:rPr>
        <w:tab/>
      </w:r>
      <w:r>
        <w:rPr>
          <w:rFonts w:ascii="Arial" w:hAnsi="Arial" w:cs="Arial"/>
          <w:b/>
          <w:sz w:val="24"/>
        </w:rPr>
        <w:t>Service offered by ECS and service provisioning API</w:t>
      </w:r>
    </w:p>
    <w:p w14:paraId="405E8E0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 </w:t>
      </w:r>
      <w:proofErr w:type="spellStart"/>
      <w:r>
        <w:rPr>
          <w:i/>
        </w:rPr>
        <w:t>Sapan</w:t>
      </w:r>
      <w:proofErr w:type="spellEnd"/>
    </w:p>
    <w:p w14:paraId="5C9BBB3F" w14:textId="77777777" w:rsidR="00031805" w:rsidRDefault="00031805" w:rsidP="00031805">
      <w:pPr>
        <w:rPr>
          <w:color w:val="808080"/>
        </w:rPr>
      </w:pPr>
      <w:r>
        <w:rPr>
          <w:color w:val="808080"/>
        </w:rPr>
        <w:t>(Replaces C1-213484)</w:t>
      </w:r>
    </w:p>
    <w:p w14:paraId="7A2B04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C1-213707</w:t>
      </w:r>
      <w:r>
        <w:rPr>
          <w:color w:val="993300"/>
          <w:u w:val="single"/>
        </w:rPr>
        <w:t>.</w:t>
      </w:r>
    </w:p>
    <w:p w14:paraId="1E21BBAE" w14:textId="1AAD39EA" w:rsidR="00031805" w:rsidRDefault="00031805" w:rsidP="00031805">
      <w:pPr>
        <w:rPr>
          <w:rFonts w:ascii="Arial" w:hAnsi="Arial" w:cs="Arial"/>
          <w:b/>
          <w:sz w:val="24"/>
        </w:rPr>
      </w:pPr>
      <w:r>
        <w:rPr>
          <w:rFonts w:ascii="Arial" w:hAnsi="Arial" w:cs="Arial"/>
          <w:b/>
          <w:color w:val="0000FF"/>
          <w:sz w:val="24"/>
        </w:rPr>
        <w:t>C1-213701</w:t>
      </w:r>
      <w:r>
        <w:rPr>
          <w:rFonts w:ascii="Arial" w:hAnsi="Arial" w:cs="Arial"/>
          <w:b/>
          <w:color w:val="0000FF"/>
          <w:sz w:val="24"/>
        </w:rPr>
        <w:tab/>
      </w:r>
      <w:r>
        <w:rPr>
          <w:rFonts w:ascii="Arial" w:hAnsi="Arial" w:cs="Arial"/>
          <w:b/>
          <w:sz w:val="24"/>
        </w:rPr>
        <w:t>clause 4 Overview</w:t>
      </w:r>
    </w:p>
    <w:p w14:paraId="775241D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AT&amp;T, Qualcomm Incorporated, Apple, KDDI, </w:t>
      </w:r>
      <w:proofErr w:type="spellStart"/>
      <w:r>
        <w:rPr>
          <w:i/>
        </w:rPr>
        <w:t>Convida</w:t>
      </w:r>
      <w:proofErr w:type="spellEnd"/>
      <w:r>
        <w:rPr>
          <w:i/>
        </w:rPr>
        <w:t xml:space="preserve"> Wireless LLC / </w:t>
      </w:r>
      <w:proofErr w:type="spellStart"/>
      <w:r>
        <w:rPr>
          <w:i/>
        </w:rPr>
        <w:t>Sapan</w:t>
      </w:r>
      <w:proofErr w:type="spellEnd"/>
    </w:p>
    <w:p w14:paraId="406FC7E9" w14:textId="77777777" w:rsidR="00031805" w:rsidRDefault="00031805" w:rsidP="00031805">
      <w:pPr>
        <w:rPr>
          <w:color w:val="808080"/>
        </w:rPr>
      </w:pPr>
      <w:r>
        <w:rPr>
          <w:color w:val="808080"/>
        </w:rPr>
        <w:t>(Replaces C1-213472)</w:t>
      </w:r>
    </w:p>
    <w:p w14:paraId="6FFE68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38EEB" w14:textId="238A8E73" w:rsidR="00031805" w:rsidRDefault="00031805" w:rsidP="00031805">
      <w:pPr>
        <w:rPr>
          <w:rFonts w:ascii="Arial" w:hAnsi="Arial" w:cs="Arial"/>
          <w:b/>
          <w:sz w:val="24"/>
        </w:rPr>
      </w:pPr>
      <w:r>
        <w:rPr>
          <w:rFonts w:ascii="Arial" w:hAnsi="Arial" w:cs="Arial"/>
          <w:b/>
          <w:color w:val="0000FF"/>
          <w:sz w:val="24"/>
        </w:rPr>
        <w:t>C1-213702</w:t>
      </w:r>
      <w:r>
        <w:rPr>
          <w:rFonts w:ascii="Arial" w:hAnsi="Arial" w:cs="Arial"/>
          <w:b/>
          <w:color w:val="0000FF"/>
          <w:sz w:val="24"/>
        </w:rPr>
        <w:tab/>
      </w:r>
      <w:proofErr w:type="spellStart"/>
      <w:r>
        <w:rPr>
          <w:rFonts w:ascii="Arial" w:hAnsi="Arial" w:cs="Arial"/>
          <w:b/>
          <w:sz w:val="24"/>
        </w:rPr>
        <w:t>Eees_EECRegistration</w:t>
      </w:r>
      <w:proofErr w:type="spellEnd"/>
      <w:r>
        <w:rPr>
          <w:rFonts w:ascii="Arial" w:hAnsi="Arial" w:cs="Arial"/>
          <w:b/>
          <w:sz w:val="24"/>
        </w:rPr>
        <w:t xml:space="preserve"> Service Description and Service Operations Introduction</w:t>
      </w:r>
    </w:p>
    <w:p w14:paraId="6B0F472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Huawei / </w:t>
      </w:r>
      <w:proofErr w:type="spellStart"/>
      <w:r>
        <w:rPr>
          <w:i/>
        </w:rPr>
        <w:t>Sapan</w:t>
      </w:r>
      <w:proofErr w:type="spellEnd"/>
    </w:p>
    <w:p w14:paraId="3401DD50" w14:textId="77777777" w:rsidR="00031805" w:rsidRDefault="00031805" w:rsidP="00031805">
      <w:pPr>
        <w:rPr>
          <w:color w:val="808080"/>
        </w:rPr>
      </w:pPr>
      <w:r>
        <w:rPr>
          <w:color w:val="808080"/>
        </w:rPr>
        <w:t>(Replaces C1-213480)</w:t>
      </w:r>
    </w:p>
    <w:p w14:paraId="01B60C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784F5" w14:textId="244F20E4" w:rsidR="00031805" w:rsidRDefault="00031805" w:rsidP="00031805">
      <w:pPr>
        <w:rPr>
          <w:rFonts w:ascii="Arial" w:hAnsi="Arial" w:cs="Arial"/>
          <w:b/>
          <w:sz w:val="24"/>
        </w:rPr>
      </w:pPr>
      <w:r>
        <w:rPr>
          <w:rFonts w:ascii="Arial" w:hAnsi="Arial" w:cs="Arial"/>
          <w:b/>
          <w:color w:val="0000FF"/>
          <w:sz w:val="24"/>
        </w:rPr>
        <w:t>C1-213703</w:t>
      </w:r>
      <w:r>
        <w:rPr>
          <w:rFonts w:ascii="Arial" w:hAnsi="Arial" w:cs="Arial"/>
          <w:b/>
          <w:color w:val="0000FF"/>
          <w:sz w:val="24"/>
        </w:rPr>
        <w:tab/>
      </w:r>
      <w:proofErr w:type="spellStart"/>
      <w:r>
        <w:rPr>
          <w:rFonts w:ascii="Arial" w:hAnsi="Arial" w:cs="Arial"/>
          <w:b/>
          <w:sz w:val="24"/>
        </w:rPr>
        <w:t>Eees_EECRegistration_Request</w:t>
      </w:r>
      <w:proofErr w:type="spellEnd"/>
      <w:r>
        <w:rPr>
          <w:rFonts w:ascii="Arial" w:hAnsi="Arial" w:cs="Arial"/>
          <w:b/>
          <w:sz w:val="24"/>
        </w:rPr>
        <w:t xml:space="preserve"> Service Operation</w:t>
      </w:r>
    </w:p>
    <w:p w14:paraId="20A64C4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74BA959" w14:textId="77777777" w:rsidR="00031805" w:rsidRDefault="00031805" w:rsidP="00031805">
      <w:pPr>
        <w:rPr>
          <w:color w:val="808080"/>
        </w:rPr>
      </w:pPr>
      <w:r>
        <w:rPr>
          <w:color w:val="808080"/>
        </w:rPr>
        <w:t>(Replaces C1-213481)</w:t>
      </w:r>
    </w:p>
    <w:p w14:paraId="5AA08B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D84C0" w14:textId="7F60A942" w:rsidR="00031805" w:rsidRDefault="00031805" w:rsidP="00031805">
      <w:pPr>
        <w:rPr>
          <w:rFonts w:ascii="Arial" w:hAnsi="Arial" w:cs="Arial"/>
          <w:b/>
          <w:sz w:val="24"/>
        </w:rPr>
      </w:pPr>
      <w:r>
        <w:rPr>
          <w:rFonts w:ascii="Arial" w:hAnsi="Arial" w:cs="Arial"/>
          <w:b/>
          <w:color w:val="0000FF"/>
          <w:sz w:val="24"/>
        </w:rPr>
        <w:t>C1-213704</w:t>
      </w:r>
      <w:r>
        <w:rPr>
          <w:rFonts w:ascii="Arial" w:hAnsi="Arial" w:cs="Arial"/>
          <w:b/>
          <w:color w:val="0000FF"/>
          <w:sz w:val="24"/>
        </w:rPr>
        <w:tab/>
      </w:r>
      <w:proofErr w:type="spellStart"/>
      <w:r>
        <w:rPr>
          <w:rFonts w:ascii="Arial" w:hAnsi="Arial" w:cs="Arial"/>
          <w:b/>
          <w:sz w:val="24"/>
        </w:rPr>
        <w:t>Eees_EECRegistration_Update</w:t>
      </w:r>
      <w:proofErr w:type="spellEnd"/>
      <w:r>
        <w:rPr>
          <w:rFonts w:ascii="Arial" w:hAnsi="Arial" w:cs="Arial"/>
          <w:b/>
          <w:sz w:val="24"/>
        </w:rPr>
        <w:t xml:space="preserve"> Service Operation</w:t>
      </w:r>
    </w:p>
    <w:p w14:paraId="36416E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5A0C10A" w14:textId="77777777" w:rsidR="00031805" w:rsidRDefault="00031805" w:rsidP="00031805">
      <w:pPr>
        <w:rPr>
          <w:color w:val="808080"/>
        </w:rPr>
      </w:pPr>
      <w:r>
        <w:rPr>
          <w:color w:val="808080"/>
        </w:rPr>
        <w:t>(Replaces C1-213482)</w:t>
      </w:r>
    </w:p>
    <w:p w14:paraId="522309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A4535" w14:textId="593A7EC9" w:rsidR="00031805" w:rsidRDefault="00031805" w:rsidP="00031805">
      <w:pPr>
        <w:rPr>
          <w:rFonts w:ascii="Arial" w:hAnsi="Arial" w:cs="Arial"/>
          <w:b/>
          <w:sz w:val="24"/>
        </w:rPr>
      </w:pPr>
      <w:r>
        <w:rPr>
          <w:rFonts w:ascii="Arial" w:hAnsi="Arial" w:cs="Arial"/>
          <w:b/>
          <w:color w:val="0000FF"/>
          <w:sz w:val="24"/>
        </w:rPr>
        <w:lastRenderedPageBreak/>
        <w:t>C1-213705</w:t>
      </w:r>
      <w:r>
        <w:rPr>
          <w:rFonts w:ascii="Arial" w:hAnsi="Arial" w:cs="Arial"/>
          <w:b/>
          <w:color w:val="0000FF"/>
          <w:sz w:val="24"/>
        </w:rPr>
        <w:tab/>
      </w:r>
      <w:proofErr w:type="spellStart"/>
      <w:r>
        <w:rPr>
          <w:rFonts w:ascii="Arial" w:hAnsi="Arial" w:cs="Arial"/>
          <w:b/>
          <w:sz w:val="24"/>
        </w:rPr>
        <w:t>Eees_EECRegistration_Deregister</w:t>
      </w:r>
      <w:proofErr w:type="spellEnd"/>
      <w:r>
        <w:rPr>
          <w:rFonts w:ascii="Arial" w:hAnsi="Arial" w:cs="Arial"/>
          <w:b/>
          <w:sz w:val="24"/>
        </w:rPr>
        <w:t xml:space="preserve"> Service Operation</w:t>
      </w:r>
    </w:p>
    <w:p w14:paraId="5C49EAF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A27335E" w14:textId="77777777" w:rsidR="00031805" w:rsidRDefault="00031805" w:rsidP="00031805">
      <w:pPr>
        <w:rPr>
          <w:color w:val="808080"/>
        </w:rPr>
      </w:pPr>
      <w:r>
        <w:rPr>
          <w:color w:val="808080"/>
        </w:rPr>
        <w:t>(Replaces C1-213483)</w:t>
      </w:r>
    </w:p>
    <w:p w14:paraId="6485E93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ECEAB" w14:textId="0888C0B5" w:rsidR="00031805" w:rsidRDefault="00031805" w:rsidP="00031805">
      <w:pPr>
        <w:rPr>
          <w:rFonts w:ascii="Arial" w:hAnsi="Arial" w:cs="Arial"/>
          <w:b/>
          <w:sz w:val="24"/>
        </w:rPr>
      </w:pPr>
      <w:r>
        <w:rPr>
          <w:rFonts w:ascii="Arial" w:hAnsi="Arial" w:cs="Arial"/>
          <w:b/>
          <w:color w:val="0000FF"/>
          <w:sz w:val="24"/>
        </w:rPr>
        <w:t>C1-213706</w:t>
      </w:r>
      <w:r>
        <w:rPr>
          <w:rFonts w:ascii="Arial" w:hAnsi="Arial" w:cs="Arial"/>
          <w:b/>
          <w:color w:val="0000FF"/>
          <w:sz w:val="24"/>
        </w:rPr>
        <w:tab/>
      </w:r>
      <w:r>
        <w:rPr>
          <w:rFonts w:ascii="Arial" w:hAnsi="Arial" w:cs="Arial"/>
          <w:b/>
          <w:sz w:val="24"/>
        </w:rPr>
        <w:t>Service offered by ECS and service provisioning API</w:t>
      </w:r>
    </w:p>
    <w:p w14:paraId="5E2CAE6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 </w:t>
      </w:r>
      <w:proofErr w:type="spellStart"/>
      <w:r>
        <w:rPr>
          <w:i/>
        </w:rPr>
        <w:t>Sapan</w:t>
      </w:r>
      <w:proofErr w:type="spellEnd"/>
    </w:p>
    <w:p w14:paraId="775EF91D" w14:textId="77777777" w:rsidR="00031805" w:rsidRDefault="00031805" w:rsidP="00031805">
      <w:pPr>
        <w:rPr>
          <w:color w:val="808080"/>
        </w:rPr>
      </w:pPr>
      <w:r>
        <w:rPr>
          <w:color w:val="808080"/>
        </w:rPr>
        <w:t>(Replaces C1-213484)</w:t>
      </w:r>
    </w:p>
    <w:p w14:paraId="009FEA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586F2" w14:textId="45B93E52" w:rsidR="00031805" w:rsidRDefault="00031805" w:rsidP="00031805">
      <w:pPr>
        <w:rPr>
          <w:rFonts w:ascii="Arial" w:hAnsi="Arial" w:cs="Arial"/>
          <w:b/>
          <w:sz w:val="24"/>
        </w:rPr>
      </w:pPr>
      <w:r>
        <w:rPr>
          <w:rFonts w:ascii="Arial" w:hAnsi="Arial" w:cs="Arial"/>
          <w:b/>
          <w:color w:val="0000FF"/>
          <w:sz w:val="24"/>
        </w:rPr>
        <w:t>C1-213707</w:t>
      </w:r>
      <w:r>
        <w:rPr>
          <w:rFonts w:ascii="Arial" w:hAnsi="Arial" w:cs="Arial"/>
          <w:b/>
          <w:color w:val="0000FF"/>
          <w:sz w:val="24"/>
        </w:rPr>
        <w:tab/>
      </w:r>
      <w:r>
        <w:rPr>
          <w:rFonts w:ascii="Arial" w:hAnsi="Arial" w:cs="Arial"/>
          <w:b/>
          <w:sz w:val="24"/>
        </w:rPr>
        <w:t>Service offered by ECS and service provisioning API</w:t>
      </w:r>
    </w:p>
    <w:p w14:paraId="6118E2D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 </w:t>
      </w:r>
      <w:proofErr w:type="spellStart"/>
      <w:r>
        <w:rPr>
          <w:i/>
        </w:rPr>
        <w:t>Sapan</w:t>
      </w:r>
      <w:proofErr w:type="spellEnd"/>
    </w:p>
    <w:p w14:paraId="5795C90D" w14:textId="77777777" w:rsidR="00031805" w:rsidRDefault="00031805" w:rsidP="00031805">
      <w:pPr>
        <w:rPr>
          <w:color w:val="808080"/>
        </w:rPr>
      </w:pPr>
      <w:r>
        <w:rPr>
          <w:color w:val="808080"/>
        </w:rPr>
        <w:t>(Replaces C1-213545)</w:t>
      </w:r>
    </w:p>
    <w:p w14:paraId="504621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8A91A" w14:textId="2D605F70" w:rsidR="00031805" w:rsidRDefault="00031805" w:rsidP="00031805">
      <w:pPr>
        <w:rPr>
          <w:rFonts w:ascii="Arial" w:hAnsi="Arial" w:cs="Arial"/>
          <w:b/>
          <w:sz w:val="24"/>
        </w:rPr>
      </w:pPr>
      <w:r>
        <w:rPr>
          <w:rFonts w:ascii="Arial" w:hAnsi="Arial" w:cs="Arial"/>
          <w:b/>
          <w:color w:val="0000FF"/>
          <w:sz w:val="24"/>
        </w:rPr>
        <w:t>C1-213708</w:t>
      </w:r>
      <w:r>
        <w:rPr>
          <w:rFonts w:ascii="Arial" w:hAnsi="Arial" w:cs="Arial"/>
          <w:b/>
          <w:color w:val="0000FF"/>
          <w:sz w:val="24"/>
        </w:rPr>
        <w:tab/>
      </w:r>
      <w:proofErr w:type="spellStart"/>
      <w:r>
        <w:rPr>
          <w:rFonts w:ascii="Arial" w:hAnsi="Arial" w:cs="Arial"/>
          <w:b/>
          <w:sz w:val="24"/>
        </w:rPr>
        <w:t>Eees_ACREvents</w:t>
      </w:r>
      <w:proofErr w:type="spellEnd"/>
      <w:r>
        <w:rPr>
          <w:rFonts w:ascii="Arial" w:hAnsi="Arial" w:cs="Arial"/>
          <w:b/>
          <w:sz w:val="24"/>
        </w:rPr>
        <w:t xml:space="preserve"> resource structure and methods</w:t>
      </w:r>
    </w:p>
    <w:p w14:paraId="624245F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8CEDFAA" w14:textId="77777777" w:rsidR="00031805" w:rsidRDefault="00031805" w:rsidP="00031805">
      <w:pPr>
        <w:rPr>
          <w:color w:val="808080"/>
        </w:rPr>
      </w:pPr>
      <w:r>
        <w:rPr>
          <w:color w:val="808080"/>
        </w:rPr>
        <w:t>(Replaces C1-213485)</w:t>
      </w:r>
    </w:p>
    <w:p w14:paraId="4175FE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A26F3" w14:textId="4403D2C1" w:rsidR="00031805" w:rsidRDefault="00031805" w:rsidP="00031805">
      <w:pPr>
        <w:rPr>
          <w:rFonts w:ascii="Arial" w:hAnsi="Arial" w:cs="Arial"/>
          <w:b/>
          <w:sz w:val="24"/>
        </w:rPr>
      </w:pPr>
      <w:r>
        <w:rPr>
          <w:rFonts w:ascii="Arial" w:hAnsi="Arial" w:cs="Arial"/>
          <w:b/>
          <w:color w:val="0000FF"/>
          <w:sz w:val="24"/>
        </w:rPr>
        <w:t>C1-213759</w:t>
      </w:r>
      <w:r>
        <w:rPr>
          <w:rFonts w:ascii="Arial" w:hAnsi="Arial" w:cs="Arial"/>
          <w:b/>
          <w:color w:val="0000FF"/>
          <w:sz w:val="24"/>
        </w:rPr>
        <w:tab/>
      </w:r>
      <w:r>
        <w:rPr>
          <w:rFonts w:ascii="Arial" w:hAnsi="Arial" w:cs="Arial"/>
          <w:b/>
          <w:sz w:val="24"/>
        </w:rPr>
        <w:t>EAS Discovery Notification Procedure</w:t>
      </w:r>
    </w:p>
    <w:p w14:paraId="4BCADE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1201F8C" w14:textId="77777777" w:rsidR="00031805" w:rsidRDefault="00031805" w:rsidP="00031805">
      <w:pPr>
        <w:rPr>
          <w:color w:val="808080"/>
        </w:rPr>
      </w:pPr>
      <w:r>
        <w:rPr>
          <w:color w:val="808080"/>
        </w:rPr>
        <w:t>(Replaces C1-213247)</w:t>
      </w:r>
    </w:p>
    <w:p w14:paraId="07ACF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90EC0" w14:textId="6EF61101" w:rsidR="00031805" w:rsidRDefault="00031805" w:rsidP="00031805">
      <w:pPr>
        <w:rPr>
          <w:rFonts w:ascii="Arial" w:hAnsi="Arial" w:cs="Arial"/>
          <w:b/>
          <w:sz w:val="24"/>
        </w:rPr>
      </w:pPr>
      <w:r>
        <w:rPr>
          <w:rFonts w:ascii="Arial" w:hAnsi="Arial" w:cs="Arial"/>
          <w:b/>
          <w:color w:val="0000FF"/>
          <w:sz w:val="24"/>
        </w:rPr>
        <w:t>C1-213838</w:t>
      </w:r>
      <w:r>
        <w:rPr>
          <w:rFonts w:ascii="Arial" w:hAnsi="Arial" w:cs="Arial"/>
          <w:b/>
          <w:color w:val="0000FF"/>
          <w:sz w:val="24"/>
        </w:rPr>
        <w:tab/>
      </w:r>
      <w:r>
        <w:rPr>
          <w:rFonts w:ascii="Arial" w:hAnsi="Arial" w:cs="Arial"/>
          <w:b/>
          <w:sz w:val="24"/>
        </w:rPr>
        <w:t>EAS Discovery Data Model</w:t>
      </w:r>
    </w:p>
    <w:p w14:paraId="2C8D3ED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63BE354" w14:textId="77777777" w:rsidR="00031805" w:rsidRDefault="00031805" w:rsidP="00031805">
      <w:pPr>
        <w:rPr>
          <w:color w:val="808080"/>
        </w:rPr>
      </w:pPr>
      <w:r>
        <w:rPr>
          <w:color w:val="808080"/>
        </w:rPr>
        <w:lastRenderedPageBreak/>
        <w:t>(Replaces C1-213250)</w:t>
      </w:r>
    </w:p>
    <w:p w14:paraId="32B791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7343E" w14:textId="74D09615" w:rsidR="00031805" w:rsidRDefault="00031805" w:rsidP="00031805">
      <w:pPr>
        <w:rPr>
          <w:rFonts w:ascii="Arial" w:hAnsi="Arial" w:cs="Arial"/>
          <w:b/>
          <w:sz w:val="24"/>
        </w:rPr>
      </w:pPr>
      <w:r>
        <w:rPr>
          <w:rFonts w:ascii="Arial" w:hAnsi="Arial" w:cs="Arial"/>
          <w:b/>
          <w:color w:val="0000FF"/>
          <w:sz w:val="24"/>
        </w:rPr>
        <w:t>C1-213906</w:t>
      </w:r>
      <w:r>
        <w:rPr>
          <w:rFonts w:ascii="Arial" w:hAnsi="Arial" w:cs="Arial"/>
          <w:b/>
          <w:color w:val="0000FF"/>
          <w:sz w:val="24"/>
        </w:rPr>
        <w:tab/>
      </w:r>
      <w:r>
        <w:rPr>
          <w:rFonts w:ascii="Arial" w:hAnsi="Arial" w:cs="Arial"/>
          <w:b/>
          <w:sz w:val="24"/>
        </w:rPr>
        <w:t>General on elementary procedures between ECS and EEC</w:t>
      </w:r>
    </w:p>
    <w:p w14:paraId="306EC5D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9201297" w14:textId="77777777" w:rsidR="00031805" w:rsidRDefault="00031805" w:rsidP="00031805">
      <w:pPr>
        <w:rPr>
          <w:color w:val="808080"/>
        </w:rPr>
      </w:pPr>
      <w:r>
        <w:rPr>
          <w:color w:val="808080"/>
        </w:rPr>
        <w:t>(Replaces C1-213194)</w:t>
      </w:r>
    </w:p>
    <w:p w14:paraId="3B4D35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1A8BEF" w14:textId="685B773F" w:rsidR="00031805" w:rsidRDefault="00031805" w:rsidP="00031805">
      <w:pPr>
        <w:rPr>
          <w:rFonts w:ascii="Arial" w:hAnsi="Arial" w:cs="Arial"/>
          <w:b/>
          <w:sz w:val="24"/>
        </w:rPr>
      </w:pPr>
      <w:r>
        <w:rPr>
          <w:rFonts w:ascii="Arial" w:hAnsi="Arial" w:cs="Arial"/>
          <w:b/>
          <w:color w:val="0000FF"/>
          <w:sz w:val="24"/>
        </w:rPr>
        <w:t>C1-213907</w:t>
      </w:r>
      <w:r>
        <w:rPr>
          <w:rFonts w:ascii="Arial" w:hAnsi="Arial" w:cs="Arial"/>
          <w:b/>
          <w:color w:val="0000FF"/>
          <w:sz w:val="24"/>
        </w:rPr>
        <w:tab/>
      </w:r>
      <w:r>
        <w:rPr>
          <w:rFonts w:ascii="Arial" w:hAnsi="Arial" w:cs="Arial"/>
          <w:b/>
          <w:sz w:val="24"/>
        </w:rPr>
        <w:t>Handling of unknown, unforeseen, and erroneous service data</w:t>
      </w:r>
    </w:p>
    <w:p w14:paraId="6CC9F19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0B4EAD3D" w14:textId="77777777" w:rsidR="00031805" w:rsidRDefault="00031805" w:rsidP="00031805">
      <w:pPr>
        <w:rPr>
          <w:color w:val="808080"/>
        </w:rPr>
      </w:pPr>
      <w:r>
        <w:rPr>
          <w:color w:val="808080"/>
        </w:rPr>
        <w:t>(Replaces C1-213195)</w:t>
      </w:r>
    </w:p>
    <w:p w14:paraId="19D729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AA2E0" w14:textId="73DB6865" w:rsidR="00031805" w:rsidRDefault="00031805" w:rsidP="00031805">
      <w:pPr>
        <w:rPr>
          <w:rFonts w:ascii="Arial" w:hAnsi="Arial" w:cs="Arial"/>
          <w:b/>
          <w:sz w:val="24"/>
        </w:rPr>
      </w:pPr>
      <w:r>
        <w:rPr>
          <w:rFonts w:ascii="Arial" w:hAnsi="Arial" w:cs="Arial"/>
          <w:b/>
          <w:color w:val="0000FF"/>
          <w:sz w:val="24"/>
        </w:rPr>
        <w:t>C1-213909</w:t>
      </w:r>
      <w:r>
        <w:rPr>
          <w:rFonts w:ascii="Arial" w:hAnsi="Arial" w:cs="Arial"/>
          <w:b/>
          <w:color w:val="0000FF"/>
          <w:sz w:val="24"/>
        </w:rPr>
        <w:tab/>
      </w:r>
      <w:r>
        <w:rPr>
          <w:rFonts w:ascii="Arial" w:hAnsi="Arial" w:cs="Arial"/>
          <w:b/>
          <w:sz w:val="24"/>
        </w:rPr>
        <w:t>Service provisioning procedure based on request-response model</w:t>
      </w:r>
    </w:p>
    <w:p w14:paraId="098799D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EE92D16" w14:textId="77777777" w:rsidR="00031805" w:rsidRDefault="00031805" w:rsidP="00031805">
      <w:pPr>
        <w:rPr>
          <w:color w:val="808080"/>
        </w:rPr>
      </w:pPr>
      <w:r>
        <w:rPr>
          <w:color w:val="808080"/>
        </w:rPr>
        <w:t>(Replaces C1-213197)</w:t>
      </w:r>
    </w:p>
    <w:p w14:paraId="20A9EC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0EC9E" w14:textId="3F13AB21" w:rsidR="00031805" w:rsidRDefault="00031805" w:rsidP="00031805">
      <w:pPr>
        <w:rPr>
          <w:rFonts w:ascii="Arial" w:hAnsi="Arial" w:cs="Arial"/>
          <w:b/>
          <w:sz w:val="24"/>
        </w:rPr>
      </w:pPr>
      <w:r>
        <w:rPr>
          <w:rFonts w:ascii="Arial" w:hAnsi="Arial" w:cs="Arial"/>
          <w:b/>
          <w:color w:val="0000FF"/>
          <w:sz w:val="24"/>
        </w:rPr>
        <w:t>C1-213910</w:t>
      </w:r>
      <w:r>
        <w:rPr>
          <w:rFonts w:ascii="Arial" w:hAnsi="Arial" w:cs="Arial"/>
          <w:b/>
          <w:color w:val="0000FF"/>
          <w:sz w:val="24"/>
        </w:rPr>
        <w:tab/>
      </w:r>
      <w:r>
        <w:rPr>
          <w:rFonts w:ascii="Arial" w:hAnsi="Arial" w:cs="Arial"/>
          <w:b/>
          <w:sz w:val="24"/>
        </w:rPr>
        <w:t>Service provisioning subscription procedure</w:t>
      </w:r>
    </w:p>
    <w:p w14:paraId="0CD85B1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2025D442" w14:textId="77777777" w:rsidR="00031805" w:rsidRDefault="00031805" w:rsidP="00031805">
      <w:pPr>
        <w:rPr>
          <w:color w:val="808080"/>
        </w:rPr>
      </w:pPr>
      <w:r>
        <w:rPr>
          <w:color w:val="808080"/>
        </w:rPr>
        <w:t>(Replaces C1-213198)</w:t>
      </w:r>
    </w:p>
    <w:p w14:paraId="760B9B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98D4B9" w14:textId="0C92F308" w:rsidR="00031805" w:rsidRDefault="00031805" w:rsidP="00031805">
      <w:pPr>
        <w:rPr>
          <w:rFonts w:ascii="Arial" w:hAnsi="Arial" w:cs="Arial"/>
          <w:b/>
          <w:sz w:val="24"/>
        </w:rPr>
      </w:pPr>
      <w:r>
        <w:rPr>
          <w:rFonts w:ascii="Arial" w:hAnsi="Arial" w:cs="Arial"/>
          <w:b/>
          <w:color w:val="0000FF"/>
          <w:sz w:val="24"/>
        </w:rPr>
        <w:t>C1-213911</w:t>
      </w:r>
      <w:r>
        <w:rPr>
          <w:rFonts w:ascii="Arial" w:hAnsi="Arial" w:cs="Arial"/>
          <w:b/>
          <w:color w:val="0000FF"/>
          <w:sz w:val="24"/>
        </w:rPr>
        <w:tab/>
      </w:r>
      <w:r>
        <w:rPr>
          <w:rFonts w:ascii="Arial" w:hAnsi="Arial" w:cs="Arial"/>
          <w:b/>
          <w:sz w:val="24"/>
        </w:rPr>
        <w:t>Service provisioning subscription update procedure</w:t>
      </w:r>
    </w:p>
    <w:p w14:paraId="3A7727B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5E557E6" w14:textId="77777777" w:rsidR="00031805" w:rsidRDefault="00031805" w:rsidP="00031805">
      <w:pPr>
        <w:rPr>
          <w:color w:val="808080"/>
        </w:rPr>
      </w:pPr>
      <w:r>
        <w:rPr>
          <w:color w:val="808080"/>
        </w:rPr>
        <w:t>(Replaces C1-213199)</w:t>
      </w:r>
    </w:p>
    <w:p w14:paraId="393A0C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822955" w14:textId="3F819063" w:rsidR="00031805" w:rsidRDefault="00031805" w:rsidP="00031805">
      <w:pPr>
        <w:rPr>
          <w:rFonts w:ascii="Arial" w:hAnsi="Arial" w:cs="Arial"/>
          <w:b/>
          <w:sz w:val="24"/>
        </w:rPr>
      </w:pPr>
      <w:r>
        <w:rPr>
          <w:rFonts w:ascii="Arial" w:hAnsi="Arial" w:cs="Arial"/>
          <w:b/>
          <w:color w:val="0000FF"/>
          <w:sz w:val="24"/>
        </w:rPr>
        <w:t>C1-213913</w:t>
      </w:r>
      <w:r>
        <w:rPr>
          <w:rFonts w:ascii="Arial" w:hAnsi="Arial" w:cs="Arial"/>
          <w:b/>
          <w:color w:val="0000FF"/>
          <w:sz w:val="24"/>
        </w:rPr>
        <w:tab/>
      </w:r>
      <w:r>
        <w:rPr>
          <w:rFonts w:ascii="Arial" w:hAnsi="Arial" w:cs="Arial"/>
          <w:b/>
          <w:sz w:val="24"/>
        </w:rPr>
        <w:t>Service provisioning unsubscribe procedure</w:t>
      </w:r>
    </w:p>
    <w:p w14:paraId="08D37BA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CAC704C" w14:textId="77777777" w:rsidR="00031805" w:rsidRDefault="00031805" w:rsidP="00031805">
      <w:pPr>
        <w:rPr>
          <w:color w:val="808080"/>
        </w:rPr>
      </w:pPr>
      <w:r>
        <w:rPr>
          <w:color w:val="808080"/>
        </w:rPr>
        <w:lastRenderedPageBreak/>
        <w:t>(Replaces C1-213200)</w:t>
      </w:r>
    </w:p>
    <w:p w14:paraId="0637D9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D03A0" w14:textId="3B611EB1" w:rsidR="00031805" w:rsidRDefault="00031805" w:rsidP="00031805">
      <w:pPr>
        <w:rPr>
          <w:rFonts w:ascii="Arial" w:hAnsi="Arial" w:cs="Arial"/>
          <w:b/>
          <w:sz w:val="24"/>
        </w:rPr>
      </w:pPr>
      <w:r>
        <w:rPr>
          <w:rFonts w:ascii="Arial" w:hAnsi="Arial" w:cs="Arial"/>
          <w:b/>
          <w:color w:val="0000FF"/>
          <w:sz w:val="24"/>
        </w:rPr>
        <w:t>C1-213914</w:t>
      </w:r>
      <w:r>
        <w:rPr>
          <w:rFonts w:ascii="Arial" w:hAnsi="Arial" w:cs="Arial"/>
          <w:b/>
          <w:color w:val="0000FF"/>
          <w:sz w:val="24"/>
        </w:rPr>
        <w:tab/>
      </w:r>
      <w:r>
        <w:rPr>
          <w:rFonts w:ascii="Arial" w:hAnsi="Arial" w:cs="Arial"/>
          <w:b/>
          <w:sz w:val="24"/>
        </w:rPr>
        <w:t>Service provisioning notification procedure</w:t>
      </w:r>
    </w:p>
    <w:p w14:paraId="044D7A6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AE4BB96" w14:textId="77777777" w:rsidR="00031805" w:rsidRDefault="00031805" w:rsidP="00031805">
      <w:pPr>
        <w:rPr>
          <w:color w:val="808080"/>
        </w:rPr>
      </w:pPr>
      <w:r>
        <w:rPr>
          <w:color w:val="808080"/>
        </w:rPr>
        <w:t>(Replaces C1-213201)</w:t>
      </w:r>
    </w:p>
    <w:p w14:paraId="1496F4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4FE8B" w14:textId="77777777" w:rsidR="00031805" w:rsidRDefault="00031805" w:rsidP="00031805">
      <w:pPr>
        <w:pStyle w:val="Heading4"/>
      </w:pPr>
      <w:bookmarkStart w:id="122" w:name="_Toc73893533"/>
      <w:r>
        <w:t>17.2.17</w:t>
      </w:r>
      <w:r>
        <w:tab/>
        <w:t>ID_UAS</w:t>
      </w:r>
      <w:bookmarkEnd w:id="122"/>
    </w:p>
    <w:p w14:paraId="17E350C8" w14:textId="5CC4EBCE" w:rsidR="00031805" w:rsidRDefault="00031805" w:rsidP="00031805">
      <w:pPr>
        <w:rPr>
          <w:rFonts w:ascii="Arial" w:hAnsi="Arial" w:cs="Arial"/>
          <w:b/>
          <w:sz w:val="24"/>
        </w:rPr>
      </w:pPr>
      <w:r>
        <w:rPr>
          <w:rFonts w:ascii="Arial" w:hAnsi="Arial" w:cs="Arial"/>
          <w:b/>
          <w:color w:val="0000FF"/>
          <w:sz w:val="24"/>
        </w:rPr>
        <w:t>C1-213049</w:t>
      </w:r>
      <w:r>
        <w:rPr>
          <w:rFonts w:ascii="Arial" w:hAnsi="Arial" w:cs="Arial"/>
          <w:b/>
          <w:color w:val="0000FF"/>
          <w:sz w:val="24"/>
        </w:rPr>
        <w:tab/>
      </w:r>
      <w:r>
        <w:rPr>
          <w:rFonts w:ascii="Arial" w:hAnsi="Arial" w:cs="Arial"/>
          <w:b/>
          <w:sz w:val="24"/>
        </w:rPr>
        <w:t>DP on generic IE for UUAA-SM and UUAA-MM</w:t>
      </w:r>
    </w:p>
    <w:p w14:paraId="4B39938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02FC34C6" w14:textId="77777777" w:rsidR="00031805" w:rsidRDefault="00031805" w:rsidP="00031805">
      <w:pPr>
        <w:rPr>
          <w:rFonts w:ascii="Arial" w:hAnsi="Arial" w:cs="Arial"/>
          <w:b/>
        </w:rPr>
      </w:pPr>
      <w:r>
        <w:rPr>
          <w:rFonts w:ascii="Arial" w:hAnsi="Arial" w:cs="Arial"/>
          <w:b/>
        </w:rPr>
        <w:t xml:space="preserve">Abstract: </w:t>
      </w:r>
    </w:p>
    <w:p w14:paraId="170720DC" w14:textId="77777777" w:rsidR="00031805" w:rsidRDefault="00031805" w:rsidP="00031805">
      <w:r>
        <w:t>To define generic DN-AA container</w:t>
      </w:r>
    </w:p>
    <w:p w14:paraId="5391BA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71B33" w14:textId="2A23E764" w:rsidR="00031805" w:rsidRDefault="00031805" w:rsidP="00031805">
      <w:pPr>
        <w:rPr>
          <w:rFonts w:ascii="Arial" w:hAnsi="Arial" w:cs="Arial"/>
          <w:b/>
          <w:sz w:val="24"/>
        </w:rPr>
      </w:pPr>
      <w:r>
        <w:rPr>
          <w:rFonts w:ascii="Arial" w:hAnsi="Arial" w:cs="Arial"/>
          <w:b/>
          <w:color w:val="0000FF"/>
          <w:sz w:val="24"/>
        </w:rPr>
        <w:t>C1-213050</w:t>
      </w:r>
      <w:r>
        <w:rPr>
          <w:rFonts w:ascii="Arial" w:hAnsi="Arial" w:cs="Arial"/>
          <w:b/>
          <w:color w:val="0000FF"/>
          <w:sz w:val="24"/>
        </w:rPr>
        <w:tab/>
      </w:r>
      <w:r>
        <w:rPr>
          <w:rFonts w:ascii="Arial" w:hAnsi="Arial" w:cs="Arial"/>
          <w:b/>
          <w:sz w:val="24"/>
        </w:rPr>
        <w:t>DP on enabling multiple round-trip of authentication/authorization payload</w:t>
      </w:r>
    </w:p>
    <w:p w14:paraId="4F3E086D"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w:t>
      </w:r>
    </w:p>
    <w:p w14:paraId="45D50F48" w14:textId="77777777" w:rsidR="00031805" w:rsidRDefault="00031805" w:rsidP="00031805">
      <w:pPr>
        <w:rPr>
          <w:rFonts w:ascii="Arial" w:hAnsi="Arial" w:cs="Arial"/>
          <w:b/>
        </w:rPr>
      </w:pPr>
      <w:r>
        <w:rPr>
          <w:rFonts w:ascii="Arial" w:hAnsi="Arial" w:cs="Arial"/>
          <w:b/>
        </w:rPr>
        <w:t xml:space="preserve">Abstract: </w:t>
      </w:r>
    </w:p>
    <w:p w14:paraId="45FDEA51" w14:textId="77777777" w:rsidR="00031805" w:rsidRDefault="00031805" w:rsidP="00031805">
      <w:r>
        <w:t>To endorse the way forward for AA payload transport</w:t>
      </w:r>
    </w:p>
    <w:p w14:paraId="007432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0C0CB" w14:textId="12CD13BB" w:rsidR="00031805" w:rsidRDefault="00031805" w:rsidP="00031805">
      <w:pPr>
        <w:rPr>
          <w:rFonts w:ascii="Arial" w:hAnsi="Arial" w:cs="Arial"/>
          <w:b/>
          <w:sz w:val="24"/>
        </w:rPr>
      </w:pPr>
      <w:r>
        <w:rPr>
          <w:rFonts w:ascii="Arial" w:hAnsi="Arial" w:cs="Arial"/>
          <w:b/>
          <w:color w:val="0000FF"/>
          <w:sz w:val="24"/>
        </w:rPr>
        <w:t>C1-213051</w:t>
      </w:r>
      <w:r>
        <w:rPr>
          <w:rFonts w:ascii="Arial" w:hAnsi="Arial" w:cs="Arial"/>
          <w:b/>
          <w:color w:val="0000FF"/>
          <w:sz w:val="24"/>
        </w:rPr>
        <w:tab/>
      </w:r>
      <w:r>
        <w:rPr>
          <w:rFonts w:ascii="Arial" w:hAnsi="Arial" w:cs="Arial"/>
          <w:b/>
          <w:sz w:val="24"/>
        </w:rPr>
        <w:t>Update of registration procedure</w:t>
      </w:r>
    </w:p>
    <w:p w14:paraId="558DD7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CR-3138  rev 2 Cat: B (Rel-17)</w:t>
      </w:r>
      <w:r>
        <w:rPr>
          <w:i/>
        </w:rPr>
        <w:br/>
      </w:r>
      <w:r>
        <w:rPr>
          <w:i/>
        </w:rPr>
        <w:br/>
      </w:r>
      <w:r>
        <w:rPr>
          <w:i/>
        </w:rPr>
        <w:tab/>
      </w:r>
      <w:r>
        <w:rPr>
          <w:i/>
        </w:rPr>
        <w:tab/>
      </w:r>
      <w:r>
        <w:rPr>
          <w:i/>
        </w:rPr>
        <w:tab/>
      </w:r>
      <w:r>
        <w:rPr>
          <w:i/>
        </w:rPr>
        <w:tab/>
      </w:r>
      <w:r>
        <w:rPr>
          <w:i/>
        </w:rPr>
        <w:tab/>
        <w:t>Source: Qualcomm</w:t>
      </w:r>
    </w:p>
    <w:p w14:paraId="20362FDB" w14:textId="77777777" w:rsidR="00031805" w:rsidRDefault="00031805" w:rsidP="00031805">
      <w:pPr>
        <w:rPr>
          <w:color w:val="808080"/>
        </w:rPr>
      </w:pPr>
      <w:r>
        <w:rPr>
          <w:color w:val="808080"/>
        </w:rPr>
        <w:t>(Replaces C1-212467)</w:t>
      </w:r>
    </w:p>
    <w:p w14:paraId="1D8709E9" w14:textId="77777777" w:rsidR="00031805" w:rsidRDefault="00031805" w:rsidP="00031805">
      <w:pPr>
        <w:rPr>
          <w:rFonts w:ascii="Arial" w:hAnsi="Arial" w:cs="Arial"/>
          <w:b/>
        </w:rPr>
      </w:pPr>
      <w:r>
        <w:rPr>
          <w:rFonts w:ascii="Arial" w:hAnsi="Arial" w:cs="Arial"/>
          <w:b/>
        </w:rPr>
        <w:t xml:space="preserve">Abstract: </w:t>
      </w:r>
    </w:p>
    <w:p w14:paraId="28066533" w14:textId="77777777" w:rsidR="00031805" w:rsidRDefault="00031805" w:rsidP="00031805">
      <w:r>
        <w:t>revise further to make terminology aligned</w:t>
      </w:r>
    </w:p>
    <w:p w14:paraId="2881DA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C1-213810</w:t>
      </w:r>
      <w:r>
        <w:rPr>
          <w:color w:val="993300"/>
          <w:u w:val="single"/>
        </w:rPr>
        <w:t>.</w:t>
      </w:r>
    </w:p>
    <w:p w14:paraId="607AADD2" w14:textId="30E5C1AB" w:rsidR="00031805" w:rsidRDefault="00031805" w:rsidP="00031805">
      <w:pPr>
        <w:rPr>
          <w:rFonts w:ascii="Arial" w:hAnsi="Arial" w:cs="Arial"/>
          <w:b/>
          <w:sz w:val="24"/>
        </w:rPr>
      </w:pPr>
      <w:r>
        <w:rPr>
          <w:rFonts w:ascii="Arial" w:hAnsi="Arial" w:cs="Arial"/>
          <w:b/>
          <w:color w:val="0000FF"/>
          <w:sz w:val="24"/>
        </w:rPr>
        <w:t>C1-213052</w:t>
      </w:r>
      <w:r>
        <w:rPr>
          <w:rFonts w:ascii="Arial" w:hAnsi="Arial" w:cs="Arial"/>
          <w:b/>
          <w:color w:val="0000FF"/>
          <w:sz w:val="24"/>
        </w:rPr>
        <w:tab/>
      </w:r>
      <w:r>
        <w:rPr>
          <w:rFonts w:ascii="Arial" w:hAnsi="Arial" w:cs="Arial"/>
          <w:b/>
          <w:sz w:val="24"/>
        </w:rPr>
        <w:t>workplan for ID_UAS</w:t>
      </w:r>
    </w:p>
    <w:p w14:paraId="4C542BA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2B1A492B" w14:textId="77777777" w:rsidR="00031805" w:rsidRDefault="00031805" w:rsidP="00031805">
      <w:pPr>
        <w:rPr>
          <w:rFonts w:ascii="Arial" w:hAnsi="Arial" w:cs="Arial"/>
          <w:b/>
        </w:rPr>
      </w:pPr>
      <w:r>
        <w:rPr>
          <w:rFonts w:ascii="Arial" w:hAnsi="Arial" w:cs="Arial"/>
          <w:b/>
        </w:rPr>
        <w:t xml:space="preserve">Abstract: </w:t>
      </w:r>
    </w:p>
    <w:p w14:paraId="01ABF47F" w14:textId="77777777" w:rsidR="00031805" w:rsidRDefault="00031805" w:rsidP="00031805">
      <w:r>
        <w:t>updated work plan after #129e</w:t>
      </w:r>
    </w:p>
    <w:p w14:paraId="75EA95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395FC" w14:textId="52F23E47" w:rsidR="00031805" w:rsidRDefault="00031805" w:rsidP="00031805">
      <w:pPr>
        <w:rPr>
          <w:rFonts w:ascii="Arial" w:hAnsi="Arial" w:cs="Arial"/>
          <w:b/>
          <w:sz w:val="24"/>
        </w:rPr>
      </w:pPr>
      <w:r>
        <w:rPr>
          <w:rFonts w:ascii="Arial" w:hAnsi="Arial" w:cs="Arial"/>
          <w:b/>
          <w:color w:val="0000FF"/>
          <w:sz w:val="24"/>
        </w:rPr>
        <w:lastRenderedPageBreak/>
        <w:t>C1-213101</w:t>
      </w:r>
      <w:r>
        <w:rPr>
          <w:rFonts w:ascii="Arial" w:hAnsi="Arial" w:cs="Arial"/>
          <w:b/>
          <w:color w:val="0000FF"/>
          <w:sz w:val="24"/>
        </w:rPr>
        <w:tab/>
      </w:r>
      <w:r>
        <w:rPr>
          <w:rFonts w:ascii="Arial" w:hAnsi="Arial" w:cs="Arial"/>
          <w:b/>
          <w:sz w:val="24"/>
        </w:rPr>
        <w:t>Definition of UAV for purpose of UE NAS</w:t>
      </w:r>
    </w:p>
    <w:p w14:paraId="170390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CR-3218  rev  Cat: B (Rel-17)</w:t>
      </w:r>
      <w:r>
        <w:rPr>
          <w:i/>
        </w:rPr>
        <w:br/>
      </w:r>
      <w:r>
        <w:rPr>
          <w:i/>
        </w:rPr>
        <w:br/>
      </w:r>
      <w:r>
        <w:rPr>
          <w:i/>
        </w:rPr>
        <w:tab/>
      </w:r>
      <w:r>
        <w:rPr>
          <w:i/>
        </w:rPr>
        <w:tab/>
      </w:r>
      <w:r>
        <w:rPr>
          <w:i/>
        </w:rPr>
        <w:tab/>
      </w:r>
      <w:r>
        <w:rPr>
          <w:i/>
        </w:rPr>
        <w:tab/>
      </w:r>
      <w:r>
        <w:rPr>
          <w:i/>
        </w:rPr>
        <w:tab/>
        <w:t>Source: OPPO / Chen</w:t>
      </w:r>
    </w:p>
    <w:p w14:paraId="13F59D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C1-213685</w:t>
      </w:r>
      <w:r>
        <w:rPr>
          <w:color w:val="993300"/>
          <w:u w:val="single"/>
        </w:rPr>
        <w:t>.</w:t>
      </w:r>
    </w:p>
    <w:p w14:paraId="324BFED6" w14:textId="2CB7A982" w:rsidR="00031805" w:rsidRDefault="00031805" w:rsidP="00031805">
      <w:pPr>
        <w:rPr>
          <w:rFonts w:ascii="Arial" w:hAnsi="Arial" w:cs="Arial"/>
          <w:b/>
          <w:sz w:val="24"/>
        </w:rPr>
      </w:pPr>
      <w:r>
        <w:rPr>
          <w:rFonts w:ascii="Arial" w:hAnsi="Arial" w:cs="Arial"/>
          <w:b/>
          <w:color w:val="0000FF"/>
          <w:sz w:val="24"/>
        </w:rPr>
        <w:t>C1-213102</w:t>
      </w:r>
      <w:r>
        <w:rPr>
          <w:rFonts w:ascii="Arial" w:hAnsi="Arial" w:cs="Arial"/>
          <w:b/>
          <w:color w:val="0000FF"/>
          <w:sz w:val="24"/>
        </w:rPr>
        <w:tab/>
      </w:r>
      <w:r>
        <w:rPr>
          <w:rFonts w:ascii="Arial" w:hAnsi="Arial" w:cs="Arial"/>
          <w:b/>
          <w:sz w:val="24"/>
        </w:rPr>
        <w:t>Encoding of secondary API-based DN-AA</w:t>
      </w:r>
    </w:p>
    <w:p w14:paraId="05211D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CR-3103  rev 2 Cat: B (Rel-17)</w:t>
      </w:r>
      <w:r>
        <w:rPr>
          <w:i/>
        </w:rPr>
        <w:br/>
      </w:r>
      <w:r>
        <w:rPr>
          <w:i/>
        </w:rPr>
        <w:br/>
      </w:r>
      <w:r>
        <w:rPr>
          <w:i/>
        </w:rPr>
        <w:tab/>
      </w:r>
      <w:r>
        <w:rPr>
          <w:i/>
        </w:rPr>
        <w:tab/>
      </w:r>
      <w:r>
        <w:rPr>
          <w:i/>
        </w:rPr>
        <w:tab/>
      </w:r>
      <w:r>
        <w:rPr>
          <w:i/>
        </w:rPr>
        <w:tab/>
      </w:r>
      <w:r>
        <w:rPr>
          <w:i/>
        </w:rPr>
        <w:tab/>
        <w:t>Source: OPPO, Nokia, Nokia Shanghai Bell, Qualcomm Incorporated, Samsung, Interdigital / Chen</w:t>
      </w:r>
    </w:p>
    <w:p w14:paraId="3F920764" w14:textId="77777777" w:rsidR="00031805" w:rsidRDefault="00031805" w:rsidP="00031805">
      <w:pPr>
        <w:rPr>
          <w:color w:val="808080"/>
        </w:rPr>
      </w:pPr>
      <w:r>
        <w:rPr>
          <w:color w:val="808080"/>
        </w:rPr>
        <w:t>(Replaces C1-212497)</w:t>
      </w:r>
    </w:p>
    <w:p w14:paraId="1D3363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C1-213686</w:t>
      </w:r>
      <w:r>
        <w:rPr>
          <w:color w:val="993300"/>
          <w:u w:val="single"/>
        </w:rPr>
        <w:t>.</w:t>
      </w:r>
    </w:p>
    <w:p w14:paraId="1CEE9DF8" w14:textId="796954BB" w:rsidR="00031805" w:rsidRDefault="00031805" w:rsidP="00031805">
      <w:pPr>
        <w:rPr>
          <w:rFonts w:ascii="Arial" w:hAnsi="Arial" w:cs="Arial"/>
          <w:b/>
          <w:sz w:val="24"/>
        </w:rPr>
      </w:pPr>
      <w:r>
        <w:rPr>
          <w:rFonts w:ascii="Arial" w:hAnsi="Arial" w:cs="Arial"/>
          <w:b/>
          <w:color w:val="0000FF"/>
          <w:sz w:val="24"/>
        </w:rPr>
        <w:t>C1-213142</w:t>
      </w:r>
      <w:r>
        <w:rPr>
          <w:rFonts w:ascii="Arial" w:hAnsi="Arial" w:cs="Arial"/>
          <w:b/>
          <w:color w:val="0000FF"/>
          <w:sz w:val="24"/>
        </w:rPr>
        <w:tab/>
      </w:r>
      <w:r>
        <w:rPr>
          <w:rFonts w:ascii="Arial" w:hAnsi="Arial" w:cs="Arial"/>
          <w:b/>
          <w:sz w:val="24"/>
        </w:rPr>
        <w:t>C2 pairing authorization at PDU session establishment</w:t>
      </w:r>
    </w:p>
    <w:p w14:paraId="7394E4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CR-3098  rev 3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6FF48F91" w14:textId="77777777" w:rsidR="00031805" w:rsidRDefault="00031805" w:rsidP="00031805">
      <w:pPr>
        <w:rPr>
          <w:color w:val="808080"/>
        </w:rPr>
      </w:pPr>
      <w:r>
        <w:rPr>
          <w:color w:val="808080"/>
        </w:rPr>
        <w:t>(Replaces C1-212536)</w:t>
      </w:r>
    </w:p>
    <w:p w14:paraId="1D15F3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C1-213774</w:t>
      </w:r>
      <w:r>
        <w:rPr>
          <w:color w:val="993300"/>
          <w:u w:val="single"/>
        </w:rPr>
        <w:t>.</w:t>
      </w:r>
    </w:p>
    <w:p w14:paraId="58E48BEF" w14:textId="119C282B" w:rsidR="00031805" w:rsidRDefault="00031805" w:rsidP="00031805">
      <w:pPr>
        <w:rPr>
          <w:rFonts w:ascii="Arial" w:hAnsi="Arial" w:cs="Arial"/>
          <w:b/>
          <w:sz w:val="24"/>
        </w:rPr>
      </w:pPr>
      <w:r>
        <w:rPr>
          <w:rFonts w:ascii="Arial" w:hAnsi="Arial" w:cs="Arial"/>
          <w:b/>
          <w:color w:val="0000FF"/>
          <w:sz w:val="24"/>
        </w:rPr>
        <w:t>C1-213213</w:t>
      </w:r>
      <w:r>
        <w:rPr>
          <w:rFonts w:ascii="Arial" w:hAnsi="Arial" w:cs="Arial"/>
          <w:b/>
          <w:color w:val="0000FF"/>
          <w:sz w:val="24"/>
        </w:rPr>
        <w:tab/>
      </w:r>
      <w:r>
        <w:rPr>
          <w:rFonts w:ascii="Arial" w:hAnsi="Arial" w:cs="Arial"/>
          <w:b/>
          <w:sz w:val="24"/>
        </w:rPr>
        <w:t>UE Configuration Update procedure update for UUAA</w:t>
      </w:r>
    </w:p>
    <w:p w14:paraId="1A5F35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CR-3244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Qualcomm</w:t>
      </w:r>
    </w:p>
    <w:p w14:paraId="705E05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C1-213766</w:t>
      </w:r>
      <w:r>
        <w:rPr>
          <w:color w:val="993300"/>
          <w:u w:val="single"/>
        </w:rPr>
        <w:t>.</w:t>
      </w:r>
    </w:p>
    <w:p w14:paraId="2EBDAE13" w14:textId="054ADBF1" w:rsidR="00031805" w:rsidRDefault="00031805" w:rsidP="00031805">
      <w:pPr>
        <w:rPr>
          <w:rFonts w:ascii="Arial" w:hAnsi="Arial" w:cs="Arial"/>
          <w:b/>
          <w:sz w:val="24"/>
        </w:rPr>
      </w:pPr>
      <w:r>
        <w:rPr>
          <w:rFonts w:ascii="Arial" w:hAnsi="Arial" w:cs="Arial"/>
          <w:b/>
          <w:color w:val="0000FF"/>
          <w:sz w:val="24"/>
        </w:rPr>
        <w:t>C1-213215</w:t>
      </w:r>
      <w:r>
        <w:rPr>
          <w:rFonts w:ascii="Arial" w:hAnsi="Arial" w:cs="Arial"/>
          <w:b/>
          <w:color w:val="0000FF"/>
          <w:sz w:val="24"/>
        </w:rPr>
        <w:tab/>
      </w:r>
      <w:r>
        <w:rPr>
          <w:rFonts w:ascii="Arial" w:hAnsi="Arial" w:cs="Arial"/>
          <w:b/>
          <w:sz w:val="24"/>
        </w:rPr>
        <w:t>C2 pairing authorization at PDU session modification</w:t>
      </w:r>
    </w:p>
    <w:p w14:paraId="3CB435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CR-3099  rev 3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D7DB0C" w14:textId="77777777" w:rsidR="00031805" w:rsidRDefault="00031805" w:rsidP="00031805">
      <w:pPr>
        <w:rPr>
          <w:color w:val="808080"/>
        </w:rPr>
      </w:pPr>
      <w:r>
        <w:rPr>
          <w:color w:val="808080"/>
        </w:rPr>
        <w:t>(Replaces C1-212529)</w:t>
      </w:r>
    </w:p>
    <w:p w14:paraId="0E9960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C1-213775</w:t>
      </w:r>
      <w:r>
        <w:rPr>
          <w:color w:val="993300"/>
          <w:u w:val="single"/>
        </w:rPr>
        <w:t>.</w:t>
      </w:r>
    </w:p>
    <w:p w14:paraId="23E470AA" w14:textId="61F13E9A" w:rsidR="00031805" w:rsidRDefault="00031805" w:rsidP="00031805">
      <w:pPr>
        <w:rPr>
          <w:rFonts w:ascii="Arial" w:hAnsi="Arial" w:cs="Arial"/>
          <w:b/>
          <w:sz w:val="24"/>
        </w:rPr>
      </w:pPr>
      <w:r>
        <w:rPr>
          <w:rFonts w:ascii="Arial" w:hAnsi="Arial" w:cs="Arial"/>
          <w:b/>
          <w:color w:val="0000FF"/>
          <w:sz w:val="24"/>
        </w:rPr>
        <w:t>C1-213221</w:t>
      </w:r>
      <w:r>
        <w:rPr>
          <w:rFonts w:ascii="Arial" w:hAnsi="Arial" w:cs="Arial"/>
          <w:b/>
          <w:color w:val="0000FF"/>
          <w:sz w:val="24"/>
        </w:rPr>
        <w:tab/>
      </w:r>
      <w:r>
        <w:rPr>
          <w:rFonts w:ascii="Arial" w:hAnsi="Arial" w:cs="Arial"/>
          <w:b/>
          <w:sz w:val="24"/>
        </w:rPr>
        <w:t>C2 pairing authorization at bearer resource modification</w:t>
      </w:r>
    </w:p>
    <w:p w14:paraId="639B99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CR-3532  rev  Cat: B (Rel-17)</w:t>
      </w:r>
      <w:r>
        <w:rPr>
          <w:i/>
        </w:rPr>
        <w:br/>
      </w:r>
      <w:r>
        <w:rPr>
          <w:i/>
        </w:rPr>
        <w:br/>
      </w:r>
      <w:r>
        <w:rPr>
          <w:i/>
        </w:rPr>
        <w:tab/>
      </w:r>
      <w:r>
        <w:rPr>
          <w:i/>
        </w:rPr>
        <w:tab/>
      </w:r>
      <w:r>
        <w:rPr>
          <w:i/>
        </w:rPr>
        <w:tab/>
      </w:r>
      <w:r>
        <w:rPr>
          <w:i/>
        </w:rPr>
        <w:tab/>
      </w:r>
      <w:r>
        <w:rPr>
          <w:i/>
        </w:rPr>
        <w:tab/>
        <w:t>Source: Lenovo, Motorola Mobility</w:t>
      </w:r>
    </w:p>
    <w:p w14:paraId="364746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C1-213814</w:t>
      </w:r>
      <w:r>
        <w:rPr>
          <w:color w:val="993300"/>
          <w:u w:val="single"/>
        </w:rPr>
        <w:t>.</w:t>
      </w:r>
    </w:p>
    <w:p w14:paraId="7EFB756E" w14:textId="1ACBA049" w:rsidR="00031805" w:rsidRDefault="00031805" w:rsidP="00031805">
      <w:pPr>
        <w:rPr>
          <w:rFonts w:ascii="Arial" w:hAnsi="Arial" w:cs="Arial"/>
          <w:b/>
          <w:sz w:val="24"/>
        </w:rPr>
      </w:pPr>
      <w:r>
        <w:rPr>
          <w:rFonts w:ascii="Arial" w:hAnsi="Arial" w:cs="Arial"/>
          <w:b/>
          <w:color w:val="0000FF"/>
          <w:sz w:val="24"/>
        </w:rPr>
        <w:t>C1-213222</w:t>
      </w:r>
      <w:r>
        <w:rPr>
          <w:rFonts w:ascii="Arial" w:hAnsi="Arial" w:cs="Arial"/>
          <w:b/>
          <w:color w:val="0000FF"/>
          <w:sz w:val="24"/>
        </w:rPr>
        <w:tab/>
      </w:r>
      <w:r>
        <w:rPr>
          <w:rFonts w:ascii="Arial" w:hAnsi="Arial" w:cs="Arial"/>
          <w:b/>
          <w:sz w:val="24"/>
        </w:rPr>
        <w:t>C2 pairing authorization at PDN connectivity</w:t>
      </w:r>
    </w:p>
    <w:p w14:paraId="177872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CR-3533  rev  Cat: B (Rel-17)</w:t>
      </w:r>
      <w:r>
        <w:rPr>
          <w:i/>
        </w:rPr>
        <w:br/>
      </w:r>
      <w:r>
        <w:rPr>
          <w:i/>
        </w:rPr>
        <w:lastRenderedPageBreak/>
        <w:br/>
      </w:r>
      <w:r>
        <w:rPr>
          <w:i/>
        </w:rPr>
        <w:tab/>
      </w:r>
      <w:r>
        <w:rPr>
          <w:i/>
        </w:rPr>
        <w:tab/>
      </w:r>
      <w:r>
        <w:rPr>
          <w:i/>
        </w:rPr>
        <w:tab/>
      </w:r>
      <w:r>
        <w:rPr>
          <w:i/>
        </w:rPr>
        <w:tab/>
      </w:r>
      <w:r>
        <w:rPr>
          <w:i/>
        </w:rPr>
        <w:tab/>
        <w:t>Source: Lenovo, Motorola Mobility</w:t>
      </w:r>
    </w:p>
    <w:p w14:paraId="5E3333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C1-213815</w:t>
      </w:r>
      <w:r>
        <w:rPr>
          <w:color w:val="993300"/>
          <w:u w:val="single"/>
        </w:rPr>
        <w:t>.</w:t>
      </w:r>
    </w:p>
    <w:p w14:paraId="10D0C4BF" w14:textId="51B76E9D" w:rsidR="00031805" w:rsidRDefault="00031805" w:rsidP="00031805">
      <w:pPr>
        <w:rPr>
          <w:rFonts w:ascii="Arial" w:hAnsi="Arial" w:cs="Arial"/>
          <w:b/>
          <w:sz w:val="24"/>
        </w:rPr>
      </w:pPr>
      <w:r>
        <w:rPr>
          <w:rFonts w:ascii="Arial" w:hAnsi="Arial" w:cs="Arial"/>
          <w:b/>
          <w:color w:val="0000FF"/>
          <w:sz w:val="24"/>
        </w:rPr>
        <w:t>C1-213223</w:t>
      </w:r>
      <w:r>
        <w:rPr>
          <w:rFonts w:ascii="Arial" w:hAnsi="Arial" w:cs="Arial"/>
          <w:b/>
          <w:color w:val="0000FF"/>
          <w:sz w:val="24"/>
        </w:rPr>
        <w:tab/>
      </w:r>
      <w:r>
        <w:rPr>
          <w:rFonts w:ascii="Arial" w:hAnsi="Arial" w:cs="Arial"/>
          <w:b/>
          <w:sz w:val="24"/>
        </w:rPr>
        <w:t>C2 pairing authorization at PDU session establishment</w:t>
      </w:r>
    </w:p>
    <w:p w14:paraId="6116648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CR-3250  rev  Cat: B (Rel-17)</w:t>
      </w:r>
      <w:r>
        <w:rPr>
          <w:i/>
        </w:rPr>
        <w:br/>
      </w:r>
      <w:r>
        <w:rPr>
          <w:i/>
        </w:rPr>
        <w:br/>
      </w:r>
      <w:r>
        <w:rPr>
          <w:i/>
        </w:rPr>
        <w:tab/>
      </w:r>
      <w:r>
        <w:rPr>
          <w:i/>
        </w:rPr>
        <w:tab/>
      </w:r>
      <w:r>
        <w:rPr>
          <w:i/>
        </w:rPr>
        <w:tab/>
      </w:r>
      <w:r>
        <w:rPr>
          <w:i/>
        </w:rPr>
        <w:tab/>
      </w:r>
      <w:r>
        <w:rPr>
          <w:i/>
        </w:rPr>
        <w:tab/>
        <w:t>Source: Lenovo, Motorola Mobility</w:t>
      </w:r>
    </w:p>
    <w:p w14:paraId="67C4DB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C1-213816</w:t>
      </w:r>
      <w:r>
        <w:rPr>
          <w:color w:val="993300"/>
          <w:u w:val="single"/>
        </w:rPr>
        <w:t>.</w:t>
      </w:r>
    </w:p>
    <w:p w14:paraId="051B5E25" w14:textId="5047F7F1" w:rsidR="00031805" w:rsidRDefault="00031805" w:rsidP="00031805">
      <w:pPr>
        <w:rPr>
          <w:rFonts w:ascii="Arial" w:hAnsi="Arial" w:cs="Arial"/>
          <w:b/>
          <w:sz w:val="24"/>
        </w:rPr>
      </w:pPr>
      <w:r>
        <w:rPr>
          <w:rFonts w:ascii="Arial" w:hAnsi="Arial" w:cs="Arial"/>
          <w:b/>
          <w:color w:val="0000FF"/>
          <w:sz w:val="24"/>
        </w:rPr>
        <w:t>C1-213224</w:t>
      </w:r>
      <w:r>
        <w:rPr>
          <w:rFonts w:ascii="Arial" w:hAnsi="Arial" w:cs="Arial"/>
          <w:b/>
          <w:color w:val="0000FF"/>
          <w:sz w:val="24"/>
        </w:rPr>
        <w:tab/>
      </w:r>
      <w:r>
        <w:rPr>
          <w:rFonts w:ascii="Arial" w:hAnsi="Arial" w:cs="Arial"/>
          <w:b/>
          <w:sz w:val="24"/>
        </w:rPr>
        <w:t>C2 pairing authorization at PDU session modification</w:t>
      </w:r>
    </w:p>
    <w:p w14:paraId="7864409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CR-3251  rev  Cat: B (Rel-17)</w:t>
      </w:r>
      <w:r>
        <w:rPr>
          <w:i/>
        </w:rPr>
        <w:br/>
      </w:r>
      <w:r>
        <w:rPr>
          <w:i/>
        </w:rPr>
        <w:br/>
      </w:r>
      <w:r>
        <w:rPr>
          <w:i/>
        </w:rPr>
        <w:tab/>
      </w:r>
      <w:r>
        <w:rPr>
          <w:i/>
        </w:rPr>
        <w:tab/>
      </w:r>
      <w:r>
        <w:rPr>
          <w:i/>
        </w:rPr>
        <w:tab/>
      </w:r>
      <w:r>
        <w:rPr>
          <w:i/>
        </w:rPr>
        <w:tab/>
      </w:r>
      <w:r>
        <w:rPr>
          <w:i/>
        </w:rPr>
        <w:tab/>
        <w:t>Source: Lenovo, Motorola Mobility</w:t>
      </w:r>
    </w:p>
    <w:p w14:paraId="2862CF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C1-213818</w:t>
      </w:r>
      <w:r>
        <w:rPr>
          <w:color w:val="993300"/>
          <w:u w:val="single"/>
        </w:rPr>
        <w:t>.</w:t>
      </w:r>
    </w:p>
    <w:p w14:paraId="73FFC8B7" w14:textId="7BB260D3" w:rsidR="00031805" w:rsidRDefault="00031805" w:rsidP="00031805">
      <w:pPr>
        <w:rPr>
          <w:rFonts w:ascii="Arial" w:hAnsi="Arial" w:cs="Arial"/>
          <w:b/>
          <w:sz w:val="24"/>
        </w:rPr>
      </w:pPr>
      <w:r>
        <w:rPr>
          <w:rFonts w:ascii="Arial" w:hAnsi="Arial" w:cs="Arial"/>
          <w:b/>
          <w:color w:val="0000FF"/>
          <w:sz w:val="24"/>
        </w:rPr>
        <w:t>C1-213236</w:t>
      </w:r>
      <w:r>
        <w:rPr>
          <w:rFonts w:ascii="Arial" w:hAnsi="Arial" w:cs="Arial"/>
          <w:b/>
          <w:color w:val="0000FF"/>
          <w:sz w:val="24"/>
        </w:rPr>
        <w:tab/>
      </w:r>
      <w:r>
        <w:rPr>
          <w:rFonts w:ascii="Arial" w:hAnsi="Arial" w:cs="Arial"/>
          <w:b/>
          <w:sz w:val="24"/>
        </w:rPr>
        <w:t>PCO for UAV</w:t>
      </w:r>
    </w:p>
    <w:p w14:paraId="0A9C87E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CR-3266  rev  Cat: B (Rel-17)</w:t>
      </w:r>
      <w:r>
        <w:rPr>
          <w:i/>
        </w:rPr>
        <w:br/>
      </w:r>
      <w:r>
        <w:rPr>
          <w:i/>
        </w:rPr>
        <w:br/>
      </w:r>
      <w:r>
        <w:rPr>
          <w:i/>
        </w:rPr>
        <w:tab/>
      </w:r>
      <w:r>
        <w:rPr>
          <w:i/>
        </w:rPr>
        <w:tab/>
      </w:r>
      <w:r>
        <w:rPr>
          <w:i/>
        </w:rPr>
        <w:tab/>
      </w:r>
      <w:r>
        <w:rPr>
          <w:i/>
        </w:rPr>
        <w:tab/>
      </w:r>
      <w:r>
        <w:rPr>
          <w:i/>
        </w:rPr>
        <w:tab/>
        <w:t>Source: Lenovo, Motorola Mobility</w:t>
      </w:r>
    </w:p>
    <w:p w14:paraId="6D5021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C1-213820</w:t>
      </w:r>
      <w:r>
        <w:rPr>
          <w:color w:val="993300"/>
          <w:u w:val="single"/>
        </w:rPr>
        <w:t>.</w:t>
      </w:r>
    </w:p>
    <w:p w14:paraId="053982AE" w14:textId="68D62040" w:rsidR="00031805" w:rsidRDefault="00031805" w:rsidP="00031805">
      <w:pPr>
        <w:rPr>
          <w:rFonts w:ascii="Arial" w:hAnsi="Arial" w:cs="Arial"/>
          <w:b/>
          <w:sz w:val="24"/>
        </w:rPr>
      </w:pPr>
      <w:r>
        <w:rPr>
          <w:rFonts w:ascii="Arial" w:hAnsi="Arial" w:cs="Arial"/>
          <w:b/>
          <w:color w:val="0000FF"/>
          <w:sz w:val="24"/>
        </w:rPr>
        <w:t>C1-213302</w:t>
      </w:r>
      <w:r>
        <w:rPr>
          <w:rFonts w:ascii="Arial" w:hAnsi="Arial" w:cs="Arial"/>
          <w:b/>
          <w:color w:val="0000FF"/>
          <w:sz w:val="24"/>
        </w:rPr>
        <w:tab/>
      </w:r>
      <w:r>
        <w:rPr>
          <w:rFonts w:ascii="Arial" w:hAnsi="Arial" w:cs="Arial"/>
          <w:b/>
          <w:sz w:val="24"/>
        </w:rPr>
        <w:t>General section for ID_UAS and definition of UAV for purpose of UE NAS</w:t>
      </w:r>
    </w:p>
    <w:p w14:paraId="7A4CB40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CR-3276  rev  Cat: B (Rel-17)</w:t>
      </w:r>
      <w:r>
        <w:rPr>
          <w:i/>
        </w:rPr>
        <w:br/>
      </w:r>
      <w:r>
        <w:rPr>
          <w:i/>
        </w:rPr>
        <w:br/>
      </w:r>
      <w:r>
        <w:rPr>
          <w:i/>
        </w:rPr>
        <w:tab/>
      </w:r>
      <w:r>
        <w:rPr>
          <w:i/>
        </w:rPr>
        <w:tab/>
      </w:r>
      <w:r>
        <w:rPr>
          <w:i/>
        </w:rPr>
        <w:tab/>
      </w:r>
      <w:r>
        <w:rPr>
          <w:i/>
        </w:rPr>
        <w:tab/>
      </w:r>
      <w:r>
        <w:rPr>
          <w:i/>
        </w:rPr>
        <w:tab/>
        <w:t>Source: OPPO / Chen</w:t>
      </w:r>
    </w:p>
    <w:p w14:paraId="1D2788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C1-213687</w:t>
      </w:r>
      <w:r>
        <w:rPr>
          <w:color w:val="993300"/>
          <w:u w:val="single"/>
        </w:rPr>
        <w:t>.</w:t>
      </w:r>
    </w:p>
    <w:p w14:paraId="79A02BC3" w14:textId="5866C52E" w:rsidR="00031805" w:rsidRDefault="00031805" w:rsidP="00031805">
      <w:pPr>
        <w:rPr>
          <w:rFonts w:ascii="Arial" w:hAnsi="Arial" w:cs="Arial"/>
          <w:b/>
          <w:sz w:val="24"/>
        </w:rPr>
      </w:pPr>
      <w:r>
        <w:rPr>
          <w:rFonts w:ascii="Arial" w:hAnsi="Arial" w:cs="Arial"/>
          <w:b/>
          <w:color w:val="0000FF"/>
          <w:sz w:val="24"/>
        </w:rPr>
        <w:t>C1-213389</w:t>
      </w:r>
      <w:r>
        <w:rPr>
          <w:rFonts w:ascii="Arial" w:hAnsi="Arial" w:cs="Arial"/>
          <w:b/>
          <w:color w:val="0000FF"/>
          <w:sz w:val="24"/>
        </w:rPr>
        <w:tab/>
      </w:r>
      <w:r>
        <w:rPr>
          <w:rFonts w:ascii="Arial" w:hAnsi="Arial" w:cs="Arial"/>
          <w:b/>
          <w:sz w:val="24"/>
        </w:rPr>
        <w:t>Discussion on indication of PDU session/PDN connection for UAS services</w:t>
      </w:r>
    </w:p>
    <w:p w14:paraId="7FE44ED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CB536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6068" w14:textId="106EBDD7" w:rsidR="00031805" w:rsidRDefault="00031805" w:rsidP="00031805">
      <w:pPr>
        <w:rPr>
          <w:rFonts w:ascii="Arial" w:hAnsi="Arial" w:cs="Arial"/>
          <w:b/>
          <w:sz w:val="24"/>
        </w:rPr>
      </w:pPr>
      <w:r>
        <w:rPr>
          <w:rFonts w:ascii="Arial" w:hAnsi="Arial" w:cs="Arial"/>
          <w:b/>
          <w:color w:val="0000FF"/>
          <w:sz w:val="24"/>
        </w:rPr>
        <w:t>C1-213390</w:t>
      </w:r>
      <w:r>
        <w:rPr>
          <w:rFonts w:ascii="Arial" w:hAnsi="Arial" w:cs="Arial"/>
          <w:b/>
          <w:color w:val="0000FF"/>
          <w:sz w:val="24"/>
        </w:rPr>
        <w:tab/>
      </w:r>
      <w:r>
        <w:rPr>
          <w:rFonts w:ascii="Arial" w:hAnsi="Arial" w:cs="Arial"/>
          <w:b/>
          <w:sz w:val="24"/>
        </w:rPr>
        <w:t>Indication of PDU session for UAS services</w:t>
      </w:r>
    </w:p>
    <w:p w14:paraId="6652C2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2426E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5A12C" w14:textId="17D3153B" w:rsidR="00031805" w:rsidRDefault="00031805" w:rsidP="00031805">
      <w:pPr>
        <w:rPr>
          <w:rFonts w:ascii="Arial" w:hAnsi="Arial" w:cs="Arial"/>
          <w:b/>
          <w:sz w:val="24"/>
        </w:rPr>
      </w:pPr>
      <w:r>
        <w:rPr>
          <w:rFonts w:ascii="Arial" w:hAnsi="Arial" w:cs="Arial"/>
          <w:b/>
          <w:color w:val="0000FF"/>
          <w:sz w:val="24"/>
        </w:rPr>
        <w:t>C1-213391</w:t>
      </w:r>
      <w:r>
        <w:rPr>
          <w:rFonts w:ascii="Arial" w:hAnsi="Arial" w:cs="Arial"/>
          <w:b/>
          <w:color w:val="0000FF"/>
          <w:sz w:val="24"/>
        </w:rPr>
        <w:tab/>
      </w:r>
      <w:r>
        <w:rPr>
          <w:rFonts w:ascii="Arial" w:hAnsi="Arial" w:cs="Arial"/>
          <w:b/>
          <w:sz w:val="24"/>
        </w:rPr>
        <w:t>Indication of PDN connection for UAS services</w:t>
      </w:r>
    </w:p>
    <w:p w14:paraId="655DF6C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CR-3539  rev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027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E2240B" w14:textId="156AE298" w:rsidR="00031805" w:rsidRDefault="00031805" w:rsidP="00031805">
      <w:pPr>
        <w:rPr>
          <w:rFonts w:ascii="Arial" w:hAnsi="Arial" w:cs="Arial"/>
          <w:b/>
          <w:sz w:val="24"/>
        </w:rPr>
      </w:pPr>
      <w:r>
        <w:rPr>
          <w:rFonts w:ascii="Arial" w:hAnsi="Arial" w:cs="Arial"/>
          <w:b/>
          <w:color w:val="0000FF"/>
          <w:sz w:val="24"/>
        </w:rPr>
        <w:t>C1-213446</w:t>
      </w:r>
      <w:r>
        <w:rPr>
          <w:rFonts w:ascii="Arial" w:hAnsi="Arial" w:cs="Arial"/>
          <w:b/>
          <w:color w:val="0000FF"/>
          <w:sz w:val="24"/>
        </w:rPr>
        <w:tab/>
      </w:r>
      <w:r>
        <w:rPr>
          <w:rFonts w:ascii="Arial" w:hAnsi="Arial" w:cs="Arial"/>
          <w:b/>
          <w:sz w:val="24"/>
        </w:rPr>
        <w:t>Encoding of container for C2 authorization</w:t>
      </w:r>
    </w:p>
    <w:p w14:paraId="4A4F725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CR-3334  rev  Cat: B (Rel-17)</w:t>
      </w:r>
      <w:r>
        <w:rPr>
          <w:i/>
        </w:rPr>
        <w:br/>
      </w:r>
      <w:r>
        <w:rPr>
          <w:i/>
        </w:rPr>
        <w:br/>
      </w:r>
      <w:r>
        <w:rPr>
          <w:i/>
        </w:rPr>
        <w:tab/>
      </w:r>
      <w:r>
        <w:rPr>
          <w:i/>
        </w:rPr>
        <w:tab/>
      </w:r>
      <w:r>
        <w:rPr>
          <w:i/>
        </w:rPr>
        <w:tab/>
      </w:r>
      <w:r>
        <w:rPr>
          <w:i/>
        </w:rPr>
        <w:tab/>
      </w:r>
      <w:r>
        <w:rPr>
          <w:i/>
        </w:rPr>
        <w:tab/>
        <w:t>Source: Qualcomm Korea</w:t>
      </w:r>
    </w:p>
    <w:p w14:paraId="7F15C8A9" w14:textId="77777777" w:rsidR="00031805" w:rsidRDefault="00031805" w:rsidP="00031805">
      <w:pPr>
        <w:rPr>
          <w:rFonts w:ascii="Arial" w:hAnsi="Arial" w:cs="Arial"/>
          <w:b/>
        </w:rPr>
      </w:pPr>
      <w:r>
        <w:rPr>
          <w:rFonts w:ascii="Arial" w:hAnsi="Arial" w:cs="Arial"/>
          <w:b/>
        </w:rPr>
        <w:t xml:space="preserve">Abstract: </w:t>
      </w:r>
    </w:p>
    <w:p w14:paraId="3C607720" w14:textId="77777777" w:rsidR="00031805" w:rsidRDefault="00031805" w:rsidP="00031805">
      <w:r>
        <w:t>Introduce a 5GSM IE for C2 authorization</w:t>
      </w:r>
    </w:p>
    <w:p w14:paraId="01E630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8392E6" w14:textId="4C0FF9B8" w:rsidR="00031805" w:rsidRDefault="00031805" w:rsidP="00031805">
      <w:pPr>
        <w:rPr>
          <w:rFonts w:ascii="Arial" w:hAnsi="Arial" w:cs="Arial"/>
          <w:b/>
          <w:sz w:val="24"/>
        </w:rPr>
      </w:pPr>
      <w:r>
        <w:rPr>
          <w:rFonts w:ascii="Arial" w:hAnsi="Arial" w:cs="Arial"/>
          <w:b/>
          <w:color w:val="0000FF"/>
          <w:sz w:val="24"/>
        </w:rPr>
        <w:t>C1-213685</w:t>
      </w:r>
      <w:r>
        <w:rPr>
          <w:rFonts w:ascii="Arial" w:hAnsi="Arial" w:cs="Arial"/>
          <w:b/>
          <w:color w:val="0000FF"/>
          <w:sz w:val="24"/>
        </w:rPr>
        <w:tab/>
      </w:r>
      <w:r>
        <w:rPr>
          <w:rFonts w:ascii="Arial" w:hAnsi="Arial" w:cs="Arial"/>
          <w:b/>
          <w:sz w:val="24"/>
        </w:rPr>
        <w:t>Definition of UAV for purpose of UE NAS</w:t>
      </w:r>
    </w:p>
    <w:p w14:paraId="5941DAF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CR-3218  rev 1 Cat: B (Rel-17)</w:t>
      </w:r>
      <w:r>
        <w:rPr>
          <w:i/>
        </w:rPr>
        <w:br/>
      </w:r>
      <w:r>
        <w:rPr>
          <w:i/>
        </w:rPr>
        <w:br/>
      </w:r>
      <w:r>
        <w:rPr>
          <w:i/>
        </w:rPr>
        <w:tab/>
      </w:r>
      <w:r>
        <w:rPr>
          <w:i/>
        </w:rPr>
        <w:tab/>
      </w:r>
      <w:r>
        <w:rPr>
          <w:i/>
        </w:rPr>
        <w:tab/>
      </w:r>
      <w:r>
        <w:rPr>
          <w:i/>
        </w:rPr>
        <w:tab/>
      </w:r>
      <w:r>
        <w:rPr>
          <w:i/>
        </w:rPr>
        <w:tab/>
        <w:t>Source: OPPO / Chen</w:t>
      </w:r>
    </w:p>
    <w:p w14:paraId="65F7BEED" w14:textId="77777777" w:rsidR="00031805" w:rsidRDefault="00031805" w:rsidP="00031805">
      <w:pPr>
        <w:rPr>
          <w:color w:val="808080"/>
        </w:rPr>
      </w:pPr>
      <w:r>
        <w:rPr>
          <w:color w:val="808080"/>
        </w:rPr>
        <w:t>(Replaces C1-213101)</w:t>
      </w:r>
    </w:p>
    <w:p w14:paraId="1E5872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BDA1E" w14:textId="0F770C6A" w:rsidR="00031805" w:rsidRDefault="00031805" w:rsidP="00031805">
      <w:pPr>
        <w:rPr>
          <w:rFonts w:ascii="Arial" w:hAnsi="Arial" w:cs="Arial"/>
          <w:b/>
          <w:sz w:val="24"/>
        </w:rPr>
      </w:pPr>
      <w:r>
        <w:rPr>
          <w:rFonts w:ascii="Arial" w:hAnsi="Arial" w:cs="Arial"/>
          <w:b/>
          <w:color w:val="0000FF"/>
          <w:sz w:val="24"/>
        </w:rPr>
        <w:t>C1-213686</w:t>
      </w:r>
      <w:r>
        <w:rPr>
          <w:rFonts w:ascii="Arial" w:hAnsi="Arial" w:cs="Arial"/>
          <w:b/>
          <w:color w:val="0000FF"/>
          <w:sz w:val="24"/>
        </w:rPr>
        <w:tab/>
      </w:r>
      <w:r>
        <w:rPr>
          <w:rFonts w:ascii="Arial" w:hAnsi="Arial" w:cs="Arial"/>
          <w:b/>
          <w:sz w:val="24"/>
        </w:rPr>
        <w:t>Encoding of secondary API-based DN-AA</w:t>
      </w:r>
    </w:p>
    <w:p w14:paraId="5D9375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CR-3103  rev 3 Cat: B (Rel-17)</w:t>
      </w:r>
      <w:r>
        <w:rPr>
          <w:i/>
        </w:rPr>
        <w:br/>
      </w:r>
      <w:r>
        <w:rPr>
          <w:i/>
        </w:rPr>
        <w:br/>
      </w:r>
      <w:r>
        <w:rPr>
          <w:i/>
        </w:rPr>
        <w:tab/>
      </w:r>
      <w:r>
        <w:rPr>
          <w:i/>
        </w:rPr>
        <w:tab/>
      </w:r>
      <w:r>
        <w:rPr>
          <w:i/>
        </w:rPr>
        <w:tab/>
      </w:r>
      <w:r>
        <w:rPr>
          <w:i/>
        </w:rPr>
        <w:tab/>
      </w:r>
      <w:r>
        <w:rPr>
          <w:i/>
        </w:rPr>
        <w:tab/>
        <w:t>Source: OPPO, Nokia, Nokia Shanghai Bell, Qualcomm Incorporated, Samsung, Interdigital / Chen</w:t>
      </w:r>
    </w:p>
    <w:p w14:paraId="4AC442A9" w14:textId="77777777" w:rsidR="00031805" w:rsidRDefault="00031805" w:rsidP="00031805">
      <w:pPr>
        <w:rPr>
          <w:color w:val="808080"/>
        </w:rPr>
      </w:pPr>
      <w:r>
        <w:rPr>
          <w:color w:val="808080"/>
        </w:rPr>
        <w:t>(Replaces C1-213102)</w:t>
      </w:r>
    </w:p>
    <w:p w14:paraId="2D3976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23EED6" w14:textId="33C55BC5" w:rsidR="00031805" w:rsidRDefault="00031805" w:rsidP="00031805">
      <w:pPr>
        <w:rPr>
          <w:rFonts w:ascii="Arial" w:hAnsi="Arial" w:cs="Arial"/>
          <w:b/>
          <w:sz w:val="24"/>
        </w:rPr>
      </w:pPr>
      <w:r>
        <w:rPr>
          <w:rFonts w:ascii="Arial" w:hAnsi="Arial" w:cs="Arial"/>
          <w:b/>
          <w:color w:val="0000FF"/>
          <w:sz w:val="24"/>
        </w:rPr>
        <w:t>C1-213687</w:t>
      </w:r>
      <w:r>
        <w:rPr>
          <w:rFonts w:ascii="Arial" w:hAnsi="Arial" w:cs="Arial"/>
          <w:b/>
          <w:color w:val="0000FF"/>
          <w:sz w:val="24"/>
        </w:rPr>
        <w:tab/>
      </w:r>
      <w:r>
        <w:rPr>
          <w:rFonts w:ascii="Arial" w:hAnsi="Arial" w:cs="Arial"/>
          <w:b/>
          <w:sz w:val="24"/>
        </w:rPr>
        <w:t>Definition of UAV for purpose of UE NAS - in general procedures</w:t>
      </w:r>
    </w:p>
    <w:p w14:paraId="4F303F2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CR-3276  rev 1 Cat: B (Rel-17)</w:t>
      </w:r>
      <w:r>
        <w:rPr>
          <w:i/>
        </w:rPr>
        <w:br/>
      </w:r>
      <w:r>
        <w:rPr>
          <w:i/>
        </w:rPr>
        <w:br/>
      </w:r>
      <w:r>
        <w:rPr>
          <w:i/>
        </w:rPr>
        <w:tab/>
      </w:r>
      <w:r>
        <w:rPr>
          <w:i/>
        </w:rPr>
        <w:tab/>
      </w:r>
      <w:r>
        <w:rPr>
          <w:i/>
        </w:rPr>
        <w:tab/>
      </w:r>
      <w:r>
        <w:rPr>
          <w:i/>
        </w:rPr>
        <w:tab/>
      </w:r>
      <w:r>
        <w:rPr>
          <w:i/>
        </w:rPr>
        <w:tab/>
        <w:t xml:space="preserve">Source: OPPO, Qualcomm Incorporated, </w:t>
      </w:r>
      <w:proofErr w:type="spellStart"/>
      <w:r>
        <w:rPr>
          <w:i/>
        </w:rPr>
        <w:t>InterDigital</w:t>
      </w:r>
      <w:proofErr w:type="spellEnd"/>
      <w:r>
        <w:rPr>
          <w:i/>
        </w:rPr>
        <w:t xml:space="preserve">, Samsung, Huawei, </w:t>
      </w:r>
      <w:proofErr w:type="spellStart"/>
      <w:r>
        <w:rPr>
          <w:i/>
        </w:rPr>
        <w:t>HiSilicon</w:t>
      </w:r>
      <w:proofErr w:type="spellEnd"/>
      <w:r>
        <w:rPr>
          <w:i/>
        </w:rPr>
        <w:t xml:space="preserve"> / Chen</w:t>
      </w:r>
    </w:p>
    <w:p w14:paraId="28E132AF" w14:textId="77777777" w:rsidR="00031805" w:rsidRDefault="00031805" w:rsidP="00031805">
      <w:pPr>
        <w:rPr>
          <w:color w:val="808080"/>
        </w:rPr>
      </w:pPr>
      <w:r>
        <w:rPr>
          <w:color w:val="808080"/>
        </w:rPr>
        <w:t>(Replaces C1-213302)</w:t>
      </w:r>
    </w:p>
    <w:p w14:paraId="447235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E63B1" w14:textId="2C97C161" w:rsidR="00031805" w:rsidRDefault="00031805" w:rsidP="00031805">
      <w:pPr>
        <w:rPr>
          <w:rFonts w:ascii="Arial" w:hAnsi="Arial" w:cs="Arial"/>
          <w:b/>
          <w:sz w:val="24"/>
        </w:rPr>
      </w:pPr>
      <w:r>
        <w:rPr>
          <w:rFonts w:ascii="Arial" w:hAnsi="Arial" w:cs="Arial"/>
          <w:b/>
          <w:color w:val="0000FF"/>
          <w:sz w:val="24"/>
        </w:rPr>
        <w:t>C1-213766</w:t>
      </w:r>
      <w:r>
        <w:rPr>
          <w:rFonts w:ascii="Arial" w:hAnsi="Arial" w:cs="Arial"/>
          <w:b/>
          <w:color w:val="0000FF"/>
          <w:sz w:val="24"/>
        </w:rPr>
        <w:tab/>
      </w:r>
      <w:r>
        <w:rPr>
          <w:rFonts w:ascii="Arial" w:hAnsi="Arial" w:cs="Arial"/>
          <w:b/>
          <w:sz w:val="24"/>
        </w:rPr>
        <w:t>UE Configuration Update procedure update for UUAA</w:t>
      </w:r>
    </w:p>
    <w:p w14:paraId="4A5EBB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CR-3244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Qualcomm</w:t>
      </w:r>
    </w:p>
    <w:p w14:paraId="48AA2706" w14:textId="77777777" w:rsidR="00031805" w:rsidRDefault="00031805" w:rsidP="00031805">
      <w:pPr>
        <w:rPr>
          <w:color w:val="808080"/>
        </w:rPr>
      </w:pPr>
      <w:r>
        <w:rPr>
          <w:color w:val="808080"/>
        </w:rPr>
        <w:t>(Replaces C1-213213)</w:t>
      </w:r>
    </w:p>
    <w:p w14:paraId="60E548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263D4" w14:textId="69734435" w:rsidR="00031805" w:rsidRDefault="00031805" w:rsidP="00031805">
      <w:pPr>
        <w:rPr>
          <w:rFonts w:ascii="Arial" w:hAnsi="Arial" w:cs="Arial"/>
          <w:b/>
          <w:sz w:val="24"/>
        </w:rPr>
      </w:pPr>
      <w:r>
        <w:rPr>
          <w:rFonts w:ascii="Arial" w:hAnsi="Arial" w:cs="Arial"/>
          <w:b/>
          <w:color w:val="0000FF"/>
          <w:sz w:val="24"/>
        </w:rPr>
        <w:t>C1-213774</w:t>
      </w:r>
      <w:r>
        <w:rPr>
          <w:rFonts w:ascii="Arial" w:hAnsi="Arial" w:cs="Arial"/>
          <w:b/>
          <w:color w:val="0000FF"/>
          <w:sz w:val="24"/>
        </w:rPr>
        <w:tab/>
      </w:r>
      <w:r>
        <w:rPr>
          <w:rFonts w:ascii="Arial" w:hAnsi="Arial" w:cs="Arial"/>
          <w:b/>
          <w:sz w:val="24"/>
        </w:rPr>
        <w:t>C2 pairing authorization at PDU session establishment</w:t>
      </w:r>
    </w:p>
    <w:p w14:paraId="13870D7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CR-3098  rev 4 Cat: B (Rel-17)</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B288997" w14:textId="77777777" w:rsidR="00031805" w:rsidRDefault="00031805" w:rsidP="00031805">
      <w:pPr>
        <w:rPr>
          <w:color w:val="808080"/>
        </w:rPr>
      </w:pPr>
      <w:r>
        <w:rPr>
          <w:color w:val="808080"/>
        </w:rPr>
        <w:t>(Replaces C1-213142)</w:t>
      </w:r>
    </w:p>
    <w:p w14:paraId="47ECC1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C88C3" w14:textId="759FB3D8" w:rsidR="00031805" w:rsidRDefault="00031805" w:rsidP="00031805">
      <w:pPr>
        <w:rPr>
          <w:rFonts w:ascii="Arial" w:hAnsi="Arial" w:cs="Arial"/>
          <w:b/>
          <w:sz w:val="24"/>
        </w:rPr>
      </w:pPr>
      <w:r>
        <w:rPr>
          <w:rFonts w:ascii="Arial" w:hAnsi="Arial" w:cs="Arial"/>
          <w:b/>
          <w:color w:val="0000FF"/>
          <w:sz w:val="24"/>
        </w:rPr>
        <w:t>C1-213775</w:t>
      </w:r>
      <w:r>
        <w:rPr>
          <w:rFonts w:ascii="Arial" w:hAnsi="Arial" w:cs="Arial"/>
          <w:b/>
          <w:color w:val="0000FF"/>
          <w:sz w:val="24"/>
        </w:rPr>
        <w:tab/>
      </w:r>
      <w:r>
        <w:rPr>
          <w:rFonts w:ascii="Arial" w:hAnsi="Arial" w:cs="Arial"/>
          <w:b/>
          <w:sz w:val="24"/>
        </w:rPr>
        <w:t>C2 pairing authorization at PDU session modification</w:t>
      </w:r>
    </w:p>
    <w:p w14:paraId="631667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CR-3099  rev 4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FD39482" w14:textId="77777777" w:rsidR="00031805" w:rsidRDefault="00031805" w:rsidP="00031805">
      <w:pPr>
        <w:rPr>
          <w:color w:val="808080"/>
        </w:rPr>
      </w:pPr>
      <w:r>
        <w:rPr>
          <w:color w:val="808080"/>
        </w:rPr>
        <w:t>(Replaces C1-213215)</w:t>
      </w:r>
    </w:p>
    <w:p w14:paraId="28606E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36779" w14:textId="3612C4A4" w:rsidR="00031805" w:rsidRDefault="00031805" w:rsidP="00031805">
      <w:pPr>
        <w:rPr>
          <w:rFonts w:ascii="Arial" w:hAnsi="Arial" w:cs="Arial"/>
          <w:b/>
          <w:sz w:val="24"/>
        </w:rPr>
      </w:pPr>
      <w:r>
        <w:rPr>
          <w:rFonts w:ascii="Arial" w:hAnsi="Arial" w:cs="Arial"/>
          <w:b/>
          <w:color w:val="0000FF"/>
          <w:sz w:val="24"/>
        </w:rPr>
        <w:t>C1-213810</w:t>
      </w:r>
      <w:r>
        <w:rPr>
          <w:rFonts w:ascii="Arial" w:hAnsi="Arial" w:cs="Arial"/>
          <w:b/>
          <w:color w:val="0000FF"/>
          <w:sz w:val="24"/>
        </w:rPr>
        <w:tab/>
      </w:r>
      <w:r>
        <w:rPr>
          <w:rFonts w:ascii="Arial" w:hAnsi="Arial" w:cs="Arial"/>
          <w:b/>
          <w:sz w:val="24"/>
        </w:rPr>
        <w:t>Update of registration procedure</w:t>
      </w:r>
    </w:p>
    <w:p w14:paraId="723A9F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CR-3138  rev 3 Cat: B (Rel-17)</w:t>
      </w:r>
      <w:r>
        <w:rPr>
          <w:i/>
        </w:rPr>
        <w:br/>
      </w:r>
      <w:r>
        <w:rPr>
          <w:i/>
        </w:rPr>
        <w:br/>
      </w:r>
      <w:r>
        <w:rPr>
          <w:i/>
        </w:rPr>
        <w:tab/>
      </w:r>
      <w:r>
        <w:rPr>
          <w:i/>
        </w:rPr>
        <w:tab/>
      </w:r>
      <w:r>
        <w:rPr>
          <w:i/>
        </w:rPr>
        <w:tab/>
      </w:r>
      <w:r>
        <w:rPr>
          <w:i/>
        </w:rPr>
        <w:tab/>
      </w:r>
      <w:r>
        <w:rPr>
          <w:i/>
        </w:rPr>
        <w:tab/>
        <w:t>Source: Qualcomm</w:t>
      </w:r>
    </w:p>
    <w:p w14:paraId="750A4EF7" w14:textId="77777777" w:rsidR="00031805" w:rsidRDefault="00031805" w:rsidP="00031805">
      <w:pPr>
        <w:rPr>
          <w:color w:val="808080"/>
        </w:rPr>
      </w:pPr>
      <w:r>
        <w:rPr>
          <w:color w:val="808080"/>
        </w:rPr>
        <w:t>(Replaces C1-213051)</w:t>
      </w:r>
    </w:p>
    <w:p w14:paraId="17BDC2B7" w14:textId="77777777" w:rsidR="00031805" w:rsidRDefault="00031805" w:rsidP="00031805">
      <w:pPr>
        <w:rPr>
          <w:rFonts w:ascii="Arial" w:hAnsi="Arial" w:cs="Arial"/>
          <w:b/>
        </w:rPr>
      </w:pPr>
      <w:r>
        <w:rPr>
          <w:rFonts w:ascii="Arial" w:hAnsi="Arial" w:cs="Arial"/>
          <w:b/>
        </w:rPr>
        <w:t xml:space="preserve">Abstract: </w:t>
      </w:r>
    </w:p>
    <w:p w14:paraId="684B3587" w14:textId="77777777" w:rsidR="00031805" w:rsidRDefault="00031805" w:rsidP="00031805">
      <w:r>
        <w:t>Update registration procedure for UUAA-MM, revise further to make terminology aligned</w:t>
      </w:r>
    </w:p>
    <w:p w14:paraId="0E886A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E9F06" w14:textId="08C18768" w:rsidR="00031805" w:rsidRDefault="00031805" w:rsidP="00031805">
      <w:pPr>
        <w:rPr>
          <w:rFonts w:ascii="Arial" w:hAnsi="Arial" w:cs="Arial"/>
          <w:b/>
          <w:sz w:val="24"/>
        </w:rPr>
      </w:pPr>
      <w:r>
        <w:rPr>
          <w:rFonts w:ascii="Arial" w:hAnsi="Arial" w:cs="Arial"/>
          <w:b/>
          <w:color w:val="0000FF"/>
          <w:sz w:val="24"/>
        </w:rPr>
        <w:t>C1-213814</w:t>
      </w:r>
      <w:r>
        <w:rPr>
          <w:rFonts w:ascii="Arial" w:hAnsi="Arial" w:cs="Arial"/>
          <w:b/>
          <w:color w:val="0000FF"/>
          <w:sz w:val="24"/>
        </w:rPr>
        <w:tab/>
      </w:r>
      <w:r>
        <w:rPr>
          <w:rFonts w:ascii="Arial" w:hAnsi="Arial" w:cs="Arial"/>
          <w:b/>
          <w:sz w:val="24"/>
        </w:rPr>
        <w:t>C2 pairing authorization at bearer resource modification</w:t>
      </w:r>
    </w:p>
    <w:p w14:paraId="0E3F084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CR-3532  rev 1 Cat: B (Rel-17)</w:t>
      </w:r>
      <w:r>
        <w:rPr>
          <w:i/>
        </w:rPr>
        <w:br/>
      </w:r>
      <w:r>
        <w:rPr>
          <w:i/>
        </w:rPr>
        <w:br/>
      </w:r>
      <w:r>
        <w:rPr>
          <w:i/>
        </w:rPr>
        <w:tab/>
      </w:r>
      <w:r>
        <w:rPr>
          <w:i/>
        </w:rPr>
        <w:tab/>
      </w:r>
      <w:r>
        <w:rPr>
          <w:i/>
        </w:rPr>
        <w:tab/>
      </w:r>
      <w:r>
        <w:rPr>
          <w:i/>
        </w:rPr>
        <w:tab/>
      </w:r>
      <w:r>
        <w:rPr>
          <w:i/>
        </w:rPr>
        <w:tab/>
        <w:t>Source: Lenovo, Motorola Mobility</w:t>
      </w:r>
    </w:p>
    <w:p w14:paraId="1E47D90B" w14:textId="77777777" w:rsidR="00031805" w:rsidRDefault="00031805" w:rsidP="00031805">
      <w:pPr>
        <w:rPr>
          <w:color w:val="808080"/>
        </w:rPr>
      </w:pPr>
      <w:r>
        <w:rPr>
          <w:color w:val="808080"/>
        </w:rPr>
        <w:t>(Replaces C1-213221)</w:t>
      </w:r>
    </w:p>
    <w:p w14:paraId="314582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464F8" w14:textId="2A0F4BBB" w:rsidR="00031805" w:rsidRDefault="00031805" w:rsidP="00031805">
      <w:pPr>
        <w:rPr>
          <w:rFonts w:ascii="Arial" w:hAnsi="Arial" w:cs="Arial"/>
          <w:b/>
          <w:sz w:val="24"/>
        </w:rPr>
      </w:pPr>
      <w:r>
        <w:rPr>
          <w:rFonts w:ascii="Arial" w:hAnsi="Arial" w:cs="Arial"/>
          <w:b/>
          <w:color w:val="0000FF"/>
          <w:sz w:val="24"/>
        </w:rPr>
        <w:t>C1-213815</w:t>
      </w:r>
      <w:r>
        <w:rPr>
          <w:rFonts w:ascii="Arial" w:hAnsi="Arial" w:cs="Arial"/>
          <w:b/>
          <w:color w:val="0000FF"/>
          <w:sz w:val="24"/>
        </w:rPr>
        <w:tab/>
      </w:r>
      <w:r>
        <w:rPr>
          <w:rFonts w:ascii="Arial" w:hAnsi="Arial" w:cs="Arial"/>
          <w:b/>
          <w:sz w:val="24"/>
        </w:rPr>
        <w:t>C2 pairing authorization at PDN connectivity</w:t>
      </w:r>
    </w:p>
    <w:p w14:paraId="2449142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CR-3533  rev 1 Cat: B (Rel-17)</w:t>
      </w:r>
      <w:r>
        <w:rPr>
          <w:i/>
        </w:rPr>
        <w:br/>
      </w:r>
      <w:r>
        <w:rPr>
          <w:i/>
        </w:rPr>
        <w:br/>
      </w:r>
      <w:r>
        <w:rPr>
          <w:i/>
        </w:rPr>
        <w:tab/>
      </w:r>
      <w:r>
        <w:rPr>
          <w:i/>
        </w:rPr>
        <w:tab/>
      </w:r>
      <w:r>
        <w:rPr>
          <w:i/>
        </w:rPr>
        <w:tab/>
      </w:r>
      <w:r>
        <w:rPr>
          <w:i/>
        </w:rPr>
        <w:tab/>
      </w:r>
      <w:r>
        <w:rPr>
          <w:i/>
        </w:rPr>
        <w:tab/>
        <w:t>Source: Lenovo, Motorola Mobility</w:t>
      </w:r>
    </w:p>
    <w:p w14:paraId="07763184" w14:textId="77777777" w:rsidR="00031805" w:rsidRDefault="00031805" w:rsidP="00031805">
      <w:pPr>
        <w:rPr>
          <w:color w:val="808080"/>
        </w:rPr>
      </w:pPr>
      <w:r>
        <w:rPr>
          <w:color w:val="808080"/>
        </w:rPr>
        <w:t>(Replaces C1-213222)</w:t>
      </w:r>
    </w:p>
    <w:p w14:paraId="430CFC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9078C" w14:textId="45C9623E" w:rsidR="00031805" w:rsidRDefault="00031805" w:rsidP="00031805">
      <w:pPr>
        <w:rPr>
          <w:rFonts w:ascii="Arial" w:hAnsi="Arial" w:cs="Arial"/>
          <w:b/>
          <w:sz w:val="24"/>
        </w:rPr>
      </w:pPr>
      <w:r>
        <w:rPr>
          <w:rFonts w:ascii="Arial" w:hAnsi="Arial" w:cs="Arial"/>
          <w:b/>
          <w:color w:val="0000FF"/>
          <w:sz w:val="24"/>
        </w:rPr>
        <w:t>C1-213816</w:t>
      </w:r>
      <w:r>
        <w:rPr>
          <w:rFonts w:ascii="Arial" w:hAnsi="Arial" w:cs="Arial"/>
          <w:b/>
          <w:color w:val="0000FF"/>
          <w:sz w:val="24"/>
        </w:rPr>
        <w:tab/>
      </w:r>
      <w:r>
        <w:rPr>
          <w:rFonts w:ascii="Arial" w:hAnsi="Arial" w:cs="Arial"/>
          <w:b/>
          <w:sz w:val="24"/>
        </w:rPr>
        <w:t>C2 pairing authorization at PDU session establishment</w:t>
      </w:r>
    </w:p>
    <w:p w14:paraId="16608AC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CR-3250  rev 1 Cat: B (Rel-17)</w:t>
      </w:r>
      <w:r>
        <w:rPr>
          <w:i/>
        </w:rPr>
        <w:br/>
      </w:r>
      <w:r>
        <w:rPr>
          <w:i/>
        </w:rPr>
        <w:br/>
      </w:r>
      <w:r>
        <w:rPr>
          <w:i/>
        </w:rPr>
        <w:tab/>
      </w:r>
      <w:r>
        <w:rPr>
          <w:i/>
        </w:rPr>
        <w:tab/>
      </w:r>
      <w:r>
        <w:rPr>
          <w:i/>
        </w:rPr>
        <w:tab/>
      </w:r>
      <w:r>
        <w:rPr>
          <w:i/>
        </w:rPr>
        <w:tab/>
      </w:r>
      <w:r>
        <w:rPr>
          <w:i/>
        </w:rPr>
        <w:tab/>
        <w:t>Source: Lenovo, Motorola Mobility, Qualcomm Incorporated</w:t>
      </w:r>
    </w:p>
    <w:p w14:paraId="322CA9A9" w14:textId="77777777" w:rsidR="00031805" w:rsidRDefault="00031805" w:rsidP="00031805">
      <w:pPr>
        <w:rPr>
          <w:color w:val="808080"/>
        </w:rPr>
      </w:pPr>
      <w:r>
        <w:rPr>
          <w:color w:val="808080"/>
        </w:rPr>
        <w:t>(Replaces C1-213223)</w:t>
      </w:r>
    </w:p>
    <w:p w14:paraId="78B519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ABD63" w14:textId="38BDC395" w:rsidR="00031805" w:rsidRDefault="00031805" w:rsidP="00031805">
      <w:pPr>
        <w:rPr>
          <w:rFonts w:ascii="Arial" w:hAnsi="Arial" w:cs="Arial"/>
          <w:b/>
          <w:sz w:val="24"/>
        </w:rPr>
      </w:pPr>
      <w:r>
        <w:rPr>
          <w:rFonts w:ascii="Arial" w:hAnsi="Arial" w:cs="Arial"/>
          <w:b/>
          <w:color w:val="0000FF"/>
          <w:sz w:val="24"/>
        </w:rPr>
        <w:lastRenderedPageBreak/>
        <w:t>C1-213818</w:t>
      </w:r>
      <w:r>
        <w:rPr>
          <w:rFonts w:ascii="Arial" w:hAnsi="Arial" w:cs="Arial"/>
          <w:b/>
          <w:color w:val="0000FF"/>
          <w:sz w:val="24"/>
        </w:rPr>
        <w:tab/>
      </w:r>
      <w:r>
        <w:rPr>
          <w:rFonts w:ascii="Arial" w:hAnsi="Arial" w:cs="Arial"/>
          <w:b/>
          <w:sz w:val="24"/>
        </w:rPr>
        <w:t>C2 pairing authorization at PDU session modification</w:t>
      </w:r>
    </w:p>
    <w:p w14:paraId="324484C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CR-3251  rev 1 Cat: B (Rel-17)</w:t>
      </w:r>
      <w:r>
        <w:rPr>
          <w:i/>
        </w:rPr>
        <w:br/>
      </w:r>
      <w:r>
        <w:rPr>
          <w:i/>
        </w:rPr>
        <w:br/>
      </w:r>
      <w:r>
        <w:rPr>
          <w:i/>
        </w:rPr>
        <w:tab/>
      </w:r>
      <w:r>
        <w:rPr>
          <w:i/>
        </w:rPr>
        <w:tab/>
      </w:r>
      <w:r>
        <w:rPr>
          <w:i/>
        </w:rPr>
        <w:tab/>
      </w:r>
      <w:r>
        <w:rPr>
          <w:i/>
        </w:rPr>
        <w:tab/>
      </w:r>
      <w:r>
        <w:rPr>
          <w:i/>
        </w:rPr>
        <w:tab/>
        <w:t>Source: Lenovo, Motorola Mobility</w:t>
      </w:r>
    </w:p>
    <w:p w14:paraId="3662B13C" w14:textId="77777777" w:rsidR="00031805" w:rsidRDefault="00031805" w:rsidP="00031805">
      <w:pPr>
        <w:rPr>
          <w:color w:val="808080"/>
        </w:rPr>
      </w:pPr>
      <w:r>
        <w:rPr>
          <w:color w:val="808080"/>
        </w:rPr>
        <w:t>(Replaces C1-213224)</w:t>
      </w:r>
    </w:p>
    <w:p w14:paraId="6C1E30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050591" w14:textId="1B319130" w:rsidR="00031805" w:rsidRDefault="00031805" w:rsidP="00031805">
      <w:pPr>
        <w:rPr>
          <w:rFonts w:ascii="Arial" w:hAnsi="Arial" w:cs="Arial"/>
          <w:b/>
          <w:sz w:val="24"/>
        </w:rPr>
      </w:pPr>
      <w:r>
        <w:rPr>
          <w:rFonts w:ascii="Arial" w:hAnsi="Arial" w:cs="Arial"/>
          <w:b/>
          <w:color w:val="0000FF"/>
          <w:sz w:val="24"/>
        </w:rPr>
        <w:t>C1-213820</w:t>
      </w:r>
      <w:r>
        <w:rPr>
          <w:rFonts w:ascii="Arial" w:hAnsi="Arial" w:cs="Arial"/>
          <w:b/>
          <w:color w:val="0000FF"/>
          <w:sz w:val="24"/>
        </w:rPr>
        <w:tab/>
      </w:r>
      <w:r>
        <w:rPr>
          <w:rFonts w:ascii="Arial" w:hAnsi="Arial" w:cs="Arial"/>
          <w:b/>
          <w:sz w:val="24"/>
        </w:rPr>
        <w:t>PCO for UAV</w:t>
      </w:r>
    </w:p>
    <w:p w14:paraId="733286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CR-3266  rev 1 Cat: B (Rel-17)</w:t>
      </w:r>
      <w:r>
        <w:rPr>
          <w:i/>
        </w:rPr>
        <w:br/>
      </w:r>
      <w:r>
        <w:rPr>
          <w:i/>
        </w:rPr>
        <w:br/>
      </w:r>
      <w:r>
        <w:rPr>
          <w:i/>
        </w:rPr>
        <w:tab/>
      </w:r>
      <w:r>
        <w:rPr>
          <w:i/>
        </w:rPr>
        <w:tab/>
      </w:r>
      <w:r>
        <w:rPr>
          <w:i/>
        </w:rPr>
        <w:tab/>
      </w:r>
      <w:r>
        <w:rPr>
          <w:i/>
        </w:rPr>
        <w:tab/>
      </w:r>
      <w:r>
        <w:rPr>
          <w:i/>
        </w:rPr>
        <w:tab/>
        <w:t>Source: Lenovo, Motorola Mobility</w:t>
      </w:r>
    </w:p>
    <w:p w14:paraId="5CC3A5F7" w14:textId="77777777" w:rsidR="00031805" w:rsidRDefault="00031805" w:rsidP="00031805">
      <w:pPr>
        <w:rPr>
          <w:color w:val="808080"/>
        </w:rPr>
      </w:pPr>
      <w:r>
        <w:rPr>
          <w:color w:val="808080"/>
        </w:rPr>
        <w:t>(Replaces C1-213236)</w:t>
      </w:r>
    </w:p>
    <w:p w14:paraId="52C08E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178A5" w14:textId="77777777" w:rsidR="00031805" w:rsidRDefault="00031805" w:rsidP="00031805">
      <w:pPr>
        <w:pStyle w:val="Heading4"/>
      </w:pPr>
      <w:bookmarkStart w:id="123" w:name="_Toc73893534"/>
      <w:r>
        <w:t>17.2.18</w:t>
      </w:r>
      <w:r>
        <w:tab/>
        <w:t>5G_ProSe</w:t>
      </w:r>
      <w:bookmarkEnd w:id="123"/>
    </w:p>
    <w:p w14:paraId="579B9369" w14:textId="4692C936" w:rsidR="00031805" w:rsidRDefault="00031805" w:rsidP="00031805">
      <w:pPr>
        <w:rPr>
          <w:rFonts w:ascii="Arial" w:hAnsi="Arial" w:cs="Arial"/>
          <w:b/>
          <w:sz w:val="24"/>
        </w:rPr>
      </w:pPr>
      <w:r>
        <w:rPr>
          <w:rFonts w:ascii="Arial" w:hAnsi="Arial" w:cs="Arial"/>
          <w:b/>
          <w:color w:val="0000FF"/>
          <w:sz w:val="24"/>
        </w:rPr>
        <w:t>C1-212930</w:t>
      </w:r>
      <w:r>
        <w:rPr>
          <w:rFonts w:ascii="Arial" w:hAnsi="Arial" w:cs="Arial"/>
          <w:b/>
          <w:color w:val="0000FF"/>
          <w:sz w:val="24"/>
        </w:rPr>
        <w:tab/>
      </w:r>
      <w:r>
        <w:rPr>
          <w:rFonts w:ascii="Arial" w:hAnsi="Arial" w:cs="Arial"/>
          <w:b/>
          <w:sz w:val="24"/>
        </w:rPr>
        <w:t>Update configuration parameters</w:t>
      </w:r>
    </w:p>
    <w:p w14:paraId="330F4EB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0F23CF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C1-213568</w:t>
      </w:r>
      <w:r>
        <w:rPr>
          <w:color w:val="993300"/>
          <w:u w:val="single"/>
        </w:rPr>
        <w:t>.</w:t>
      </w:r>
    </w:p>
    <w:p w14:paraId="083DF629" w14:textId="5E98F79C" w:rsidR="00031805" w:rsidRDefault="00031805" w:rsidP="00031805">
      <w:pPr>
        <w:rPr>
          <w:rFonts w:ascii="Arial" w:hAnsi="Arial" w:cs="Arial"/>
          <w:b/>
          <w:sz w:val="24"/>
        </w:rPr>
      </w:pPr>
      <w:r>
        <w:rPr>
          <w:rFonts w:ascii="Arial" w:hAnsi="Arial" w:cs="Arial"/>
          <w:b/>
          <w:color w:val="0000FF"/>
          <w:sz w:val="24"/>
        </w:rPr>
        <w:t>C1-212931</w:t>
      </w:r>
      <w:r>
        <w:rPr>
          <w:rFonts w:ascii="Arial" w:hAnsi="Arial" w:cs="Arial"/>
          <w:b/>
          <w:color w:val="0000FF"/>
          <w:sz w:val="24"/>
        </w:rPr>
        <w:tab/>
      </w:r>
      <w:r>
        <w:rPr>
          <w:rFonts w:ascii="Arial" w:hAnsi="Arial" w:cs="Arial"/>
          <w:b/>
          <w:sz w:val="24"/>
        </w:rPr>
        <w:t>Add path selection for direct communication</w:t>
      </w:r>
    </w:p>
    <w:p w14:paraId="78A7438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378F75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C1-213569</w:t>
      </w:r>
      <w:r>
        <w:rPr>
          <w:color w:val="993300"/>
          <w:u w:val="single"/>
        </w:rPr>
        <w:t>.</w:t>
      </w:r>
    </w:p>
    <w:p w14:paraId="2D5FF596" w14:textId="1EEE019E" w:rsidR="00031805" w:rsidRDefault="00031805" w:rsidP="00031805">
      <w:pPr>
        <w:rPr>
          <w:rFonts w:ascii="Arial" w:hAnsi="Arial" w:cs="Arial"/>
          <w:b/>
          <w:sz w:val="24"/>
        </w:rPr>
      </w:pPr>
      <w:r>
        <w:rPr>
          <w:rFonts w:ascii="Arial" w:hAnsi="Arial" w:cs="Arial"/>
          <w:b/>
          <w:color w:val="0000FF"/>
          <w:sz w:val="24"/>
        </w:rPr>
        <w:t>C1-212932</w:t>
      </w:r>
      <w:r>
        <w:rPr>
          <w:rFonts w:ascii="Arial" w:hAnsi="Arial" w:cs="Arial"/>
          <w:b/>
          <w:color w:val="0000FF"/>
          <w:sz w:val="24"/>
        </w:rPr>
        <w:tab/>
      </w:r>
      <w:r>
        <w:rPr>
          <w:rFonts w:ascii="Arial" w:hAnsi="Arial" w:cs="Arial"/>
          <w:b/>
          <w:sz w:val="24"/>
        </w:rPr>
        <w:t>Handling of unknown, unforeseen, and erroneous protocol data</w:t>
      </w:r>
    </w:p>
    <w:p w14:paraId="4DA18CF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2E106A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C1-213570</w:t>
      </w:r>
      <w:r>
        <w:rPr>
          <w:color w:val="993300"/>
          <w:u w:val="single"/>
        </w:rPr>
        <w:t>.</w:t>
      </w:r>
    </w:p>
    <w:p w14:paraId="2BC0C239" w14:textId="270DC883" w:rsidR="00031805" w:rsidRDefault="00031805" w:rsidP="00031805">
      <w:pPr>
        <w:rPr>
          <w:rFonts w:ascii="Arial" w:hAnsi="Arial" w:cs="Arial"/>
          <w:b/>
          <w:sz w:val="24"/>
        </w:rPr>
      </w:pPr>
      <w:r>
        <w:rPr>
          <w:rFonts w:ascii="Arial" w:hAnsi="Arial" w:cs="Arial"/>
          <w:b/>
          <w:color w:val="0000FF"/>
          <w:sz w:val="24"/>
        </w:rPr>
        <w:t>C1-212933</w:t>
      </w:r>
      <w:r>
        <w:rPr>
          <w:rFonts w:ascii="Arial" w:hAnsi="Arial" w:cs="Arial"/>
          <w:b/>
          <w:color w:val="0000FF"/>
          <w:sz w:val="24"/>
        </w:rPr>
        <w:tab/>
      </w:r>
      <w:r>
        <w:rPr>
          <w:rFonts w:ascii="Arial" w:hAnsi="Arial" w:cs="Arial"/>
          <w:b/>
          <w:sz w:val="24"/>
        </w:rPr>
        <w:t>Timer table</w:t>
      </w:r>
    </w:p>
    <w:p w14:paraId="1D588E7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07F83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C1-213571</w:t>
      </w:r>
      <w:r>
        <w:rPr>
          <w:color w:val="993300"/>
          <w:u w:val="single"/>
        </w:rPr>
        <w:t>.</w:t>
      </w:r>
    </w:p>
    <w:p w14:paraId="56D21EC8" w14:textId="7EE6A7CA" w:rsidR="00031805" w:rsidRDefault="00031805" w:rsidP="00031805">
      <w:pPr>
        <w:rPr>
          <w:rFonts w:ascii="Arial" w:hAnsi="Arial" w:cs="Arial"/>
          <w:b/>
          <w:sz w:val="24"/>
        </w:rPr>
      </w:pPr>
      <w:r>
        <w:rPr>
          <w:rFonts w:ascii="Arial" w:hAnsi="Arial" w:cs="Arial"/>
          <w:b/>
          <w:color w:val="0000FF"/>
          <w:sz w:val="24"/>
        </w:rPr>
        <w:t>C1-212934</w:t>
      </w:r>
      <w:r>
        <w:rPr>
          <w:rFonts w:ascii="Arial" w:hAnsi="Arial" w:cs="Arial"/>
          <w:b/>
          <w:color w:val="0000FF"/>
          <w:sz w:val="24"/>
        </w:rPr>
        <w:tab/>
      </w:r>
      <w:r>
        <w:rPr>
          <w:rFonts w:ascii="Arial" w:hAnsi="Arial" w:cs="Arial"/>
          <w:b/>
          <w:sz w:val="24"/>
        </w:rPr>
        <w:t>PROSE PC5 DISCOVERY message and IEs</w:t>
      </w:r>
    </w:p>
    <w:p w14:paraId="282AD8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7EA36E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C1-213572</w:t>
      </w:r>
      <w:r>
        <w:rPr>
          <w:color w:val="993300"/>
          <w:u w:val="single"/>
        </w:rPr>
        <w:t>.</w:t>
      </w:r>
    </w:p>
    <w:p w14:paraId="71BFEA4A" w14:textId="5666FCCA" w:rsidR="00031805" w:rsidRDefault="00031805" w:rsidP="00031805">
      <w:pPr>
        <w:rPr>
          <w:rFonts w:ascii="Arial" w:hAnsi="Arial" w:cs="Arial"/>
          <w:b/>
          <w:sz w:val="24"/>
        </w:rPr>
      </w:pPr>
      <w:r>
        <w:rPr>
          <w:rFonts w:ascii="Arial" w:hAnsi="Arial" w:cs="Arial"/>
          <w:b/>
          <w:color w:val="0000FF"/>
          <w:sz w:val="24"/>
        </w:rPr>
        <w:t>C1-212935</w:t>
      </w:r>
      <w:r>
        <w:rPr>
          <w:rFonts w:ascii="Arial" w:hAnsi="Arial" w:cs="Arial"/>
          <w:b/>
          <w:color w:val="0000FF"/>
          <w:sz w:val="24"/>
        </w:rPr>
        <w:tab/>
      </w:r>
      <w:r>
        <w:rPr>
          <w:rFonts w:ascii="Arial" w:hAnsi="Arial" w:cs="Arial"/>
          <w:b/>
          <w:sz w:val="24"/>
        </w:rPr>
        <w:t>Encoding policy of direct communication</w:t>
      </w:r>
    </w:p>
    <w:p w14:paraId="0DD8B64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2C4B765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C1-213573</w:t>
      </w:r>
      <w:r>
        <w:rPr>
          <w:color w:val="993300"/>
          <w:u w:val="single"/>
        </w:rPr>
        <w:t>.</w:t>
      </w:r>
    </w:p>
    <w:p w14:paraId="47FCABAC" w14:textId="35F38F71" w:rsidR="00031805" w:rsidRDefault="00031805" w:rsidP="00031805">
      <w:pPr>
        <w:rPr>
          <w:rFonts w:ascii="Arial" w:hAnsi="Arial" w:cs="Arial"/>
          <w:b/>
          <w:sz w:val="24"/>
        </w:rPr>
      </w:pPr>
      <w:r>
        <w:rPr>
          <w:rFonts w:ascii="Arial" w:hAnsi="Arial" w:cs="Arial"/>
          <w:b/>
          <w:color w:val="0000FF"/>
          <w:sz w:val="24"/>
        </w:rPr>
        <w:t>C1-212936</w:t>
      </w:r>
      <w:r>
        <w:rPr>
          <w:rFonts w:ascii="Arial" w:hAnsi="Arial" w:cs="Arial"/>
          <w:b/>
          <w:color w:val="0000FF"/>
          <w:sz w:val="24"/>
        </w:rPr>
        <w:tab/>
      </w:r>
      <w:r>
        <w:rPr>
          <w:rFonts w:ascii="Arial" w:hAnsi="Arial" w:cs="Arial"/>
          <w:b/>
          <w:sz w:val="24"/>
        </w:rPr>
        <w:t>Encoding policy of direct discovery</w:t>
      </w:r>
    </w:p>
    <w:p w14:paraId="24A1C3E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7E5F5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C1-213574</w:t>
      </w:r>
      <w:r>
        <w:rPr>
          <w:color w:val="993300"/>
          <w:u w:val="single"/>
        </w:rPr>
        <w:t>.</w:t>
      </w:r>
    </w:p>
    <w:p w14:paraId="5BD2AD0D" w14:textId="64A942C3" w:rsidR="00031805" w:rsidRDefault="00031805" w:rsidP="00031805">
      <w:pPr>
        <w:rPr>
          <w:rFonts w:ascii="Arial" w:hAnsi="Arial" w:cs="Arial"/>
          <w:b/>
          <w:sz w:val="24"/>
        </w:rPr>
      </w:pPr>
      <w:r>
        <w:rPr>
          <w:rFonts w:ascii="Arial" w:hAnsi="Arial" w:cs="Arial"/>
          <w:b/>
          <w:color w:val="0000FF"/>
          <w:sz w:val="24"/>
        </w:rPr>
        <w:t>C1-212942</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capability negotiation with 5GC</w:t>
      </w:r>
    </w:p>
    <w:p w14:paraId="01A4E7C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CR-3159  rev 1 Cat: B (Rel-17)</w:t>
      </w:r>
      <w:r>
        <w:rPr>
          <w:i/>
        </w:rPr>
        <w:br/>
      </w:r>
      <w:r>
        <w:rPr>
          <w:i/>
        </w:rPr>
        <w:br/>
      </w:r>
      <w:r>
        <w:rPr>
          <w:i/>
        </w:rPr>
        <w:tab/>
      </w:r>
      <w:r>
        <w:rPr>
          <w:i/>
        </w:rPr>
        <w:tab/>
      </w:r>
      <w:r>
        <w:rPr>
          <w:i/>
        </w:rPr>
        <w:tab/>
      </w:r>
      <w:r>
        <w:rPr>
          <w:i/>
        </w:rPr>
        <w:tab/>
      </w:r>
      <w:r>
        <w:rPr>
          <w:i/>
        </w:rPr>
        <w:tab/>
        <w:t>Source: CATT</w:t>
      </w:r>
    </w:p>
    <w:p w14:paraId="4765CFF1" w14:textId="77777777" w:rsidR="00031805" w:rsidRDefault="00031805" w:rsidP="00031805">
      <w:pPr>
        <w:rPr>
          <w:color w:val="808080"/>
        </w:rPr>
      </w:pPr>
      <w:r>
        <w:rPr>
          <w:color w:val="808080"/>
        </w:rPr>
        <w:t>(Replaces C1-212473)</w:t>
      </w:r>
    </w:p>
    <w:p w14:paraId="6DA6C86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C1-213739</w:t>
      </w:r>
      <w:r>
        <w:rPr>
          <w:color w:val="993300"/>
          <w:u w:val="single"/>
        </w:rPr>
        <w:t>.</w:t>
      </w:r>
    </w:p>
    <w:p w14:paraId="4C732841" w14:textId="3F92EA6B" w:rsidR="00031805" w:rsidRDefault="00031805" w:rsidP="00031805">
      <w:pPr>
        <w:rPr>
          <w:rFonts w:ascii="Arial" w:hAnsi="Arial" w:cs="Arial"/>
          <w:b/>
          <w:sz w:val="24"/>
        </w:rPr>
      </w:pPr>
      <w:r>
        <w:rPr>
          <w:rFonts w:ascii="Arial" w:hAnsi="Arial" w:cs="Arial"/>
          <w:b/>
          <w:color w:val="0000FF"/>
          <w:sz w:val="24"/>
        </w:rPr>
        <w:t>C1-212944</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work plan</w:t>
      </w:r>
    </w:p>
    <w:p w14:paraId="57EB3E3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19BC5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7E636" w14:textId="44E634D7" w:rsidR="00031805" w:rsidRDefault="00031805" w:rsidP="00031805">
      <w:pPr>
        <w:rPr>
          <w:rFonts w:ascii="Arial" w:hAnsi="Arial" w:cs="Arial"/>
          <w:b/>
          <w:sz w:val="24"/>
        </w:rPr>
      </w:pPr>
      <w:r>
        <w:rPr>
          <w:rFonts w:ascii="Arial" w:hAnsi="Arial" w:cs="Arial"/>
          <w:b/>
          <w:color w:val="0000FF"/>
          <w:sz w:val="24"/>
        </w:rPr>
        <w:t>C1-212945</w:t>
      </w:r>
      <w:r>
        <w:rPr>
          <w:rFonts w:ascii="Arial" w:hAnsi="Arial" w:cs="Arial"/>
          <w:b/>
          <w:color w:val="0000FF"/>
          <w:sz w:val="24"/>
        </w:rPr>
        <w:tab/>
      </w:r>
      <w:r>
        <w:rPr>
          <w:rFonts w:ascii="Arial" w:hAnsi="Arial" w:cs="Arial"/>
          <w:b/>
          <w:sz w:val="24"/>
        </w:rPr>
        <w:t>UE-to-Network Relay Discovery procedure</w:t>
      </w:r>
    </w:p>
    <w:p w14:paraId="72FB58A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CATT, </w:t>
      </w:r>
      <w:proofErr w:type="spellStart"/>
      <w:r>
        <w:rPr>
          <w:i/>
        </w:rPr>
        <w:t>InterDigital</w:t>
      </w:r>
      <w:proofErr w:type="spellEnd"/>
    </w:p>
    <w:p w14:paraId="4DAD3F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C1-213755</w:t>
      </w:r>
      <w:r>
        <w:rPr>
          <w:color w:val="993300"/>
          <w:u w:val="single"/>
        </w:rPr>
        <w:t>.</w:t>
      </w:r>
    </w:p>
    <w:p w14:paraId="4E85FD23" w14:textId="769E9D1C" w:rsidR="00031805" w:rsidRDefault="00031805" w:rsidP="00031805">
      <w:pPr>
        <w:rPr>
          <w:rFonts w:ascii="Arial" w:hAnsi="Arial" w:cs="Arial"/>
          <w:b/>
          <w:sz w:val="24"/>
        </w:rPr>
      </w:pPr>
      <w:r>
        <w:rPr>
          <w:rFonts w:ascii="Arial" w:hAnsi="Arial" w:cs="Arial"/>
          <w:b/>
          <w:color w:val="0000FF"/>
          <w:sz w:val="24"/>
        </w:rPr>
        <w:t>C1-212946</w:t>
      </w:r>
      <w:r>
        <w:rPr>
          <w:rFonts w:ascii="Arial" w:hAnsi="Arial" w:cs="Arial"/>
          <w:b/>
          <w:color w:val="0000FF"/>
          <w:sz w:val="24"/>
        </w:rPr>
        <w:tab/>
      </w:r>
      <w:r>
        <w:rPr>
          <w:rFonts w:ascii="Arial" w:hAnsi="Arial" w:cs="Arial"/>
          <w:b/>
          <w:sz w:val="24"/>
        </w:rPr>
        <w:t xml:space="preserve">Provisioning of 5G </w:t>
      </w:r>
      <w:proofErr w:type="spellStart"/>
      <w:r>
        <w:rPr>
          <w:rFonts w:ascii="Arial" w:hAnsi="Arial" w:cs="Arial"/>
          <w:b/>
          <w:sz w:val="24"/>
        </w:rPr>
        <w:t>ProSe</w:t>
      </w:r>
      <w:proofErr w:type="spellEnd"/>
      <w:r>
        <w:rPr>
          <w:rFonts w:ascii="Arial" w:hAnsi="Arial" w:cs="Arial"/>
          <w:b/>
          <w:sz w:val="24"/>
        </w:rPr>
        <w:t xml:space="preserve"> configuration information signalling messages</w:t>
      </w:r>
    </w:p>
    <w:p w14:paraId="6DD8C9C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4F63E0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C1-213756</w:t>
      </w:r>
      <w:r>
        <w:rPr>
          <w:color w:val="993300"/>
          <w:u w:val="single"/>
        </w:rPr>
        <w:t>.</w:t>
      </w:r>
    </w:p>
    <w:p w14:paraId="3DFE42CB" w14:textId="07851485" w:rsidR="00031805" w:rsidRDefault="00031805" w:rsidP="00031805">
      <w:pPr>
        <w:rPr>
          <w:rFonts w:ascii="Arial" w:hAnsi="Arial" w:cs="Arial"/>
          <w:b/>
          <w:sz w:val="24"/>
        </w:rPr>
      </w:pPr>
      <w:r>
        <w:rPr>
          <w:rFonts w:ascii="Arial" w:hAnsi="Arial" w:cs="Arial"/>
          <w:b/>
          <w:color w:val="0000FF"/>
          <w:sz w:val="24"/>
        </w:rPr>
        <w:t>C1-212947</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289017B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69F7DA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C1-213761</w:t>
      </w:r>
      <w:r>
        <w:rPr>
          <w:color w:val="993300"/>
          <w:u w:val="single"/>
        </w:rPr>
        <w:t>.</w:t>
      </w:r>
    </w:p>
    <w:p w14:paraId="1770DD8E" w14:textId="12B312C4" w:rsidR="00031805" w:rsidRDefault="00031805" w:rsidP="00031805">
      <w:pPr>
        <w:rPr>
          <w:rFonts w:ascii="Arial" w:hAnsi="Arial" w:cs="Arial"/>
          <w:b/>
          <w:sz w:val="24"/>
        </w:rPr>
      </w:pPr>
      <w:r>
        <w:rPr>
          <w:rFonts w:ascii="Arial" w:hAnsi="Arial" w:cs="Arial"/>
          <w:b/>
          <w:color w:val="0000FF"/>
          <w:sz w:val="24"/>
        </w:rPr>
        <w:t>C1-212955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policy transmission</w:t>
      </w:r>
    </w:p>
    <w:p w14:paraId="7448C6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CR-3110  rev 2 Cat: B (Rel-17)</w:t>
      </w:r>
      <w:r>
        <w:rPr>
          <w:i/>
        </w:rPr>
        <w:br/>
      </w:r>
      <w:r>
        <w:rPr>
          <w:i/>
        </w:rPr>
        <w:br/>
      </w:r>
      <w:r>
        <w:rPr>
          <w:i/>
        </w:rPr>
        <w:tab/>
      </w:r>
      <w:r>
        <w:rPr>
          <w:i/>
        </w:rPr>
        <w:tab/>
      </w:r>
      <w:r>
        <w:rPr>
          <w:i/>
        </w:rPr>
        <w:tab/>
      </w:r>
      <w:r>
        <w:rPr>
          <w:i/>
        </w:rPr>
        <w:tab/>
      </w:r>
      <w:r>
        <w:rPr>
          <w:i/>
        </w:rPr>
        <w:tab/>
        <w:t>Source: CATT</w:t>
      </w:r>
    </w:p>
    <w:p w14:paraId="4FE5B543" w14:textId="77777777" w:rsidR="00031805" w:rsidRDefault="00031805" w:rsidP="00031805">
      <w:pPr>
        <w:rPr>
          <w:color w:val="808080"/>
        </w:rPr>
      </w:pPr>
      <w:r>
        <w:rPr>
          <w:color w:val="808080"/>
        </w:rPr>
        <w:t>(Replaces C1-212476)</w:t>
      </w:r>
    </w:p>
    <w:p w14:paraId="2C572B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C1-213754</w:t>
      </w:r>
      <w:r>
        <w:rPr>
          <w:color w:val="993300"/>
          <w:u w:val="single"/>
        </w:rPr>
        <w:t>.</w:t>
      </w:r>
    </w:p>
    <w:p w14:paraId="7AE39230" w14:textId="3C089E64" w:rsidR="00031805" w:rsidRDefault="00031805" w:rsidP="00031805">
      <w:pPr>
        <w:rPr>
          <w:rFonts w:ascii="Arial" w:hAnsi="Arial" w:cs="Arial"/>
          <w:b/>
          <w:sz w:val="24"/>
        </w:rPr>
      </w:pPr>
      <w:r>
        <w:rPr>
          <w:rFonts w:ascii="Arial" w:hAnsi="Arial" w:cs="Arial"/>
          <w:b/>
          <w:color w:val="0000FF"/>
          <w:sz w:val="24"/>
        </w:rPr>
        <w:t>C1-212981</w:t>
      </w:r>
      <w:r>
        <w:rPr>
          <w:rFonts w:ascii="Arial" w:hAnsi="Arial" w:cs="Arial"/>
          <w:b/>
          <w:color w:val="0000FF"/>
          <w:sz w:val="24"/>
        </w:rPr>
        <w:tab/>
      </w:r>
      <w:r>
        <w:rPr>
          <w:rFonts w:ascii="Arial" w:hAnsi="Arial" w:cs="Arial"/>
          <w:b/>
          <w:sz w:val="24"/>
        </w:rPr>
        <w:t xml:space="preserve">UE policies for 5G </w:t>
      </w:r>
      <w:proofErr w:type="spellStart"/>
      <w:r>
        <w:rPr>
          <w:rFonts w:ascii="Arial" w:hAnsi="Arial" w:cs="Arial"/>
          <w:b/>
          <w:sz w:val="24"/>
        </w:rPr>
        <w:t>ProSe</w:t>
      </w:r>
      <w:proofErr w:type="spellEnd"/>
      <w:r>
        <w:rPr>
          <w:rFonts w:ascii="Arial" w:hAnsi="Arial" w:cs="Arial"/>
          <w:b/>
          <w:sz w:val="24"/>
        </w:rPr>
        <w:t xml:space="preserve"> policy</w:t>
      </w:r>
    </w:p>
    <w:p w14:paraId="0A70286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CR-0115  rev 2 Cat: B (Rel-17)</w:t>
      </w:r>
      <w:r>
        <w:rPr>
          <w:i/>
        </w:rPr>
        <w:br/>
      </w:r>
      <w:r>
        <w:rPr>
          <w:i/>
        </w:rPr>
        <w:br/>
      </w:r>
      <w:r>
        <w:rPr>
          <w:i/>
        </w:rPr>
        <w:tab/>
      </w:r>
      <w:r>
        <w:rPr>
          <w:i/>
        </w:rPr>
        <w:tab/>
      </w:r>
      <w:r>
        <w:rPr>
          <w:i/>
        </w:rPr>
        <w:tab/>
      </w:r>
      <w:r>
        <w:rPr>
          <w:i/>
        </w:rPr>
        <w:tab/>
      </w:r>
      <w:r>
        <w:rPr>
          <w:i/>
        </w:rPr>
        <w:tab/>
        <w:t>Source: ZTE / Joy</w:t>
      </w:r>
    </w:p>
    <w:p w14:paraId="080B3816" w14:textId="77777777" w:rsidR="00031805" w:rsidRDefault="00031805" w:rsidP="00031805">
      <w:pPr>
        <w:rPr>
          <w:color w:val="808080"/>
        </w:rPr>
      </w:pPr>
      <w:r>
        <w:rPr>
          <w:color w:val="808080"/>
        </w:rPr>
        <w:t>(Replaces C1-212449)</w:t>
      </w:r>
    </w:p>
    <w:p w14:paraId="16BB96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13C51" w14:textId="6935D9A3" w:rsidR="00031805" w:rsidRDefault="00031805" w:rsidP="00031805">
      <w:pPr>
        <w:rPr>
          <w:rFonts w:ascii="Arial" w:hAnsi="Arial" w:cs="Arial"/>
          <w:b/>
          <w:sz w:val="24"/>
        </w:rPr>
      </w:pPr>
      <w:r>
        <w:rPr>
          <w:rFonts w:ascii="Arial" w:hAnsi="Arial" w:cs="Arial"/>
          <w:b/>
          <w:color w:val="0000FF"/>
          <w:sz w:val="24"/>
        </w:rPr>
        <w:t>C1-213007</w:t>
      </w:r>
      <w:r>
        <w:rPr>
          <w:rFonts w:ascii="Arial" w:hAnsi="Arial" w:cs="Arial"/>
          <w:b/>
          <w:color w:val="0000FF"/>
          <w:sz w:val="24"/>
        </w:rPr>
        <w:tab/>
      </w:r>
      <w:r>
        <w:rPr>
          <w:rFonts w:ascii="Arial" w:hAnsi="Arial" w:cs="Arial"/>
          <w:b/>
          <w:sz w:val="24"/>
        </w:rPr>
        <w:t xml:space="preserve">TS24.554: Broadcast mode </w:t>
      </w:r>
      <w:proofErr w:type="spellStart"/>
      <w:r>
        <w:rPr>
          <w:rFonts w:ascii="Arial" w:hAnsi="Arial" w:cs="Arial"/>
          <w:b/>
          <w:sz w:val="24"/>
        </w:rPr>
        <w:t>communicaiton</w:t>
      </w:r>
      <w:proofErr w:type="spellEnd"/>
      <w:r>
        <w:rPr>
          <w:rFonts w:ascii="Arial" w:hAnsi="Arial" w:cs="Arial"/>
          <w:b/>
          <w:sz w:val="24"/>
        </w:rPr>
        <w:t xml:space="preserve"> over PC5 interface</w:t>
      </w:r>
    </w:p>
    <w:p w14:paraId="478103B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7679FB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C1-213767</w:t>
      </w:r>
      <w:r>
        <w:rPr>
          <w:color w:val="993300"/>
          <w:u w:val="single"/>
        </w:rPr>
        <w:t>.</w:t>
      </w:r>
    </w:p>
    <w:p w14:paraId="51EB41F8" w14:textId="61CD50E4" w:rsidR="00031805" w:rsidRDefault="00031805" w:rsidP="00031805">
      <w:pPr>
        <w:rPr>
          <w:rFonts w:ascii="Arial" w:hAnsi="Arial" w:cs="Arial"/>
          <w:b/>
          <w:sz w:val="24"/>
        </w:rPr>
      </w:pPr>
      <w:r>
        <w:rPr>
          <w:rFonts w:ascii="Arial" w:hAnsi="Arial" w:cs="Arial"/>
          <w:b/>
          <w:color w:val="0000FF"/>
          <w:sz w:val="24"/>
        </w:rPr>
        <w:t>C1-213008</w:t>
      </w:r>
      <w:r>
        <w:rPr>
          <w:rFonts w:ascii="Arial" w:hAnsi="Arial" w:cs="Arial"/>
          <w:b/>
          <w:color w:val="0000FF"/>
          <w:sz w:val="24"/>
        </w:rPr>
        <w:tab/>
      </w:r>
      <w:r>
        <w:rPr>
          <w:rFonts w:ascii="Arial" w:hAnsi="Arial" w:cs="Arial"/>
          <w:b/>
          <w:sz w:val="24"/>
        </w:rPr>
        <w:t>TS24.554: UE-to-Network Relay Discovery over PC5 interface (Model B)</w:t>
      </w:r>
    </w:p>
    <w:p w14:paraId="061C286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4A9012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C1-213768</w:t>
      </w:r>
      <w:r>
        <w:rPr>
          <w:color w:val="993300"/>
          <w:u w:val="single"/>
        </w:rPr>
        <w:t>.</w:t>
      </w:r>
    </w:p>
    <w:p w14:paraId="1CA51CE9" w14:textId="61E7F8B4" w:rsidR="00031805" w:rsidRDefault="00031805" w:rsidP="00031805">
      <w:pPr>
        <w:rPr>
          <w:rFonts w:ascii="Arial" w:hAnsi="Arial" w:cs="Arial"/>
          <w:b/>
          <w:sz w:val="24"/>
        </w:rPr>
      </w:pPr>
      <w:r>
        <w:rPr>
          <w:rFonts w:ascii="Arial" w:hAnsi="Arial" w:cs="Arial"/>
          <w:b/>
          <w:color w:val="0000FF"/>
          <w:sz w:val="24"/>
        </w:rPr>
        <w:t>C1-213020</w:t>
      </w:r>
      <w:r>
        <w:rPr>
          <w:rFonts w:ascii="Arial" w:hAnsi="Arial" w:cs="Arial"/>
          <w:b/>
          <w:color w:val="0000FF"/>
          <w:sz w:val="24"/>
        </w:rPr>
        <w:tab/>
      </w:r>
      <w:r>
        <w:rPr>
          <w:rFonts w:ascii="Arial" w:hAnsi="Arial" w:cs="Arial"/>
          <w:b/>
          <w:sz w:val="24"/>
        </w:rPr>
        <w:t>Removal of UE-to-UE relay related editor's notes</w:t>
      </w:r>
    </w:p>
    <w:p w14:paraId="04BBF3F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Ericsson, Lenovo, Motorola Mobility / Ivo</w:t>
      </w:r>
    </w:p>
    <w:p w14:paraId="791463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EA68" w14:textId="1A7517B4" w:rsidR="00031805" w:rsidRDefault="00031805" w:rsidP="00031805">
      <w:pPr>
        <w:rPr>
          <w:rFonts w:ascii="Arial" w:hAnsi="Arial" w:cs="Arial"/>
          <w:b/>
          <w:sz w:val="24"/>
        </w:rPr>
      </w:pPr>
      <w:r>
        <w:rPr>
          <w:rFonts w:ascii="Arial" w:hAnsi="Arial" w:cs="Arial"/>
          <w:b/>
          <w:color w:val="0000FF"/>
          <w:sz w:val="24"/>
        </w:rPr>
        <w:t>C1-213021</w:t>
      </w:r>
      <w:r>
        <w:rPr>
          <w:rFonts w:ascii="Arial" w:hAnsi="Arial" w:cs="Arial"/>
          <w:b/>
          <w:color w:val="0000FF"/>
          <w:sz w:val="24"/>
        </w:rPr>
        <w:tab/>
      </w:r>
      <w:r>
        <w:rPr>
          <w:rFonts w:ascii="Arial" w:hAnsi="Arial" w:cs="Arial"/>
          <w:b/>
          <w:sz w:val="24"/>
        </w:rPr>
        <w:t>Removal of UE-to-UE relay related editor's notes</w:t>
      </w:r>
    </w:p>
    <w:p w14:paraId="2FD0E9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Ericsson, Lenovo, Motorola Mobility / Ivo</w:t>
      </w:r>
    </w:p>
    <w:p w14:paraId="62D0B3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1FB2" w14:textId="27C4CF98" w:rsidR="00031805" w:rsidRDefault="00031805" w:rsidP="00031805">
      <w:pPr>
        <w:rPr>
          <w:rFonts w:ascii="Arial" w:hAnsi="Arial" w:cs="Arial"/>
          <w:b/>
          <w:sz w:val="24"/>
        </w:rPr>
      </w:pPr>
      <w:r>
        <w:rPr>
          <w:rFonts w:ascii="Arial" w:hAnsi="Arial" w:cs="Arial"/>
          <w:b/>
          <w:color w:val="0000FF"/>
          <w:sz w:val="24"/>
        </w:rPr>
        <w:t>C1-213031</w:t>
      </w:r>
      <w:r>
        <w:rPr>
          <w:rFonts w:ascii="Arial" w:hAnsi="Arial" w:cs="Arial"/>
          <w:b/>
          <w:color w:val="0000FF"/>
          <w:sz w:val="24"/>
        </w:rPr>
        <w:tab/>
      </w:r>
      <w:r>
        <w:rPr>
          <w:rFonts w:ascii="Arial" w:hAnsi="Arial" w:cs="Arial"/>
          <w:b/>
          <w:sz w:val="24"/>
        </w:rPr>
        <w:t>TS 24.554: Configuration parameters for U2N relay</w:t>
      </w:r>
    </w:p>
    <w:p w14:paraId="6B620FA7"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028E78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CC3CC" w14:textId="319F3456" w:rsidR="00031805" w:rsidRDefault="00031805" w:rsidP="00031805">
      <w:pPr>
        <w:rPr>
          <w:rFonts w:ascii="Arial" w:hAnsi="Arial" w:cs="Arial"/>
          <w:b/>
          <w:sz w:val="24"/>
        </w:rPr>
      </w:pPr>
      <w:r>
        <w:rPr>
          <w:rFonts w:ascii="Arial" w:hAnsi="Arial" w:cs="Arial"/>
          <w:b/>
          <w:color w:val="0000FF"/>
          <w:sz w:val="24"/>
        </w:rPr>
        <w:t>C1-213032</w:t>
      </w:r>
      <w:r>
        <w:rPr>
          <w:rFonts w:ascii="Arial" w:hAnsi="Arial" w:cs="Arial"/>
          <w:b/>
          <w:color w:val="0000FF"/>
          <w:sz w:val="24"/>
        </w:rPr>
        <w:tab/>
      </w:r>
      <w:r>
        <w:rPr>
          <w:rFonts w:ascii="Arial" w:hAnsi="Arial" w:cs="Arial"/>
          <w:b/>
          <w:sz w:val="24"/>
        </w:rPr>
        <w:t xml:space="preserve">TS24.554: Update UE-requested 5G </w:t>
      </w:r>
      <w:proofErr w:type="spellStart"/>
      <w:r>
        <w:rPr>
          <w:rFonts w:ascii="Arial" w:hAnsi="Arial" w:cs="Arial"/>
          <w:b/>
          <w:sz w:val="24"/>
        </w:rPr>
        <w:t>ProSe</w:t>
      </w:r>
      <w:proofErr w:type="spellEnd"/>
      <w:r>
        <w:rPr>
          <w:rFonts w:ascii="Arial" w:hAnsi="Arial" w:cs="Arial"/>
          <w:b/>
          <w:sz w:val="24"/>
        </w:rPr>
        <w:t xml:space="preserve"> policy provisioning procedure for adding new request type</w:t>
      </w:r>
    </w:p>
    <w:p w14:paraId="7DC1B6C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4F48C2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C1-213770</w:t>
      </w:r>
      <w:r>
        <w:rPr>
          <w:color w:val="993300"/>
          <w:u w:val="single"/>
        </w:rPr>
        <w:t>.</w:t>
      </w:r>
    </w:p>
    <w:p w14:paraId="43A7A068" w14:textId="4381D028" w:rsidR="00031805" w:rsidRDefault="00031805" w:rsidP="00031805">
      <w:pPr>
        <w:rPr>
          <w:rFonts w:ascii="Arial" w:hAnsi="Arial" w:cs="Arial"/>
          <w:b/>
          <w:sz w:val="24"/>
        </w:rPr>
      </w:pPr>
      <w:r>
        <w:rPr>
          <w:rFonts w:ascii="Arial" w:hAnsi="Arial" w:cs="Arial"/>
          <w:b/>
          <w:color w:val="0000FF"/>
          <w:sz w:val="24"/>
        </w:rPr>
        <w:t>C1-213043</w:t>
      </w:r>
      <w:r>
        <w:rPr>
          <w:rFonts w:ascii="Arial" w:hAnsi="Arial" w:cs="Arial"/>
          <w:b/>
          <w:color w:val="0000FF"/>
          <w:sz w:val="24"/>
        </w:rPr>
        <w:tab/>
      </w:r>
      <w:r>
        <w:rPr>
          <w:rFonts w:ascii="Arial" w:hAnsi="Arial" w:cs="Arial"/>
          <w:b/>
          <w:sz w:val="24"/>
        </w:rPr>
        <w:t>Clean-up and Clarification on announcing UE operation</w:t>
      </w:r>
    </w:p>
    <w:p w14:paraId="3E4593E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65AC88C6" w14:textId="77777777" w:rsidR="00031805" w:rsidRDefault="00031805" w:rsidP="00031805">
      <w:pPr>
        <w:rPr>
          <w:rFonts w:ascii="Arial" w:hAnsi="Arial" w:cs="Arial"/>
          <w:b/>
        </w:rPr>
      </w:pPr>
      <w:r>
        <w:rPr>
          <w:rFonts w:ascii="Arial" w:hAnsi="Arial" w:cs="Arial"/>
          <w:b/>
        </w:rPr>
        <w:t xml:space="preserve">Abstract: </w:t>
      </w:r>
    </w:p>
    <w:p w14:paraId="781C5A82" w14:textId="77777777" w:rsidR="00031805" w:rsidRDefault="00031805" w:rsidP="00031805">
      <w:r>
        <w:t>Clean-up and Clarification on announcing UE operation</w:t>
      </w:r>
    </w:p>
    <w:p w14:paraId="275324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B6D8A" w14:textId="261A98CD" w:rsidR="00031805" w:rsidRDefault="00031805" w:rsidP="00031805">
      <w:pPr>
        <w:rPr>
          <w:rFonts w:ascii="Arial" w:hAnsi="Arial" w:cs="Arial"/>
          <w:b/>
          <w:sz w:val="24"/>
        </w:rPr>
      </w:pPr>
      <w:r>
        <w:rPr>
          <w:rFonts w:ascii="Arial" w:hAnsi="Arial" w:cs="Arial"/>
          <w:b/>
          <w:color w:val="0000FF"/>
          <w:sz w:val="24"/>
        </w:rPr>
        <w:t>C1-213044</w:t>
      </w:r>
      <w:r>
        <w:rPr>
          <w:rFonts w:ascii="Arial" w:hAnsi="Arial" w:cs="Arial"/>
          <w:b/>
          <w:color w:val="0000FF"/>
          <w:sz w:val="24"/>
        </w:rPr>
        <w:tab/>
      </w:r>
      <w:r>
        <w:rPr>
          <w:rFonts w:ascii="Arial" w:hAnsi="Arial" w:cs="Arial"/>
          <w:b/>
          <w:sz w:val="24"/>
        </w:rPr>
        <w:t>Clean-up and Clarification on monitoring UE operation</w:t>
      </w:r>
    </w:p>
    <w:p w14:paraId="34A28AA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5FFC4E66" w14:textId="77777777" w:rsidR="00031805" w:rsidRDefault="00031805" w:rsidP="00031805">
      <w:pPr>
        <w:rPr>
          <w:rFonts w:ascii="Arial" w:hAnsi="Arial" w:cs="Arial"/>
          <w:b/>
        </w:rPr>
      </w:pPr>
      <w:r>
        <w:rPr>
          <w:rFonts w:ascii="Arial" w:hAnsi="Arial" w:cs="Arial"/>
          <w:b/>
        </w:rPr>
        <w:t xml:space="preserve">Abstract: </w:t>
      </w:r>
    </w:p>
    <w:p w14:paraId="7764AC60" w14:textId="77777777" w:rsidR="00031805" w:rsidRDefault="00031805" w:rsidP="00031805">
      <w:r>
        <w:t>Clean-up and Clarification on monitoring UE operation</w:t>
      </w:r>
    </w:p>
    <w:p w14:paraId="5E9260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4A5BF" w14:textId="01E69EF2" w:rsidR="00031805" w:rsidRDefault="00031805" w:rsidP="00031805">
      <w:pPr>
        <w:rPr>
          <w:rFonts w:ascii="Arial" w:hAnsi="Arial" w:cs="Arial"/>
          <w:b/>
          <w:sz w:val="24"/>
        </w:rPr>
      </w:pPr>
      <w:r>
        <w:rPr>
          <w:rFonts w:ascii="Arial" w:hAnsi="Arial" w:cs="Arial"/>
          <w:b/>
          <w:color w:val="0000FF"/>
          <w:sz w:val="24"/>
        </w:rPr>
        <w:t>C1-213045</w:t>
      </w:r>
      <w:r>
        <w:rPr>
          <w:rFonts w:ascii="Arial" w:hAnsi="Arial" w:cs="Arial"/>
          <w:b/>
          <w:color w:val="0000FF"/>
          <w:sz w:val="24"/>
        </w:rPr>
        <w:tab/>
      </w:r>
      <w:r>
        <w:rPr>
          <w:rFonts w:ascii="Arial" w:hAnsi="Arial" w:cs="Arial"/>
          <w:b/>
          <w:sz w:val="24"/>
        </w:rPr>
        <w:t xml:space="preserve">Clean-up and Clarification on </w:t>
      </w:r>
      <w:proofErr w:type="spellStart"/>
      <w:r>
        <w:rPr>
          <w:rFonts w:ascii="Arial" w:hAnsi="Arial" w:cs="Arial"/>
          <w:b/>
          <w:sz w:val="24"/>
        </w:rPr>
        <w:t>discoveree</w:t>
      </w:r>
      <w:proofErr w:type="spellEnd"/>
      <w:r>
        <w:rPr>
          <w:rFonts w:ascii="Arial" w:hAnsi="Arial" w:cs="Arial"/>
          <w:b/>
          <w:sz w:val="24"/>
        </w:rPr>
        <w:t xml:space="preserve"> UE operation</w:t>
      </w:r>
    </w:p>
    <w:p w14:paraId="107AD1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62A1F745" w14:textId="77777777" w:rsidR="00031805" w:rsidRDefault="00031805" w:rsidP="00031805">
      <w:pPr>
        <w:rPr>
          <w:rFonts w:ascii="Arial" w:hAnsi="Arial" w:cs="Arial"/>
          <w:b/>
        </w:rPr>
      </w:pPr>
      <w:r>
        <w:rPr>
          <w:rFonts w:ascii="Arial" w:hAnsi="Arial" w:cs="Arial"/>
          <w:b/>
        </w:rPr>
        <w:t xml:space="preserve">Abstract: </w:t>
      </w:r>
    </w:p>
    <w:p w14:paraId="36553A80" w14:textId="77777777" w:rsidR="00031805" w:rsidRDefault="00031805" w:rsidP="00031805">
      <w:r>
        <w:t xml:space="preserve">Clean-up and Clarification on </w:t>
      </w:r>
      <w:proofErr w:type="spellStart"/>
      <w:r>
        <w:t>discoveree</w:t>
      </w:r>
      <w:proofErr w:type="spellEnd"/>
      <w:r>
        <w:t xml:space="preserve"> UE operation</w:t>
      </w:r>
    </w:p>
    <w:p w14:paraId="3E4F5A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C6590" w14:textId="6E572B80" w:rsidR="00031805" w:rsidRDefault="00031805" w:rsidP="00031805">
      <w:pPr>
        <w:rPr>
          <w:rFonts w:ascii="Arial" w:hAnsi="Arial" w:cs="Arial"/>
          <w:b/>
          <w:sz w:val="24"/>
        </w:rPr>
      </w:pPr>
      <w:r>
        <w:rPr>
          <w:rFonts w:ascii="Arial" w:hAnsi="Arial" w:cs="Arial"/>
          <w:b/>
          <w:color w:val="0000FF"/>
          <w:sz w:val="24"/>
        </w:rPr>
        <w:t>C1-213046</w:t>
      </w:r>
      <w:r>
        <w:rPr>
          <w:rFonts w:ascii="Arial" w:hAnsi="Arial" w:cs="Arial"/>
          <w:b/>
          <w:color w:val="0000FF"/>
          <w:sz w:val="24"/>
        </w:rPr>
        <w:tab/>
      </w:r>
      <w:r>
        <w:rPr>
          <w:rFonts w:ascii="Arial" w:hAnsi="Arial" w:cs="Arial"/>
          <w:b/>
          <w:sz w:val="24"/>
        </w:rPr>
        <w:t>Clean-up and Clarification on discoverer UE operation</w:t>
      </w:r>
    </w:p>
    <w:p w14:paraId="6D091A5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7D90243D" w14:textId="77777777" w:rsidR="00031805" w:rsidRDefault="00031805" w:rsidP="00031805">
      <w:pPr>
        <w:rPr>
          <w:rFonts w:ascii="Arial" w:hAnsi="Arial" w:cs="Arial"/>
          <w:b/>
        </w:rPr>
      </w:pPr>
      <w:r>
        <w:rPr>
          <w:rFonts w:ascii="Arial" w:hAnsi="Arial" w:cs="Arial"/>
          <w:b/>
        </w:rPr>
        <w:t xml:space="preserve">Abstract: </w:t>
      </w:r>
    </w:p>
    <w:p w14:paraId="16415080" w14:textId="77777777" w:rsidR="00031805" w:rsidRDefault="00031805" w:rsidP="00031805">
      <w:r>
        <w:lastRenderedPageBreak/>
        <w:t>Clean-up and Clarification on discoverer UE operation</w:t>
      </w:r>
    </w:p>
    <w:p w14:paraId="0E3BC3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CB7AD" w14:textId="30507D89" w:rsidR="00031805" w:rsidRDefault="00031805" w:rsidP="00031805">
      <w:pPr>
        <w:rPr>
          <w:rFonts w:ascii="Arial" w:hAnsi="Arial" w:cs="Arial"/>
          <w:b/>
          <w:sz w:val="24"/>
        </w:rPr>
      </w:pPr>
      <w:r>
        <w:rPr>
          <w:rFonts w:ascii="Arial" w:hAnsi="Arial" w:cs="Arial"/>
          <w:b/>
          <w:color w:val="0000FF"/>
          <w:sz w:val="24"/>
        </w:rPr>
        <w:t>C1-213118</w:t>
      </w:r>
      <w:r>
        <w:rPr>
          <w:rFonts w:ascii="Arial" w:hAnsi="Arial" w:cs="Arial"/>
          <w:b/>
          <w:color w:val="0000FF"/>
          <w:sz w:val="24"/>
        </w:rPr>
        <w:tab/>
      </w:r>
      <w:r>
        <w:rPr>
          <w:rFonts w:ascii="Arial" w:hAnsi="Arial" w:cs="Arial"/>
          <w:b/>
          <w:sz w:val="24"/>
        </w:rPr>
        <w:t>Configuration parameters for U2N relay</w:t>
      </w:r>
    </w:p>
    <w:p w14:paraId="7236E2D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3C439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C1-213674</w:t>
      </w:r>
      <w:r>
        <w:rPr>
          <w:color w:val="993300"/>
          <w:u w:val="single"/>
        </w:rPr>
        <w:t>.</w:t>
      </w:r>
    </w:p>
    <w:p w14:paraId="1AECBED9" w14:textId="337FAEF5" w:rsidR="00031805" w:rsidRDefault="00031805" w:rsidP="00031805">
      <w:pPr>
        <w:rPr>
          <w:rFonts w:ascii="Arial" w:hAnsi="Arial" w:cs="Arial"/>
          <w:b/>
          <w:sz w:val="24"/>
        </w:rPr>
      </w:pPr>
      <w:r>
        <w:rPr>
          <w:rFonts w:ascii="Arial" w:hAnsi="Arial" w:cs="Arial"/>
          <w:b/>
          <w:color w:val="0000FF"/>
          <w:sz w:val="24"/>
        </w:rPr>
        <w:t>C1-213119</w:t>
      </w:r>
      <w:r>
        <w:rPr>
          <w:rFonts w:ascii="Arial" w:hAnsi="Arial" w:cs="Arial"/>
          <w:b/>
          <w:color w:val="0000FF"/>
          <w:sz w:val="24"/>
        </w:rPr>
        <w:tab/>
      </w:r>
      <w:proofErr w:type="spellStart"/>
      <w:r>
        <w:rPr>
          <w:rFonts w:ascii="Arial" w:hAnsi="Arial" w:cs="Arial"/>
          <w:b/>
          <w:sz w:val="24"/>
        </w:rPr>
        <w:t>Discoveree</w:t>
      </w:r>
      <w:proofErr w:type="spellEnd"/>
      <w:r>
        <w:rPr>
          <w:rFonts w:ascii="Arial" w:hAnsi="Arial" w:cs="Arial"/>
          <w:b/>
          <w:sz w:val="24"/>
        </w:rPr>
        <w:t xml:space="preserve"> and Discoverer request procedure for restricted </w:t>
      </w:r>
      <w:proofErr w:type="spellStart"/>
      <w:r>
        <w:rPr>
          <w:rFonts w:ascii="Arial" w:hAnsi="Arial" w:cs="Arial"/>
          <w:b/>
          <w:sz w:val="24"/>
        </w:rPr>
        <w:t>ProSe</w:t>
      </w:r>
      <w:proofErr w:type="spellEnd"/>
      <w:r>
        <w:rPr>
          <w:rFonts w:ascii="Arial" w:hAnsi="Arial" w:cs="Arial"/>
          <w:b/>
          <w:sz w:val="24"/>
        </w:rPr>
        <w:t xml:space="preserve"> direct discovery model B</w:t>
      </w:r>
    </w:p>
    <w:p w14:paraId="089C2C2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E9C6B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67C771" w14:textId="1891EE5A" w:rsidR="00031805" w:rsidRDefault="00031805" w:rsidP="00031805">
      <w:pPr>
        <w:rPr>
          <w:rFonts w:ascii="Arial" w:hAnsi="Arial" w:cs="Arial"/>
          <w:b/>
          <w:sz w:val="24"/>
        </w:rPr>
      </w:pPr>
      <w:r>
        <w:rPr>
          <w:rFonts w:ascii="Arial" w:hAnsi="Arial" w:cs="Arial"/>
          <w:b/>
          <w:color w:val="0000FF"/>
          <w:sz w:val="24"/>
        </w:rPr>
        <w:t>C1-213120</w:t>
      </w:r>
      <w:r>
        <w:rPr>
          <w:rFonts w:ascii="Arial" w:hAnsi="Arial" w:cs="Arial"/>
          <w:b/>
          <w:color w:val="0000FF"/>
          <w:sz w:val="24"/>
        </w:rPr>
        <w:tab/>
      </w:r>
      <w:r>
        <w:rPr>
          <w:rFonts w:ascii="Arial" w:hAnsi="Arial" w:cs="Arial"/>
          <w:b/>
          <w:sz w:val="24"/>
        </w:rPr>
        <w:t xml:space="preserve">Announce request procedure for open and restricted </w:t>
      </w:r>
      <w:proofErr w:type="spellStart"/>
      <w:r>
        <w:rPr>
          <w:rFonts w:ascii="Arial" w:hAnsi="Arial" w:cs="Arial"/>
          <w:b/>
          <w:sz w:val="24"/>
        </w:rPr>
        <w:t>ProSe</w:t>
      </w:r>
      <w:proofErr w:type="spellEnd"/>
      <w:r>
        <w:rPr>
          <w:rFonts w:ascii="Arial" w:hAnsi="Arial" w:cs="Arial"/>
          <w:b/>
          <w:sz w:val="24"/>
        </w:rPr>
        <w:t xml:space="preserve"> direct discovery</w:t>
      </w:r>
    </w:p>
    <w:p w14:paraId="57FECA3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DED23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1C33F" w14:textId="76095363" w:rsidR="00031805" w:rsidRDefault="00031805" w:rsidP="00031805">
      <w:pPr>
        <w:rPr>
          <w:rFonts w:ascii="Arial" w:hAnsi="Arial" w:cs="Arial"/>
          <w:b/>
          <w:sz w:val="24"/>
        </w:rPr>
      </w:pPr>
      <w:r>
        <w:rPr>
          <w:rFonts w:ascii="Arial" w:hAnsi="Arial" w:cs="Arial"/>
          <w:b/>
          <w:color w:val="0000FF"/>
          <w:sz w:val="24"/>
        </w:rPr>
        <w:t>C1-213121</w:t>
      </w:r>
      <w:r>
        <w:rPr>
          <w:rFonts w:ascii="Arial" w:hAnsi="Arial" w:cs="Arial"/>
          <w:b/>
          <w:color w:val="0000FF"/>
          <w:sz w:val="24"/>
        </w:rPr>
        <w:tab/>
      </w:r>
      <w:r>
        <w:rPr>
          <w:rFonts w:ascii="Arial" w:hAnsi="Arial" w:cs="Arial"/>
          <w:b/>
          <w:sz w:val="24"/>
        </w:rPr>
        <w:t>UE-to-Network relay discovery over PC5 interface with Model B</w:t>
      </w:r>
    </w:p>
    <w:p w14:paraId="27FE237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65D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D0FE11" w14:textId="599ADBC3" w:rsidR="00031805" w:rsidRDefault="00031805" w:rsidP="00031805">
      <w:pPr>
        <w:rPr>
          <w:rFonts w:ascii="Arial" w:hAnsi="Arial" w:cs="Arial"/>
          <w:b/>
          <w:sz w:val="24"/>
        </w:rPr>
      </w:pPr>
      <w:r>
        <w:rPr>
          <w:rFonts w:ascii="Arial" w:hAnsi="Arial" w:cs="Arial"/>
          <w:b/>
          <w:color w:val="0000FF"/>
          <w:sz w:val="24"/>
        </w:rPr>
        <w:t>C1-213202</w:t>
      </w:r>
      <w:r>
        <w:rPr>
          <w:rFonts w:ascii="Arial" w:hAnsi="Arial" w:cs="Arial"/>
          <w:b/>
          <w:color w:val="0000FF"/>
          <w:sz w:val="24"/>
        </w:rPr>
        <w:tab/>
      </w:r>
      <w:r>
        <w:rPr>
          <w:rFonts w:ascii="Arial" w:hAnsi="Arial" w:cs="Arial"/>
          <w:b/>
          <w:sz w:val="24"/>
        </w:rPr>
        <w:t xml:space="preserve">Adding IEs definitions of some missing IEs for 5G </w:t>
      </w:r>
      <w:proofErr w:type="spellStart"/>
      <w:r>
        <w:rPr>
          <w:rFonts w:ascii="Arial" w:hAnsi="Arial" w:cs="Arial"/>
          <w:b/>
          <w:sz w:val="24"/>
        </w:rPr>
        <w:t>ProSe</w:t>
      </w:r>
      <w:proofErr w:type="spellEnd"/>
      <w:r>
        <w:rPr>
          <w:rFonts w:ascii="Arial" w:hAnsi="Arial" w:cs="Arial"/>
          <w:b/>
          <w:sz w:val="24"/>
        </w:rPr>
        <w:t xml:space="preserve"> procedures</w:t>
      </w:r>
    </w:p>
    <w:p w14:paraId="17D5D0D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F99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DA919" w14:textId="47D46836" w:rsidR="00031805" w:rsidRDefault="00031805" w:rsidP="00031805">
      <w:pPr>
        <w:rPr>
          <w:rFonts w:ascii="Arial" w:hAnsi="Arial" w:cs="Arial"/>
          <w:b/>
          <w:sz w:val="24"/>
        </w:rPr>
      </w:pPr>
      <w:r>
        <w:rPr>
          <w:rFonts w:ascii="Arial" w:hAnsi="Arial" w:cs="Arial"/>
          <w:b/>
          <w:color w:val="0000FF"/>
          <w:sz w:val="24"/>
        </w:rPr>
        <w:t>C1-213203</w:t>
      </w:r>
      <w:r>
        <w:rPr>
          <w:rFonts w:ascii="Arial" w:hAnsi="Arial" w:cs="Arial"/>
          <w:b/>
          <w:color w:val="0000FF"/>
          <w:sz w:val="24"/>
        </w:rPr>
        <w:tab/>
      </w:r>
      <w:r>
        <w:rPr>
          <w:rFonts w:ascii="Arial" w:hAnsi="Arial" w:cs="Arial"/>
          <w:b/>
          <w:sz w:val="24"/>
        </w:rPr>
        <w:t>Correcting the reference point PC3 to be PC3a</w:t>
      </w:r>
    </w:p>
    <w:p w14:paraId="132D96A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5E02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EC346" w14:textId="2119F248" w:rsidR="00031805" w:rsidRDefault="00031805" w:rsidP="00031805">
      <w:pPr>
        <w:rPr>
          <w:rFonts w:ascii="Arial" w:hAnsi="Arial" w:cs="Arial"/>
          <w:b/>
          <w:sz w:val="24"/>
        </w:rPr>
      </w:pPr>
      <w:r>
        <w:rPr>
          <w:rFonts w:ascii="Arial" w:hAnsi="Arial" w:cs="Arial"/>
          <w:b/>
          <w:color w:val="0000FF"/>
          <w:sz w:val="24"/>
        </w:rPr>
        <w:t>C1-213204</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44835D2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2177B5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C1-213666</w:t>
      </w:r>
      <w:r>
        <w:rPr>
          <w:color w:val="993300"/>
          <w:u w:val="single"/>
        </w:rPr>
        <w:t>.</w:t>
      </w:r>
    </w:p>
    <w:p w14:paraId="7B706E5F" w14:textId="3C8D3127" w:rsidR="00031805" w:rsidRDefault="00031805" w:rsidP="00031805">
      <w:pPr>
        <w:rPr>
          <w:rFonts w:ascii="Arial" w:hAnsi="Arial" w:cs="Arial"/>
          <w:b/>
          <w:sz w:val="24"/>
        </w:rPr>
      </w:pPr>
      <w:r>
        <w:rPr>
          <w:rFonts w:ascii="Arial" w:hAnsi="Arial" w:cs="Arial"/>
          <w:b/>
          <w:color w:val="0000FF"/>
          <w:sz w:val="24"/>
        </w:rPr>
        <w:t>C1-213205</w:t>
      </w:r>
      <w:r>
        <w:rPr>
          <w:rFonts w:ascii="Arial" w:hAnsi="Arial" w:cs="Arial"/>
          <w:b/>
          <w:color w:val="0000FF"/>
          <w:sz w:val="24"/>
        </w:rPr>
        <w:tab/>
      </w:r>
      <w:r>
        <w:rPr>
          <w:rFonts w:ascii="Arial" w:hAnsi="Arial" w:cs="Arial"/>
          <w:b/>
          <w:sz w:val="24"/>
        </w:rPr>
        <w:t xml:space="preserve">Unifying the terminology of the 5G </w:t>
      </w:r>
      <w:proofErr w:type="spellStart"/>
      <w:r>
        <w:rPr>
          <w:rFonts w:ascii="Arial" w:hAnsi="Arial" w:cs="Arial"/>
          <w:b/>
          <w:sz w:val="24"/>
        </w:rPr>
        <w:t>ProSe</w:t>
      </w:r>
      <w:proofErr w:type="spellEnd"/>
      <w:r>
        <w:rPr>
          <w:rFonts w:ascii="Arial" w:hAnsi="Arial" w:cs="Arial"/>
          <w:b/>
          <w:sz w:val="24"/>
        </w:rPr>
        <w:t xml:space="preserve"> direct communication</w:t>
      </w:r>
    </w:p>
    <w:p w14:paraId="46B3664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F87C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38694" w14:textId="478EE710" w:rsidR="00031805" w:rsidRDefault="00031805" w:rsidP="00031805">
      <w:pPr>
        <w:rPr>
          <w:rFonts w:ascii="Arial" w:hAnsi="Arial" w:cs="Arial"/>
          <w:b/>
          <w:sz w:val="24"/>
        </w:rPr>
      </w:pPr>
      <w:r>
        <w:rPr>
          <w:rFonts w:ascii="Arial" w:hAnsi="Arial" w:cs="Arial"/>
          <w:b/>
          <w:color w:val="0000FF"/>
          <w:sz w:val="24"/>
        </w:rPr>
        <w:t>C1-213207</w:t>
      </w:r>
      <w:r>
        <w:rPr>
          <w:rFonts w:ascii="Arial" w:hAnsi="Arial" w:cs="Arial"/>
          <w:b/>
          <w:color w:val="0000FF"/>
          <w:sz w:val="24"/>
        </w:rPr>
        <w:tab/>
      </w:r>
      <w:r>
        <w:rPr>
          <w:rFonts w:ascii="Arial" w:hAnsi="Arial" w:cs="Arial"/>
          <w:b/>
          <w:sz w:val="24"/>
        </w:rPr>
        <w:t>Introducing the Relay Discovery Additional Information procedure</w:t>
      </w:r>
    </w:p>
    <w:p w14:paraId="54484AE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AED1A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C1-213667</w:t>
      </w:r>
      <w:r>
        <w:rPr>
          <w:color w:val="993300"/>
          <w:u w:val="single"/>
        </w:rPr>
        <w:t>.</w:t>
      </w:r>
    </w:p>
    <w:p w14:paraId="5043318B" w14:textId="6CD3EA1F" w:rsidR="00031805" w:rsidRDefault="00031805" w:rsidP="00031805">
      <w:pPr>
        <w:rPr>
          <w:rFonts w:ascii="Arial" w:hAnsi="Arial" w:cs="Arial"/>
          <w:b/>
          <w:sz w:val="24"/>
        </w:rPr>
      </w:pPr>
      <w:r>
        <w:rPr>
          <w:rFonts w:ascii="Arial" w:hAnsi="Arial" w:cs="Arial"/>
          <w:b/>
          <w:color w:val="0000FF"/>
          <w:sz w:val="24"/>
        </w:rPr>
        <w:t>C1-213208</w:t>
      </w:r>
      <w:r>
        <w:rPr>
          <w:rFonts w:ascii="Arial" w:hAnsi="Arial" w:cs="Arial"/>
          <w:b/>
          <w:color w:val="0000FF"/>
          <w:sz w:val="24"/>
        </w:rPr>
        <w:tab/>
      </w:r>
      <w:r>
        <w:rPr>
          <w:rFonts w:ascii="Arial" w:hAnsi="Arial" w:cs="Arial"/>
          <w:b/>
          <w:sz w:val="24"/>
        </w:rPr>
        <w:t>Introducing the Cell ID announcement request procedure</w:t>
      </w:r>
    </w:p>
    <w:p w14:paraId="266621D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AEC7D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C9A452" w14:textId="4FA52BAD" w:rsidR="00031805" w:rsidRDefault="00031805" w:rsidP="00031805">
      <w:pPr>
        <w:rPr>
          <w:rFonts w:ascii="Arial" w:hAnsi="Arial" w:cs="Arial"/>
          <w:b/>
          <w:sz w:val="24"/>
        </w:rPr>
      </w:pPr>
      <w:r>
        <w:rPr>
          <w:rFonts w:ascii="Arial" w:hAnsi="Arial" w:cs="Arial"/>
          <w:b/>
          <w:color w:val="0000FF"/>
          <w:sz w:val="24"/>
        </w:rPr>
        <w:t>C1-213209</w:t>
      </w:r>
      <w:r>
        <w:rPr>
          <w:rFonts w:ascii="Arial" w:hAnsi="Arial" w:cs="Arial"/>
          <w:b/>
          <w:color w:val="0000FF"/>
          <w:sz w:val="24"/>
        </w:rPr>
        <w:tab/>
      </w:r>
      <w:r>
        <w:rPr>
          <w:rFonts w:ascii="Arial" w:hAnsi="Arial" w:cs="Arial"/>
          <w:b/>
          <w:sz w:val="24"/>
        </w:rPr>
        <w:t>Introducing the UE-to-network relay selection procedure</w:t>
      </w:r>
    </w:p>
    <w:p w14:paraId="47ABC4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A7AC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C1-213668</w:t>
      </w:r>
      <w:r>
        <w:rPr>
          <w:color w:val="993300"/>
          <w:u w:val="single"/>
        </w:rPr>
        <w:t>.</w:t>
      </w:r>
    </w:p>
    <w:p w14:paraId="0E897294" w14:textId="75E96E0C" w:rsidR="00031805" w:rsidRDefault="00031805" w:rsidP="00031805">
      <w:pPr>
        <w:rPr>
          <w:rFonts w:ascii="Arial" w:hAnsi="Arial" w:cs="Arial"/>
          <w:b/>
          <w:sz w:val="24"/>
        </w:rPr>
      </w:pPr>
      <w:r>
        <w:rPr>
          <w:rFonts w:ascii="Arial" w:hAnsi="Arial" w:cs="Arial"/>
          <w:b/>
          <w:color w:val="0000FF"/>
          <w:sz w:val="24"/>
        </w:rPr>
        <w:t>C1-213210</w:t>
      </w:r>
      <w:r>
        <w:rPr>
          <w:rFonts w:ascii="Arial" w:hAnsi="Arial" w:cs="Arial"/>
          <w:b/>
          <w:color w:val="0000FF"/>
          <w:sz w:val="24"/>
        </w:rPr>
        <w:tab/>
      </w:r>
      <w:r>
        <w:rPr>
          <w:rFonts w:ascii="Arial" w:hAnsi="Arial" w:cs="Arial"/>
          <w:b/>
          <w:sz w:val="24"/>
        </w:rPr>
        <w:t>Introducing the UE-to-network relay reselection procedure</w:t>
      </w:r>
    </w:p>
    <w:p w14:paraId="014F4BA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61C3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C1-213670</w:t>
      </w:r>
      <w:r>
        <w:rPr>
          <w:color w:val="993300"/>
          <w:u w:val="single"/>
        </w:rPr>
        <w:t>.</w:t>
      </w:r>
    </w:p>
    <w:p w14:paraId="172FC064" w14:textId="7335C643" w:rsidR="00031805" w:rsidRDefault="00031805" w:rsidP="00031805">
      <w:pPr>
        <w:rPr>
          <w:rFonts w:ascii="Arial" w:hAnsi="Arial" w:cs="Arial"/>
          <w:b/>
          <w:sz w:val="24"/>
        </w:rPr>
      </w:pPr>
      <w:r>
        <w:rPr>
          <w:rFonts w:ascii="Arial" w:hAnsi="Arial" w:cs="Arial"/>
          <w:b/>
          <w:color w:val="0000FF"/>
          <w:sz w:val="24"/>
        </w:rPr>
        <w:t>C1-213211</w:t>
      </w:r>
      <w:r>
        <w:rPr>
          <w:rFonts w:ascii="Arial" w:hAnsi="Arial" w:cs="Arial"/>
          <w:b/>
          <w:color w:val="0000FF"/>
          <w:sz w:val="24"/>
        </w:rPr>
        <w:tab/>
      </w:r>
      <w:r>
        <w:rPr>
          <w:rFonts w:ascii="Arial" w:hAnsi="Arial" w:cs="Arial"/>
          <w:b/>
          <w:sz w:val="24"/>
        </w:rPr>
        <w:t>Unifying the terminology for PROSE PC5 DISCOVERY message</w:t>
      </w:r>
    </w:p>
    <w:p w14:paraId="613D5CE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3ED55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C1-213671</w:t>
      </w:r>
      <w:r>
        <w:rPr>
          <w:color w:val="993300"/>
          <w:u w:val="single"/>
        </w:rPr>
        <w:t>.</w:t>
      </w:r>
    </w:p>
    <w:p w14:paraId="7103E3C9" w14:textId="34193A7B" w:rsidR="00031805" w:rsidRDefault="00031805" w:rsidP="00031805">
      <w:pPr>
        <w:rPr>
          <w:rFonts w:ascii="Arial" w:hAnsi="Arial" w:cs="Arial"/>
          <w:b/>
          <w:sz w:val="24"/>
        </w:rPr>
      </w:pPr>
      <w:r>
        <w:rPr>
          <w:rFonts w:ascii="Arial" w:hAnsi="Arial" w:cs="Arial"/>
          <w:b/>
          <w:color w:val="0000FF"/>
          <w:sz w:val="24"/>
        </w:rPr>
        <w:t>C1-213568</w:t>
      </w:r>
      <w:r>
        <w:rPr>
          <w:rFonts w:ascii="Arial" w:hAnsi="Arial" w:cs="Arial"/>
          <w:b/>
          <w:color w:val="0000FF"/>
          <w:sz w:val="24"/>
        </w:rPr>
        <w:tab/>
      </w:r>
      <w:r>
        <w:rPr>
          <w:rFonts w:ascii="Arial" w:hAnsi="Arial" w:cs="Arial"/>
          <w:b/>
          <w:sz w:val="24"/>
        </w:rPr>
        <w:t>Update configuration parameters</w:t>
      </w:r>
    </w:p>
    <w:p w14:paraId="41ACA65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12A2DBFD" w14:textId="77777777" w:rsidR="00031805" w:rsidRDefault="00031805" w:rsidP="00031805">
      <w:pPr>
        <w:rPr>
          <w:color w:val="808080"/>
        </w:rPr>
      </w:pPr>
      <w:r>
        <w:rPr>
          <w:color w:val="808080"/>
        </w:rPr>
        <w:lastRenderedPageBreak/>
        <w:t>(Replaces C1-212930)</w:t>
      </w:r>
    </w:p>
    <w:p w14:paraId="7D4F1A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553B4" w14:textId="6B22A999" w:rsidR="00031805" w:rsidRDefault="00031805" w:rsidP="00031805">
      <w:pPr>
        <w:rPr>
          <w:rFonts w:ascii="Arial" w:hAnsi="Arial" w:cs="Arial"/>
          <w:b/>
          <w:sz w:val="24"/>
        </w:rPr>
      </w:pPr>
      <w:r>
        <w:rPr>
          <w:rFonts w:ascii="Arial" w:hAnsi="Arial" w:cs="Arial"/>
          <w:b/>
          <w:color w:val="0000FF"/>
          <w:sz w:val="24"/>
        </w:rPr>
        <w:t>C1-213569</w:t>
      </w:r>
      <w:r>
        <w:rPr>
          <w:rFonts w:ascii="Arial" w:hAnsi="Arial" w:cs="Arial"/>
          <w:b/>
          <w:color w:val="0000FF"/>
          <w:sz w:val="24"/>
        </w:rPr>
        <w:tab/>
      </w:r>
      <w:r>
        <w:rPr>
          <w:rFonts w:ascii="Arial" w:hAnsi="Arial" w:cs="Arial"/>
          <w:b/>
          <w:sz w:val="24"/>
        </w:rPr>
        <w:t>Add path selection for direct communication</w:t>
      </w:r>
    </w:p>
    <w:p w14:paraId="2936981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B9410B0" w14:textId="77777777" w:rsidR="00031805" w:rsidRDefault="00031805" w:rsidP="00031805">
      <w:pPr>
        <w:rPr>
          <w:color w:val="808080"/>
        </w:rPr>
      </w:pPr>
      <w:r>
        <w:rPr>
          <w:color w:val="808080"/>
        </w:rPr>
        <w:t>(Replaces C1-212931)</w:t>
      </w:r>
    </w:p>
    <w:p w14:paraId="264D7C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14A8B" w14:textId="40433769" w:rsidR="00031805" w:rsidRDefault="00031805" w:rsidP="00031805">
      <w:pPr>
        <w:rPr>
          <w:rFonts w:ascii="Arial" w:hAnsi="Arial" w:cs="Arial"/>
          <w:b/>
          <w:sz w:val="24"/>
        </w:rPr>
      </w:pPr>
      <w:r>
        <w:rPr>
          <w:rFonts w:ascii="Arial" w:hAnsi="Arial" w:cs="Arial"/>
          <w:b/>
          <w:color w:val="0000FF"/>
          <w:sz w:val="24"/>
        </w:rPr>
        <w:t>C1-213570</w:t>
      </w:r>
      <w:r>
        <w:rPr>
          <w:rFonts w:ascii="Arial" w:hAnsi="Arial" w:cs="Arial"/>
          <w:b/>
          <w:color w:val="0000FF"/>
          <w:sz w:val="24"/>
        </w:rPr>
        <w:tab/>
      </w:r>
      <w:r>
        <w:rPr>
          <w:rFonts w:ascii="Arial" w:hAnsi="Arial" w:cs="Arial"/>
          <w:b/>
          <w:sz w:val="24"/>
        </w:rPr>
        <w:t>Handling of unknown, unforeseen, and erroneous protocol data</w:t>
      </w:r>
    </w:p>
    <w:p w14:paraId="3276E4F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C26E284" w14:textId="77777777" w:rsidR="00031805" w:rsidRDefault="00031805" w:rsidP="00031805">
      <w:pPr>
        <w:rPr>
          <w:color w:val="808080"/>
        </w:rPr>
      </w:pPr>
      <w:r>
        <w:rPr>
          <w:color w:val="808080"/>
        </w:rPr>
        <w:t>(Replaces C1-212932)</w:t>
      </w:r>
    </w:p>
    <w:p w14:paraId="4EC469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18285" w14:textId="35A6551F" w:rsidR="00031805" w:rsidRDefault="00031805" w:rsidP="00031805">
      <w:pPr>
        <w:rPr>
          <w:rFonts w:ascii="Arial" w:hAnsi="Arial" w:cs="Arial"/>
          <w:b/>
          <w:sz w:val="24"/>
        </w:rPr>
      </w:pPr>
      <w:r>
        <w:rPr>
          <w:rFonts w:ascii="Arial" w:hAnsi="Arial" w:cs="Arial"/>
          <w:b/>
          <w:color w:val="0000FF"/>
          <w:sz w:val="24"/>
        </w:rPr>
        <w:t>C1-213571</w:t>
      </w:r>
      <w:r>
        <w:rPr>
          <w:rFonts w:ascii="Arial" w:hAnsi="Arial" w:cs="Arial"/>
          <w:b/>
          <w:color w:val="0000FF"/>
          <w:sz w:val="24"/>
        </w:rPr>
        <w:tab/>
      </w:r>
      <w:r>
        <w:rPr>
          <w:rFonts w:ascii="Arial" w:hAnsi="Arial" w:cs="Arial"/>
          <w:b/>
          <w:sz w:val="24"/>
        </w:rPr>
        <w:t>Timer table</w:t>
      </w:r>
    </w:p>
    <w:p w14:paraId="0726214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6F4F938C" w14:textId="77777777" w:rsidR="00031805" w:rsidRDefault="00031805" w:rsidP="00031805">
      <w:pPr>
        <w:rPr>
          <w:color w:val="808080"/>
        </w:rPr>
      </w:pPr>
      <w:r>
        <w:rPr>
          <w:color w:val="808080"/>
        </w:rPr>
        <w:t>(Replaces C1-212933)</w:t>
      </w:r>
    </w:p>
    <w:p w14:paraId="2CEE8B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57EF" w14:textId="15373681" w:rsidR="00031805" w:rsidRDefault="00031805" w:rsidP="00031805">
      <w:pPr>
        <w:rPr>
          <w:rFonts w:ascii="Arial" w:hAnsi="Arial" w:cs="Arial"/>
          <w:b/>
          <w:sz w:val="24"/>
        </w:rPr>
      </w:pPr>
      <w:r>
        <w:rPr>
          <w:rFonts w:ascii="Arial" w:hAnsi="Arial" w:cs="Arial"/>
          <w:b/>
          <w:color w:val="0000FF"/>
          <w:sz w:val="24"/>
        </w:rPr>
        <w:t>C1-213572</w:t>
      </w:r>
      <w:r>
        <w:rPr>
          <w:rFonts w:ascii="Arial" w:hAnsi="Arial" w:cs="Arial"/>
          <w:b/>
          <w:color w:val="0000FF"/>
          <w:sz w:val="24"/>
        </w:rPr>
        <w:tab/>
      </w:r>
      <w:r>
        <w:rPr>
          <w:rFonts w:ascii="Arial" w:hAnsi="Arial" w:cs="Arial"/>
          <w:b/>
          <w:sz w:val="24"/>
        </w:rPr>
        <w:t>PROSE PC5 DISCOVERY message and IEs</w:t>
      </w:r>
    </w:p>
    <w:p w14:paraId="23EA490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0FB728FE" w14:textId="77777777" w:rsidR="00031805" w:rsidRDefault="00031805" w:rsidP="00031805">
      <w:pPr>
        <w:rPr>
          <w:color w:val="808080"/>
        </w:rPr>
      </w:pPr>
      <w:r>
        <w:rPr>
          <w:color w:val="808080"/>
        </w:rPr>
        <w:t>(Replaces C1-212934)</w:t>
      </w:r>
    </w:p>
    <w:p w14:paraId="04396F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2B6E7" w14:textId="2E51E583" w:rsidR="00031805" w:rsidRDefault="00031805" w:rsidP="00031805">
      <w:pPr>
        <w:rPr>
          <w:rFonts w:ascii="Arial" w:hAnsi="Arial" w:cs="Arial"/>
          <w:b/>
          <w:sz w:val="24"/>
        </w:rPr>
      </w:pPr>
      <w:r>
        <w:rPr>
          <w:rFonts w:ascii="Arial" w:hAnsi="Arial" w:cs="Arial"/>
          <w:b/>
          <w:color w:val="0000FF"/>
          <w:sz w:val="24"/>
        </w:rPr>
        <w:t>C1-213573</w:t>
      </w:r>
      <w:r>
        <w:rPr>
          <w:rFonts w:ascii="Arial" w:hAnsi="Arial" w:cs="Arial"/>
          <w:b/>
          <w:color w:val="0000FF"/>
          <w:sz w:val="24"/>
        </w:rPr>
        <w:tab/>
      </w:r>
      <w:r>
        <w:rPr>
          <w:rFonts w:ascii="Arial" w:hAnsi="Arial" w:cs="Arial"/>
          <w:b/>
          <w:sz w:val="24"/>
        </w:rPr>
        <w:t>Encoding policy of direct communication</w:t>
      </w:r>
    </w:p>
    <w:p w14:paraId="687968F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565F615D" w14:textId="77777777" w:rsidR="00031805" w:rsidRDefault="00031805" w:rsidP="00031805">
      <w:pPr>
        <w:rPr>
          <w:color w:val="808080"/>
        </w:rPr>
      </w:pPr>
      <w:r>
        <w:rPr>
          <w:color w:val="808080"/>
        </w:rPr>
        <w:t>(Replaces C1-212935)</w:t>
      </w:r>
    </w:p>
    <w:p w14:paraId="295690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C1-213746</w:t>
      </w:r>
      <w:r>
        <w:rPr>
          <w:color w:val="993300"/>
          <w:u w:val="single"/>
        </w:rPr>
        <w:t>.</w:t>
      </w:r>
    </w:p>
    <w:p w14:paraId="16DEB114" w14:textId="6823ED76" w:rsidR="00031805" w:rsidRDefault="00031805" w:rsidP="00031805">
      <w:pPr>
        <w:rPr>
          <w:rFonts w:ascii="Arial" w:hAnsi="Arial" w:cs="Arial"/>
          <w:b/>
          <w:sz w:val="24"/>
        </w:rPr>
      </w:pPr>
      <w:r>
        <w:rPr>
          <w:rFonts w:ascii="Arial" w:hAnsi="Arial" w:cs="Arial"/>
          <w:b/>
          <w:color w:val="0000FF"/>
          <w:sz w:val="24"/>
        </w:rPr>
        <w:t>C1-213574</w:t>
      </w:r>
      <w:r>
        <w:rPr>
          <w:rFonts w:ascii="Arial" w:hAnsi="Arial" w:cs="Arial"/>
          <w:b/>
          <w:color w:val="0000FF"/>
          <w:sz w:val="24"/>
        </w:rPr>
        <w:tab/>
      </w:r>
      <w:r>
        <w:rPr>
          <w:rFonts w:ascii="Arial" w:hAnsi="Arial" w:cs="Arial"/>
          <w:b/>
          <w:sz w:val="24"/>
        </w:rPr>
        <w:t>Encoding policy of direct discovery</w:t>
      </w:r>
    </w:p>
    <w:p w14:paraId="3FE3228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15A930A4" w14:textId="77777777" w:rsidR="00031805" w:rsidRDefault="00031805" w:rsidP="00031805">
      <w:pPr>
        <w:rPr>
          <w:color w:val="808080"/>
        </w:rPr>
      </w:pPr>
      <w:r>
        <w:rPr>
          <w:color w:val="808080"/>
        </w:rPr>
        <w:lastRenderedPageBreak/>
        <w:t>(Replaces C1-212936)</w:t>
      </w:r>
    </w:p>
    <w:p w14:paraId="16C06F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9B197" w14:textId="2C31912B" w:rsidR="00031805" w:rsidRDefault="00031805" w:rsidP="00031805">
      <w:pPr>
        <w:rPr>
          <w:rFonts w:ascii="Arial" w:hAnsi="Arial" w:cs="Arial"/>
          <w:b/>
          <w:sz w:val="24"/>
        </w:rPr>
      </w:pPr>
      <w:r>
        <w:rPr>
          <w:rFonts w:ascii="Arial" w:hAnsi="Arial" w:cs="Arial"/>
          <w:b/>
          <w:color w:val="0000FF"/>
          <w:sz w:val="24"/>
        </w:rPr>
        <w:t>C1-213666</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7DF9A84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6967FA" w14:textId="77777777" w:rsidR="00031805" w:rsidRDefault="00031805" w:rsidP="00031805">
      <w:pPr>
        <w:rPr>
          <w:color w:val="808080"/>
        </w:rPr>
      </w:pPr>
      <w:r>
        <w:rPr>
          <w:color w:val="808080"/>
        </w:rPr>
        <w:t>(Replaces C1-213204)</w:t>
      </w:r>
    </w:p>
    <w:p w14:paraId="312A33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C1-213843</w:t>
      </w:r>
      <w:r>
        <w:rPr>
          <w:color w:val="993300"/>
          <w:u w:val="single"/>
        </w:rPr>
        <w:t>.</w:t>
      </w:r>
    </w:p>
    <w:p w14:paraId="049AF6E4" w14:textId="08D9A97B" w:rsidR="00031805" w:rsidRDefault="00031805" w:rsidP="00031805">
      <w:pPr>
        <w:rPr>
          <w:rFonts w:ascii="Arial" w:hAnsi="Arial" w:cs="Arial"/>
          <w:b/>
          <w:sz w:val="24"/>
        </w:rPr>
      </w:pPr>
      <w:r>
        <w:rPr>
          <w:rFonts w:ascii="Arial" w:hAnsi="Arial" w:cs="Arial"/>
          <w:b/>
          <w:color w:val="0000FF"/>
          <w:sz w:val="24"/>
        </w:rPr>
        <w:t>C1-213667</w:t>
      </w:r>
      <w:r>
        <w:rPr>
          <w:rFonts w:ascii="Arial" w:hAnsi="Arial" w:cs="Arial"/>
          <w:b/>
          <w:color w:val="0000FF"/>
          <w:sz w:val="24"/>
        </w:rPr>
        <w:tab/>
      </w:r>
      <w:r>
        <w:rPr>
          <w:rFonts w:ascii="Arial" w:hAnsi="Arial" w:cs="Arial"/>
          <w:b/>
          <w:sz w:val="24"/>
        </w:rPr>
        <w:t>Introducing the Relay Discovery Additional Information procedure</w:t>
      </w:r>
    </w:p>
    <w:p w14:paraId="5099496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F160C6" w14:textId="77777777" w:rsidR="00031805" w:rsidRDefault="00031805" w:rsidP="00031805">
      <w:pPr>
        <w:rPr>
          <w:color w:val="808080"/>
        </w:rPr>
      </w:pPr>
      <w:r>
        <w:rPr>
          <w:color w:val="808080"/>
        </w:rPr>
        <w:t>(Replaces C1-213207)</w:t>
      </w:r>
    </w:p>
    <w:p w14:paraId="0C371E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78091" w14:textId="679A7F5C" w:rsidR="00031805" w:rsidRDefault="00031805" w:rsidP="00031805">
      <w:pPr>
        <w:rPr>
          <w:rFonts w:ascii="Arial" w:hAnsi="Arial" w:cs="Arial"/>
          <w:b/>
          <w:sz w:val="24"/>
        </w:rPr>
      </w:pPr>
      <w:r>
        <w:rPr>
          <w:rFonts w:ascii="Arial" w:hAnsi="Arial" w:cs="Arial"/>
          <w:b/>
          <w:color w:val="0000FF"/>
          <w:sz w:val="24"/>
        </w:rPr>
        <w:t>C1-213668</w:t>
      </w:r>
      <w:r>
        <w:rPr>
          <w:rFonts w:ascii="Arial" w:hAnsi="Arial" w:cs="Arial"/>
          <w:b/>
          <w:color w:val="0000FF"/>
          <w:sz w:val="24"/>
        </w:rPr>
        <w:tab/>
      </w:r>
      <w:r>
        <w:rPr>
          <w:rFonts w:ascii="Arial" w:hAnsi="Arial" w:cs="Arial"/>
          <w:b/>
          <w:sz w:val="24"/>
        </w:rPr>
        <w:t>Introducing the UE-to-network relay selection procedure</w:t>
      </w:r>
    </w:p>
    <w:p w14:paraId="63E5762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8298B17" w14:textId="77777777" w:rsidR="00031805" w:rsidRDefault="00031805" w:rsidP="00031805">
      <w:pPr>
        <w:rPr>
          <w:color w:val="808080"/>
        </w:rPr>
      </w:pPr>
      <w:r>
        <w:rPr>
          <w:color w:val="808080"/>
        </w:rPr>
        <w:t>(Replaces C1-213209)</w:t>
      </w:r>
    </w:p>
    <w:p w14:paraId="24EC6E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4DD1E" w14:textId="5F0728F3" w:rsidR="00031805" w:rsidRDefault="00031805" w:rsidP="00031805">
      <w:pPr>
        <w:rPr>
          <w:rFonts w:ascii="Arial" w:hAnsi="Arial" w:cs="Arial"/>
          <w:b/>
          <w:sz w:val="24"/>
        </w:rPr>
      </w:pPr>
      <w:r>
        <w:rPr>
          <w:rFonts w:ascii="Arial" w:hAnsi="Arial" w:cs="Arial"/>
          <w:b/>
          <w:color w:val="0000FF"/>
          <w:sz w:val="24"/>
        </w:rPr>
        <w:t>C1-213670</w:t>
      </w:r>
      <w:r>
        <w:rPr>
          <w:rFonts w:ascii="Arial" w:hAnsi="Arial" w:cs="Arial"/>
          <w:b/>
          <w:color w:val="0000FF"/>
          <w:sz w:val="24"/>
        </w:rPr>
        <w:tab/>
      </w:r>
      <w:r>
        <w:rPr>
          <w:rFonts w:ascii="Arial" w:hAnsi="Arial" w:cs="Arial"/>
          <w:b/>
          <w:sz w:val="24"/>
        </w:rPr>
        <w:t>Introducing the UE-to-network relay reselection procedure</w:t>
      </w:r>
    </w:p>
    <w:p w14:paraId="1365F73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833461" w14:textId="77777777" w:rsidR="00031805" w:rsidRDefault="00031805" w:rsidP="00031805">
      <w:pPr>
        <w:rPr>
          <w:color w:val="808080"/>
        </w:rPr>
      </w:pPr>
      <w:r>
        <w:rPr>
          <w:color w:val="808080"/>
        </w:rPr>
        <w:t>(Replaces C1-213210)</w:t>
      </w:r>
    </w:p>
    <w:p w14:paraId="3DB64F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AE37F" w14:textId="2A2F140A" w:rsidR="00031805" w:rsidRDefault="00031805" w:rsidP="00031805">
      <w:pPr>
        <w:rPr>
          <w:rFonts w:ascii="Arial" w:hAnsi="Arial" w:cs="Arial"/>
          <w:b/>
          <w:sz w:val="24"/>
        </w:rPr>
      </w:pPr>
      <w:r>
        <w:rPr>
          <w:rFonts w:ascii="Arial" w:hAnsi="Arial" w:cs="Arial"/>
          <w:b/>
          <w:color w:val="0000FF"/>
          <w:sz w:val="24"/>
        </w:rPr>
        <w:t>C1-213671</w:t>
      </w:r>
      <w:r>
        <w:rPr>
          <w:rFonts w:ascii="Arial" w:hAnsi="Arial" w:cs="Arial"/>
          <w:b/>
          <w:color w:val="0000FF"/>
          <w:sz w:val="24"/>
        </w:rPr>
        <w:tab/>
      </w:r>
      <w:r>
        <w:rPr>
          <w:rFonts w:ascii="Arial" w:hAnsi="Arial" w:cs="Arial"/>
          <w:b/>
          <w:sz w:val="24"/>
        </w:rPr>
        <w:t>Unifying the terminology for PROSE PC5 DISCOVERY message</w:t>
      </w:r>
    </w:p>
    <w:p w14:paraId="361BBE2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1D501031" w14:textId="77777777" w:rsidR="00031805" w:rsidRDefault="00031805" w:rsidP="00031805">
      <w:pPr>
        <w:rPr>
          <w:color w:val="808080"/>
        </w:rPr>
      </w:pPr>
      <w:r>
        <w:rPr>
          <w:color w:val="808080"/>
        </w:rPr>
        <w:t>(Replaces C1-213211)</w:t>
      </w:r>
    </w:p>
    <w:p w14:paraId="160C0B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09A06" w14:textId="42E0915C" w:rsidR="00031805" w:rsidRDefault="00031805" w:rsidP="00031805">
      <w:pPr>
        <w:rPr>
          <w:rFonts w:ascii="Arial" w:hAnsi="Arial" w:cs="Arial"/>
          <w:b/>
          <w:sz w:val="24"/>
        </w:rPr>
      </w:pPr>
      <w:r>
        <w:rPr>
          <w:rFonts w:ascii="Arial" w:hAnsi="Arial" w:cs="Arial"/>
          <w:b/>
          <w:color w:val="0000FF"/>
          <w:sz w:val="24"/>
        </w:rPr>
        <w:t>C1-213674</w:t>
      </w:r>
      <w:r>
        <w:rPr>
          <w:rFonts w:ascii="Arial" w:hAnsi="Arial" w:cs="Arial"/>
          <w:b/>
          <w:color w:val="0000FF"/>
          <w:sz w:val="24"/>
        </w:rPr>
        <w:tab/>
      </w:r>
      <w:r>
        <w:rPr>
          <w:rFonts w:ascii="Arial" w:hAnsi="Arial" w:cs="Arial"/>
          <w:b/>
          <w:sz w:val="24"/>
        </w:rPr>
        <w:t>Configuration parameters for U2N relay</w:t>
      </w:r>
    </w:p>
    <w:p w14:paraId="25B972F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vivo</w:t>
      </w:r>
    </w:p>
    <w:p w14:paraId="642C4B8A" w14:textId="77777777" w:rsidR="00031805" w:rsidRDefault="00031805" w:rsidP="00031805">
      <w:pPr>
        <w:rPr>
          <w:color w:val="808080"/>
        </w:rPr>
      </w:pPr>
      <w:r>
        <w:rPr>
          <w:color w:val="808080"/>
        </w:rPr>
        <w:lastRenderedPageBreak/>
        <w:t>(Replaces C1-213118)</w:t>
      </w:r>
    </w:p>
    <w:p w14:paraId="74E649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55714" w14:textId="5E22F88E" w:rsidR="00031805" w:rsidRDefault="00031805" w:rsidP="00031805">
      <w:pPr>
        <w:rPr>
          <w:rFonts w:ascii="Arial" w:hAnsi="Arial" w:cs="Arial"/>
          <w:b/>
          <w:sz w:val="24"/>
        </w:rPr>
      </w:pPr>
      <w:r>
        <w:rPr>
          <w:rFonts w:ascii="Arial" w:hAnsi="Arial" w:cs="Arial"/>
          <w:b/>
          <w:color w:val="0000FF"/>
          <w:sz w:val="24"/>
        </w:rPr>
        <w:t>C1-213739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capability negotiation with 5GC</w:t>
      </w:r>
    </w:p>
    <w:p w14:paraId="0241DFD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CR-3159  rev 2 Cat: B (Rel-17)</w:t>
      </w:r>
      <w:r>
        <w:rPr>
          <w:i/>
        </w:rPr>
        <w:br/>
      </w:r>
      <w:r>
        <w:rPr>
          <w:i/>
        </w:rPr>
        <w:br/>
      </w:r>
      <w:r>
        <w:rPr>
          <w:i/>
        </w:rPr>
        <w:tab/>
      </w:r>
      <w:r>
        <w:rPr>
          <w:i/>
        </w:rPr>
        <w:tab/>
      </w:r>
      <w:r>
        <w:rPr>
          <w:i/>
        </w:rPr>
        <w:tab/>
      </w:r>
      <w:r>
        <w:rPr>
          <w:i/>
        </w:rPr>
        <w:tab/>
      </w:r>
      <w:r>
        <w:rPr>
          <w:i/>
        </w:rPr>
        <w:tab/>
        <w:t>Source: CATT, Nokia, Nokia Shanghai Bell, Ericsson</w:t>
      </w:r>
    </w:p>
    <w:p w14:paraId="571A2001" w14:textId="77777777" w:rsidR="00031805" w:rsidRDefault="00031805" w:rsidP="00031805">
      <w:pPr>
        <w:rPr>
          <w:color w:val="808080"/>
        </w:rPr>
      </w:pPr>
      <w:r>
        <w:rPr>
          <w:color w:val="808080"/>
        </w:rPr>
        <w:t>(Replaces C1-212942)</w:t>
      </w:r>
    </w:p>
    <w:p w14:paraId="121234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64350" w14:textId="36128926" w:rsidR="00031805" w:rsidRDefault="00031805" w:rsidP="00031805">
      <w:pPr>
        <w:rPr>
          <w:rFonts w:ascii="Arial" w:hAnsi="Arial" w:cs="Arial"/>
          <w:b/>
          <w:sz w:val="24"/>
        </w:rPr>
      </w:pPr>
      <w:r>
        <w:rPr>
          <w:rFonts w:ascii="Arial" w:hAnsi="Arial" w:cs="Arial"/>
          <w:b/>
          <w:color w:val="0000FF"/>
          <w:sz w:val="24"/>
        </w:rPr>
        <w:t>C1-213746</w:t>
      </w:r>
      <w:r>
        <w:rPr>
          <w:rFonts w:ascii="Arial" w:hAnsi="Arial" w:cs="Arial"/>
          <w:b/>
          <w:color w:val="0000FF"/>
          <w:sz w:val="24"/>
        </w:rPr>
        <w:tab/>
      </w:r>
      <w:r>
        <w:rPr>
          <w:rFonts w:ascii="Arial" w:hAnsi="Arial" w:cs="Arial"/>
          <w:b/>
          <w:sz w:val="24"/>
        </w:rPr>
        <w:t>Encoding policy of direct communication</w:t>
      </w:r>
    </w:p>
    <w:p w14:paraId="5DBBE3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0741A864" w14:textId="77777777" w:rsidR="00031805" w:rsidRDefault="00031805" w:rsidP="00031805">
      <w:pPr>
        <w:rPr>
          <w:color w:val="808080"/>
        </w:rPr>
      </w:pPr>
      <w:r>
        <w:rPr>
          <w:color w:val="808080"/>
        </w:rPr>
        <w:t>(Replaces C1-213573)</w:t>
      </w:r>
    </w:p>
    <w:p w14:paraId="62CAB6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434A0" w14:textId="0432BE64" w:rsidR="00031805" w:rsidRDefault="00031805" w:rsidP="00031805">
      <w:pPr>
        <w:rPr>
          <w:rFonts w:ascii="Arial" w:hAnsi="Arial" w:cs="Arial"/>
          <w:b/>
          <w:sz w:val="24"/>
        </w:rPr>
      </w:pPr>
      <w:r>
        <w:rPr>
          <w:rFonts w:ascii="Arial" w:hAnsi="Arial" w:cs="Arial"/>
          <w:b/>
          <w:color w:val="0000FF"/>
          <w:sz w:val="24"/>
        </w:rPr>
        <w:t>C1-213754</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policy transmission</w:t>
      </w:r>
    </w:p>
    <w:p w14:paraId="30389C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CR-3110  rev 3 Cat: B (Rel-17)</w:t>
      </w:r>
      <w:r>
        <w:rPr>
          <w:i/>
        </w:rPr>
        <w:br/>
      </w:r>
      <w:r>
        <w:rPr>
          <w:i/>
        </w:rPr>
        <w:br/>
      </w:r>
      <w:r>
        <w:rPr>
          <w:i/>
        </w:rPr>
        <w:tab/>
      </w:r>
      <w:r>
        <w:rPr>
          <w:i/>
        </w:rPr>
        <w:tab/>
      </w:r>
      <w:r>
        <w:rPr>
          <w:i/>
        </w:rPr>
        <w:tab/>
      </w:r>
      <w:r>
        <w:rPr>
          <w:i/>
        </w:rPr>
        <w:tab/>
      </w:r>
      <w:r>
        <w:rPr>
          <w:i/>
        </w:rPr>
        <w:tab/>
        <w:t>Source: CATT, ZTE, Ericsson</w:t>
      </w:r>
    </w:p>
    <w:p w14:paraId="569151DF" w14:textId="77777777" w:rsidR="00031805" w:rsidRDefault="00031805" w:rsidP="00031805">
      <w:pPr>
        <w:rPr>
          <w:color w:val="808080"/>
        </w:rPr>
      </w:pPr>
      <w:r>
        <w:rPr>
          <w:color w:val="808080"/>
        </w:rPr>
        <w:t>(Replaces C1-212955)</w:t>
      </w:r>
    </w:p>
    <w:p w14:paraId="0D4E8A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EA46C" w14:textId="28BD0561" w:rsidR="00031805" w:rsidRDefault="00031805" w:rsidP="00031805">
      <w:pPr>
        <w:rPr>
          <w:rFonts w:ascii="Arial" w:hAnsi="Arial" w:cs="Arial"/>
          <w:b/>
          <w:sz w:val="24"/>
        </w:rPr>
      </w:pPr>
      <w:r>
        <w:rPr>
          <w:rFonts w:ascii="Arial" w:hAnsi="Arial" w:cs="Arial"/>
          <w:b/>
          <w:color w:val="0000FF"/>
          <w:sz w:val="24"/>
        </w:rPr>
        <w:t>C1-213755</w:t>
      </w:r>
      <w:r>
        <w:rPr>
          <w:rFonts w:ascii="Arial" w:hAnsi="Arial" w:cs="Arial"/>
          <w:b/>
          <w:color w:val="0000FF"/>
          <w:sz w:val="24"/>
        </w:rPr>
        <w:tab/>
      </w:r>
      <w:r>
        <w:rPr>
          <w:rFonts w:ascii="Arial" w:hAnsi="Arial" w:cs="Arial"/>
          <w:b/>
          <w:sz w:val="24"/>
        </w:rPr>
        <w:t>UE-to-Network Relay Discovery procedure</w:t>
      </w:r>
    </w:p>
    <w:p w14:paraId="4855FC1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2113FEAC" w14:textId="77777777" w:rsidR="00031805" w:rsidRDefault="00031805" w:rsidP="00031805">
      <w:pPr>
        <w:rPr>
          <w:color w:val="808080"/>
        </w:rPr>
      </w:pPr>
      <w:r>
        <w:rPr>
          <w:color w:val="808080"/>
        </w:rPr>
        <w:t>(Replaces C1-212945)</w:t>
      </w:r>
    </w:p>
    <w:p w14:paraId="19C363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41282" w14:textId="141B0C3C" w:rsidR="00031805" w:rsidRDefault="00031805" w:rsidP="00031805">
      <w:pPr>
        <w:rPr>
          <w:rFonts w:ascii="Arial" w:hAnsi="Arial" w:cs="Arial"/>
          <w:b/>
          <w:sz w:val="24"/>
        </w:rPr>
      </w:pPr>
      <w:r>
        <w:rPr>
          <w:rFonts w:ascii="Arial" w:hAnsi="Arial" w:cs="Arial"/>
          <w:b/>
          <w:color w:val="0000FF"/>
          <w:sz w:val="24"/>
        </w:rPr>
        <w:t>C1-213756</w:t>
      </w:r>
      <w:r>
        <w:rPr>
          <w:rFonts w:ascii="Arial" w:hAnsi="Arial" w:cs="Arial"/>
          <w:b/>
          <w:color w:val="0000FF"/>
          <w:sz w:val="24"/>
        </w:rPr>
        <w:tab/>
      </w:r>
      <w:r>
        <w:rPr>
          <w:rFonts w:ascii="Arial" w:hAnsi="Arial" w:cs="Arial"/>
          <w:b/>
          <w:sz w:val="24"/>
        </w:rPr>
        <w:t xml:space="preserve">Provisioning of 5G </w:t>
      </w:r>
      <w:proofErr w:type="spellStart"/>
      <w:r>
        <w:rPr>
          <w:rFonts w:ascii="Arial" w:hAnsi="Arial" w:cs="Arial"/>
          <w:b/>
          <w:sz w:val="24"/>
        </w:rPr>
        <w:t>ProSe</w:t>
      </w:r>
      <w:proofErr w:type="spellEnd"/>
      <w:r>
        <w:rPr>
          <w:rFonts w:ascii="Arial" w:hAnsi="Arial" w:cs="Arial"/>
          <w:b/>
          <w:sz w:val="24"/>
        </w:rPr>
        <w:t xml:space="preserve"> configuration information signalling messages</w:t>
      </w:r>
    </w:p>
    <w:p w14:paraId="556659C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 Nokia, Nokia Shanghai Bell, Ericsson</w:t>
      </w:r>
    </w:p>
    <w:p w14:paraId="2D0F3DF5" w14:textId="77777777" w:rsidR="00031805" w:rsidRDefault="00031805" w:rsidP="00031805">
      <w:pPr>
        <w:rPr>
          <w:color w:val="808080"/>
        </w:rPr>
      </w:pPr>
      <w:r>
        <w:rPr>
          <w:color w:val="808080"/>
        </w:rPr>
        <w:t>(Replaces C1-212946)</w:t>
      </w:r>
    </w:p>
    <w:p w14:paraId="524718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1148A" w14:textId="7D28041A" w:rsidR="00031805" w:rsidRDefault="00031805" w:rsidP="00031805">
      <w:pPr>
        <w:rPr>
          <w:rFonts w:ascii="Arial" w:hAnsi="Arial" w:cs="Arial"/>
          <w:b/>
          <w:sz w:val="24"/>
        </w:rPr>
      </w:pPr>
      <w:r>
        <w:rPr>
          <w:rFonts w:ascii="Arial" w:hAnsi="Arial" w:cs="Arial"/>
          <w:b/>
          <w:color w:val="0000FF"/>
          <w:sz w:val="24"/>
        </w:rPr>
        <w:t>C1-213761</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5060D48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249E3D4D" w14:textId="77777777" w:rsidR="00031805" w:rsidRDefault="00031805" w:rsidP="00031805">
      <w:pPr>
        <w:rPr>
          <w:color w:val="808080"/>
        </w:rPr>
      </w:pPr>
      <w:r>
        <w:rPr>
          <w:color w:val="808080"/>
        </w:rPr>
        <w:t>(Replaces C1-212947)</w:t>
      </w:r>
    </w:p>
    <w:p w14:paraId="1FD3AC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C1-213802</w:t>
      </w:r>
      <w:r>
        <w:rPr>
          <w:color w:val="993300"/>
          <w:u w:val="single"/>
        </w:rPr>
        <w:t>.</w:t>
      </w:r>
    </w:p>
    <w:p w14:paraId="033243D9" w14:textId="6E89CF6F" w:rsidR="00031805" w:rsidRDefault="00031805" w:rsidP="00031805">
      <w:pPr>
        <w:rPr>
          <w:rFonts w:ascii="Arial" w:hAnsi="Arial" w:cs="Arial"/>
          <w:b/>
          <w:sz w:val="24"/>
        </w:rPr>
      </w:pPr>
      <w:r>
        <w:rPr>
          <w:rFonts w:ascii="Arial" w:hAnsi="Arial" w:cs="Arial"/>
          <w:b/>
          <w:color w:val="0000FF"/>
          <w:sz w:val="24"/>
        </w:rPr>
        <w:t>C1-213767</w:t>
      </w:r>
      <w:r>
        <w:rPr>
          <w:rFonts w:ascii="Arial" w:hAnsi="Arial" w:cs="Arial"/>
          <w:b/>
          <w:color w:val="0000FF"/>
          <w:sz w:val="24"/>
        </w:rPr>
        <w:tab/>
      </w:r>
      <w:r>
        <w:rPr>
          <w:rFonts w:ascii="Arial" w:hAnsi="Arial" w:cs="Arial"/>
          <w:b/>
          <w:sz w:val="24"/>
        </w:rPr>
        <w:t xml:space="preserve">TS24.554: Broadcast mode </w:t>
      </w:r>
      <w:proofErr w:type="spellStart"/>
      <w:r>
        <w:rPr>
          <w:rFonts w:ascii="Arial" w:hAnsi="Arial" w:cs="Arial"/>
          <w:b/>
          <w:sz w:val="24"/>
        </w:rPr>
        <w:t>communicaiton</w:t>
      </w:r>
      <w:proofErr w:type="spellEnd"/>
      <w:r>
        <w:rPr>
          <w:rFonts w:ascii="Arial" w:hAnsi="Arial" w:cs="Arial"/>
          <w:b/>
          <w:sz w:val="24"/>
        </w:rPr>
        <w:t xml:space="preserve"> over PC5 interface</w:t>
      </w:r>
    </w:p>
    <w:p w14:paraId="78B492B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611D440B" w14:textId="77777777" w:rsidR="00031805" w:rsidRDefault="00031805" w:rsidP="00031805">
      <w:pPr>
        <w:rPr>
          <w:color w:val="808080"/>
        </w:rPr>
      </w:pPr>
      <w:r>
        <w:rPr>
          <w:color w:val="808080"/>
        </w:rPr>
        <w:t>(Replaces C1-213007)</w:t>
      </w:r>
    </w:p>
    <w:p w14:paraId="06731D5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7BB74" w14:textId="1495AB0D" w:rsidR="00031805" w:rsidRDefault="00031805" w:rsidP="00031805">
      <w:pPr>
        <w:rPr>
          <w:rFonts w:ascii="Arial" w:hAnsi="Arial" w:cs="Arial"/>
          <w:b/>
          <w:sz w:val="24"/>
        </w:rPr>
      </w:pPr>
      <w:r>
        <w:rPr>
          <w:rFonts w:ascii="Arial" w:hAnsi="Arial" w:cs="Arial"/>
          <w:b/>
          <w:color w:val="0000FF"/>
          <w:sz w:val="24"/>
        </w:rPr>
        <w:t>C1-213768</w:t>
      </w:r>
      <w:r>
        <w:rPr>
          <w:rFonts w:ascii="Arial" w:hAnsi="Arial" w:cs="Arial"/>
          <w:b/>
          <w:color w:val="0000FF"/>
          <w:sz w:val="24"/>
        </w:rPr>
        <w:tab/>
      </w:r>
      <w:r>
        <w:rPr>
          <w:rFonts w:ascii="Arial" w:hAnsi="Arial" w:cs="Arial"/>
          <w:b/>
          <w:sz w:val="24"/>
        </w:rPr>
        <w:t>TS24.554: UE-to-Network Relay Discovery over PC5 interface (Model B)</w:t>
      </w:r>
    </w:p>
    <w:p w14:paraId="10C3083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vivo, OPPO, </w:t>
      </w:r>
      <w:proofErr w:type="spellStart"/>
      <w:r>
        <w:rPr>
          <w:i/>
        </w:rPr>
        <w:t>InterDigital</w:t>
      </w:r>
      <w:proofErr w:type="spellEnd"/>
      <w:r>
        <w:rPr>
          <w:i/>
        </w:rPr>
        <w:t>, Nokia, Nokia Shanghai Bell</w:t>
      </w:r>
    </w:p>
    <w:p w14:paraId="5695FF57" w14:textId="77777777" w:rsidR="00031805" w:rsidRDefault="00031805" w:rsidP="00031805">
      <w:pPr>
        <w:rPr>
          <w:color w:val="808080"/>
        </w:rPr>
      </w:pPr>
      <w:r>
        <w:rPr>
          <w:color w:val="808080"/>
        </w:rPr>
        <w:t>(Replaces C1-213008)</w:t>
      </w:r>
    </w:p>
    <w:p w14:paraId="671424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C69F" w14:textId="25E75188" w:rsidR="00031805" w:rsidRDefault="00031805" w:rsidP="00031805">
      <w:pPr>
        <w:rPr>
          <w:rFonts w:ascii="Arial" w:hAnsi="Arial" w:cs="Arial"/>
          <w:b/>
          <w:sz w:val="24"/>
        </w:rPr>
      </w:pPr>
      <w:r>
        <w:rPr>
          <w:rFonts w:ascii="Arial" w:hAnsi="Arial" w:cs="Arial"/>
          <w:b/>
          <w:color w:val="0000FF"/>
          <w:sz w:val="24"/>
        </w:rPr>
        <w:t>C1-213770</w:t>
      </w:r>
      <w:r>
        <w:rPr>
          <w:rFonts w:ascii="Arial" w:hAnsi="Arial" w:cs="Arial"/>
          <w:b/>
          <w:color w:val="0000FF"/>
          <w:sz w:val="24"/>
        </w:rPr>
        <w:tab/>
      </w:r>
      <w:r>
        <w:rPr>
          <w:rFonts w:ascii="Arial" w:hAnsi="Arial" w:cs="Arial"/>
          <w:b/>
          <w:sz w:val="24"/>
        </w:rPr>
        <w:t xml:space="preserve">TS24.554: Update UE-requested 5G </w:t>
      </w:r>
      <w:proofErr w:type="spellStart"/>
      <w:r>
        <w:rPr>
          <w:rFonts w:ascii="Arial" w:hAnsi="Arial" w:cs="Arial"/>
          <w:b/>
          <w:sz w:val="24"/>
        </w:rPr>
        <w:t>ProSe</w:t>
      </w:r>
      <w:proofErr w:type="spellEnd"/>
      <w:r>
        <w:rPr>
          <w:rFonts w:ascii="Arial" w:hAnsi="Arial" w:cs="Arial"/>
          <w:b/>
          <w:sz w:val="24"/>
        </w:rPr>
        <w:t xml:space="preserve"> policy provisioning procedure for adding new request type</w:t>
      </w:r>
    </w:p>
    <w:p w14:paraId="7641B17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53490664" w14:textId="77777777" w:rsidR="00031805" w:rsidRDefault="00031805" w:rsidP="00031805">
      <w:pPr>
        <w:rPr>
          <w:color w:val="808080"/>
        </w:rPr>
      </w:pPr>
      <w:r>
        <w:rPr>
          <w:color w:val="808080"/>
        </w:rPr>
        <w:t>(Replaces C1-213032)</w:t>
      </w:r>
    </w:p>
    <w:p w14:paraId="5A12B9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F8C5F" w14:textId="217406DC" w:rsidR="00031805" w:rsidRDefault="00031805" w:rsidP="00031805">
      <w:pPr>
        <w:rPr>
          <w:rFonts w:ascii="Arial" w:hAnsi="Arial" w:cs="Arial"/>
          <w:b/>
          <w:sz w:val="24"/>
        </w:rPr>
      </w:pPr>
      <w:r>
        <w:rPr>
          <w:rFonts w:ascii="Arial" w:hAnsi="Arial" w:cs="Arial"/>
          <w:b/>
          <w:color w:val="0000FF"/>
          <w:sz w:val="24"/>
        </w:rPr>
        <w:t>C1-213802</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220EF66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20BAC912" w14:textId="77777777" w:rsidR="00031805" w:rsidRDefault="00031805" w:rsidP="00031805">
      <w:pPr>
        <w:rPr>
          <w:color w:val="808080"/>
        </w:rPr>
      </w:pPr>
      <w:r>
        <w:rPr>
          <w:color w:val="808080"/>
        </w:rPr>
        <w:t>(Replaces C1-213761)</w:t>
      </w:r>
    </w:p>
    <w:p w14:paraId="0E0D4A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7E801" w14:textId="56C013D2" w:rsidR="00031805" w:rsidRDefault="00031805" w:rsidP="00031805">
      <w:pPr>
        <w:rPr>
          <w:rFonts w:ascii="Arial" w:hAnsi="Arial" w:cs="Arial"/>
          <w:b/>
          <w:sz w:val="24"/>
        </w:rPr>
      </w:pPr>
      <w:r>
        <w:rPr>
          <w:rFonts w:ascii="Arial" w:hAnsi="Arial" w:cs="Arial"/>
          <w:b/>
          <w:color w:val="0000FF"/>
          <w:sz w:val="24"/>
        </w:rPr>
        <w:t>C1-213843</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2F51873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2DCC5249" w14:textId="77777777" w:rsidR="00031805" w:rsidRDefault="00031805" w:rsidP="00031805">
      <w:pPr>
        <w:rPr>
          <w:color w:val="808080"/>
        </w:rPr>
      </w:pPr>
      <w:r>
        <w:rPr>
          <w:color w:val="808080"/>
        </w:rPr>
        <w:t>(Replaces C1-213666)</w:t>
      </w:r>
    </w:p>
    <w:p w14:paraId="52F596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8ED16" w14:textId="77777777" w:rsidR="00031805" w:rsidRDefault="00031805" w:rsidP="00031805">
      <w:pPr>
        <w:pStyle w:val="Heading4"/>
      </w:pPr>
      <w:bookmarkStart w:id="124" w:name="_Toc73893535"/>
      <w:r>
        <w:lastRenderedPageBreak/>
        <w:t>17.2.19</w:t>
      </w:r>
      <w:r>
        <w:tab/>
        <w:t>eV2XAPP</w:t>
      </w:r>
      <w:bookmarkEnd w:id="124"/>
    </w:p>
    <w:p w14:paraId="21C54EC9" w14:textId="68930ACB" w:rsidR="00031805" w:rsidRDefault="00031805" w:rsidP="00031805">
      <w:pPr>
        <w:rPr>
          <w:rFonts w:ascii="Arial" w:hAnsi="Arial" w:cs="Arial"/>
          <w:b/>
          <w:sz w:val="24"/>
        </w:rPr>
      </w:pPr>
      <w:r>
        <w:rPr>
          <w:rFonts w:ascii="Arial" w:hAnsi="Arial" w:cs="Arial"/>
          <w:b/>
          <w:color w:val="0000FF"/>
          <w:sz w:val="24"/>
        </w:rPr>
        <w:t>C1-213182</w:t>
      </w:r>
      <w:r>
        <w:rPr>
          <w:rFonts w:ascii="Arial" w:hAnsi="Arial" w:cs="Arial"/>
          <w:b/>
          <w:color w:val="0000FF"/>
          <w:sz w:val="24"/>
        </w:rPr>
        <w:tab/>
      </w:r>
      <w:r>
        <w:rPr>
          <w:rFonts w:ascii="Arial" w:hAnsi="Arial" w:cs="Arial"/>
          <w:b/>
          <w:sz w:val="24"/>
        </w:rPr>
        <w:t>Update to the V2X UE registration procedure</w:t>
      </w:r>
    </w:p>
    <w:p w14:paraId="28894A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CR-0071  rev 2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048678" w14:textId="77777777" w:rsidR="00031805" w:rsidRDefault="00031805" w:rsidP="00031805">
      <w:pPr>
        <w:rPr>
          <w:color w:val="808080"/>
        </w:rPr>
      </w:pPr>
      <w:r>
        <w:rPr>
          <w:color w:val="808080"/>
        </w:rPr>
        <w:t>(Replaces C1-212549)</w:t>
      </w:r>
    </w:p>
    <w:p w14:paraId="106ED4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C1-213916</w:t>
      </w:r>
      <w:r>
        <w:rPr>
          <w:color w:val="993300"/>
          <w:u w:val="single"/>
        </w:rPr>
        <w:t>.</w:t>
      </w:r>
    </w:p>
    <w:p w14:paraId="6C120A33" w14:textId="57C72ABF" w:rsidR="00031805" w:rsidRDefault="00031805" w:rsidP="00031805">
      <w:pPr>
        <w:rPr>
          <w:rFonts w:ascii="Arial" w:hAnsi="Arial" w:cs="Arial"/>
          <w:b/>
          <w:sz w:val="24"/>
        </w:rPr>
      </w:pPr>
      <w:r>
        <w:rPr>
          <w:rFonts w:ascii="Arial" w:hAnsi="Arial" w:cs="Arial"/>
          <w:b/>
          <w:color w:val="0000FF"/>
          <w:sz w:val="24"/>
        </w:rPr>
        <w:t>C1-213184</w:t>
      </w:r>
      <w:r>
        <w:rPr>
          <w:rFonts w:ascii="Arial" w:hAnsi="Arial" w:cs="Arial"/>
          <w:b/>
          <w:color w:val="0000FF"/>
          <w:sz w:val="24"/>
        </w:rPr>
        <w:tab/>
      </w:r>
      <w:r>
        <w:rPr>
          <w:rFonts w:ascii="Arial" w:hAnsi="Arial" w:cs="Arial"/>
          <w:b/>
          <w:sz w:val="24"/>
        </w:rPr>
        <w:t>Work plan for the CT1 part of eV2XAPP</w:t>
      </w:r>
    </w:p>
    <w:p w14:paraId="126374B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47F6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FD335" w14:textId="58091C0E" w:rsidR="00031805" w:rsidRDefault="00031805" w:rsidP="00031805">
      <w:pPr>
        <w:rPr>
          <w:rFonts w:ascii="Arial" w:hAnsi="Arial" w:cs="Arial"/>
          <w:b/>
          <w:sz w:val="24"/>
        </w:rPr>
      </w:pPr>
      <w:r>
        <w:rPr>
          <w:rFonts w:ascii="Arial" w:hAnsi="Arial" w:cs="Arial"/>
          <w:b/>
          <w:color w:val="0000FF"/>
          <w:sz w:val="24"/>
        </w:rPr>
        <w:t>C1-213423</w:t>
      </w:r>
      <w:r>
        <w:rPr>
          <w:rFonts w:ascii="Arial" w:hAnsi="Arial" w:cs="Arial"/>
          <w:b/>
          <w:color w:val="0000FF"/>
          <w:sz w:val="24"/>
        </w:rPr>
        <w:tab/>
      </w:r>
      <w:r>
        <w:rPr>
          <w:rFonts w:ascii="Arial" w:hAnsi="Arial" w:cs="Arial"/>
          <w:b/>
          <w:sz w:val="24"/>
        </w:rPr>
        <w:t>XML schema for switching modes of operations for V2V communications procedure</w:t>
      </w:r>
    </w:p>
    <w:p w14:paraId="141339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BCB2F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63793" w14:textId="5B3285B1" w:rsidR="00031805" w:rsidRDefault="00031805" w:rsidP="00031805">
      <w:pPr>
        <w:rPr>
          <w:rFonts w:ascii="Arial" w:hAnsi="Arial" w:cs="Arial"/>
          <w:b/>
          <w:sz w:val="24"/>
        </w:rPr>
      </w:pPr>
      <w:r>
        <w:rPr>
          <w:rFonts w:ascii="Arial" w:hAnsi="Arial" w:cs="Arial"/>
          <w:b/>
          <w:color w:val="0000FF"/>
          <w:sz w:val="24"/>
        </w:rPr>
        <w:t>C1-213424</w:t>
      </w:r>
      <w:r>
        <w:rPr>
          <w:rFonts w:ascii="Arial" w:hAnsi="Arial" w:cs="Arial"/>
          <w:b/>
          <w:color w:val="0000FF"/>
          <w:sz w:val="24"/>
        </w:rPr>
        <w:tab/>
      </w:r>
      <w:r>
        <w:rPr>
          <w:rFonts w:ascii="Arial" w:hAnsi="Arial" w:cs="Arial"/>
          <w:b/>
          <w:sz w:val="24"/>
        </w:rPr>
        <w:t>XML schema for VAE client initiated on network dynamic group information update procedure</w:t>
      </w:r>
    </w:p>
    <w:p w14:paraId="02B1DE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DDF32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C1-213780</w:t>
      </w:r>
      <w:r>
        <w:rPr>
          <w:color w:val="993300"/>
          <w:u w:val="single"/>
        </w:rPr>
        <w:t>.</w:t>
      </w:r>
    </w:p>
    <w:p w14:paraId="3C3FAB4C" w14:textId="4B7EEF71" w:rsidR="00031805" w:rsidRDefault="00031805" w:rsidP="00031805">
      <w:pPr>
        <w:rPr>
          <w:rFonts w:ascii="Arial" w:hAnsi="Arial" w:cs="Arial"/>
          <w:b/>
          <w:sz w:val="24"/>
        </w:rPr>
      </w:pPr>
      <w:r>
        <w:rPr>
          <w:rFonts w:ascii="Arial" w:hAnsi="Arial" w:cs="Arial"/>
          <w:b/>
          <w:color w:val="0000FF"/>
          <w:sz w:val="24"/>
        </w:rPr>
        <w:t>C1-213425</w:t>
      </w:r>
      <w:r>
        <w:rPr>
          <w:rFonts w:ascii="Arial" w:hAnsi="Arial" w:cs="Arial"/>
          <w:b/>
          <w:color w:val="0000FF"/>
          <w:sz w:val="24"/>
        </w:rPr>
        <w:tab/>
      </w:r>
      <w:r>
        <w:rPr>
          <w:rFonts w:ascii="Arial" w:hAnsi="Arial" w:cs="Arial"/>
          <w:b/>
          <w:sz w:val="24"/>
        </w:rPr>
        <w:t>XML schema for VAE server initiated on network dynamic group information update procedure</w:t>
      </w:r>
    </w:p>
    <w:p w14:paraId="6B3817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4BF2C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C1-213781</w:t>
      </w:r>
      <w:r>
        <w:rPr>
          <w:color w:val="993300"/>
          <w:u w:val="single"/>
        </w:rPr>
        <w:t>.</w:t>
      </w:r>
    </w:p>
    <w:p w14:paraId="5FB4AFF8" w14:textId="7DB9FEB9" w:rsidR="00031805" w:rsidRDefault="00031805" w:rsidP="00031805">
      <w:pPr>
        <w:rPr>
          <w:rFonts w:ascii="Arial" w:hAnsi="Arial" w:cs="Arial"/>
          <w:b/>
          <w:sz w:val="24"/>
        </w:rPr>
      </w:pPr>
      <w:r>
        <w:rPr>
          <w:rFonts w:ascii="Arial" w:hAnsi="Arial" w:cs="Arial"/>
          <w:b/>
          <w:color w:val="0000FF"/>
          <w:sz w:val="24"/>
        </w:rPr>
        <w:t>C1-213426</w:t>
      </w:r>
      <w:r>
        <w:rPr>
          <w:rFonts w:ascii="Arial" w:hAnsi="Arial" w:cs="Arial"/>
          <w:b/>
          <w:color w:val="0000FF"/>
          <w:sz w:val="24"/>
        </w:rPr>
        <w:tab/>
      </w:r>
      <w:r>
        <w:rPr>
          <w:rFonts w:ascii="Arial" w:hAnsi="Arial" w:cs="Arial"/>
          <w:b/>
          <w:sz w:val="24"/>
        </w:rPr>
        <w:t>XML schema for VAE server taking consent from user procedure</w:t>
      </w:r>
    </w:p>
    <w:p w14:paraId="141E3B8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04D74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C1-213782</w:t>
      </w:r>
      <w:r>
        <w:rPr>
          <w:color w:val="993300"/>
          <w:u w:val="single"/>
        </w:rPr>
        <w:t>.</w:t>
      </w:r>
    </w:p>
    <w:p w14:paraId="636DF538" w14:textId="03D12448" w:rsidR="00031805" w:rsidRDefault="00031805" w:rsidP="00031805">
      <w:pPr>
        <w:rPr>
          <w:rFonts w:ascii="Arial" w:hAnsi="Arial" w:cs="Arial"/>
          <w:b/>
          <w:sz w:val="24"/>
        </w:rPr>
      </w:pPr>
      <w:r>
        <w:rPr>
          <w:rFonts w:ascii="Arial" w:hAnsi="Arial" w:cs="Arial"/>
          <w:b/>
          <w:color w:val="0000FF"/>
          <w:sz w:val="24"/>
        </w:rPr>
        <w:t>C1-213427</w:t>
      </w:r>
      <w:r>
        <w:rPr>
          <w:rFonts w:ascii="Arial" w:hAnsi="Arial" w:cs="Arial"/>
          <w:b/>
          <w:color w:val="0000FF"/>
          <w:sz w:val="24"/>
        </w:rPr>
        <w:tab/>
      </w:r>
      <w:r>
        <w:rPr>
          <w:rFonts w:ascii="Arial" w:hAnsi="Arial" w:cs="Arial"/>
          <w:b/>
          <w:sz w:val="24"/>
        </w:rPr>
        <w:t>PC5 Provisioning in multi-operator V2X scenarios procedure</w:t>
      </w:r>
    </w:p>
    <w:p w14:paraId="7A4C413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CR-0091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9306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C1-213783</w:t>
      </w:r>
      <w:r>
        <w:rPr>
          <w:color w:val="993300"/>
          <w:u w:val="single"/>
        </w:rPr>
        <w:t>.</w:t>
      </w:r>
    </w:p>
    <w:p w14:paraId="09697F47" w14:textId="08D0EFD1" w:rsidR="00031805" w:rsidRDefault="00031805" w:rsidP="00031805">
      <w:pPr>
        <w:rPr>
          <w:rFonts w:ascii="Arial" w:hAnsi="Arial" w:cs="Arial"/>
          <w:b/>
          <w:sz w:val="24"/>
        </w:rPr>
      </w:pPr>
      <w:r>
        <w:rPr>
          <w:rFonts w:ascii="Arial" w:hAnsi="Arial" w:cs="Arial"/>
          <w:b/>
          <w:color w:val="0000FF"/>
          <w:sz w:val="24"/>
        </w:rPr>
        <w:t>C1-213428</w:t>
      </w:r>
      <w:r>
        <w:rPr>
          <w:rFonts w:ascii="Arial" w:hAnsi="Arial" w:cs="Arial"/>
          <w:b/>
          <w:color w:val="0000FF"/>
          <w:sz w:val="24"/>
        </w:rPr>
        <w:tab/>
      </w:r>
      <w:r>
        <w:rPr>
          <w:rFonts w:ascii="Arial" w:hAnsi="Arial" w:cs="Arial"/>
          <w:b/>
          <w:sz w:val="24"/>
        </w:rPr>
        <w:t>Structure for PC5 Provisioning in multi-operator V2X scenarios procedure</w:t>
      </w:r>
    </w:p>
    <w:p w14:paraId="1F9247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32631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CE55D" w14:textId="7E74E2DF" w:rsidR="00031805" w:rsidRDefault="00031805" w:rsidP="00031805">
      <w:pPr>
        <w:rPr>
          <w:rFonts w:ascii="Arial" w:hAnsi="Arial" w:cs="Arial"/>
          <w:b/>
          <w:sz w:val="24"/>
        </w:rPr>
      </w:pPr>
      <w:r>
        <w:rPr>
          <w:rFonts w:ascii="Arial" w:hAnsi="Arial" w:cs="Arial"/>
          <w:b/>
          <w:color w:val="0000FF"/>
          <w:sz w:val="24"/>
        </w:rPr>
        <w:t>C1-213429</w:t>
      </w:r>
      <w:r>
        <w:rPr>
          <w:rFonts w:ascii="Arial" w:hAnsi="Arial" w:cs="Arial"/>
          <w:b/>
          <w:color w:val="0000FF"/>
          <w:sz w:val="24"/>
        </w:rPr>
        <w:tab/>
      </w:r>
      <w:r>
        <w:rPr>
          <w:rFonts w:ascii="Arial" w:hAnsi="Arial" w:cs="Arial"/>
          <w:b/>
          <w:sz w:val="24"/>
        </w:rPr>
        <w:t>Data Semantics for PC5 Provisioning in multi-operator V2X scenarios procedure</w:t>
      </w:r>
    </w:p>
    <w:p w14:paraId="768C068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4CF0D1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C1-213784</w:t>
      </w:r>
      <w:r>
        <w:rPr>
          <w:color w:val="993300"/>
          <w:u w:val="single"/>
        </w:rPr>
        <w:t>.</w:t>
      </w:r>
    </w:p>
    <w:p w14:paraId="65307A6C" w14:textId="3129BC3B" w:rsidR="00031805" w:rsidRDefault="00031805" w:rsidP="00031805">
      <w:pPr>
        <w:rPr>
          <w:rFonts w:ascii="Arial" w:hAnsi="Arial" w:cs="Arial"/>
          <w:b/>
          <w:sz w:val="24"/>
        </w:rPr>
      </w:pPr>
      <w:r>
        <w:rPr>
          <w:rFonts w:ascii="Arial" w:hAnsi="Arial" w:cs="Arial"/>
          <w:b/>
          <w:color w:val="0000FF"/>
          <w:sz w:val="24"/>
        </w:rPr>
        <w:t>C1-213430</w:t>
      </w:r>
      <w:r>
        <w:rPr>
          <w:rFonts w:ascii="Arial" w:hAnsi="Arial" w:cs="Arial"/>
          <w:b/>
          <w:color w:val="0000FF"/>
          <w:sz w:val="24"/>
        </w:rPr>
        <w:tab/>
      </w:r>
      <w:r>
        <w:rPr>
          <w:rFonts w:ascii="Arial" w:hAnsi="Arial" w:cs="Arial"/>
          <w:b/>
          <w:sz w:val="24"/>
        </w:rPr>
        <w:t>Obtaining dynamic information of the UEs in proximity range procedure</w:t>
      </w:r>
    </w:p>
    <w:p w14:paraId="76C8CC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BD044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C1-213785</w:t>
      </w:r>
      <w:r>
        <w:rPr>
          <w:color w:val="993300"/>
          <w:u w:val="single"/>
        </w:rPr>
        <w:t>.</w:t>
      </w:r>
    </w:p>
    <w:p w14:paraId="2926FABA" w14:textId="6E5AAB07" w:rsidR="00031805" w:rsidRDefault="00031805" w:rsidP="00031805">
      <w:pPr>
        <w:rPr>
          <w:rFonts w:ascii="Arial" w:hAnsi="Arial" w:cs="Arial"/>
          <w:b/>
          <w:sz w:val="24"/>
        </w:rPr>
      </w:pPr>
      <w:r>
        <w:rPr>
          <w:rFonts w:ascii="Arial" w:hAnsi="Arial" w:cs="Arial"/>
          <w:b/>
          <w:color w:val="0000FF"/>
          <w:sz w:val="24"/>
        </w:rPr>
        <w:t>C1-213431</w:t>
      </w:r>
      <w:r>
        <w:rPr>
          <w:rFonts w:ascii="Arial" w:hAnsi="Arial" w:cs="Arial"/>
          <w:b/>
          <w:color w:val="0000FF"/>
          <w:sz w:val="24"/>
        </w:rPr>
        <w:tab/>
      </w:r>
      <w:r>
        <w:rPr>
          <w:rFonts w:ascii="Arial" w:hAnsi="Arial" w:cs="Arial"/>
          <w:b/>
          <w:sz w:val="24"/>
        </w:rPr>
        <w:t>Structure for obtaining dynamic information of the UEs in proximity range procedure</w:t>
      </w:r>
    </w:p>
    <w:p w14:paraId="24AA891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7052F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C1-213786</w:t>
      </w:r>
      <w:r>
        <w:rPr>
          <w:color w:val="993300"/>
          <w:u w:val="single"/>
        </w:rPr>
        <w:t>.</w:t>
      </w:r>
    </w:p>
    <w:p w14:paraId="27601C76" w14:textId="2C2EE376" w:rsidR="00031805" w:rsidRDefault="00031805" w:rsidP="00031805">
      <w:pPr>
        <w:rPr>
          <w:rFonts w:ascii="Arial" w:hAnsi="Arial" w:cs="Arial"/>
          <w:b/>
          <w:sz w:val="24"/>
        </w:rPr>
      </w:pPr>
      <w:r>
        <w:rPr>
          <w:rFonts w:ascii="Arial" w:hAnsi="Arial" w:cs="Arial"/>
          <w:b/>
          <w:color w:val="0000FF"/>
          <w:sz w:val="24"/>
        </w:rPr>
        <w:t>C1-213432</w:t>
      </w:r>
      <w:r>
        <w:rPr>
          <w:rFonts w:ascii="Arial" w:hAnsi="Arial" w:cs="Arial"/>
          <w:b/>
          <w:color w:val="0000FF"/>
          <w:sz w:val="24"/>
        </w:rPr>
        <w:tab/>
      </w:r>
      <w:r>
        <w:rPr>
          <w:rFonts w:ascii="Arial" w:hAnsi="Arial" w:cs="Arial"/>
          <w:b/>
          <w:sz w:val="24"/>
        </w:rPr>
        <w:t>Data Semantics for obtaining dynamic information of the UEs in proximity range procedure</w:t>
      </w:r>
    </w:p>
    <w:p w14:paraId="4F6677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AA08E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C1-213793</w:t>
      </w:r>
      <w:r>
        <w:rPr>
          <w:color w:val="993300"/>
          <w:u w:val="single"/>
        </w:rPr>
        <w:t>.</w:t>
      </w:r>
    </w:p>
    <w:p w14:paraId="1DD8FBAA" w14:textId="1B656671" w:rsidR="00031805" w:rsidRDefault="00031805" w:rsidP="00031805">
      <w:pPr>
        <w:rPr>
          <w:rFonts w:ascii="Arial" w:hAnsi="Arial" w:cs="Arial"/>
          <w:b/>
          <w:sz w:val="24"/>
        </w:rPr>
      </w:pPr>
      <w:r>
        <w:rPr>
          <w:rFonts w:ascii="Arial" w:hAnsi="Arial" w:cs="Arial"/>
          <w:b/>
          <w:color w:val="0000FF"/>
          <w:sz w:val="24"/>
        </w:rPr>
        <w:t>C1-213433</w:t>
      </w:r>
      <w:r>
        <w:rPr>
          <w:rFonts w:ascii="Arial" w:hAnsi="Arial" w:cs="Arial"/>
          <w:b/>
          <w:color w:val="0000FF"/>
          <w:sz w:val="24"/>
        </w:rPr>
        <w:tab/>
      </w:r>
      <w:r>
        <w:rPr>
          <w:rFonts w:ascii="Arial" w:hAnsi="Arial" w:cs="Arial"/>
          <w:b/>
          <w:sz w:val="24"/>
        </w:rPr>
        <w:t xml:space="preserve">V2X </w:t>
      </w:r>
      <w:proofErr w:type="spellStart"/>
      <w:r>
        <w:rPr>
          <w:rFonts w:ascii="Arial" w:hAnsi="Arial" w:cs="Arial"/>
          <w:b/>
          <w:sz w:val="24"/>
        </w:rPr>
        <w:t>groupcastbroadcast</w:t>
      </w:r>
      <w:proofErr w:type="spellEnd"/>
      <w:r>
        <w:rPr>
          <w:rFonts w:ascii="Arial" w:hAnsi="Arial" w:cs="Arial"/>
          <w:b/>
          <w:sz w:val="24"/>
        </w:rPr>
        <w:t xml:space="preserve"> configuration by VAE layer procedure</w:t>
      </w:r>
    </w:p>
    <w:p w14:paraId="603354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D5F5F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C1-213787</w:t>
      </w:r>
      <w:r>
        <w:rPr>
          <w:color w:val="993300"/>
          <w:u w:val="single"/>
        </w:rPr>
        <w:t>.</w:t>
      </w:r>
    </w:p>
    <w:p w14:paraId="1C17C103" w14:textId="4D09A6C7" w:rsidR="00031805" w:rsidRDefault="00031805" w:rsidP="00031805">
      <w:pPr>
        <w:rPr>
          <w:rFonts w:ascii="Arial" w:hAnsi="Arial" w:cs="Arial"/>
          <w:b/>
          <w:sz w:val="24"/>
        </w:rPr>
      </w:pPr>
      <w:r>
        <w:rPr>
          <w:rFonts w:ascii="Arial" w:hAnsi="Arial" w:cs="Arial"/>
          <w:b/>
          <w:color w:val="0000FF"/>
          <w:sz w:val="24"/>
        </w:rPr>
        <w:lastRenderedPageBreak/>
        <w:t>C1-213434</w:t>
      </w:r>
      <w:r>
        <w:rPr>
          <w:rFonts w:ascii="Arial" w:hAnsi="Arial" w:cs="Arial"/>
          <w:b/>
          <w:color w:val="0000FF"/>
          <w:sz w:val="24"/>
        </w:rPr>
        <w:tab/>
      </w:r>
      <w:r>
        <w:rPr>
          <w:rFonts w:ascii="Arial" w:hAnsi="Arial" w:cs="Arial"/>
          <w:b/>
          <w:sz w:val="24"/>
        </w:rPr>
        <w:t>Structure for V2X groupcast/broadcast configuration by VAE layer procedure</w:t>
      </w:r>
    </w:p>
    <w:p w14:paraId="3FE7AC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B8901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0011B" w14:textId="6F3D93E5" w:rsidR="00031805" w:rsidRDefault="00031805" w:rsidP="00031805">
      <w:pPr>
        <w:rPr>
          <w:rFonts w:ascii="Arial" w:hAnsi="Arial" w:cs="Arial"/>
          <w:b/>
          <w:sz w:val="24"/>
        </w:rPr>
      </w:pPr>
      <w:r>
        <w:rPr>
          <w:rFonts w:ascii="Arial" w:hAnsi="Arial" w:cs="Arial"/>
          <w:b/>
          <w:color w:val="0000FF"/>
          <w:sz w:val="24"/>
        </w:rPr>
        <w:t>C1-213438</w:t>
      </w:r>
      <w:r>
        <w:rPr>
          <w:rFonts w:ascii="Arial" w:hAnsi="Arial" w:cs="Arial"/>
          <w:b/>
          <w:color w:val="0000FF"/>
          <w:sz w:val="24"/>
        </w:rPr>
        <w:tab/>
      </w:r>
      <w:r>
        <w:rPr>
          <w:rFonts w:ascii="Arial" w:hAnsi="Arial" w:cs="Arial"/>
          <w:b/>
          <w:sz w:val="24"/>
        </w:rPr>
        <w:t>Data Semantics for V2X groupcast/broadcast configuration by VAE layer procedure</w:t>
      </w:r>
    </w:p>
    <w:p w14:paraId="2187950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43EB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C1-213779</w:t>
      </w:r>
      <w:r>
        <w:rPr>
          <w:color w:val="993300"/>
          <w:u w:val="single"/>
        </w:rPr>
        <w:t>.</w:t>
      </w:r>
    </w:p>
    <w:p w14:paraId="285FBD0B" w14:textId="7115ABB6" w:rsidR="00031805" w:rsidRDefault="00031805" w:rsidP="00031805">
      <w:pPr>
        <w:rPr>
          <w:rFonts w:ascii="Arial" w:hAnsi="Arial" w:cs="Arial"/>
          <w:b/>
          <w:sz w:val="24"/>
        </w:rPr>
      </w:pPr>
      <w:r>
        <w:rPr>
          <w:rFonts w:ascii="Arial" w:hAnsi="Arial" w:cs="Arial"/>
          <w:b/>
          <w:color w:val="0000FF"/>
          <w:sz w:val="24"/>
        </w:rPr>
        <w:t>C1-213779</w:t>
      </w:r>
      <w:r>
        <w:rPr>
          <w:rFonts w:ascii="Arial" w:hAnsi="Arial" w:cs="Arial"/>
          <w:b/>
          <w:color w:val="0000FF"/>
          <w:sz w:val="24"/>
        </w:rPr>
        <w:tab/>
      </w:r>
      <w:r>
        <w:rPr>
          <w:rFonts w:ascii="Arial" w:hAnsi="Arial" w:cs="Arial"/>
          <w:b/>
          <w:sz w:val="24"/>
        </w:rPr>
        <w:t>Data Semantics for V2X groupcast/broadcast configuration by VAE layer procedure</w:t>
      </w:r>
    </w:p>
    <w:p w14:paraId="6780F02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AFB2459" w14:textId="77777777" w:rsidR="00031805" w:rsidRDefault="00031805" w:rsidP="00031805">
      <w:pPr>
        <w:rPr>
          <w:color w:val="808080"/>
        </w:rPr>
      </w:pPr>
      <w:r>
        <w:rPr>
          <w:color w:val="808080"/>
        </w:rPr>
        <w:t>(Replaces C1-213438)</w:t>
      </w:r>
    </w:p>
    <w:p w14:paraId="176870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950A3" w14:textId="5B39293E" w:rsidR="00031805" w:rsidRDefault="00031805" w:rsidP="00031805">
      <w:pPr>
        <w:rPr>
          <w:rFonts w:ascii="Arial" w:hAnsi="Arial" w:cs="Arial"/>
          <w:b/>
          <w:sz w:val="24"/>
        </w:rPr>
      </w:pPr>
      <w:r>
        <w:rPr>
          <w:rFonts w:ascii="Arial" w:hAnsi="Arial" w:cs="Arial"/>
          <w:b/>
          <w:color w:val="0000FF"/>
          <w:sz w:val="24"/>
        </w:rPr>
        <w:t>C1-213780</w:t>
      </w:r>
      <w:r>
        <w:rPr>
          <w:rFonts w:ascii="Arial" w:hAnsi="Arial" w:cs="Arial"/>
          <w:b/>
          <w:color w:val="0000FF"/>
          <w:sz w:val="24"/>
        </w:rPr>
        <w:tab/>
      </w:r>
      <w:r>
        <w:rPr>
          <w:rFonts w:ascii="Arial" w:hAnsi="Arial" w:cs="Arial"/>
          <w:b/>
          <w:sz w:val="24"/>
        </w:rPr>
        <w:t>XML schema for VAE client initiated on network dynamic group information update procedure</w:t>
      </w:r>
    </w:p>
    <w:p w14:paraId="2ED1B12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FD55E6F" w14:textId="77777777" w:rsidR="00031805" w:rsidRDefault="00031805" w:rsidP="00031805">
      <w:pPr>
        <w:rPr>
          <w:color w:val="808080"/>
        </w:rPr>
      </w:pPr>
      <w:r>
        <w:rPr>
          <w:color w:val="808080"/>
        </w:rPr>
        <w:t>(Replaces C1-213424)</w:t>
      </w:r>
    </w:p>
    <w:p w14:paraId="7A7E3B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07DD" w14:textId="3836A0D9" w:rsidR="00031805" w:rsidRDefault="00031805" w:rsidP="00031805">
      <w:pPr>
        <w:rPr>
          <w:rFonts w:ascii="Arial" w:hAnsi="Arial" w:cs="Arial"/>
          <w:b/>
          <w:sz w:val="24"/>
        </w:rPr>
      </w:pPr>
      <w:r>
        <w:rPr>
          <w:rFonts w:ascii="Arial" w:hAnsi="Arial" w:cs="Arial"/>
          <w:b/>
          <w:color w:val="0000FF"/>
          <w:sz w:val="24"/>
        </w:rPr>
        <w:t>C1-213781</w:t>
      </w:r>
      <w:r>
        <w:rPr>
          <w:rFonts w:ascii="Arial" w:hAnsi="Arial" w:cs="Arial"/>
          <w:b/>
          <w:color w:val="0000FF"/>
          <w:sz w:val="24"/>
        </w:rPr>
        <w:tab/>
      </w:r>
      <w:r>
        <w:rPr>
          <w:rFonts w:ascii="Arial" w:hAnsi="Arial" w:cs="Arial"/>
          <w:b/>
          <w:sz w:val="24"/>
        </w:rPr>
        <w:t>XML schema for VAE server initiated on network dynamic group information update procedure</w:t>
      </w:r>
    </w:p>
    <w:p w14:paraId="2C35996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097D7A0" w14:textId="77777777" w:rsidR="00031805" w:rsidRDefault="00031805" w:rsidP="00031805">
      <w:pPr>
        <w:rPr>
          <w:color w:val="808080"/>
        </w:rPr>
      </w:pPr>
      <w:r>
        <w:rPr>
          <w:color w:val="808080"/>
        </w:rPr>
        <w:t>(Replaces C1-213425)</w:t>
      </w:r>
    </w:p>
    <w:p w14:paraId="26B45A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57F1F" w14:textId="59FC9642" w:rsidR="00031805" w:rsidRDefault="00031805" w:rsidP="00031805">
      <w:pPr>
        <w:rPr>
          <w:rFonts w:ascii="Arial" w:hAnsi="Arial" w:cs="Arial"/>
          <w:b/>
          <w:sz w:val="24"/>
        </w:rPr>
      </w:pPr>
      <w:r>
        <w:rPr>
          <w:rFonts w:ascii="Arial" w:hAnsi="Arial" w:cs="Arial"/>
          <w:b/>
          <w:color w:val="0000FF"/>
          <w:sz w:val="24"/>
        </w:rPr>
        <w:t>C1-213782</w:t>
      </w:r>
      <w:r>
        <w:rPr>
          <w:rFonts w:ascii="Arial" w:hAnsi="Arial" w:cs="Arial"/>
          <w:b/>
          <w:color w:val="0000FF"/>
          <w:sz w:val="24"/>
        </w:rPr>
        <w:tab/>
      </w:r>
      <w:r>
        <w:rPr>
          <w:rFonts w:ascii="Arial" w:hAnsi="Arial" w:cs="Arial"/>
          <w:b/>
          <w:sz w:val="24"/>
        </w:rPr>
        <w:t>XML schema for VAE server taking consent from user procedure</w:t>
      </w:r>
    </w:p>
    <w:p w14:paraId="36D4674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2C4027D" w14:textId="77777777" w:rsidR="00031805" w:rsidRDefault="00031805" w:rsidP="00031805">
      <w:pPr>
        <w:rPr>
          <w:color w:val="808080"/>
        </w:rPr>
      </w:pPr>
      <w:r>
        <w:rPr>
          <w:color w:val="808080"/>
        </w:rPr>
        <w:t>(Replaces C1-213426)</w:t>
      </w:r>
    </w:p>
    <w:p w14:paraId="549E9CD0"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D561D" w14:textId="7ABA28BA" w:rsidR="00031805" w:rsidRDefault="00031805" w:rsidP="00031805">
      <w:pPr>
        <w:rPr>
          <w:rFonts w:ascii="Arial" w:hAnsi="Arial" w:cs="Arial"/>
          <w:b/>
          <w:sz w:val="24"/>
        </w:rPr>
      </w:pPr>
      <w:r>
        <w:rPr>
          <w:rFonts w:ascii="Arial" w:hAnsi="Arial" w:cs="Arial"/>
          <w:b/>
          <w:color w:val="0000FF"/>
          <w:sz w:val="24"/>
        </w:rPr>
        <w:t>C1-213783</w:t>
      </w:r>
      <w:r>
        <w:rPr>
          <w:rFonts w:ascii="Arial" w:hAnsi="Arial" w:cs="Arial"/>
          <w:b/>
          <w:color w:val="0000FF"/>
          <w:sz w:val="24"/>
        </w:rPr>
        <w:tab/>
      </w:r>
      <w:r>
        <w:rPr>
          <w:rFonts w:ascii="Arial" w:hAnsi="Arial" w:cs="Arial"/>
          <w:b/>
          <w:sz w:val="24"/>
        </w:rPr>
        <w:t>PC5 Provisioning in multi-operator V2X scenarios procedure</w:t>
      </w:r>
    </w:p>
    <w:p w14:paraId="737E104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8552E19" w14:textId="77777777" w:rsidR="00031805" w:rsidRDefault="00031805" w:rsidP="00031805">
      <w:pPr>
        <w:rPr>
          <w:color w:val="808080"/>
        </w:rPr>
      </w:pPr>
      <w:r>
        <w:rPr>
          <w:color w:val="808080"/>
        </w:rPr>
        <w:t>(Replaces C1-213427)</w:t>
      </w:r>
    </w:p>
    <w:p w14:paraId="1DBD5C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58C9" w14:textId="6628AA26" w:rsidR="00031805" w:rsidRDefault="00031805" w:rsidP="00031805">
      <w:pPr>
        <w:rPr>
          <w:rFonts w:ascii="Arial" w:hAnsi="Arial" w:cs="Arial"/>
          <w:b/>
          <w:sz w:val="24"/>
        </w:rPr>
      </w:pPr>
      <w:r>
        <w:rPr>
          <w:rFonts w:ascii="Arial" w:hAnsi="Arial" w:cs="Arial"/>
          <w:b/>
          <w:color w:val="0000FF"/>
          <w:sz w:val="24"/>
        </w:rPr>
        <w:t>C1-213784</w:t>
      </w:r>
      <w:r>
        <w:rPr>
          <w:rFonts w:ascii="Arial" w:hAnsi="Arial" w:cs="Arial"/>
          <w:b/>
          <w:color w:val="0000FF"/>
          <w:sz w:val="24"/>
        </w:rPr>
        <w:tab/>
      </w:r>
      <w:r>
        <w:rPr>
          <w:rFonts w:ascii="Arial" w:hAnsi="Arial" w:cs="Arial"/>
          <w:b/>
          <w:sz w:val="24"/>
        </w:rPr>
        <w:t>Data Semantics for PC5 Provisioning in multi-operator V2X scenarios procedure</w:t>
      </w:r>
    </w:p>
    <w:p w14:paraId="018F645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49A4133" w14:textId="77777777" w:rsidR="00031805" w:rsidRDefault="00031805" w:rsidP="00031805">
      <w:pPr>
        <w:rPr>
          <w:color w:val="808080"/>
        </w:rPr>
      </w:pPr>
      <w:r>
        <w:rPr>
          <w:color w:val="808080"/>
        </w:rPr>
        <w:t>(Replaces C1-213429)</w:t>
      </w:r>
    </w:p>
    <w:p w14:paraId="564202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C1-213940</w:t>
      </w:r>
      <w:r>
        <w:rPr>
          <w:color w:val="993300"/>
          <w:u w:val="single"/>
        </w:rPr>
        <w:t>.</w:t>
      </w:r>
    </w:p>
    <w:p w14:paraId="4114609A" w14:textId="482F2D93" w:rsidR="00031805" w:rsidRDefault="00031805" w:rsidP="00031805">
      <w:pPr>
        <w:rPr>
          <w:rFonts w:ascii="Arial" w:hAnsi="Arial" w:cs="Arial"/>
          <w:b/>
          <w:sz w:val="24"/>
        </w:rPr>
      </w:pPr>
      <w:r>
        <w:rPr>
          <w:rFonts w:ascii="Arial" w:hAnsi="Arial" w:cs="Arial"/>
          <w:b/>
          <w:color w:val="0000FF"/>
          <w:sz w:val="24"/>
        </w:rPr>
        <w:t>C1-213785</w:t>
      </w:r>
      <w:r>
        <w:rPr>
          <w:rFonts w:ascii="Arial" w:hAnsi="Arial" w:cs="Arial"/>
          <w:b/>
          <w:color w:val="0000FF"/>
          <w:sz w:val="24"/>
        </w:rPr>
        <w:tab/>
      </w:r>
      <w:r>
        <w:rPr>
          <w:rFonts w:ascii="Arial" w:hAnsi="Arial" w:cs="Arial"/>
          <w:b/>
          <w:sz w:val="24"/>
        </w:rPr>
        <w:t>Obtaining dynamic information of the UEs in proximity range procedure</w:t>
      </w:r>
    </w:p>
    <w:p w14:paraId="7FC828A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4098C12" w14:textId="77777777" w:rsidR="00031805" w:rsidRDefault="00031805" w:rsidP="00031805">
      <w:pPr>
        <w:rPr>
          <w:color w:val="808080"/>
        </w:rPr>
      </w:pPr>
      <w:r>
        <w:rPr>
          <w:color w:val="808080"/>
        </w:rPr>
        <w:t>(Replaces C1-213430)</w:t>
      </w:r>
    </w:p>
    <w:p w14:paraId="7A61C8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46C1" w14:textId="48AFD27A" w:rsidR="00031805" w:rsidRDefault="00031805" w:rsidP="00031805">
      <w:pPr>
        <w:rPr>
          <w:rFonts w:ascii="Arial" w:hAnsi="Arial" w:cs="Arial"/>
          <w:b/>
          <w:sz w:val="24"/>
        </w:rPr>
      </w:pPr>
      <w:r>
        <w:rPr>
          <w:rFonts w:ascii="Arial" w:hAnsi="Arial" w:cs="Arial"/>
          <w:b/>
          <w:color w:val="0000FF"/>
          <w:sz w:val="24"/>
        </w:rPr>
        <w:t>C1-213786</w:t>
      </w:r>
      <w:r>
        <w:rPr>
          <w:rFonts w:ascii="Arial" w:hAnsi="Arial" w:cs="Arial"/>
          <w:b/>
          <w:color w:val="0000FF"/>
          <w:sz w:val="24"/>
        </w:rPr>
        <w:tab/>
      </w:r>
      <w:r>
        <w:rPr>
          <w:rFonts w:ascii="Arial" w:hAnsi="Arial" w:cs="Arial"/>
          <w:b/>
          <w:sz w:val="24"/>
        </w:rPr>
        <w:t>Structure for obtaining dynamic information of the UEs in proximity range procedure</w:t>
      </w:r>
    </w:p>
    <w:p w14:paraId="57B93CA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821E730" w14:textId="77777777" w:rsidR="00031805" w:rsidRDefault="00031805" w:rsidP="00031805">
      <w:pPr>
        <w:rPr>
          <w:color w:val="808080"/>
        </w:rPr>
      </w:pPr>
      <w:r>
        <w:rPr>
          <w:color w:val="808080"/>
        </w:rPr>
        <w:t>(Replaces C1-213431)</w:t>
      </w:r>
    </w:p>
    <w:p w14:paraId="711D33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A80B1" w14:textId="24C5EE10" w:rsidR="00031805" w:rsidRDefault="00031805" w:rsidP="00031805">
      <w:pPr>
        <w:rPr>
          <w:rFonts w:ascii="Arial" w:hAnsi="Arial" w:cs="Arial"/>
          <w:b/>
          <w:sz w:val="24"/>
        </w:rPr>
      </w:pPr>
      <w:r>
        <w:rPr>
          <w:rFonts w:ascii="Arial" w:hAnsi="Arial" w:cs="Arial"/>
          <w:b/>
          <w:color w:val="0000FF"/>
          <w:sz w:val="24"/>
        </w:rPr>
        <w:t>C1-213787</w:t>
      </w:r>
      <w:r>
        <w:rPr>
          <w:rFonts w:ascii="Arial" w:hAnsi="Arial" w:cs="Arial"/>
          <w:b/>
          <w:color w:val="0000FF"/>
          <w:sz w:val="24"/>
        </w:rPr>
        <w:tab/>
      </w:r>
      <w:r>
        <w:rPr>
          <w:rFonts w:ascii="Arial" w:hAnsi="Arial" w:cs="Arial"/>
          <w:b/>
          <w:sz w:val="24"/>
        </w:rPr>
        <w:t xml:space="preserve">V2X </w:t>
      </w:r>
      <w:proofErr w:type="spellStart"/>
      <w:r>
        <w:rPr>
          <w:rFonts w:ascii="Arial" w:hAnsi="Arial" w:cs="Arial"/>
          <w:b/>
          <w:sz w:val="24"/>
        </w:rPr>
        <w:t>groupcastbroadcast</w:t>
      </w:r>
      <w:proofErr w:type="spellEnd"/>
      <w:r>
        <w:rPr>
          <w:rFonts w:ascii="Arial" w:hAnsi="Arial" w:cs="Arial"/>
          <w:b/>
          <w:sz w:val="24"/>
        </w:rPr>
        <w:t xml:space="preserve"> configuration by VAE layer procedure</w:t>
      </w:r>
    </w:p>
    <w:p w14:paraId="41A526F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A0E2459" w14:textId="77777777" w:rsidR="00031805" w:rsidRDefault="00031805" w:rsidP="00031805">
      <w:pPr>
        <w:rPr>
          <w:color w:val="808080"/>
        </w:rPr>
      </w:pPr>
      <w:r>
        <w:rPr>
          <w:color w:val="808080"/>
        </w:rPr>
        <w:t>(Replaces C1-213433)</w:t>
      </w:r>
    </w:p>
    <w:p w14:paraId="44C2EC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A93C8" w14:textId="370A74FD" w:rsidR="00031805" w:rsidRDefault="00031805" w:rsidP="00031805">
      <w:pPr>
        <w:rPr>
          <w:rFonts w:ascii="Arial" w:hAnsi="Arial" w:cs="Arial"/>
          <w:b/>
          <w:sz w:val="24"/>
        </w:rPr>
      </w:pPr>
      <w:r>
        <w:rPr>
          <w:rFonts w:ascii="Arial" w:hAnsi="Arial" w:cs="Arial"/>
          <w:b/>
          <w:color w:val="0000FF"/>
          <w:sz w:val="24"/>
        </w:rPr>
        <w:t>C1-213793</w:t>
      </w:r>
      <w:r>
        <w:rPr>
          <w:rFonts w:ascii="Arial" w:hAnsi="Arial" w:cs="Arial"/>
          <w:b/>
          <w:color w:val="0000FF"/>
          <w:sz w:val="24"/>
        </w:rPr>
        <w:tab/>
      </w:r>
      <w:r>
        <w:rPr>
          <w:rFonts w:ascii="Arial" w:hAnsi="Arial" w:cs="Arial"/>
          <w:b/>
          <w:sz w:val="24"/>
        </w:rPr>
        <w:t>Data Semantics for obtaining dynamic information of the UEs in proximity range</w:t>
      </w:r>
    </w:p>
    <w:p w14:paraId="0D1442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CR-0096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24AA19C" w14:textId="77777777" w:rsidR="00031805" w:rsidRDefault="00031805" w:rsidP="00031805">
      <w:pPr>
        <w:rPr>
          <w:color w:val="808080"/>
        </w:rPr>
      </w:pPr>
      <w:r>
        <w:rPr>
          <w:color w:val="808080"/>
        </w:rPr>
        <w:t>(Replaces C1-213432)</w:t>
      </w:r>
    </w:p>
    <w:p w14:paraId="50DDCB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6D804" w14:textId="4DB5E1FC" w:rsidR="00031805" w:rsidRDefault="00031805" w:rsidP="00031805">
      <w:pPr>
        <w:rPr>
          <w:rFonts w:ascii="Arial" w:hAnsi="Arial" w:cs="Arial"/>
          <w:b/>
          <w:sz w:val="24"/>
        </w:rPr>
      </w:pPr>
      <w:r>
        <w:rPr>
          <w:rFonts w:ascii="Arial" w:hAnsi="Arial" w:cs="Arial"/>
          <w:b/>
          <w:color w:val="0000FF"/>
          <w:sz w:val="24"/>
        </w:rPr>
        <w:t>C1-213916</w:t>
      </w:r>
      <w:r>
        <w:rPr>
          <w:rFonts w:ascii="Arial" w:hAnsi="Arial" w:cs="Arial"/>
          <w:b/>
          <w:color w:val="0000FF"/>
          <w:sz w:val="24"/>
        </w:rPr>
        <w:tab/>
      </w:r>
      <w:r>
        <w:rPr>
          <w:rFonts w:ascii="Arial" w:hAnsi="Arial" w:cs="Arial"/>
          <w:b/>
          <w:sz w:val="24"/>
        </w:rPr>
        <w:t>Update to the V2X UE registration procedure</w:t>
      </w:r>
    </w:p>
    <w:p w14:paraId="75009D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CR-0071  rev 3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4D92F5" w14:textId="77777777" w:rsidR="00031805" w:rsidRDefault="00031805" w:rsidP="00031805">
      <w:pPr>
        <w:rPr>
          <w:color w:val="808080"/>
        </w:rPr>
      </w:pPr>
      <w:r>
        <w:rPr>
          <w:color w:val="808080"/>
        </w:rPr>
        <w:t>(Replaces C1-213182)</w:t>
      </w:r>
    </w:p>
    <w:p w14:paraId="416E63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B6806" w14:textId="3EE0738C" w:rsidR="00031805" w:rsidRDefault="00031805" w:rsidP="00031805">
      <w:pPr>
        <w:rPr>
          <w:rFonts w:ascii="Arial" w:hAnsi="Arial" w:cs="Arial"/>
          <w:b/>
          <w:sz w:val="24"/>
        </w:rPr>
      </w:pPr>
      <w:r>
        <w:rPr>
          <w:rFonts w:ascii="Arial" w:hAnsi="Arial" w:cs="Arial"/>
          <w:b/>
          <w:color w:val="0000FF"/>
          <w:sz w:val="24"/>
        </w:rPr>
        <w:t>C1-213940</w:t>
      </w:r>
      <w:r>
        <w:rPr>
          <w:rFonts w:ascii="Arial" w:hAnsi="Arial" w:cs="Arial"/>
          <w:b/>
          <w:color w:val="0000FF"/>
          <w:sz w:val="24"/>
        </w:rPr>
        <w:tab/>
      </w:r>
      <w:r>
        <w:rPr>
          <w:rFonts w:ascii="Arial" w:hAnsi="Arial" w:cs="Arial"/>
          <w:b/>
          <w:sz w:val="24"/>
        </w:rPr>
        <w:t>Data Semantics for PC5 Provisioning in multi-operator V2X scenarios procedure</w:t>
      </w:r>
    </w:p>
    <w:p w14:paraId="00E251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F18D410" w14:textId="77777777" w:rsidR="00031805" w:rsidRDefault="00031805" w:rsidP="00031805">
      <w:pPr>
        <w:rPr>
          <w:color w:val="808080"/>
        </w:rPr>
      </w:pPr>
      <w:r>
        <w:rPr>
          <w:color w:val="808080"/>
        </w:rPr>
        <w:t>(Replaces C1-213784)</w:t>
      </w:r>
    </w:p>
    <w:p w14:paraId="0C22FE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5DD75" w14:textId="77777777" w:rsidR="00031805" w:rsidRDefault="00031805" w:rsidP="00031805">
      <w:pPr>
        <w:pStyle w:val="Heading4"/>
      </w:pPr>
      <w:bookmarkStart w:id="125" w:name="_Toc73893536"/>
      <w:r>
        <w:t>17.2.20</w:t>
      </w:r>
      <w:r>
        <w:tab/>
        <w:t>eEDGE_5GC</w:t>
      </w:r>
      <w:bookmarkEnd w:id="125"/>
    </w:p>
    <w:p w14:paraId="43BDA48A" w14:textId="33A78158" w:rsidR="00031805" w:rsidRDefault="00031805" w:rsidP="00031805">
      <w:pPr>
        <w:rPr>
          <w:rFonts w:ascii="Arial" w:hAnsi="Arial" w:cs="Arial"/>
          <w:b/>
          <w:sz w:val="24"/>
        </w:rPr>
      </w:pPr>
      <w:r>
        <w:rPr>
          <w:rFonts w:ascii="Arial" w:hAnsi="Arial" w:cs="Arial"/>
          <w:b/>
          <w:color w:val="0000FF"/>
          <w:sz w:val="24"/>
        </w:rPr>
        <w:t>C1-213029</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C21C5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069F51D" w14:textId="77777777" w:rsidR="00031805" w:rsidRDefault="00031805" w:rsidP="00031805">
      <w:pPr>
        <w:rPr>
          <w:color w:val="808080"/>
        </w:rPr>
      </w:pPr>
      <w:r>
        <w:rPr>
          <w:color w:val="808080"/>
        </w:rPr>
        <w:t>(Replaces C1-212415)</w:t>
      </w:r>
    </w:p>
    <w:p w14:paraId="644951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C1-213691</w:t>
      </w:r>
      <w:r>
        <w:rPr>
          <w:color w:val="993300"/>
          <w:u w:val="single"/>
        </w:rPr>
        <w:t>.</w:t>
      </w:r>
    </w:p>
    <w:p w14:paraId="3C19CC35" w14:textId="779BF0F5" w:rsidR="00031805" w:rsidRDefault="00031805" w:rsidP="00031805">
      <w:pPr>
        <w:rPr>
          <w:rFonts w:ascii="Arial" w:hAnsi="Arial" w:cs="Arial"/>
          <w:b/>
          <w:sz w:val="24"/>
        </w:rPr>
      </w:pPr>
      <w:r>
        <w:rPr>
          <w:rFonts w:ascii="Arial" w:hAnsi="Arial" w:cs="Arial"/>
          <w:b/>
          <w:color w:val="0000FF"/>
          <w:sz w:val="24"/>
        </w:rPr>
        <w:t>C1-213033</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08B02B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E6F560D" w14:textId="77777777" w:rsidR="00031805" w:rsidRDefault="00031805" w:rsidP="00031805">
      <w:pPr>
        <w:rPr>
          <w:color w:val="808080"/>
        </w:rPr>
      </w:pPr>
      <w:r>
        <w:rPr>
          <w:color w:val="808080"/>
        </w:rPr>
        <w:t>(Replaces C1-212418)</w:t>
      </w:r>
    </w:p>
    <w:p w14:paraId="1D83E2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C1-213692</w:t>
      </w:r>
      <w:r>
        <w:rPr>
          <w:color w:val="993300"/>
          <w:u w:val="single"/>
        </w:rPr>
        <w:t>.</w:t>
      </w:r>
    </w:p>
    <w:p w14:paraId="3477EC3A" w14:textId="78C9EDA2" w:rsidR="00031805" w:rsidRDefault="00031805" w:rsidP="00031805">
      <w:pPr>
        <w:rPr>
          <w:rFonts w:ascii="Arial" w:hAnsi="Arial" w:cs="Arial"/>
          <w:b/>
          <w:sz w:val="24"/>
        </w:rPr>
      </w:pPr>
      <w:r>
        <w:rPr>
          <w:rFonts w:ascii="Arial" w:hAnsi="Arial" w:cs="Arial"/>
          <w:b/>
          <w:color w:val="0000FF"/>
          <w:sz w:val="24"/>
        </w:rPr>
        <w:t>C1-213178</w:t>
      </w:r>
      <w:r>
        <w:rPr>
          <w:rFonts w:ascii="Arial" w:hAnsi="Arial" w:cs="Arial"/>
          <w:b/>
          <w:color w:val="0000FF"/>
          <w:sz w:val="24"/>
        </w:rPr>
        <w:tab/>
      </w:r>
      <w:r>
        <w:rPr>
          <w:rFonts w:ascii="Arial" w:hAnsi="Arial" w:cs="Arial"/>
          <w:b/>
          <w:sz w:val="24"/>
        </w:rPr>
        <w:t>Work plan for the CT1 part of eEDGE_5GC</w:t>
      </w:r>
    </w:p>
    <w:p w14:paraId="0A69049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4AE3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E59C2" w14:textId="438A0D72" w:rsidR="00031805" w:rsidRDefault="00031805" w:rsidP="00031805">
      <w:pPr>
        <w:rPr>
          <w:rFonts w:ascii="Arial" w:hAnsi="Arial" w:cs="Arial"/>
          <w:b/>
          <w:sz w:val="24"/>
        </w:rPr>
      </w:pPr>
      <w:r>
        <w:rPr>
          <w:rFonts w:ascii="Arial" w:hAnsi="Arial" w:cs="Arial"/>
          <w:b/>
          <w:color w:val="0000FF"/>
          <w:sz w:val="24"/>
        </w:rPr>
        <w:t>C1-213180</w:t>
      </w:r>
      <w:r>
        <w:rPr>
          <w:rFonts w:ascii="Arial" w:hAnsi="Arial" w:cs="Arial"/>
          <w:b/>
          <w:color w:val="0000FF"/>
          <w:sz w:val="24"/>
        </w:rPr>
        <w:tab/>
      </w:r>
      <w:r>
        <w:rPr>
          <w:rFonts w:ascii="Arial" w:hAnsi="Arial" w:cs="Arial"/>
          <w:b/>
          <w:sz w:val="24"/>
        </w:rPr>
        <w:t>Introduction of handling of Edge computing for 5GS</w:t>
      </w:r>
    </w:p>
    <w:p w14:paraId="3C1B765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CR-3145  rev 2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712BE8" w14:textId="77777777" w:rsidR="00031805" w:rsidRDefault="00031805" w:rsidP="00031805">
      <w:pPr>
        <w:rPr>
          <w:color w:val="808080"/>
        </w:rPr>
      </w:pPr>
      <w:r>
        <w:rPr>
          <w:color w:val="808080"/>
        </w:rPr>
        <w:t>(Replaces C1-212550)</w:t>
      </w:r>
    </w:p>
    <w:p w14:paraId="11234C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C1-213903</w:t>
      </w:r>
      <w:r>
        <w:rPr>
          <w:color w:val="993300"/>
          <w:u w:val="single"/>
        </w:rPr>
        <w:t>.</w:t>
      </w:r>
    </w:p>
    <w:p w14:paraId="2232A329" w14:textId="0FE59132" w:rsidR="00031805" w:rsidRDefault="00031805" w:rsidP="00031805">
      <w:pPr>
        <w:rPr>
          <w:rFonts w:ascii="Arial" w:hAnsi="Arial" w:cs="Arial"/>
          <w:b/>
          <w:sz w:val="24"/>
        </w:rPr>
      </w:pPr>
      <w:r>
        <w:rPr>
          <w:rFonts w:ascii="Arial" w:hAnsi="Arial" w:cs="Arial"/>
          <w:b/>
          <w:color w:val="0000FF"/>
          <w:sz w:val="24"/>
        </w:rPr>
        <w:t>C1-213691</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090513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126B5D6" w14:textId="77777777" w:rsidR="00031805" w:rsidRDefault="00031805" w:rsidP="00031805">
      <w:pPr>
        <w:rPr>
          <w:color w:val="808080"/>
        </w:rPr>
      </w:pPr>
      <w:r>
        <w:rPr>
          <w:color w:val="808080"/>
        </w:rPr>
        <w:t>(Replaces C1-213029)</w:t>
      </w:r>
    </w:p>
    <w:p w14:paraId="6B98DD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C1-213952</w:t>
      </w:r>
      <w:r>
        <w:rPr>
          <w:color w:val="993300"/>
          <w:u w:val="single"/>
        </w:rPr>
        <w:t>.</w:t>
      </w:r>
    </w:p>
    <w:p w14:paraId="74FFEEF9" w14:textId="171191CC" w:rsidR="00031805" w:rsidRDefault="00031805" w:rsidP="00031805">
      <w:pPr>
        <w:rPr>
          <w:rFonts w:ascii="Arial" w:hAnsi="Arial" w:cs="Arial"/>
          <w:b/>
          <w:sz w:val="24"/>
        </w:rPr>
      </w:pPr>
      <w:r>
        <w:rPr>
          <w:rFonts w:ascii="Arial" w:hAnsi="Arial" w:cs="Arial"/>
          <w:b/>
          <w:color w:val="0000FF"/>
          <w:sz w:val="24"/>
        </w:rPr>
        <w:t>C1-213692</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6E866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5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4A7F34D9" w14:textId="77777777" w:rsidR="00031805" w:rsidRDefault="00031805" w:rsidP="00031805">
      <w:pPr>
        <w:rPr>
          <w:color w:val="808080"/>
        </w:rPr>
      </w:pPr>
      <w:r>
        <w:rPr>
          <w:color w:val="808080"/>
        </w:rPr>
        <w:t>(Replaces C1-213033)</w:t>
      </w:r>
    </w:p>
    <w:p w14:paraId="6CB81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C1-213954</w:t>
      </w:r>
      <w:r>
        <w:rPr>
          <w:color w:val="993300"/>
          <w:u w:val="single"/>
        </w:rPr>
        <w:t>.</w:t>
      </w:r>
    </w:p>
    <w:p w14:paraId="1812EE8B" w14:textId="17443AB4" w:rsidR="00031805" w:rsidRDefault="00031805" w:rsidP="00031805">
      <w:pPr>
        <w:rPr>
          <w:rFonts w:ascii="Arial" w:hAnsi="Arial" w:cs="Arial"/>
          <w:b/>
          <w:sz w:val="24"/>
        </w:rPr>
      </w:pPr>
      <w:r>
        <w:rPr>
          <w:rFonts w:ascii="Arial" w:hAnsi="Arial" w:cs="Arial"/>
          <w:b/>
          <w:color w:val="0000FF"/>
          <w:sz w:val="24"/>
        </w:rPr>
        <w:t>C1-213903</w:t>
      </w:r>
      <w:r>
        <w:rPr>
          <w:rFonts w:ascii="Arial" w:hAnsi="Arial" w:cs="Arial"/>
          <w:b/>
          <w:color w:val="0000FF"/>
          <w:sz w:val="24"/>
        </w:rPr>
        <w:tab/>
      </w:r>
      <w:r>
        <w:rPr>
          <w:rFonts w:ascii="Arial" w:hAnsi="Arial" w:cs="Arial"/>
          <w:b/>
          <w:sz w:val="24"/>
        </w:rPr>
        <w:t>Introduction of handling of Edge computing for 5GS</w:t>
      </w:r>
    </w:p>
    <w:p w14:paraId="3B04A9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A3A954" w14:textId="77777777" w:rsidR="00031805" w:rsidRDefault="00031805" w:rsidP="00031805">
      <w:pPr>
        <w:rPr>
          <w:color w:val="808080"/>
        </w:rPr>
      </w:pPr>
      <w:r>
        <w:rPr>
          <w:color w:val="808080"/>
        </w:rPr>
        <w:t>(Replaces C1-213180)</w:t>
      </w:r>
    </w:p>
    <w:p w14:paraId="657F25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CC2FD" w14:textId="3E14ED52" w:rsidR="00031805" w:rsidRDefault="00031805" w:rsidP="00031805">
      <w:pPr>
        <w:rPr>
          <w:rFonts w:ascii="Arial" w:hAnsi="Arial" w:cs="Arial"/>
          <w:b/>
          <w:sz w:val="24"/>
        </w:rPr>
      </w:pPr>
      <w:r>
        <w:rPr>
          <w:rFonts w:ascii="Arial" w:hAnsi="Arial" w:cs="Arial"/>
          <w:b/>
          <w:color w:val="0000FF"/>
          <w:sz w:val="24"/>
        </w:rPr>
        <w:t>C1-213952</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4CB69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5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07E8138" w14:textId="77777777" w:rsidR="00031805" w:rsidRDefault="00031805" w:rsidP="00031805">
      <w:pPr>
        <w:rPr>
          <w:color w:val="808080"/>
        </w:rPr>
      </w:pPr>
      <w:r>
        <w:rPr>
          <w:color w:val="808080"/>
        </w:rPr>
        <w:t>(Replaces C1-213691)</w:t>
      </w:r>
    </w:p>
    <w:p w14:paraId="402903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14099" w14:textId="2E349999" w:rsidR="00031805" w:rsidRDefault="00031805" w:rsidP="00031805">
      <w:pPr>
        <w:rPr>
          <w:rFonts w:ascii="Arial" w:hAnsi="Arial" w:cs="Arial"/>
          <w:b/>
          <w:sz w:val="24"/>
        </w:rPr>
      </w:pPr>
      <w:r>
        <w:rPr>
          <w:rFonts w:ascii="Arial" w:hAnsi="Arial" w:cs="Arial"/>
          <w:b/>
          <w:color w:val="0000FF"/>
          <w:sz w:val="24"/>
        </w:rPr>
        <w:t>C1-213954</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48DF12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6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4A48578B" w14:textId="77777777" w:rsidR="00031805" w:rsidRDefault="00031805" w:rsidP="00031805">
      <w:pPr>
        <w:rPr>
          <w:color w:val="808080"/>
        </w:rPr>
      </w:pPr>
      <w:r>
        <w:rPr>
          <w:color w:val="808080"/>
        </w:rPr>
        <w:t>(Replaces C1-213692)</w:t>
      </w:r>
    </w:p>
    <w:p w14:paraId="41D998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C1-213964</w:t>
      </w:r>
      <w:r>
        <w:rPr>
          <w:color w:val="993300"/>
          <w:u w:val="single"/>
        </w:rPr>
        <w:t>.</w:t>
      </w:r>
    </w:p>
    <w:p w14:paraId="32F54199" w14:textId="5B3B6D9E" w:rsidR="00031805" w:rsidRDefault="00031805" w:rsidP="00031805">
      <w:pPr>
        <w:rPr>
          <w:rFonts w:ascii="Arial" w:hAnsi="Arial" w:cs="Arial"/>
          <w:b/>
          <w:sz w:val="24"/>
        </w:rPr>
      </w:pPr>
      <w:r>
        <w:rPr>
          <w:rFonts w:ascii="Arial" w:hAnsi="Arial" w:cs="Arial"/>
          <w:b/>
          <w:color w:val="0000FF"/>
          <w:sz w:val="24"/>
        </w:rPr>
        <w:t>C1-213964</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9BB0E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7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3C798C21" w14:textId="77777777" w:rsidR="00031805" w:rsidRDefault="00031805" w:rsidP="00031805">
      <w:pPr>
        <w:rPr>
          <w:color w:val="808080"/>
        </w:rPr>
      </w:pPr>
      <w:r>
        <w:rPr>
          <w:color w:val="808080"/>
        </w:rPr>
        <w:t>(Replaces C1-213954)</w:t>
      </w:r>
    </w:p>
    <w:p w14:paraId="6C61FCE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313F5" w14:textId="77777777" w:rsidR="00031805" w:rsidRDefault="00031805" w:rsidP="00031805">
      <w:pPr>
        <w:pStyle w:val="Heading4"/>
      </w:pPr>
      <w:bookmarkStart w:id="126" w:name="_Toc73893537"/>
      <w:r>
        <w:t>17.2.21</w:t>
      </w:r>
      <w:r>
        <w:tab/>
        <w:t>Other Rel-17 issues (TEI17)</w:t>
      </w:r>
      <w:bookmarkEnd w:id="126"/>
    </w:p>
    <w:p w14:paraId="11E9276F" w14:textId="66B7E2F4" w:rsidR="00031805" w:rsidRDefault="00031805" w:rsidP="00031805">
      <w:pPr>
        <w:rPr>
          <w:rFonts w:ascii="Arial" w:hAnsi="Arial" w:cs="Arial"/>
          <w:b/>
          <w:sz w:val="24"/>
        </w:rPr>
      </w:pPr>
      <w:r>
        <w:rPr>
          <w:rFonts w:ascii="Arial" w:hAnsi="Arial" w:cs="Arial"/>
          <w:b/>
          <w:color w:val="0000FF"/>
          <w:sz w:val="24"/>
        </w:rPr>
        <w:t>C1-212831</w:t>
      </w:r>
      <w:r>
        <w:rPr>
          <w:rFonts w:ascii="Arial" w:hAnsi="Arial" w:cs="Arial"/>
          <w:b/>
          <w:color w:val="0000FF"/>
          <w:sz w:val="24"/>
        </w:rPr>
        <w:tab/>
      </w:r>
      <w:r>
        <w:rPr>
          <w:rFonts w:ascii="Arial" w:hAnsi="Arial" w:cs="Arial"/>
          <w:b/>
          <w:sz w:val="24"/>
        </w:rPr>
        <w:t>Broadcast Empty Area List for Write-Replace-Warning Request</w:t>
      </w:r>
    </w:p>
    <w:p w14:paraId="1667489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CR-0221  rev  Cat: C (Rel-17)</w:t>
      </w:r>
      <w:r>
        <w:rPr>
          <w:i/>
        </w:rPr>
        <w:br/>
      </w:r>
      <w:r>
        <w:rPr>
          <w:i/>
        </w:rPr>
        <w:br/>
      </w:r>
      <w:r>
        <w:rPr>
          <w:i/>
        </w:rPr>
        <w:tab/>
      </w:r>
      <w:r>
        <w:rPr>
          <w:i/>
        </w:rPr>
        <w:tab/>
      </w:r>
      <w:r>
        <w:rPr>
          <w:i/>
        </w:rPr>
        <w:tab/>
      </w:r>
      <w:r>
        <w:rPr>
          <w:i/>
        </w:rPr>
        <w:tab/>
      </w:r>
      <w:r>
        <w:rPr>
          <w:i/>
        </w:rPr>
        <w:tab/>
        <w:t>Source: one2many B.V.</w:t>
      </w:r>
    </w:p>
    <w:p w14:paraId="628D0A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C1-213825</w:t>
      </w:r>
      <w:r>
        <w:rPr>
          <w:color w:val="993300"/>
          <w:u w:val="single"/>
        </w:rPr>
        <w:t>.</w:t>
      </w:r>
    </w:p>
    <w:p w14:paraId="378A926B" w14:textId="786DDB75" w:rsidR="00031805" w:rsidRDefault="00031805" w:rsidP="00031805">
      <w:pPr>
        <w:rPr>
          <w:rFonts w:ascii="Arial" w:hAnsi="Arial" w:cs="Arial"/>
          <w:b/>
          <w:sz w:val="24"/>
        </w:rPr>
      </w:pPr>
      <w:r>
        <w:rPr>
          <w:rFonts w:ascii="Arial" w:hAnsi="Arial" w:cs="Arial"/>
          <w:b/>
          <w:color w:val="0000FF"/>
          <w:sz w:val="24"/>
        </w:rPr>
        <w:t>C1-212923</w:t>
      </w:r>
      <w:r>
        <w:rPr>
          <w:rFonts w:ascii="Arial" w:hAnsi="Arial" w:cs="Arial"/>
          <w:b/>
          <w:color w:val="0000FF"/>
          <w:sz w:val="24"/>
        </w:rPr>
        <w:tab/>
      </w:r>
      <w:r>
        <w:rPr>
          <w:rFonts w:ascii="Arial" w:hAnsi="Arial" w:cs="Arial"/>
          <w:b/>
          <w:sz w:val="24"/>
        </w:rPr>
        <w:t>Specification impacts of supporting PWS over SNPN</w:t>
      </w:r>
    </w:p>
    <w:p w14:paraId="61C5E1C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Nokia, Nokia Shanghai Bell / Lena</w:t>
      </w:r>
    </w:p>
    <w:p w14:paraId="7D8E7987" w14:textId="77777777" w:rsidR="00031805" w:rsidRDefault="00031805" w:rsidP="00031805">
      <w:pPr>
        <w:rPr>
          <w:color w:val="808080"/>
        </w:rPr>
      </w:pPr>
      <w:r>
        <w:rPr>
          <w:color w:val="808080"/>
        </w:rPr>
        <w:t>(Replaces C1-212073)</w:t>
      </w:r>
    </w:p>
    <w:p w14:paraId="3850EE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91922" w14:textId="2EB484EE" w:rsidR="00031805" w:rsidRDefault="00031805" w:rsidP="00031805">
      <w:pPr>
        <w:rPr>
          <w:rFonts w:ascii="Arial" w:hAnsi="Arial" w:cs="Arial"/>
          <w:b/>
          <w:sz w:val="24"/>
        </w:rPr>
      </w:pPr>
      <w:r>
        <w:rPr>
          <w:rFonts w:ascii="Arial" w:hAnsi="Arial" w:cs="Arial"/>
          <w:b/>
          <w:color w:val="0000FF"/>
          <w:sz w:val="24"/>
        </w:rPr>
        <w:t>C1-212979</w:t>
      </w:r>
      <w:r>
        <w:rPr>
          <w:rFonts w:ascii="Arial" w:hAnsi="Arial" w:cs="Arial"/>
          <w:b/>
          <w:color w:val="0000FF"/>
          <w:sz w:val="24"/>
        </w:rPr>
        <w:tab/>
      </w:r>
      <w:r>
        <w:rPr>
          <w:rFonts w:ascii="Arial" w:hAnsi="Arial" w:cs="Arial"/>
          <w:b/>
          <w:sz w:val="24"/>
        </w:rPr>
        <w:t>Enable report the availability and unavailability of an access network</w:t>
      </w:r>
    </w:p>
    <w:p w14:paraId="3F5F24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CR-0034  rev  Cat: F (Rel-17)</w:t>
      </w:r>
      <w:r>
        <w:rPr>
          <w:i/>
        </w:rPr>
        <w:br/>
      </w:r>
      <w:r>
        <w:rPr>
          <w:i/>
        </w:rPr>
        <w:br/>
      </w:r>
      <w:r>
        <w:rPr>
          <w:i/>
        </w:rPr>
        <w:tab/>
      </w:r>
      <w:r>
        <w:rPr>
          <w:i/>
        </w:rPr>
        <w:tab/>
      </w:r>
      <w:r>
        <w:rPr>
          <w:i/>
        </w:rPr>
        <w:tab/>
      </w:r>
      <w:r>
        <w:rPr>
          <w:i/>
        </w:rPr>
        <w:tab/>
      </w:r>
      <w:r>
        <w:rPr>
          <w:i/>
        </w:rPr>
        <w:tab/>
        <w:t>Source: ZTE / Joy, Nokia, Nokia Shanghai Bell, Ericsson</w:t>
      </w:r>
    </w:p>
    <w:p w14:paraId="227827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C6AD0" w14:textId="0E298F09" w:rsidR="00031805" w:rsidRDefault="00031805" w:rsidP="00031805">
      <w:pPr>
        <w:rPr>
          <w:rFonts w:ascii="Arial" w:hAnsi="Arial" w:cs="Arial"/>
          <w:b/>
          <w:sz w:val="24"/>
        </w:rPr>
      </w:pPr>
      <w:r>
        <w:rPr>
          <w:rFonts w:ascii="Arial" w:hAnsi="Arial" w:cs="Arial"/>
          <w:b/>
          <w:color w:val="0000FF"/>
          <w:sz w:val="24"/>
        </w:rPr>
        <w:t>C1-212980</w:t>
      </w:r>
      <w:r>
        <w:rPr>
          <w:rFonts w:ascii="Arial" w:hAnsi="Arial" w:cs="Arial"/>
          <w:b/>
          <w:color w:val="0000FF"/>
          <w:sz w:val="24"/>
        </w:rPr>
        <w:tab/>
      </w:r>
      <w:r>
        <w:rPr>
          <w:rFonts w:ascii="Arial" w:hAnsi="Arial" w:cs="Arial"/>
          <w:b/>
          <w:sz w:val="24"/>
        </w:rPr>
        <w:t>Correction on EPTI</w:t>
      </w:r>
    </w:p>
    <w:p w14:paraId="4DEF4BE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CR-0035  rev  Cat: D (Rel-17)</w:t>
      </w:r>
      <w:r>
        <w:rPr>
          <w:i/>
        </w:rPr>
        <w:br/>
      </w:r>
      <w:r>
        <w:rPr>
          <w:i/>
        </w:rPr>
        <w:br/>
      </w:r>
      <w:r>
        <w:rPr>
          <w:i/>
        </w:rPr>
        <w:tab/>
      </w:r>
      <w:r>
        <w:rPr>
          <w:i/>
        </w:rPr>
        <w:tab/>
      </w:r>
      <w:r>
        <w:rPr>
          <w:i/>
        </w:rPr>
        <w:tab/>
      </w:r>
      <w:r>
        <w:rPr>
          <w:i/>
        </w:rPr>
        <w:tab/>
      </w:r>
      <w:r>
        <w:rPr>
          <w:i/>
        </w:rPr>
        <w:tab/>
        <w:t>Source: ZTE / Joy</w:t>
      </w:r>
    </w:p>
    <w:p w14:paraId="7BB0C3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117A5" w14:textId="6D04E6CE" w:rsidR="00031805" w:rsidRDefault="00031805" w:rsidP="00031805">
      <w:pPr>
        <w:rPr>
          <w:rFonts w:ascii="Arial" w:hAnsi="Arial" w:cs="Arial"/>
          <w:b/>
          <w:sz w:val="24"/>
        </w:rPr>
      </w:pPr>
      <w:r>
        <w:rPr>
          <w:rFonts w:ascii="Arial" w:hAnsi="Arial" w:cs="Arial"/>
          <w:b/>
          <w:color w:val="0000FF"/>
          <w:sz w:val="24"/>
        </w:rPr>
        <w:t>C1-213055</w:t>
      </w:r>
      <w:r>
        <w:rPr>
          <w:rFonts w:ascii="Arial" w:hAnsi="Arial" w:cs="Arial"/>
          <w:b/>
          <w:color w:val="0000FF"/>
          <w:sz w:val="24"/>
        </w:rPr>
        <w:tab/>
      </w:r>
      <w:r>
        <w:rPr>
          <w:rFonts w:ascii="Arial" w:hAnsi="Arial" w:cs="Arial"/>
          <w:b/>
          <w:sz w:val="24"/>
        </w:rPr>
        <w:t>5G-RG and hybrid access</w:t>
      </w:r>
    </w:p>
    <w:p w14:paraId="48FC5C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CR-0041  rev  Cat: F (Rel-17)</w:t>
      </w:r>
      <w:r>
        <w:rPr>
          <w:i/>
        </w:rPr>
        <w:br/>
      </w:r>
      <w:r>
        <w:rPr>
          <w:i/>
        </w:rPr>
        <w:br/>
      </w:r>
      <w:r>
        <w:rPr>
          <w:i/>
        </w:rPr>
        <w:tab/>
      </w:r>
      <w:r>
        <w:rPr>
          <w:i/>
        </w:rPr>
        <w:tab/>
      </w:r>
      <w:r>
        <w:rPr>
          <w:i/>
        </w:rPr>
        <w:tab/>
      </w:r>
      <w:r>
        <w:rPr>
          <w:i/>
        </w:rPr>
        <w:tab/>
      </w:r>
      <w:r>
        <w:rPr>
          <w:i/>
        </w:rPr>
        <w:tab/>
        <w:t>Source: Ericsson / Ivo</w:t>
      </w:r>
    </w:p>
    <w:p w14:paraId="1F9702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C1-213921</w:t>
      </w:r>
      <w:r>
        <w:rPr>
          <w:color w:val="993300"/>
          <w:u w:val="single"/>
        </w:rPr>
        <w:t>.</w:t>
      </w:r>
    </w:p>
    <w:p w14:paraId="70174E2A" w14:textId="01F6D10A" w:rsidR="00031805" w:rsidRDefault="00031805" w:rsidP="00031805">
      <w:pPr>
        <w:rPr>
          <w:rFonts w:ascii="Arial" w:hAnsi="Arial" w:cs="Arial"/>
          <w:b/>
          <w:sz w:val="24"/>
        </w:rPr>
      </w:pPr>
      <w:r>
        <w:rPr>
          <w:rFonts w:ascii="Arial" w:hAnsi="Arial" w:cs="Arial"/>
          <w:b/>
          <w:color w:val="0000FF"/>
          <w:sz w:val="24"/>
        </w:rPr>
        <w:t>C1-213116</w:t>
      </w:r>
      <w:r>
        <w:rPr>
          <w:rFonts w:ascii="Arial" w:hAnsi="Arial" w:cs="Arial"/>
          <w:b/>
          <w:color w:val="0000FF"/>
          <w:sz w:val="24"/>
        </w:rPr>
        <w:tab/>
      </w:r>
      <w:r>
        <w:rPr>
          <w:rFonts w:ascii="Arial" w:hAnsi="Arial" w:cs="Arial"/>
          <w:b/>
          <w:sz w:val="24"/>
        </w:rPr>
        <w:t>Clarification to few scenarios related to manual CAG selection</w:t>
      </w:r>
    </w:p>
    <w:p w14:paraId="573BF0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Cat: F (Rel-17)</w:t>
      </w:r>
      <w:r>
        <w:rPr>
          <w:i/>
        </w:rPr>
        <w:br/>
      </w:r>
      <w:r>
        <w:rPr>
          <w:i/>
        </w:rPr>
        <w:br/>
      </w:r>
      <w:r>
        <w:rPr>
          <w:i/>
        </w:rPr>
        <w:tab/>
      </w:r>
      <w:r>
        <w:rPr>
          <w:i/>
        </w:rPr>
        <w:tab/>
      </w:r>
      <w:r>
        <w:rPr>
          <w:i/>
        </w:rPr>
        <w:tab/>
      </w:r>
      <w:r>
        <w:rPr>
          <w:i/>
        </w:rPr>
        <w:tab/>
      </w:r>
      <w:r>
        <w:rPr>
          <w:i/>
        </w:rPr>
        <w:tab/>
        <w:t>Source: Qualcomm Incorporated</w:t>
      </w:r>
    </w:p>
    <w:p w14:paraId="0D7F53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C1-213698</w:t>
      </w:r>
      <w:r>
        <w:rPr>
          <w:color w:val="993300"/>
          <w:u w:val="single"/>
        </w:rPr>
        <w:t>.</w:t>
      </w:r>
    </w:p>
    <w:p w14:paraId="74BE2DF8" w14:textId="32867680" w:rsidR="00031805" w:rsidRDefault="00031805" w:rsidP="00031805">
      <w:pPr>
        <w:rPr>
          <w:rFonts w:ascii="Arial" w:hAnsi="Arial" w:cs="Arial"/>
          <w:b/>
          <w:sz w:val="24"/>
        </w:rPr>
      </w:pPr>
      <w:r>
        <w:rPr>
          <w:rFonts w:ascii="Arial" w:hAnsi="Arial" w:cs="Arial"/>
          <w:b/>
          <w:color w:val="0000FF"/>
          <w:sz w:val="24"/>
        </w:rPr>
        <w:t>C1-213124</w:t>
      </w:r>
      <w:r>
        <w:rPr>
          <w:rFonts w:ascii="Arial" w:hAnsi="Arial" w:cs="Arial"/>
          <w:b/>
          <w:color w:val="0000FF"/>
          <w:sz w:val="24"/>
        </w:rPr>
        <w:tab/>
      </w:r>
      <w:r>
        <w:rPr>
          <w:rFonts w:ascii="Arial" w:hAnsi="Arial" w:cs="Arial"/>
          <w:b/>
          <w:sz w:val="24"/>
        </w:rPr>
        <w:t>Storage of counters related to non-integrity protected reject messages</w:t>
      </w:r>
    </w:p>
    <w:p w14:paraId="7D601D2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CR-3486  rev 2 Cat: F (Rel-17)</w:t>
      </w:r>
      <w:r>
        <w:rPr>
          <w:i/>
        </w:rPr>
        <w:br/>
      </w:r>
      <w:r>
        <w:rPr>
          <w:i/>
        </w:rPr>
        <w:br/>
      </w:r>
      <w:r>
        <w:rPr>
          <w:i/>
        </w:rPr>
        <w:tab/>
      </w:r>
      <w:r>
        <w:rPr>
          <w:i/>
        </w:rPr>
        <w:tab/>
      </w:r>
      <w:r>
        <w:rPr>
          <w:i/>
        </w:rPr>
        <w:tab/>
      </w:r>
      <w:r>
        <w:rPr>
          <w:i/>
        </w:rPr>
        <w:tab/>
      </w:r>
      <w:r>
        <w:rPr>
          <w:i/>
        </w:rPr>
        <w:tab/>
        <w:t>Source: Apple</w:t>
      </w:r>
    </w:p>
    <w:p w14:paraId="5BCE5A5A" w14:textId="77777777" w:rsidR="00031805" w:rsidRDefault="00031805" w:rsidP="00031805">
      <w:pPr>
        <w:rPr>
          <w:color w:val="808080"/>
        </w:rPr>
      </w:pPr>
      <w:r>
        <w:rPr>
          <w:color w:val="808080"/>
        </w:rPr>
        <w:t>(Replaces C1-211294)</w:t>
      </w:r>
    </w:p>
    <w:p w14:paraId="0A6F21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CE48A" w14:textId="0B85E2CE" w:rsidR="00031805" w:rsidRDefault="00031805" w:rsidP="00031805">
      <w:pPr>
        <w:rPr>
          <w:rFonts w:ascii="Arial" w:hAnsi="Arial" w:cs="Arial"/>
          <w:b/>
          <w:sz w:val="24"/>
        </w:rPr>
      </w:pPr>
      <w:r>
        <w:rPr>
          <w:rFonts w:ascii="Arial" w:hAnsi="Arial" w:cs="Arial"/>
          <w:b/>
          <w:color w:val="0000FF"/>
          <w:sz w:val="24"/>
        </w:rPr>
        <w:t>C1-213125</w:t>
      </w:r>
      <w:r>
        <w:rPr>
          <w:rFonts w:ascii="Arial" w:hAnsi="Arial" w:cs="Arial"/>
          <w:b/>
          <w:color w:val="0000FF"/>
          <w:sz w:val="24"/>
        </w:rPr>
        <w:tab/>
      </w:r>
      <w:r>
        <w:rPr>
          <w:rFonts w:ascii="Arial" w:hAnsi="Arial" w:cs="Arial"/>
          <w:b/>
          <w:sz w:val="24"/>
        </w:rPr>
        <w:t>Storage of counters related to non-integrity protected reject messages</w:t>
      </w:r>
    </w:p>
    <w:p w14:paraId="74D128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v17.2.0</w:t>
      </w:r>
      <w:r>
        <w:rPr>
          <w:i/>
        </w:rPr>
        <w:tab/>
        <w:t xml:space="preserve">  CR-3260  rev 2 Cat: F (Rel-17)</w:t>
      </w:r>
      <w:r>
        <w:rPr>
          <w:i/>
        </w:rPr>
        <w:br/>
      </w:r>
      <w:r>
        <w:rPr>
          <w:i/>
        </w:rPr>
        <w:br/>
      </w:r>
      <w:r>
        <w:rPr>
          <w:i/>
        </w:rPr>
        <w:tab/>
      </w:r>
      <w:r>
        <w:rPr>
          <w:i/>
        </w:rPr>
        <w:tab/>
      </w:r>
      <w:r>
        <w:rPr>
          <w:i/>
        </w:rPr>
        <w:tab/>
      </w:r>
      <w:r>
        <w:rPr>
          <w:i/>
        </w:rPr>
        <w:tab/>
      </w:r>
      <w:r>
        <w:rPr>
          <w:i/>
        </w:rPr>
        <w:tab/>
        <w:t>Source: Apple</w:t>
      </w:r>
    </w:p>
    <w:p w14:paraId="1F8B40B7" w14:textId="77777777" w:rsidR="00031805" w:rsidRDefault="00031805" w:rsidP="00031805">
      <w:pPr>
        <w:rPr>
          <w:color w:val="808080"/>
        </w:rPr>
      </w:pPr>
      <w:r>
        <w:rPr>
          <w:color w:val="808080"/>
        </w:rPr>
        <w:t>(Replaces C1-211293)</w:t>
      </w:r>
    </w:p>
    <w:p w14:paraId="05E6D8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AAA97" w14:textId="7D3B1E48" w:rsidR="00031805" w:rsidRDefault="00031805" w:rsidP="00031805">
      <w:pPr>
        <w:rPr>
          <w:rFonts w:ascii="Arial" w:hAnsi="Arial" w:cs="Arial"/>
          <w:b/>
          <w:sz w:val="24"/>
        </w:rPr>
      </w:pPr>
      <w:r>
        <w:rPr>
          <w:rFonts w:ascii="Arial" w:hAnsi="Arial" w:cs="Arial"/>
          <w:b/>
          <w:color w:val="0000FF"/>
          <w:sz w:val="24"/>
        </w:rPr>
        <w:t>C1-213149</w:t>
      </w:r>
      <w:r>
        <w:rPr>
          <w:rFonts w:ascii="Arial" w:hAnsi="Arial" w:cs="Arial"/>
          <w:b/>
          <w:color w:val="0000FF"/>
          <w:sz w:val="24"/>
        </w:rPr>
        <w:tab/>
      </w:r>
      <w:r>
        <w:rPr>
          <w:rFonts w:ascii="Arial" w:hAnsi="Arial" w:cs="Arial"/>
          <w:b/>
          <w:sz w:val="24"/>
        </w:rPr>
        <w:t>UE behaviour on case of respond to paging with IMSI in LIMITED-SERVICE</w:t>
      </w:r>
    </w:p>
    <w:p w14:paraId="20A4BB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CR-3529  rev  Cat: F (Rel-17)</w:t>
      </w:r>
      <w:r>
        <w:rPr>
          <w:i/>
        </w:rPr>
        <w:br/>
      </w:r>
      <w:r>
        <w:rPr>
          <w:i/>
        </w:rPr>
        <w:br/>
      </w:r>
      <w:r>
        <w:rPr>
          <w:i/>
        </w:rPr>
        <w:tab/>
      </w:r>
      <w:r>
        <w:rPr>
          <w:i/>
        </w:rPr>
        <w:tab/>
      </w:r>
      <w:r>
        <w:rPr>
          <w:i/>
        </w:rPr>
        <w:tab/>
      </w:r>
      <w:r>
        <w:rPr>
          <w:i/>
        </w:rPr>
        <w:tab/>
      </w:r>
      <w:r>
        <w:rPr>
          <w:i/>
        </w:rPr>
        <w:tab/>
        <w:t>Source: Apple</w:t>
      </w:r>
    </w:p>
    <w:p w14:paraId="253D41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C1-213690</w:t>
      </w:r>
      <w:r>
        <w:rPr>
          <w:color w:val="993300"/>
          <w:u w:val="single"/>
        </w:rPr>
        <w:t>.</w:t>
      </w:r>
    </w:p>
    <w:p w14:paraId="60059C0D" w14:textId="32FC320C" w:rsidR="00031805" w:rsidRDefault="00031805" w:rsidP="00031805">
      <w:pPr>
        <w:rPr>
          <w:rFonts w:ascii="Arial" w:hAnsi="Arial" w:cs="Arial"/>
          <w:b/>
          <w:sz w:val="24"/>
        </w:rPr>
      </w:pPr>
      <w:r>
        <w:rPr>
          <w:rFonts w:ascii="Arial" w:hAnsi="Arial" w:cs="Arial"/>
          <w:b/>
          <w:color w:val="0000FF"/>
          <w:sz w:val="24"/>
        </w:rPr>
        <w:t>C1-213150</w:t>
      </w:r>
      <w:r>
        <w:rPr>
          <w:rFonts w:ascii="Arial" w:hAnsi="Arial" w:cs="Arial"/>
          <w:b/>
          <w:color w:val="0000FF"/>
          <w:sz w:val="24"/>
        </w:rPr>
        <w:tab/>
      </w:r>
      <w:r>
        <w:rPr>
          <w:rFonts w:ascii="Arial" w:hAnsi="Arial" w:cs="Arial"/>
          <w:b/>
          <w:sz w:val="24"/>
        </w:rPr>
        <w:t>Collision of TAU procedure for RACS and ESR procedure for CSFB</w:t>
      </w:r>
    </w:p>
    <w:p w14:paraId="02192592"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CR-3530  rev  Cat: F (Rel-17)</w:t>
      </w:r>
      <w:r>
        <w:rPr>
          <w:i/>
        </w:rPr>
        <w:br/>
      </w:r>
      <w:r>
        <w:rPr>
          <w:i/>
        </w:rPr>
        <w:br/>
      </w:r>
      <w:r>
        <w:rPr>
          <w:i/>
        </w:rPr>
        <w:tab/>
      </w:r>
      <w:r>
        <w:rPr>
          <w:i/>
        </w:rPr>
        <w:tab/>
      </w:r>
      <w:r>
        <w:rPr>
          <w:i/>
        </w:rPr>
        <w:tab/>
      </w:r>
      <w:r>
        <w:rPr>
          <w:i/>
        </w:rPr>
        <w:tab/>
      </w:r>
      <w:r>
        <w:rPr>
          <w:i/>
        </w:rPr>
        <w:tab/>
        <w:t>Source: Apple</w:t>
      </w:r>
    </w:p>
    <w:p w14:paraId="46E414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C1-213915</w:t>
      </w:r>
      <w:r>
        <w:rPr>
          <w:color w:val="993300"/>
          <w:u w:val="single"/>
        </w:rPr>
        <w:t>.</w:t>
      </w:r>
    </w:p>
    <w:p w14:paraId="1018CCFB" w14:textId="5136291A" w:rsidR="00031805" w:rsidRDefault="00031805" w:rsidP="00031805">
      <w:pPr>
        <w:rPr>
          <w:rFonts w:ascii="Arial" w:hAnsi="Arial" w:cs="Arial"/>
          <w:b/>
          <w:sz w:val="24"/>
        </w:rPr>
      </w:pPr>
      <w:r>
        <w:rPr>
          <w:rFonts w:ascii="Arial" w:hAnsi="Arial" w:cs="Arial"/>
          <w:b/>
          <w:color w:val="0000FF"/>
          <w:sz w:val="24"/>
        </w:rPr>
        <w:t>C1-213151</w:t>
      </w:r>
      <w:r>
        <w:rPr>
          <w:rFonts w:ascii="Arial" w:hAnsi="Arial" w:cs="Arial"/>
          <w:b/>
          <w:color w:val="0000FF"/>
          <w:sz w:val="24"/>
        </w:rPr>
        <w:tab/>
      </w:r>
      <w:r>
        <w:rPr>
          <w:rFonts w:ascii="Arial" w:hAnsi="Arial" w:cs="Arial"/>
          <w:b/>
          <w:sz w:val="24"/>
        </w:rPr>
        <w:t>Timer for re-enabling E-UTRA capability</w:t>
      </w:r>
    </w:p>
    <w:p w14:paraId="68D4E2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CR-3531  rev  Cat: F (Rel-17)</w:t>
      </w:r>
      <w:r>
        <w:rPr>
          <w:i/>
        </w:rPr>
        <w:br/>
      </w:r>
      <w:r>
        <w:rPr>
          <w:i/>
        </w:rPr>
        <w:br/>
      </w:r>
      <w:r>
        <w:rPr>
          <w:i/>
        </w:rPr>
        <w:tab/>
      </w:r>
      <w:r>
        <w:rPr>
          <w:i/>
        </w:rPr>
        <w:tab/>
      </w:r>
      <w:r>
        <w:rPr>
          <w:i/>
        </w:rPr>
        <w:tab/>
      </w:r>
      <w:r>
        <w:rPr>
          <w:i/>
        </w:rPr>
        <w:tab/>
      </w:r>
      <w:r>
        <w:rPr>
          <w:i/>
        </w:rPr>
        <w:tab/>
        <w:t>Source: Apple</w:t>
      </w:r>
    </w:p>
    <w:p w14:paraId="6EAE32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C1-213694</w:t>
      </w:r>
      <w:r>
        <w:rPr>
          <w:color w:val="993300"/>
          <w:u w:val="single"/>
        </w:rPr>
        <w:t>.</w:t>
      </w:r>
    </w:p>
    <w:p w14:paraId="25D3AC4E" w14:textId="2B109A68" w:rsidR="00031805" w:rsidRDefault="00031805" w:rsidP="00031805">
      <w:pPr>
        <w:rPr>
          <w:rFonts w:ascii="Arial" w:hAnsi="Arial" w:cs="Arial"/>
          <w:b/>
          <w:sz w:val="24"/>
        </w:rPr>
      </w:pPr>
      <w:r>
        <w:rPr>
          <w:rFonts w:ascii="Arial" w:hAnsi="Arial" w:cs="Arial"/>
          <w:b/>
          <w:color w:val="0000FF"/>
          <w:sz w:val="24"/>
        </w:rPr>
        <w:t>C1-213169</w:t>
      </w:r>
      <w:r>
        <w:rPr>
          <w:rFonts w:ascii="Arial" w:hAnsi="Arial" w:cs="Arial"/>
          <w:b/>
          <w:color w:val="0000FF"/>
          <w:sz w:val="24"/>
        </w:rPr>
        <w:tab/>
      </w:r>
      <w:r>
        <w:rPr>
          <w:rFonts w:ascii="Arial" w:hAnsi="Arial" w:cs="Arial"/>
          <w:b/>
          <w:sz w:val="24"/>
        </w:rPr>
        <w:t>Various editorial corrections</w:t>
      </w:r>
    </w:p>
    <w:p w14:paraId="66352F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CR-3237  rev  Cat: D (Rel-17)</w:t>
      </w:r>
      <w:r>
        <w:rPr>
          <w:i/>
        </w:rPr>
        <w:br/>
      </w:r>
      <w:r>
        <w:rPr>
          <w:i/>
        </w:rPr>
        <w:br/>
      </w:r>
      <w:r>
        <w:rPr>
          <w:i/>
        </w:rPr>
        <w:tab/>
      </w:r>
      <w:r>
        <w:rPr>
          <w:i/>
        </w:rPr>
        <w:tab/>
      </w:r>
      <w:r>
        <w:rPr>
          <w:i/>
        </w:rPr>
        <w:tab/>
      </w:r>
      <w:r>
        <w:rPr>
          <w:i/>
        </w:rPr>
        <w:tab/>
      </w:r>
      <w:r>
        <w:rPr>
          <w:i/>
        </w:rPr>
        <w:tab/>
        <w:t>Source: Nokia, Nokia Shanghai Bell</w:t>
      </w:r>
    </w:p>
    <w:p w14:paraId="391487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5A47" w14:textId="32EED7B3" w:rsidR="00031805" w:rsidRDefault="00031805" w:rsidP="00031805">
      <w:pPr>
        <w:rPr>
          <w:rFonts w:ascii="Arial" w:hAnsi="Arial" w:cs="Arial"/>
          <w:b/>
          <w:sz w:val="24"/>
        </w:rPr>
      </w:pPr>
      <w:r>
        <w:rPr>
          <w:rFonts w:ascii="Arial" w:hAnsi="Arial" w:cs="Arial"/>
          <w:b/>
          <w:color w:val="0000FF"/>
          <w:sz w:val="24"/>
        </w:rPr>
        <w:t>C1-213175</w:t>
      </w:r>
      <w:r>
        <w:rPr>
          <w:rFonts w:ascii="Arial" w:hAnsi="Arial" w:cs="Arial"/>
          <w:b/>
          <w:color w:val="0000FF"/>
          <w:sz w:val="24"/>
        </w:rPr>
        <w:tab/>
      </w:r>
      <w:r>
        <w:rPr>
          <w:rFonts w:ascii="Arial" w:hAnsi="Arial" w:cs="Arial"/>
          <w:b/>
          <w:sz w:val="24"/>
        </w:rPr>
        <w:t>Inclusive language review – TS 23.040</w:t>
      </w:r>
    </w:p>
    <w:p w14:paraId="029B9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v17.0.0</w:t>
      </w:r>
      <w:r>
        <w:rPr>
          <w:i/>
        </w:rPr>
        <w:tab/>
        <w:t xml:space="preserve">  CR-0160  rev  Cat: D (Rel-17)</w:t>
      </w:r>
      <w:r>
        <w:rPr>
          <w:i/>
        </w:rPr>
        <w:br/>
      </w:r>
      <w:r>
        <w:rPr>
          <w:i/>
        </w:rPr>
        <w:br/>
      </w:r>
      <w:r>
        <w:rPr>
          <w:i/>
        </w:rPr>
        <w:tab/>
      </w:r>
      <w:r>
        <w:rPr>
          <w:i/>
        </w:rPr>
        <w:tab/>
      </w:r>
      <w:r>
        <w:rPr>
          <w:i/>
        </w:rPr>
        <w:tab/>
      </w:r>
      <w:r>
        <w:rPr>
          <w:i/>
        </w:rPr>
        <w:tab/>
      </w:r>
      <w:r>
        <w:rPr>
          <w:i/>
        </w:rPr>
        <w:tab/>
        <w:t>Source: Nokia, Nokia Shanghai Bell</w:t>
      </w:r>
    </w:p>
    <w:p w14:paraId="0CC4D3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C1-213664</w:t>
      </w:r>
      <w:r>
        <w:rPr>
          <w:color w:val="993300"/>
          <w:u w:val="single"/>
        </w:rPr>
        <w:t>.</w:t>
      </w:r>
    </w:p>
    <w:p w14:paraId="0FD5C22D" w14:textId="0663BCAA" w:rsidR="00031805" w:rsidRDefault="00031805" w:rsidP="00031805">
      <w:pPr>
        <w:rPr>
          <w:rFonts w:ascii="Arial" w:hAnsi="Arial" w:cs="Arial"/>
          <w:b/>
          <w:sz w:val="24"/>
        </w:rPr>
      </w:pPr>
      <w:r>
        <w:rPr>
          <w:rFonts w:ascii="Arial" w:hAnsi="Arial" w:cs="Arial"/>
          <w:b/>
          <w:color w:val="0000FF"/>
          <w:sz w:val="24"/>
        </w:rPr>
        <w:lastRenderedPageBreak/>
        <w:t>C1-213179</w:t>
      </w:r>
      <w:r>
        <w:rPr>
          <w:rFonts w:ascii="Arial" w:hAnsi="Arial" w:cs="Arial"/>
          <w:b/>
          <w:color w:val="0000FF"/>
          <w:sz w:val="24"/>
        </w:rPr>
        <w:tab/>
      </w:r>
      <w:r>
        <w:rPr>
          <w:rFonts w:ascii="Arial" w:hAnsi="Arial" w:cs="Arial"/>
          <w:b/>
          <w:sz w:val="24"/>
        </w:rPr>
        <w:t>Corrections to L3 Messages description</w:t>
      </w:r>
    </w:p>
    <w:p w14:paraId="6AB197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v17.1.0</w:t>
      </w:r>
      <w:r>
        <w:rPr>
          <w:i/>
        </w:rPr>
        <w:tab/>
        <w:t xml:space="preserve">  CR-0141  rev  Cat: F (Rel-17)</w:t>
      </w:r>
      <w:r>
        <w:rPr>
          <w:i/>
        </w:rPr>
        <w:br/>
      </w:r>
      <w:r>
        <w:rPr>
          <w:i/>
        </w:rPr>
        <w:br/>
      </w:r>
      <w:r>
        <w:rPr>
          <w:i/>
        </w:rPr>
        <w:tab/>
      </w:r>
      <w:r>
        <w:rPr>
          <w:i/>
        </w:rPr>
        <w:tab/>
      </w:r>
      <w:r>
        <w:rPr>
          <w:i/>
        </w:rPr>
        <w:tab/>
      </w:r>
      <w:r>
        <w:rPr>
          <w:i/>
        </w:rPr>
        <w:tab/>
      </w:r>
      <w:r>
        <w:rPr>
          <w:i/>
        </w:rPr>
        <w:tab/>
        <w:t>Source: Orange / Mariusz</w:t>
      </w:r>
    </w:p>
    <w:p w14:paraId="4706AD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C1-213868</w:t>
      </w:r>
      <w:r>
        <w:rPr>
          <w:color w:val="993300"/>
          <w:u w:val="single"/>
        </w:rPr>
        <w:t>.</w:t>
      </w:r>
    </w:p>
    <w:p w14:paraId="3B49788F" w14:textId="177109DC" w:rsidR="00031805" w:rsidRDefault="00031805" w:rsidP="00031805">
      <w:pPr>
        <w:rPr>
          <w:rFonts w:ascii="Arial" w:hAnsi="Arial" w:cs="Arial"/>
          <w:b/>
          <w:sz w:val="24"/>
        </w:rPr>
      </w:pPr>
      <w:r>
        <w:rPr>
          <w:rFonts w:ascii="Arial" w:hAnsi="Arial" w:cs="Arial"/>
          <w:b/>
          <w:color w:val="0000FF"/>
          <w:sz w:val="24"/>
        </w:rPr>
        <w:t>C1-213186</w:t>
      </w:r>
      <w:r>
        <w:rPr>
          <w:rFonts w:ascii="Arial" w:hAnsi="Arial" w:cs="Arial"/>
          <w:b/>
          <w:color w:val="0000FF"/>
          <w:sz w:val="24"/>
        </w:rPr>
        <w:tab/>
      </w:r>
      <w:r>
        <w:rPr>
          <w:rFonts w:ascii="Arial" w:hAnsi="Arial" w:cs="Arial"/>
          <w:b/>
          <w:sz w:val="24"/>
        </w:rPr>
        <w:t>Correcting the message that carries the link local IPv6 address IE</w:t>
      </w:r>
    </w:p>
    <w:p w14:paraId="371215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CR-0198  rev  Cat: F (Rel-17)</w:t>
      </w:r>
      <w:r>
        <w:rPr>
          <w:i/>
        </w:rPr>
        <w:br/>
      </w:r>
      <w:r>
        <w:rPr>
          <w:i/>
        </w:rPr>
        <w:br/>
      </w:r>
      <w:r>
        <w:rPr>
          <w:i/>
        </w:rPr>
        <w:tab/>
      </w:r>
      <w:r>
        <w:rPr>
          <w:i/>
        </w:rPr>
        <w:tab/>
      </w:r>
      <w:r>
        <w:rPr>
          <w:i/>
        </w:rPr>
        <w:tab/>
      </w:r>
      <w:r>
        <w:rPr>
          <w:i/>
        </w:rPr>
        <w:tab/>
      </w:r>
      <w:r>
        <w:rPr>
          <w:i/>
        </w:rPr>
        <w:tab/>
        <w:t>Source: Nokia, Nokia Shanghai Bell</w:t>
      </w:r>
    </w:p>
    <w:p w14:paraId="22E8AB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3FAA9" w14:textId="5A517F00" w:rsidR="00031805" w:rsidRDefault="00031805" w:rsidP="00031805">
      <w:pPr>
        <w:rPr>
          <w:rFonts w:ascii="Arial" w:hAnsi="Arial" w:cs="Arial"/>
          <w:b/>
          <w:sz w:val="24"/>
        </w:rPr>
      </w:pPr>
      <w:r>
        <w:rPr>
          <w:rFonts w:ascii="Arial" w:hAnsi="Arial" w:cs="Arial"/>
          <w:b/>
          <w:color w:val="0000FF"/>
          <w:sz w:val="24"/>
        </w:rPr>
        <w:t>C1-213187</w:t>
      </w:r>
      <w:r>
        <w:rPr>
          <w:rFonts w:ascii="Arial" w:hAnsi="Arial" w:cs="Arial"/>
          <w:b/>
          <w:color w:val="0000FF"/>
          <w:sz w:val="24"/>
        </w:rPr>
        <w:tab/>
      </w:r>
      <w:r>
        <w:rPr>
          <w:rFonts w:ascii="Arial" w:hAnsi="Arial" w:cs="Arial"/>
          <w:b/>
          <w:sz w:val="24"/>
        </w:rPr>
        <w:t>Correction to the name of a UE PC5 unicast signalling security policy</w:t>
      </w:r>
    </w:p>
    <w:p w14:paraId="0702A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CR-0199  rev  Cat: F (Rel-17)</w:t>
      </w:r>
      <w:r>
        <w:rPr>
          <w:i/>
        </w:rPr>
        <w:br/>
      </w:r>
      <w:r>
        <w:rPr>
          <w:i/>
        </w:rPr>
        <w:br/>
      </w:r>
      <w:r>
        <w:rPr>
          <w:i/>
        </w:rPr>
        <w:tab/>
      </w:r>
      <w:r>
        <w:rPr>
          <w:i/>
        </w:rPr>
        <w:tab/>
      </w:r>
      <w:r>
        <w:rPr>
          <w:i/>
        </w:rPr>
        <w:tab/>
      </w:r>
      <w:r>
        <w:rPr>
          <w:i/>
        </w:rPr>
        <w:tab/>
      </w:r>
      <w:r>
        <w:rPr>
          <w:i/>
        </w:rPr>
        <w:tab/>
        <w:t>Source: Nokia, Nokia Shanghai Bell</w:t>
      </w:r>
    </w:p>
    <w:p w14:paraId="1AA20A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C1-213709</w:t>
      </w:r>
      <w:r>
        <w:rPr>
          <w:color w:val="993300"/>
          <w:u w:val="single"/>
        </w:rPr>
        <w:t>.</w:t>
      </w:r>
    </w:p>
    <w:p w14:paraId="0381FD11" w14:textId="182DF2BA" w:rsidR="00031805" w:rsidRDefault="00031805" w:rsidP="00031805">
      <w:pPr>
        <w:rPr>
          <w:rFonts w:ascii="Arial" w:hAnsi="Arial" w:cs="Arial"/>
          <w:b/>
          <w:sz w:val="24"/>
        </w:rPr>
      </w:pPr>
      <w:r>
        <w:rPr>
          <w:rFonts w:ascii="Arial" w:hAnsi="Arial" w:cs="Arial"/>
          <w:b/>
          <w:color w:val="0000FF"/>
          <w:sz w:val="24"/>
        </w:rPr>
        <w:t>C1-213188</w:t>
      </w:r>
      <w:r>
        <w:rPr>
          <w:rFonts w:ascii="Arial" w:hAnsi="Arial" w:cs="Arial"/>
          <w:b/>
          <w:color w:val="0000FF"/>
          <w:sz w:val="24"/>
        </w:rPr>
        <w:tab/>
      </w:r>
      <w:r>
        <w:rPr>
          <w:rFonts w:ascii="Arial" w:hAnsi="Arial" w:cs="Arial"/>
          <w:b/>
          <w:sz w:val="24"/>
        </w:rPr>
        <w:t>Correcting the protocol cause name</w:t>
      </w:r>
    </w:p>
    <w:p w14:paraId="6E7808A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CR-0200  rev  Cat: F (Rel-17)</w:t>
      </w:r>
      <w:r>
        <w:rPr>
          <w:i/>
        </w:rPr>
        <w:br/>
      </w:r>
      <w:r>
        <w:rPr>
          <w:i/>
        </w:rPr>
        <w:br/>
      </w:r>
      <w:r>
        <w:rPr>
          <w:i/>
        </w:rPr>
        <w:tab/>
      </w:r>
      <w:r>
        <w:rPr>
          <w:i/>
        </w:rPr>
        <w:tab/>
      </w:r>
      <w:r>
        <w:rPr>
          <w:i/>
        </w:rPr>
        <w:tab/>
      </w:r>
      <w:r>
        <w:rPr>
          <w:i/>
        </w:rPr>
        <w:tab/>
      </w:r>
      <w:r>
        <w:rPr>
          <w:i/>
        </w:rPr>
        <w:tab/>
        <w:t>Source: Nokia, Nokia Shanghai Bell</w:t>
      </w:r>
    </w:p>
    <w:p w14:paraId="488C84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C1-213711</w:t>
      </w:r>
      <w:r>
        <w:rPr>
          <w:color w:val="993300"/>
          <w:u w:val="single"/>
        </w:rPr>
        <w:t>.</w:t>
      </w:r>
    </w:p>
    <w:p w14:paraId="35C58597" w14:textId="4C2FD70F" w:rsidR="00031805" w:rsidRDefault="00031805" w:rsidP="00031805">
      <w:pPr>
        <w:rPr>
          <w:rFonts w:ascii="Arial" w:hAnsi="Arial" w:cs="Arial"/>
          <w:b/>
          <w:sz w:val="24"/>
        </w:rPr>
      </w:pPr>
      <w:r>
        <w:rPr>
          <w:rFonts w:ascii="Arial" w:hAnsi="Arial" w:cs="Arial"/>
          <w:b/>
          <w:color w:val="0000FF"/>
          <w:sz w:val="24"/>
        </w:rPr>
        <w:t>C1-213189</w:t>
      </w:r>
      <w:r>
        <w:rPr>
          <w:rFonts w:ascii="Arial" w:hAnsi="Arial" w:cs="Arial"/>
          <w:b/>
          <w:color w:val="0000FF"/>
          <w:sz w:val="24"/>
        </w:rPr>
        <w:tab/>
      </w:r>
      <w:r>
        <w:rPr>
          <w:rFonts w:ascii="Arial" w:hAnsi="Arial" w:cs="Arial"/>
          <w:b/>
          <w:sz w:val="24"/>
        </w:rPr>
        <w:t>Incorrect reference in subclause 4.5.4.2</w:t>
      </w:r>
    </w:p>
    <w:p w14:paraId="2D38C8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CR-3243  rev  Cat: F (Rel-17)</w:t>
      </w:r>
      <w:r>
        <w:rPr>
          <w:i/>
        </w:rPr>
        <w:br/>
      </w:r>
      <w:r>
        <w:rPr>
          <w:i/>
        </w:rPr>
        <w:br/>
      </w:r>
      <w:r>
        <w:rPr>
          <w:i/>
        </w:rPr>
        <w:tab/>
      </w:r>
      <w:r>
        <w:rPr>
          <w:i/>
        </w:rPr>
        <w:tab/>
      </w:r>
      <w:r>
        <w:rPr>
          <w:i/>
        </w:rPr>
        <w:tab/>
      </w:r>
      <w:r>
        <w:rPr>
          <w:i/>
        </w:rPr>
        <w:tab/>
      </w:r>
      <w:r>
        <w:rPr>
          <w:i/>
        </w:rPr>
        <w:tab/>
        <w:t>Source: Orange / Mariusz</w:t>
      </w:r>
    </w:p>
    <w:p w14:paraId="05B488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C1-213860</w:t>
      </w:r>
      <w:r>
        <w:rPr>
          <w:color w:val="993300"/>
          <w:u w:val="single"/>
        </w:rPr>
        <w:t>.</w:t>
      </w:r>
    </w:p>
    <w:p w14:paraId="625A3AE2" w14:textId="26A372DE" w:rsidR="00031805" w:rsidRDefault="00031805" w:rsidP="00031805">
      <w:pPr>
        <w:rPr>
          <w:rFonts w:ascii="Arial" w:hAnsi="Arial" w:cs="Arial"/>
          <w:b/>
          <w:sz w:val="24"/>
        </w:rPr>
      </w:pPr>
      <w:r>
        <w:rPr>
          <w:rFonts w:ascii="Arial" w:hAnsi="Arial" w:cs="Arial"/>
          <w:b/>
          <w:color w:val="0000FF"/>
          <w:sz w:val="24"/>
        </w:rPr>
        <w:t>C1-213190</w:t>
      </w:r>
      <w:r>
        <w:rPr>
          <w:rFonts w:ascii="Arial" w:hAnsi="Arial" w:cs="Arial"/>
          <w:b/>
          <w:color w:val="0000FF"/>
          <w:sz w:val="24"/>
        </w:rPr>
        <w:tab/>
      </w:r>
      <w:r>
        <w:rPr>
          <w:rFonts w:ascii="Arial" w:hAnsi="Arial" w:cs="Arial"/>
          <w:b/>
          <w:sz w:val="24"/>
        </w:rPr>
        <w:t>Correcting some references to figures and tables</w:t>
      </w:r>
    </w:p>
    <w:p w14:paraId="4A05A35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CR-0201  rev  Cat: F (Rel-17)</w:t>
      </w:r>
      <w:r>
        <w:rPr>
          <w:i/>
        </w:rPr>
        <w:br/>
      </w:r>
      <w:r>
        <w:rPr>
          <w:i/>
        </w:rPr>
        <w:br/>
      </w:r>
      <w:r>
        <w:rPr>
          <w:i/>
        </w:rPr>
        <w:tab/>
      </w:r>
      <w:r>
        <w:rPr>
          <w:i/>
        </w:rPr>
        <w:tab/>
      </w:r>
      <w:r>
        <w:rPr>
          <w:i/>
        </w:rPr>
        <w:tab/>
      </w:r>
      <w:r>
        <w:rPr>
          <w:i/>
        </w:rPr>
        <w:tab/>
      </w:r>
      <w:r>
        <w:rPr>
          <w:i/>
        </w:rPr>
        <w:tab/>
        <w:t>Source: Nokia, Nokia Shanghai Bell</w:t>
      </w:r>
    </w:p>
    <w:p w14:paraId="23199CF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A6E56" w14:textId="3EBBEEB0" w:rsidR="00031805" w:rsidRDefault="00031805" w:rsidP="00031805">
      <w:pPr>
        <w:rPr>
          <w:rFonts w:ascii="Arial" w:hAnsi="Arial" w:cs="Arial"/>
          <w:b/>
          <w:sz w:val="24"/>
        </w:rPr>
      </w:pPr>
      <w:r>
        <w:rPr>
          <w:rFonts w:ascii="Arial" w:hAnsi="Arial" w:cs="Arial"/>
          <w:b/>
          <w:color w:val="0000FF"/>
          <w:sz w:val="24"/>
        </w:rPr>
        <w:t>C1-213192</w:t>
      </w:r>
      <w:r>
        <w:rPr>
          <w:rFonts w:ascii="Arial" w:hAnsi="Arial" w:cs="Arial"/>
          <w:b/>
          <w:color w:val="0000FF"/>
          <w:sz w:val="24"/>
        </w:rPr>
        <w:tab/>
      </w:r>
      <w:r>
        <w:rPr>
          <w:rFonts w:ascii="Arial" w:hAnsi="Arial" w:cs="Arial"/>
          <w:b/>
          <w:sz w:val="24"/>
        </w:rPr>
        <w:t>Removing the wrong message name DIRECT COMMUNICATION SETUP and using the correct one (DIRECT_COMMUNICATION_REQUEST)</w:t>
      </w:r>
    </w:p>
    <w:p w14:paraId="4DF763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v17.1.0</w:t>
      </w:r>
      <w:r>
        <w:rPr>
          <w:i/>
        </w:rPr>
        <w:tab/>
        <w:t xml:space="preserve">  CR-0331  rev  Cat: F (Rel-17)</w:t>
      </w:r>
      <w:r>
        <w:rPr>
          <w:i/>
        </w:rPr>
        <w:br/>
      </w:r>
      <w:r>
        <w:rPr>
          <w:i/>
        </w:rPr>
        <w:br/>
      </w:r>
      <w:r>
        <w:rPr>
          <w:i/>
        </w:rPr>
        <w:tab/>
      </w:r>
      <w:r>
        <w:rPr>
          <w:i/>
        </w:rPr>
        <w:tab/>
      </w:r>
      <w:r>
        <w:rPr>
          <w:i/>
        </w:rPr>
        <w:tab/>
      </w:r>
      <w:r>
        <w:rPr>
          <w:i/>
        </w:rPr>
        <w:tab/>
      </w:r>
      <w:r>
        <w:rPr>
          <w:i/>
        </w:rPr>
        <w:tab/>
        <w:t>Source: Nokia, Nokia Shanghai Bell</w:t>
      </w:r>
    </w:p>
    <w:p w14:paraId="5C19D6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0B1A6" w14:textId="2FF03CF2" w:rsidR="00031805" w:rsidRDefault="00031805" w:rsidP="00031805">
      <w:pPr>
        <w:rPr>
          <w:rFonts w:ascii="Arial" w:hAnsi="Arial" w:cs="Arial"/>
          <w:b/>
          <w:sz w:val="24"/>
        </w:rPr>
      </w:pPr>
      <w:r>
        <w:rPr>
          <w:rFonts w:ascii="Arial" w:hAnsi="Arial" w:cs="Arial"/>
          <w:b/>
          <w:color w:val="0000FF"/>
          <w:sz w:val="24"/>
        </w:rPr>
        <w:lastRenderedPageBreak/>
        <w:t>C1-213193</w:t>
      </w:r>
      <w:r>
        <w:rPr>
          <w:rFonts w:ascii="Arial" w:hAnsi="Arial" w:cs="Arial"/>
          <w:b/>
          <w:color w:val="0000FF"/>
          <w:sz w:val="24"/>
        </w:rPr>
        <w:tab/>
      </w:r>
      <w:r>
        <w:rPr>
          <w:rFonts w:ascii="Arial" w:hAnsi="Arial" w:cs="Arial"/>
          <w:b/>
          <w:sz w:val="24"/>
        </w:rPr>
        <w:t>Removing an extra "or" from the text</w:t>
      </w:r>
    </w:p>
    <w:p w14:paraId="36F041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v17.1.0</w:t>
      </w:r>
      <w:r>
        <w:rPr>
          <w:i/>
        </w:rPr>
        <w:tab/>
        <w:t xml:space="preserve">  CR-0332  rev  Cat: D (Rel-17)</w:t>
      </w:r>
      <w:r>
        <w:rPr>
          <w:i/>
        </w:rPr>
        <w:br/>
      </w:r>
      <w:r>
        <w:rPr>
          <w:i/>
        </w:rPr>
        <w:br/>
      </w:r>
      <w:r>
        <w:rPr>
          <w:i/>
        </w:rPr>
        <w:tab/>
      </w:r>
      <w:r>
        <w:rPr>
          <w:i/>
        </w:rPr>
        <w:tab/>
      </w:r>
      <w:r>
        <w:rPr>
          <w:i/>
        </w:rPr>
        <w:tab/>
      </w:r>
      <w:r>
        <w:rPr>
          <w:i/>
        </w:rPr>
        <w:tab/>
      </w:r>
      <w:r>
        <w:rPr>
          <w:i/>
        </w:rPr>
        <w:tab/>
        <w:t>Source: Nokia, Nokia Shanghai Bell</w:t>
      </w:r>
    </w:p>
    <w:p w14:paraId="292628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EEC3A" w14:textId="502345BD" w:rsidR="00031805" w:rsidRDefault="00031805" w:rsidP="00031805">
      <w:pPr>
        <w:rPr>
          <w:rFonts w:ascii="Arial" w:hAnsi="Arial" w:cs="Arial"/>
          <w:b/>
          <w:sz w:val="24"/>
        </w:rPr>
      </w:pPr>
      <w:r>
        <w:rPr>
          <w:rFonts w:ascii="Arial" w:hAnsi="Arial" w:cs="Arial"/>
          <w:b/>
          <w:color w:val="0000FF"/>
          <w:sz w:val="24"/>
        </w:rPr>
        <w:t>C1-213243</w:t>
      </w:r>
      <w:r>
        <w:rPr>
          <w:rFonts w:ascii="Arial" w:hAnsi="Arial" w:cs="Arial"/>
          <w:b/>
          <w:color w:val="0000FF"/>
          <w:sz w:val="24"/>
        </w:rPr>
        <w:tab/>
      </w:r>
      <w:r>
        <w:rPr>
          <w:rFonts w:ascii="Arial" w:hAnsi="Arial" w:cs="Arial"/>
          <w:b/>
          <w:sz w:val="24"/>
        </w:rPr>
        <w:t>Corrected text for identities</w:t>
      </w:r>
    </w:p>
    <w:p w14:paraId="38AEB17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CR-0023  rev 2 Cat: F (Rel-17)</w:t>
      </w:r>
      <w:r>
        <w:rPr>
          <w:i/>
        </w:rPr>
        <w:br/>
      </w:r>
      <w:r>
        <w:rPr>
          <w:i/>
        </w:rPr>
        <w:br/>
      </w:r>
      <w:r>
        <w:rPr>
          <w:i/>
        </w:rPr>
        <w:tab/>
      </w:r>
      <w:r>
        <w:rPr>
          <w:i/>
        </w:rPr>
        <w:tab/>
      </w:r>
      <w:r>
        <w:rPr>
          <w:i/>
        </w:rPr>
        <w:tab/>
      </w:r>
      <w:r>
        <w:rPr>
          <w:i/>
        </w:rPr>
        <w:tab/>
      </w:r>
      <w:r>
        <w:rPr>
          <w:i/>
        </w:rPr>
        <w:tab/>
        <w:t>Source: Lenovo, Motorola Mobility</w:t>
      </w:r>
    </w:p>
    <w:p w14:paraId="0F048DAF" w14:textId="77777777" w:rsidR="00031805" w:rsidRDefault="00031805" w:rsidP="00031805">
      <w:pPr>
        <w:rPr>
          <w:color w:val="808080"/>
        </w:rPr>
      </w:pPr>
      <w:r>
        <w:rPr>
          <w:color w:val="808080"/>
        </w:rPr>
        <w:t>(Replaces C1-211381)</w:t>
      </w:r>
    </w:p>
    <w:p w14:paraId="5409C3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C1-213821</w:t>
      </w:r>
      <w:r>
        <w:rPr>
          <w:color w:val="993300"/>
          <w:u w:val="single"/>
        </w:rPr>
        <w:t>.</w:t>
      </w:r>
    </w:p>
    <w:p w14:paraId="74374238" w14:textId="5D68954B" w:rsidR="00031805" w:rsidRDefault="00031805" w:rsidP="00031805">
      <w:pPr>
        <w:rPr>
          <w:rFonts w:ascii="Arial" w:hAnsi="Arial" w:cs="Arial"/>
          <w:b/>
          <w:sz w:val="24"/>
        </w:rPr>
      </w:pPr>
      <w:r>
        <w:rPr>
          <w:rFonts w:ascii="Arial" w:hAnsi="Arial" w:cs="Arial"/>
          <w:b/>
          <w:color w:val="0000FF"/>
          <w:sz w:val="24"/>
        </w:rPr>
        <w:t>C1-213246</w:t>
      </w:r>
      <w:r>
        <w:rPr>
          <w:rFonts w:ascii="Arial" w:hAnsi="Arial" w:cs="Arial"/>
          <w:b/>
          <w:color w:val="0000FF"/>
          <w:sz w:val="24"/>
        </w:rPr>
        <w:tab/>
      </w:r>
      <w:r>
        <w:rPr>
          <w:rFonts w:ascii="Arial" w:hAnsi="Arial" w:cs="Arial"/>
          <w:b/>
          <w:sz w:val="24"/>
        </w:rPr>
        <w:t>Disc on configuring a 5GMM parameter when the USIM is re-inserted in the same UE</w:t>
      </w:r>
    </w:p>
    <w:p w14:paraId="55806E26"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w:t>
      </w:r>
    </w:p>
    <w:p w14:paraId="155492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435EA" w14:textId="31E1BA55" w:rsidR="00031805" w:rsidRDefault="00031805" w:rsidP="00031805">
      <w:pPr>
        <w:rPr>
          <w:rFonts w:ascii="Arial" w:hAnsi="Arial" w:cs="Arial"/>
          <w:b/>
          <w:sz w:val="24"/>
        </w:rPr>
      </w:pPr>
      <w:r>
        <w:rPr>
          <w:rFonts w:ascii="Arial" w:hAnsi="Arial" w:cs="Arial"/>
          <w:b/>
          <w:color w:val="0000FF"/>
          <w:sz w:val="24"/>
        </w:rPr>
        <w:t>C1-213394</w:t>
      </w:r>
      <w:r>
        <w:rPr>
          <w:rFonts w:ascii="Arial" w:hAnsi="Arial" w:cs="Arial"/>
          <w:b/>
          <w:color w:val="0000FF"/>
          <w:sz w:val="24"/>
        </w:rPr>
        <w:tab/>
      </w:r>
      <w:r>
        <w:rPr>
          <w:rFonts w:ascii="Arial" w:hAnsi="Arial" w:cs="Arial"/>
          <w:b/>
          <w:sz w:val="24"/>
        </w:rPr>
        <w:t xml:space="preserve">Discussion on NAS impact of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5D83361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98CF1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C1-213537</w:t>
      </w:r>
      <w:r>
        <w:rPr>
          <w:color w:val="993300"/>
          <w:u w:val="single"/>
        </w:rPr>
        <w:t>.</w:t>
      </w:r>
    </w:p>
    <w:p w14:paraId="3BB610AB" w14:textId="6A693EE1" w:rsidR="00031805" w:rsidRDefault="00031805" w:rsidP="00031805">
      <w:pPr>
        <w:rPr>
          <w:rFonts w:ascii="Arial" w:hAnsi="Arial" w:cs="Arial"/>
          <w:b/>
          <w:sz w:val="24"/>
        </w:rPr>
      </w:pPr>
      <w:r>
        <w:rPr>
          <w:rFonts w:ascii="Arial" w:hAnsi="Arial" w:cs="Arial"/>
          <w:b/>
          <w:color w:val="0000FF"/>
          <w:sz w:val="24"/>
        </w:rPr>
        <w:t>C1-213398</w:t>
      </w:r>
      <w:r>
        <w:rPr>
          <w:rFonts w:ascii="Arial" w:hAnsi="Arial" w:cs="Arial"/>
          <w:b/>
          <w:color w:val="0000FF"/>
          <w:sz w:val="24"/>
        </w:rPr>
        <w:tab/>
      </w:r>
      <w:r>
        <w:rPr>
          <w:rFonts w:ascii="Arial" w:hAnsi="Arial" w:cs="Arial"/>
          <w:b/>
          <w:sz w:val="24"/>
        </w:rPr>
        <w:t>Geo-fencing check for none of stored "warning message" matched to geo-fencing trigger</w:t>
      </w:r>
    </w:p>
    <w:p w14:paraId="524DE4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one2many/Lin</w:t>
      </w:r>
    </w:p>
    <w:p w14:paraId="01395B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E2BF5" w14:textId="2423ED71" w:rsidR="00031805" w:rsidRDefault="00031805" w:rsidP="00031805">
      <w:pPr>
        <w:rPr>
          <w:rFonts w:ascii="Arial" w:hAnsi="Arial" w:cs="Arial"/>
          <w:b/>
          <w:sz w:val="24"/>
        </w:rPr>
      </w:pPr>
      <w:r>
        <w:rPr>
          <w:rFonts w:ascii="Arial" w:hAnsi="Arial" w:cs="Arial"/>
          <w:b/>
          <w:color w:val="0000FF"/>
          <w:sz w:val="24"/>
        </w:rPr>
        <w:t>C1-213473</w:t>
      </w:r>
      <w:r>
        <w:rPr>
          <w:rFonts w:ascii="Arial" w:hAnsi="Arial" w:cs="Arial"/>
          <w:b/>
          <w:color w:val="0000FF"/>
          <w:sz w:val="24"/>
        </w:rPr>
        <w:tab/>
      </w:r>
      <w:r>
        <w:rPr>
          <w:rFonts w:ascii="Arial" w:hAnsi="Arial" w:cs="Arial"/>
          <w:b/>
          <w:sz w:val="24"/>
        </w:rPr>
        <w:t>Update Non-3GPP TAI to support N3SLICE</w:t>
      </w:r>
    </w:p>
    <w:p w14:paraId="42EED6B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CR-3336  rev  Cat: B (Rel-17)</w:t>
      </w:r>
      <w:r>
        <w:rPr>
          <w:i/>
        </w:rPr>
        <w:br/>
      </w:r>
      <w:r>
        <w:rPr>
          <w:i/>
        </w:rPr>
        <w:br/>
      </w:r>
      <w:r>
        <w:rPr>
          <w:i/>
        </w:rPr>
        <w:tab/>
      </w:r>
      <w:r>
        <w:rPr>
          <w:i/>
        </w:rPr>
        <w:tab/>
      </w:r>
      <w:r>
        <w:rPr>
          <w:i/>
        </w:rPr>
        <w:tab/>
      </w:r>
      <w:r>
        <w:rPr>
          <w:i/>
        </w:rPr>
        <w:tab/>
      </w:r>
      <w:r>
        <w:rPr>
          <w:i/>
        </w:rPr>
        <w:tab/>
        <w:t>Source: Nokia, Nokia Shanghai Bell</w:t>
      </w:r>
    </w:p>
    <w:p w14:paraId="514526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C1-213949</w:t>
      </w:r>
      <w:r>
        <w:rPr>
          <w:color w:val="993300"/>
          <w:u w:val="single"/>
        </w:rPr>
        <w:t>.</w:t>
      </w:r>
    </w:p>
    <w:p w14:paraId="1158CDBD" w14:textId="6DE73C34" w:rsidR="00031805" w:rsidRDefault="00031805" w:rsidP="00031805">
      <w:pPr>
        <w:rPr>
          <w:rFonts w:ascii="Arial" w:hAnsi="Arial" w:cs="Arial"/>
          <w:b/>
          <w:sz w:val="24"/>
        </w:rPr>
      </w:pPr>
      <w:r>
        <w:rPr>
          <w:rFonts w:ascii="Arial" w:hAnsi="Arial" w:cs="Arial"/>
          <w:b/>
          <w:color w:val="0000FF"/>
          <w:sz w:val="24"/>
        </w:rPr>
        <w:t>C1-213537</w:t>
      </w:r>
      <w:r>
        <w:rPr>
          <w:rFonts w:ascii="Arial" w:hAnsi="Arial" w:cs="Arial"/>
          <w:b/>
          <w:color w:val="0000FF"/>
          <w:sz w:val="24"/>
        </w:rPr>
        <w:tab/>
      </w:r>
      <w:r>
        <w:rPr>
          <w:rFonts w:ascii="Arial" w:hAnsi="Arial" w:cs="Arial"/>
          <w:b/>
          <w:sz w:val="24"/>
        </w:rPr>
        <w:t xml:space="preserve">Discussion on NAS impact of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37D7D75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2D53657" w14:textId="77777777" w:rsidR="00031805" w:rsidRDefault="00031805" w:rsidP="00031805">
      <w:pPr>
        <w:rPr>
          <w:color w:val="808080"/>
        </w:rPr>
      </w:pPr>
      <w:r>
        <w:rPr>
          <w:color w:val="808080"/>
        </w:rPr>
        <w:t>(Replaces C1-213394)</w:t>
      </w:r>
    </w:p>
    <w:p w14:paraId="3433E7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D967E" w14:textId="12FC239C" w:rsidR="00031805" w:rsidRDefault="00031805" w:rsidP="00031805">
      <w:pPr>
        <w:rPr>
          <w:rFonts w:ascii="Arial" w:hAnsi="Arial" w:cs="Arial"/>
          <w:b/>
          <w:sz w:val="24"/>
        </w:rPr>
      </w:pPr>
      <w:r>
        <w:rPr>
          <w:rFonts w:ascii="Arial" w:hAnsi="Arial" w:cs="Arial"/>
          <w:b/>
          <w:color w:val="0000FF"/>
          <w:sz w:val="24"/>
        </w:rPr>
        <w:t>C1-213664</w:t>
      </w:r>
      <w:r>
        <w:rPr>
          <w:rFonts w:ascii="Arial" w:hAnsi="Arial" w:cs="Arial"/>
          <w:b/>
          <w:color w:val="0000FF"/>
          <w:sz w:val="24"/>
        </w:rPr>
        <w:tab/>
      </w:r>
      <w:r>
        <w:rPr>
          <w:rFonts w:ascii="Arial" w:hAnsi="Arial" w:cs="Arial"/>
          <w:b/>
          <w:sz w:val="24"/>
        </w:rPr>
        <w:t>Inclusive language review – TS 23.040</w:t>
      </w:r>
    </w:p>
    <w:p w14:paraId="1FAE154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v17.0.0</w:t>
      </w:r>
      <w:r>
        <w:rPr>
          <w:i/>
        </w:rPr>
        <w:tab/>
        <w:t xml:space="preserve">  CR-0160  rev 1 Cat: D (Rel-17)</w:t>
      </w:r>
      <w:r>
        <w:rPr>
          <w:i/>
        </w:rPr>
        <w:br/>
      </w:r>
      <w:r>
        <w:rPr>
          <w:i/>
        </w:rPr>
        <w:br/>
      </w:r>
      <w:r>
        <w:rPr>
          <w:i/>
        </w:rPr>
        <w:tab/>
      </w:r>
      <w:r>
        <w:rPr>
          <w:i/>
        </w:rPr>
        <w:tab/>
      </w:r>
      <w:r>
        <w:rPr>
          <w:i/>
        </w:rPr>
        <w:tab/>
      </w:r>
      <w:r>
        <w:rPr>
          <w:i/>
        </w:rPr>
        <w:tab/>
      </w:r>
      <w:r>
        <w:rPr>
          <w:i/>
        </w:rPr>
        <w:tab/>
        <w:t>Source: Nokia, Nokia Shanghai Bell</w:t>
      </w:r>
    </w:p>
    <w:p w14:paraId="73366B19" w14:textId="77777777" w:rsidR="00031805" w:rsidRDefault="00031805" w:rsidP="00031805">
      <w:pPr>
        <w:rPr>
          <w:color w:val="808080"/>
        </w:rPr>
      </w:pPr>
      <w:r>
        <w:rPr>
          <w:color w:val="808080"/>
        </w:rPr>
        <w:t>(Replaces C1-213175)</w:t>
      </w:r>
    </w:p>
    <w:p w14:paraId="02EFE5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EDA6E" w14:textId="44D5C516" w:rsidR="00031805" w:rsidRDefault="00031805" w:rsidP="00031805">
      <w:pPr>
        <w:rPr>
          <w:rFonts w:ascii="Arial" w:hAnsi="Arial" w:cs="Arial"/>
          <w:b/>
          <w:sz w:val="24"/>
        </w:rPr>
      </w:pPr>
      <w:r>
        <w:rPr>
          <w:rFonts w:ascii="Arial" w:hAnsi="Arial" w:cs="Arial"/>
          <w:b/>
          <w:color w:val="0000FF"/>
          <w:sz w:val="24"/>
        </w:rPr>
        <w:t>C1-213690</w:t>
      </w:r>
      <w:r>
        <w:rPr>
          <w:rFonts w:ascii="Arial" w:hAnsi="Arial" w:cs="Arial"/>
          <w:b/>
          <w:color w:val="0000FF"/>
          <w:sz w:val="24"/>
        </w:rPr>
        <w:tab/>
      </w:r>
      <w:r>
        <w:rPr>
          <w:rFonts w:ascii="Arial" w:hAnsi="Arial" w:cs="Arial"/>
          <w:b/>
          <w:sz w:val="24"/>
        </w:rPr>
        <w:t>UE behaviour on case of respond to paging with IMSI in LIMITED-SERVICE</w:t>
      </w:r>
    </w:p>
    <w:p w14:paraId="5EB49F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CR-3529  rev 1 Cat: F (Rel-17)</w:t>
      </w:r>
      <w:r>
        <w:rPr>
          <w:i/>
        </w:rPr>
        <w:br/>
      </w:r>
      <w:r>
        <w:rPr>
          <w:i/>
        </w:rPr>
        <w:br/>
      </w:r>
      <w:r>
        <w:rPr>
          <w:i/>
        </w:rPr>
        <w:tab/>
      </w:r>
      <w:r>
        <w:rPr>
          <w:i/>
        </w:rPr>
        <w:tab/>
      </w:r>
      <w:r>
        <w:rPr>
          <w:i/>
        </w:rPr>
        <w:tab/>
      </w:r>
      <w:r>
        <w:rPr>
          <w:i/>
        </w:rPr>
        <w:tab/>
      </w:r>
      <w:r>
        <w:rPr>
          <w:i/>
        </w:rPr>
        <w:tab/>
        <w:t>Source: Apple</w:t>
      </w:r>
    </w:p>
    <w:p w14:paraId="7F5E8FB2" w14:textId="77777777" w:rsidR="00031805" w:rsidRDefault="00031805" w:rsidP="00031805">
      <w:pPr>
        <w:rPr>
          <w:color w:val="808080"/>
        </w:rPr>
      </w:pPr>
      <w:r>
        <w:rPr>
          <w:color w:val="808080"/>
        </w:rPr>
        <w:t>(Replaces C1-213149)</w:t>
      </w:r>
    </w:p>
    <w:p w14:paraId="6E26B9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6BE9F" w14:textId="080AC9BA" w:rsidR="00031805" w:rsidRDefault="00031805" w:rsidP="00031805">
      <w:pPr>
        <w:rPr>
          <w:rFonts w:ascii="Arial" w:hAnsi="Arial" w:cs="Arial"/>
          <w:b/>
          <w:sz w:val="24"/>
        </w:rPr>
      </w:pPr>
      <w:r>
        <w:rPr>
          <w:rFonts w:ascii="Arial" w:hAnsi="Arial" w:cs="Arial"/>
          <w:b/>
          <w:color w:val="0000FF"/>
          <w:sz w:val="24"/>
        </w:rPr>
        <w:t>C1-213694</w:t>
      </w:r>
      <w:r>
        <w:rPr>
          <w:rFonts w:ascii="Arial" w:hAnsi="Arial" w:cs="Arial"/>
          <w:b/>
          <w:color w:val="0000FF"/>
          <w:sz w:val="24"/>
        </w:rPr>
        <w:tab/>
      </w:r>
      <w:r>
        <w:rPr>
          <w:rFonts w:ascii="Arial" w:hAnsi="Arial" w:cs="Arial"/>
          <w:b/>
          <w:sz w:val="24"/>
        </w:rPr>
        <w:t>Timer for re-enabling E-UTRA capability</w:t>
      </w:r>
    </w:p>
    <w:p w14:paraId="696BC10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CR-3531  rev 1 Cat: F (Rel-17)</w:t>
      </w:r>
      <w:r>
        <w:rPr>
          <w:i/>
        </w:rPr>
        <w:br/>
      </w:r>
      <w:r>
        <w:rPr>
          <w:i/>
        </w:rPr>
        <w:br/>
      </w:r>
      <w:r>
        <w:rPr>
          <w:i/>
        </w:rPr>
        <w:tab/>
      </w:r>
      <w:r>
        <w:rPr>
          <w:i/>
        </w:rPr>
        <w:tab/>
      </w:r>
      <w:r>
        <w:rPr>
          <w:i/>
        </w:rPr>
        <w:tab/>
      </w:r>
      <w:r>
        <w:rPr>
          <w:i/>
        </w:rPr>
        <w:tab/>
      </w:r>
      <w:r>
        <w:rPr>
          <w:i/>
        </w:rPr>
        <w:tab/>
        <w:t>Source: Apple</w:t>
      </w:r>
    </w:p>
    <w:p w14:paraId="02164764" w14:textId="77777777" w:rsidR="00031805" w:rsidRDefault="00031805" w:rsidP="00031805">
      <w:pPr>
        <w:rPr>
          <w:color w:val="808080"/>
        </w:rPr>
      </w:pPr>
      <w:r>
        <w:rPr>
          <w:color w:val="808080"/>
        </w:rPr>
        <w:t>(Replaces C1-213151)</w:t>
      </w:r>
    </w:p>
    <w:p w14:paraId="33AA57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9A7EF" w14:textId="152281AA" w:rsidR="00031805" w:rsidRDefault="00031805" w:rsidP="00031805">
      <w:pPr>
        <w:rPr>
          <w:rFonts w:ascii="Arial" w:hAnsi="Arial" w:cs="Arial"/>
          <w:b/>
          <w:sz w:val="24"/>
        </w:rPr>
      </w:pPr>
      <w:r>
        <w:rPr>
          <w:rFonts w:ascii="Arial" w:hAnsi="Arial" w:cs="Arial"/>
          <w:b/>
          <w:color w:val="0000FF"/>
          <w:sz w:val="24"/>
        </w:rPr>
        <w:t>C1-213698</w:t>
      </w:r>
      <w:r>
        <w:rPr>
          <w:rFonts w:ascii="Arial" w:hAnsi="Arial" w:cs="Arial"/>
          <w:b/>
          <w:color w:val="0000FF"/>
          <w:sz w:val="24"/>
        </w:rPr>
        <w:tab/>
      </w:r>
      <w:r>
        <w:rPr>
          <w:rFonts w:ascii="Arial" w:hAnsi="Arial" w:cs="Arial"/>
          <w:b/>
          <w:sz w:val="24"/>
        </w:rPr>
        <w:t>Clarification to few scenarios related to manual CAG selection</w:t>
      </w:r>
    </w:p>
    <w:p w14:paraId="19996E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1 Cat: F (Rel-17)</w:t>
      </w:r>
      <w:r>
        <w:rPr>
          <w:i/>
        </w:rPr>
        <w:br/>
      </w:r>
      <w:r>
        <w:rPr>
          <w:i/>
        </w:rPr>
        <w:br/>
      </w:r>
      <w:r>
        <w:rPr>
          <w:i/>
        </w:rPr>
        <w:tab/>
      </w:r>
      <w:r>
        <w:rPr>
          <w:i/>
        </w:rPr>
        <w:tab/>
      </w:r>
      <w:r>
        <w:rPr>
          <w:i/>
        </w:rPr>
        <w:tab/>
      </w:r>
      <w:r>
        <w:rPr>
          <w:i/>
        </w:rPr>
        <w:tab/>
      </w:r>
      <w:r>
        <w:rPr>
          <w:i/>
        </w:rPr>
        <w:tab/>
        <w:t>Source: Qualcomm Incorporated</w:t>
      </w:r>
    </w:p>
    <w:p w14:paraId="53A5B3C2" w14:textId="77777777" w:rsidR="00031805" w:rsidRDefault="00031805" w:rsidP="00031805">
      <w:pPr>
        <w:rPr>
          <w:color w:val="808080"/>
        </w:rPr>
      </w:pPr>
      <w:r>
        <w:rPr>
          <w:color w:val="808080"/>
        </w:rPr>
        <w:t>(Replaces C1-213116)</w:t>
      </w:r>
    </w:p>
    <w:p w14:paraId="73A933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C1-213803</w:t>
      </w:r>
      <w:r>
        <w:rPr>
          <w:color w:val="993300"/>
          <w:u w:val="single"/>
        </w:rPr>
        <w:t>.</w:t>
      </w:r>
    </w:p>
    <w:p w14:paraId="67D50716" w14:textId="754284EC" w:rsidR="00031805" w:rsidRDefault="00031805" w:rsidP="00031805">
      <w:pPr>
        <w:rPr>
          <w:rFonts w:ascii="Arial" w:hAnsi="Arial" w:cs="Arial"/>
          <w:b/>
          <w:sz w:val="24"/>
        </w:rPr>
      </w:pPr>
      <w:r>
        <w:rPr>
          <w:rFonts w:ascii="Arial" w:hAnsi="Arial" w:cs="Arial"/>
          <w:b/>
          <w:color w:val="0000FF"/>
          <w:sz w:val="24"/>
        </w:rPr>
        <w:t>C1-213709</w:t>
      </w:r>
      <w:r>
        <w:rPr>
          <w:rFonts w:ascii="Arial" w:hAnsi="Arial" w:cs="Arial"/>
          <w:b/>
          <w:color w:val="0000FF"/>
          <w:sz w:val="24"/>
        </w:rPr>
        <w:tab/>
      </w:r>
      <w:r>
        <w:rPr>
          <w:rFonts w:ascii="Arial" w:hAnsi="Arial" w:cs="Arial"/>
          <w:b/>
          <w:sz w:val="24"/>
        </w:rPr>
        <w:t>Correction to the name of a UE PC5 unicast signalling security policy</w:t>
      </w:r>
    </w:p>
    <w:p w14:paraId="023BD6E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CR-0199  rev 1 Cat: D (Rel-17)</w:t>
      </w:r>
      <w:r>
        <w:rPr>
          <w:i/>
        </w:rPr>
        <w:br/>
      </w:r>
      <w:r>
        <w:rPr>
          <w:i/>
        </w:rPr>
        <w:br/>
      </w:r>
      <w:r>
        <w:rPr>
          <w:i/>
        </w:rPr>
        <w:tab/>
      </w:r>
      <w:r>
        <w:rPr>
          <w:i/>
        </w:rPr>
        <w:tab/>
      </w:r>
      <w:r>
        <w:rPr>
          <w:i/>
        </w:rPr>
        <w:tab/>
      </w:r>
      <w:r>
        <w:rPr>
          <w:i/>
        </w:rPr>
        <w:tab/>
      </w:r>
      <w:r>
        <w:rPr>
          <w:i/>
        </w:rPr>
        <w:tab/>
        <w:t>Source: Nokia, Nokia Shanghai Bell</w:t>
      </w:r>
    </w:p>
    <w:p w14:paraId="3A400BCB" w14:textId="77777777" w:rsidR="00031805" w:rsidRDefault="00031805" w:rsidP="00031805">
      <w:pPr>
        <w:rPr>
          <w:color w:val="808080"/>
        </w:rPr>
      </w:pPr>
      <w:r>
        <w:rPr>
          <w:color w:val="808080"/>
        </w:rPr>
        <w:t>(Replaces C1-213187)</w:t>
      </w:r>
    </w:p>
    <w:p w14:paraId="3EC8E4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2365E" w14:textId="7C1277B6" w:rsidR="00031805" w:rsidRDefault="00031805" w:rsidP="00031805">
      <w:pPr>
        <w:rPr>
          <w:rFonts w:ascii="Arial" w:hAnsi="Arial" w:cs="Arial"/>
          <w:b/>
          <w:sz w:val="24"/>
        </w:rPr>
      </w:pPr>
      <w:r>
        <w:rPr>
          <w:rFonts w:ascii="Arial" w:hAnsi="Arial" w:cs="Arial"/>
          <w:b/>
          <w:color w:val="0000FF"/>
          <w:sz w:val="24"/>
        </w:rPr>
        <w:t>C1-213711</w:t>
      </w:r>
      <w:r>
        <w:rPr>
          <w:rFonts w:ascii="Arial" w:hAnsi="Arial" w:cs="Arial"/>
          <w:b/>
          <w:color w:val="0000FF"/>
          <w:sz w:val="24"/>
        </w:rPr>
        <w:tab/>
      </w:r>
      <w:r>
        <w:rPr>
          <w:rFonts w:ascii="Arial" w:hAnsi="Arial" w:cs="Arial"/>
          <w:b/>
          <w:sz w:val="24"/>
        </w:rPr>
        <w:t>Correcting the protocol cause name</w:t>
      </w:r>
    </w:p>
    <w:p w14:paraId="704321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CR-0200  rev 1 Cat: D (Rel-17)</w:t>
      </w:r>
      <w:r>
        <w:rPr>
          <w:i/>
        </w:rPr>
        <w:br/>
      </w:r>
      <w:r>
        <w:rPr>
          <w:i/>
        </w:rPr>
        <w:br/>
      </w:r>
      <w:r>
        <w:rPr>
          <w:i/>
        </w:rPr>
        <w:tab/>
      </w:r>
      <w:r>
        <w:rPr>
          <w:i/>
        </w:rPr>
        <w:tab/>
      </w:r>
      <w:r>
        <w:rPr>
          <w:i/>
        </w:rPr>
        <w:tab/>
      </w:r>
      <w:r>
        <w:rPr>
          <w:i/>
        </w:rPr>
        <w:tab/>
      </w:r>
      <w:r>
        <w:rPr>
          <w:i/>
        </w:rPr>
        <w:tab/>
        <w:t>Source: Nokia, Nokia Shanghai Bell</w:t>
      </w:r>
    </w:p>
    <w:p w14:paraId="71EA1F83" w14:textId="77777777" w:rsidR="00031805" w:rsidRDefault="00031805" w:rsidP="00031805">
      <w:pPr>
        <w:rPr>
          <w:color w:val="808080"/>
        </w:rPr>
      </w:pPr>
      <w:r>
        <w:rPr>
          <w:color w:val="808080"/>
        </w:rPr>
        <w:t>(Replaces C1-213188)</w:t>
      </w:r>
    </w:p>
    <w:p w14:paraId="313239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77F38" w14:textId="4FAF2822" w:rsidR="00031805" w:rsidRDefault="00031805" w:rsidP="00031805">
      <w:pPr>
        <w:rPr>
          <w:rFonts w:ascii="Arial" w:hAnsi="Arial" w:cs="Arial"/>
          <w:b/>
          <w:sz w:val="24"/>
        </w:rPr>
      </w:pPr>
      <w:r>
        <w:rPr>
          <w:rFonts w:ascii="Arial" w:hAnsi="Arial" w:cs="Arial"/>
          <w:b/>
          <w:color w:val="0000FF"/>
          <w:sz w:val="24"/>
        </w:rPr>
        <w:lastRenderedPageBreak/>
        <w:t>C1-213803</w:t>
      </w:r>
      <w:r>
        <w:rPr>
          <w:rFonts w:ascii="Arial" w:hAnsi="Arial" w:cs="Arial"/>
          <w:b/>
          <w:color w:val="0000FF"/>
          <w:sz w:val="24"/>
        </w:rPr>
        <w:tab/>
      </w:r>
      <w:r>
        <w:rPr>
          <w:rFonts w:ascii="Arial" w:hAnsi="Arial" w:cs="Arial"/>
          <w:b/>
          <w:sz w:val="24"/>
        </w:rPr>
        <w:t>Clarification to few scenarios related to manual CAG selection</w:t>
      </w:r>
    </w:p>
    <w:p w14:paraId="584C00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2 Cat: F (Rel-17)</w:t>
      </w:r>
      <w:r>
        <w:rPr>
          <w:i/>
        </w:rPr>
        <w:br/>
      </w:r>
      <w:r>
        <w:rPr>
          <w:i/>
        </w:rPr>
        <w:br/>
      </w:r>
      <w:r>
        <w:rPr>
          <w:i/>
        </w:rPr>
        <w:tab/>
      </w:r>
      <w:r>
        <w:rPr>
          <w:i/>
        </w:rPr>
        <w:tab/>
      </w:r>
      <w:r>
        <w:rPr>
          <w:i/>
        </w:rPr>
        <w:tab/>
      </w:r>
      <w:r>
        <w:rPr>
          <w:i/>
        </w:rPr>
        <w:tab/>
      </w:r>
      <w:r>
        <w:rPr>
          <w:i/>
        </w:rPr>
        <w:tab/>
        <w:t>Source: Qualcomm Incorporated</w:t>
      </w:r>
    </w:p>
    <w:p w14:paraId="22CFAA5D" w14:textId="77777777" w:rsidR="00031805" w:rsidRDefault="00031805" w:rsidP="00031805">
      <w:pPr>
        <w:rPr>
          <w:color w:val="808080"/>
        </w:rPr>
      </w:pPr>
      <w:r>
        <w:rPr>
          <w:color w:val="808080"/>
        </w:rPr>
        <w:t>(Replaces C1-213698)</w:t>
      </w:r>
    </w:p>
    <w:p w14:paraId="1ADD962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8AE7" w14:textId="187E2DD4" w:rsidR="00031805" w:rsidRDefault="00031805" w:rsidP="00031805">
      <w:pPr>
        <w:rPr>
          <w:rFonts w:ascii="Arial" w:hAnsi="Arial" w:cs="Arial"/>
          <w:b/>
          <w:sz w:val="24"/>
        </w:rPr>
      </w:pPr>
      <w:r>
        <w:rPr>
          <w:rFonts w:ascii="Arial" w:hAnsi="Arial" w:cs="Arial"/>
          <w:b/>
          <w:color w:val="0000FF"/>
          <w:sz w:val="24"/>
        </w:rPr>
        <w:t>C1-213825</w:t>
      </w:r>
      <w:r>
        <w:rPr>
          <w:rFonts w:ascii="Arial" w:hAnsi="Arial" w:cs="Arial"/>
          <w:b/>
          <w:color w:val="0000FF"/>
          <w:sz w:val="24"/>
        </w:rPr>
        <w:tab/>
      </w:r>
      <w:r>
        <w:rPr>
          <w:rFonts w:ascii="Arial" w:hAnsi="Arial" w:cs="Arial"/>
          <w:b/>
          <w:sz w:val="24"/>
        </w:rPr>
        <w:t>Broadcast Empty Area List for Write-Replace-Warning Request</w:t>
      </w:r>
    </w:p>
    <w:p w14:paraId="7138F1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CR-0221  rev 1 Cat: C (Rel-17)</w:t>
      </w:r>
      <w:r>
        <w:rPr>
          <w:i/>
        </w:rPr>
        <w:br/>
      </w:r>
      <w:r>
        <w:rPr>
          <w:i/>
        </w:rPr>
        <w:br/>
      </w:r>
      <w:r>
        <w:rPr>
          <w:i/>
        </w:rPr>
        <w:tab/>
      </w:r>
      <w:r>
        <w:rPr>
          <w:i/>
        </w:rPr>
        <w:tab/>
      </w:r>
      <w:r>
        <w:rPr>
          <w:i/>
        </w:rPr>
        <w:tab/>
      </w:r>
      <w:r>
        <w:rPr>
          <w:i/>
        </w:rPr>
        <w:tab/>
      </w:r>
      <w:r>
        <w:rPr>
          <w:i/>
        </w:rPr>
        <w:tab/>
        <w:t>Source: one2many B.V.</w:t>
      </w:r>
    </w:p>
    <w:p w14:paraId="456A0029" w14:textId="77777777" w:rsidR="00031805" w:rsidRDefault="00031805" w:rsidP="00031805">
      <w:pPr>
        <w:rPr>
          <w:color w:val="808080"/>
        </w:rPr>
      </w:pPr>
      <w:r>
        <w:rPr>
          <w:color w:val="808080"/>
        </w:rPr>
        <w:t>(Replaces C1-212831)</w:t>
      </w:r>
    </w:p>
    <w:p w14:paraId="34441F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0E37A" w14:textId="5B5D4DD9" w:rsidR="00031805" w:rsidRDefault="00031805" w:rsidP="00031805">
      <w:pPr>
        <w:rPr>
          <w:rFonts w:ascii="Arial" w:hAnsi="Arial" w:cs="Arial"/>
          <w:b/>
          <w:sz w:val="24"/>
        </w:rPr>
      </w:pPr>
      <w:r>
        <w:rPr>
          <w:rFonts w:ascii="Arial" w:hAnsi="Arial" w:cs="Arial"/>
          <w:b/>
          <w:color w:val="0000FF"/>
          <w:sz w:val="24"/>
        </w:rPr>
        <w:t>C1-213860</w:t>
      </w:r>
      <w:r>
        <w:rPr>
          <w:rFonts w:ascii="Arial" w:hAnsi="Arial" w:cs="Arial"/>
          <w:b/>
          <w:color w:val="0000FF"/>
          <w:sz w:val="24"/>
        </w:rPr>
        <w:tab/>
      </w:r>
      <w:r>
        <w:rPr>
          <w:rFonts w:ascii="Arial" w:hAnsi="Arial" w:cs="Arial"/>
          <w:b/>
          <w:sz w:val="24"/>
        </w:rPr>
        <w:t>Incorrect reference in subclause 4.5.4.2</w:t>
      </w:r>
    </w:p>
    <w:p w14:paraId="3AD2DD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CR-3243  rev 1 Cat: F (Rel-17)</w:t>
      </w:r>
      <w:r>
        <w:rPr>
          <w:i/>
        </w:rPr>
        <w:br/>
      </w:r>
      <w:r>
        <w:rPr>
          <w:i/>
        </w:rPr>
        <w:br/>
      </w:r>
      <w:r>
        <w:rPr>
          <w:i/>
        </w:rPr>
        <w:tab/>
      </w:r>
      <w:r>
        <w:rPr>
          <w:i/>
        </w:rPr>
        <w:tab/>
      </w:r>
      <w:r>
        <w:rPr>
          <w:i/>
        </w:rPr>
        <w:tab/>
      </w:r>
      <w:r>
        <w:rPr>
          <w:i/>
        </w:rPr>
        <w:tab/>
      </w:r>
      <w:r>
        <w:rPr>
          <w:i/>
        </w:rPr>
        <w:tab/>
        <w:t>Source: Orange, OPPO / Mariusz</w:t>
      </w:r>
    </w:p>
    <w:p w14:paraId="541458A8" w14:textId="77777777" w:rsidR="00031805" w:rsidRDefault="00031805" w:rsidP="00031805">
      <w:pPr>
        <w:rPr>
          <w:color w:val="808080"/>
        </w:rPr>
      </w:pPr>
      <w:r>
        <w:rPr>
          <w:color w:val="808080"/>
        </w:rPr>
        <w:t>(Replaces C1-213189)</w:t>
      </w:r>
    </w:p>
    <w:p w14:paraId="17E16D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057BF" w14:textId="7550A929" w:rsidR="00031805" w:rsidRDefault="00031805" w:rsidP="00031805">
      <w:pPr>
        <w:rPr>
          <w:rFonts w:ascii="Arial" w:hAnsi="Arial" w:cs="Arial"/>
          <w:b/>
          <w:sz w:val="24"/>
        </w:rPr>
      </w:pPr>
      <w:r>
        <w:rPr>
          <w:rFonts w:ascii="Arial" w:hAnsi="Arial" w:cs="Arial"/>
          <w:b/>
          <w:color w:val="0000FF"/>
          <w:sz w:val="24"/>
        </w:rPr>
        <w:t>C1-213868</w:t>
      </w:r>
      <w:r>
        <w:rPr>
          <w:rFonts w:ascii="Arial" w:hAnsi="Arial" w:cs="Arial"/>
          <w:b/>
          <w:color w:val="0000FF"/>
          <w:sz w:val="24"/>
        </w:rPr>
        <w:tab/>
      </w:r>
      <w:r>
        <w:rPr>
          <w:rFonts w:ascii="Arial" w:hAnsi="Arial" w:cs="Arial"/>
          <w:b/>
          <w:sz w:val="24"/>
        </w:rPr>
        <w:t>Corrections to L3 Messages description</w:t>
      </w:r>
    </w:p>
    <w:p w14:paraId="6602B1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v17.1.0</w:t>
      </w:r>
      <w:r>
        <w:rPr>
          <w:i/>
        </w:rPr>
        <w:tab/>
        <w:t xml:space="preserve">  CR-0141  rev 1 Cat: F (Rel-17)</w:t>
      </w:r>
      <w:r>
        <w:rPr>
          <w:i/>
        </w:rPr>
        <w:br/>
      </w:r>
      <w:r>
        <w:rPr>
          <w:i/>
        </w:rPr>
        <w:br/>
      </w:r>
      <w:r>
        <w:rPr>
          <w:i/>
        </w:rPr>
        <w:tab/>
      </w:r>
      <w:r>
        <w:rPr>
          <w:i/>
        </w:rPr>
        <w:tab/>
      </w:r>
      <w:r>
        <w:rPr>
          <w:i/>
        </w:rPr>
        <w:tab/>
      </w:r>
      <w:r>
        <w:rPr>
          <w:i/>
        </w:rPr>
        <w:tab/>
      </w:r>
      <w:r>
        <w:rPr>
          <w:i/>
        </w:rPr>
        <w:tab/>
        <w:t>Source: Orange / Mariusz</w:t>
      </w:r>
    </w:p>
    <w:p w14:paraId="21AE53F1" w14:textId="77777777" w:rsidR="00031805" w:rsidRDefault="00031805" w:rsidP="00031805">
      <w:pPr>
        <w:rPr>
          <w:color w:val="808080"/>
        </w:rPr>
      </w:pPr>
      <w:r>
        <w:rPr>
          <w:color w:val="808080"/>
        </w:rPr>
        <w:t>(Replaces C1-213179)</w:t>
      </w:r>
    </w:p>
    <w:p w14:paraId="6B02DA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859A" w14:textId="252FCEBA" w:rsidR="00031805" w:rsidRDefault="00031805" w:rsidP="00031805">
      <w:pPr>
        <w:rPr>
          <w:rFonts w:ascii="Arial" w:hAnsi="Arial" w:cs="Arial"/>
          <w:b/>
          <w:sz w:val="24"/>
        </w:rPr>
      </w:pPr>
      <w:r>
        <w:rPr>
          <w:rFonts w:ascii="Arial" w:hAnsi="Arial" w:cs="Arial"/>
          <w:b/>
          <w:color w:val="0000FF"/>
          <w:sz w:val="24"/>
        </w:rPr>
        <w:t>C1-213915</w:t>
      </w:r>
      <w:r>
        <w:rPr>
          <w:rFonts w:ascii="Arial" w:hAnsi="Arial" w:cs="Arial"/>
          <w:b/>
          <w:color w:val="0000FF"/>
          <w:sz w:val="24"/>
        </w:rPr>
        <w:tab/>
      </w:r>
      <w:r>
        <w:rPr>
          <w:rFonts w:ascii="Arial" w:hAnsi="Arial" w:cs="Arial"/>
          <w:b/>
          <w:sz w:val="24"/>
        </w:rPr>
        <w:t>Collision of TAU procedure for RACS and ESR procedure for CSFB</w:t>
      </w:r>
    </w:p>
    <w:p w14:paraId="1FBECFB5"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CR-3530  rev 1 Cat: F (Rel-17)</w:t>
      </w:r>
      <w:r>
        <w:rPr>
          <w:i/>
        </w:rPr>
        <w:br/>
      </w:r>
      <w:r>
        <w:rPr>
          <w:i/>
        </w:rPr>
        <w:br/>
      </w:r>
      <w:r>
        <w:rPr>
          <w:i/>
        </w:rPr>
        <w:tab/>
      </w:r>
      <w:r>
        <w:rPr>
          <w:i/>
        </w:rPr>
        <w:tab/>
      </w:r>
      <w:r>
        <w:rPr>
          <w:i/>
        </w:rPr>
        <w:tab/>
      </w:r>
      <w:r>
        <w:rPr>
          <w:i/>
        </w:rPr>
        <w:tab/>
      </w:r>
      <w:r>
        <w:rPr>
          <w:i/>
        </w:rPr>
        <w:tab/>
        <w:t>Source: Apple</w:t>
      </w:r>
    </w:p>
    <w:p w14:paraId="1E941655" w14:textId="77777777" w:rsidR="00031805" w:rsidRDefault="00031805" w:rsidP="00031805">
      <w:pPr>
        <w:rPr>
          <w:color w:val="808080"/>
        </w:rPr>
      </w:pPr>
      <w:r>
        <w:rPr>
          <w:color w:val="808080"/>
        </w:rPr>
        <w:t>(Replaces C1-213150)</w:t>
      </w:r>
    </w:p>
    <w:p w14:paraId="4F04F4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A8512" w14:textId="224C09B5" w:rsidR="00031805" w:rsidRDefault="00031805" w:rsidP="00031805">
      <w:pPr>
        <w:rPr>
          <w:rFonts w:ascii="Arial" w:hAnsi="Arial" w:cs="Arial"/>
          <w:b/>
          <w:sz w:val="24"/>
        </w:rPr>
      </w:pPr>
      <w:r>
        <w:rPr>
          <w:rFonts w:ascii="Arial" w:hAnsi="Arial" w:cs="Arial"/>
          <w:b/>
          <w:color w:val="0000FF"/>
          <w:sz w:val="24"/>
        </w:rPr>
        <w:t>C1-213921</w:t>
      </w:r>
      <w:r>
        <w:rPr>
          <w:rFonts w:ascii="Arial" w:hAnsi="Arial" w:cs="Arial"/>
          <w:b/>
          <w:color w:val="0000FF"/>
          <w:sz w:val="24"/>
        </w:rPr>
        <w:tab/>
      </w:r>
      <w:r>
        <w:rPr>
          <w:rFonts w:ascii="Arial" w:hAnsi="Arial" w:cs="Arial"/>
          <w:b/>
          <w:sz w:val="24"/>
        </w:rPr>
        <w:t>5G-RG and hybrid access</w:t>
      </w:r>
    </w:p>
    <w:p w14:paraId="2B355B3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CR-0041  rev 1 Cat: F (Rel-17)</w:t>
      </w:r>
      <w:r>
        <w:rPr>
          <w:i/>
        </w:rPr>
        <w:br/>
      </w:r>
      <w:r>
        <w:rPr>
          <w:i/>
        </w:rPr>
        <w:br/>
      </w:r>
      <w:r>
        <w:rPr>
          <w:i/>
        </w:rPr>
        <w:tab/>
      </w:r>
      <w:r>
        <w:rPr>
          <w:i/>
        </w:rPr>
        <w:tab/>
      </w:r>
      <w:r>
        <w:rPr>
          <w:i/>
        </w:rPr>
        <w:tab/>
      </w:r>
      <w:r>
        <w:rPr>
          <w:i/>
        </w:rPr>
        <w:tab/>
      </w:r>
      <w:r>
        <w:rPr>
          <w:i/>
        </w:rPr>
        <w:tab/>
        <w:t>Source: Ericsson / Ivo</w:t>
      </w:r>
    </w:p>
    <w:p w14:paraId="5D277392" w14:textId="77777777" w:rsidR="00031805" w:rsidRDefault="00031805" w:rsidP="00031805">
      <w:pPr>
        <w:rPr>
          <w:color w:val="808080"/>
        </w:rPr>
      </w:pPr>
      <w:r>
        <w:rPr>
          <w:color w:val="808080"/>
        </w:rPr>
        <w:t>(Replaces C1-213055)</w:t>
      </w:r>
    </w:p>
    <w:p w14:paraId="3FF203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D32FA" w14:textId="579D88CA" w:rsidR="00031805" w:rsidRDefault="00031805" w:rsidP="00031805">
      <w:pPr>
        <w:rPr>
          <w:rFonts w:ascii="Arial" w:hAnsi="Arial" w:cs="Arial"/>
          <w:b/>
          <w:sz w:val="24"/>
        </w:rPr>
      </w:pPr>
      <w:r>
        <w:rPr>
          <w:rFonts w:ascii="Arial" w:hAnsi="Arial" w:cs="Arial"/>
          <w:b/>
          <w:color w:val="0000FF"/>
          <w:sz w:val="24"/>
        </w:rPr>
        <w:lastRenderedPageBreak/>
        <w:t>C1-213949</w:t>
      </w:r>
      <w:r>
        <w:rPr>
          <w:rFonts w:ascii="Arial" w:hAnsi="Arial" w:cs="Arial"/>
          <w:b/>
          <w:color w:val="0000FF"/>
          <w:sz w:val="24"/>
        </w:rPr>
        <w:tab/>
      </w:r>
      <w:r>
        <w:rPr>
          <w:rFonts w:ascii="Arial" w:hAnsi="Arial" w:cs="Arial"/>
          <w:b/>
          <w:sz w:val="24"/>
        </w:rPr>
        <w:t>Update Non-3GPP TAI to support of different slices over different Non 3GPP access</w:t>
      </w:r>
    </w:p>
    <w:p w14:paraId="30B2AEF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CR-3336  rev 1 Cat: B (Rel-17)</w:t>
      </w:r>
      <w:r>
        <w:rPr>
          <w:i/>
        </w:rPr>
        <w:br/>
      </w:r>
      <w:r>
        <w:rPr>
          <w:i/>
        </w:rPr>
        <w:br/>
      </w:r>
      <w:r>
        <w:rPr>
          <w:i/>
        </w:rPr>
        <w:tab/>
      </w:r>
      <w:r>
        <w:rPr>
          <w:i/>
        </w:rPr>
        <w:tab/>
      </w:r>
      <w:r>
        <w:rPr>
          <w:i/>
        </w:rPr>
        <w:tab/>
      </w:r>
      <w:r>
        <w:rPr>
          <w:i/>
        </w:rPr>
        <w:tab/>
      </w:r>
      <w:r>
        <w:rPr>
          <w:i/>
        </w:rPr>
        <w:tab/>
        <w:t>Source: Nokia, Nokia Shanghai Bell</w:t>
      </w:r>
    </w:p>
    <w:p w14:paraId="59D79BD8" w14:textId="77777777" w:rsidR="00031805" w:rsidRDefault="00031805" w:rsidP="00031805">
      <w:pPr>
        <w:rPr>
          <w:color w:val="808080"/>
        </w:rPr>
      </w:pPr>
      <w:r>
        <w:rPr>
          <w:color w:val="808080"/>
        </w:rPr>
        <w:t>(Replaces C1-213473)</w:t>
      </w:r>
    </w:p>
    <w:p w14:paraId="385EC0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ABC67" w14:textId="77777777" w:rsidR="00031805" w:rsidRDefault="00031805" w:rsidP="00031805">
      <w:pPr>
        <w:pStyle w:val="Heading3"/>
      </w:pPr>
      <w:bookmarkStart w:id="127" w:name="_Toc73893538"/>
      <w:r>
        <w:t>17.3</w:t>
      </w:r>
      <w:r>
        <w:tab/>
        <w:t>WIs for IMS and MC</w:t>
      </w:r>
      <w:bookmarkEnd w:id="127"/>
    </w:p>
    <w:p w14:paraId="64559D85" w14:textId="77777777" w:rsidR="00031805" w:rsidRDefault="00031805" w:rsidP="00031805">
      <w:pPr>
        <w:pStyle w:val="Heading4"/>
      </w:pPr>
      <w:bookmarkStart w:id="128" w:name="_Toc73893539"/>
      <w:r>
        <w:t>17.3.1</w:t>
      </w:r>
      <w:r>
        <w:tab/>
        <w:t>IMSProtoc17</w:t>
      </w:r>
      <w:bookmarkEnd w:id="128"/>
    </w:p>
    <w:p w14:paraId="51958DD1" w14:textId="72629F85" w:rsidR="00031805" w:rsidRDefault="00031805" w:rsidP="00031805">
      <w:pPr>
        <w:rPr>
          <w:rFonts w:ascii="Arial" w:hAnsi="Arial" w:cs="Arial"/>
          <w:b/>
          <w:sz w:val="24"/>
        </w:rPr>
      </w:pPr>
      <w:r>
        <w:rPr>
          <w:rFonts w:ascii="Arial" w:hAnsi="Arial" w:cs="Arial"/>
          <w:b/>
          <w:color w:val="0000FF"/>
          <w:sz w:val="24"/>
        </w:rPr>
        <w:t>C1-213086</w:t>
      </w:r>
      <w:r>
        <w:rPr>
          <w:rFonts w:ascii="Arial" w:hAnsi="Arial" w:cs="Arial"/>
          <w:b/>
          <w:color w:val="0000FF"/>
          <w:sz w:val="24"/>
        </w:rPr>
        <w:tab/>
      </w:r>
      <w:r>
        <w:rPr>
          <w:rFonts w:ascii="Arial" w:hAnsi="Arial" w:cs="Arial"/>
          <w:b/>
          <w:sz w:val="24"/>
        </w:rPr>
        <w:t>Correction on UE SDP handling for EPS Fallback</w:t>
      </w:r>
    </w:p>
    <w:p w14:paraId="3A1CF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CR-6523  rev  Cat: F (Rel-17)</w:t>
      </w:r>
      <w:r>
        <w:rPr>
          <w:i/>
        </w:rPr>
        <w:br/>
      </w:r>
      <w:r>
        <w:rPr>
          <w:i/>
        </w:rPr>
        <w:br/>
      </w:r>
      <w:r>
        <w:rPr>
          <w:i/>
        </w:rPr>
        <w:tab/>
      </w:r>
      <w:r>
        <w:rPr>
          <w:i/>
        </w:rPr>
        <w:tab/>
      </w:r>
      <w:r>
        <w:rPr>
          <w:i/>
        </w:rPr>
        <w:tab/>
      </w:r>
      <w:r>
        <w:rPr>
          <w:i/>
        </w:rPr>
        <w:tab/>
      </w:r>
      <w:r>
        <w:rPr>
          <w:i/>
        </w:rPr>
        <w:tab/>
        <w:t>Source: China Mobile</w:t>
      </w:r>
    </w:p>
    <w:p w14:paraId="4E6D3B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C1-213893</w:t>
      </w:r>
      <w:r>
        <w:rPr>
          <w:color w:val="993300"/>
          <w:u w:val="single"/>
        </w:rPr>
        <w:t>.</w:t>
      </w:r>
    </w:p>
    <w:p w14:paraId="4C8EAE85" w14:textId="275DFA6B" w:rsidR="00031805" w:rsidRDefault="00031805" w:rsidP="00031805">
      <w:pPr>
        <w:rPr>
          <w:rFonts w:ascii="Arial" w:hAnsi="Arial" w:cs="Arial"/>
          <w:b/>
          <w:sz w:val="24"/>
        </w:rPr>
      </w:pPr>
      <w:r>
        <w:rPr>
          <w:rFonts w:ascii="Arial" w:hAnsi="Arial" w:cs="Arial"/>
          <w:b/>
          <w:color w:val="0000FF"/>
          <w:sz w:val="24"/>
        </w:rPr>
        <w:t>C1-213252</w:t>
      </w:r>
      <w:r>
        <w:rPr>
          <w:rFonts w:ascii="Arial" w:hAnsi="Arial" w:cs="Arial"/>
          <w:b/>
          <w:color w:val="0000FF"/>
          <w:sz w:val="24"/>
        </w:rPr>
        <w:tab/>
      </w:r>
      <w:r>
        <w:rPr>
          <w:rFonts w:ascii="Arial" w:hAnsi="Arial" w:cs="Arial"/>
          <w:b/>
          <w:sz w:val="24"/>
        </w:rPr>
        <w:t>Discussion paper on what UE should do if the EPS-FB or RAT fallback indication is delayed or not received from network when the call is initiated on NR</w:t>
      </w:r>
    </w:p>
    <w:p w14:paraId="65D37533"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MediaTek Beijing Inc./Rohit Naik</w:t>
      </w:r>
    </w:p>
    <w:p w14:paraId="597FF59C" w14:textId="77777777" w:rsidR="00031805" w:rsidRDefault="00031805" w:rsidP="00031805">
      <w:pPr>
        <w:rPr>
          <w:rFonts w:ascii="Arial" w:hAnsi="Arial" w:cs="Arial"/>
          <w:b/>
        </w:rPr>
      </w:pPr>
      <w:r>
        <w:rPr>
          <w:rFonts w:ascii="Arial" w:hAnsi="Arial" w:cs="Arial"/>
          <w:b/>
        </w:rPr>
        <w:t xml:space="preserve">Abstract: </w:t>
      </w:r>
    </w:p>
    <w:p w14:paraId="6265C96E" w14:textId="77777777" w:rsidR="00031805" w:rsidRDefault="00031805" w:rsidP="00031805">
      <w:r>
        <w:t>Discussion paper on what UE should do if the EPS-FB or RAT fallback indication is delayed or not received from network when the call is initiated on NR</w:t>
      </w:r>
    </w:p>
    <w:p w14:paraId="2FA065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CA772" w14:textId="7897F0CF" w:rsidR="00031805" w:rsidRDefault="00031805" w:rsidP="00031805">
      <w:pPr>
        <w:rPr>
          <w:rFonts w:ascii="Arial" w:hAnsi="Arial" w:cs="Arial"/>
          <w:b/>
          <w:sz w:val="24"/>
        </w:rPr>
      </w:pPr>
      <w:r>
        <w:rPr>
          <w:rFonts w:ascii="Arial" w:hAnsi="Arial" w:cs="Arial"/>
          <w:b/>
          <w:color w:val="0000FF"/>
          <w:sz w:val="24"/>
        </w:rPr>
        <w:t>C1-213253</w:t>
      </w:r>
      <w:r>
        <w:rPr>
          <w:rFonts w:ascii="Arial" w:hAnsi="Arial" w:cs="Arial"/>
          <w:b/>
          <w:color w:val="0000FF"/>
          <w:sz w:val="24"/>
        </w:rPr>
        <w:tab/>
      </w:r>
      <w:r>
        <w:rPr>
          <w:rFonts w:ascii="Arial" w:hAnsi="Arial" w:cs="Arial"/>
          <w:b/>
          <w:sz w:val="24"/>
        </w:rPr>
        <w:t>Discussion paper on what UE should do if the EPS-FB or RAT fallback indication is delayed or not received from network when the call is initiated on NR</w:t>
      </w:r>
    </w:p>
    <w:p w14:paraId="7773DC5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MediaTek Beijing Inc./Rohit Naik</w:t>
      </w:r>
    </w:p>
    <w:p w14:paraId="645615AA" w14:textId="77777777" w:rsidR="00031805" w:rsidRDefault="00031805" w:rsidP="00031805">
      <w:pPr>
        <w:rPr>
          <w:rFonts w:ascii="Arial" w:hAnsi="Arial" w:cs="Arial"/>
          <w:b/>
        </w:rPr>
      </w:pPr>
      <w:r>
        <w:rPr>
          <w:rFonts w:ascii="Arial" w:hAnsi="Arial" w:cs="Arial"/>
          <w:b/>
        </w:rPr>
        <w:t xml:space="preserve">Abstract: </w:t>
      </w:r>
    </w:p>
    <w:p w14:paraId="2B33E3D4" w14:textId="77777777" w:rsidR="00031805" w:rsidRDefault="00031805" w:rsidP="00031805">
      <w:r>
        <w:t>Discussion paper on what UE should do if the EPS-FB or RAT fallback indication is delayed or not received from network when the call is initiated on NR</w:t>
      </w:r>
    </w:p>
    <w:p w14:paraId="72F0DC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E1E05" w14:textId="2A0F4E5B" w:rsidR="00031805" w:rsidRDefault="00031805" w:rsidP="00031805">
      <w:pPr>
        <w:rPr>
          <w:rFonts w:ascii="Arial" w:hAnsi="Arial" w:cs="Arial"/>
          <w:b/>
          <w:sz w:val="24"/>
        </w:rPr>
      </w:pPr>
      <w:r>
        <w:rPr>
          <w:rFonts w:ascii="Arial" w:hAnsi="Arial" w:cs="Arial"/>
          <w:b/>
          <w:color w:val="0000FF"/>
          <w:sz w:val="24"/>
        </w:rPr>
        <w:t>C1-213893</w:t>
      </w:r>
      <w:r>
        <w:rPr>
          <w:rFonts w:ascii="Arial" w:hAnsi="Arial" w:cs="Arial"/>
          <w:b/>
          <w:color w:val="0000FF"/>
          <w:sz w:val="24"/>
        </w:rPr>
        <w:tab/>
      </w:r>
      <w:r>
        <w:rPr>
          <w:rFonts w:ascii="Arial" w:hAnsi="Arial" w:cs="Arial"/>
          <w:b/>
          <w:sz w:val="24"/>
        </w:rPr>
        <w:t>Correction on UE SDP handling for EPS Fallback</w:t>
      </w:r>
    </w:p>
    <w:p w14:paraId="312063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CR-6523  rev 1 Cat: F (Rel-17)</w:t>
      </w:r>
      <w:r>
        <w:rPr>
          <w:i/>
        </w:rPr>
        <w:br/>
      </w:r>
      <w:r>
        <w:rPr>
          <w:i/>
        </w:rPr>
        <w:br/>
      </w:r>
      <w:r>
        <w:rPr>
          <w:i/>
        </w:rPr>
        <w:tab/>
      </w:r>
      <w:r>
        <w:rPr>
          <w:i/>
        </w:rPr>
        <w:tab/>
      </w:r>
      <w:r>
        <w:rPr>
          <w:i/>
        </w:rPr>
        <w:tab/>
      </w:r>
      <w:r>
        <w:rPr>
          <w:i/>
        </w:rPr>
        <w:tab/>
      </w:r>
      <w:r>
        <w:rPr>
          <w:i/>
        </w:rPr>
        <w:tab/>
        <w:t>Source: China Mobile</w:t>
      </w:r>
    </w:p>
    <w:p w14:paraId="7427AF89" w14:textId="77777777" w:rsidR="00031805" w:rsidRDefault="00031805" w:rsidP="00031805">
      <w:pPr>
        <w:rPr>
          <w:color w:val="808080"/>
        </w:rPr>
      </w:pPr>
      <w:r>
        <w:rPr>
          <w:color w:val="808080"/>
        </w:rPr>
        <w:t>(Replaces C1-213086)</w:t>
      </w:r>
    </w:p>
    <w:p w14:paraId="1681038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54ADB7" w14:textId="77777777" w:rsidR="00031805" w:rsidRDefault="00031805" w:rsidP="00031805">
      <w:pPr>
        <w:pStyle w:val="Heading4"/>
      </w:pPr>
      <w:bookmarkStart w:id="129" w:name="_Toc73893540"/>
      <w:r>
        <w:t>17.3.2</w:t>
      </w:r>
      <w:r>
        <w:tab/>
        <w:t>MCProtoc17</w:t>
      </w:r>
      <w:bookmarkEnd w:id="129"/>
    </w:p>
    <w:p w14:paraId="283DB647" w14:textId="1FD9C591" w:rsidR="00031805" w:rsidRDefault="00031805" w:rsidP="00031805">
      <w:pPr>
        <w:rPr>
          <w:rFonts w:ascii="Arial" w:hAnsi="Arial" w:cs="Arial"/>
          <w:b/>
          <w:sz w:val="24"/>
        </w:rPr>
      </w:pPr>
      <w:r>
        <w:rPr>
          <w:rFonts w:ascii="Arial" w:hAnsi="Arial" w:cs="Arial"/>
          <w:b/>
          <w:color w:val="0000FF"/>
          <w:sz w:val="24"/>
        </w:rPr>
        <w:t>C1-212868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Plugtest</w:t>
      </w:r>
      <w:proofErr w:type="spellEnd"/>
      <w:r>
        <w:rPr>
          <w:rFonts w:ascii="Arial" w:hAnsi="Arial" w:cs="Arial"/>
          <w:b/>
          <w:sz w:val="24"/>
        </w:rPr>
        <w:t xml:space="preserve"> Reported Issues - rev 5</w:t>
      </w:r>
    </w:p>
    <w:p w14:paraId="4E7AAD1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71E077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C1-213056</w:t>
      </w:r>
      <w:r>
        <w:rPr>
          <w:color w:val="993300"/>
          <w:u w:val="single"/>
        </w:rPr>
        <w:t>.</w:t>
      </w:r>
    </w:p>
    <w:p w14:paraId="007D0BD2" w14:textId="190B2105" w:rsidR="00031805" w:rsidRDefault="00031805" w:rsidP="00031805">
      <w:pPr>
        <w:rPr>
          <w:rFonts w:ascii="Arial" w:hAnsi="Arial" w:cs="Arial"/>
          <w:b/>
          <w:sz w:val="24"/>
        </w:rPr>
      </w:pPr>
      <w:r>
        <w:rPr>
          <w:rFonts w:ascii="Arial" w:hAnsi="Arial" w:cs="Arial"/>
          <w:b/>
          <w:color w:val="0000FF"/>
          <w:sz w:val="24"/>
        </w:rPr>
        <w:t>C1-212871</w:t>
      </w:r>
      <w:r>
        <w:rPr>
          <w:rFonts w:ascii="Arial" w:hAnsi="Arial" w:cs="Arial"/>
          <w:b/>
          <w:color w:val="0000FF"/>
          <w:sz w:val="24"/>
        </w:rPr>
        <w:tab/>
      </w:r>
      <w:r>
        <w:rPr>
          <w:rFonts w:ascii="Arial" w:hAnsi="Arial" w:cs="Arial"/>
          <w:b/>
          <w:sz w:val="24"/>
        </w:rPr>
        <w:t>Clarify "refresh" in 9.2.1.2 and 9A.2.1.2</w:t>
      </w:r>
    </w:p>
    <w:p w14:paraId="500BA9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Cat: F (Rel-17)</w:t>
      </w:r>
      <w:r>
        <w:rPr>
          <w:i/>
        </w:rPr>
        <w:br/>
      </w:r>
      <w:r>
        <w:rPr>
          <w:i/>
        </w:rPr>
        <w:br/>
      </w:r>
      <w:r>
        <w:rPr>
          <w:i/>
        </w:rPr>
        <w:tab/>
      </w:r>
      <w:r>
        <w:rPr>
          <w:i/>
        </w:rPr>
        <w:tab/>
      </w:r>
      <w:r>
        <w:rPr>
          <w:i/>
        </w:rPr>
        <w:tab/>
      </w:r>
      <w:r>
        <w:rPr>
          <w:i/>
        </w:rPr>
        <w:tab/>
      </w:r>
      <w:r>
        <w:rPr>
          <w:i/>
        </w:rPr>
        <w:tab/>
        <w:t>Source: FirstNet / Mike</w:t>
      </w:r>
    </w:p>
    <w:p w14:paraId="2A7D50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C1-213059</w:t>
      </w:r>
      <w:r>
        <w:rPr>
          <w:color w:val="993300"/>
          <w:u w:val="single"/>
        </w:rPr>
        <w:t>.</w:t>
      </w:r>
    </w:p>
    <w:p w14:paraId="5AFE87D1" w14:textId="2A03E410" w:rsidR="00031805" w:rsidRDefault="00031805" w:rsidP="00031805">
      <w:pPr>
        <w:rPr>
          <w:rFonts w:ascii="Arial" w:hAnsi="Arial" w:cs="Arial"/>
          <w:b/>
          <w:sz w:val="24"/>
        </w:rPr>
      </w:pPr>
      <w:r>
        <w:rPr>
          <w:rFonts w:ascii="Arial" w:hAnsi="Arial" w:cs="Arial"/>
          <w:b/>
          <w:color w:val="0000FF"/>
          <w:sz w:val="24"/>
        </w:rPr>
        <w:t>C1-212872</w:t>
      </w:r>
      <w:r>
        <w:rPr>
          <w:rFonts w:ascii="Arial" w:hAnsi="Arial" w:cs="Arial"/>
          <w:b/>
          <w:color w:val="0000FF"/>
          <w:sz w:val="24"/>
        </w:rPr>
        <w:tab/>
      </w:r>
      <w:r>
        <w:rPr>
          <w:rFonts w:ascii="Arial" w:hAnsi="Arial" w:cs="Arial"/>
          <w:b/>
          <w:sz w:val="24"/>
        </w:rPr>
        <w:t>Correct affiliation based on geo location - MCPTT</w:t>
      </w:r>
    </w:p>
    <w:p w14:paraId="6A68F4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Cat: F (Rel-17)</w:t>
      </w:r>
      <w:r>
        <w:rPr>
          <w:i/>
        </w:rPr>
        <w:br/>
      </w:r>
      <w:r>
        <w:rPr>
          <w:i/>
        </w:rPr>
        <w:br/>
      </w:r>
      <w:r>
        <w:rPr>
          <w:i/>
        </w:rPr>
        <w:tab/>
      </w:r>
      <w:r>
        <w:rPr>
          <w:i/>
        </w:rPr>
        <w:tab/>
      </w:r>
      <w:r>
        <w:rPr>
          <w:i/>
        </w:rPr>
        <w:tab/>
      </w:r>
      <w:r>
        <w:rPr>
          <w:i/>
        </w:rPr>
        <w:tab/>
      </w:r>
      <w:r>
        <w:rPr>
          <w:i/>
        </w:rPr>
        <w:tab/>
        <w:t>Source: FirstNet / Mike</w:t>
      </w:r>
    </w:p>
    <w:p w14:paraId="01BE09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C1-213060</w:t>
      </w:r>
      <w:r>
        <w:rPr>
          <w:color w:val="993300"/>
          <w:u w:val="single"/>
        </w:rPr>
        <w:t>.</w:t>
      </w:r>
    </w:p>
    <w:p w14:paraId="7250FC45" w14:textId="2B18CB83" w:rsidR="00031805" w:rsidRDefault="00031805" w:rsidP="00031805">
      <w:pPr>
        <w:rPr>
          <w:rFonts w:ascii="Arial" w:hAnsi="Arial" w:cs="Arial"/>
          <w:b/>
          <w:sz w:val="24"/>
        </w:rPr>
      </w:pPr>
      <w:r>
        <w:rPr>
          <w:rFonts w:ascii="Arial" w:hAnsi="Arial" w:cs="Arial"/>
          <w:b/>
          <w:color w:val="0000FF"/>
          <w:sz w:val="24"/>
        </w:rPr>
        <w:t>C1-212873</w:t>
      </w:r>
      <w:r>
        <w:rPr>
          <w:rFonts w:ascii="Arial" w:hAnsi="Arial" w:cs="Arial"/>
          <w:b/>
          <w:color w:val="0000FF"/>
          <w:sz w:val="24"/>
        </w:rPr>
        <w:tab/>
      </w:r>
      <w:r>
        <w:rPr>
          <w:rFonts w:ascii="Arial" w:hAnsi="Arial" w:cs="Arial"/>
          <w:b/>
          <w:sz w:val="24"/>
        </w:rPr>
        <w:t>Correct bullet numbering in 7.2.5</w:t>
      </w:r>
    </w:p>
    <w:p w14:paraId="17C3B4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Cat: D (Rel-17)</w:t>
      </w:r>
      <w:r>
        <w:rPr>
          <w:i/>
        </w:rPr>
        <w:br/>
      </w:r>
      <w:r>
        <w:rPr>
          <w:i/>
        </w:rPr>
        <w:br/>
      </w:r>
      <w:r>
        <w:rPr>
          <w:i/>
        </w:rPr>
        <w:tab/>
      </w:r>
      <w:r>
        <w:rPr>
          <w:i/>
        </w:rPr>
        <w:tab/>
      </w:r>
      <w:r>
        <w:rPr>
          <w:i/>
        </w:rPr>
        <w:tab/>
      </w:r>
      <w:r>
        <w:rPr>
          <w:i/>
        </w:rPr>
        <w:tab/>
      </w:r>
      <w:r>
        <w:rPr>
          <w:i/>
        </w:rPr>
        <w:tab/>
        <w:t>Source: FirstNet / Mike</w:t>
      </w:r>
    </w:p>
    <w:p w14:paraId="5E3327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C1-213061</w:t>
      </w:r>
      <w:r>
        <w:rPr>
          <w:color w:val="993300"/>
          <w:u w:val="single"/>
        </w:rPr>
        <w:t>.</w:t>
      </w:r>
    </w:p>
    <w:p w14:paraId="71442107" w14:textId="03C4252C" w:rsidR="00031805" w:rsidRDefault="00031805" w:rsidP="00031805">
      <w:pPr>
        <w:rPr>
          <w:rFonts w:ascii="Arial" w:hAnsi="Arial" w:cs="Arial"/>
          <w:b/>
          <w:sz w:val="24"/>
        </w:rPr>
      </w:pPr>
      <w:r>
        <w:rPr>
          <w:rFonts w:ascii="Arial" w:hAnsi="Arial" w:cs="Arial"/>
          <w:b/>
          <w:color w:val="0000FF"/>
          <w:sz w:val="24"/>
        </w:rPr>
        <w:t>C1-212874</w:t>
      </w:r>
      <w:r>
        <w:rPr>
          <w:rFonts w:ascii="Arial" w:hAnsi="Arial" w:cs="Arial"/>
          <w:b/>
          <w:color w:val="0000FF"/>
          <w:sz w:val="24"/>
        </w:rPr>
        <w:tab/>
      </w:r>
      <w:r>
        <w:rPr>
          <w:rFonts w:ascii="Arial" w:hAnsi="Arial" w:cs="Arial"/>
          <w:b/>
          <w:sz w:val="24"/>
        </w:rPr>
        <w:t>Correct reference to "MCPTT client" in 7.2.4</w:t>
      </w:r>
    </w:p>
    <w:p w14:paraId="5088B1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CR-0117  rev  Cat: F (Rel-17)</w:t>
      </w:r>
      <w:r>
        <w:rPr>
          <w:i/>
        </w:rPr>
        <w:br/>
      </w:r>
      <w:r>
        <w:rPr>
          <w:i/>
        </w:rPr>
        <w:br/>
      </w:r>
      <w:r>
        <w:rPr>
          <w:i/>
        </w:rPr>
        <w:tab/>
      </w:r>
      <w:r>
        <w:rPr>
          <w:i/>
        </w:rPr>
        <w:tab/>
      </w:r>
      <w:r>
        <w:rPr>
          <w:i/>
        </w:rPr>
        <w:tab/>
      </w:r>
      <w:r>
        <w:rPr>
          <w:i/>
        </w:rPr>
        <w:tab/>
      </w:r>
      <w:r>
        <w:rPr>
          <w:i/>
        </w:rPr>
        <w:tab/>
        <w:t>Source: FirstNet / Mike</w:t>
      </w:r>
    </w:p>
    <w:p w14:paraId="136C46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C1-213062</w:t>
      </w:r>
      <w:r>
        <w:rPr>
          <w:color w:val="993300"/>
          <w:u w:val="single"/>
        </w:rPr>
        <w:t>.</w:t>
      </w:r>
    </w:p>
    <w:p w14:paraId="16D2CA2D" w14:textId="64B13083" w:rsidR="00031805" w:rsidRDefault="00031805" w:rsidP="00031805">
      <w:pPr>
        <w:rPr>
          <w:rFonts w:ascii="Arial" w:hAnsi="Arial" w:cs="Arial"/>
          <w:b/>
          <w:sz w:val="24"/>
        </w:rPr>
      </w:pPr>
      <w:r>
        <w:rPr>
          <w:rFonts w:ascii="Arial" w:hAnsi="Arial" w:cs="Arial"/>
          <w:b/>
          <w:color w:val="0000FF"/>
          <w:sz w:val="24"/>
        </w:rPr>
        <w:t>C1-212875</w:t>
      </w:r>
      <w:r>
        <w:rPr>
          <w:rFonts w:ascii="Arial" w:hAnsi="Arial" w:cs="Arial"/>
          <w:b/>
          <w:color w:val="0000FF"/>
          <w:sz w:val="24"/>
        </w:rPr>
        <w:tab/>
      </w:r>
      <w:r>
        <w:rPr>
          <w:rFonts w:ascii="Arial" w:hAnsi="Arial" w:cs="Arial"/>
          <w:b/>
          <w:sz w:val="24"/>
        </w:rPr>
        <w:t>Correct reference to "MCPTT client" in 7.2.4</w:t>
      </w:r>
    </w:p>
    <w:p w14:paraId="2C6DCC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CR-0224  rev  Cat: F (Rel-17)</w:t>
      </w:r>
      <w:r>
        <w:rPr>
          <w:i/>
        </w:rPr>
        <w:br/>
      </w:r>
      <w:r>
        <w:rPr>
          <w:i/>
        </w:rPr>
        <w:br/>
      </w:r>
      <w:r>
        <w:rPr>
          <w:i/>
        </w:rPr>
        <w:tab/>
      </w:r>
      <w:r>
        <w:rPr>
          <w:i/>
        </w:rPr>
        <w:tab/>
      </w:r>
      <w:r>
        <w:rPr>
          <w:i/>
        </w:rPr>
        <w:tab/>
      </w:r>
      <w:r>
        <w:rPr>
          <w:i/>
        </w:rPr>
        <w:tab/>
      </w:r>
      <w:r>
        <w:rPr>
          <w:i/>
        </w:rPr>
        <w:tab/>
        <w:t>Source: FirstNet / Mike</w:t>
      </w:r>
    </w:p>
    <w:p w14:paraId="1E0DF5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C1-213063</w:t>
      </w:r>
      <w:r>
        <w:rPr>
          <w:color w:val="993300"/>
          <w:u w:val="single"/>
        </w:rPr>
        <w:t>.</w:t>
      </w:r>
    </w:p>
    <w:p w14:paraId="7C9EEB33" w14:textId="4091437B" w:rsidR="00031805" w:rsidRDefault="00031805" w:rsidP="00031805">
      <w:pPr>
        <w:rPr>
          <w:rFonts w:ascii="Arial" w:hAnsi="Arial" w:cs="Arial"/>
          <w:b/>
          <w:sz w:val="24"/>
        </w:rPr>
      </w:pPr>
      <w:r>
        <w:rPr>
          <w:rFonts w:ascii="Arial" w:hAnsi="Arial" w:cs="Arial"/>
          <w:b/>
          <w:color w:val="0000FF"/>
          <w:sz w:val="24"/>
        </w:rPr>
        <w:t>C1-212876</w:t>
      </w:r>
      <w:r>
        <w:rPr>
          <w:rFonts w:ascii="Arial" w:hAnsi="Arial" w:cs="Arial"/>
          <w:b/>
          <w:color w:val="0000FF"/>
          <w:sz w:val="24"/>
        </w:rPr>
        <w:tab/>
      </w:r>
      <w:r>
        <w:rPr>
          <w:rFonts w:ascii="Arial" w:hAnsi="Arial" w:cs="Arial"/>
          <w:b/>
          <w:sz w:val="24"/>
        </w:rPr>
        <w:t>Corrections to 7.2 subclauses</w:t>
      </w:r>
    </w:p>
    <w:p w14:paraId="456DDE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Cat: F (Rel-17)</w:t>
      </w:r>
      <w:r>
        <w:rPr>
          <w:i/>
        </w:rPr>
        <w:br/>
      </w:r>
      <w:r>
        <w:rPr>
          <w:i/>
        </w:rPr>
        <w:br/>
      </w:r>
      <w:r>
        <w:rPr>
          <w:i/>
        </w:rPr>
        <w:tab/>
      </w:r>
      <w:r>
        <w:rPr>
          <w:i/>
        </w:rPr>
        <w:tab/>
      </w:r>
      <w:r>
        <w:rPr>
          <w:i/>
        </w:rPr>
        <w:tab/>
      </w:r>
      <w:r>
        <w:rPr>
          <w:i/>
        </w:rPr>
        <w:tab/>
      </w:r>
      <w:r>
        <w:rPr>
          <w:i/>
        </w:rPr>
        <w:tab/>
        <w:t>Source: FirstNet / Mike</w:t>
      </w:r>
    </w:p>
    <w:p w14:paraId="32EF1C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C1-213064</w:t>
      </w:r>
      <w:r>
        <w:rPr>
          <w:color w:val="993300"/>
          <w:u w:val="single"/>
        </w:rPr>
        <w:t>.</w:t>
      </w:r>
    </w:p>
    <w:p w14:paraId="1FD691AA" w14:textId="1302C216" w:rsidR="00031805" w:rsidRDefault="00031805" w:rsidP="00031805">
      <w:pPr>
        <w:rPr>
          <w:rFonts w:ascii="Arial" w:hAnsi="Arial" w:cs="Arial"/>
          <w:b/>
          <w:sz w:val="24"/>
        </w:rPr>
      </w:pPr>
      <w:r>
        <w:rPr>
          <w:rFonts w:ascii="Arial" w:hAnsi="Arial" w:cs="Arial"/>
          <w:b/>
          <w:color w:val="0000FF"/>
          <w:sz w:val="24"/>
        </w:rPr>
        <w:lastRenderedPageBreak/>
        <w:t>C1-212877</w:t>
      </w:r>
      <w:r>
        <w:rPr>
          <w:rFonts w:ascii="Arial" w:hAnsi="Arial" w:cs="Arial"/>
          <w:b/>
          <w:color w:val="0000FF"/>
          <w:sz w:val="24"/>
        </w:rPr>
        <w:tab/>
      </w:r>
      <w:r>
        <w:rPr>
          <w:rFonts w:ascii="Arial" w:hAnsi="Arial" w:cs="Arial"/>
          <w:b/>
          <w:sz w:val="24"/>
        </w:rPr>
        <w:t>Description of keys for floor and media control</w:t>
      </w:r>
    </w:p>
    <w:p w14:paraId="2584781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Cat: F (Rel-17)</w:t>
      </w:r>
      <w:r>
        <w:rPr>
          <w:i/>
        </w:rPr>
        <w:br/>
      </w:r>
      <w:r>
        <w:rPr>
          <w:i/>
        </w:rPr>
        <w:br/>
      </w:r>
      <w:r>
        <w:rPr>
          <w:i/>
        </w:rPr>
        <w:tab/>
      </w:r>
      <w:r>
        <w:rPr>
          <w:i/>
        </w:rPr>
        <w:tab/>
      </w:r>
      <w:r>
        <w:rPr>
          <w:i/>
        </w:rPr>
        <w:tab/>
      </w:r>
      <w:r>
        <w:rPr>
          <w:i/>
        </w:rPr>
        <w:tab/>
      </w:r>
      <w:r>
        <w:rPr>
          <w:i/>
        </w:rPr>
        <w:tab/>
        <w:t>Source: FirstNet / Mike</w:t>
      </w:r>
    </w:p>
    <w:p w14:paraId="083D14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C1-213065</w:t>
      </w:r>
      <w:r>
        <w:rPr>
          <w:color w:val="993300"/>
          <w:u w:val="single"/>
        </w:rPr>
        <w:t>.</w:t>
      </w:r>
    </w:p>
    <w:p w14:paraId="6BDC811C" w14:textId="18737FC3" w:rsidR="00031805" w:rsidRDefault="00031805" w:rsidP="00031805">
      <w:pPr>
        <w:rPr>
          <w:rFonts w:ascii="Arial" w:hAnsi="Arial" w:cs="Arial"/>
          <w:b/>
          <w:sz w:val="24"/>
        </w:rPr>
      </w:pPr>
      <w:r>
        <w:rPr>
          <w:rFonts w:ascii="Arial" w:hAnsi="Arial" w:cs="Arial"/>
          <w:b/>
          <w:color w:val="0000FF"/>
          <w:sz w:val="24"/>
        </w:rPr>
        <w:t>C1-212878</w:t>
      </w:r>
      <w:r>
        <w:rPr>
          <w:rFonts w:ascii="Arial" w:hAnsi="Arial" w:cs="Arial"/>
          <w:b/>
          <w:color w:val="0000FF"/>
          <w:sz w:val="24"/>
        </w:rPr>
        <w:tab/>
      </w:r>
      <w:r>
        <w:rPr>
          <w:rFonts w:ascii="Arial" w:hAnsi="Arial" w:cs="Arial"/>
          <w:b/>
          <w:sz w:val="24"/>
        </w:rPr>
        <w:t>Emergency alert client handling - MCPTT</w:t>
      </w:r>
    </w:p>
    <w:p w14:paraId="06F756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CR-0706  rev  Cat: F (Rel-17)</w:t>
      </w:r>
      <w:r>
        <w:rPr>
          <w:i/>
        </w:rPr>
        <w:br/>
      </w:r>
      <w:r>
        <w:rPr>
          <w:i/>
        </w:rPr>
        <w:br/>
      </w:r>
      <w:r>
        <w:rPr>
          <w:i/>
        </w:rPr>
        <w:tab/>
      </w:r>
      <w:r>
        <w:rPr>
          <w:i/>
        </w:rPr>
        <w:tab/>
      </w:r>
      <w:r>
        <w:rPr>
          <w:i/>
        </w:rPr>
        <w:tab/>
      </w:r>
      <w:r>
        <w:rPr>
          <w:i/>
        </w:rPr>
        <w:tab/>
      </w:r>
      <w:r>
        <w:rPr>
          <w:i/>
        </w:rPr>
        <w:tab/>
        <w:t>Source: FirstNet / Mike</w:t>
      </w:r>
    </w:p>
    <w:p w14:paraId="287E51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C1-213066</w:t>
      </w:r>
      <w:r>
        <w:rPr>
          <w:color w:val="993300"/>
          <w:u w:val="single"/>
        </w:rPr>
        <w:t>.</w:t>
      </w:r>
    </w:p>
    <w:p w14:paraId="21F921D3" w14:textId="119BD6DE" w:rsidR="00031805" w:rsidRDefault="00031805" w:rsidP="00031805">
      <w:pPr>
        <w:rPr>
          <w:rFonts w:ascii="Arial" w:hAnsi="Arial" w:cs="Arial"/>
          <w:b/>
          <w:sz w:val="24"/>
        </w:rPr>
      </w:pPr>
      <w:r>
        <w:rPr>
          <w:rFonts w:ascii="Arial" w:hAnsi="Arial" w:cs="Arial"/>
          <w:b/>
          <w:color w:val="0000FF"/>
          <w:sz w:val="24"/>
        </w:rPr>
        <w:t>C1-212879</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MCData</w:t>
      </w:r>
      <w:proofErr w:type="spellEnd"/>
    </w:p>
    <w:p w14:paraId="252B27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Cat: F (Rel-17)</w:t>
      </w:r>
      <w:r>
        <w:rPr>
          <w:i/>
        </w:rPr>
        <w:br/>
      </w:r>
      <w:r>
        <w:rPr>
          <w:i/>
        </w:rPr>
        <w:br/>
      </w:r>
      <w:r>
        <w:rPr>
          <w:i/>
        </w:rPr>
        <w:tab/>
      </w:r>
      <w:r>
        <w:rPr>
          <w:i/>
        </w:rPr>
        <w:tab/>
      </w:r>
      <w:r>
        <w:rPr>
          <w:i/>
        </w:rPr>
        <w:tab/>
      </w:r>
      <w:r>
        <w:rPr>
          <w:i/>
        </w:rPr>
        <w:tab/>
      </w:r>
      <w:r>
        <w:rPr>
          <w:i/>
        </w:rPr>
        <w:tab/>
        <w:t>Source: FirstNet / Mike</w:t>
      </w:r>
    </w:p>
    <w:p w14:paraId="224F1C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C1-213067</w:t>
      </w:r>
      <w:r>
        <w:rPr>
          <w:color w:val="993300"/>
          <w:u w:val="single"/>
        </w:rPr>
        <w:t>.</w:t>
      </w:r>
    </w:p>
    <w:p w14:paraId="228EB707" w14:textId="51F54FBA" w:rsidR="00031805" w:rsidRDefault="00031805" w:rsidP="00031805">
      <w:pPr>
        <w:rPr>
          <w:rFonts w:ascii="Arial" w:hAnsi="Arial" w:cs="Arial"/>
          <w:b/>
          <w:sz w:val="24"/>
        </w:rPr>
      </w:pPr>
      <w:r>
        <w:rPr>
          <w:rFonts w:ascii="Arial" w:hAnsi="Arial" w:cs="Arial"/>
          <w:b/>
          <w:color w:val="0000FF"/>
          <w:sz w:val="24"/>
        </w:rPr>
        <w:t>C1-212880</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MCPTT</w:t>
      </w:r>
    </w:p>
    <w:p w14:paraId="172BC0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CR-0707  rev  Cat: F (Rel-17)</w:t>
      </w:r>
      <w:r>
        <w:rPr>
          <w:i/>
        </w:rPr>
        <w:br/>
      </w:r>
      <w:r>
        <w:rPr>
          <w:i/>
        </w:rPr>
        <w:br/>
      </w:r>
      <w:r>
        <w:rPr>
          <w:i/>
        </w:rPr>
        <w:tab/>
      </w:r>
      <w:r>
        <w:rPr>
          <w:i/>
        </w:rPr>
        <w:tab/>
      </w:r>
      <w:r>
        <w:rPr>
          <w:i/>
        </w:rPr>
        <w:tab/>
      </w:r>
      <w:r>
        <w:rPr>
          <w:i/>
        </w:rPr>
        <w:tab/>
      </w:r>
      <w:r>
        <w:rPr>
          <w:i/>
        </w:rPr>
        <w:tab/>
        <w:t>Source: FirstNet / Mike</w:t>
      </w:r>
    </w:p>
    <w:p w14:paraId="5B8ABD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C1-213068</w:t>
      </w:r>
      <w:r>
        <w:rPr>
          <w:color w:val="993300"/>
          <w:u w:val="single"/>
        </w:rPr>
        <w:t>.</w:t>
      </w:r>
    </w:p>
    <w:p w14:paraId="4B0060F2" w14:textId="7BF6A1E6" w:rsidR="00031805" w:rsidRDefault="00031805" w:rsidP="00031805">
      <w:pPr>
        <w:rPr>
          <w:rFonts w:ascii="Arial" w:hAnsi="Arial" w:cs="Arial"/>
          <w:b/>
          <w:sz w:val="24"/>
        </w:rPr>
      </w:pPr>
      <w:r>
        <w:rPr>
          <w:rFonts w:ascii="Arial" w:hAnsi="Arial" w:cs="Arial"/>
          <w:b/>
          <w:color w:val="0000FF"/>
          <w:sz w:val="24"/>
        </w:rPr>
        <w:t>C1-212881</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MCVideo</w:t>
      </w:r>
    </w:p>
    <w:p w14:paraId="35A402E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Cat: F (Rel-17)</w:t>
      </w:r>
      <w:r>
        <w:rPr>
          <w:i/>
        </w:rPr>
        <w:br/>
      </w:r>
      <w:r>
        <w:rPr>
          <w:i/>
        </w:rPr>
        <w:br/>
      </w:r>
      <w:r>
        <w:rPr>
          <w:i/>
        </w:rPr>
        <w:tab/>
      </w:r>
      <w:r>
        <w:rPr>
          <w:i/>
        </w:rPr>
        <w:tab/>
      </w:r>
      <w:r>
        <w:rPr>
          <w:i/>
        </w:rPr>
        <w:tab/>
      </w:r>
      <w:r>
        <w:rPr>
          <w:i/>
        </w:rPr>
        <w:tab/>
      </w:r>
      <w:r>
        <w:rPr>
          <w:i/>
        </w:rPr>
        <w:tab/>
        <w:t>Source: FirstNet / Mike</w:t>
      </w:r>
    </w:p>
    <w:p w14:paraId="7439B9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C1-213069</w:t>
      </w:r>
      <w:r>
        <w:rPr>
          <w:color w:val="993300"/>
          <w:u w:val="single"/>
        </w:rPr>
        <w:t>.</w:t>
      </w:r>
    </w:p>
    <w:p w14:paraId="3FADDDE7" w14:textId="26F5EF22" w:rsidR="00031805" w:rsidRDefault="00031805" w:rsidP="00031805">
      <w:pPr>
        <w:rPr>
          <w:rFonts w:ascii="Arial" w:hAnsi="Arial" w:cs="Arial"/>
          <w:b/>
          <w:sz w:val="24"/>
        </w:rPr>
      </w:pPr>
      <w:r>
        <w:rPr>
          <w:rFonts w:ascii="Arial" w:hAnsi="Arial" w:cs="Arial"/>
          <w:b/>
          <w:color w:val="0000FF"/>
          <w:sz w:val="24"/>
        </w:rPr>
        <w:t>C1-212882</w:t>
      </w:r>
      <w:r>
        <w:rPr>
          <w:rFonts w:ascii="Arial" w:hAnsi="Arial" w:cs="Arial"/>
          <w:b/>
          <w:color w:val="0000FF"/>
          <w:sz w:val="24"/>
        </w:rPr>
        <w:tab/>
      </w:r>
      <w:r>
        <w:rPr>
          <w:rFonts w:ascii="Arial" w:hAnsi="Arial" w:cs="Arial"/>
          <w:b/>
          <w:sz w:val="24"/>
        </w:rPr>
        <w:t>MSRP not required for mandatory download</w:t>
      </w:r>
    </w:p>
    <w:p w14:paraId="0338C6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Cat: F (Rel-17)</w:t>
      </w:r>
      <w:r>
        <w:rPr>
          <w:i/>
        </w:rPr>
        <w:br/>
      </w:r>
      <w:r>
        <w:rPr>
          <w:i/>
        </w:rPr>
        <w:br/>
      </w:r>
      <w:r>
        <w:rPr>
          <w:i/>
        </w:rPr>
        <w:tab/>
      </w:r>
      <w:r>
        <w:rPr>
          <w:i/>
        </w:rPr>
        <w:tab/>
      </w:r>
      <w:r>
        <w:rPr>
          <w:i/>
        </w:rPr>
        <w:tab/>
      </w:r>
      <w:r>
        <w:rPr>
          <w:i/>
        </w:rPr>
        <w:tab/>
      </w:r>
      <w:r>
        <w:rPr>
          <w:i/>
        </w:rPr>
        <w:tab/>
        <w:t>Source: FirstNet / Mike</w:t>
      </w:r>
    </w:p>
    <w:p w14:paraId="3597D0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C1-213070</w:t>
      </w:r>
      <w:r>
        <w:rPr>
          <w:color w:val="993300"/>
          <w:u w:val="single"/>
        </w:rPr>
        <w:t>.</w:t>
      </w:r>
    </w:p>
    <w:p w14:paraId="43E3A1F9" w14:textId="06ED78CC" w:rsidR="00031805" w:rsidRDefault="00031805" w:rsidP="00031805">
      <w:pPr>
        <w:rPr>
          <w:rFonts w:ascii="Arial" w:hAnsi="Arial" w:cs="Arial"/>
          <w:b/>
          <w:sz w:val="24"/>
        </w:rPr>
      </w:pPr>
      <w:r>
        <w:rPr>
          <w:rFonts w:ascii="Arial" w:hAnsi="Arial" w:cs="Arial"/>
          <w:b/>
          <w:color w:val="0000FF"/>
          <w:sz w:val="24"/>
        </w:rPr>
        <w:t>C1-212884</w:t>
      </w:r>
      <w:r>
        <w:rPr>
          <w:rFonts w:ascii="Arial" w:hAnsi="Arial" w:cs="Arial"/>
          <w:b/>
          <w:color w:val="0000FF"/>
          <w:sz w:val="24"/>
        </w:rPr>
        <w:tab/>
      </w:r>
      <w:r>
        <w:rPr>
          <w:rFonts w:ascii="Arial" w:hAnsi="Arial" w:cs="Arial"/>
          <w:b/>
          <w:sz w:val="24"/>
        </w:rPr>
        <w:t>Warning text code incorrect</w:t>
      </w:r>
    </w:p>
    <w:p w14:paraId="5F5970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CR-0708  rev  Cat: F (Rel-17)</w:t>
      </w:r>
      <w:r>
        <w:rPr>
          <w:i/>
        </w:rPr>
        <w:br/>
      </w:r>
      <w:r>
        <w:rPr>
          <w:i/>
        </w:rPr>
        <w:br/>
      </w:r>
      <w:r>
        <w:rPr>
          <w:i/>
        </w:rPr>
        <w:tab/>
      </w:r>
      <w:r>
        <w:rPr>
          <w:i/>
        </w:rPr>
        <w:tab/>
      </w:r>
      <w:r>
        <w:rPr>
          <w:i/>
        </w:rPr>
        <w:tab/>
      </w:r>
      <w:r>
        <w:rPr>
          <w:i/>
        </w:rPr>
        <w:tab/>
      </w:r>
      <w:r>
        <w:rPr>
          <w:i/>
        </w:rPr>
        <w:tab/>
        <w:t>Source: FirstNet / Mike</w:t>
      </w:r>
    </w:p>
    <w:p w14:paraId="46072D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C1-213072</w:t>
      </w:r>
      <w:r>
        <w:rPr>
          <w:color w:val="993300"/>
          <w:u w:val="single"/>
        </w:rPr>
        <w:t>.</w:t>
      </w:r>
    </w:p>
    <w:p w14:paraId="5F3FE381" w14:textId="31882379" w:rsidR="00031805" w:rsidRDefault="00031805" w:rsidP="00031805">
      <w:pPr>
        <w:rPr>
          <w:rFonts w:ascii="Arial" w:hAnsi="Arial" w:cs="Arial"/>
          <w:b/>
          <w:sz w:val="24"/>
        </w:rPr>
      </w:pPr>
      <w:r>
        <w:rPr>
          <w:rFonts w:ascii="Arial" w:hAnsi="Arial" w:cs="Arial"/>
          <w:b/>
          <w:color w:val="0000FF"/>
          <w:sz w:val="24"/>
        </w:rPr>
        <w:t>C1-213056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Plugtest</w:t>
      </w:r>
      <w:proofErr w:type="spellEnd"/>
      <w:r>
        <w:rPr>
          <w:rFonts w:ascii="Arial" w:hAnsi="Arial" w:cs="Arial"/>
          <w:b/>
          <w:sz w:val="24"/>
        </w:rPr>
        <w:t xml:space="preserve"> Reported Issues - rev 5</w:t>
      </w:r>
    </w:p>
    <w:p w14:paraId="37F828FA" w14:textId="77777777" w:rsidR="00031805" w:rsidRDefault="00031805" w:rsidP="0003180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73258324" w14:textId="77777777" w:rsidR="00031805" w:rsidRDefault="00031805" w:rsidP="00031805">
      <w:pPr>
        <w:rPr>
          <w:color w:val="808080"/>
        </w:rPr>
      </w:pPr>
      <w:r>
        <w:rPr>
          <w:color w:val="808080"/>
        </w:rPr>
        <w:t>(Replaces C1-212868)</w:t>
      </w:r>
    </w:p>
    <w:p w14:paraId="6448FF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5B292" w14:textId="56B98A27" w:rsidR="00031805" w:rsidRDefault="00031805" w:rsidP="00031805">
      <w:pPr>
        <w:rPr>
          <w:rFonts w:ascii="Arial" w:hAnsi="Arial" w:cs="Arial"/>
          <w:b/>
          <w:sz w:val="24"/>
        </w:rPr>
      </w:pPr>
      <w:r>
        <w:rPr>
          <w:rFonts w:ascii="Arial" w:hAnsi="Arial" w:cs="Arial"/>
          <w:b/>
          <w:color w:val="0000FF"/>
          <w:sz w:val="24"/>
        </w:rPr>
        <w:t>C1-213059</w:t>
      </w:r>
      <w:r>
        <w:rPr>
          <w:rFonts w:ascii="Arial" w:hAnsi="Arial" w:cs="Arial"/>
          <w:b/>
          <w:color w:val="0000FF"/>
          <w:sz w:val="24"/>
        </w:rPr>
        <w:tab/>
      </w:r>
      <w:r>
        <w:rPr>
          <w:rFonts w:ascii="Arial" w:hAnsi="Arial" w:cs="Arial"/>
          <w:b/>
          <w:sz w:val="24"/>
        </w:rPr>
        <w:t>Clarify "refresh" in 9.2.1.2 and 9A.2.1.2</w:t>
      </w:r>
    </w:p>
    <w:p w14:paraId="36EF7C1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1 Cat: F (Rel-17)</w:t>
      </w:r>
      <w:r>
        <w:rPr>
          <w:i/>
        </w:rPr>
        <w:br/>
      </w:r>
      <w:r>
        <w:rPr>
          <w:i/>
        </w:rPr>
        <w:br/>
      </w:r>
      <w:r>
        <w:rPr>
          <w:i/>
        </w:rPr>
        <w:tab/>
      </w:r>
      <w:r>
        <w:rPr>
          <w:i/>
        </w:rPr>
        <w:tab/>
      </w:r>
      <w:r>
        <w:rPr>
          <w:i/>
        </w:rPr>
        <w:tab/>
      </w:r>
      <w:r>
        <w:rPr>
          <w:i/>
        </w:rPr>
        <w:tab/>
      </w:r>
      <w:r>
        <w:rPr>
          <w:i/>
        </w:rPr>
        <w:tab/>
        <w:t>Source: FirstNet / Mike</w:t>
      </w:r>
    </w:p>
    <w:p w14:paraId="4B501C36" w14:textId="77777777" w:rsidR="00031805" w:rsidRDefault="00031805" w:rsidP="00031805">
      <w:pPr>
        <w:rPr>
          <w:color w:val="808080"/>
        </w:rPr>
      </w:pPr>
      <w:r>
        <w:rPr>
          <w:color w:val="808080"/>
        </w:rPr>
        <w:t>(Replaces C1-212871)</w:t>
      </w:r>
    </w:p>
    <w:p w14:paraId="2E3A45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C1-213589</w:t>
      </w:r>
      <w:r>
        <w:rPr>
          <w:color w:val="993300"/>
          <w:u w:val="single"/>
        </w:rPr>
        <w:t>.</w:t>
      </w:r>
    </w:p>
    <w:p w14:paraId="26F5D941" w14:textId="5D2B1DDB" w:rsidR="00031805" w:rsidRDefault="00031805" w:rsidP="00031805">
      <w:pPr>
        <w:rPr>
          <w:rFonts w:ascii="Arial" w:hAnsi="Arial" w:cs="Arial"/>
          <w:b/>
          <w:sz w:val="24"/>
        </w:rPr>
      </w:pPr>
      <w:r>
        <w:rPr>
          <w:rFonts w:ascii="Arial" w:hAnsi="Arial" w:cs="Arial"/>
          <w:b/>
          <w:color w:val="0000FF"/>
          <w:sz w:val="24"/>
        </w:rPr>
        <w:t>C1-213060</w:t>
      </w:r>
      <w:r>
        <w:rPr>
          <w:rFonts w:ascii="Arial" w:hAnsi="Arial" w:cs="Arial"/>
          <w:b/>
          <w:color w:val="0000FF"/>
          <w:sz w:val="24"/>
        </w:rPr>
        <w:tab/>
      </w:r>
      <w:r>
        <w:rPr>
          <w:rFonts w:ascii="Arial" w:hAnsi="Arial" w:cs="Arial"/>
          <w:b/>
          <w:sz w:val="24"/>
        </w:rPr>
        <w:t>Correct affiliation based on geo location - MCPTT</w:t>
      </w:r>
    </w:p>
    <w:p w14:paraId="3082BF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1 Cat: F (Rel-17)</w:t>
      </w:r>
      <w:r>
        <w:rPr>
          <w:i/>
        </w:rPr>
        <w:br/>
      </w:r>
      <w:r>
        <w:rPr>
          <w:i/>
        </w:rPr>
        <w:br/>
      </w:r>
      <w:r>
        <w:rPr>
          <w:i/>
        </w:rPr>
        <w:tab/>
      </w:r>
      <w:r>
        <w:rPr>
          <w:i/>
        </w:rPr>
        <w:tab/>
      </w:r>
      <w:r>
        <w:rPr>
          <w:i/>
        </w:rPr>
        <w:tab/>
      </w:r>
      <w:r>
        <w:rPr>
          <w:i/>
        </w:rPr>
        <w:tab/>
      </w:r>
      <w:r>
        <w:rPr>
          <w:i/>
        </w:rPr>
        <w:tab/>
        <w:t>Source: FirstNet / Mike</w:t>
      </w:r>
    </w:p>
    <w:p w14:paraId="7F4DBC54" w14:textId="77777777" w:rsidR="00031805" w:rsidRDefault="00031805" w:rsidP="00031805">
      <w:pPr>
        <w:rPr>
          <w:color w:val="808080"/>
        </w:rPr>
      </w:pPr>
      <w:r>
        <w:rPr>
          <w:color w:val="808080"/>
        </w:rPr>
        <w:t>(Replaces C1-212872)</w:t>
      </w:r>
    </w:p>
    <w:p w14:paraId="11D474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C1-213590</w:t>
      </w:r>
      <w:r>
        <w:rPr>
          <w:color w:val="993300"/>
          <w:u w:val="single"/>
        </w:rPr>
        <w:t>.</w:t>
      </w:r>
    </w:p>
    <w:p w14:paraId="5A254315" w14:textId="20A169B7" w:rsidR="00031805" w:rsidRDefault="00031805" w:rsidP="00031805">
      <w:pPr>
        <w:rPr>
          <w:rFonts w:ascii="Arial" w:hAnsi="Arial" w:cs="Arial"/>
          <w:b/>
          <w:sz w:val="24"/>
        </w:rPr>
      </w:pPr>
      <w:r>
        <w:rPr>
          <w:rFonts w:ascii="Arial" w:hAnsi="Arial" w:cs="Arial"/>
          <w:b/>
          <w:color w:val="0000FF"/>
          <w:sz w:val="24"/>
        </w:rPr>
        <w:t>C1-213061</w:t>
      </w:r>
      <w:r>
        <w:rPr>
          <w:rFonts w:ascii="Arial" w:hAnsi="Arial" w:cs="Arial"/>
          <w:b/>
          <w:color w:val="0000FF"/>
          <w:sz w:val="24"/>
        </w:rPr>
        <w:tab/>
      </w:r>
      <w:r>
        <w:rPr>
          <w:rFonts w:ascii="Arial" w:hAnsi="Arial" w:cs="Arial"/>
          <w:b/>
          <w:sz w:val="24"/>
        </w:rPr>
        <w:t>Correct bullet numbering in 7.2.5</w:t>
      </w:r>
    </w:p>
    <w:p w14:paraId="5D260A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1 Cat: D (Rel-17)</w:t>
      </w:r>
      <w:r>
        <w:rPr>
          <w:i/>
        </w:rPr>
        <w:br/>
      </w:r>
      <w:r>
        <w:rPr>
          <w:i/>
        </w:rPr>
        <w:br/>
      </w:r>
      <w:r>
        <w:rPr>
          <w:i/>
        </w:rPr>
        <w:tab/>
      </w:r>
      <w:r>
        <w:rPr>
          <w:i/>
        </w:rPr>
        <w:tab/>
      </w:r>
      <w:r>
        <w:rPr>
          <w:i/>
        </w:rPr>
        <w:tab/>
      </w:r>
      <w:r>
        <w:rPr>
          <w:i/>
        </w:rPr>
        <w:tab/>
      </w:r>
      <w:r>
        <w:rPr>
          <w:i/>
        </w:rPr>
        <w:tab/>
        <w:t>Source: FirstNet / Mike</w:t>
      </w:r>
    </w:p>
    <w:p w14:paraId="57CFF72D" w14:textId="77777777" w:rsidR="00031805" w:rsidRDefault="00031805" w:rsidP="00031805">
      <w:pPr>
        <w:rPr>
          <w:color w:val="808080"/>
        </w:rPr>
      </w:pPr>
      <w:r>
        <w:rPr>
          <w:color w:val="808080"/>
        </w:rPr>
        <w:t>(Replaces C1-212873)</w:t>
      </w:r>
    </w:p>
    <w:p w14:paraId="4D222D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C1-213591</w:t>
      </w:r>
      <w:r>
        <w:rPr>
          <w:color w:val="993300"/>
          <w:u w:val="single"/>
        </w:rPr>
        <w:t>.</w:t>
      </w:r>
    </w:p>
    <w:p w14:paraId="6B614BEC" w14:textId="2D470037" w:rsidR="00031805" w:rsidRDefault="00031805" w:rsidP="00031805">
      <w:pPr>
        <w:rPr>
          <w:rFonts w:ascii="Arial" w:hAnsi="Arial" w:cs="Arial"/>
          <w:b/>
          <w:sz w:val="24"/>
        </w:rPr>
      </w:pPr>
      <w:r>
        <w:rPr>
          <w:rFonts w:ascii="Arial" w:hAnsi="Arial" w:cs="Arial"/>
          <w:b/>
          <w:color w:val="0000FF"/>
          <w:sz w:val="24"/>
        </w:rPr>
        <w:t>C1-213062</w:t>
      </w:r>
      <w:r>
        <w:rPr>
          <w:rFonts w:ascii="Arial" w:hAnsi="Arial" w:cs="Arial"/>
          <w:b/>
          <w:color w:val="0000FF"/>
          <w:sz w:val="24"/>
        </w:rPr>
        <w:tab/>
      </w:r>
      <w:r>
        <w:rPr>
          <w:rFonts w:ascii="Arial" w:hAnsi="Arial" w:cs="Arial"/>
          <w:b/>
          <w:sz w:val="24"/>
        </w:rPr>
        <w:t>Correct reference to "MCPTT client" in 7.2.4</w:t>
      </w:r>
    </w:p>
    <w:p w14:paraId="7A3333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CR-0117  rev 1 Cat: F (Rel-17)</w:t>
      </w:r>
      <w:r>
        <w:rPr>
          <w:i/>
        </w:rPr>
        <w:br/>
      </w:r>
      <w:r>
        <w:rPr>
          <w:i/>
        </w:rPr>
        <w:br/>
      </w:r>
      <w:r>
        <w:rPr>
          <w:i/>
        </w:rPr>
        <w:tab/>
      </w:r>
      <w:r>
        <w:rPr>
          <w:i/>
        </w:rPr>
        <w:tab/>
      </w:r>
      <w:r>
        <w:rPr>
          <w:i/>
        </w:rPr>
        <w:tab/>
      </w:r>
      <w:r>
        <w:rPr>
          <w:i/>
        </w:rPr>
        <w:tab/>
      </w:r>
      <w:r>
        <w:rPr>
          <w:i/>
        </w:rPr>
        <w:tab/>
        <w:t>Source: FirstNet / Mike</w:t>
      </w:r>
    </w:p>
    <w:p w14:paraId="742E5AE6" w14:textId="77777777" w:rsidR="00031805" w:rsidRDefault="00031805" w:rsidP="00031805">
      <w:pPr>
        <w:rPr>
          <w:color w:val="808080"/>
        </w:rPr>
      </w:pPr>
      <w:r>
        <w:rPr>
          <w:color w:val="808080"/>
        </w:rPr>
        <w:t>(Replaces C1-212874)</w:t>
      </w:r>
    </w:p>
    <w:p w14:paraId="69118D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FF774" w14:textId="4B7025C0" w:rsidR="00031805" w:rsidRDefault="00031805" w:rsidP="00031805">
      <w:pPr>
        <w:rPr>
          <w:rFonts w:ascii="Arial" w:hAnsi="Arial" w:cs="Arial"/>
          <w:b/>
          <w:sz w:val="24"/>
        </w:rPr>
      </w:pPr>
      <w:r>
        <w:rPr>
          <w:rFonts w:ascii="Arial" w:hAnsi="Arial" w:cs="Arial"/>
          <w:b/>
          <w:color w:val="0000FF"/>
          <w:sz w:val="24"/>
        </w:rPr>
        <w:t>C1-213063</w:t>
      </w:r>
      <w:r>
        <w:rPr>
          <w:rFonts w:ascii="Arial" w:hAnsi="Arial" w:cs="Arial"/>
          <w:b/>
          <w:color w:val="0000FF"/>
          <w:sz w:val="24"/>
        </w:rPr>
        <w:tab/>
      </w:r>
      <w:r>
        <w:rPr>
          <w:rFonts w:ascii="Arial" w:hAnsi="Arial" w:cs="Arial"/>
          <w:b/>
          <w:sz w:val="24"/>
        </w:rPr>
        <w:t>Correct reference to "MCPTT client" in 7.2.4</w:t>
      </w:r>
    </w:p>
    <w:p w14:paraId="4503DB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CR-0224  rev 1 Cat: F (Rel-17)</w:t>
      </w:r>
      <w:r>
        <w:rPr>
          <w:i/>
        </w:rPr>
        <w:br/>
      </w:r>
      <w:r>
        <w:rPr>
          <w:i/>
        </w:rPr>
        <w:br/>
      </w:r>
      <w:r>
        <w:rPr>
          <w:i/>
        </w:rPr>
        <w:tab/>
      </w:r>
      <w:r>
        <w:rPr>
          <w:i/>
        </w:rPr>
        <w:tab/>
      </w:r>
      <w:r>
        <w:rPr>
          <w:i/>
        </w:rPr>
        <w:tab/>
      </w:r>
      <w:r>
        <w:rPr>
          <w:i/>
        </w:rPr>
        <w:tab/>
      </w:r>
      <w:r>
        <w:rPr>
          <w:i/>
        </w:rPr>
        <w:tab/>
        <w:t>Source: FirstNet / Mike</w:t>
      </w:r>
    </w:p>
    <w:p w14:paraId="00636310" w14:textId="77777777" w:rsidR="00031805" w:rsidRDefault="00031805" w:rsidP="00031805">
      <w:pPr>
        <w:rPr>
          <w:color w:val="808080"/>
        </w:rPr>
      </w:pPr>
      <w:r>
        <w:rPr>
          <w:color w:val="808080"/>
        </w:rPr>
        <w:t>(Replaces C1-212875)</w:t>
      </w:r>
    </w:p>
    <w:p w14:paraId="48E514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51CBB" w14:textId="367CA020" w:rsidR="00031805" w:rsidRDefault="00031805" w:rsidP="00031805">
      <w:pPr>
        <w:rPr>
          <w:rFonts w:ascii="Arial" w:hAnsi="Arial" w:cs="Arial"/>
          <w:b/>
          <w:sz w:val="24"/>
        </w:rPr>
      </w:pPr>
      <w:r>
        <w:rPr>
          <w:rFonts w:ascii="Arial" w:hAnsi="Arial" w:cs="Arial"/>
          <w:b/>
          <w:color w:val="0000FF"/>
          <w:sz w:val="24"/>
        </w:rPr>
        <w:t>C1-213064</w:t>
      </w:r>
      <w:r>
        <w:rPr>
          <w:rFonts w:ascii="Arial" w:hAnsi="Arial" w:cs="Arial"/>
          <w:b/>
          <w:color w:val="0000FF"/>
          <w:sz w:val="24"/>
        </w:rPr>
        <w:tab/>
      </w:r>
      <w:r>
        <w:rPr>
          <w:rFonts w:ascii="Arial" w:hAnsi="Arial" w:cs="Arial"/>
          <w:b/>
          <w:sz w:val="24"/>
        </w:rPr>
        <w:t>Corrections to 7.2 subclauses</w:t>
      </w:r>
    </w:p>
    <w:p w14:paraId="24C441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1 Cat: F (Rel-17)</w:t>
      </w:r>
      <w:r>
        <w:rPr>
          <w:i/>
        </w:rPr>
        <w:br/>
      </w:r>
      <w:r>
        <w:rPr>
          <w:i/>
        </w:rPr>
        <w:lastRenderedPageBreak/>
        <w:br/>
      </w:r>
      <w:r>
        <w:rPr>
          <w:i/>
        </w:rPr>
        <w:tab/>
      </w:r>
      <w:r>
        <w:rPr>
          <w:i/>
        </w:rPr>
        <w:tab/>
      </w:r>
      <w:r>
        <w:rPr>
          <w:i/>
        </w:rPr>
        <w:tab/>
      </w:r>
      <w:r>
        <w:rPr>
          <w:i/>
        </w:rPr>
        <w:tab/>
      </w:r>
      <w:r>
        <w:rPr>
          <w:i/>
        </w:rPr>
        <w:tab/>
        <w:t>Source: FirstNet / Mike</w:t>
      </w:r>
    </w:p>
    <w:p w14:paraId="4CDE3AD5" w14:textId="77777777" w:rsidR="00031805" w:rsidRDefault="00031805" w:rsidP="00031805">
      <w:pPr>
        <w:rPr>
          <w:color w:val="808080"/>
        </w:rPr>
      </w:pPr>
      <w:r>
        <w:rPr>
          <w:color w:val="808080"/>
        </w:rPr>
        <w:t>(Replaces C1-212876)</w:t>
      </w:r>
    </w:p>
    <w:p w14:paraId="70B3DF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C1-213592</w:t>
      </w:r>
      <w:r>
        <w:rPr>
          <w:color w:val="993300"/>
          <w:u w:val="single"/>
        </w:rPr>
        <w:t>.</w:t>
      </w:r>
    </w:p>
    <w:p w14:paraId="6617AC4A" w14:textId="2E7254D0" w:rsidR="00031805" w:rsidRDefault="00031805" w:rsidP="00031805">
      <w:pPr>
        <w:rPr>
          <w:rFonts w:ascii="Arial" w:hAnsi="Arial" w:cs="Arial"/>
          <w:b/>
          <w:sz w:val="24"/>
        </w:rPr>
      </w:pPr>
      <w:r>
        <w:rPr>
          <w:rFonts w:ascii="Arial" w:hAnsi="Arial" w:cs="Arial"/>
          <w:b/>
          <w:color w:val="0000FF"/>
          <w:sz w:val="24"/>
        </w:rPr>
        <w:t>C1-213065</w:t>
      </w:r>
      <w:r>
        <w:rPr>
          <w:rFonts w:ascii="Arial" w:hAnsi="Arial" w:cs="Arial"/>
          <w:b/>
          <w:color w:val="0000FF"/>
          <w:sz w:val="24"/>
        </w:rPr>
        <w:tab/>
      </w:r>
      <w:r>
        <w:rPr>
          <w:rFonts w:ascii="Arial" w:hAnsi="Arial" w:cs="Arial"/>
          <w:b/>
          <w:sz w:val="24"/>
        </w:rPr>
        <w:t>Description of keys for floor and media control</w:t>
      </w:r>
    </w:p>
    <w:p w14:paraId="23C888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1 Cat: F (Rel-17)</w:t>
      </w:r>
      <w:r>
        <w:rPr>
          <w:i/>
        </w:rPr>
        <w:br/>
      </w:r>
      <w:r>
        <w:rPr>
          <w:i/>
        </w:rPr>
        <w:br/>
      </w:r>
      <w:r>
        <w:rPr>
          <w:i/>
        </w:rPr>
        <w:tab/>
      </w:r>
      <w:r>
        <w:rPr>
          <w:i/>
        </w:rPr>
        <w:tab/>
      </w:r>
      <w:r>
        <w:rPr>
          <w:i/>
        </w:rPr>
        <w:tab/>
      </w:r>
      <w:r>
        <w:rPr>
          <w:i/>
        </w:rPr>
        <w:tab/>
      </w:r>
      <w:r>
        <w:rPr>
          <w:i/>
        </w:rPr>
        <w:tab/>
        <w:t>Source: FirstNet / Mike</w:t>
      </w:r>
    </w:p>
    <w:p w14:paraId="5E37F9D1" w14:textId="77777777" w:rsidR="00031805" w:rsidRDefault="00031805" w:rsidP="00031805">
      <w:pPr>
        <w:rPr>
          <w:color w:val="808080"/>
        </w:rPr>
      </w:pPr>
      <w:r>
        <w:rPr>
          <w:color w:val="808080"/>
        </w:rPr>
        <w:t>(Replaces C1-212877)</w:t>
      </w:r>
    </w:p>
    <w:p w14:paraId="50608AB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C1-213593</w:t>
      </w:r>
      <w:r>
        <w:rPr>
          <w:color w:val="993300"/>
          <w:u w:val="single"/>
        </w:rPr>
        <w:t>.</w:t>
      </w:r>
    </w:p>
    <w:p w14:paraId="732C6BBA" w14:textId="418FD190" w:rsidR="00031805" w:rsidRDefault="00031805" w:rsidP="00031805">
      <w:pPr>
        <w:rPr>
          <w:rFonts w:ascii="Arial" w:hAnsi="Arial" w:cs="Arial"/>
          <w:b/>
          <w:sz w:val="24"/>
        </w:rPr>
      </w:pPr>
      <w:r>
        <w:rPr>
          <w:rFonts w:ascii="Arial" w:hAnsi="Arial" w:cs="Arial"/>
          <w:b/>
          <w:color w:val="0000FF"/>
          <w:sz w:val="24"/>
        </w:rPr>
        <w:t>C1-213066</w:t>
      </w:r>
      <w:r>
        <w:rPr>
          <w:rFonts w:ascii="Arial" w:hAnsi="Arial" w:cs="Arial"/>
          <w:b/>
          <w:color w:val="0000FF"/>
          <w:sz w:val="24"/>
        </w:rPr>
        <w:tab/>
      </w:r>
      <w:r>
        <w:rPr>
          <w:rFonts w:ascii="Arial" w:hAnsi="Arial" w:cs="Arial"/>
          <w:b/>
          <w:sz w:val="24"/>
        </w:rPr>
        <w:t>Emergency alert client handling - MCPTT</w:t>
      </w:r>
    </w:p>
    <w:p w14:paraId="3D485B8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CR-0706  rev 1 Cat: F (Rel-17)</w:t>
      </w:r>
      <w:r>
        <w:rPr>
          <w:i/>
        </w:rPr>
        <w:br/>
      </w:r>
      <w:r>
        <w:rPr>
          <w:i/>
        </w:rPr>
        <w:br/>
      </w:r>
      <w:r>
        <w:rPr>
          <w:i/>
        </w:rPr>
        <w:tab/>
      </w:r>
      <w:r>
        <w:rPr>
          <w:i/>
        </w:rPr>
        <w:tab/>
      </w:r>
      <w:r>
        <w:rPr>
          <w:i/>
        </w:rPr>
        <w:tab/>
      </w:r>
      <w:r>
        <w:rPr>
          <w:i/>
        </w:rPr>
        <w:tab/>
      </w:r>
      <w:r>
        <w:rPr>
          <w:i/>
        </w:rPr>
        <w:tab/>
        <w:t>Source: FirstNet / Mike</w:t>
      </w:r>
    </w:p>
    <w:p w14:paraId="659E0D1A" w14:textId="77777777" w:rsidR="00031805" w:rsidRDefault="00031805" w:rsidP="00031805">
      <w:pPr>
        <w:rPr>
          <w:color w:val="808080"/>
        </w:rPr>
      </w:pPr>
      <w:r>
        <w:rPr>
          <w:color w:val="808080"/>
        </w:rPr>
        <w:t>(Replaces C1-212878)</w:t>
      </w:r>
    </w:p>
    <w:p w14:paraId="028BCD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6757A1" w14:textId="7756EAB1" w:rsidR="00031805" w:rsidRDefault="00031805" w:rsidP="00031805">
      <w:pPr>
        <w:rPr>
          <w:rFonts w:ascii="Arial" w:hAnsi="Arial" w:cs="Arial"/>
          <w:b/>
          <w:sz w:val="24"/>
        </w:rPr>
      </w:pPr>
      <w:r>
        <w:rPr>
          <w:rFonts w:ascii="Arial" w:hAnsi="Arial" w:cs="Arial"/>
          <w:b/>
          <w:color w:val="0000FF"/>
          <w:sz w:val="24"/>
        </w:rPr>
        <w:t>C1-213067</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MCData</w:t>
      </w:r>
      <w:proofErr w:type="spellEnd"/>
    </w:p>
    <w:p w14:paraId="3D8B28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1 Cat: F (Rel-17)</w:t>
      </w:r>
      <w:r>
        <w:rPr>
          <w:i/>
        </w:rPr>
        <w:br/>
      </w:r>
      <w:r>
        <w:rPr>
          <w:i/>
        </w:rPr>
        <w:br/>
      </w:r>
      <w:r>
        <w:rPr>
          <w:i/>
        </w:rPr>
        <w:tab/>
      </w:r>
      <w:r>
        <w:rPr>
          <w:i/>
        </w:rPr>
        <w:tab/>
      </w:r>
      <w:r>
        <w:rPr>
          <w:i/>
        </w:rPr>
        <w:tab/>
      </w:r>
      <w:r>
        <w:rPr>
          <w:i/>
        </w:rPr>
        <w:tab/>
      </w:r>
      <w:r>
        <w:rPr>
          <w:i/>
        </w:rPr>
        <w:tab/>
        <w:t>Source: FirstNet / Mike</w:t>
      </w:r>
    </w:p>
    <w:p w14:paraId="59BF7596" w14:textId="77777777" w:rsidR="00031805" w:rsidRDefault="00031805" w:rsidP="00031805">
      <w:pPr>
        <w:rPr>
          <w:color w:val="808080"/>
        </w:rPr>
      </w:pPr>
      <w:r>
        <w:rPr>
          <w:color w:val="808080"/>
        </w:rPr>
        <w:t>(Replaces C1-212879)</w:t>
      </w:r>
    </w:p>
    <w:p w14:paraId="264D77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C1-213594</w:t>
      </w:r>
      <w:r>
        <w:rPr>
          <w:color w:val="993300"/>
          <w:u w:val="single"/>
        </w:rPr>
        <w:t>.</w:t>
      </w:r>
    </w:p>
    <w:p w14:paraId="5C766F40" w14:textId="24CA545F" w:rsidR="00031805" w:rsidRDefault="00031805" w:rsidP="00031805">
      <w:pPr>
        <w:rPr>
          <w:rFonts w:ascii="Arial" w:hAnsi="Arial" w:cs="Arial"/>
          <w:b/>
          <w:sz w:val="24"/>
        </w:rPr>
      </w:pPr>
      <w:r>
        <w:rPr>
          <w:rFonts w:ascii="Arial" w:hAnsi="Arial" w:cs="Arial"/>
          <w:b/>
          <w:color w:val="0000FF"/>
          <w:sz w:val="24"/>
        </w:rPr>
        <w:t>C1-213068</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MCPTT</w:t>
      </w:r>
    </w:p>
    <w:p w14:paraId="05D3E21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CR-0707  rev 1 Cat: F (Rel-17)</w:t>
      </w:r>
      <w:r>
        <w:rPr>
          <w:i/>
        </w:rPr>
        <w:br/>
      </w:r>
      <w:r>
        <w:rPr>
          <w:i/>
        </w:rPr>
        <w:br/>
      </w:r>
      <w:r>
        <w:rPr>
          <w:i/>
        </w:rPr>
        <w:tab/>
      </w:r>
      <w:r>
        <w:rPr>
          <w:i/>
        </w:rPr>
        <w:tab/>
      </w:r>
      <w:r>
        <w:rPr>
          <w:i/>
        </w:rPr>
        <w:tab/>
      </w:r>
      <w:r>
        <w:rPr>
          <w:i/>
        </w:rPr>
        <w:tab/>
      </w:r>
      <w:r>
        <w:rPr>
          <w:i/>
        </w:rPr>
        <w:tab/>
        <w:t>Source: FirstNet / Mike</w:t>
      </w:r>
    </w:p>
    <w:p w14:paraId="01A28B97" w14:textId="77777777" w:rsidR="00031805" w:rsidRDefault="00031805" w:rsidP="00031805">
      <w:pPr>
        <w:rPr>
          <w:color w:val="808080"/>
        </w:rPr>
      </w:pPr>
      <w:r>
        <w:rPr>
          <w:color w:val="808080"/>
        </w:rPr>
        <w:t>(Replaces C1-212880)</w:t>
      </w:r>
    </w:p>
    <w:p w14:paraId="090F4E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37FE8" w14:textId="2E92E623" w:rsidR="00031805" w:rsidRDefault="00031805" w:rsidP="00031805">
      <w:pPr>
        <w:rPr>
          <w:rFonts w:ascii="Arial" w:hAnsi="Arial" w:cs="Arial"/>
          <w:b/>
          <w:sz w:val="24"/>
        </w:rPr>
      </w:pPr>
      <w:r>
        <w:rPr>
          <w:rFonts w:ascii="Arial" w:hAnsi="Arial" w:cs="Arial"/>
          <w:b/>
          <w:color w:val="0000FF"/>
          <w:sz w:val="24"/>
        </w:rPr>
        <w:t>C1-213069</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MCVideo</w:t>
      </w:r>
    </w:p>
    <w:p w14:paraId="19C767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1 Cat: F (Rel-17)</w:t>
      </w:r>
      <w:r>
        <w:rPr>
          <w:i/>
        </w:rPr>
        <w:br/>
      </w:r>
      <w:r>
        <w:rPr>
          <w:i/>
        </w:rPr>
        <w:br/>
      </w:r>
      <w:r>
        <w:rPr>
          <w:i/>
        </w:rPr>
        <w:tab/>
      </w:r>
      <w:r>
        <w:rPr>
          <w:i/>
        </w:rPr>
        <w:tab/>
      </w:r>
      <w:r>
        <w:rPr>
          <w:i/>
        </w:rPr>
        <w:tab/>
      </w:r>
      <w:r>
        <w:rPr>
          <w:i/>
        </w:rPr>
        <w:tab/>
      </w:r>
      <w:r>
        <w:rPr>
          <w:i/>
        </w:rPr>
        <w:tab/>
        <w:t>Source: FirstNet / Mike</w:t>
      </w:r>
    </w:p>
    <w:p w14:paraId="3FAABFEF" w14:textId="77777777" w:rsidR="00031805" w:rsidRDefault="00031805" w:rsidP="00031805">
      <w:pPr>
        <w:rPr>
          <w:color w:val="808080"/>
        </w:rPr>
      </w:pPr>
      <w:r>
        <w:rPr>
          <w:color w:val="808080"/>
        </w:rPr>
        <w:t>(Replaces C1-212881)</w:t>
      </w:r>
    </w:p>
    <w:p w14:paraId="3D6079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C1-213595</w:t>
      </w:r>
      <w:r>
        <w:rPr>
          <w:color w:val="993300"/>
          <w:u w:val="single"/>
        </w:rPr>
        <w:t>.</w:t>
      </w:r>
    </w:p>
    <w:p w14:paraId="5493A2E2" w14:textId="704918D4" w:rsidR="00031805" w:rsidRDefault="00031805" w:rsidP="00031805">
      <w:pPr>
        <w:rPr>
          <w:rFonts w:ascii="Arial" w:hAnsi="Arial" w:cs="Arial"/>
          <w:b/>
          <w:sz w:val="24"/>
        </w:rPr>
      </w:pPr>
      <w:r>
        <w:rPr>
          <w:rFonts w:ascii="Arial" w:hAnsi="Arial" w:cs="Arial"/>
          <w:b/>
          <w:color w:val="0000FF"/>
          <w:sz w:val="24"/>
        </w:rPr>
        <w:t>C1-213070</w:t>
      </w:r>
      <w:r>
        <w:rPr>
          <w:rFonts w:ascii="Arial" w:hAnsi="Arial" w:cs="Arial"/>
          <w:b/>
          <w:color w:val="0000FF"/>
          <w:sz w:val="24"/>
        </w:rPr>
        <w:tab/>
      </w:r>
      <w:r>
        <w:rPr>
          <w:rFonts w:ascii="Arial" w:hAnsi="Arial" w:cs="Arial"/>
          <w:b/>
          <w:sz w:val="24"/>
        </w:rPr>
        <w:t>MSRP not required for mandatory download</w:t>
      </w:r>
    </w:p>
    <w:p w14:paraId="14271A3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1 Cat: F (Rel-17)</w:t>
      </w:r>
      <w:r>
        <w:rPr>
          <w:i/>
        </w:rPr>
        <w:br/>
      </w:r>
      <w:r>
        <w:rPr>
          <w:i/>
        </w:rPr>
        <w:lastRenderedPageBreak/>
        <w:br/>
      </w:r>
      <w:r>
        <w:rPr>
          <w:i/>
        </w:rPr>
        <w:tab/>
      </w:r>
      <w:r>
        <w:rPr>
          <w:i/>
        </w:rPr>
        <w:tab/>
      </w:r>
      <w:r>
        <w:rPr>
          <w:i/>
        </w:rPr>
        <w:tab/>
      </w:r>
      <w:r>
        <w:rPr>
          <w:i/>
        </w:rPr>
        <w:tab/>
      </w:r>
      <w:r>
        <w:rPr>
          <w:i/>
        </w:rPr>
        <w:tab/>
        <w:t>Source: FirstNet / Mike</w:t>
      </w:r>
    </w:p>
    <w:p w14:paraId="413DE4F0" w14:textId="77777777" w:rsidR="00031805" w:rsidRDefault="00031805" w:rsidP="00031805">
      <w:pPr>
        <w:rPr>
          <w:color w:val="808080"/>
        </w:rPr>
      </w:pPr>
      <w:r>
        <w:rPr>
          <w:color w:val="808080"/>
        </w:rPr>
        <w:t>(Replaces C1-212882)</w:t>
      </w:r>
    </w:p>
    <w:p w14:paraId="78CD10B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C1-213596</w:t>
      </w:r>
      <w:r>
        <w:rPr>
          <w:color w:val="993300"/>
          <w:u w:val="single"/>
        </w:rPr>
        <w:t>.</w:t>
      </w:r>
    </w:p>
    <w:p w14:paraId="3F4A64B7" w14:textId="2D8825C7" w:rsidR="00031805" w:rsidRDefault="00031805" w:rsidP="00031805">
      <w:pPr>
        <w:rPr>
          <w:rFonts w:ascii="Arial" w:hAnsi="Arial" w:cs="Arial"/>
          <w:b/>
          <w:sz w:val="24"/>
        </w:rPr>
      </w:pPr>
      <w:r>
        <w:rPr>
          <w:rFonts w:ascii="Arial" w:hAnsi="Arial" w:cs="Arial"/>
          <w:b/>
          <w:color w:val="0000FF"/>
          <w:sz w:val="24"/>
        </w:rPr>
        <w:t>C1-213072</w:t>
      </w:r>
      <w:r>
        <w:rPr>
          <w:rFonts w:ascii="Arial" w:hAnsi="Arial" w:cs="Arial"/>
          <w:b/>
          <w:color w:val="0000FF"/>
          <w:sz w:val="24"/>
        </w:rPr>
        <w:tab/>
      </w:r>
      <w:r>
        <w:rPr>
          <w:rFonts w:ascii="Arial" w:hAnsi="Arial" w:cs="Arial"/>
          <w:b/>
          <w:sz w:val="24"/>
        </w:rPr>
        <w:t>Warning text code incorrect</w:t>
      </w:r>
    </w:p>
    <w:p w14:paraId="37BF19E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CR-0708  rev 1 Cat: F (Rel-17)</w:t>
      </w:r>
      <w:r>
        <w:rPr>
          <w:i/>
        </w:rPr>
        <w:br/>
      </w:r>
      <w:r>
        <w:rPr>
          <w:i/>
        </w:rPr>
        <w:br/>
      </w:r>
      <w:r>
        <w:rPr>
          <w:i/>
        </w:rPr>
        <w:tab/>
      </w:r>
      <w:r>
        <w:rPr>
          <w:i/>
        </w:rPr>
        <w:tab/>
      </w:r>
      <w:r>
        <w:rPr>
          <w:i/>
        </w:rPr>
        <w:tab/>
      </w:r>
      <w:r>
        <w:rPr>
          <w:i/>
        </w:rPr>
        <w:tab/>
      </w:r>
      <w:r>
        <w:rPr>
          <w:i/>
        </w:rPr>
        <w:tab/>
        <w:t>Source: FirstNet / Mike</w:t>
      </w:r>
    </w:p>
    <w:p w14:paraId="784F7B69" w14:textId="77777777" w:rsidR="00031805" w:rsidRDefault="00031805" w:rsidP="00031805">
      <w:pPr>
        <w:rPr>
          <w:color w:val="808080"/>
        </w:rPr>
      </w:pPr>
      <w:r>
        <w:rPr>
          <w:color w:val="808080"/>
        </w:rPr>
        <w:t>(Replaces C1-212884)</w:t>
      </w:r>
    </w:p>
    <w:p w14:paraId="15DED7B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B1E1244" w14:textId="0E316F2A" w:rsidR="00031805" w:rsidRDefault="00031805" w:rsidP="00031805">
      <w:pPr>
        <w:rPr>
          <w:rFonts w:ascii="Arial" w:hAnsi="Arial" w:cs="Arial"/>
          <w:b/>
          <w:sz w:val="24"/>
        </w:rPr>
      </w:pPr>
      <w:r>
        <w:rPr>
          <w:rFonts w:ascii="Arial" w:hAnsi="Arial" w:cs="Arial"/>
          <w:b/>
          <w:color w:val="0000FF"/>
          <w:sz w:val="24"/>
        </w:rPr>
        <w:t>C1-213309</w:t>
      </w:r>
      <w:r>
        <w:rPr>
          <w:rFonts w:ascii="Arial" w:hAnsi="Arial" w:cs="Arial"/>
          <w:b/>
          <w:color w:val="0000FF"/>
          <w:sz w:val="24"/>
        </w:rPr>
        <w:tab/>
      </w:r>
      <w:r>
        <w:rPr>
          <w:rFonts w:ascii="Arial" w:hAnsi="Arial" w:cs="Arial"/>
          <w:b/>
          <w:sz w:val="24"/>
        </w:rPr>
        <w:t>Floor request queue terminology</w:t>
      </w:r>
    </w:p>
    <w:p w14:paraId="60DE3C3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CR-0305  rev  Cat: F (Rel-17)</w:t>
      </w:r>
      <w:r>
        <w:rPr>
          <w:i/>
        </w:rPr>
        <w:br/>
      </w:r>
      <w:r>
        <w:rPr>
          <w:i/>
        </w:rPr>
        <w:br/>
      </w:r>
      <w:r>
        <w:rPr>
          <w:i/>
        </w:rPr>
        <w:tab/>
      </w:r>
      <w:r>
        <w:rPr>
          <w:i/>
        </w:rPr>
        <w:tab/>
      </w:r>
      <w:r>
        <w:rPr>
          <w:i/>
        </w:rPr>
        <w:tab/>
      </w:r>
      <w:r>
        <w:rPr>
          <w:i/>
        </w:rPr>
        <w:tab/>
      </w:r>
      <w:r>
        <w:rPr>
          <w:i/>
        </w:rPr>
        <w:tab/>
        <w:t>Source: Ericsson /Jörgen</w:t>
      </w:r>
    </w:p>
    <w:p w14:paraId="39909D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C1-213712</w:t>
      </w:r>
      <w:r>
        <w:rPr>
          <w:color w:val="993300"/>
          <w:u w:val="single"/>
        </w:rPr>
        <w:t>.</w:t>
      </w:r>
    </w:p>
    <w:p w14:paraId="19826871" w14:textId="187AF5C5" w:rsidR="00031805" w:rsidRDefault="00031805" w:rsidP="00031805">
      <w:pPr>
        <w:rPr>
          <w:rFonts w:ascii="Arial" w:hAnsi="Arial" w:cs="Arial"/>
          <w:b/>
          <w:sz w:val="24"/>
        </w:rPr>
      </w:pPr>
      <w:r>
        <w:rPr>
          <w:rFonts w:ascii="Arial" w:hAnsi="Arial" w:cs="Arial"/>
          <w:b/>
          <w:color w:val="0000FF"/>
          <w:sz w:val="24"/>
        </w:rPr>
        <w:t>C1-213448</w:t>
      </w:r>
      <w:r>
        <w:rPr>
          <w:rFonts w:ascii="Arial" w:hAnsi="Arial" w:cs="Arial"/>
          <w:b/>
          <w:color w:val="0000FF"/>
          <w:sz w:val="24"/>
        </w:rPr>
        <w:tab/>
      </w:r>
      <w:r>
        <w:rPr>
          <w:rFonts w:ascii="Arial" w:hAnsi="Arial" w:cs="Arial"/>
          <w:b/>
          <w:sz w:val="24"/>
        </w:rPr>
        <w:t xml:space="preserve">Corrected the </w:t>
      </w:r>
      <w:proofErr w:type="spellStart"/>
      <w:r>
        <w:rPr>
          <w:rFonts w:ascii="Arial" w:hAnsi="Arial" w:cs="Arial"/>
          <w:b/>
          <w:sz w:val="24"/>
        </w:rPr>
        <w:t>mispalcement</w:t>
      </w:r>
      <w:proofErr w:type="spellEnd"/>
      <w:r>
        <w:rPr>
          <w:rFonts w:ascii="Arial" w:hAnsi="Arial" w:cs="Arial"/>
          <w:b/>
          <w:sz w:val="24"/>
        </w:rPr>
        <w:t xml:space="preserve"> of the authorization validation for origination of the first-to-answer call</w:t>
      </w:r>
    </w:p>
    <w:p w14:paraId="594D64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CR-0710  rev  Cat: F (Rel-17)</w:t>
      </w:r>
      <w:r>
        <w:rPr>
          <w:i/>
        </w:rPr>
        <w:br/>
      </w:r>
      <w:r>
        <w:rPr>
          <w:i/>
        </w:rPr>
        <w:br/>
      </w:r>
      <w:r>
        <w:rPr>
          <w:i/>
        </w:rPr>
        <w:tab/>
      </w:r>
      <w:r>
        <w:rPr>
          <w:i/>
        </w:rPr>
        <w:tab/>
      </w:r>
      <w:r>
        <w:rPr>
          <w:i/>
        </w:rPr>
        <w:tab/>
      </w:r>
      <w:r>
        <w:rPr>
          <w:i/>
        </w:rPr>
        <w:tab/>
      </w:r>
      <w:r>
        <w:rPr>
          <w:i/>
        </w:rPr>
        <w:tab/>
        <w:t>Source: Samsung, Nokia, Nokia Shanghai Bell</w:t>
      </w:r>
    </w:p>
    <w:p w14:paraId="6CF8FE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34DC0" w14:textId="4C29F8CB" w:rsidR="00031805" w:rsidRDefault="00031805" w:rsidP="00031805">
      <w:pPr>
        <w:rPr>
          <w:rFonts w:ascii="Arial" w:hAnsi="Arial" w:cs="Arial"/>
          <w:b/>
          <w:sz w:val="24"/>
        </w:rPr>
      </w:pPr>
      <w:r>
        <w:rPr>
          <w:rFonts w:ascii="Arial" w:hAnsi="Arial" w:cs="Arial"/>
          <w:b/>
          <w:color w:val="0000FF"/>
          <w:sz w:val="24"/>
        </w:rPr>
        <w:t>C1-213449</w:t>
      </w:r>
      <w:r>
        <w:rPr>
          <w:rFonts w:ascii="Arial" w:hAnsi="Arial" w:cs="Arial"/>
          <w:b/>
          <w:color w:val="0000FF"/>
          <w:sz w:val="24"/>
        </w:rPr>
        <w:tab/>
      </w:r>
      <w:r>
        <w:rPr>
          <w:rFonts w:ascii="Arial" w:hAnsi="Arial" w:cs="Arial"/>
          <w:b/>
          <w:sz w:val="24"/>
        </w:rPr>
        <w:t>Step reference corrections in subclause 11.1.1.4.2</w:t>
      </w:r>
    </w:p>
    <w:p w14:paraId="570B8C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CR-0711  rev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04DB1D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A5E0A" w14:textId="01D3D0AA" w:rsidR="00031805" w:rsidRDefault="00031805" w:rsidP="00031805">
      <w:pPr>
        <w:rPr>
          <w:rFonts w:ascii="Arial" w:hAnsi="Arial" w:cs="Arial"/>
          <w:b/>
          <w:sz w:val="24"/>
        </w:rPr>
      </w:pPr>
      <w:r>
        <w:rPr>
          <w:rFonts w:ascii="Arial" w:hAnsi="Arial" w:cs="Arial"/>
          <w:b/>
          <w:color w:val="0000FF"/>
          <w:sz w:val="24"/>
        </w:rPr>
        <w:t>C1-213450</w:t>
      </w:r>
      <w:r>
        <w:rPr>
          <w:rFonts w:ascii="Arial" w:hAnsi="Arial" w:cs="Arial"/>
          <w:b/>
          <w:color w:val="0000FF"/>
          <w:sz w:val="24"/>
        </w:rPr>
        <w:tab/>
      </w:r>
      <w:r>
        <w:rPr>
          <w:rFonts w:ascii="Arial" w:hAnsi="Arial" w:cs="Arial"/>
          <w:b/>
          <w:sz w:val="24"/>
        </w:rPr>
        <w:t>Added missing INVITE request handling for first-to-answer call in subclause 11.1.1.2.2.2</w:t>
      </w:r>
    </w:p>
    <w:p w14:paraId="4754F1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CR-0712  rev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6C19D9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C1-213613</w:t>
      </w:r>
      <w:r>
        <w:rPr>
          <w:color w:val="993300"/>
          <w:u w:val="single"/>
        </w:rPr>
        <w:t>.</w:t>
      </w:r>
    </w:p>
    <w:p w14:paraId="35F8BA63" w14:textId="0CD4AB8E" w:rsidR="00031805" w:rsidRDefault="00031805" w:rsidP="00031805">
      <w:pPr>
        <w:rPr>
          <w:rFonts w:ascii="Arial" w:hAnsi="Arial" w:cs="Arial"/>
          <w:b/>
          <w:sz w:val="24"/>
        </w:rPr>
      </w:pPr>
      <w:r>
        <w:rPr>
          <w:rFonts w:ascii="Arial" w:hAnsi="Arial" w:cs="Arial"/>
          <w:b/>
          <w:color w:val="0000FF"/>
          <w:sz w:val="24"/>
        </w:rPr>
        <w:t>C1-213453</w:t>
      </w:r>
      <w:r>
        <w:rPr>
          <w:rFonts w:ascii="Arial" w:hAnsi="Arial" w:cs="Arial"/>
          <w:b/>
          <w:color w:val="0000FF"/>
          <w:sz w:val="24"/>
        </w:rPr>
        <w:tab/>
      </w:r>
      <w:r>
        <w:rPr>
          <w:rFonts w:ascii="Arial" w:hAnsi="Arial" w:cs="Arial"/>
          <w:b/>
          <w:sz w:val="24"/>
        </w:rPr>
        <w:t>Missing corrections to cancelation of group in-progress emergency (Part of C1-205500 &amp; C1-205501)</w:t>
      </w:r>
    </w:p>
    <w:p w14:paraId="4950A7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CR-0700  rev 1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0B313C87" w14:textId="77777777" w:rsidR="00031805" w:rsidRDefault="00031805" w:rsidP="00031805">
      <w:pPr>
        <w:rPr>
          <w:color w:val="808080"/>
        </w:rPr>
      </w:pPr>
      <w:r>
        <w:rPr>
          <w:color w:val="808080"/>
        </w:rPr>
        <w:lastRenderedPageBreak/>
        <w:t>(Replaces C1-212196)</w:t>
      </w:r>
    </w:p>
    <w:p w14:paraId="6ACC25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C1-213617</w:t>
      </w:r>
      <w:r>
        <w:rPr>
          <w:color w:val="993300"/>
          <w:u w:val="single"/>
        </w:rPr>
        <w:t>.</w:t>
      </w:r>
    </w:p>
    <w:p w14:paraId="55C62959" w14:textId="0FDF19AB" w:rsidR="00031805" w:rsidRDefault="00031805" w:rsidP="00031805">
      <w:pPr>
        <w:rPr>
          <w:rFonts w:ascii="Arial" w:hAnsi="Arial" w:cs="Arial"/>
          <w:b/>
          <w:sz w:val="24"/>
        </w:rPr>
      </w:pPr>
      <w:r>
        <w:rPr>
          <w:rFonts w:ascii="Arial" w:hAnsi="Arial" w:cs="Arial"/>
          <w:b/>
          <w:color w:val="0000FF"/>
          <w:sz w:val="24"/>
        </w:rPr>
        <w:t>C1-213458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legth</w:t>
      </w:r>
      <w:proofErr w:type="spellEnd"/>
      <w:r>
        <w:rPr>
          <w:rFonts w:ascii="Arial" w:hAnsi="Arial" w:cs="Arial"/>
          <w:b/>
          <w:sz w:val="24"/>
        </w:rPr>
        <w:t xml:space="preserve"> values in </w:t>
      </w:r>
      <w:proofErr w:type="spellStart"/>
      <w:r>
        <w:rPr>
          <w:rFonts w:ascii="Arial" w:hAnsi="Arial" w:cs="Arial"/>
          <w:b/>
          <w:sz w:val="24"/>
        </w:rPr>
        <w:t>MCData</w:t>
      </w:r>
      <w:proofErr w:type="spellEnd"/>
      <w:r>
        <w:rPr>
          <w:rFonts w:ascii="Arial" w:hAnsi="Arial" w:cs="Arial"/>
          <w:b/>
          <w:sz w:val="24"/>
        </w:rPr>
        <w:t xml:space="preserve"> message formats</w:t>
      </w:r>
    </w:p>
    <w:p w14:paraId="407BD3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CR-0231  rev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5A6135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C1-213618</w:t>
      </w:r>
      <w:r>
        <w:rPr>
          <w:color w:val="993300"/>
          <w:u w:val="single"/>
        </w:rPr>
        <w:t>.</w:t>
      </w:r>
    </w:p>
    <w:p w14:paraId="7CE875EE" w14:textId="33359728" w:rsidR="00031805" w:rsidRDefault="00031805" w:rsidP="00031805">
      <w:pPr>
        <w:rPr>
          <w:rFonts w:ascii="Arial" w:hAnsi="Arial" w:cs="Arial"/>
          <w:b/>
          <w:sz w:val="24"/>
        </w:rPr>
      </w:pPr>
      <w:r>
        <w:rPr>
          <w:rFonts w:ascii="Arial" w:hAnsi="Arial" w:cs="Arial"/>
          <w:b/>
          <w:color w:val="0000FF"/>
          <w:sz w:val="24"/>
        </w:rPr>
        <w:t>C1-213466</w:t>
      </w:r>
      <w:r>
        <w:rPr>
          <w:rFonts w:ascii="Arial" w:hAnsi="Arial" w:cs="Arial"/>
          <w:b/>
          <w:color w:val="0000FF"/>
          <w:sz w:val="24"/>
        </w:rPr>
        <w:tab/>
      </w:r>
      <w:r>
        <w:rPr>
          <w:rFonts w:ascii="Arial" w:hAnsi="Arial" w:cs="Arial"/>
          <w:b/>
          <w:sz w:val="24"/>
        </w:rPr>
        <w:t>MO representation rules and MOs alignment</w:t>
      </w:r>
    </w:p>
    <w:p w14:paraId="61F3496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CR-0117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Bell,Ericsson</w:t>
      </w:r>
      <w:proofErr w:type="spellEnd"/>
    </w:p>
    <w:p w14:paraId="0928C3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C1-213948</w:t>
      </w:r>
      <w:r>
        <w:rPr>
          <w:color w:val="993300"/>
          <w:u w:val="single"/>
        </w:rPr>
        <w:t>.</w:t>
      </w:r>
    </w:p>
    <w:p w14:paraId="29F4A3A3" w14:textId="078EA3BE" w:rsidR="00031805" w:rsidRDefault="00031805" w:rsidP="00031805">
      <w:pPr>
        <w:rPr>
          <w:rFonts w:ascii="Arial" w:hAnsi="Arial" w:cs="Arial"/>
          <w:b/>
          <w:sz w:val="24"/>
        </w:rPr>
      </w:pPr>
      <w:r>
        <w:rPr>
          <w:rFonts w:ascii="Arial" w:hAnsi="Arial" w:cs="Arial"/>
          <w:b/>
          <w:color w:val="0000FF"/>
          <w:sz w:val="24"/>
        </w:rPr>
        <w:t>C1-213488</w:t>
      </w:r>
      <w:r>
        <w:rPr>
          <w:rFonts w:ascii="Arial" w:hAnsi="Arial" w:cs="Arial"/>
          <w:b/>
          <w:color w:val="0000FF"/>
          <w:sz w:val="24"/>
        </w:rPr>
        <w:tab/>
      </w:r>
      <w:r>
        <w:rPr>
          <w:rFonts w:ascii="Arial" w:hAnsi="Arial" w:cs="Arial"/>
          <w:b/>
          <w:sz w:val="24"/>
        </w:rPr>
        <w:t>MO corrections</w:t>
      </w:r>
    </w:p>
    <w:p w14:paraId="0EE7F00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CR-0118  rev  Cat: F (Rel-17)</w:t>
      </w:r>
      <w:r>
        <w:rPr>
          <w:i/>
        </w:rPr>
        <w:br/>
      </w:r>
      <w:r>
        <w:rPr>
          <w:i/>
        </w:rPr>
        <w:br/>
      </w:r>
      <w:r>
        <w:rPr>
          <w:i/>
        </w:rPr>
        <w:tab/>
      </w:r>
      <w:r>
        <w:rPr>
          <w:i/>
        </w:rPr>
        <w:tab/>
      </w:r>
      <w:r>
        <w:rPr>
          <w:i/>
        </w:rPr>
        <w:tab/>
      </w:r>
      <w:r>
        <w:rPr>
          <w:i/>
        </w:rPr>
        <w:tab/>
      </w:r>
      <w:r>
        <w:rPr>
          <w:i/>
        </w:rPr>
        <w:tab/>
        <w:t>Source: Nokia, Nokia Shanghai Bell</w:t>
      </w:r>
    </w:p>
    <w:p w14:paraId="011D5C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C557E" w14:textId="61B17535" w:rsidR="00031805" w:rsidRDefault="00031805" w:rsidP="00031805">
      <w:pPr>
        <w:rPr>
          <w:rFonts w:ascii="Arial" w:hAnsi="Arial" w:cs="Arial"/>
          <w:b/>
          <w:sz w:val="24"/>
        </w:rPr>
      </w:pPr>
      <w:r>
        <w:rPr>
          <w:rFonts w:ascii="Arial" w:hAnsi="Arial" w:cs="Arial"/>
          <w:b/>
          <w:color w:val="0000FF"/>
          <w:sz w:val="24"/>
        </w:rPr>
        <w:t>C1-213589</w:t>
      </w:r>
      <w:r>
        <w:rPr>
          <w:rFonts w:ascii="Arial" w:hAnsi="Arial" w:cs="Arial"/>
          <w:b/>
          <w:color w:val="0000FF"/>
          <w:sz w:val="24"/>
        </w:rPr>
        <w:tab/>
      </w:r>
      <w:r>
        <w:rPr>
          <w:rFonts w:ascii="Arial" w:hAnsi="Arial" w:cs="Arial"/>
          <w:b/>
          <w:sz w:val="24"/>
        </w:rPr>
        <w:t>Clarify "refresh" in 9.2.1.2 and 9A.2.1.2</w:t>
      </w:r>
    </w:p>
    <w:p w14:paraId="1E312D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2 Cat: F (Rel-17)</w:t>
      </w:r>
      <w:r>
        <w:rPr>
          <w:i/>
        </w:rPr>
        <w:br/>
      </w:r>
      <w:r>
        <w:rPr>
          <w:i/>
        </w:rPr>
        <w:br/>
      </w:r>
      <w:r>
        <w:rPr>
          <w:i/>
        </w:rPr>
        <w:tab/>
      </w:r>
      <w:r>
        <w:rPr>
          <w:i/>
        </w:rPr>
        <w:tab/>
      </w:r>
      <w:r>
        <w:rPr>
          <w:i/>
        </w:rPr>
        <w:tab/>
      </w:r>
      <w:r>
        <w:rPr>
          <w:i/>
        </w:rPr>
        <w:tab/>
      </w:r>
      <w:r>
        <w:rPr>
          <w:i/>
        </w:rPr>
        <w:tab/>
        <w:t>Source: FirstNet / Mike</w:t>
      </w:r>
    </w:p>
    <w:p w14:paraId="7C6D90F9" w14:textId="77777777" w:rsidR="00031805" w:rsidRDefault="00031805" w:rsidP="00031805">
      <w:pPr>
        <w:rPr>
          <w:color w:val="808080"/>
        </w:rPr>
      </w:pPr>
      <w:r>
        <w:rPr>
          <w:color w:val="808080"/>
        </w:rPr>
        <w:t>(Replaces C1-213059)</w:t>
      </w:r>
    </w:p>
    <w:p w14:paraId="129ACA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A4DD0" w14:textId="052CB0C9" w:rsidR="00031805" w:rsidRDefault="00031805" w:rsidP="00031805">
      <w:pPr>
        <w:rPr>
          <w:rFonts w:ascii="Arial" w:hAnsi="Arial" w:cs="Arial"/>
          <w:b/>
          <w:sz w:val="24"/>
        </w:rPr>
      </w:pPr>
      <w:r>
        <w:rPr>
          <w:rFonts w:ascii="Arial" w:hAnsi="Arial" w:cs="Arial"/>
          <w:b/>
          <w:color w:val="0000FF"/>
          <w:sz w:val="24"/>
        </w:rPr>
        <w:t>C1-213590</w:t>
      </w:r>
      <w:r>
        <w:rPr>
          <w:rFonts w:ascii="Arial" w:hAnsi="Arial" w:cs="Arial"/>
          <w:b/>
          <w:color w:val="0000FF"/>
          <w:sz w:val="24"/>
        </w:rPr>
        <w:tab/>
      </w:r>
      <w:r>
        <w:rPr>
          <w:rFonts w:ascii="Arial" w:hAnsi="Arial" w:cs="Arial"/>
          <w:b/>
          <w:sz w:val="24"/>
        </w:rPr>
        <w:t>Correct affiliation based on geo location - MCPTT</w:t>
      </w:r>
    </w:p>
    <w:p w14:paraId="6BA7F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2 Cat: F (Rel-17)</w:t>
      </w:r>
      <w:r>
        <w:rPr>
          <w:i/>
        </w:rPr>
        <w:br/>
      </w:r>
      <w:r>
        <w:rPr>
          <w:i/>
        </w:rPr>
        <w:br/>
      </w:r>
      <w:r>
        <w:rPr>
          <w:i/>
        </w:rPr>
        <w:tab/>
      </w:r>
      <w:r>
        <w:rPr>
          <w:i/>
        </w:rPr>
        <w:tab/>
      </w:r>
      <w:r>
        <w:rPr>
          <w:i/>
        </w:rPr>
        <w:tab/>
      </w:r>
      <w:r>
        <w:rPr>
          <w:i/>
        </w:rPr>
        <w:tab/>
      </w:r>
      <w:r>
        <w:rPr>
          <w:i/>
        </w:rPr>
        <w:tab/>
        <w:t>Source: FirstNet / Mike</w:t>
      </w:r>
    </w:p>
    <w:p w14:paraId="6345F525" w14:textId="77777777" w:rsidR="00031805" w:rsidRDefault="00031805" w:rsidP="00031805">
      <w:pPr>
        <w:rPr>
          <w:color w:val="808080"/>
        </w:rPr>
      </w:pPr>
      <w:r>
        <w:rPr>
          <w:color w:val="808080"/>
        </w:rPr>
        <w:t>(Replaces C1-213060)</w:t>
      </w:r>
    </w:p>
    <w:p w14:paraId="576621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6C1AC" w14:textId="3E8A6EDB" w:rsidR="00031805" w:rsidRDefault="00031805" w:rsidP="00031805">
      <w:pPr>
        <w:rPr>
          <w:rFonts w:ascii="Arial" w:hAnsi="Arial" w:cs="Arial"/>
          <w:b/>
          <w:sz w:val="24"/>
        </w:rPr>
      </w:pPr>
      <w:r>
        <w:rPr>
          <w:rFonts w:ascii="Arial" w:hAnsi="Arial" w:cs="Arial"/>
          <w:b/>
          <w:color w:val="0000FF"/>
          <w:sz w:val="24"/>
        </w:rPr>
        <w:t>C1-213591</w:t>
      </w:r>
      <w:r>
        <w:rPr>
          <w:rFonts w:ascii="Arial" w:hAnsi="Arial" w:cs="Arial"/>
          <w:b/>
          <w:color w:val="0000FF"/>
          <w:sz w:val="24"/>
        </w:rPr>
        <w:tab/>
      </w:r>
      <w:r>
        <w:rPr>
          <w:rFonts w:ascii="Arial" w:hAnsi="Arial" w:cs="Arial"/>
          <w:b/>
          <w:sz w:val="24"/>
        </w:rPr>
        <w:t>Correct bullet numbering in 7.2.5</w:t>
      </w:r>
    </w:p>
    <w:p w14:paraId="20A5C3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2 Cat: D (Rel-17)</w:t>
      </w:r>
      <w:r>
        <w:rPr>
          <w:i/>
        </w:rPr>
        <w:br/>
      </w:r>
      <w:r>
        <w:rPr>
          <w:i/>
        </w:rPr>
        <w:br/>
      </w:r>
      <w:r>
        <w:rPr>
          <w:i/>
        </w:rPr>
        <w:tab/>
      </w:r>
      <w:r>
        <w:rPr>
          <w:i/>
        </w:rPr>
        <w:tab/>
      </w:r>
      <w:r>
        <w:rPr>
          <w:i/>
        </w:rPr>
        <w:tab/>
      </w:r>
      <w:r>
        <w:rPr>
          <w:i/>
        </w:rPr>
        <w:tab/>
      </w:r>
      <w:r>
        <w:rPr>
          <w:i/>
        </w:rPr>
        <w:tab/>
        <w:t>Source: FirstNet / Mike</w:t>
      </w:r>
    </w:p>
    <w:p w14:paraId="42C62BD1" w14:textId="77777777" w:rsidR="00031805" w:rsidRDefault="00031805" w:rsidP="00031805">
      <w:pPr>
        <w:rPr>
          <w:color w:val="808080"/>
        </w:rPr>
      </w:pPr>
      <w:r>
        <w:rPr>
          <w:color w:val="808080"/>
        </w:rPr>
        <w:t>(Replaces C1-213061)</w:t>
      </w:r>
    </w:p>
    <w:p w14:paraId="107ECC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B9795" w14:textId="2DDAD88F" w:rsidR="00031805" w:rsidRDefault="00031805" w:rsidP="00031805">
      <w:pPr>
        <w:rPr>
          <w:rFonts w:ascii="Arial" w:hAnsi="Arial" w:cs="Arial"/>
          <w:b/>
          <w:sz w:val="24"/>
        </w:rPr>
      </w:pPr>
      <w:r>
        <w:rPr>
          <w:rFonts w:ascii="Arial" w:hAnsi="Arial" w:cs="Arial"/>
          <w:b/>
          <w:color w:val="0000FF"/>
          <w:sz w:val="24"/>
        </w:rPr>
        <w:t>C1-213592</w:t>
      </w:r>
      <w:r>
        <w:rPr>
          <w:rFonts w:ascii="Arial" w:hAnsi="Arial" w:cs="Arial"/>
          <w:b/>
          <w:color w:val="0000FF"/>
          <w:sz w:val="24"/>
        </w:rPr>
        <w:tab/>
      </w:r>
      <w:r>
        <w:rPr>
          <w:rFonts w:ascii="Arial" w:hAnsi="Arial" w:cs="Arial"/>
          <w:b/>
          <w:sz w:val="24"/>
        </w:rPr>
        <w:t>Corrections to 7.2 subclauses</w:t>
      </w:r>
    </w:p>
    <w:p w14:paraId="0E231E9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2 Cat: F (Rel-17)</w:t>
      </w:r>
      <w:r>
        <w:rPr>
          <w:i/>
        </w:rPr>
        <w:br/>
      </w:r>
      <w:r>
        <w:rPr>
          <w:i/>
        </w:rPr>
        <w:br/>
      </w:r>
      <w:r>
        <w:rPr>
          <w:i/>
        </w:rPr>
        <w:tab/>
      </w:r>
      <w:r>
        <w:rPr>
          <w:i/>
        </w:rPr>
        <w:tab/>
      </w:r>
      <w:r>
        <w:rPr>
          <w:i/>
        </w:rPr>
        <w:tab/>
      </w:r>
      <w:r>
        <w:rPr>
          <w:i/>
        </w:rPr>
        <w:tab/>
      </w:r>
      <w:r>
        <w:rPr>
          <w:i/>
        </w:rPr>
        <w:tab/>
        <w:t>Source: FirstNet / Mike</w:t>
      </w:r>
    </w:p>
    <w:p w14:paraId="2A657333" w14:textId="77777777" w:rsidR="00031805" w:rsidRDefault="00031805" w:rsidP="00031805">
      <w:pPr>
        <w:rPr>
          <w:color w:val="808080"/>
        </w:rPr>
      </w:pPr>
      <w:r>
        <w:rPr>
          <w:color w:val="808080"/>
        </w:rPr>
        <w:t>(Replaces C1-213064)</w:t>
      </w:r>
    </w:p>
    <w:p w14:paraId="1853EA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2A1BE" w14:textId="11D9D019" w:rsidR="00031805" w:rsidRDefault="00031805" w:rsidP="00031805">
      <w:pPr>
        <w:rPr>
          <w:rFonts w:ascii="Arial" w:hAnsi="Arial" w:cs="Arial"/>
          <w:b/>
          <w:sz w:val="24"/>
        </w:rPr>
      </w:pPr>
      <w:r>
        <w:rPr>
          <w:rFonts w:ascii="Arial" w:hAnsi="Arial" w:cs="Arial"/>
          <w:b/>
          <w:color w:val="0000FF"/>
          <w:sz w:val="24"/>
        </w:rPr>
        <w:t>C1-213593</w:t>
      </w:r>
      <w:r>
        <w:rPr>
          <w:rFonts w:ascii="Arial" w:hAnsi="Arial" w:cs="Arial"/>
          <w:b/>
          <w:color w:val="0000FF"/>
          <w:sz w:val="24"/>
        </w:rPr>
        <w:tab/>
      </w:r>
      <w:r>
        <w:rPr>
          <w:rFonts w:ascii="Arial" w:hAnsi="Arial" w:cs="Arial"/>
          <w:b/>
          <w:sz w:val="24"/>
        </w:rPr>
        <w:t>Description of keys for floor and media control</w:t>
      </w:r>
    </w:p>
    <w:p w14:paraId="117A43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2 Cat: F (Rel-17)</w:t>
      </w:r>
      <w:r>
        <w:rPr>
          <w:i/>
        </w:rPr>
        <w:br/>
      </w:r>
      <w:r>
        <w:rPr>
          <w:i/>
        </w:rPr>
        <w:br/>
      </w:r>
      <w:r>
        <w:rPr>
          <w:i/>
        </w:rPr>
        <w:tab/>
      </w:r>
      <w:r>
        <w:rPr>
          <w:i/>
        </w:rPr>
        <w:tab/>
      </w:r>
      <w:r>
        <w:rPr>
          <w:i/>
        </w:rPr>
        <w:tab/>
      </w:r>
      <w:r>
        <w:rPr>
          <w:i/>
        </w:rPr>
        <w:tab/>
      </w:r>
      <w:r>
        <w:rPr>
          <w:i/>
        </w:rPr>
        <w:tab/>
        <w:t>Source: FirstNet / Mike</w:t>
      </w:r>
    </w:p>
    <w:p w14:paraId="36E7C124" w14:textId="77777777" w:rsidR="00031805" w:rsidRDefault="00031805" w:rsidP="00031805">
      <w:pPr>
        <w:rPr>
          <w:color w:val="808080"/>
        </w:rPr>
      </w:pPr>
      <w:r>
        <w:rPr>
          <w:color w:val="808080"/>
        </w:rPr>
        <w:t>(Replaces C1-213065)</w:t>
      </w:r>
    </w:p>
    <w:p w14:paraId="0AF334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11331" w14:textId="0EB1B3C7" w:rsidR="00031805" w:rsidRDefault="00031805" w:rsidP="00031805">
      <w:pPr>
        <w:rPr>
          <w:rFonts w:ascii="Arial" w:hAnsi="Arial" w:cs="Arial"/>
          <w:b/>
          <w:sz w:val="24"/>
        </w:rPr>
      </w:pPr>
      <w:r>
        <w:rPr>
          <w:rFonts w:ascii="Arial" w:hAnsi="Arial" w:cs="Arial"/>
          <w:b/>
          <w:color w:val="0000FF"/>
          <w:sz w:val="24"/>
        </w:rPr>
        <w:t>C1-213594</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MCData</w:t>
      </w:r>
      <w:proofErr w:type="spellEnd"/>
    </w:p>
    <w:p w14:paraId="41E430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2 Cat: F (Rel-17)</w:t>
      </w:r>
      <w:r>
        <w:rPr>
          <w:i/>
        </w:rPr>
        <w:br/>
      </w:r>
      <w:r>
        <w:rPr>
          <w:i/>
        </w:rPr>
        <w:br/>
      </w:r>
      <w:r>
        <w:rPr>
          <w:i/>
        </w:rPr>
        <w:tab/>
      </w:r>
      <w:r>
        <w:rPr>
          <w:i/>
        </w:rPr>
        <w:tab/>
      </w:r>
      <w:r>
        <w:rPr>
          <w:i/>
        </w:rPr>
        <w:tab/>
      </w:r>
      <w:r>
        <w:rPr>
          <w:i/>
        </w:rPr>
        <w:tab/>
      </w:r>
      <w:r>
        <w:rPr>
          <w:i/>
        </w:rPr>
        <w:tab/>
        <w:t>Source: FirstNet / Mike</w:t>
      </w:r>
    </w:p>
    <w:p w14:paraId="5E674F44" w14:textId="77777777" w:rsidR="00031805" w:rsidRDefault="00031805" w:rsidP="00031805">
      <w:pPr>
        <w:rPr>
          <w:color w:val="808080"/>
        </w:rPr>
      </w:pPr>
      <w:r>
        <w:rPr>
          <w:color w:val="808080"/>
        </w:rPr>
        <w:t>(Replaces C1-213067)</w:t>
      </w:r>
    </w:p>
    <w:p w14:paraId="518188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A8799" w14:textId="5C32F2B2" w:rsidR="00031805" w:rsidRDefault="00031805" w:rsidP="00031805">
      <w:pPr>
        <w:rPr>
          <w:rFonts w:ascii="Arial" w:hAnsi="Arial" w:cs="Arial"/>
          <w:b/>
          <w:sz w:val="24"/>
        </w:rPr>
      </w:pPr>
      <w:r>
        <w:rPr>
          <w:rFonts w:ascii="Arial" w:hAnsi="Arial" w:cs="Arial"/>
          <w:b/>
          <w:color w:val="0000FF"/>
          <w:sz w:val="24"/>
        </w:rPr>
        <w:t>C1-213595</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MCVideo</w:t>
      </w:r>
    </w:p>
    <w:p w14:paraId="24560DF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2 Cat: F (Rel-17)</w:t>
      </w:r>
      <w:r>
        <w:rPr>
          <w:i/>
        </w:rPr>
        <w:br/>
      </w:r>
      <w:r>
        <w:rPr>
          <w:i/>
        </w:rPr>
        <w:br/>
      </w:r>
      <w:r>
        <w:rPr>
          <w:i/>
        </w:rPr>
        <w:tab/>
      </w:r>
      <w:r>
        <w:rPr>
          <w:i/>
        </w:rPr>
        <w:tab/>
      </w:r>
      <w:r>
        <w:rPr>
          <w:i/>
        </w:rPr>
        <w:tab/>
      </w:r>
      <w:r>
        <w:rPr>
          <w:i/>
        </w:rPr>
        <w:tab/>
      </w:r>
      <w:r>
        <w:rPr>
          <w:i/>
        </w:rPr>
        <w:tab/>
        <w:t>Source: FirstNet / Mike</w:t>
      </w:r>
    </w:p>
    <w:p w14:paraId="207FE708" w14:textId="77777777" w:rsidR="00031805" w:rsidRDefault="00031805" w:rsidP="00031805">
      <w:pPr>
        <w:rPr>
          <w:color w:val="808080"/>
        </w:rPr>
      </w:pPr>
      <w:r>
        <w:rPr>
          <w:color w:val="808080"/>
        </w:rPr>
        <w:t>(Replaces C1-213069)</w:t>
      </w:r>
    </w:p>
    <w:p w14:paraId="67991B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7321" w14:textId="3ED3125E" w:rsidR="00031805" w:rsidRDefault="00031805" w:rsidP="00031805">
      <w:pPr>
        <w:rPr>
          <w:rFonts w:ascii="Arial" w:hAnsi="Arial" w:cs="Arial"/>
          <w:b/>
          <w:sz w:val="24"/>
        </w:rPr>
      </w:pPr>
      <w:r>
        <w:rPr>
          <w:rFonts w:ascii="Arial" w:hAnsi="Arial" w:cs="Arial"/>
          <w:b/>
          <w:color w:val="0000FF"/>
          <w:sz w:val="24"/>
        </w:rPr>
        <w:t>C1-213596</w:t>
      </w:r>
      <w:r>
        <w:rPr>
          <w:rFonts w:ascii="Arial" w:hAnsi="Arial" w:cs="Arial"/>
          <w:b/>
          <w:color w:val="0000FF"/>
          <w:sz w:val="24"/>
        </w:rPr>
        <w:tab/>
      </w:r>
      <w:r>
        <w:rPr>
          <w:rFonts w:ascii="Arial" w:hAnsi="Arial" w:cs="Arial"/>
          <w:b/>
          <w:sz w:val="24"/>
        </w:rPr>
        <w:t>MSRP not required for mandatory download</w:t>
      </w:r>
    </w:p>
    <w:p w14:paraId="519DF5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2 Cat: F (Rel-17)</w:t>
      </w:r>
      <w:r>
        <w:rPr>
          <w:i/>
        </w:rPr>
        <w:br/>
      </w:r>
      <w:r>
        <w:rPr>
          <w:i/>
        </w:rPr>
        <w:br/>
      </w:r>
      <w:r>
        <w:rPr>
          <w:i/>
        </w:rPr>
        <w:tab/>
      </w:r>
      <w:r>
        <w:rPr>
          <w:i/>
        </w:rPr>
        <w:tab/>
      </w:r>
      <w:r>
        <w:rPr>
          <w:i/>
        </w:rPr>
        <w:tab/>
      </w:r>
      <w:r>
        <w:rPr>
          <w:i/>
        </w:rPr>
        <w:tab/>
      </w:r>
      <w:r>
        <w:rPr>
          <w:i/>
        </w:rPr>
        <w:tab/>
        <w:t>Source: FirstNet / Mike</w:t>
      </w:r>
    </w:p>
    <w:p w14:paraId="7A250422" w14:textId="77777777" w:rsidR="00031805" w:rsidRDefault="00031805" w:rsidP="00031805">
      <w:pPr>
        <w:rPr>
          <w:color w:val="808080"/>
        </w:rPr>
      </w:pPr>
      <w:r>
        <w:rPr>
          <w:color w:val="808080"/>
        </w:rPr>
        <w:t>(Replaces C1-213070)</w:t>
      </w:r>
    </w:p>
    <w:p w14:paraId="4E75B4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47C16" w14:textId="0D8A62BA" w:rsidR="00031805" w:rsidRDefault="00031805" w:rsidP="00031805">
      <w:pPr>
        <w:rPr>
          <w:rFonts w:ascii="Arial" w:hAnsi="Arial" w:cs="Arial"/>
          <w:b/>
          <w:sz w:val="24"/>
        </w:rPr>
      </w:pPr>
      <w:r>
        <w:rPr>
          <w:rFonts w:ascii="Arial" w:hAnsi="Arial" w:cs="Arial"/>
          <w:b/>
          <w:color w:val="0000FF"/>
          <w:sz w:val="24"/>
        </w:rPr>
        <w:t>C1-213613</w:t>
      </w:r>
      <w:r>
        <w:rPr>
          <w:rFonts w:ascii="Arial" w:hAnsi="Arial" w:cs="Arial"/>
          <w:b/>
          <w:color w:val="0000FF"/>
          <w:sz w:val="24"/>
        </w:rPr>
        <w:tab/>
      </w:r>
      <w:r>
        <w:rPr>
          <w:rFonts w:ascii="Arial" w:hAnsi="Arial" w:cs="Arial"/>
          <w:b/>
          <w:sz w:val="24"/>
        </w:rPr>
        <w:t>Added missing INVITE request handling for first-to-answer call in subclause 11.1.1.2.2.2</w:t>
      </w:r>
    </w:p>
    <w:p w14:paraId="335114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CR-0712  rev 1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7DB7B799" w14:textId="77777777" w:rsidR="00031805" w:rsidRDefault="00031805" w:rsidP="00031805">
      <w:pPr>
        <w:rPr>
          <w:color w:val="808080"/>
        </w:rPr>
      </w:pPr>
      <w:r>
        <w:rPr>
          <w:color w:val="808080"/>
        </w:rPr>
        <w:t>(Replaces C1-213450)</w:t>
      </w:r>
    </w:p>
    <w:p w14:paraId="0BD1FE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A2781" w14:textId="205CD75B" w:rsidR="00031805" w:rsidRDefault="00031805" w:rsidP="00031805">
      <w:pPr>
        <w:rPr>
          <w:rFonts w:ascii="Arial" w:hAnsi="Arial" w:cs="Arial"/>
          <w:b/>
          <w:sz w:val="24"/>
        </w:rPr>
      </w:pPr>
      <w:r>
        <w:rPr>
          <w:rFonts w:ascii="Arial" w:hAnsi="Arial" w:cs="Arial"/>
          <w:b/>
          <w:color w:val="0000FF"/>
          <w:sz w:val="24"/>
        </w:rPr>
        <w:lastRenderedPageBreak/>
        <w:t>C1-213617</w:t>
      </w:r>
      <w:r>
        <w:rPr>
          <w:rFonts w:ascii="Arial" w:hAnsi="Arial" w:cs="Arial"/>
          <w:b/>
          <w:color w:val="0000FF"/>
          <w:sz w:val="24"/>
        </w:rPr>
        <w:tab/>
      </w:r>
      <w:r>
        <w:rPr>
          <w:rFonts w:ascii="Arial" w:hAnsi="Arial" w:cs="Arial"/>
          <w:b/>
          <w:sz w:val="24"/>
        </w:rPr>
        <w:t>Missing corrections to cancelation of group in-progress emergency (Part of C1-205500 &amp; C1-205501)</w:t>
      </w:r>
    </w:p>
    <w:p w14:paraId="546D02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CR-0700  rev 2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4BD6241D" w14:textId="77777777" w:rsidR="00031805" w:rsidRDefault="00031805" w:rsidP="00031805">
      <w:pPr>
        <w:rPr>
          <w:color w:val="808080"/>
        </w:rPr>
      </w:pPr>
      <w:r>
        <w:rPr>
          <w:color w:val="808080"/>
        </w:rPr>
        <w:t>(Replaces C1-213453)</w:t>
      </w:r>
    </w:p>
    <w:p w14:paraId="5E4E05C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E8731" w14:textId="51980DFF" w:rsidR="00031805" w:rsidRDefault="00031805" w:rsidP="00031805">
      <w:pPr>
        <w:rPr>
          <w:rFonts w:ascii="Arial" w:hAnsi="Arial" w:cs="Arial"/>
          <w:b/>
          <w:sz w:val="24"/>
        </w:rPr>
      </w:pPr>
      <w:r>
        <w:rPr>
          <w:rFonts w:ascii="Arial" w:hAnsi="Arial" w:cs="Arial"/>
          <w:b/>
          <w:color w:val="0000FF"/>
          <w:sz w:val="24"/>
        </w:rPr>
        <w:t>C1-213618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legth</w:t>
      </w:r>
      <w:proofErr w:type="spellEnd"/>
      <w:r>
        <w:rPr>
          <w:rFonts w:ascii="Arial" w:hAnsi="Arial" w:cs="Arial"/>
          <w:b/>
          <w:sz w:val="24"/>
        </w:rPr>
        <w:t xml:space="preserve"> values in </w:t>
      </w:r>
      <w:proofErr w:type="spellStart"/>
      <w:r>
        <w:rPr>
          <w:rFonts w:ascii="Arial" w:hAnsi="Arial" w:cs="Arial"/>
          <w:b/>
          <w:sz w:val="24"/>
        </w:rPr>
        <w:t>MCData</w:t>
      </w:r>
      <w:proofErr w:type="spellEnd"/>
      <w:r>
        <w:rPr>
          <w:rFonts w:ascii="Arial" w:hAnsi="Arial" w:cs="Arial"/>
          <w:b/>
          <w:sz w:val="24"/>
        </w:rPr>
        <w:t xml:space="preserve"> message formats</w:t>
      </w:r>
    </w:p>
    <w:p w14:paraId="04D1DB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CR-0231  rev 1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2D8BB0CB" w14:textId="77777777" w:rsidR="00031805" w:rsidRDefault="00031805" w:rsidP="00031805">
      <w:pPr>
        <w:rPr>
          <w:color w:val="808080"/>
        </w:rPr>
      </w:pPr>
      <w:r>
        <w:rPr>
          <w:color w:val="808080"/>
        </w:rPr>
        <w:t>(Replaces C1-213458)</w:t>
      </w:r>
    </w:p>
    <w:p w14:paraId="79170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DCD99" w14:textId="7D156D39" w:rsidR="00031805" w:rsidRDefault="00031805" w:rsidP="00031805">
      <w:pPr>
        <w:rPr>
          <w:rFonts w:ascii="Arial" w:hAnsi="Arial" w:cs="Arial"/>
          <w:b/>
          <w:sz w:val="24"/>
        </w:rPr>
      </w:pPr>
      <w:r>
        <w:rPr>
          <w:rFonts w:ascii="Arial" w:hAnsi="Arial" w:cs="Arial"/>
          <w:b/>
          <w:color w:val="0000FF"/>
          <w:sz w:val="24"/>
        </w:rPr>
        <w:t>C1-213712</w:t>
      </w:r>
      <w:r>
        <w:rPr>
          <w:rFonts w:ascii="Arial" w:hAnsi="Arial" w:cs="Arial"/>
          <w:b/>
          <w:color w:val="0000FF"/>
          <w:sz w:val="24"/>
        </w:rPr>
        <w:tab/>
      </w:r>
      <w:r>
        <w:rPr>
          <w:rFonts w:ascii="Arial" w:hAnsi="Arial" w:cs="Arial"/>
          <w:b/>
          <w:sz w:val="24"/>
        </w:rPr>
        <w:t>Floor request queue terminology</w:t>
      </w:r>
    </w:p>
    <w:p w14:paraId="111AA20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CR-0305  rev 1 Cat: F (Rel-17)</w:t>
      </w:r>
      <w:r>
        <w:rPr>
          <w:i/>
        </w:rPr>
        <w:br/>
      </w:r>
      <w:r>
        <w:rPr>
          <w:i/>
        </w:rPr>
        <w:br/>
      </w:r>
      <w:r>
        <w:rPr>
          <w:i/>
        </w:rPr>
        <w:tab/>
      </w:r>
      <w:r>
        <w:rPr>
          <w:i/>
        </w:rPr>
        <w:tab/>
      </w:r>
      <w:r>
        <w:rPr>
          <w:i/>
        </w:rPr>
        <w:tab/>
      </w:r>
      <w:r>
        <w:rPr>
          <w:i/>
        </w:rPr>
        <w:tab/>
      </w:r>
      <w:r>
        <w:rPr>
          <w:i/>
        </w:rPr>
        <w:tab/>
        <w:t>Source: Ericsson /Jörgen</w:t>
      </w:r>
    </w:p>
    <w:p w14:paraId="6087EAD6" w14:textId="77777777" w:rsidR="00031805" w:rsidRDefault="00031805" w:rsidP="00031805">
      <w:pPr>
        <w:rPr>
          <w:color w:val="808080"/>
        </w:rPr>
      </w:pPr>
      <w:r>
        <w:rPr>
          <w:color w:val="808080"/>
        </w:rPr>
        <w:t>(Replaces C1-213309)</w:t>
      </w:r>
    </w:p>
    <w:p w14:paraId="3711DA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C2C14" w14:textId="297DF1F0" w:rsidR="00031805" w:rsidRDefault="00031805" w:rsidP="00031805">
      <w:pPr>
        <w:rPr>
          <w:rFonts w:ascii="Arial" w:hAnsi="Arial" w:cs="Arial"/>
          <w:b/>
          <w:sz w:val="24"/>
        </w:rPr>
      </w:pPr>
      <w:r>
        <w:rPr>
          <w:rFonts w:ascii="Arial" w:hAnsi="Arial" w:cs="Arial"/>
          <w:b/>
          <w:color w:val="0000FF"/>
          <w:sz w:val="24"/>
        </w:rPr>
        <w:t>C1-213948</w:t>
      </w:r>
      <w:r>
        <w:rPr>
          <w:rFonts w:ascii="Arial" w:hAnsi="Arial" w:cs="Arial"/>
          <w:b/>
          <w:color w:val="0000FF"/>
          <w:sz w:val="24"/>
        </w:rPr>
        <w:tab/>
      </w:r>
      <w:r>
        <w:rPr>
          <w:rFonts w:ascii="Arial" w:hAnsi="Arial" w:cs="Arial"/>
          <w:b/>
          <w:sz w:val="24"/>
        </w:rPr>
        <w:t>MO representation rules and MOs alignment</w:t>
      </w:r>
    </w:p>
    <w:p w14:paraId="388C23B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CR-0117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Bell,Ericsson</w:t>
      </w:r>
      <w:proofErr w:type="spellEnd"/>
    </w:p>
    <w:p w14:paraId="5A536FE4" w14:textId="77777777" w:rsidR="00031805" w:rsidRDefault="00031805" w:rsidP="00031805">
      <w:pPr>
        <w:rPr>
          <w:color w:val="808080"/>
        </w:rPr>
      </w:pPr>
      <w:r>
        <w:rPr>
          <w:color w:val="808080"/>
        </w:rPr>
        <w:t>(Replaces C1-213466)</w:t>
      </w:r>
    </w:p>
    <w:p w14:paraId="0EEA89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2E509" w14:textId="77777777" w:rsidR="00031805" w:rsidRDefault="00031805" w:rsidP="00031805">
      <w:pPr>
        <w:pStyle w:val="Heading4"/>
      </w:pPr>
      <w:bookmarkStart w:id="130" w:name="_Toc73893541"/>
      <w:r>
        <w:t>17.3.3</w:t>
      </w:r>
      <w:r>
        <w:tab/>
        <w:t>FS_eIMS5G2</w:t>
      </w:r>
      <w:bookmarkEnd w:id="130"/>
    </w:p>
    <w:p w14:paraId="7D6956CE" w14:textId="77777777" w:rsidR="00031805" w:rsidRDefault="00031805" w:rsidP="00031805">
      <w:pPr>
        <w:pStyle w:val="Heading4"/>
      </w:pPr>
      <w:bookmarkStart w:id="131" w:name="_Toc73893542"/>
      <w:r>
        <w:t>17.3.4</w:t>
      </w:r>
      <w:r>
        <w:tab/>
      </w:r>
      <w:proofErr w:type="spellStart"/>
      <w:r>
        <w:t>MuDe</w:t>
      </w:r>
      <w:bookmarkEnd w:id="131"/>
      <w:proofErr w:type="spellEnd"/>
    </w:p>
    <w:p w14:paraId="5FB74FF0" w14:textId="6E92E06A" w:rsidR="00031805" w:rsidRDefault="00031805" w:rsidP="00031805">
      <w:pPr>
        <w:rPr>
          <w:rFonts w:ascii="Arial" w:hAnsi="Arial" w:cs="Arial"/>
          <w:b/>
          <w:sz w:val="24"/>
        </w:rPr>
      </w:pPr>
      <w:r>
        <w:rPr>
          <w:rFonts w:ascii="Arial" w:hAnsi="Arial" w:cs="Arial"/>
          <w:b/>
          <w:color w:val="0000FF"/>
          <w:sz w:val="24"/>
        </w:rPr>
        <w:t>C1-213206</w:t>
      </w:r>
      <w:r>
        <w:rPr>
          <w:rFonts w:ascii="Arial" w:hAnsi="Arial" w:cs="Arial"/>
          <w:b/>
          <w:color w:val="0000FF"/>
          <w:sz w:val="24"/>
        </w:rPr>
        <w:tab/>
      </w:r>
      <w:r>
        <w:rPr>
          <w:rFonts w:ascii="Arial" w:hAnsi="Arial" w:cs="Arial"/>
          <w:b/>
          <w:sz w:val="24"/>
        </w:rPr>
        <w:t xml:space="preserve">Workplan for </w:t>
      </w:r>
      <w:proofErr w:type="spellStart"/>
      <w:r>
        <w:rPr>
          <w:rFonts w:ascii="Arial" w:hAnsi="Arial" w:cs="Arial"/>
          <w:b/>
          <w:sz w:val="24"/>
        </w:rPr>
        <w:t>MuDE</w:t>
      </w:r>
      <w:proofErr w:type="spellEnd"/>
      <w:r>
        <w:rPr>
          <w:rFonts w:ascii="Arial" w:hAnsi="Arial" w:cs="Arial"/>
          <w:b/>
          <w:sz w:val="24"/>
        </w:rPr>
        <w:t xml:space="preserve">  work item</w:t>
      </w:r>
    </w:p>
    <w:p w14:paraId="4414CD2F"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Mobile Com. (Chongqing)</w:t>
      </w:r>
    </w:p>
    <w:p w14:paraId="03F741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84676" w14:textId="69970152" w:rsidR="00031805" w:rsidRDefault="00031805" w:rsidP="00031805">
      <w:pPr>
        <w:rPr>
          <w:rFonts w:ascii="Arial" w:hAnsi="Arial" w:cs="Arial"/>
          <w:b/>
          <w:sz w:val="24"/>
        </w:rPr>
      </w:pPr>
      <w:r>
        <w:rPr>
          <w:rFonts w:ascii="Arial" w:hAnsi="Arial" w:cs="Arial"/>
          <w:b/>
          <w:color w:val="0000FF"/>
          <w:sz w:val="24"/>
        </w:rPr>
        <w:t>C1-213237</w:t>
      </w:r>
      <w:r>
        <w:rPr>
          <w:rFonts w:ascii="Arial" w:hAnsi="Arial" w:cs="Arial"/>
          <w:b/>
          <w:color w:val="0000FF"/>
          <w:sz w:val="24"/>
        </w:rPr>
        <w:tab/>
      </w:r>
      <w:r>
        <w:rPr>
          <w:rFonts w:ascii="Arial" w:hAnsi="Arial" w:cs="Arial"/>
          <w:b/>
          <w:sz w:val="24"/>
        </w:rPr>
        <w:t>Possibility of native identity deactivation</w:t>
      </w:r>
    </w:p>
    <w:p w14:paraId="319A842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CR-0027  rev  Cat: F (Rel-17)</w:t>
      </w:r>
      <w:r>
        <w:rPr>
          <w:i/>
        </w:rPr>
        <w:br/>
      </w:r>
      <w:r>
        <w:rPr>
          <w:i/>
        </w:rPr>
        <w:br/>
      </w:r>
      <w:r>
        <w:rPr>
          <w:i/>
        </w:rPr>
        <w:tab/>
      </w:r>
      <w:r>
        <w:rPr>
          <w:i/>
        </w:rPr>
        <w:tab/>
      </w:r>
      <w:r>
        <w:rPr>
          <w:i/>
        </w:rPr>
        <w:tab/>
      </w:r>
      <w:r>
        <w:rPr>
          <w:i/>
        </w:rPr>
        <w:tab/>
      </w:r>
      <w:r>
        <w:rPr>
          <w:i/>
        </w:rPr>
        <w:tab/>
        <w:t>Source: Orange / Mariusz</w:t>
      </w:r>
    </w:p>
    <w:p w14:paraId="6DADA5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C1-213936</w:t>
      </w:r>
      <w:r>
        <w:rPr>
          <w:color w:val="993300"/>
          <w:u w:val="single"/>
        </w:rPr>
        <w:t>.</w:t>
      </w:r>
    </w:p>
    <w:p w14:paraId="611A917C" w14:textId="2AAE943C" w:rsidR="00031805" w:rsidRDefault="00031805" w:rsidP="00031805">
      <w:pPr>
        <w:rPr>
          <w:rFonts w:ascii="Arial" w:hAnsi="Arial" w:cs="Arial"/>
          <w:b/>
          <w:sz w:val="24"/>
        </w:rPr>
      </w:pPr>
      <w:r>
        <w:rPr>
          <w:rFonts w:ascii="Arial" w:hAnsi="Arial" w:cs="Arial"/>
          <w:b/>
          <w:color w:val="0000FF"/>
          <w:sz w:val="24"/>
        </w:rPr>
        <w:lastRenderedPageBreak/>
        <w:t>C1-213239</w:t>
      </w:r>
      <w:r>
        <w:rPr>
          <w:rFonts w:ascii="Arial" w:hAnsi="Arial" w:cs="Arial"/>
          <w:b/>
          <w:color w:val="0000FF"/>
          <w:sz w:val="24"/>
        </w:rPr>
        <w:tab/>
      </w:r>
      <w:r>
        <w:rPr>
          <w:rFonts w:ascii="Arial" w:hAnsi="Arial" w:cs="Arial"/>
          <w:b/>
          <w:sz w:val="24"/>
        </w:rPr>
        <w:t xml:space="preserve">Handling of identity and alias attributes of </w:t>
      </w:r>
      <w:proofErr w:type="spellStart"/>
      <w:r>
        <w:rPr>
          <w:rFonts w:ascii="Arial" w:hAnsi="Arial" w:cs="Arial"/>
          <w:b/>
          <w:sz w:val="24"/>
        </w:rPr>
        <w:t>ue</w:t>
      </w:r>
      <w:proofErr w:type="spellEnd"/>
      <w:r>
        <w:rPr>
          <w:rFonts w:ascii="Arial" w:hAnsi="Arial" w:cs="Arial"/>
          <w:b/>
          <w:sz w:val="24"/>
        </w:rPr>
        <w:t>-instance</w:t>
      </w:r>
    </w:p>
    <w:p w14:paraId="59309E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CR-0028  rev  Cat: F (Rel-17)</w:t>
      </w:r>
      <w:r>
        <w:rPr>
          <w:i/>
        </w:rPr>
        <w:br/>
      </w:r>
      <w:r>
        <w:rPr>
          <w:i/>
        </w:rPr>
        <w:br/>
      </w:r>
      <w:r>
        <w:rPr>
          <w:i/>
        </w:rPr>
        <w:tab/>
      </w:r>
      <w:r>
        <w:rPr>
          <w:i/>
        </w:rPr>
        <w:tab/>
      </w:r>
      <w:r>
        <w:rPr>
          <w:i/>
        </w:rPr>
        <w:tab/>
      </w:r>
      <w:r>
        <w:rPr>
          <w:i/>
        </w:rPr>
        <w:tab/>
      </w:r>
      <w:r>
        <w:rPr>
          <w:i/>
        </w:rPr>
        <w:tab/>
        <w:t>Source: Orange / Mariusz</w:t>
      </w:r>
    </w:p>
    <w:p w14:paraId="5D4D5E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C1-213872</w:t>
      </w:r>
      <w:r>
        <w:rPr>
          <w:color w:val="993300"/>
          <w:u w:val="single"/>
        </w:rPr>
        <w:t>.</w:t>
      </w:r>
    </w:p>
    <w:p w14:paraId="06799A24" w14:textId="011C0FB1" w:rsidR="00031805" w:rsidRDefault="00031805" w:rsidP="00031805">
      <w:pPr>
        <w:rPr>
          <w:rFonts w:ascii="Arial" w:hAnsi="Arial" w:cs="Arial"/>
          <w:b/>
          <w:sz w:val="24"/>
        </w:rPr>
      </w:pPr>
      <w:r>
        <w:rPr>
          <w:rFonts w:ascii="Arial" w:hAnsi="Arial" w:cs="Arial"/>
          <w:b/>
          <w:color w:val="0000FF"/>
          <w:sz w:val="24"/>
        </w:rPr>
        <w:t>C1-213459</w:t>
      </w:r>
      <w:r>
        <w:rPr>
          <w:rFonts w:ascii="Arial" w:hAnsi="Arial" w:cs="Arial"/>
          <w:b/>
          <w:color w:val="0000FF"/>
          <w:sz w:val="24"/>
        </w:rPr>
        <w:tab/>
      </w:r>
      <w:r>
        <w:rPr>
          <w:rFonts w:ascii="Arial" w:hAnsi="Arial" w:cs="Arial"/>
          <w:b/>
          <w:sz w:val="24"/>
        </w:rPr>
        <w:t>Format of "identity" in &lt;</w:t>
      </w:r>
      <w:proofErr w:type="spellStart"/>
      <w:r>
        <w:rPr>
          <w:rFonts w:ascii="Arial" w:hAnsi="Arial" w:cs="Arial"/>
          <w:b/>
          <w:sz w:val="24"/>
        </w:rPr>
        <w:t>ue</w:t>
      </w:r>
      <w:proofErr w:type="spellEnd"/>
      <w:r>
        <w:rPr>
          <w:rFonts w:ascii="Arial" w:hAnsi="Arial" w:cs="Arial"/>
          <w:b/>
          <w:sz w:val="24"/>
        </w:rPr>
        <w:t>-instance&gt;</w:t>
      </w:r>
    </w:p>
    <w:p w14:paraId="53189D5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CR-0029  rev  Cat: F (Rel-17)</w:t>
      </w:r>
      <w:r>
        <w:rPr>
          <w:i/>
        </w:rPr>
        <w:br/>
      </w:r>
      <w:r>
        <w:rPr>
          <w:i/>
        </w:rPr>
        <w:br/>
      </w:r>
      <w:r>
        <w:rPr>
          <w:i/>
        </w:rPr>
        <w:tab/>
      </w:r>
      <w:r>
        <w:rPr>
          <w:i/>
        </w:rPr>
        <w:tab/>
      </w:r>
      <w:r>
        <w:rPr>
          <w:i/>
        </w:rPr>
        <w:tab/>
      </w:r>
      <w:r>
        <w:rPr>
          <w:i/>
        </w:rPr>
        <w:tab/>
      </w:r>
      <w:r>
        <w:rPr>
          <w:i/>
        </w:rPr>
        <w:tab/>
        <w:t>Source: Ericsson /Jörgen</w:t>
      </w:r>
    </w:p>
    <w:p w14:paraId="5BFCAD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C1-213637</w:t>
      </w:r>
      <w:r>
        <w:rPr>
          <w:color w:val="993300"/>
          <w:u w:val="single"/>
        </w:rPr>
        <w:t>.</w:t>
      </w:r>
    </w:p>
    <w:p w14:paraId="2C92B180" w14:textId="075E09C5" w:rsidR="00031805" w:rsidRDefault="00031805" w:rsidP="00031805">
      <w:pPr>
        <w:rPr>
          <w:rFonts w:ascii="Arial" w:hAnsi="Arial" w:cs="Arial"/>
          <w:b/>
          <w:sz w:val="24"/>
        </w:rPr>
      </w:pPr>
      <w:r>
        <w:rPr>
          <w:rFonts w:ascii="Arial" w:hAnsi="Arial" w:cs="Arial"/>
          <w:b/>
          <w:color w:val="0000FF"/>
          <w:sz w:val="24"/>
        </w:rPr>
        <w:t>C1-213637</w:t>
      </w:r>
      <w:r>
        <w:rPr>
          <w:rFonts w:ascii="Arial" w:hAnsi="Arial" w:cs="Arial"/>
          <w:b/>
          <w:color w:val="0000FF"/>
          <w:sz w:val="24"/>
        </w:rPr>
        <w:tab/>
      </w:r>
      <w:r>
        <w:rPr>
          <w:rFonts w:ascii="Arial" w:hAnsi="Arial" w:cs="Arial"/>
          <w:b/>
          <w:sz w:val="24"/>
        </w:rPr>
        <w:t>Format of "identity" in &lt;</w:t>
      </w:r>
      <w:proofErr w:type="spellStart"/>
      <w:r>
        <w:rPr>
          <w:rFonts w:ascii="Arial" w:hAnsi="Arial" w:cs="Arial"/>
          <w:b/>
          <w:sz w:val="24"/>
        </w:rPr>
        <w:t>ue</w:t>
      </w:r>
      <w:proofErr w:type="spellEnd"/>
      <w:r>
        <w:rPr>
          <w:rFonts w:ascii="Arial" w:hAnsi="Arial" w:cs="Arial"/>
          <w:b/>
          <w:sz w:val="24"/>
        </w:rPr>
        <w:t>-instance&gt;</w:t>
      </w:r>
    </w:p>
    <w:p w14:paraId="639C341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CR-0029  rev 1 Cat: F (Rel-17)</w:t>
      </w:r>
      <w:r>
        <w:rPr>
          <w:i/>
        </w:rPr>
        <w:br/>
      </w:r>
      <w:r>
        <w:rPr>
          <w:i/>
        </w:rPr>
        <w:br/>
      </w:r>
      <w:r>
        <w:rPr>
          <w:i/>
        </w:rPr>
        <w:tab/>
      </w:r>
      <w:r>
        <w:rPr>
          <w:i/>
        </w:rPr>
        <w:tab/>
      </w:r>
      <w:r>
        <w:rPr>
          <w:i/>
        </w:rPr>
        <w:tab/>
      </w:r>
      <w:r>
        <w:rPr>
          <w:i/>
        </w:rPr>
        <w:tab/>
      </w:r>
      <w:r>
        <w:rPr>
          <w:i/>
        </w:rPr>
        <w:tab/>
        <w:t>Source: Ericsson /Jörgen</w:t>
      </w:r>
    </w:p>
    <w:p w14:paraId="17A55075" w14:textId="77777777" w:rsidR="00031805" w:rsidRDefault="00031805" w:rsidP="00031805">
      <w:pPr>
        <w:rPr>
          <w:color w:val="808080"/>
        </w:rPr>
      </w:pPr>
      <w:r>
        <w:rPr>
          <w:color w:val="808080"/>
        </w:rPr>
        <w:t>(Replaces C1-213459)</w:t>
      </w:r>
    </w:p>
    <w:p w14:paraId="6A8CC6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96E75" w14:textId="709C2CC5" w:rsidR="00031805" w:rsidRDefault="00031805" w:rsidP="00031805">
      <w:pPr>
        <w:rPr>
          <w:rFonts w:ascii="Arial" w:hAnsi="Arial" w:cs="Arial"/>
          <w:b/>
          <w:sz w:val="24"/>
        </w:rPr>
      </w:pPr>
      <w:r>
        <w:rPr>
          <w:rFonts w:ascii="Arial" w:hAnsi="Arial" w:cs="Arial"/>
          <w:b/>
          <w:color w:val="0000FF"/>
          <w:sz w:val="24"/>
        </w:rPr>
        <w:t>C1-213872</w:t>
      </w:r>
      <w:r>
        <w:rPr>
          <w:rFonts w:ascii="Arial" w:hAnsi="Arial" w:cs="Arial"/>
          <w:b/>
          <w:color w:val="0000FF"/>
          <w:sz w:val="24"/>
        </w:rPr>
        <w:tab/>
      </w:r>
      <w:r>
        <w:rPr>
          <w:rFonts w:ascii="Arial" w:hAnsi="Arial" w:cs="Arial"/>
          <w:b/>
          <w:sz w:val="24"/>
        </w:rPr>
        <w:t xml:space="preserve">Handling of identity and alias attributes of </w:t>
      </w:r>
      <w:proofErr w:type="spellStart"/>
      <w:r>
        <w:rPr>
          <w:rFonts w:ascii="Arial" w:hAnsi="Arial" w:cs="Arial"/>
          <w:b/>
          <w:sz w:val="24"/>
        </w:rPr>
        <w:t>ue</w:t>
      </w:r>
      <w:proofErr w:type="spellEnd"/>
      <w:r>
        <w:rPr>
          <w:rFonts w:ascii="Arial" w:hAnsi="Arial" w:cs="Arial"/>
          <w:b/>
          <w:sz w:val="24"/>
        </w:rPr>
        <w:t>-instance</w:t>
      </w:r>
    </w:p>
    <w:p w14:paraId="0D16B2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CR-0028  rev 1 Cat: F (Rel-17)</w:t>
      </w:r>
      <w:r>
        <w:rPr>
          <w:i/>
        </w:rPr>
        <w:br/>
      </w:r>
      <w:r>
        <w:rPr>
          <w:i/>
        </w:rPr>
        <w:br/>
      </w:r>
      <w:r>
        <w:rPr>
          <w:i/>
        </w:rPr>
        <w:tab/>
      </w:r>
      <w:r>
        <w:rPr>
          <w:i/>
        </w:rPr>
        <w:tab/>
      </w:r>
      <w:r>
        <w:rPr>
          <w:i/>
        </w:rPr>
        <w:tab/>
      </w:r>
      <w:r>
        <w:rPr>
          <w:i/>
        </w:rPr>
        <w:tab/>
      </w:r>
      <w:r>
        <w:rPr>
          <w:i/>
        </w:rPr>
        <w:tab/>
        <w:t>Source: Orange / Mariusz</w:t>
      </w:r>
    </w:p>
    <w:p w14:paraId="1E0B5E46" w14:textId="77777777" w:rsidR="00031805" w:rsidRDefault="00031805" w:rsidP="00031805">
      <w:pPr>
        <w:rPr>
          <w:color w:val="808080"/>
        </w:rPr>
      </w:pPr>
      <w:r>
        <w:rPr>
          <w:color w:val="808080"/>
        </w:rPr>
        <w:t>(Replaces C1-213239)</w:t>
      </w:r>
    </w:p>
    <w:p w14:paraId="1CA623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67FF" w14:textId="68241884" w:rsidR="00031805" w:rsidRDefault="00031805" w:rsidP="00031805">
      <w:pPr>
        <w:rPr>
          <w:rFonts w:ascii="Arial" w:hAnsi="Arial" w:cs="Arial"/>
          <w:b/>
          <w:sz w:val="24"/>
        </w:rPr>
      </w:pPr>
      <w:r>
        <w:rPr>
          <w:rFonts w:ascii="Arial" w:hAnsi="Arial" w:cs="Arial"/>
          <w:b/>
          <w:color w:val="0000FF"/>
          <w:sz w:val="24"/>
        </w:rPr>
        <w:t>C1-213936</w:t>
      </w:r>
      <w:r>
        <w:rPr>
          <w:rFonts w:ascii="Arial" w:hAnsi="Arial" w:cs="Arial"/>
          <w:b/>
          <w:color w:val="0000FF"/>
          <w:sz w:val="24"/>
        </w:rPr>
        <w:tab/>
      </w:r>
      <w:r>
        <w:rPr>
          <w:rFonts w:ascii="Arial" w:hAnsi="Arial" w:cs="Arial"/>
          <w:b/>
          <w:sz w:val="24"/>
        </w:rPr>
        <w:t>Possibility of native identity deactivation</w:t>
      </w:r>
    </w:p>
    <w:p w14:paraId="5196AF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CR-0027  rev 1 Cat: F (Rel-17)</w:t>
      </w:r>
      <w:r>
        <w:rPr>
          <w:i/>
        </w:rPr>
        <w:br/>
      </w:r>
      <w:r>
        <w:rPr>
          <w:i/>
        </w:rPr>
        <w:br/>
      </w:r>
      <w:r>
        <w:rPr>
          <w:i/>
        </w:rPr>
        <w:tab/>
      </w:r>
      <w:r>
        <w:rPr>
          <w:i/>
        </w:rPr>
        <w:tab/>
      </w:r>
      <w:r>
        <w:rPr>
          <w:i/>
        </w:rPr>
        <w:tab/>
      </w:r>
      <w:r>
        <w:rPr>
          <w:i/>
        </w:rPr>
        <w:tab/>
      </w:r>
      <w:r>
        <w:rPr>
          <w:i/>
        </w:rPr>
        <w:tab/>
        <w:t>Source: Orange / Mariusz</w:t>
      </w:r>
    </w:p>
    <w:p w14:paraId="0ECB4489" w14:textId="77777777" w:rsidR="00031805" w:rsidRDefault="00031805" w:rsidP="00031805">
      <w:pPr>
        <w:rPr>
          <w:color w:val="808080"/>
        </w:rPr>
      </w:pPr>
      <w:r>
        <w:rPr>
          <w:color w:val="808080"/>
        </w:rPr>
        <w:t>(Replaces C1-213237)</w:t>
      </w:r>
    </w:p>
    <w:p w14:paraId="501F99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8485E" w14:textId="77777777" w:rsidR="00031805" w:rsidRDefault="00031805" w:rsidP="00031805">
      <w:pPr>
        <w:pStyle w:val="Heading4"/>
      </w:pPr>
      <w:bookmarkStart w:id="132" w:name="_Toc73893543"/>
      <w:r>
        <w:t>17.3.5</w:t>
      </w:r>
      <w:r>
        <w:tab/>
        <w:t>MPS2 (CT3 lead)</w:t>
      </w:r>
      <w:bookmarkEnd w:id="132"/>
    </w:p>
    <w:p w14:paraId="4BCD672B" w14:textId="46BB2353" w:rsidR="00031805" w:rsidRDefault="00031805" w:rsidP="00031805">
      <w:pPr>
        <w:rPr>
          <w:rFonts w:ascii="Arial" w:hAnsi="Arial" w:cs="Arial"/>
          <w:b/>
          <w:sz w:val="24"/>
        </w:rPr>
      </w:pPr>
      <w:r>
        <w:rPr>
          <w:rFonts w:ascii="Arial" w:hAnsi="Arial" w:cs="Arial"/>
          <w:b/>
          <w:color w:val="0000FF"/>
          <w:sz w:val="24"/>
        </w:rPr>
        <w:t>C1-212852</w:t>
      </w:r>
      <w:r>
        <w:rPr>
          <w:rFonts w:ascii="Arial" w:hAnsi="Arial" w:cs="Arial"/>
          <w:b/>
          <w:color w:val="0000FF"/>
          <w:sz w:val="24"/>
        </w:rPr>
        <w:tab/>
      </w:r>
      <w:r>
        <w:rPr>
          <w:rFonts w:ascii="Arial" w:hAnsi="Arial" w:cs="Arial"/>
          <w:b/>
          <w:sz w:val="24"/>
        </w:rPr>
        <w:t>Correction of implementation errors of CR6450 and CR6451</w:t>
      </w:r>
    </w:p>
    <w:p w14:paraId="35A956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CR-6521  rev  Cat: D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w:t>
      </w:r>
    </w:p>
    <w:p w14:paraId="25C4FFE1" w14:textId="77777777" w:rsidR="00031805" w:rsidRDefault="00031805" w:rsidP="00031805">
      <w:pPr>
        <w:rPr>
          <w:rFonts w:ascii="Arial" w:hAnsi="Arial" w:cs="Arial"/>
          <w:b/>
        </w:rPr>
      </w:pPr>
      <w:r>
        <w:rPr>
          <w:rFonts w:ascii="Arial" w:hAnsi="Arial" w:cs="Arial"/>
          <w:b/>
        </w:rPr>
        <w:t xml:space="preserve">Abstract: </w:t>
      </w:r>
    </w:p>
    <w:p w14:paraId="39DCAD78" w14:textId="77777777" w:rsidR="00031805" w:rsidRDefault="00031805" w:rsidP="00031805">
      <w:r>
        <w:t>Corrects formatting issues introduced during the implementation of the CRs</w:t>
      </w:r>
    </w:p>
    <w:p w14:paraId="226455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C1-213555</w:t>
      </w:r>
      <w:r>
        <w:rPr>
          <w:color w:val="993300"/>
          <w:u w:val="single"/>
        </w:rPr>
        <w:t>.</w:t>
      </w:r>
    </w:p>
    <w:p w14:paraId="1446F4B5" w14:textId="587FB5B9" w:rsidR="00031805" w:rsidRDefault="00031805" w:rsidP="00031805">
      <w:pPr>
        <w:rPr>
          <w:rFonts w:ascii="Arial" w:hAnsi="Arial" w:cs="Arial"/>
          <w:b/>
          <w:sz w:val="24"/>
        </w:rPr>
      </w:pPr>
      <w:r>
        <w:rPr>
          <w:rFonts w:ascii="Arial" w:hAnsi="Arial" w:cs="Arial"/>
          <w:b/>
          <w:color w:val="0000FF"/>
          <w:sz w:val="24"/>
        </w:rPr>
        <w:lastRenderedPageBreak/>
        <w:t>C1-213555</w:t>
      </w:r>
      <w:r>
        <w:rPr>
          <w:rFonts w:ascii="Arial" w:hAnsi="Arial" w:cs="Arial"/>
          <w:b/>
          <w:color w:val="0000FF"/>
          <w:sz w:val="24"/>
        </w:rPr>
        <w:tab/>
      </w:r>
      <w:r>
        <w:rPr>
          <w:rFonts w:ascii="Arial" w:hAnsi="Arial" w:cs="Arial"/>
          <w:b/>
          <w:sz w:val="24"/>
        </w:rPr>
        <w:t>Correction of implementation errors of CR6450 and CR6451</w:t>
      </w:r>
    </w:p>
    <w:p w14:paraId="0479CE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CR-6521  rev 1 Cat: D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w:t>
      </w:r>
    </w:p>
    <w:p w14:paraId="63A0151F" w14:textId="77777777" w:rsidR="00031805" w:rsidRDefault="00031805" w:rsidP="00031805">
      <w:pPr>
        <w:rPr>
          <w:color w:val="808080"/>
        </w:rPr>
      </w:pPr>
      <w:r>
        <w:rPr>
          <w:color w:val="808080"/>
        </w:rPr>
        <w:t>(Replaces C1-212852)</w:t>
      </w:r>
    </w:p>
    <w:p w14:paraId="1DADC927" w14:textId="77777777" w:rsidR="00031805" w:rsidRDefault="00031805" w:rsidP="00031805">
      <w:pPr>
        <w:rPr>
          <w:rFonts w:ascii="Arial" w:hAnsi="Arial" w:cs="Arial"/>
          <w:b/>
        </w:rPr>
      </w:pPr>
      <w:r>
        <w:rPr>
          <w:rFonts w:ascii="Arial" w:hAnsi="Arial" w:cs="Arial"/>
          <w:b/>
        </w:rPr>
        <w:t xml:space="preserve">Abstract: </w:t>
      </w:r>
    </w:p>
    <w:p w14:paraId="45950202" w14:textId="77777777" w:rsidR="00031805" w:rsidRDefault="00031805" w:rsidP="00031805">
      <w:r>
        <w:t>Corrects formatting issues introduced during the implementation of the CRs</w:t>
      </w:r>
    </w:p>
    <w:p w14:paraId="2EDFE5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5035D" w14:textId="77777777" w:rsidR="00031805" w:rsidRDefault="00031805" w:rsidP="00031805">
      <w:pPr>
        <w:pStyle w:val="Heading4"/>
      </w:pPr>
      <w:bookmarkStart w:id="133" w:name="_Toc73893544"/>
      <w:r>
        <w:t>17.3.6</w:t>
      </w:r>
      <w:r>
        <w:tab/>
        <w:t>eMCData3</w:t>
      </w:r>
      <w:bookmarkEnd w:id="133"/>
    </w:p>
    <w:p w14:paraId="366B6FEC" w14:textId="5BB1AF5E" w:rsidR="00031805" w:rsidRDefault="00031805" w:rsidP="00031805">
      <w:pPr>
        <w:rPr>
          <w:rFonts w:ascii="Arial" w:hAnsi="Arial" w:cs="Arial"/>
          <w:b/>
          <w:sz w:val="24"/>
        </w:rPr>
      </w:pPr>
      <w:r>
        <w:rPr>
          <w:rFonts w:ascii="Arial" w:hAnsi="Arial" w:cs="Arial"/>
          <w:b/>
          <w:color w:val="0000FF"/>
          <w:sz w:val="24"/>
        </w:rPr>
        <w:t>C1-212928</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media plane control for FD using MBMS delivery via MB2</w:t>
      </w:r>
    </w:p>
    <w:p w14:paraId="77CDEC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CR-0025  rev  Cat: B (Rel-17)</w:t>
      </w:r>
      <w:r>
        <w:rPr>
          <w:i/>
        </w:rPr>
        <w:br/>
      </w:r>
      <w:r>
        <w:rPr>
          <w:i/>
        </w:rPr>
        <w:br/>
      </w:r>
      <w:r>
        <w:rPr>
          <w:i/>
        </w:rPr>
        <w:tab/>
      </w:r>
      <w:r>
        <w:rPr>
          <w:i/>
        </w:rPr>
        <w:tab/>
      </w:r>
      <w:r>
        <w:rPr>
          <w:i/>
        </w:rPr>
        <w:tab/>
      </w:r>
      <w:r>
        <w:rPr>
          <w:i/>
        </w:rPr>
        <w:tab/>
      </w:r>
      <w:r>
        <w:rPr>
          <w:i/>
        </w:rPr>
        <w:tab/>
        <w:t>Source: AT&amp;T / Val</w:t>
      </w:r>
    </w:p>
    <w:p w14:paraId="313B0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C1-213752</w:t>
      </w:r>
      <w:r>
        <w:rPr>
          <w:color w:val="993300"/>
          <w:u w:val="single"/>
        </w:rPr>
        <w:t>.</w:t>
      </w:r>
    </w:p>
    <w:p w14:paraId="4AA17D25" w14:textId="1DAFB006" w:rsidR="00031805" w:rsidRDefault="00031805" w:rsidP="00031805">
      <w:pPr>
        <w:rPr>
          <w:rFonts w:ascii="Arial" w:hAnsi="Arial" w:cs="Arial"/>
          <w:b/>
          <w:sz w:val="24"/>
        </w:rPr>
      </w:pPr>
      <w:r>
        <w:rPr>
          <w:rFonts w:ascii="Arial" w:hAnsi="Arial" w:cs="Arial"/>
          <w:b/>
          <w:color w:val="0000FF"/>
          <w:sz w:val="24"/>
        </w:rPr>
        <w:t>C1-212929</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signalling plane support for FD using MBMS delivery via MB2</w:t>
      </w:r>
    </w:p>
    <w:p w14:paraId="590292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CR-0227  rev  Cat: B (Rel-17)</w:t>
      </w:r>
      <w:r>
        <w:rPr>
          <w:i/>
        </w:rPr>
        <w:br/>
      </w:r>
      <w:r>
        <w:rPr>
          <w:i/>
        </w:rPr>
        <w:br/>
      </w:r>
      <w:r>
        <w:rPr>
          <w:i/>
        </w:rPr>
        <w:tab/>
      </w:r>
      <w:r>
        <w:rPr>
          <w:i/>
        </w:rPr>
        <w:tab/>
      </w:r>
      <w:r>
        <w:rPr>
          <w:i/>
        </w:rPr>
        <w:tab/>
      </w:r>
      <w:r>
        <w:rPr>
          <w:i/>
        </w:rPr>
        <w:tab/>
      </w:r>
      <w:r>
        <w:rPr>
          <w:i/>
        </w:rPr>
        <w:tab/>
        <w:t>Source: AT&amp;T / Val</w:t>
      </w:r>
    </w:p>
    <w:p w14:paraId="2D8EE8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0A4ED" w14:textId="4B5604B9" w:rsidR="00031805" w:rsidRDefault="00031805" w:rsidP="00031805">
      <w:pPr>
        <w:rPr>
          <w:rFonts w:ascii="Arial" w:hAnsi="Arial" w:cs="Arial"/>
          <w:b/>
          <w:sz w:val="24"/>
        </w:rPr>
      </w:pPr>
      <w:r>
        <w:rPr>
          <w:rFonts w:ascii="Arial" w:hAnsi="Arial" w:cs="Arial"/>
          <w:b/>
          <w:color w:val="0000FF"/>
          <w:sz w:val="24"/>
        </w:rPr>
        <w:t>C1-213752</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media plane control for FD using MBMS delivery via MB2</w:t>
      </w:r>
    </w:p>
    <w:p w14:paraId="3ACB6A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CR-0025  rev 1 Cat: B (Rel-17)</w:t>
      </w:r>
      <w:r>
        <w:rPr>
          <w:i/>
        </w:rPr>
        <w:br/>
      </w:r>
      <w:r>
        <w:rPr>
          <w:i/>
        </w:rPr>
        <w:br/>
      </w:r>
      <w:r>
        <w:rPr>
          <w:i/>
        </w:rPr>
        <w:tab/>
      </w:r>
      <w:r>
        <w:rPr>
          <w:i/>
        </w:rPr>
        <w:tab/>
      </w:r>
      <w:r>
        <w:rPr>
          <w:i/>
        </w:rPr>
        <w:tab/>
      </w:r>
      <w:r>
        <w:rPr>
          <w:i/>
        </w:rPr>
        <w:tab/>
      </w:r>
      <w:r>
        <w:rPr>
          <w:i/>
        </w:rPr>
        <w:tab/>
        <w:t>Source: AT&amp;T / Val</w:t>
      </w:r>
    </w:p>
    <w:p w14:paraId="2AFCE28B" w14:textId="77777777" w:rsidR="00031805" w:rsidRDefault="00031805" w:rsidP="00031805">
      <w:pPr>
        <w:rPr>
          <w:color w:val="808080"/>
        </w:rPr>
      </w:pPr>
      <w:r>
        <w:rPr>
          <w:color w:val="808080"/>
        </w:rPr>
        <w:t>(Replaces C1-212928)</w:t>
      </w:r>
    </w:p>
    <w:p w14:paraId="4F979F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D6EC3" w14:textId="77777777" w:rsidR="00031805" w:rsidRDefault="00031805" w:rsidP="00031805">
      <w:pPr>
        <w:pStyle w:val="Heading4"/>
      </w:pPr>
      <w:bookmarkStart w:id="134" w:name="_Toc73893545"/>
      <w:r>
        <w:t>17.3.7</w:t>
      </w:r>
      <w:r>
        <w:tab/>
        <w:t>MCSMI_CT</w:t>
      </w:r>
      <w:bookmarkEnd w:id="134"/>
    </w:p>
    <w:p w14:paraId="31A8DF73" w14:textId="77777777" w:rsidR="00031805" w:rsidRDefault="00031805" w:rsidP="00031805">
      <w:pPr>
        <w:pStyle w:val="Heading4"/>
      </w:pPr>
      <w:bookmarkStart w:id="135" w:name="_Toc73893546"/>
      <w:r>
        <w:t>17.3.8</w:t>
      </w:r>
      <w:r>
        <w:tab/>
      </w:r>
      <w:proofErr w:type="spellStart"/>
      <w:r>
        <w:t>eMCCI_CT</w:t>
      </w:r>
      <w:bookmarkEnd w:id="135"/>
      <w:proofErr w:type="spellEnd"/>
    </w:p>
    <w:p w14:paraId="775BD7B7" w14:textId="77777777" w:rsidR="00031805" w:rsidRDefault="00031805" w:rsidP="00031805">
      <w:pPr>
        <w:pStyle w:val="Heading4"/>
      </w:pPr>
      <w:bookmarkStart w:id="136" w:name="_Toc73893547"/>
      <w:r>
        <w:t>17.3.9</w:t>
      </w:r>
      <w:r>
        <w:tab/>
        <w:t>enh3MCPTT-CT</w:t>
      </w:r>
      <w:bookmarkEnd w:id="136"/>
    </w:p>
    <w:p w14:paraId="3DFFFE48" w14:textId="1F4CC4D9" w:rsidR="00031805" w:rsidRDefault="00031805" w:rsidP="00031805">
      <w:pPr>
        <w:rPr>
          <w:rFonts w:ascii="Arial" w:hAnsi="Arial" w:cs="Arial"/>
          <w:b/>
          <w:sz w:val="24"/>
        </w:rPr>
      </w:pPr>
      <w:r>
        <w:rPr>
          <w:rFonts w:ascii="Arial" w:hAnsi="Arial" w:cs="Arial"/>
          <w:b/>
          <w:color w:val="0000FF"/>
          <w:sz w:val="24"/>
        </w:rPr>
        <w:t>C1-212854</w:t>
      </w:r>
      <w:r>
        <w:rPr>
          <w:rFonts w:ascii="Arial" w:hAnsi="Arial" w:cs="Arial"/>
          <w:b/>
          <w:color w:val="0000FF"/>
          <w:sz w:val="24"/>
        </w:rPr>
        <w:tab/>
      </w:r>
      <w:r>
        <w:rPr>
          <w:rFonts w:ascii="Arial" w:hAnsi="Arial" w:cs="Arial"/>
          <w:b/>
          <w:sz w:val="24"/>
        </w:rPr>
        <w:t>client movement across power cycles emergency alert area or group geographic area</w:t>
      </w:r>
    </w:p>
    <w:p w14:paraId="763A6B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CR-0702  rev  Cat: F (Rel-17)</w:t>
      </w:r>
      <w:r>
        <w:rPr>
          <w:i/>
        </w:rPr>
        <w:br/>
      </w:r>
      <w:r>
        <w:rPr>
          <w:i/>
        </w:rPr>
        <w:br/>
      </w:r>
      <w:r>
        <w:rPr>
          <w:i/>
        </w:rPr>
        <w:tab/>
      </w:r>
      <w:r>
        <w:rPr>
          <w:i/>
        </w:rPr>
        <w:tab/>
      </w:r>
      <w:r>
        <w:rPr>
          <w:i/>
        </w:rPr>
        <w:tab/>
      </w:r>
      <w:r>
        <w:rPr>
          <w:i/>
        </w:rPr>
        <w:tab/>
      </w:r>
      <w:r>
        <w:rPr>
          <w:i/>
        </w:rPr>
        <w:tab/>
        <w:t>Source: TD Tech Ltd</w:t>
      </w:r>
    </w:p>
    <w:p w14:paraId="2B4525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878BF" w14:textId="44A7B318" w:rsidR="00031805" w:rsidRDefault="00031805" w:rsidP="00031805">
      <w:pPr>
        <w:rPr>
          <w:rFonts w:ascii="Arial" w:hAnsi="Arial" w:cs="Arial"/>
          <w:b/>
          <w:sz w:val="24"/>
        </w:rPr>
      </w:pPr>
      <w:r>
        <w:rPr>
          <w:rFonts w:ascii="Arial" w:hAnsi="Arial" w:cs="Arial"/>
          <w:b/>
          <w:color w:val="0000FF"/>
          <w:sz w:val="24"/>
        </w:rPr>
        <w:lastRenderedPageBreak/>
        <w:t>C1-213444</w:t>
      </w:r>
      <w:r>
        <w:rPr>
          <w:rFonts w:ascii="Arial" w:hAnsi="Arial" w:cs="Arial"/>
          <w:b/>
          <w:color w:val="0000FF"/>
          <w:sz w:val="24"/>
        </w:rPr>
        <w:tab/>
      </w:r>
      <w:r>
        <w:rPr>
          <w:rFonts w:ascii="Arial" w:hAnsi="Arial" w:cs="Arial"/>
          <w:b/>
          <w:sz w:val="24"/>
        </w:rPr>
        <w:t>Clean-up of floor queued cancel related procedures</w:t>
      </w:r>
    </w:p>
    <w:p w14:paraId="71C876D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CR-0306  rev  Cat: F (Rel-17)</w:t>
      </w:r>
      <w:r>
        <w:rPr>
          <w:i/>
        </w:rPr>
        <w:br/>
      </w:r>
      <w:r>
        <w:rPr>
          <w:i/>
        </w:rPr>
        <w:br/>
      </w:r>
      <w:r>
        <w:rPr>
          <w:i/>
        </w:rPr>
        <w:tab/>
      </w:r>
      <w:r>
        <w:rPr>
          <w:i/>
        </w:rPr>
        <w:tab/>
      </w:r>
      <w:r>
        <w:rPr>
          <w:i/>
        </w:rPr>
        <w:tab/>
      </w:r>
      <w:r>
        <w:rPr>
          <w:i/>
        </w:rPr>
        <w:tab/>
      </w:r>
      <w:r>
        <w:rPr>
          <w:i/>
        </w:rPr>
        <w:tab/>
        <w:t>Source: Ericsson /Jörgen</w:t>
      </w:r>
    </w:p>
    <w:p w14:paraId="546F27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C1-213628</w:t>
      </w:r>
      <w:r>
        <w:rPr>
          <w:color w:val="993300"/>
          <w:u w:val="single"/>
        </w:rPr>
        <w:t>.</w:t>
      </w:r>
    </w:p>
    <w:p w14:paraId="708E688C" w14:textId="18BB275D" w:rsidR="00031805" w:rsidRDefault="00031805" w:rsidP="00031805">
      <w:pPr>
        <w:rPr>
          <w:rFonts w:ascii="Arial" w:hAnsi="Arial" w:cs="Arial"/>
          <w:b/>
          <w:sz w:val="24"/>
        </w:rPr>
      </w:pPr>
      <w:r>
        <w:rPr>
          <w:rFonts w:ascii="Arial" w:hAnsi="Arial" w:cs="Arial"/>
          <w:b/>
          <w:color w:val="0000FF"/>
          <w:sz w:val="24"/>
        </w:rPr>
        <w:t>C1-213451</w:t>
      </w:r>
      <w:r>
        <w:rPr>
          <w:rFonts w:ascii="Arial" w:hAnsi="Arial" w:cs="Arial"/>
          <w:b/>
          <w:color w:val="0000FF"/>
          <w:sz w:val="24"/>
        </w:rPr>
        <w:tab/>
      </w:r>
      <w:r>
        <w:rPr>
          <w:rFonts w:ascii="Arial" w:hAnsi="Arial" w:cs="Arial"/>
          <w:b/>
          <w:sz w:val="24"/>
        </w:rPr>
        <w:t>An authorised user clearing the entire floor request queue</w:t>
      </w:r>
    </w:p>
    <w:p w14:paraId="52FA5CF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v17.2.0</w:t>
      </w:r>
      <w:r>
        <w:rPr>
          <w:i/>
        </w:rPr>
        <w:tab/>
        <w:t xml:space="preserve">  CR-0304  rev 2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12DA2771" w14:textId="77777777" w:rsidR="00031805" w:rsidRDefault="00031805" w:rsidP="00031805">
      <w:pPr>
        <w:rPr>
          <w:color w:val="808080"/>
        </w:rPr>
      </w:pPr>
      <w:r>
        <w:rPr>
          <w:color w:val="808080"/>
        </w:rPr>
        <w:t>(Replaces C1-212508)</w:t>
      </w:r>
    </w:p>
    <w:p w14:paraId="30F0F2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C1-213614</w:t>
      </w:r>
      <w:r>
        <w:rPr>
          <w:color w:val="993300"/>
          <w:u w:val="single"/>
        </w:rPr>
        <w:t>.</w:t>
      </w:r>
    </w:p>
    <w:p w14:paraId="5EE1E27D" w14:textId="61BEF117" w:rsidR="00031805" w:rsidRDefault="00031805" w:rsidP="00031805">
      <w:pPr>
        <w:rPr>
          <w:rFonts w:ascii="Arial" w:hAnsi="Arial" w:cs="Arial"/>
          <w:b/>
          <w:sz w:val="24"/>
        </w:rPr>
      </w:pPr>
      <w:r>
        <w:rPr>
          <w:rFonts w:ascii="Arial" w:hAnsi="Arial" w:cs="Arial"/>
          <w:b/>
          <w:color w:val="0000FF"/>
          <w:sz w:val="24"/>
        </w:rPr>
        <w:t>C1-213614</w:t>
      </w:r>
      <w:r>
        <w:rPr>
          <w:rFonts w:ascii="Arial" w:hAnsi="Arial" w:cs="Arial"/>
          <w:b/>
          <w:color w:val="0000FF"/>
          <w:sz w:val="24"/>
        </w:rPr>
        <w:tab/>
      </w:r>
      <w:r>
        <w:rPr>
          <w:rFonts w:ascii="Arial" w:hAnsi="Arial" w:cs="Arial"/>
          <w:b/>
          <w:sz w:val="24"/>
        </w:rPr>
        <w:t>An authorised user clearing the entire floor request queue</w:t>
      </w:r>
    </w:p>
    <w:p w14:paraId="7CC128A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v17.2.0</w:t>
      </w:r>
      <w:r>
        <w:rPr>
          <w:i/>
        </w:rPr>
        <w:tab/>
        <w:t xml:space="preserve">  CR-0304  rev 3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2942FAD9" w14:textId="77777777" w:rsidR="00031805" w:rsidRDefault="00031805" w:rsidP="00031805">
      <w:pPr>
        <w:rPr>
          <w:color w:val="808080"/>
        </w:rPr>
      </w:pPr>
      <w:r>
        <w:rPr>
          <w:color w:val="808080"/>
        </w:rPr>
        <w:t>(Replaces C1-213451)</w:t>
      </w:r>
    </w:p>
    <w:p w14:paraId="7BD6F9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3DEE3" w14:textId="2169B017" w:rsidR="00031805" w:rsidRDefault="00031805" w:rsidP="00031805">
      <w:pPr>
        <w:rPr>
          <w:rFonts w:ascii="Arial" w:hAnsi="Arial" w:cs="Arial"/>
          <w:b/>
          <w:sz w:val="24"/>
        </w:rPr>
      </w:pPr>
      <w:r>
        <w:rPr>
          <w:rFonts w:ascii="Arial" w:hAnsi="Arial" w:cs="Arial"/>
          <w:b/>
          <w:color w:val="0000FF"/>
          <w:sz w:val="24"/>
        </w:rPr>
        <w:t>C1-213628</w:t>
      </w:r>
      <w:r>
        <w:rPr>
          <w:rFonts w:ascii="Arial" w:hAnsi="Arial" w:cs="Arial"/>
          <w:b/>
          <w:color w:val="0000FF"/>
          <w:sz w:val="24"/>
        </w:rPr>
        <w:tab/>
      </w:r>
      <w:r>
        <w:rPr>
          <w:rFonts w:ascii="Arial" w:hAnsi="Arial" w:cs="Arial"/>
          <w:b/>
          <w:sz w:val="24"/>
        </w:rPr>
        <w:t>Clean-up of floor queued cancel related procedures</w:t>
      </w:r>
    </w:p>
    <w:p w14:paraId="58F59A6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CR-0306  rev 1 Cat: F (Rel-17)</w:t>
      </w:r>
      <w:r>
        <w:rPr>
          <w:i/>
        </w:rPr>
        <w:br/>
      </w:r>
      <w:r>
        <w:rPr>
          <w:i/>
        </w:rPr>
        <w:br/>
      </w:r>
      <w:r>
        <w:rPr>
          <w:i/>
        </w:rPr>
        <w:tab/>
      </w:r>
      <w:r>
        <w:rPr>
          <w:i/>
        </w:rPr>
        <w:tab/>
      </w:r>
      <w:r>
        <w:rPr>
          <w:i/>
        </w:rPr>
        <w:tab/>
      </w:r>
      <w:r>
        <w:rPr>
          <w:i/>
        </w:rPr>
        <w:tab/>
      </w:r>
      <w:r>
        <w:rPr>
          <w:i/>
        </w:rPr>
        <w:tab/>
        <w:t>Source: Ericsson /Jörgen</w:t>
      </w:r>
    </w:p>
    <w:p w14:paraId="1F4F4972" w14:textId="77777777" w:rsidR="00031805" w:rsidRDefault="00031805" w:rsidP="00031805">
      <w:pPr>
        <w:rPr>
          <w:color w:val="808080"/>
        </w:rPr>
      </w:pPr>
      <w:r>
        <w:rPr>
          <w:color w:val="808080"/>
        </w:rPr>
        <w:t>(Replaces C1-213444)</w:t>
      </w:r>
    </w:p>
    <w:p w14:paraId="0B90F3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EC2DA" w14:textId="77777777" w:rsidR="00031805" w:rsidRDefault="00031805" w:rsidP="00031805">
      <w:pPr>
        <w:pStyle w:val="Heading4"/>
      </w:pPr>
      <w:bookmarkStart w:id="137" w:name="_Toc73893548"/>
      <w:r>
        <w:t>17.3.10</w:t>
      </w:r>
      <w:r>
        <w:tab/>
        <w:t>eMONASTERY2</w:t>
      </w:r>
      <w:bookmarkEnd w:id="137"/>
    </w:p>
    <w:p w14:paraId="6E951D06" w14:textId="52C5C3E6" w:rsidR="00031805" w:rsidRDefault="00031805" w:rsidP="00031805">
      <w:pPr>
        <w:rPr>
          <w:rFonts w:ascii="Arial" w:hAnsi="Arial" w:cs="Arial"/>
          <w:b/>
          <w:sz w:val="24"/>
        </w:rPr>
      </w:pPr>
      <w:r>
        <w:rPr>
          <w:rFonts w:ascii="Arial" w:hAnsi="Arial" w:cs="Arial"/>
          <w:b/>
          <w:color w:val="0000FF"/>
          <w:sz w:val="24"/>
        </w:rPr>
        <w:t>C1-213085</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MCVideo user profile MO</w:t>
      </w:r>
    </w:p>
    <w:p w14:paraId="3A01CC3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CR-0116  rev  Cat: F (Rel-17)</w:t>
      </w:r>
      <w:r>
        <w:rPr>
          <w:i/>
        </w:rPr>
        <w:br/>
      </w:r>
      <w:r>
        <w:rPr>
          <w:i/>
        </w:rPr>
        <w:br/>
      </w:r>
      <w:r>
        <w:rPr>
          <w:i/>
        </w:rPr>
        <w:tab/>
      </w:r>
      <w:r>
        <w:rPr>
          <w:i/>
        </w:rPr>
        <w:tab/>
      </w:r>
      <w:r>
        <w:rPr>
          <w:i/>
        </w:rPr>
        <w:tab/>
      </w:r>
      <w:r>
        <w:rPr>
          <w:i/>
        </w:rPr>
        <w:tab/>
      </w:r>
      <w:r>
        <w:rPr>
          <w:i/>
        </w:rPr>
        <w:tab/>
        <w:t>Source: Ericsson, FirstNet / Nevenka</w:t>
      </w:r>
    </w:p>
    <w:p w14:paraId="1D2F68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C1-213625</w:t>
      </w:r>
      <w:r>
        <w:rPr>
          <w:color w:val="993300"/>
          <w:u w:val="single"/>
        </w:rPr>
        <w:t>.</w:t>
      </w:r>
    </w:p>
    <w:p w14:paraId="07F928B2" w14:textId="68E5D87A" w:rsidR="00031805" w:rsidRDefault="00031805" w:rsidP="00031805">
      <w:pPr>
        <w:rPr>
          <w:rFonts w:ascii="Arial" w:hAnsi="Arial" w:cs="Arial"/>
          <w:b/>
          <w:sz w:val="24"/>
        </w:rPr>
      </w:pPr>
      <w:r>
        <w:rPr>
          <w:rFonts w:ascii="Arial" w:hAnsi="Arial" w:cs="Arial"/>
          <w:b/>
          <w:color w:val="0000FF"/>
          <w:sz w:val="24"/>
        </w:rPr>
        <w:t>C1-213452</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3DC7B9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1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4C3CE9CE" w14:textId="77777777" w:rsidR="00031805" w:rsidRDefault="00031805" w:rsidP="00031805">
      <w:pPr>
        <w:rPr>
          <w:color w:val="808080"/>
        </w:rPr>
      </w:pPr>
      <w:r>
        <w:rPr>
          <w:color w:val="808080"/>
        </w:rPr>
        <w:t>(Replaces C1-212194)</w:t>
      </w:r>
    </w:p>
    <w:p w14:paraId="082DA9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C1-213615, C1-213616</w:t>
      </w:r>
      <w:r>
        <w:rPr>
          <w:color w:val="993300"/>
          <w:u w:val="single"/>
        </w:rPr>
        <w:t>.</w:t>
      </w:r>
    </w:p>
    <w:p w14:paraId="54AEBAFA" w14:textId="17CF1655" w:rsidR="00031805" w:rsidRDefault="00031805" w:rsidP="00031805">
      <w:pPr>
        <w:rPr>
          <w:rFonts w:ascii="Arial" w:hAnsi="Arial" w:cs="Arial"/>
          <w:b/>
          <w:sz w:val="24"/>
        </w:rPr>
      </w:pPr>
      <w:r>
        <w:rPr>
          <w:rFonts w:ascii="Arial" w:hAnsi="Arial" w:cs="Arial"/>
          <w:b/>
          <w:color w:val="0000FF"/>
          <w:sz w:val="24"/>
        </w:rPr>
        <w:lastRenderedPageBreak/>
        <w:t>C1-213468</w:t>
      </w:r>
      <w:r>
        <w:rPr>
          <w:rFonts w:ascii="Arial" w:hAnsi="Arial" w:cs="Arial"/>
          <w:b/>
          <w:color w:val="0000FF"/>
          <w:sz w:val="24"/>
        </w:rPr>
        <w:tab/>
      </w:r>
      <w:r>
        <w:rPr>
          <w:rFonts w:ascii="Arial" w:hAnsi="Arial" w:cs="Arial"/>
          <w:b/>
          <w:sz w:val="24"/>
        </w:rPr>
        <w:t>Called FA in private calls</w:t>
      </w:r>
    </w:p>
    <w:p w14:paraId="60D4661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CR-0716  rev  Cat: B (Rel-17)</w:t>
      </w:r>
      <w:r>
        <w:rPr>
          <w:i/>
        </w:rPr>
        <w:br/>
      </w:r>
      <w:r>
        <w:rPr>
          <w:i/>
        </w:rPr>
        <w:br/>
      </w:r>
      <w:r>
        <w:rPr>
          <w:i/>
        </w:rPr>
        <w:tab/>
      </w:r>
      <w:r>
        <w:rPr>
          <w:i/>
        </w:rPr>
        <w:tab/>
      </w:r>
      <w:r>
        <w:rPr>
          <w:i/>
        </w:rPr>
        <w:tab/>
      </w:r>
      <w:r>
        <w:rPr>
          <w:i/>
        </w:rPr>
        <w:tab/>
      </w:r>
      <w:r>
        <w:rPr>
          <w:i/>
        </w:rPr>
        <w:tab/>
        <w:t>Source: Nokia, Nokia Shanghai Bell</w:t>
      </w:r>
    </w:p>
    <w:p w14:paraId="6EC54B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8680F" w14:textId="15A86640" w:rsidR="00031805" w:rsidRDefault="00031805" w:rsidP="00031805">
      <w:pPr>
        <w:rPr>
          <w:rFonts w:ascii="Arial" w:hAnsi="Arial" w:cs="Arial"/>
          <w:b/>
          <w:sz w:val="24"/>
        </w:rPr>
      </w:pPr>
      <w:r>
        <w:rPr>
          <w:rFonts w:ascii="Arial" w:hAnsi="Arial" w:cs="Arial"/>
          <w:b/>
          <w:color w:val="0000FF"/>
          <w:sz w:val="24"/>
        </w:rPr>
        <w:t>C1-213478</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07871B7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38471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75460" w14:textId="5F95E7E8" w:rsidR="00031805" w:rsidRDefault="00031805" w:rsidP="00031805">
      <w:pPr>
        <w:rPr>
          <w:rFonts w:ascii="Arial" w:hAnsi="Arial" w:cs="Arial"/>
          <w:b/>
          <w:sz w:val="24"/>
        </w:rPr>
      </w:pPr>
      <w:r>
        <w:rPr>
          <w:rFonts w:ascii="Arial" w:hAnsi="Arial" w:cs="Arial"/>
          <w:b/>
          <w:color w:val="0000FF"/>
          <w:sz w:val="24"/>
        </w:rPr>
        <w:t>C1-213615</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7928D6E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2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1CBDDF6B" w14:textId="77777777" w:rsidR="00031805" w:rsidRDefault="00031805" w:rsidP="00031805">
      <w:pPr>
        <w:rPr>
          <w:color w:val="808080"/>
        </w:rPr>
      </w:pPr>
      <w:r>
        <w:rPr>
          <w:color w:val="808080"/>
        </w:rPr>
        <w:t>(Replaces C1-213452)</w:t>
      </w:r>
    </w:p>
    <w:p w14:paraId="16449F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E8F0B" w14:textId="098D28D0" w:rsidR="00031805" w:rsidRDefault="00031805" w:rsidP="00031805">
      <w:pPr>
        <w:rPr>
          <w:rFonts w:ascii="Arial" w:hAnsi="Arial" w:cs="Arial"/>
          <w:b/>
          <w:sz w:val="24"/>
        </w:rPr>
      </w:pPr>
      <w:r>
        <w:rPr>
          <w:rFonts w:ascii="Arial" w:hAnsi="Arial" w:cs="Arial"/>
          <w:b/>
          <w:color w:val="0000FF"/>
          <w:sz w:val="24"/>
        </w:rPr>
        <w:t>C1-213616</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50CE61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3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73358F46" w14:textId="77777777" w:rsidR="00031805" w:rsidRDefault="00031805" w:rsidP="00031805">
      <w:pPr>
        <w:rPr>
          <w:color w:val="808080"/>
        </w:rPr>
      </w:pPr>
      <w:r>
        <w:rPr>
          <w:color w:val="808080"/>
        </w:rPr>
        <w:t>(Replaces C1-213452)</w:t>
      </w:r>
    </w:p>
    <w:p w14:paraId="027E09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36E03" w14:textId="17D45877" w:rsidR="00031805" w:rsidRDefault="00031805" w:rsidP="00031805">
      <w:pPr>
        <w:rPr>
          <w:rFonts w:ascii="Arial" w:hAnsi="Arial" w:cs="Arial"/>
          <w:b/>
          <w:sz w:val="24"/>
        </w:rPr>
      </w:pPr>
      <w:r>
        <w:rPr>
          <w:rFonts w:ascii="Arial" w:hAnsi="Arial" w:cs="Arial"/>
          <w:b/>
          <w:color w:val="0000FF"/>
          <w:sz w:val="24"/>
        </w:rPr>
        <w:t>C1-213625</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MCVideo user profile MO</w:t>
      </w:r>
    </w:p>
    <w:p w14:paraId="187EE1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CR-0116  rev 1 Cat: F (Rel-17)</w:t>
      </w:r>
      <w:r>
        <w:rPr>
          <w:i/>
        </w:rPr>
        <w:br/>
      </w:r>
      <w:r>
        <w:rPr>
          <w:i/>
        </w:rPr>
        <w:br/>
      </w:r>
      <w:r>
        <w:rPr>
          <w:i/>
        </w:rPr>
        <w:tab/>
      </w:r>
      <w:r>
        <w:rPr>
          <w:i/>
        </w:rPr>
        <w:tab/>
      </w:r>
      <w:r>
        <w:rPr>
          <w:i/>
        </w:rPr>
        <w:tab/>
      </w:r>
      <w:r>
        <w:rPr>
          <w:i/>
        </w:rPr>
        <w:tab/>
      </w:r>
      <w:r>
        <w:rPr>
          <w:i/>
        </w:rPr>
        <w:tab/>
        <w:t>Source: Ericsson, FirstNet, Nokia, Nokia Shanghai Bell</w:t>
      </w:r>
    </w:p>
    <w:p w14:paraId="6B75A6EA" w14:textId="77777777" w:rsidR="00031805" w:rsidRDefault="00031805" w:rsidP="00031805">
      <w:pPr>
        <w:rPr>
          <w:color w:val="808080"/>
        </w:rPr>
      </w:pPr>
      <w:r>
        <w:rPr>
          <w:color w:val="808080"/>
        </w:rPr>
        <w:t>(Replaces C1-213085)</w:t>
      </w:r>
    </w:p>
    <w:p w14:paraId="7DEEE0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8B32" w14:textId="60C863ED" w:rsidR="00031805" w:rsidRDefault="00031805" w:rsidP="00031805">
      <w:pPr>
        <w:rPr>
          <w:rFonts w:ascii="Arial" w:hAnsi="Arial" w:cs="Arial"/>
          <w:b/>
          <w:sz w:val="24"/>
        </w:rPr>
      </w:pPr>
      <w:r>
        <w:rPr>
          <w:rFonts w:ascii="Arial" w:hAnsi="Arial" w:cs="Arial"/>
          <w:b/>
          <w:color w:val="0000FF"/>
          <w:sz w:val="24"/>
        </w:rPr>
        <w:t>C1-213839</w:t>
      </w:r>
      <w:r>
        <w:rPr>
          <w:rFonts w:ascii="Arial" w:hAnsi="Arial" w:cs="Arial"/>
          <w:b/>
          <w:color w:val="0000FF"/>
          <w:sz w:val="24"/>
        </w:rPr>
        <w:tab/>
      </w:r>
      <w:r>
        <w:rPr>
          <w:rFonts w:ascii="Arial" w:hAnsi="Arial" w:cs="Arial"/>
          <w:b/>
          <w:sz w:val="24"/>
        </w:rPr>
        <w:t>Call transfer for MCPTT private call, call control part</w:t>
      </w:r>
    </w:p>
    <w:p w14:paraId="10024D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CR-0709  rev 1 Cat: B (Rel-17)</w:t>
      </w:r>
      <w:r>
        <w:rPr>
          <w:i/>
        </w:rPr>
        <w:br/>
      </w:r>
      <w:r>
        <w:rPr>
          <w:i/>
        </w:rPr>
        <w:br/>
      </w:r>
      <w:r>
        <w:rPr>
          <w:i/>
        </w:rPr>
        <w:tab/>
      </w:r>
      <w:r>
        <w:rPr>
          <w:i/>
        </w:rPr>
        <w:tab/>
      </w:r>
      <w:r>
        <w:rPr>
          <w:i/>
        </w:rPr>
        <w:tab/>
      </w:r>
      <w:r>
        <w:rPr>
          <w:i/>
        </w:rPr>
        <w:tab/>
      </w:r>
      <w:r>
        <w:rPr>
          <w:i/>
        </w:rPr>
        <w:tab/>
        <w:t>Source: Kontron Transportation France</w:t>
      </w:r>
    </w:p>
    <w:p w14:paraId="33EB7760" w14:textId="77777777" w:rsidR="00031805" w:rsidRDefault="00031805" w:rsidP="00031805">
      <w:pPr>
        <w:rPr>
          <w:color w:val="808080"/>
        </w:rPr>
      </w:pPr>
      <w:r>
        <w:rPr>
          <w:color w:val="808080"/>
        </w:rPr>
        <w:t>(Replaces C1-212974)</w:t>
      </w:r>
    </w:p>
    <w:p w14:paraId="43BB1E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E7742" w14:textId="7B6D3EE1" w:rsidR="00031805" w:rsidRDefault="00031805" w:rsidP="00031805">
      <w:pPr>
        <w:rPr>
          <w:rFonts w:ascii="Arial" w:hAnsi="Arial" w:cs="Arial"/>
          <w:b/>
          <w:sz w:val="24"/>
        </w:rPr>
      </w:pPr>
      <w:r>
        <w:rPr>
          <w:rFonts w:ascii="Arial" w:hAnsi="Arial" w:cs="Arial"/>
          <w:b/>
          <w:color w:val="0000FF"/>
          <w:sz w:val="24"/>
        </w:rPr>
        <w:t>C1-213840</w:t>
      </w:r>
      <w:r>
        <w:rPr>
          <w:rFonts w:ascii="Arial" w:hAnsi="Arial" w:cs="Arial"/>
          <w:b/>
          <w:color w:val="0000FF"/>
          <w:sz w:val="24"/>
        </w:rPr>
        <w:tab/>
      </w:r>
      <w:r>
        <w:rPr>
          <w:rFonts w:ascii="Arial" w:hAnsi="Arial" w:cs="Arial"/>
          <w:b/>
          <w:sz w:val="24"/>
        </w:rPr>
        <w:t>Call forwarding for MCPTT private call, Management Object part</w:t>
      </w:r>
    </w:p>
    <w:p w14:paraId="54F2467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CR-0104  rev 1 Cat: B (Rel-17)</w:t>
      </w:r>
      <w:r>
        <w:rPr>
          <w:i/>
        </w:rPr>
        <w:br/>
      </w:r>
      <w:r>
        <w:rPr>
          <w:i/>
        </w:rPr>
        <w:br/>
      </w:r>
      <w:r>
        <w:rPr>
          <w:i/>
        </w:rPr>
        <w:tab/>
      </w:r>
      <w:r>
        <w:rPr>
          <w:i/>
        </w:rPr>
        <w:tab/>
      </w:r>
      <w:r>
        <w:rPr>
          <w:i/>
        </w:rPr>
        <w:tab/>
      </w:r>
      <w:r>
        <w:rPr>
          <w:i/>
        </w:rPr>
        <w:tab/>
      </w:r>
      <w:r>
        <w:rPr>
          <w:i/>
        </w:rPr>
        <w:tab/>
        <w:t>Source: Kontron Transportation France</w:t>
      </w:r>
    </w:p>
    <w:p w14:paraId="41B91017" w14:textId="77777777" w:rsidR="00031805" w:rsidRDefault="00031805" w:rsidP="00031805">
      <w:pPr>
        <w:rPr>
          <w:color w:val="808080"/>
        </w:rPr>
      </w:pPr>
      <w:r>
        <w:rPr>
          <w:color w:val="808080"/>
        </w:rPr>
        <w:t>(Replaces C1-212975)</w:t>
      </w:r>
    </w:p>
    <w:p w14:paraId="23AB65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2363A" w14:textId="3F2AC503" w:rsidR="00031805" w:rsidRDefault="00031805" w:rsidP="00031805">
      <w:pPr>
        <w:rPr>
          <w:rFonts w:ascii="Arial" w:hAnsi="Arial" w:cs="Arial"/>
          <w:b/>
          <w:sz w:val="24"/>
        </w:rPr>
      </w:pPr>
      <w:r>
        <w:rPr>
          <w:rFonts w:ascii="Arial" w:hAnsi="Arial" w:cs="Arial"/>
          <w:b/>
          <w:color w:val="0000FF"/>
          <w:sz w:val="24"/>
        </w:rPr>
        <w:t>C1-213841</w:t>
      </w:r>
      <w:r>
        <w:rPr>
          <w:rFonts w:ascii="Arial" w:hAnsi="Arial" w:cs="Arial"/>
          <w:b/>
          <w:color w:val="0000FF"/>
          <w:sz w:val="24"/>
        </w:rPr>
        <w:tab/>
      </w:r>
      <w:r>
        <w:rPr>
          <w:rFonts w:ascii="Arial" w:hAnsi="Arial" w:cs="Arial"/>
          <w:b/>
          <w:sz w:val="24"/>
        </w:rPr>
        <w:t>Call forwarding for MCPTT private call, Configuration Management part</w:t>
      </w:r>
    </w:p>
    <w:p w14:paraId="244904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CR-0182  rev 1 Cat: B (Rel-17)</w:t>
      </w:r>
      <w:r>
        <w:rPr>
          <w:i/>
        </w:rPr>
        <w:br/>
      </w:r>
      <w:r>
        <w:rPr>
          <w:i/>
        </w:rPr>
        <w:br/>
      </w:r>
      <w:r>
        <w:rPr>
          <w:i/>
        </w:rPr>
        <w:tab/>
      </w:r>
      <w:r>
        <w:rPr>
          <w:i/>
        </w:rPr>
        <w:tab/>
      </w:r>
      <w:r>
        <w:rPr>
          <w:i/>
        </w:rPr>
        <w:tab/>
      </w:r>
      <w:r>
        <w:rPr>
          <w:i/>
        </w:rPr>
        <w:tab/>
      </w:r>
      <w:r>
        <w:rPr>
          <w:i/>
        </w:rPr>
        <w:tab/>
        <w:t>Source: Kontron Transportation France</w:t>
      </w:r>
    </w:p>
    <w:p w14:paraId="42DDE4F8" w14:textId="77777777" w:rsidR="00031805" w:rsidRDefault="00031805" w:rsidP="00031805">
      <w:pPr>
        <w:rPr>
          <w:color w:val="808080"/>
        </w:rPr>
      </w:pPr>
      <w:r>
        <w:rPr>
          <w:color w:val="808080"/>
        </w:rPr>
        <w:t>(Replaces C1-212976)</w:t>
      </w:r>
    </w:p>
    <w:p w14:paraId="2B0C64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A97B3" w14:textId="77777777" w:rsidR="00031805" w:rsidRDefault="00031805" w:rsidP="00031805">
      <w:pPr>
        <w:pStyle w:val="Heading4"/>
      </w:pPr>
      <w:bookmarkStart w:id="138" w:name="_Toc73893549"/>
      <w:r>
        <w:t>17.3.11</w:t>
      </w:r>
      <w:r>
        <w:tab/>
        <w:t>Stop24980</w:t>
      </w:r>
      <w:bookmarkEnd w:id="138"/>
    </w:p>
    <w:p w14:paraId="5A092FCE" w14:textId="77777777" w:rsidR="00031805" w:rsidRDefault="00031805" w:rsidP="00031805">
      <w:pPr>
        <w:pStyle w:val="Heading4"/>
      </w:pPr>
      <w:bookmarkStart w:id="139" w:name="_Toc73893550"/>
      <w:r>
        <w:t>17.3.12</w:t>
      </w:r>
      <w:r>
        <w:tab/>
        <w:t>TEI17_SAPES</w:t>
      </w:r>
      <w:bookmarkEnd w:id="139"/>
    </w:p>
    <w:p w14:paraId="66D4CA72" w14:textId="1739539E" w:rsidR="00031805" w:rsidRDefault="00031805" w:rsidP="00031805">
      <w:pPr>
        <w:rPr>
          <w:rFonts w:ascii="Arial" w:hAnsi="Arial" w:cs="Arial"/>
          <w:b/>
          <w:sz w:val="24"/>
        </w:rPr>
      </w:pPr>
      <w:r>
        <w:rPr>
          <w:rFonts w:ascii="Arial" w:hAnsi="Arial" w:cs="Arial"/>
          <w:b/>
          <w:color w:val="0000FF"/>
          <w:sz w:val="24"/>
        </w:rPr>
        <w:t>C1-213073</w:t>
      </w:r>
      <w:r>
        <w:rPr>
          <w:rFonts w:ascii="Arial" w:hAnsi="Arial" w:cs="Arial"/>
          <w:b/>
          <w:color w:val="0000FF"/>
          <w:sz w:val="24"/>
        </w:rPr>
        <w:tab/>
      </w:r>
      <w:r>
        <w:rPr>
          <w:rFonts w:ascii="Arial" w:hAnsi="Arial" w:cs="Arial"/>
          <w:b/>
          <w:sz w:val="24"/>
        </w:rPr>
        <w:t>Support for signed attestation for priority and emergency sessions</w:t>
      </w:r>
    </w:p>
    <w:p w14:paraId="2E50B1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CR-6518  rev 2 Cat: B (Rel-17)</w:t>
      </w:r>
      <w:r>
        <w:rPr>
          <w:i/>
        </w:rPr>
        <w:br/>
      </w:r>
      <w:r>
        <w:rPr>
          <w:i/>
        </w:rPr>
        <w:br/>
      </w:r>
      <w:r>
        <w:rPr>
          <w:i/>
        </w:rPr>
        <w:tab/>
      </w:r>
      <w:r>
        <w:rPr>
          <w:i/>
        </w:rPr>
        <w:tab/>
      </w:r>
      <w:r>
        <w:rPr>
          <w:i/>
        </w:rPr>
        <w:tab/>
      </w:r>
      <w:r>
        <w:rPr>
          <w:i/>
        </w:rPr>
        <w:tab/>
      </w:r>
      <w:r>
        <w:rPr>
          <w:i/>
        </w:rPr>
        <w:tab/>
        <w:t>Source: Ericsson, AT&amp;T / Nevenka</w:t>
      </w:r>
    </w:p>
    <w:p w14:paraId="76255FBC" w14:textId="77777777" w:rsidR="00031805" w:rsidRDefault="00031805" w:rsidP="00031805">
      <w:pPr>
        <w:rPr>
          <w:color w:val="808080"/>
        </w:rPr>
      </w:pPr>
      <w:r>
        <w:rPr>
          <w:color w:val="808080"/>
        </w:rPr>
        <w:t>(Replaces C1-212397)</w:t>
      </w:r>
    </w:p>
    <w:p w14:paraId="3056D2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C1-213620</w:t>
      </w:r>
      <w:r>
        <w:rPr>
          <w:color w:val="993300"/>
          <w:u w:val="single"/>
        </w:rPr>
        <w:t>.</w:t>
      </w:r>
    </w:p>
    <w:p w14:paraId="0D498003" w14:textId="19975669" w:rsidR="00031805" w:rsidRDefault="00031805" w:rsidP="00031805">
      <w:pPr>
        <w:rPr>
          <w:rFonts w:ascii="Arial" w:hAnsi="Arial" w:cs="Arial"/>
          <w:b/>
          <w:sz w:val="24"/>
        </w:rPr>
      </w:pPr>
      <w:r>
        <w:rPr>
          <w:rFonts w:ascii="Arial" w:hAnsi="Arial" w:cs="Arial"/>
          <w:b/>
          <w:color w:val="0000FF"/>
          <w:sz w:val="24"/>
        </w:rPr>
        <w:t>C1-213620</w:t>
      </w:r>
      <w:r>
        <w:rPr>
          <w:rFonts w:ascii="Arial" w:hAnsi="Arial" w:cs="Arial"/>
          <w:b/>
          <w:color w:val="0000FF"/>
          <w:sz w:val="24"/>
        </w:rPr>
        <w:tab/>
      </w:r>
      <w:r>
        <w:rPr>
          <w:rFonts w:ascii="Arial" w:hAnsi="Arial" w:cs="Arial"/>
          <w:b/>
          <w:sz w:val="24"/>
        </w:rPr>
        <w:t>Support for signed attestation for priority and emergency sessions</w:t>
      </w:r>
    </w:p>
    <w:p w14:paraId="483290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CR-6518  rev 3 Cat: B (Rel-17)</w:t>
      </w:r>
      <w:r>
        <w:rPr>
          <w:i/>
        </w:rPr>
        <w:br/>
      </w:r>
      <w:r>
        <w:rPr>
          <w:i/>
        </w:rPr>
        <w:br/>
      </w:r>
      <w:r>
        <w:rPr>
          <w:i/>
        </w:rPr>
        <w:tab/>
      </w:r>
      <w:r>
        <w:rPr>
          <w:i/>
        </w:rPr>
        <w:tab/>
      </w:r>
      <w:r>
        <w:rPr>
          <w:i/>
        </w:rPr>
        <w:tab/>
      </w:r>
      <w:r>
        <w:rPr>
          <w:i/>
        </w:rPr>
        <w:tab/>
      </w:r>
      <w:r>
        <w:rPr>
          <w:i/>
        </w:rPr>
        <w:tab/>
        <w:t>Source: Ericsson, AT&amp;T</w:t>
      </w:r>
    </w:p>
    <w:p w14:paraId="60DAB192" w14:textId="77777777" w:rsidR="00031805" w:rsidRDefault="00031805" w:rsidP="00031805">
      <w:pPr>
        <w:rPr>
          <w:color w:val="808080"/>
        </w:rPr>
      </w:pPr>
      <w:r>
        <w:rPr>
          <w:color w:val="808080"/>
        </w:rPr>
        <w:t>(Replaces C1-213073)</w:t>
      </w:r>
    </w:p>
    <w:p w14:paraId="75A8DA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FEF9A" w14:textId="77777777" w:rsidR="00031805" w:rsidRDefault="00031805" w:rsidP="00031805">
      <w:pPr>
        <w:pStyle w:val="Heading4"/>
      </w:pPr>
      <w:bookmarkStart w:id="140" w:name="_Toc73893551"/>
      <w:r>
        <w:t>17.3.13</w:t>
      </w:r>
      <w:r>
        <w:tab/>
        <w:t>Other Rel-17 IMS &amp; MC issues (TEI17)</w:t>
      </w:r>
      <w:bookmarkEnd w:id="140"/>
    </w:p>
    <w:p w14:paraId="5DDAB57C" w14:textId="6EF8EF00" w:rsidR="00031805" w:rsidRDefault="00031805" w:rsidP="00031805">
      <w:pPr>
        <w:rPr>
          <w:rFonts w:ascii="Arial" w:hAnsi="Arial" w:cs="Arial"/>
          <w:b/>
          <w:sz w:val="24"/>
        </w:rPr>
      </w:pPr>
      <w:r>
        <w:rPr>
          <w:rFonts w:ascii="Arial" w:hAnsi="Arial" w:cs="Arial"/>
          <w:b/>
          <w:color w:val="0000FF"/>
          <w:sz w:val="24"/>
        </w:rPr>
        <w:t>C1-212864</w:t>
      </w:r>
      <w:r>
        <w:rPr>
          <w:rFonts w:ascii="Arial" w:hAnsi="Arial" w:cs="Arial"/>
          <w:b/>
          <w:color w:val="0000FF"/>
          <w:sz w:val="24"/>
        </w:rPr>
        <w:tab/>
      </w:r>
      <w:r>
        <w:rPr>
          <w:rFonts w:ascii="Arial" w:hAnsi="Arial" w:cs="Arial"/>
          <w:b/>
          <w:sz w:val="24"/>
        </w:rPr>
        <w:t>Inclusive language review of TS 24.611</w:t>
      </w:r>
    </w:p>
    <w:p w14:paraId="6252B8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v16.0.0</w:t>
      </w:r>
      <w:r>
        <w:rPr>
          <w:i/>
        </w:rPr>
        <w:tab/>
        <w:t xml:space="preserve">  CR-0055  rev 1 Cat: D (Rel-17)</w:t>
      </w:r>
      <w:r>
        <w:rPr>
          <w:i/>
        </w:rPr>
        <w:br/>
      </w:r>
      <w:r>
        <w:rPr>
          <w:i/>
        </w:rPr>
        <w:br/>
      </w:r>
      <w:r>
        <w:rPr>
          <w:i/>
        </w:rPr>
        <w:tab/>
      </w:r>
      <w:r>
        <w:rPr>
          <w:i/>
        </w:rPr>
        <w:tab/>
      </w:r>
      <w:r>
        <w:rPr>
          <w:i/>
        </w:rPr>
        <w:tab/>
      </w:r>
      <w:r>
        <w:rPr>
          <w:i/>
        </w:rPr>
        <w:tab/>
      </w:r>
      <w:r>
        <w:rPr>
          <w:i/>
        </w:rPr>
        <w:tab/>
        <w:t>Source: Deutsche Telekom / Michael</w:t>
      </w:r>
    </w:p>
    <w:p w14:paraId="0BB132FC" w14:textId="77777777" w:rsidR="00031805" w:rsidRDefault="00031805" w:rsidP="00031805">
      <w:pPr>
        <w:rPr>
          <w:color w:val="808080"/>
        </w:rPr>
      </w:pPr>
      <w:r>
        <w:rPr>
          <w:color w:val="808080"/>
        </w:rPr>
        <w:t>(Replaces C1-210587)</w:t>
      </w:r>
    </w:p>
    <w:p w14:paraId="3D28E2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5CE1B" w14:textId="3FAE87FC" w:rsidR="00031805" w:rsidRDefault="00031805" w:rsidP="00031805">
      <w:pPr>
        <w:rPr>
          <w:rFonts w:ascii="Arial" w:hAnsi="Arial" w:cs="Arial"/>
          <w:b/>
          <w:sz w:val="24"/>
        </w:rPr>
      </w:pPr>
      <w:r>
        <w:rPr>
          <w:rFonts w:ascii="Arial" w:hAnsi="Arial" w:cs="Arial"/>
          <w:b/>
          <w:color w:val="0000FF"/>
          <w:sz w:val="24"/>
        </w:rPr>
        <w:t>C1-212907</w:t>
      </w:r>
      <w:r>
        <w:rPr>
          <w:rFonts w:ascii="Arial" w:hAnsi="Arial" w:cs="Arial"/>
          <w:b/>
          <w:color w:val="0000FF"/>
          <w:sz w:val="24"/>
        </w:rPr>
        <w:tab/>
      </w:r>
      <w:r>
        <w:rPr>
          <w:rFonts w:ascii="Arial" w:hAnsi="Arial" w:cs="Arial"/>
          <w:b/>
          <w:sz w:val="24"/>
        </w:rPr>
        <w:t>Removal of unnecessary statement in Note when preconditions are not used</w:t>
      </w:r>
    </w:p>
    <w:p w14:paraId="5A0FB52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Cat: F (Rel-17)</w:t>
      </w:r>
      <w:r>
        <w:rPr>
          <w:i/>
        </w:rPr>
        <w:br/>
      </w:r>
      <w:r>
        <w:rPr>
          <w:i/>
        </w:rPr>
        <w:br/>
      </w:r>
      <w:r>
        <w:rPr>
          <w:i/>
        </w:rPr>
        <w:tab/>
      </w:r>
      <w:r>
        <w:rPr>
          <w:i/>
        </w:rPr>
        <w:tab/>
      </w:r>
      <w:r>
        <w:rPr>
          <w:i/>
        </w:rPr>
        <w:tab/>
      </w:r>
      <w:r>
        <w:rPr>
          <w:i/>
        </w:rPr>
        <w:tab/>
      </w:r>
      <w:r>
        <w:rPr>
          <w:i/>
        </w:rPr>
        <w:tab/>
        <w:t>Source: Qualcomm Incorporated, Ericsson</w:t>
      </w:r>
    </w:p>
    <w:p w14:paraId="00CF51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C1-213579</w:t>
      </w:r>
      <w:r>
        <w:rPr>
          <w:color w:val="993300"/>
          <w:u w:val="single"/>
        </w:rPr>
        <w:t>.</w:t>
      </w:r>
    </w:p>
    <w:p w14:paraId="25A398F4" w14:textId="7BF37B9D" w:rsidR="00031805" w:rsidRDefault="00031805" w:rsidP="00031805">
      <w:pPr>
        <w:rPr>
          <w:rFonts w:ascii="Arial" w:hAnsi="Arial" w:cs="Arial"/>
          <w:b/>
          <w:sz w:val="24"/>
        </w:rPr>
      </w:pPr>
      <w:r>
        <w:rPr>
          <w:rFonts w:ascii="Arial" w:hAnsi="Arial" w:cs="Arial"/>
          <w:b/>
          <w:color w:val="0000FF"/>
          <w:sz w:val="24"/>
        </w:rPr>
        <w:t>C1-213183</w:t>
      </w:r>
      <w:r>
        <w:rPr>
          <w:rFonts w:ascii="Arial" w:hAnsi="Arial" w:cs="Arial"/>
          <w:b/>
          <w:color w:val="0000FF"/>
          <w:sz w:val="24"/>
        </w:rPr>
        <w:tab/>
      </w:r>
      <w:r>
        <w:rPr>
          <w:rFonts w:ascii="Arial" w:hAnsi="Arial" w:cs="Arial"/>
          <w:b/>
          <w:sz w:val="24"/>
        </w:rPr>
        <w:t>User-Equipment-Info-Extension applicability over Rx reference point</w:t>
      </w:r>
    </w:p>
    <w:p w14:paraId="60D47A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CR-6524  rev  Cat: B (Rel-17)</w:t>
      </w:r>
      <w:r>
        <w:rPr>
          <w:i/>
        </w:rPr>
        <w:br/>
      </w:r>
      <w:r>
        <w:rPr>
          <w:i/>
        </w:rPr>
        <w:br/>
      </w:r>
      <w:r>
        <w:rPr>
          <w:i/>
        </w:rPr>
        <w:tab/>
      </w:r>
      <w:r>
        <w:rPr>
          <w:i/>
        </w:rPr>
        <w:tab/>
      </w:r>
      <w:r>
        <w:rPr>
          <w:i/>
        </w:rPr>
        <w:tab/>
      </w:r>
      <w:r>
        <w:rPr>
          <w:i/>
        </w:rPr>
        <w:tab/>
      </w:r>
      <w:r>
        <w:rPr>
          <w:i/>
        </w:rPr>
        <w:tab/>
        <w:t>Source: Orange / Mariusz</w:t>
      </w:r>
    </w:p>
    <w:p w14:paraId="2EE1D2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C1-213870</w:t>
      </w:r>
      <w:r>
        <w:rPr>
          <w:color w:val="993300"/>
          <w:u w:val="single"/>
        </w:rPr>
        <w:t>.</w:t>
      </w:r>
    </w:p>
    <w:p w14:paraId="46DA3DEB" w14:textId="126EF1BE" w:rsidR="00031805" w:rsidRDefault="00031805" w:rsidP="00031805">
      <w:pPr>
        <w:rPr>
          <w:rFonts w:ascii="Arial" w:hAnsi="Arial" w:cs="Arial"/>
          <w:b/>
          <w:sz w:val="24"/>
        </w:rPr>
      </w:pPr>
      <w:r>
        <w:rPr>
          <w:rFonts w:ascii="Arial" w:hAnsi="Arial" w:cs="Arial"/>
          <w:b/>
          <w:color w:val="0000FF"/>
          <w:sz w:val="24"/>
        </w:rPr>
        <w:t>C1-213290</w:t>
      </w:r>
      <w:r>
        <w:rPr>
          <w:rFonts w:ascii="Arial" w:hAnsi="Arial" w:cs="Arial"/>
          <w:b/>
          <w:color w:val="0000FF"/>
          <w:sz w:val="24"/>
        </w:rPr>
        <w:tab/>
      </w:r>
      <w:r>
        <w:rPr>
          <w:rFonts w:ascii="Arial" w:hAnsi="Arial" w:cs="Arial"/>
          <w:b/>
          <w:sz w:val="24"/>
        </w:rPr>
        <w:t>CAT Corrections on the support of DTMF</w:t>
      </w:r>
    </w:p>
    <w:p w14:paraId="0E7562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Cat: F (Rel-17)</w:t>
      </w:r>
      <w:r>
        <w:rPr>
          <w:i/>
        </w:rPr>
        <w:br/>
      </w:r>
      <w:r>
        <w:rPr>
          <w:i/>
        </w:rPr>
        <w:br/>
      </w:r>
      <w:r>
        <w:rPr>
          <w:i/>
        </w:rPr>
        <w:tab/>
      </w:r>
      <w:r>
        <w:rPr>
          <w:i/>
        </w:rPr>
        <w:tab/>
      </w:r>
      <w:r>
        <w:rPr>
          <w:i/>
        </w:rPr>
        <w:tab/>
      </w:r>
      <w:r>
        <w:rPr>
          <w:i/>
        </w:rPr>
        <w:tab/>
      </w:r>
      <w:r>
        <w:rPr>
          <w:i/>
        </w:rPr>
        <w:tab/>
        <w:t>Source: Huawei Technologies France</w:t>
      </w:r>
    </w:p>
    <w:p w14:paraId="61D3C9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C1-213558</w:t>
      </w:r>
      <w:r>
        <w:rPr>
          <w:color w:val="993300"/>
          <w:u w:val="single"/>
        </w:rPr>
        <w:t>.</w:t>
      </w:r>
    </w:p>
    <w:p w14:paraId="453CB1EE" w14:textId="725D75A6" w:rsidR="00031805" w:rsidRDefault="00031805" w:rsidP="00031805">
      <w:pPr>
        <w:rPr>
          <w:rFonts w:ascii="Arial" w:hAnsi="Arial" w:cs="Arial"/>
          <w:b/>
          <w:sz w:val="24"/>
        </w:rPr>
      </w:pPr>
      <w:r>
        <w:rPr>
          <w:rFonts w:ascii="Arial" w:hAnsi="Arial" w:cs="Arial"/>
          <w:b/>
          <w:color w:val="0000FF"/>
          <w:sz w:val="24"/>
        </w:rPr>
        <w:t>C1-213292</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52ACEB6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2 Cat: F (Rel-17)</w:t>
      </w:r>
      <w:r>
        <w:rPr>
          <w:i/>
        </w:rPr>
        <w:br/>
      </w:r>
      <w:r>
        <w:rPr>
          <w:i/>
        </w:rPr>
        <w:br/>
      </w:r>
      <w:r>
        <w:rPr>
          <w:i/>
        </w:rPr>
        <w:tab/>
      </w:r>
      <w:r>
        <w:rPr>
          <w:i/>
        </w:rPr>
        <w:tab/>
      </w:r>
      <w:r>
        <w:rPr>
          <w:i/>
        </w:rPr>
        <w:tab/>
      </w:r>
      <w:r>
        <w:rPr>
          <w:i/>
        </w:rPr>
        <w:tab/>
      </w:r>
      <w:r>
        <w:rPr>
          <w:i/>
        </w:rPr>
        <w:tab/>
        <w:t>Source: Qualcomm Incorporated, China Mobile, China Telecom, Huawei</w:t>
      </w:r>
    </w:p>
    <w:p w14:paraId="0E180D6E" w14:textId="77777777" w:rsidR="00031805" w:rsidRDefault="00031805" w:rsidP="00031805">
      <w:pPr>
        <w:rPr>
          <w:color w:val="808080"/>
        </w:rPr>
      </w:pPr>
      <w:r>
        <w:rPr>
          <w:color w:val="808080"/>
        </w:rPr>
        <w:t>(Replaces C1-211512)</w:t>
      </w:r>
    </w:p>
    <w:p w14:paraId="536CF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C1-213878</w:t>
      </w:r>
      <w:r>
        <w:rPr>
          <w:color w:val="993300"/>
          <w:u w:val="single"/>
        </w:rPr>
        <w:t>.</w:t>
      </w:r>
    </w:p>
    <w:p w14:paraId="0677584B" w14:textId="24D04341" w:rsidR="00031805" w:rsidRDefault="00031805" w:rsidP="00031805">
      <w:pPr>
        <w:rPr>
          <w:rFonts w:ascii="Arial" w:hAnsi="Arial" w:cs="Arial"/>
          <w:b/>
          <w:sz w:val="24"/>
        </w:rPr>
      </w:pPr>
      <w:r>
        <w:rPr>
          <w:rFonts w:ascii="Arial" w:hAnsi="Arial" w:cs="Arial"/>
          <w:b/>
          <w:color w:val="0000FF"/>
          <w:sz w:val="24"/>
        </w:rPr>
        <w:t>C1-213304</w:t>
      </w:r>
      <w:r>
        <w:rPr>
          <w:rFonts w:ascii="Arial" w:hAnsi="Arial" w:cs="Arial"/>
          <w:b/>
          <w:color w:val="0000FF"/>
          <w:sz w:val="24"/>
        </w:rPr>
        <w:tab/>
      </w:r>
      <w:r>
        <w:rPr>
          <w:rFonts w:ascii="Arial" w:hAnsi="Arial" w:cs="Arial"/>
          <w:b/>
          <w:sz w:val="24"/>
        </w:rPr>
        <w:t>Location information; mid-call access change</w:t>
      </w:r>
    </w:p>
    <w:p w14:paraId="57247AE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CR-6411  rev 2 Cat: B (Rel-17)</w:t>
      </w:r>
      <w:r>
        <w:rPr>
          <w:i/>
        </w:rPr>
        <w:br/>
      </w:r>
      <w:r>
        <w:rPr>
          <w:i/>
        </w:rPr>
        <w:br/>
      </w:r>
      <w:r>
        <w:rPr>
          <w:i/>
        </w:rPr>
        <w:tab/>
      </w:r>
      <w:r>
        <w:rPr>
          <w:i/>
        </w:rPr>
        <w:tab/>
      </w:r>
      <w:r>
        <w:rPr>
          <w:i/>
        </w:rPr>
        <w:tab/>
      </w:r>
      <w:r>
        <w:rPr>
          <w:i/>
        </w:rPr>
        <w:tab/>
      </w:r>
      <w:r>
        <w:rPr>
          <w:i/>
        </w:rPr>
        <w:tab/>
        <w:t>Source: Ericsson, Deutsche Telekom, Vodafone, Verizon /Jörgen</w:t>
      </w:r>
    </w:p>
    <w:p w14:paraId="49489CE3" w14:textId="77777777" w:rsidR="00031805" w:rsidRDefault="00031805" w:rsidP="00031805">
      <w:pPr>
        <w:rPr>
          <w:color w:val="808080"/>
        </w:rPr>
      </w:pPr>
      <w:r>
        <w:rPr>
          <w:color w:val="808080"/>
        </w:rPr>
        <w:t>(Replaces C1-200963)</w:t>
      </w:r>
    </w:p>
    <w:p w14:paraId="178681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C1-213638</w:t>
      </w:r>
      <w:r>
        <w:rPr>
          <w:color w:val="993300"/>
          <w:u w:val="single"/>
        </w:rPr>
        <w:t>.</w:t>
      </w:r>
    </w:p>
    <w:p w14:paraId="64B0D1D4" w14:textId="0BCA5576" w:rsidR="00031805" w:rsidRDefault="00031805" w:rsidP="00031805">
      <w:pPr>
        <w:rPr>
          <w:rFonts w:ascii="Arial" w:hAnsi="Arial" w:cs="Arial"/>
          <w:b/>
          <w:sz w:val="24"/>
        </w:rPr>
      </w:pPr>
      <w:r>
        <w:rPr>
          <w:rFonts w:ascii="Arial" w:hAnsi="Arial" w:cs="Arial"/>
          <w:b/>
          <w:color w:val="0000FF"/>
          <w:sz w:val="24"/>
        </w:rPr>
        <w:t>C1-213311</w:t>
      </w:r>
      <w:r>
        <w:rPr>
          <w:rFonts w:ascii="Arial" w:hAnsi="Arial" w:cs="Arial"/>
          <w:b/>
          <w:color w:val="0000FF"/>
          <w:sz w:val="24"/>
        </w:rPr>
        <w:tab/>
      </w:r>
      <w:r>
        <w:rPr>
          <w:rFonts w:ascii="Arial" w:hAnsi="Arial" w:cs="Arial"/>
          <w:b/>
          <w:sz w:val="24"/>
        </w:rPr>
        <w:t>IMS data channel media feature tag in Accept-Contact header</w:t>
      </w:r>
    </w:p>
    <w:p w14:paraId="2A554D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66A653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3D3D7F" w14:textId="3415C2DD" w:rsidR="00031805" w:rsidRDefault="00031805" w:rsidP="00031805">
      <w:pPr>
        <w:rPr>
          <w:rFonts w:ascii="Arial" w:hAnsi="Arial" w:cs="Arial"/>
          <w:b/>
          <w:sz w:val="24"/>
        </w:rPr>
      </w:pPr>
      <w:r>
        <w:rPr>
          <w:rFonts w:ascii="Arial" w:hAnsi="Arial" w:cs="Arial"/>
          <w:b/>
          <w:color w:val="0000FF"/>
          <w:sz w:val="24"/>
        </w:rPr>
        <w:t>C1-213408</w:t>
      </w:r>
      <w:r>
        <w:rPr>
          <w:rFonts w:ascii="Arial" w:hAnsi="Arial" w:cs="Arial"/>
          <w:b/>
          <w:color w:val="0000FF"/>
          <w:sz w:val="24"/>
        </w:rPr>
        <w:tab/>
      </w:r>
      <w:r>
        <w:rPr>
          <w:rFonts w:ascii="Arial" w:hAnsi="Arial" w:cs="Arial"/>
          <w:b/>
          <w:sz w:val="24"/>
        </w:rPr>
        <w:t>CRS Corrections on the support of DTMF</w:t>
      </w:r>
    </w:p>
    <w:p w14:paraId="1A5FDC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CR-0077  rev  Cat: F (Rel-17)</w:t>
      </w:r>
      <w:r>
        <w:rPr>
          <w:i/>
        </w:rPr>
        <w:br/>
      </w:r>
      <w:r>
        <w:rPr>
          <w:i/>
        </w:rPr>
        <w:br/>
      </w:r>
      <w:r>
        <w:rPr>
          <w:i/>
        </w:rPr>
        <w:tab/>
      </w:r>
      <w:r>
        <w:rPr>
          <w:i/>
        </w:rPr>
        <w:tab/>
      </w:r>
      <w:r>
        <w:rPr>
          <w:i/>
        </w:rPr>
        <w:tab/>
      </w:r>
      <w:r>
        <w:rPr>
          <w:i/>
        </w:rPr>
        <w:tab/>
      </w:r>
      <w:r>
        <w:rPr>
          <w:i/>
        </w:rPr>
        <w:tab/>
        <w:t>Source: Huawei Technologies France</w:t>
      </w:r>
    </w:p>
    <w:p w14:paraId="13CB44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C1-213874</w:t>
      </w:r>
      <w:r>
        <w:rPr>
          <w:color w:val="993300"/>
          <w:u w:val="single"/>
        </w:rPr>
        <w:t>.</w:t>
      </w:r>
    </w:p>
    <w:p w14:paraId="41E177BE" w14:textId="7F94DE16" w:rsidR="00031805" w:rsidRDefault="00031805" w:rsidP="00031805">
      <w:pPr>
        <w:rPr>
          <w:rFonts w:ascii="Arial" w:hAnsi="Arial" w:cs="Arial"/>
          <w:b/>
          <w:sz w:val="24"/>
        </w:rPr>
      </w:pPr>
      <w:r>
        <w:rPr>
          <w:rFonts w:ascii="Arial" w:hAnsi="Arial" w:cs="Arial"/>
          <w:b/>
          <w:color w:val="0000FF"/>
          <w:sz w:val="24"/>
        </w:rPr>
        <w:lastRenderedPageBreak/>
        <w:t>C1-213556</w:t>
      </w:r>
      <w:r>
        <w:rPr>
          <w:rFonts w:ascii="Arial" w:hAnsi="Arial" w:cs="Arial"/>
          <w:b/>
          <w:color w:val="0000FF"/>
          <w:sz w:val="24"/>
        </w:rPr>
        <w:tab/>
      </w:r>
      <w:r>
        <w:rPr>
          <w:rFonts w:ascii="Arial" w:hAnsi="Arial" w:cs="Arial"/>
          <w:b/>
          <w:sz w:val="24"/>
        </w:rPr>
        <w:t>IMS data channel media feature tag in Accept-Contact header</w:t>
      </w:r>
    </w:p>
    <w:p w14:paraId="4949AED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92335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C1-213817</w:t>
      </w:r>
      <w:r>
        <w:rPr>
          <w:color w:val="993300"/>
          <w:u w:val="single"/>
        </w:rPr>
        <w:t>.</w:t>
      </w:r>
    </w:p>
    <w:p w14:paraId="0D18E7EF" w14:textId="1692687D" w:rsidR="00031805" w:rsidRDefault="00031805" w:rsidP="00031805">
      <w:pPr>
        <w:rPr>
          <w:rFonts w:ascii="Arial" w:hAnsi="Arial" w:cs="Arial"/>
          <w:b/>
          <w:sz w:val="24"/>
        </w:rPr>
      </w:pPr>
      <w:r>
        <w:rPr>
          <w:rFonts w:ascii="Arial" w:hAnsi="Arial" w:cs="Arial"/>
          <w:b/>
          <w:color w:val="0000FF"/>
          <w:sz w:val="24"/>
        </w:rPr>
        <w:t>C1-213558</w:t>
      </w:r>
      <w:r>
        <w:rPr>
          <w:rFonts w:ascii="Arial" w:hAnsi="Arial" w:cs="Arial"/>
          <w:b/>
          <w:color w:val="0000FF"/>
          <w:sz w:val="24"/>
        </w:rPr>
        <w:tab/>
      </w:r>
      <w:r>
        <w:rPr>
          <w:rFonts w:ascii="Arial" w:hAnsi="Arial" w:cs="Arial"/>
          <w:b/>
          <w:sz w:val="24"/>
        </w:rPr>
        <w:t>CAT Corrections on the support of DTMF</w:t>
      </w:r>
    </w:p>
    <w:p w14:paraId="7859501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1 Cat: F (Rel-17)</w:t>
      </w:r>
      <w:r>
        <w:rPr>
          <w:i/>
        </w:rPr>
        <w:br/>
      </w:r>
      <w:r>
        <w:rPr>
          <w:i/>
        </w:rPr>
        <w:br/>
      </w:r>
      <w:r>
        <w:rPr>
          <w:i/>
        </w:rPr>
        <w:tab/>
      </w:r>
      <w:r>
        <w:rPr>
          <w:i/>
        </w:rPr>
        <w:tab/>
      </w:r>
      <w:r>
        <w:rPr>
          <w:i/>
        </w:rPr>
        <w:tab/>
      </w:r>
      <w:r>
        <w:rPr>
          <w:i/>
        </w:rPr>
        <w:tab/>
      </w:r>
      <w:r>
        <w:rPr>
          <w:i/>
        </w:rPr>
        <w:tab/>
        <w:t>Source: Huawei Technologies France</w:t>
      </w:r>
    </w:p>
    <w:p w14:paraId="050E3673" w14:textId="77777777" w:rsidR="00031805" w:rsidRDefault="00031805" w:rsidP="00031805">
      <w:pPr>
        <w:rPr>
          <w:color w:val="808080"/>
        </w:rPr>
      </w:pPr>
      <w:r>
        <w:rPr>
          <w:color w:val="808080"/>
        </w:rPr>
        <w:t>(Replaces C1-213290)</w:t>
      </w:r>
    </w:p>
    <w:p w14:paraId="22BB04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C1-213869</w:t>
      </w:r>
      <w:r>
        <w:rPr>
          <w:color w:val="993300"/>
          <w:u w:val="single"/>
        </w:rPr>
        <w:t>.</w:t>
      </w:r>
    </w:p>
    <w:p w14:paraId="09BF5130" w14:textId="26092C3C" w:rsidR="00031805" w:rsidRDefault="00031805" w:rsidP="00031805">
      <w:pPr>
        <w:rPr>
          <w:rFonts w:ascii="Arial" w:hAnsi="Arial" w:cs="Arial"/>
          <w:b/>
          <w:sz w:val="24"/>
        </w:rPr>
      </w:pPr>
      <w:r>
        <w:rPr>
          <w:rFonts w:ascii="Arial" w:hAnsi="Arial" w:cs="Arial"/>
          <w:b/>
          <w:color w:val="0000FF"/>
          <w:sz w:val="24"/>
        </w:rPr>
        <w:t>C1-213579</w:t>
      </w:r>
      <w:r>
        <w:rPr>
          <w:rFonts w:ascii="Arial" w:hAnsi="Arial" w:cs="Arial"/>
          <w:b/>
          <w:color w:val="0000FF"/>
          <w:sz w:val="24"/>
        </w:rPr>
        <w:tab/>
      </w:r>
      <w:r>
        <w:rPr>
          <w:rFonts w:ascii="Arial" w:hAnsi="Arial" w:cs="Arial"/>
          <w:b/>
          <w:sz w:val="24"/>
        </w:rPr>
        <w:t>Removal of unnecessary statement in Note when preconditions are not used</w:t>
      </w:r>
    </w:p>
    <w:p w14:paraId="3D4979A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1 Cat: F (Rel-17)</w:t>
      </w:r>
      <w:r>
        <w:rPr>
          <w:i/>
        </w:rPr>
        <w:br/>
      </w:r>
      <w:r>
        <w:rPr>
          <w:i/>
        </w:rPr>
        <w:br/>
      </w:r>
      <w:r>
        <w:rPr>
          <w:i/>
        </w:rPr>
        <w:tab/>
      </w:r>
      <w:r>
        <w:rPr>
          <w:i/>
        </w:rPr>
        <w:tab/>
      </w:r>
      <w:r>
        <w:rPr>
          <w:i/>
        </w:rPr>
        <w:tab/>
      </w:r>
      <w:r>
        <w:rPr>
          <w:i/>
        </w:rPr>
        <w:tab/>
      </w:r>
      <w:r>
        <w:rPr>
          <w:i/>
        </w:rPr>
        <w:tab/>
        <w:t>Source: Qualcomm Incorporated, Ericsson</w:t>
      </w:r>
    </w:p>
    <w:p w14:paraId="228509A4" w14:textId="77777777" w:rsidR="00031805" w:rsidRDefault="00031805" w:rsidP="00031805">
      <w:pPr>
        <w:rPr>
          <w:color w:val="808080"/>
        </w:rPr>
      </w:pPr>
      <w:r>
        <w:rPr>
          <w:color w:val="808080"/>
        </w:rPr>
        <w:t>(Replaces C1-212907)</w:t>
      </w:r>
    </w:p>
    <w:p w14:paraId="2548C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C1-213880</w:t>
      </w:r>
      <w:r>
        <w:rPr>
          <w:color w:val="993300"/>
          <w:u w:val="single"/>
        </w:rPr>
        <w:t>.</w:t>
      </w:r>
    </w:p>
    <w:p w14:paraId="48F2C4E0" w14:textId="15BCC3F6" w:rsidR="00031805" w:rsidRDefault="00031805" w:rsidP="00031805">
      <w:pPr>
        <w:rPr>
          <w:rFonts w:ascii="Arial" w:hAnsi="Arial" w:cs="Arial"/>
          <w:b/>
          <w:sz w:val="24"/>
        </w:rPr>
      </w:pPr>
      <w:r>
        <w:rPr>
          <w:rFonts w:ascii="Arial" w:hAnsi="Arial" w:cs="Arial"/>
          <w:b/>
          <w:color w:val="0000FF"/>
          <w:sz w:val="24"/>
        </w:rPr>
        <w:t>C1-213638</w:t>
      </w:r>
      <w:r>
        <w:rPr>
          <w:rFonts w:ascii="Arial" w:hAnsi="Arial" w:cs="Arial"/>
          <w:b/>
          <w:color w:val="0000FF"/>
          <w:sz w:val="24"/>
        </w:rPr>
        <w:tab/>
      </w:r>
      <w:r>
        <w:rPr>
          <w:rFonts w:ascii="Arial" w:hAnsi="Arial" w:cs="Arial"/>
          <w:b/>
          <w:sz w:val="24"/>
        </w:rPr>
        <w:t>Location information; mid-call access change</w:t>
      </w:r>
    </w:p>
    <w:p w14:paraId="7DB47CF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CR-6411  rev 3 Cat: B (Rel-17)</w:t>
      </w:r>
      <w:r>
        <w:rPr>
          <w:i/>
        </w:rPr>
        <w:br/>
      </w:r>
      <w:r>
        <w:rPr>
          <w:i/>
        </w:rPr>
        <w:br/>
      </w:r>
      <w:r>
        <w:rPr>
          <w:i/>
        </w:rPr>
        <w:tab/>
      </w:r>
      <w:r>
        <w:rPr>
          <w:i/>
        </w:rPr>
        <w:tab/>
      </w:r>
      <w:r>
        <w:rPr>
          <w:i/>
        </w:rPr>
        <w:tab/>
      </w:r>
      <w:r>
        <w:rPr>
          <w:i/>
        </w:rPr>
        <w:tab/>
      </w:r>
      <w:r>
        <w:rPr>
          <w:i/>
        </w:rPr>
        <w:tab/>
        <w:t>Source: Ericsson, Deutsche Telekom, Vodafone, Verizon /Jörgen</w:t>
      </w:r>
    </w:p>
    <w:p w14:paraId="5CE44E9B" w14:textId="77777777" w:rsidR="00031805" w:rsidRDefault="00031805" w:rsidP="00031805">
      <w:pPr>
        <w:rPr>
          <w:color w:val="808080"/>
        </w:rPr>
      </w:pPr>
      <w:r>
        <w:rPr>
          <w:color w:val="808080"/>
        </w:rPr>
        <w:t>(Replaces C1-213304)</w:t>
      </w:r>
    </w:p>
    <w:p w14:paraId="3E4C7A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6824C" w14:textId="1789F44A" w:rsidR="00031805" w:rsidRDefault="00031805" w:rsidP="00031805">
      <w:pPr>
        <w:rPr>
          <w:rFonts w:ascii="Arial" w:hAnsi="Arial" w:cs="Arial"/>
          <w:b/>
          <w:sz w:val="24"/>
        </w:rPr>
      </w:pPr>
      <w:r>
        <w:rPr>
          <w:rFonts w:ascii="Arial" w:hAnsi="Arial" w:cs="Arial"/>
          <w:b/>
          <w:color w:val="0000FF"/>
          <w:sz w:val="24"/>
        </w:rPr>
        <w:t>C1-213817</w:t>
      </w:r>
      <w:r>
        <w:rPr>
          <w:rFonts w:ascii="Arial" w:hAnsi="Arial" w:cs="Arial"/>
          <w:b/>
          <w:color w:val="0000FF"/>
          <w:sz w:val="24"/>
        </w:rPr>
        <w:tab/>
      </w:r>
      <w:r>
        <w:rPr>
          <w:rFonts w:ascii="Arial" w:hAnsi="Arial" w:cs="Arial"/>
          <w:b/>
          <w:sz w:val="24"/>
        </w:rPr>
        <w:t>IMS data channel media feature tag in Accept-Contact header</w:t>
      </w:r>
    </w:p>
    <w:p w14:paraId="493278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4DCBA5F" w14:textId="77777777" w:rsidR="00031805" w:rsidRDefault="00031805" w:rsidP="00031805">
      <w:pPr>
        <w:rPr>
          <w:color w:val="808080"/>
        </w:rPr>
      </w:pPr>
      <w:r>
        <w:rPr>
          <w:color w:val="808080"/>
        </w:rPr>
        <w:t>(Replaces C1-213556)</w:t>
      </w:r>
    </w:p>
    <w:p w14:paraId="2D45C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D7AE0" w14:textId="7A31C2EC" w:rsidR="00031805" w:rsidRDefault="00031805" w:rsidP="00031805">
      <w:pPr>
        <w:rPr>
          <w:rFonts w:ascii="Arial" w:hAnsi="Arial" w:cs="Arial"/>
          <w:b/>
          <w:sz w:val="24"/>
        </w:rPr>
      </w:pPr>
      <w:r>
        <w:rPr>
          <w:rFonts w:ascii="Arial" w:hAnsi="Arial" w:cs="Arial"/>
          <w:b/>
          <w:color w:val="0000FF"/>
          <w:sz w:val="24"/>
        </w:rPr>
        <w:t>C1-213821</w:t>
      </w:r>
      <w:r>
        <w:rPr>
          <w:rFonts w:ascii="Arial" w:hAnsi="Arial" w:cs="Arial"/>
          <w:b/>
          <w:color w:val="0000FF"/>
          <w:sz w:val="24"/>
        </w:rPr>
        <w:tab/>
      </w:r>
      <w:r>
        <w:rPr>
          <w:rFonts w:ascii="Arial" w:hAnsi="Arial" w:cs="Arial"/>
          <w:b/>
          <w:sz w:val="24"/>
        </w:rPr>
        <w:t>Corrected text for identities</w:t>
      </w:r>
    </w:p>
    <w:p w14:paraId="47CF872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CR-0023  rev 3 Cat: F (Rel-17)</w:t>
      </w:r>
      <w:r>
        <w:rPr>
          <w:i/>
        </w:rPr>
        <w:br/>
      </w:r>
      <w:r>
        <w:rPr>
          <w:i/>
        </w:rPr>
        <w:br/>
      </w:r>
      <w:r>
        <w:rPr>
          <w:i/>
        </w:rPr>
        <w:tab/>
      </w:r>
      <w:r>
        <w:rPr>
          <w:i/>
        </w:rPr>
        <w:tab/>
      </w:r>
      <w:r>
        <w:rPr>
          <w:i/>
        </w:rPr>
        <w:tab/>
      </w:r>
      <w:r>
        <w:rPr>
          <w:i/>
        </w:rPr>
        <w:tab/>
      </w:r>
      <w:r>
        <w:rPr>
          <w:i/>
        </w:rPr>
        <w:tab/>
        <w:t>Source: Lenovo, Motorola Mobility</w:t>
      </w:r>
    </w:p>
    <w:p w14:paraId="608A97EF" w14:textId="77777777" w:rsidR="00031805" w:rsidRDefault="00031805" w:rsidP="00031805">
      <w:pPr>
        <w:rPr>
          <w:color w:val="808080"/>
        </w:rPr>
      </w:pPr>
      <w:r>
        <w:rPr>
          <w:color w:val="808080"/>
        </w:rPr>
        <w:t>(Replaces C1-213243)</w:t>
      </w:r>
    </w:p>
    <w:p w14:paraId="151AAC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FDF6E" w14:textId="5F1E33FC" w:rsidR="00031805" w:rsidRDefault="00031805" w:rsidP="00031805">
      <w:pPr>
        <w:rPr>
          <w:rFonts w:ascii="Arial" w:hAnsi="Arial" w:cs="Arial"/>
          <w:b/>
          <w:sz w:val="24"/>
        </w:rPr>
      </w:pPr>
      <w:r>
        <w:rPr>
          <w:rFonts w:ascii="Arial" w:hAnsi="Arial" w:cs="Arial"/>
          <w:b/>
          <w:color w:val="0000FF"/>
          <w:sz w:val="24"/>
        </w:rPr>
        <w:lastRenderedPageBreak/>
        <w:t>C1-213869</w:t>
      </w:r>
      <w:r>
        <w:rPr>
          <w:rFonts w:ascii="Arial" w:hAnsi="Arial" w:cs="Arial"/>
          <w:b/>
          <w:color w:val="0000FF"/>
          <w:sz w:val="24"/>
        </w:rPr>
        <w:tab/>
      </w:r>
      <w:r>
        <w:rPr>
          <w:rFonts w:ascii="Arial" w:hAnsi="Arial" w:cs="Arial"/>
          <w:b/>
          <w:sz w:val="24"/>
        </w:rPr>
        <w:t>CAT Corrections on the support of DTMF</w:t>
      </w:r>
    </w:p>
    <w:p w14:paraId="6E14CD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2 Cat: F (Rel-17)</w:t>
      </w:r>
      <w:r>
        <w:rPr>
          <w:i/>
        </w:rPr>
        <w:br/>
      </w:r>
      <w:r>
        <w:rPr>
          <w:i/>
        </w:rPr>
        <w:br/>
      </w:r>
      <w:r>
        <w:rPr>
          <w:i/>
        </w:rPr>
        <w:tab/>
      </w:r>
      <w:r>
        <w:rPr>
          <w:i/>
        </w:rPr>
        <w:tab/>
      </w:r>
      <w:r>
        <w:rPr>
          <w:i/>
        </w:rPr>
        <w:tab/>
      </w:r>
      <w:r>
        <w:rPr>
          <w:i/>
        </w:rPr>
        <w:tab/>
      </w:r>
      <w:r>
        <w:rPr>
          <w:i/>
        </w:rPr>
        <w:tab/>
        <w:t>Source: Huawei Technologies France</w:t>
      </w:r>
    </w:p>
    <w:p w14:paraId="444E2B7F" w14:textId="77777777" w:rsidR="00031805" w:rsidRDefault="00031805" w:rsidP="00031805">
      <w:pPr>
        <w:rPr>
          <w:color w:val="808080"/>
        </w:rPr>
      </w:pPr>
      <w:r>
        <w:rPr>
          <w:color w:val="808080"/>
        </w:rPr>
        <w:t>(Replaces C1-213558)</w:t>
      </w:r>
    </w:p>
    <w:p w14:paraId="2A8AD3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D3745" w14:textId="1A57C261" w:rsidR="00031805" w:rsidRDefault="00031805" w:rsidP="00031805">
      <w:pPr>
        <w:rPr>
          <w:rFonts w:ascii="Arial" w:hAnsi="Arial" w:cs="Arial"/>
          <w:b/>
          <w:sz w:val="24"/>
        </w:rPr>
      </w:pPr>
      <w:r>
        <w:rPr>
          <w:rFonts w:ascii="Arial" w:hAnsi="Arial" w:cs="Arial"/>
          <w:b/>
          <w:color w:val="0000FF"/>
          <w:sz w:val="24"/>
        </w:rPr>
        <w:t>C1-213870</w:t>
      </w:r>
      <w:r>
        <w:rPr>
          <w:rFonts w:ascii="Arial" w:hAnsi="Arial" w:cs="Arial"/>
          <w:b/>
          <w:color w:val="0000FF"/>
          <w:sz w:val="24"/>
        </w:rPr>
        <w:tab/>
      </w:r>
      <w:r>
        <w:rPr>
          <w:rFonts w:ascii="Arial" w:hAnsi="Arial" w:cs="Arial"/>
          <w:b/>
          <w:sz w:val="24"/>
        </w:rPr>
        <w:t>User-Equipment-Info-Extension applicability over Rx reference point</w:t>
      </w:r>
    </w:p>
    <w:p w14:paraId="56C9364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CR-6524  rev 1 Cat: B (Rel-17)</w:t>
      </w:r>
      <w:r>
        <w:rPr>
          <w:i/>
        </w:rPr>
        <w:br/>
      </w:r>
      <w:r>
        <w:rPr>
          <w:i/>
        </w:rPr>
        <w:br/>
      </w:r>
      <w:r>
        <w:rPr>
          <w:i/>
        </w:rPr>
        <w:tab/>
      </w:r>
      <w:r>
        <w:rPr>
          <w:i/>
        </w:rPr>
        <w:tab/>
      </w:r>
      <w:r>
        <w:rPr>
          <w:i/>
        </w:rPr>
        <w:tab/>
      </w:r>
      <w:r>
        <w:rPr>
          <w:i/>
        </w:rPr>
        <w:tab/>
      </w:r>
      <w:r>
        <w:rPr>
          <w:i/>
        </w:rPr>
        <w:tab/>
        <w:t>Source: Orange / Mariusz</w:t>
      </w:r>
    </w:p>
    <w:p w14:paraId="04AE9528" w14:textId="77777777" w:rsidR="00031805" w:rsidRDefault="00031805" w:rsidP="00031805">
      <w:pPr>
        <w:rPr>
          <w:color w:val="808080"/>
        </w:rPr>
      </w:pPr>
      <w:r>
        <w:rPr>
          <w:color w:val="808080"/>
        </w:rPr>
        <w:t>(Replaces C1-213183)</w:t>
      </w:r>
    </w:p>
    <w:p w14:paraId="666D0F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8C7CC" w14:textId="3737034B" w:rsidR="00031805" w:rsidRDefault="00031805" w:rsidP="00031805">
      <w:pPr>
        <w:rPr>
          <w:rFonts w:ascii="Arial" w:hAnsi="Arial" w:cs="Arial"/>
          <w:b/>
          <w:sz w:val="24"/>
        </w:rPr>
      </w:pPr>
      <w:r>
        <w:rPr>
          <w:rFonts w:ascii="Arial" w:hAnsi="Arial" w:cs="Arial"/>
          <w:b/>
          <w:color w:val="0000FF"/>
          <w:sz w:val="24"/>
        </w:rPr>
        <w:t>C1-213874</w:t>
      </w:r>
      <w:r>
        <w:rPr>
          <w:rFonts w:ascii="Arial" w:hAnsi="Arial" w:cs="Arial"/>
          <w:b/>
          <w:color w:val="0000FF"/>
          <w:sz w:val="24"/>
        </w:rPr>
        <w:tab/>
      </w:r>
      <w:r>
        <w:rPr>
          <w:rFonts w:ascii="Arial" w:hAnsi="Arial" w:cs="Arial"/>
          <w:b/>
          <w:sz w:val="24"/>
        </w:rPr>
        <w:t>CRS Corrections on the support of DTMF</w:t>
      </w:r>
    </w:p>
    <w:p w14:paraId="1C83DB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CR-0077  rev 1 Cat: F (Rel-17)</w:t>
      </w:r>
      <w:r>
        <w:rPr>
          <w:i/>
        </w:rPr>
        <w:br/>
      </w:r>
      <w:r>
        <w:rPr>
          <w:i/>
        </w:rPr>
        <w:br/>
      </w:r>
      <w:r>
        <w:rPr>
          <w:i/>
        </w:rPr>
        <w:tab/>
      </w:r>
      <w:r>
        <w:rPr>
          <w:i/>
        </w:rPr>
        <w:tab/>
      </w:r>
      <w:r>
        <w:rPr>
          <w:i/>
        </w:rPr>
        <w:tab/>
      </w:r>
      <w:r>
        <w:rPr>
          <w:i/>
        </w:rPr>
        <w:tab/>
      </w:r>
      <w:r>
        <w:rPr>
          <w:i/>
        </w:rPr>
        <w:tab/>
        <w:t>Source: Huawei Technologies France</w:t>
      </w:r>
    </w:p>
    <w:p w14:paraId="15216C77" w14:textId="77777777" w:rsidR="00031805" w:rsidRDefault="00031805" w:rsidP="00031805">
      <w:pPr>
        <w:rPr>
          <w:color w:val="808080"/>
        </w:rPr>
      </w:pPr>
      <w:r>
        <w:rPr>
          <w:color w:val="808080"/>
        </w:rPr>
        <w:t>(Replaces C1-213408)</w:t>
      </w:r>
    </w:p>
    <w:p w14:paraId="77B7AA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63115" w14:textId="0C6179C7" w:rsidR="00031805" w:rsidRDefault="00031805" w:rsidP="00031805">
      <w:pPr>
        <w:rPr>
          <w:rFonts w:ascii="Arial" w:hAnsi="Arial" w:cs="Arial"/>
          <w:b/>
          <w:sz w:val="24"/>
        </w:rPr>
      </w:pPr>
      <w:r>
        <w:rPr>
          <w:rFonts w:ascii="Arial" w:hAnsi="Arial" w:cs="Arial"/>
          <w:b/>
          <w:color w:val="0000FF"/>
          <w:sz w:val="24"/>
        </w:rPr>
        <w:t>C1-213878</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49ACF60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3 Cat: F (Rel-17)</w:t>
      </w:r>
      <w:r>
        <w:rPr>
          <w:i/>
        </w:rPr>
        <w:br/>
      </w:r>
      <w:r>
        <w:rPr>
          <w:i/>
        </w:rPr>
        <w:br/>
      </w:r>
      <w:r>
        <w:rPr>
          <w:i/>
        </w:rPr>
        <w:tab/>
      </w:r>
      <w:r>
        <w:rPr>
          <w:i/>
        </w:rPr>
        <w:tab/>
      </w:r>
      <w:r>
        <w:rPr>
          <w:i/>
        </w:rPr>
        <w:tab/>
      </w:r>
      <w:r>
        <w:rPr>
          <w:i/>
        </w:rPr>
        <w:tab/>
      </w:r>
      <w:r>
        <w:rPr>
          <w:i/>
        </w:rPr>
        <w:tab/>
        <w:t>Source: Qualcomm Incorporated, China Mobile, China Telecom, Huawei</w:t>
      </w:r>
    </w:p>
    <w:p w14:paraId="43C32BE3" w14:textId="77777777" w:rsidR="00031805" w:rsidRDefault="00031805" w:rsidP="00031805">
      <w:pPr>
        <w:rPr>
          <w:color w:val="808080"/>
        </w:rPr>
      </w:pPr>
      <w:r>
        <w:rPr>
          <w:color w:val="808080"/>
        </w:rPr>
        <w:t>(Replaces C1-213292)</w:t>
      </w:r>
    </w:p>
    <w:p w14:paraId="2D866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C1-213968</w:t>
      </w:r>
      <w:r>
        <w:rPr>
          <w:color w:val="993300"/>
          <w:u w:val="single"/>
        </w:rPr>
        <w:t>.</w:t>
      </w:r>
    </w:p>
    <w:p w14:paraId="128973BB" w14:textId="735C164F" w:rsidR="00031805" w:rsidRDefault="00031805" w:rsidP="00031805">
      <w:pPr>
        <w:rPr>
          <w:rFonts w:ascii="Arial" w:hAnsi="Arial" w:cs="Arial"/>
          <w:b/>
          <w:sz w:val="24"/>
        </w:rPr>
      </w:pPr>
      <w:r>
        <w:rPr>
          <w:rFonts w:ascii="Arial" w:hAnsi="Arial" w:cs="Arial"/>
          <w:b/>
          <w:color w:val="0000FF"/>
          <w:sz w:val="24"/>
        </w:rPr>
        <w:t>C1-213880</w:t>
      </w:r>
      <w:r>
        <w:rPr>
          <w:rFonts w:ascii="Arial" w:hAnsi="Arial" w:cs="Arial"/>
          <w:b/>
          <w:color w:val="0000FF"/>
          <w:sz w:val="24"/>
        </w:rPr>
        <w:tab/>
      </w:r>
      <w:r>
        <w:rPr>
          <w:rFonts w:ascii="Arial" w:hAnsi="Arial" w:cs="Arial"/>
          <w:b/>
          <w:sz w:val="24"/>
        </w:rPr>
        <w:t>Removal of unnecessary statement in Note when preconditions are not used</w:t>
      </w:r>
    </w:p>
    <w:p w14:paraId="323046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2 Cat: F (Rel-17)</w:t>
      </w:r>
      <w:r>
        <w:rPr>
          <w:i/>
        </w:rPr>
        <w:br/>
      </w:r>
      <w:r>
        <w:rPr>
          <w:i/>
        </w:rPr>
        <w:br/>
      </w:r>
      <w:r>
        <w:rPr>
          <w:i/>
        </w:rPr>
        <w:tab/>
      </w:r>
      <w:r>
        <w:rPr>
          <w:i/>
        </w:rPr>
        <w:tab/>
      </w:r>
      <w:r>
        <w:rPr>
          <w:i/>
        </w:rPr>
        <w:tab/>
      </w:r>
      <w:r>
        <w:rPr>
          <w:i/>
        </w:rPr>
        <w:tab/>
      </w:r>
      <w:r>
        <w:rPr>
          <w:i/>
        </w:rPr>
        <w:tab/>
        <w:t>Source: Qualcomm Incorporated, Ericsson</w:t>
      </w:r>
    </w:p>
    <w:p w14:paraId="4EA01505" w14:textId="77777777" w:rsidR="00031805" w:rsidRDefault="00031805" w:rsidP="00031805">
      <w:pPr>
        <w:rPr>
          <w:color w:val="808080"/>
        </w:rPr>
      </w:pPr>
      <w:r>
        <w:rPr>
          <w:color w:val="808080"/>
        </w:rPr>
        <w:t>(Replaces C1-213579)</w:t>
      </w:r>
    </w:p>
    <w:p w14:paraId="2115C4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0D01C" w14:textId="79FB899C" w:rsidR="00031805" w:rsidRDefault="00031805" w:rsidP="00031805">
      <w:pPr>
        <w:rPr>
          <w:rFonts w:ascii="Arial" w:hAnsi="Arial" w:cs="Arial"/>
          <w:b/>
          <w:sz w:val="24"/>
        </w:rPr>
      </w:pPr>
      <w:r>
        <w:rPr>
          <w:rFonts w:ascii="Arial" w:hAnsi="Arial" w:cs="Arial"/>
          <w:b/>
          <w:color w:val="0000FF"/>
          <w:sz w:val="24"/>
        </w:rPr>
        <w:t>C1-213968</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63B5BC6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4 Cat: F (Rel-17)</w:t>
      </w:r>
      <w:r>
        <w:rPr>
          <w:i/>
        </w:rPr>
        <w:br/>
      </w:r>
      <w:r>
        <w:rPr>
          <w:i/>
        </w:rPr>
        <w:br/>
      </w:r>
      <w:r>
        <w:rPr>
          <w:i/>
        </w:rPr>
        <w:tab/>
      </w:r>
      <w:r>
        <w:rPr>
          <w:i/>
        </w:rPr>
        <w:tab/>
      </w:r>
      <w:r>
        <w:rPr>
          <w:i/>
        </w:rPr>
        <w:tab/>
      </w:r>
      <w:r>
        <w:rPr>
          <w:i/>
        </w:rPr>
        <w:tab/>
      </w:r>
      <w:r>
        <w:rPr>
          <w:i/>
        </w:rPr>
        <w:tab/>
        <w:t>Source: Qualcomm Incorporated, China Mobile, China Telecom, Huawei</w:t>
      </w:r>
    </w:p>
    <w:p w14:paraId="40F763FF" w14:textId="77777777" w:rsidR="00031805" w:rsidRDefault="00031805" w:rsidP="00031805">
      <w:pPr>
        <w:rPr>
          <w:color w:val="808080"/>
        </w:rPr>
      </w:pPr>
      <w:r>
        <w:rPr>
          <w:color w:val="808080"/>
        </w:rPr>
        <w:lastRenderedPageBreak/>
        <w:t>(Replaces C1-213878)</w:t>
      </w:r>
    </w:p>
    <w:p w14:paraId="6D9C31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04F70" w14:textId="77777777" w:rsidR="00031805" w:rsidRDefault="00031805" w:rsidP="00031805">
      <w:pPr>
        <w:pStyle w:val="Heading2"/>
      </w:pPr>
      <w:bookmarkStart w:id="141" w:name="_Toc73893552"/>
      <w:r>
        <w:t>18</w:t>
      </w:r>
      <w:r>
        <w:tab/>
        <w:t>Output Liaison Statements</w:t>
      </w:r>
      <w:bookmarkEnd w:id="141"/>
    </w:p>
    <w:p w14:paraId="41DB1FF4" w14:textId="79883F87" w:rsidR="00031805" w:rsidRDefault="00031805" w:rsidP="00031805">
      <w:pPr>
        <w:rPr>
          <w:rFonts w:ascii="Arial" w:hAnsi="Arial" w:cs="Arial"/>
          <w:b/>
          <w:sz w:val="24"/>
        </w:rPr>
      </w:pPr>
      <w:r>
        <w:rPr>
          <w:rFonts w:ascii="Arial" w:hAnsi="Arial" w:cs="Arial"/>
          <w:b/>
          <w:color w:val="0000FF"/>
          <w:sz w:val="24"/>
        </w:rPr>
        <w:t>C1-212832</w:t>
      </w:r>
      <w:r>
        <w:rPr>
          <w:rFonts w:ascii="Arial" w:hAnsi="Arial" w:cs="Arial"/>
          <w:b/>
          <w:color w:val="0000FF"/>
          <w:sz w:val="24"/>
        </w:rPr>
        <w:tab/>
      </w:r>
      <w:r>
        <w:rPr>
          <w:rFonts w:ascii="Arial" w:hAnsi="Arial" w:cs="Arial"/>
          <w:b/>
          <w:sz w:val="24"/>
        </w:rPr>
        <w:t>Reply LS on support of PWS over SNPN</w:t>
      </w:r>
    </w:p>
    <w:p w14:paraId="2179741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 RAN3, SA, RAN, SA3</w:t>
      </w:r>
      <w:r>
        <w:rPr>
          <w:i/>
        </w:rPr>
        <w:br/>
      </w:r>
      <w:r>
        <w:rPr>
          <w:i/>
        </w:rPr>
        <w:tab/>
      </w:r>
      <w:r>
        <w:rPr>
          <w:i/>
        </w:rPr>
        <w:tab/>
      </w:r>
      <w:r>
        <w:rPr>
          <w:i/>
        </w:rPr>
        <w:tab/>
      </w:r>
      <w:r>
        <w:rPr>
          <w:i/>
        </w:rPr>
        <w:tab/>
      </w:r>
      <w:r>
        <w:rPr>
          <w:i/>
        </w:rPr>
        <w:tab/>
        <w:t>Source: one2many B.V.</w:t>
      </w:r>
    </w:p>
    <w:p w14:paraId="203BA8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A0EF5" w14:textId="671E0C76" w:rsidR="00031805" w:rsidRDefault="00031805" w:rsidP="00031805">
      <w:pPr>
        <w:rPr>
          <w:rFonts w:ascii="Arial" w:hAnsi="Arial" w:cs="Arial"/>
          <w:b/>
          <w:sz w:val="24"/>
        </w:rPr>
      </w:pPr>
      <w:r>
        <w:rPr>
          <w:rFonts w:ascii="Arial" w:hAnsi="Arial" w:cs="Arial"/>
          <w:b/>
          <w:color w:val="0000FF"/>
          <w:sz w:val="24"/>
        </w:rPr>
        <w:t>C1-212845</w:t>
      </w:r>
      <w:r>
        <w:rPr>
          <w:rFonts w:ascii="Arial" w:hAnsi="Arial" w:cs="Arial"/>
          <w:b/>
          <w:color w:val="0000FF"/>
          <w:sz w:val="24"/>
        </w:rPr>
        <w:tab/>
      </w:r>
      <w:r>
        <w:rPr>
          <w:rFonts w:ascii="Arial" w:hAnsi="Arial" w:cs="Arial"/>
          <w:b/>
          <w:sz w:val="24"/>
        </w:rPr>
        <w:t xml:space="preserve">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7F44591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54C2DE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D1041B" w14:textId="2D6F73D5" w:rsidR="00031805" w:rsidRDefault="00031805" w:rsidP="00031805">
      <w:pPr>
        <w:rPr>
          <w:rFonts w:ascii="Arial" w:hAnsi="Arial" w:cs="Arial"/>
          <w:b/>
          <w:sz w:val="24"/>
        </w:rPr>
      </w:pPr>
      <w:r>
        <w:rPr>
          <w:rFonts w:ascii="Arial" w:hAnsi="Arial" w:cs="Arial"/>
          <w:b/>
          <w:color w:val="0000FF"/>
          <w:sz w:val="24"/>
        </w:rPr>
        <w:t>C1-212851</w:t>
      </w:r>
      <w:r>
        <w:rPr>
          <w:rFonts w:ascii="Arial" w:hAnsi="Arial" w:cs="Arial"/>
          <w:b/>
          <w:color w:val="0000FF"/>
          <w:sz w:val="24"/>
        </w:rPr>
        <w:tab/>
      </w:r>
      <w:r>
        <w:rPr>
          <w:rFonts w:ascii="Arial" w:hAnsi="Arial" w:cs="Arial"/>
          <w:b/>
          <w:sz w:val="24"/>
        </w:rPr>
        <w:t>Reply LS on Small data transmission</w:t>
      </w:r>
    </w:p>
    <w:p w14:paraId="0E6D63A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Intel / Thomas</w:t>
      </w:r>
    </w:p>
    <w:p w14:paraId="508435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B76F1" w14:textId="546AAC0A" w:rsidR="00031805" w:rsidRDefault="00031805" w:rsidP="00031805">
      <w:pPr>
        <w:rPr>
          <w:rFonts w:ascii="Arial" w:hAnsi="Arial" w:cs="Arial"/>
          <w:b/>
          <w:sz w:val="24"/>
        </w:rPr>
      </w:pPr>
      <w:r>
        <w:rPr>
          <w:rFonts w:ascii="Arial" w:hAnsi="Arial" w:cs="Arial"/>
          <w:b/>
          <w:color w:val="0000FF"/>
          <w:sz w:val="24"/>
        </w:rPr>
        <w:t>C1-212894</w:t>
      </w:r>
      <w:r>
        <w:rPr>
          <w:rFonts w:ascii="Arial" w:hAnsi="Arial" w:cs="Arial"/>
          <w:b/>
          <w:color w:val="0000FF"/>
          <w:sz w:val="24"/>
        </w:rPr>
        <w:tab/>
      </w:r>
      <w:r>
        <w:rPr>
          <w:rFonts w:ascii="Arial" w:hAnsi="Arial" w:cs="Arial"/>
          <w:b/>
          <w:sz w:val="24"/>
        </w:rPr>
        <w:t>LS on user controlled services during SOR</w:t>
      </w:r>
    </w:p>
    <w:p w14:paraId="5A762A0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GSAM 5GJA, cc GSMA NG, 3GPP SA1</w:t>
      </w:r>
      <w:r>
        <w:rPr>
          <w:i/>
        </w:rPr>
        <w:br/>
      </w:r>
      <w:r>
        <w:rPr>
          <w:i/>
        </w:rPr>
        <w:tab/>
      </w:r>
      <w:r>
        <w:rPr>
          <w:i/>
        </w:rPr>
        <w:tab/>
      </w:r>
      <w:r>
        <w:rPr>
          <w:i/>
        </w:rPr>
        <w:tab/>
      </w:r>
      <w:r>
        <w:rPr>
          <w:i/>
        </w:rPr>
        <w:tab/>
      </w:r>
      <w:r>
        <w:rPr>
          <w:i/>
        </w:rPr>
        <w:tab/>
        <w:t>Source: DOCOMO Communications Lab.</w:t>
      </w:r>
    </w:p>
    <w:p w14:paraId="3E9B9911" w14:textId="77777777" w:rsidR="00031805" w:rsidRDefault="00031805" w:rsidP="00031805">
      <w:pPr>
        <w:rPr>
          <w:color w:val="808080"/>
        </w:rPr>
      </w:pPr>
      <w:r>
        <w:rPr>
          <w:color w:val="808080"/>
        </w:rPr>
        <w:t>(Replaces C1-212399)</w:t>
      </w:r>
    </w:p>
    <w:p w14:paraId="4DBEC6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C1-213652</w:t>
      </w:r>
      <w:r>
        <w:rPr>
          <w:color w:val="993300"/>
          <w:u w:val="single"/>
        </w:rPr>
        <w:t>.</w:t>
      </w:r>
    </w:p>
    <w:p w14:paraId="1B56E8E1" w14:textId="4489C6E3" w:rsidR="00031805" w:rsidRDefault="00031805" w:rsidP="00031805">
      <w:pPr>
        <w:rPr>
          <w:rFonts w:ascii="Arial" w:hAnsi="Arial" w:cs="Arial"/>
          <w:b/>
          <w:sz w:val="24"/>
        </w:rPr>
      </w:pPr>
      <w:r>
        <w:rPr>
          <w:rFonts w:ascii="Arial" w:hAnsi="Arial" w:cs="Arial"/>
          <w:b/>
          <w:color w:val="0000FF"/>
          <w:sz w:val="24"/>
        </w:rPr>
        <w:t>C1-212900</w:t>
      </w:r>
      <w:r>
        <w:rPr>
          <w:rFonts w:ascii="Arial" w:hAnsi="Arial" w:cs="Arial"/>
          <w:b/>
          <w:color w:val="0000FF"/>
          <w:sz w:val="24"/>
        </w:rPr>
        <w:tab/>
      </w:r>
      <w:r>
        <w:rPr>
          <w:rFonts w:ascii="Arial" w:hAnsi="Arial" w:cs="Arial"/>
          <w:b/>
          <w:sz w:val="24"/>
        </w:rPr>
        <w:t>reply LS on NAS-based busy indication</w:t>
      </w:r>
    </w:p>
    <w:p w14:paraId="61BC6BE1"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 SA3</w:t>
      </w:r>
      <w:r>
        <w:rPr>
          <w:i/>
        </w:rPr>
        <w:br/>
      </w:r>
      <w:r>
        <w:rPr>
          <w:i/>
        </w:rPr>
        <w:tab/>
      </w:r>
      <w:r>
        <w:rPr>
          <w:i/>
        </w:rPr>
        <w:tab/>
      </w:r>
      <w:r>
        <w:rPr>
          <w:i/>
        </w:rPr>
        <w:tab/>
      </w:r>
      <w:r>
        <w:rPr>
          <w:i/>
        </w:rPr>
        <w:tab/>
      </w:r>
      <w:r>
        <w:rPr>
          <w:i/>
        </w:rPr>
        <w:tab/>
        <w:t>Source: vivo/</w:t>
      </w:r>
      <w:proofErr w:type="spellStart"/>
      <w:r>
        <w:rPr>
          <w:i/>
        </w:rPr>
        <w:t>Yanchao</w:t>
      </w:r>
      <w:proofErr w:type="spellEnd"/>
    </w:p>
    <w:p w14:paraId="7862AC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9FC316" w14:textId="66DF4F7A" w:rsidR="00031805" w:rsidRDefault="00031805" w:rsidP="00031805">
      <w:pPr>
        <w:rPr>
          <w:rFonts w:ascii="Arial" w:hAnsi="Arial" w:cs="Arial"/>
          <w:b/>
          <w:sz w:val="24"/>
        </w:rPr>
      </w:pPr>
      <w:r>
        <w:rPr>
          <w:rFonts w:ascii="Arial" w:hAnsi="Arial" w:cs="Arial"/>
          <w:b/>
          <w:color w:val="0000FF"/>
          <w:sz w:val="24"/>
        </w:rPr>
        <w:t>C1-212906</w:t>
      </w:r>
      <w:r>
        <w:rPr>
          <w:rFonts w:ascii="Arial" w:hAnsi="Arial" w:cs="Arial"/>
          <w:b/>
          <w:color w:val="0000FF"/>
          <w:sz w:val="24"/>
        </w:rPr>
        <w:tab/>
      </w:r>
      <w:r>
        <w:rPr>
          <w:rFonts w:ascii="Arial" w:hAnsi="Arial" w:cs="Arial"/>
          <w:b/>
          <w:sz w:val="24"/>
        </w:rPr>
        <w:t>Reply LS on 180 Ringing when preconditions are not used</w:t>
      </w:r>
    </w:p>
    <w:p w14:paraId="1003A7C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4A587612" w14:textId="77777777" w:rsidR="00031805" w:rsidRDefault="00031805" w:rsidP="00031805">
      <w:pPr>
        <w:rPr>
          <w:color w:val="808080"/>
        </w:rPr>
      </w:pPr>
      <w:r>
        <w:rPr>
          <w:color w:val="808080"/>
        </w:rPr>
        <w:t>(Replaces C1-212496)</w:t>
      </w:r>
    </w:p>
    <w:p w14:paraId="314C1A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8DB61" w14:textId="5A829EF5" w:rsidR="00031805" w:rsidRDefault="00031805" w:rsidP="00031805">
      <w:pPr>
        <w:rPr>
          <w:rFonts w:ascii="Arial" w:hAnsi="Arial" w:cs="Arial"/>
          <w:b/>
          <w:sz w:val="24"/>
        </w:rPr>
      </w:pPr>
      <w:r>
        <w:rPr>
          <w:rFonts w:ascii="Arial" w:hAnsi="Arial" w:cs="Arial"/>
          <w:b/>
          <w:color w:val="0000FF"/>
          <w:sz w:val="24"/>
        </w:rPr>
        <w:t>C1-212908</w:t>
      </w:r>
      <w:r>
        <w:rPr>
          <w:rFonts w:ascii="Arial" w:hAnsi="Arial" w:cs="Arial"/>
          <w:b/>
          <w:color w:val="0000FF"/>
          <w:sz w:val="24"/>
        </w:rPr>
        <w:tab/>
      </w:r>
      <w:r>
        <w:rPr>
          <w:rFonts w:ascii="Arial" w:hAnsi="Arial" w:cs="Arial"/>
          <w:b/>
          <w:sz w:val="24"/>
        </w:rPr>
        <w:t>Reply LS on confirming successful resource reservation</w:t>
      </w:r>
    </w:p>
    <w:p w14:paraId="5C316D0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1DBC944E" w14:textId="77777777" w:rsidR="00031805" w:rsidRDefault="00031805" w:rsidP="00031805">
      <w:pPr>
        <w:rPr>
          <w:color w:val="808080"/>
        </w:rPr>
      </w:pPr>
      <w:r>
        <w:rPr>
          <w:color w:val="808080"/>
        </w:rPr>
        <w:lastRenderedPageBreak/>
        <w:t>(Replaces C1-212093)</w:t>
      </w:r>
    </w:p>
    <w:p w14:paraId="3260B2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C1-213557</w:t>
      </w:r>
      <w:r>
        <w:rPr>
          <w:color w:val="993300"/>
          <w:u w:val="single"/>
        </w:rPr>
        <w:t>.</w:t>
      </w:r>
    </w:p>
    <w:p w14:paraId="60190E98" w14:textId="59CD768D" w:rsidR="00031805" w:rsidRDefault="00031805" w:rsidP="00031805">
      <w:pPr>
        <w:rPr>
          <w:rFonts w:ascii="Arial" w:hAnsi="Arial" w:cs="Arial"/>
          <w:b/>
          <w:sz w:val="24"/>
        </w:rPr>
      </w:pPr>
      <w:r>
        <w:rPr>
          <w:rFonts w:ascii="Arial" w:hAnsi="Arial" w:cs="Arial"/>
          <w:b/>
          <w:color w:val="0000FF"/>
          <w:sz w:val="24"/>
        </w:rPr>
        <w:t>C1-212918</w:t>
      </w:r>
      <w:r>
        <w:rPr>
          <w:rFonts w:ascii="Arial" w:hAnsi="Arial" w:cs="Arial"/>
          <w:b/>
          <w:color w:val="0000FF"/>
          <w:sz w:val="24"/>
        </w:rPr>
        <w:tab/>
      </w:r>
      <w:r>
        <w:rPr>
          <w:rFonts w:ascii="Arial" w:hAnsi="Arial" w:cs="Arial"/>
          <w:b/>
          <w:sz w:val="24"/>
        </w:rPr>
        <w:t>LS on NAS-based busy indication</w:t>
      </w:r>
    </w:p>
    <w:p w14:paraId="00B49449"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RAN3, cc SA3</w:t>
      </w:r>
      <w:r>
        <w:rPr>
          <w:i/>
        </w:rPr>
        <w:br/>
      </w:r>
      <w:r>
        <w:rPr>
          <w:i/>
        </w:rPr>
        <w:tab/>
      </w:r>
      <w:r>
        <w:rPr>
          <w:i/>
        </w:rPr>
        <w:tab/>
      </w:r>
      <w:r>
        <w:rPr>
          <w:i/>
        </w:rPr>
        <w:tab/>
      </w:r>
      <w:r>
        <w:rPr>
          <w:i/>
        </w:rPr>
        <w:tab/>
      </w:r>
      <w:r>
        <w:rPr>
          <w:i/>
        </w:rPr>
        <w:tab/>
        <w:t>Source: Qualcomm Incorporated / Amer</w:t>
      </w:r>
    </w:p>
    <w:p w14:paraId="323702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9ED11" w14:textId="7D48A512" w:rsidR="00031805" w:rsidRDefault="00031805" w:rsidP="00031805">
      <w:pPr>
        <w:rPr>
          <w:rFonts w:ascii="Arial" w:hAnsi="Arial" w:cs="Arial"/>
          <w:b/>
          <w:sz w:val="24"/>
        </w:rPr>
      </w:pPr>
      <w:r>
        <w:rPr>
          <w:rFonts w:ascii="Arial" w:hAnsi="Arial" w:cs="Arial"/>
          <w:b/>
          <w:color w:val="0000FF"/>
          <w:sz w:val="24"/>
        </w:rPr>
        <w:t>C1-212924</w:t>
      </w:r>
      <w:r>
        <w:rPr>
          <w:rFonts w:ascii="Arial" w:hAnsi="Arial" w:cs="Arial"/>
          <w:b/>
          <w:color w:val="0000FF"/>
          <w:sz w:val="24"/>
        </w:rPr>
        <w:tab/>
      </w:r>
      <w:r>
        <w:rPr>
          <w:rFonts w:ascii="Arial" w:hAnsi="Arial" w:cs="Arial"/>
          <w:b/>
          <w:sz w:val="24"/>
        </w:rPr>
        <w:t>Reply LS on support of PWS over SNPN</w:t>
      </w:r>
    </w:p>
    <w:p w14:paraId="6151489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 RAN2, RAN3, SA, CT, RAN</w:t>
      </w:r>
      <w:r>
        <w:rPr>
          <w:i/>
        </w:rPr>
        <w:br/>
      </w:r>
      <w:r>
        <w:rPr>
          <w:i/>
        </w:rPr>
        <w:tab/>
      </w:r>
      <w:r>
        <w:rPr>
          <w:i/>
        </w:rPr>
        <w:tab/>
      </w:r>
      <w:r>
        <w:rPr>
          <w:i/>
        </w:rPr>
        <w:tab/>
      </w:r>
      <w:r>
        <w:rPr>
          <w:i/>
        </w:rPr>
        <w:tab/>
      </w:r>
      <w:r>
        <w:rPr>
          <w:i/>
        </w:rPr>
        <w:tab/>
        <w:t>Source: Qualcomm Incorporated / Lena</w:t>
      </w:r>
    </w:p>
    <w:p w14:paraId="0B1012C7" w14:textId="77777777" w:rsidR="00031805" w:rsidRDefault="00031805" w:rsidP="00031805">
      <w:pPr>
        <w:rPr>
          <w:color w:val="808080"/>
        </w:rPr>
      </w:pPr>
      <w:r>
        <w:rPr>
          <w:color w:val="808080"/>
        </w:rPr>
        <w:t>(Replaces C1-212074)</w:t>
      </w:r>
    </w:p>
    <w:p w14:paraId="5C12B6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C1-213640</w:t>
      </w:r>
      <w:r>
        <w:rPr>
          <w:color w:val="993300"/>
          <w:u w:val="single"/>
        </w:rPr>
        <w:t>.</w:t>
      </w:r>
    </w:p>
    <w:p w14:paraId="66F19919" w14:textId="698D0C97" w:rsidR="00031805" w:rsidRDefault="00031805" w:rsidP="00031805">
      <w:pPr>
        <w:rPr>
          <w:rFonts w:ascii="Arial" w:hAnsi="Arial" w:cs="Arial"/>
          <w:b/>
          <w:sz w:val="24"/>
        </w:rPr>
      </w:pPr>
      <w:r>
        <w:rPr>
          <w:rFonts w:ascii="Arial" w:hAnsi="Arial" w:cs="Arial"/>
          <w:b/>
          <w:color w:val="0000FF"/>
          <w:sz w:val="24"/>
        </w:rPr>
        <w:t>C1-212927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1F47288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0992E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C1-213804</w:t>
      </w:r>
      <w:r>
        <w:rPr>
          <w:color w:val="993300"/>
          <w:u w:val="single"/>
        </w:rPr>
        <w:t>.</w:t>
      </w:r>
    </w:p>
    <w:p w14:paraId="6328E468" w14:textId="1D4E4887" w:rsidR="00031805" w:rsidRDefault="00031805" w:rsidP="00031805">
      <w:pPr>
        <w:rPr>
          <w:rFonts w:ascii="Arial" w:hAnsi="Arial" w:cs="Arial"/>
          <w:b/>
          <w:sz w:val="24"/>
        </w:rPr>
      </w:pPr>
      <w:r>
        <w:rPr>
          <w:rFonts w:ascii="Arial" w:hAnsi="Arial" w:cs="Arial"/>
          <w:b/>
          <w:color w:val="0000FF"/>
          <w:sz w:val="24"/>
        </w:rPr>
        <w:t>C1-213000</w:t>
      </w:r>
      <w:r>
        <w:rPr>
          <w:rFonts w:ascii="Arial" w:hAnsi="Arial" w:cs="Arial"/>
          <w:b/>
          <w:color w:val="0000FF"/>
          <w:sz w:val="24"/>
        </w:rPr>
        <w:tab/>
      </w:r>
      <w:r>
        <w:rPr>
          <w:rFonts w:ascii="Arial" w:hAnsi="Arial" w:cs="Arial"/>
          <w:b/>
          <w:sz w:val="24"/>
        </w:rPr>
        <w:t>Reply LS on Small data transmission</w:t>
      </w:r>
    </w:p>
    <w:p w14:paraId="14E654F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5319A3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C1-213823</w:t>
      </w:r>
      <w:r>
        <w:rPr>
          <w:color w:val="993300"/>
          <w:u w:val="single"/>
        </w:rPr>
        <w:t>.</w:t>
      </w:r>
    </w:p>
    <w:p w14:paraId="5F41194A" w14:textId="0617A962" w:rsidR="00031805" w:rsidRDefault="00031805" w:rsidP="00031805">
      <w:pPr>
        <w:rPr>
          <w:rFonts w:ascii="Arial" w:hAnsi="Arial" w:cs="Arial"/>
          <w:b/>
          <w:sz w:val="24"/>
        </w:rPr>
      </w:pPr>
      <w:r>
        <w:rPr>
          <w:rFonts w:ascii="Arial" w:hAnsi="Arial" w:cs="Arial"/>
          <w:b/>
          <w:color w:val="0000FF"/>
          <w:sz w:val="24"/>
        </w:rPr>
        <w:t>C1-213001</w:t>
      </w:r>
      <w:r>
        <w:rPr>
          <w:rFonts w:ascii="Arial" w:hAnsi="Arial" w:cs="Arial"/>
          <w:b/>
          <w:color w:val="0000FF"/>
          <w:sz w:val="24"/>
        </w:rPr>
        <w:tab/>
      </w:r>
      <w:r>
        <w:rPr>
          <w:rFonts w:ascii="Arial" w:hAnsi="Arial" w:cs="Arial"/>
          <w:b/>
          <w:sz w:val="24"/>
        </w:rPr>
        <w:t>Reply LS on NAS-based busy indication</w:t>
      </w:r>
    </w:p>
    <w:p w14:paraId="6FC23DD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3E2824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9D50A" w14:textId="256CEF00" w:rsidR="00031805" w:rsidRDefault="00031805" w:rsidP="00031805">
      <w:pPr>
        <w:rPr>
          <w:rFonts w:ascii="Arial" w:hAnsi="Arial" w:cs="Arial"/>
          <w:b/>
          <w:sz w:val="24"/>
        </w:rPr>
      </w:pPr>
      <w:r>
        <w:rPr>
          <w:rFonts w:ascii="Arial" w:hAnsi="Arial" w:cs="Arial"/>
          <w:b/>
          <w:color w:val="0000FF"/>
          <w:sz w:val="24"/>
        </w:rPr>
        <w:t>C1-213015</w:t>
      </w:r>
      <w:r>
        <w:rPr>
          <w:rFonts w:ascii="Arial" w:hAnsi="Arial" w:cs="Arial"/>
          <w:b/>
          <w:color w:val="0000FF"/>
          <w:sz w:val="24"/>
        </w:rPr>
        <w:tab/>
      </w:r>
      <w:r>
        <w:rPr>
          <w:rFonts w:ascii="Arial" w:hAnsi="Arial" w:cs="Arial"/>
          <w:b/>
          <w:sz w:val="24"/>
        </w:rPr>
        <w:t>Reply LS on support of PWS over SNPN</w:t>
      </w:r>
    </w:p>
    <w:p w14:paraId="0806FDB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 RAN3, SA, CT, RAN, SA3</w:t>
      </w:r>
      <w:r>
        <w:rPr>
          <w:i/>
        </w:rPr>
        <w:br/>
      </w:r>
      <w:r>
        <w:rPr>
          <w:i/>
        </w:rPr>
        <w:tab/>
      </w:r>
      <w:r>
        <w:rPr>
          <w:i/>
        </w:rPr>
        <w:tab/>
      </w:r>
      <w:r>
        <w:rPr>
          <w:i/>
        </w:rPr>
        <w:tab/>
      </w:r>
      <w:r>
        <w:rPr>
          <w:i/>
        </w:rPr>
        <w:tab/>
      </w:r>
      <w:r>
        <w:rPr>
          <w:i/>
        </w:rPr>
        <w:tab/>
        <w:t>Source: Ericsson / Ivo</w:t>
      </w:r>
    </w:p>
    <w:p w14:paraId="081F9030" w14:textId="77777777" w:rsidR="00031805" w:rsidRDefault="00031805" w:rsidP="00031805">
      <w:pPr>
        <w:rPr>
          <w:color w:val="808080"/>
        </w:rPr>
      </w:pPr>
      <w:r>
        <w:rPr>
          <w:color w:val="808080"/>
        </w:rPr>
        <w:t>(Replaces C1-212212)</w:t>
      </w:r>
    </w:p>
    <w:p w14:paraId="4D53EB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198965" w14:textId="473839AA" w:rsidR="00031805" w:rsidRDefault="00031805" w:rsidP="00031805">
      <w:pPr>
        <w:rPr>
          <w:rFonts w:ascii="Arial" w:hAnsi="Arial" w:cs="Arial"/>
          <w:b/>
          <w:sz w:val="24"/>
        </w:rPr>
      </w:pPr>
      <w:r>
        <w:rPr>
          <w:rFonts w:ascii="Arial" w:hAnsi="Arial" w:cs="Arial"/>
          <w:b/>
          <w:color w:val="0000FF"/>
          <w:sz w:val="24"/>
        </w:rPr>
        <w:t>C1-213048</w:t>
      </w:r>
      <w:r>
        <w:rPr>
          <w:rFonts w:ascii="Arial" w:hAnsi="Arial" w:cs="Arial"/>
          <w:b/>
          <w:color w:val="0000FF"/>
          <w:sz w:val="24"/>
        </w:rPr>
        <w:tab/>
      </w:r>
      <w:r>
        <w:rPr>
          <w:rFonts w:ascii="Arial" w:hAnsi="Arial" w:cs="Arial"/>
          <w:b/>
          <w:sz w:val="24"/>
        </w:rPr>
        <w:t>Draft reply LS to RAN2 (C1-212849/R2-2104644) on small data transmission</w:t>
      </w:r>
    </w:p>
    <w:p w14:paraId="1663FF07"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w:t>
      </w:r>
    </w:p>
    <w:p w14:paraId="249CEE1C" w14:textId="77777777" w:rsidR="00031805" w:rsidRDefault="00031805" w:rsidP="00031805">
      <w:pPr>
        <w:rPr>
          <w:rFonts w:ascii="Arial" w:hAnsi="Arial" w:cs="Arial"/>
          <w:b/>
        </w:rPr>
      </w:pPr>
      <w:r>
        <w:rPr>
          <w:rFonts w:ascii="Arial" w:hAnsi="Arial" w:cs="Arial"/>
          <w:b/>
        </w:rPr>
        <w:t xml:space="preserve">Abstract: </w:t>
      </w:r>
    </w:p>
    <w:p w14:paraId="1FA0FC10" w14:textId="77777777" w:rsidR="00031805" w:rsidRDefault="00031805" w:rsidP="00031805">
      <w:r>
        <w:lastRenderedPageBreak/>
        <w:t>Reply LS to RAN2 for SDT support</w:t>
      </w:r>
    </w:p>
    <w:p w14:paraId="324135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90812" w14:textId="4B4802D3" w:rsidR="00031805" w:rsidRDefault="00031805" w:rsidP="00031805">
      <w:pPr>
        <w:rPr>
          <w:rFonts w:ascii="Arial" w:hAnsi="Arial" w:cs="Arial"/>
          <w:b/>
          <w:sz w:val="24"/>
        </w:rPr>
      </w:pPr>
      <w:r>
        <w:rPr>
          <w:rFonts w:ascii="Arial" w:hAnsi="Arial" w:cs="Arial"/>
          <w:b/>
          <w:color w:val="0000FF"/>
          <w:sz w:val="24"/>
        </w:rPr>
        <w:t>C1-213138</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3B3EE68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Mikael</w:t>
      </w:r>
    </w:p>
    <w:p w14:paraId="52AF1A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A14197" w14:textId="05303DE7" w:rsidR="00031805" w:rsidRDefault="00031805" w:rsidP="00031805">
      <w:pPr>
        <w:rPr>
          <w:rFonts w:ascii="Arial" w:hAnsi="Arial" w:cs="Arial"/>
          <w:b/>
          <w:sz w:val="24"/>
        </w:rPr>
      </w:pPr>
      <w:r>
        <w:rPr>
          <w:rFonts w:ascii="Arial" w:hAnsi="Arial" w:cs="Arial"/>
          <w:b/>
          <w:color w:val="0000FF"/>
          <w:sz w:val="24"/>
        </w:rPr>
        <w:t>C1-213153</w:t>
      </w:r>
      <w:r>
        <w:rPr>
          <w:rFonts w:ascii="Arial" w:hAnsi="Arial" w:cs="Arial"/>
          <w:b/>
          <w:color w:val="0000FF"/>
          <w:sz w:val="24"/>
        </w:rPr>
        <w:tab/>
      </w:r>
      <w:r>
        <w:rPr>
          <w:rFonts w:ascii="Arial" w:hAnsi="Arial" w:cs="Arial"/>
          <w:b/>
          <w:sz w:val="24"/>
        </w:rPr>
        <w:t>Reply LS on NAS-based busy indication</w:t>
      </w:r>
    </w:p>
    <w:p w14:paraId="19322FE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2BD57A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C1-213873</w:t>
      </w:r>
      <w:r>
        <w:rPr>
          <w:color w:val="993300"/>
          <w:u w:val="single"/>
        </w:rPr>
        <w:t>.</w:t>
      </w:r>
    </w:p>
    <w:p w14:paraId="26C383B0" w14:textId="5547F791" w:rsidR="00031805" w:rsidRDefault="00031805" w:rsidP="00031805">
      <w:pPr>
        <w:rPr>
          <w:rFonts w:ascii="Arial" w:hAnsi="Arial" w:cs="Arial"/>
          <w:b/>
          <w:sz w:val="24"/>
        </w:rPr>
      </w:pPr>
      <w:r>
        <w:rPr>
          <w:rFonts w:ascii="Arial" w:hAnsi="Arial" w:cs="Arial"/>
          <w:b/>
          <w:color w:val="0000FF"/>
          <w:sz w:val="24"/>
        </w:rPr>
        <w:t>C1-213156</w:t>
      </w:r>
      <w:r>
        <w:rPr>
          <w:rFonts w:ascii="Arial" w:hAnsi="Arial" w:cs="Arial"/>
          <w:b/>
          <w:color w:val="0000FF"/>
          <w:sz w:val="24"/>
        </w:rPr>
        <w:tab/>
      </w:r>
      <w:r>
        <w:rPr>
          <w:rFonts w:ascii="Arial" w:hAnsi="Arial" w:cs="Arial"/>
          <w:b/>
          <w:sz w:val="24"/>
        </w:rPr>
        <w:t>LS on Scope of 5GMM reject cause “PLMN not allowed to operate at the present UE location”</w:t>
      </w:r>
    </w:p>
    <w:p w14:paraId="7084934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4D36E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15941" w14:textId="2B6546CA" w:rsidR="00031805" w:rsidRDefault="00031805" w:rsidP="00031805">
      <w:pPr>
        <w:rPr>
          <w:rFonts w:ascii="Arial" w:hAnsi="Arial" w:cs="Arial"/>
          <w:b/>
          <w:sz w:val="24"/>
        </w:rPr>
      </w:pPr>
      <w:r>
        <w:rPr>
          <w:rFonts w:ascii="Arial" w:hAnsi="Arial" w:cs="Arial"/>
          <w:b/>
          <w:color w:val="0000FF"/>
          <w:sz w:val="24"/>
        </w:rPr>
        <w:t>C1-213165</w:t>
      </w:r>
      <w:r>
        <w:rPr>
          <w:rFonts w:ascii="Arial" w:hAnsi="Arial" w:cs="Arial"/>
          <w:b/>
          <w:color w:val="0000FF"/>
          <w:sz w:val="24"/>
        </w:rPr>
        <w:tab/>
      </w:r>
      <w:r>
        <w:rPr>
          <w:rFonts w:ascii="Arial" w:hAnsi="Arial" w:cs="Arial"/>
          <w:b/>
          <w:sz w:val="24"/>
        </w:rPr>
        <w:t>LS on Handling of access categories '0' and '2' while RRC timer T302 is active</w:t>
      </w:r>
    </w:p>
    <w:p w14:paraId="61055F1F"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w:t>
      </w:r>
    </w:p>
    <w:p w14:paraId="2F3502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970F9" w14:textId="1D2BF477" w:rsidR="00031805" w:rsidRDefault="00031805" w:rsidP="00031805">
      <w:pPr>
        <w:rPr>
          <w:rFonts w:ascii="Arial" w:hAnsi="Arial" w:cs="Arial"/>
          <w:b/>
          <w:sz w:val="24"/>
        </w:rPr>
      </w:pPr>
      <w:r>
        <w:rPr>
          <w:rFonts w:ascii="Arial" w:hAnsi="Arial" w:cs="Arial"/>
          <w:b/>
          <w:color w:val="0000FF"/>
          <w:sz w:val="24"/>
        </w:rPr>
        <w:t>C1-213234</w:t>
      </w:r>
      <w:r>
        <w:rPr>
          <w:rFonts w:ascii="Arial" w:hAnsi="Arial" w:cs="Arial"/>
          <w:b/>
          <w:color w:val="0000FF"/>
          <w:sz w:val="24"/>
        </w:rPr>
        <w:tab/>
      </w:r>
      <w:r>
        <w:rPr>
          <w:rFonts w:ascii="Arial" w:hAnsi="Arial" w:cs="Arial"/>
          <w:b/>
          <w:sz w:val="24"/>
        </w:rPr>
        <w:t>DRAFT LS on Disaster roaming UE authentication in PLMN</w:t>
      </w:r>
    </w:p>
    <w:p w14:paraId="2299413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SA WG3</w:t>
      </w:r>
      <w:r>
        <w:rPr>
          <w:i/>
        </w:rPr>
        <w:br/>
      </w:r>
      <w:r>
        <w:rPr>
          <w:i/>
        </w:rPr>
        <w:tab/>
      </w:r>
      <w:r>
        <w:rPr>
          <w:i/>
        </w:rPr>
        <w:tab/>
      </w:r>
      <w:r>
        <w:rPr>
          <w:i/>
        </w:rPr>
        <w:tab/>
      </w:r>
      <w:r>
        <w:rPr>
          <w:i/>
        </w:rPr>
        <w:tab/>
      </w:r>
      <w:r>
        <w:rPr>
          <w:i/>
        </w:rPr>
        <w:tab/>
        <w:t>Source: Lenovo, Motorola Mobility</w:t>
      </w:r>
    </w:p>
    <w:p w14:paraId="78F8AB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E456F" w14:textId="73E0B6F9" w:rsidR="00031805" w:rsidRDefault="00031805" w:rsidP="00031805">
      <w:pPr>
        <w:rPr>
          <w:rFonts w:ascii="Arial" w:hAnsi="Arial" w:cs="Arial"/>
          <w:b/>
          <w:sz w:val="24"/>
        </w:rPr>
      </w:pPr>
      <w:r>
        <w:rPr>
          <w:rFonts w:ascii="Arial" w:hAnsi="Arial" w:cs="Arial"/>
          <w:b/>
          <w:color w:val="0000FF"/>
          <w:sz w:val="24"/>
        </w:rPr>
        <w:t>C1-213248</w:t>
      </w:r>
      <w:r>
        <w:rPr>
          <w:rFonts w:ascii="Arial" w:hAnsi="Arial" w:cs="Arial"/>
          <w:b/>
          <w:color w:val="0000FF"/>
          <w:sz w:val="24"/>
        </w:rPr>
        <w:tab/>
      </w:r>
      <w:r>
        <w:rPr>
          <w:rFonts w:ascii="Arial" w:hAnsi="Arial" w:cs="Arial"/>
          <w:b/>
          <w:sz w:val="24"/>
        </w:rPr>
        <w:t>LS on reconfiguring a subscription parameter in the UE</w:t>
      </w:r>
    </w:p>
    <w:p w14:paraId="6BF88F9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5EFEF5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C1-213819</w:t>
      </w:r>
      <w:r>
        <w:rPr>
          <w:color w:val="993300"/>
          <w:u w:val="single"/>
        </w:rPr>
        <w:t>.</w:t>
      </w:r>
    </w:p>
    <w:p w14:paraId="0ED87615" w14:textId="3D884335" w:rsidR="00031805" w:rsidRDefault="00031805" w:rsidP="00031805">
      <w:pPr>
        <w:rPr>
          <w:rFonts w:ascii="Arial" w:hAnsi="Arial" w:cs="Arial"/>
          <w:b/>
          <w:sz w:val="24"/>
        </w:rPr>
      </w:pPr>
      <w:r>
        <w:rPr>
          <w:rFonts w:ascii="Arial" w:hAnsi="Arial" w:cs="Arial"/>
          <w:b/>
          <w:color w:val="0000FF"/>
          <w:sz w:val="24"/>
        </w:rPr>
        <w:t>C1-213275</w:t>
      </w:r>
      <w:r>
        <w:rPr>
          <w:rFonts w:ascii="Arial" w:hAnsi="Arial" w:cs="Arial"/>
          <w:b/>
          <w:color w:val="0000FF"/>
          <w:sz w:val="24"/>
        </w:rPr>
        <w:tab/>
      </w:r>
      <w:r>
        <w:rPr>
          <w:rFonts w:ascii="Arial" w:hAnsi="Arial" w:cs="Arial"/>
          <w:b/>
          <w:sz w:val="24"/>
        </w:rPr>
        <w:t>Reply LS to RAN2 on Small data transmission</w:t>
      </w:r>
    </w:p>
    <w:p w14:paraId="6777CD9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17470A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C1-213953</w:t>
      </w:r>
      <w:r>
        <w:rPr>
          <w:color w:val="993300"/>
          <w:u w:val="single"/>
        </w:rPr>
        <w:t>.</w:t>
      </w:r>
    </w:p>
    <w:p w14:paraId="2F872C5C" w14:textId="536D0375" w:rsidR="00031805" w:rsidRDefault="00031805" w:rsidP="00031805">
      <w:pPr>
        <w:rPr>
          <w:rFonts w:ascii="Arial" w:hAnsi="Arial" w:cs="Arial"/>
          <w:b/>
          <w:sz w:val="24"/>
        </w:rPr>
      </w:pPr>
      <w:r>
        <w:rPr>
          <w:rFonts w:ascii="Arial" w:hAnsi="Arial" w:cs="Arial"/>
          <w:b/>
          <w:color w:val="0000FF"/>
          <w:sz w:val="24"/>
        </w:rPr>
        <w:t>C1-213392</w:t>
      </w:r>
      <w:r>
        <w:rPr>
          <w:rFonts w:ascii="Arial" w:hAnsi="Arial" w:cs="Arial"/>
          <w:b/>
          <w:color w:val="0000FF"/>
          <w:sz w:val="24"/>
        </w:rPr>
        <w:tab/>
      </w:r>
      <w:r>
        <w:rPr>
          <w:rFonts w:ascii="Arial" w:hAnsi="Arial" w:cs="Arial"/>
          <w:b/>
          <w:sz w:val="24"/>
        </w:rPr>
        <w:t>LS on indication of PDU session/PDN connection for UAS services</w:t>
      </w:r>
    </w:p>
    <w:p w14:paraId="6E745F15"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1928E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A9033" w14:textId="3B5B1490" w:rsidR="00031805" w:rsidRDefault="00031805" w:rsidP="00031805">
      <w:pPr>
        <w:rPr>
          <w:rFonts w:ascii="Arial" w:hAnsi="Arial" w:cs="Arial"/>
          <w:b/>
          <w:sz w:val="24"/>
        </w:rPr>
      </w:pPr>
      <w:r>
        <w:rPr>
          <w:rFonts w:ascii="Arial" w:hAnsi="Arial" w:cs="Arial"/>
          <w:b/>
          <w:color w:val="0000FF"/>
          <w:sz w:val="24"/>
        </w:rPr>
        <w:t>C1-213395</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5C6F18C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42010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0BE97" w14:textId="2CBAEA65" w:rsidR="00031805" w:rsidRDefault="00031805" w:rsidP="00031805">
      <w:pPr>
        <w:rPr>
          <w:rFonts w:ascii="Arial" w:hAnsi="Arial" w:cs="Arial"/>
          <w:b/>
          <w:sz w:val="24"/>
        </w:rPr>
      </w:pPr>
      <w:r>
        <w:rPr>
          <w:rFonts w:ascii="Arial" w:hAnsi="Arial" w:cs="Arial"/>
          <w:b/>
          <w:color w:val="0000FF"/>
          <w:sz w:val="24"/>
        </w:rPr>
        <w:t>C1-213397</w:t>
      </w:r>
      <w:r>
        <w:rPr>
          <w:rFonts w:ascii="Arial" w:hAnsi="Arial" w:cs="Arial"/>
          <w:b/>
          <w:color w:val="0000FF"/>
          <w:sz w:val="24"/>
        </w:rPr>
        <w:tab/>
      </w:r>
      <w:r>
        <w:rPr>
          <w:rFonts w:ascii="Arial" w:hAnsi="Arial" w:cs="Arial"/>
          <w:b/>
          <w:sz w:val="24"/>
        </w:rPr>
        <w:t>Reply LS on Small data transmission</w:t>
      </w:r>
    </w:p>
    <w:p w14:paraId="79DB1F8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7B255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BEE37C" w14:textId="4B3744C6" w:rsidR="00031805" w:rsidRDefault="00031805" w:rsidP="00031805">
      <w:pPr>
        <w:rPr>
          <w:rFonts w:ascii="Arial" w:hAnsi="Arial" w:cs="Arial"/>
          <w:b/>
          <w:sz w:val="24"/>
        </w:rPr>
      </w:pPr>
      <w:r>
        <w:rPr>
          <w:rFonts w:ascii="Arial" w:hAnsi="Arial" w:cs="Arial"/>
          <w:b/>
          <w:color w:val="0000FF"/>
          <w:sz w:val="24"/>
        </w:rPr>
        <w:t>C1-213504</w:t>
      </w:r>
      <w:r>
        <w:rPr>
          <w:rFonts w:ascii="Arial" w:hAnsi="Arial" w:cs="Arial"/>
          <w:b/>
          <w:color w:val="0000FF"/>
          <w:sz w:val="24"/>
        </w:rPr>
        <w:tab/>
      </w:r>
      <w:r>
        <w:rPr>
          <w:rFonts w:ascii="Arial" w:hAnsi="Arial" w:cs="Arial"/>
          <w:b/>
          <w:sz w:val="24"/>
        </w:rPr>
        <w:t>Void</w:t>
      </w:r>
    </w:p>
    <w:p w14:paraId="0A5C1A4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C087B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62A30" w14:textId="34362112" w:rsidR="00031805" w:rsidRDefault="00031805" w:rsidP="00031805">
      <w:pPr>
        <w:rPr>
          <w:rFonts w:ascii="Arial" w:hAnsi="Arial" w:cs="Arial"/>
          <w:b/>
          <w:sz w:val="24"/>
        </w:rPr>
      </w:pPr>
      <w:r>
        <w:rPr>
          <w:rFonts w:ascii="Arial" w:hAnsi="Arial" w:cs="Arial"/>
          <w:b/>
          <w:color w:val="0000FF"/>
          <w:sz w:val="24"/>
        </w:rPr>
        <w:t>C1-213505</w:t>
      </w:r>
      <w:r>
        <w:rPr>
          <w:rFonts w:ascii="Arial" w:hAnsi="Arial" w:cs="Arial"/>
          <w:b/>
          <w:color w:val="0000FF"/>
          <w:sz w:val="24"/>
        </w:rPr>
        <w:tab/>
      </w:r>
      <w:r>
        <w:rPr>
          <w:rFonts w:ascii="Arial" w:hAnsi="Arial" w:cs="Arial"/>
          <w:b/>
          <w:sz w:val="24"/>
        </w:rPr>
        <w:t>Void</w:t>
      </w:r>
    </w:p>
    <w:p w14:paraId="428D699C"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46157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F91EC" w14:textId="572191D5" w:rsidR="00031805" w:rsidRDefault="00031805" w:rsidP="00031805">
      <w:pPr>
        <w:rPr>
          <w:rFonts w:ascii="Arial" w:hAnsi="Arial" w:cs="Arial"/>
          <w:b/>
          <w:sz w:val="24"/>
        </w:rPr>
      </w:pPr>
      <w:r>
        <w:rPr>
          <w:rFonts w:ascii="Arial" w:hAnsi="Arial" w:cs="Arial"/>
          <w:b/>
          <w:color w:val="0000FF"/>
          <w:sz w:val="24"/>
        </w:rPr>
        <w:t>C1-213526</w:t>
      </w:r>
      <w:r>
        <w:rPr>
          <w:rFonts w:ascii="Arial" w:hAnsi="Arial" w:cs="Arial"/>
          <w:b/>
          <w:color w:val="0000FF"/>
          <w:sz w:val="24"/>
        </w:rPr>
        <w:tab/>
      </w:r>
      <w:r>
        <w:rPr>
          <w:rFonts w:ascii="Arial" w:hAnsi="Arial" w:cs="Arial"/>
          <w:b/>
          <w:sz w:val="24"/>
        </w:rPr>
        <w:t>LS on multiple TACs per PLMN</w:t>
      </w:r>
    </w:p>
    <w:p w14:paraId="47315908"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7D1C4B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C1-213930</w:t>
      </w:r>
      <w:r>
        <w:rPr>
          <w:color w:val="993300"/>
          <w:u w:val="single"/>
        </w:rPr>
        <w:t>.</w:t>
      </w:r>
    </w:p>
    <w:p w14:paraId="3DE48F5E" w14:textId="61962F37" w:rsidR="00031805" w:rsidRDefault="00031805" w:rsidP="00031805">
      <w:pPr>
        <w:rPr>
          <w:rFonts w:ascii="Arial" w:hAnsi="Arial" w:cs="Arial"/>
          <w:b/>
          <w:sz w:val="24"/>
        </w:rPr>
      </w:pPr>
      <w:r>
        <w:rPr>
          <w:rFonts w:ascii="Arial" w:hAnsi="Arial" w:cs="Arial"/>
          <w:b/>
          <w:color w:val="0000FF"/>
          <w:sz w:val="24"/>
        </w:rPr>
        <w:t>C1-213527</w:t>
      </w:r>
      <w:r>
        <w:rPr>
          <w:rFonts w:ascii="Arial" w:hAnsi="Arial" w:cs="Arial"/>
          <w:b/>
          <w:color w:val="0000FF"/>
          <w:sz w:val="24"/>
        </w:rPr>
        <w:tab/>
      </w:r>
      <w:r>
        <w:rPr>
          <w:rFonts w:ascii="Arial" w:hAnsi="Arial" w:cs="Arial"/>
          <w:b/>
          <w:sz w:val="24"/>
        </w:rPr>
        <w:t>LS on UAC enhancements for minimization of service interruption when disaster condition applies</w:t>
      </w:r>
    </w:p>
    <w:p w14:paraId="60EFC224"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104BED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E2AD1" w14:textId="61D8BF89" w:rsidR="00031805" w:rsidRDefault="00031805" w:rsidP="00031805">
      <w:pPr>
        <w:rPr>
          <w:rFonts w:ascii="Arial" w:hAnsi="Arial" w:cs="Arial"/>
          <w:b/>
          <w:sz w:val="24"/>
        </w:rPr>
      </w:pPr>
      <w:r>
        <w:rPr>
          <w:rFonts w:ascii="Arial" w:hAnsi="Arial" w:cs="Arial"/>
          <w:b/>
          <w:color w:val="0000FF"/>
          <w:sz w:val="24"/>
        </w:rPr>
        <w:t>C1-213546</w:t>
      </w:r>
      <w:r>
        <w:rPr>
          <w:rFonts w:ascii="Arial" w:hAnsi="Arial" w:cs="Arial"/>
          <w:b/>
          <w:color w:val="0000FF"/>
          <w:sz w:val="24"/>
        </w:rPr>
        <w:tab/>
      </w:r>
      <w:r>
        <w:rPr>
          <w:rFonts w:ascii="Arial" w:hAnsi="Arial" w:cs="Arial"/>
          <w:b/>
          <w:sz w:val="24"/>
        </w:rPr>
        <w:t>LS reply on "ICE support for establishing an MCPTT pre-established session"</w:t>
      </w:r>
    </w:p>
    <w:p w14:paraId="6ADC567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14AD67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8E01B" w14:textId="51092578" w:rsidR="00031805" w:rsidRDefault="00031805" w:rsidP="00031805">
      <w:pPr>
        <w:rPr>
          <w:rFonts w:ascii="Arial" w:hAnsi="Arial" w:cs="Arial"/>
          <w:b/>
          <w:sz w:val="24"/>
        </w:rPr>
      </w:pPr>
      <w:r>
        <w:rPr>
          <w:rFonts w:ascii="Arial" w:hAnsi="Arial" w:cs="Arial"/>
          <w:b/>
          <w:color w:val="0000FF"/>
          <w:sz w:val="24"/>
        </w:rPr>
        <w:t>C1-213547</w:t>
      </w:r>
      <w:r>
        <w:rPr>
          <w:rFonts w:ascii="Arial" w:hAnsi="Arial" w:cs="Arial"/>
          <w:b/>
          <w:color w:val="0000FF"/>
          <w:sz w:val="24"/>
        </w:rPr>
        <w:tab/>
      </w:r>
      <w:r>
        <w:rPr>
          <w:rFonts w:ascii="Arial" w:hAnsi="Arial" w:cs="Arial"/>
          <w:b/>
          <w:sz w:val="24"/>
        </w:rPr>
        <w:t xml:space="preserve">LS reply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w:t>
      </w:r>
    </w:p>
    <w:p w14:paraId="65851F14"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7F9073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C1-213597</w:t>
      </w:r>
      <w:r>
        <w:rPr>
          <w:color w:val="993300"/>
          <w:u w:val="single"/>
        </w:rPr>
        <w:t>.</w:t>
      </w:r>
    </w:p>
    <w:p w14:paraId="66EF496E" w14:textId="47A7236F" w:rsidR="00031805" w:rsidRDefault="00031805" w:rsidP="00031805">
      <w:pPr>
        <w:rPr>
          <w:rFonts w:ascii="Arial" w:hAnsi="Arial" w:cs="Arial"/>
          <w:b/>
          <w:sz w:val="24"/>
        </w:rPr>
      </w:pPr>
      <w:r>
        <w:rPr>
          <w:rFonts w:ascii="Arial" w:hAnsi="Arial" w:cs="Arial"/>
          <w:b/>
          <w:color w:val="0000FF"/>
          <w:sz w:val="24"/>
        </w:rPr>
        <w:t>C1-213548</w:t>
      </w:r>
      <w:r>
        <w:rPr>
          <w:rFonts w:ascii="Arial" w:hAnsi="Arial" w:cs="Arial"/>
          <w:b/>
          <w:color w:val="0000FF"/>
          <w:sz w:val="24"/>
        </w:rPr>
        <w:tab/>
      </w:r>
      <w:r>
        <w:rPr>
          <w:rFonts w:ascii="Arial" w:hAnsi="Arial" w:cs="Arial"/>
          <w:b/>
          <w:sz w:val="24"/>
        </w:rPr>
        <w:t>LS reply on SDP attribute a=</w:t>
      </w:r>
      <w:proofErr w:type="spellStart"/>
      <w:r>
        <w:rPr>
          <w:rFonts w:ascii="Arial" w:hAnsi="Arial" w:cs="Arial"/>
          <w:b/>
          <w:sz w:val="24"/>
        </w:rPr>
        <w:t>key-mgmt:mikey</w:t>
      </w:r>
      <w:proofErr w:type="spellEnd"/>
    </w:p>
    <w:p w14:paraId="266F6C3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w:t>
      </w:r>
      <w:r>
        <w:rPr>
          <w:i/>
        </w:rPr>
        <w:br/>
      </w:r>
      <w:r>
        <w:rPr>
          <w:i/>
        </w:rPr>
        <w:tab/>
      </w:r>
      <w:r>
        <w:rPr>
          <w:i/>
        </w:rPr>
        <w:tab/>
      </w:r>
      <w:r>
        <w:rPr>
          <w:i/>
        </w:rPr>
        <w:tab/>
      </w:r>
      <w:r>
        <w:rPr>
          <w:i/>
        </w:rPr>
        <w:tab/>
      </w:r>
      <w:r>
        <w:rPr>
          <w:i/>
        </w:rPr>
        <w:tab/>
        <w:t>Source: FirstNet</w:t>
      </w:r>
    </w:p>
    <w:p w14:paraId="7C06C9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72F90" w14:textId="7F57D102" w:rsidR="00031805" w:rsidRDefault="00031805" w:rsidP="00031805">
      <w:pPr>
        <w:rPr>
          <w:rFonts w:ascii="Arial" w:hAnsi="Arial" w:cs="Arial"/>
          <w:b/>
          <w:sz w:val="24"/>
        </w:rPr>
      </w:pPr>
      <w:r>
        <w:rPr>
          <w:rFonts w:ascii="Arial" w:hAnsi="Arial" w:cs="Arial"/>
          <w:b/>
          <w:color w:val="0000FF"/>
          <w:sz w:val="24"/>
        </w:rPr>
        <w:t>C1-213557</w:t>
      </w:r>
      <w:r>
        <w:rPr>
          <w:rFonts w:ascii="Arial" w:hAnsi="Arial" w:cs="Arial"/>
          <w:b/>
          <w:color w:val="0000FF"/>
          <w:sz w:val="24"/>
        </w:rPr>
        <w:tab/>
      </w:r>
      <w:r>
        <w:rPr>
          <w:rFonts w:ascii="Arial" w:hAnsi="Arial" w:cs="Arial"/>
          <w:b/>
          <w:sz w:val="24"/>
        </w:rPr>
        <w:t>Reply LS on confirming successful resource reservation</w:t>
      </w:r>
    </w:p>
    <w:p w14:paraId="3782C4B6"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459FBF23" w14:textId="77777777" w:rsidR="00031805" w:rsidRDefault="00031805" w:rsidP="00031805">
      <w:pPr>
        <w:rPr>
          <w:color w:val="808080"/>
        </w:rPr>
      </w:pPr>
      <w:r>
        <w:rPr>
          <w:color w:val="808080"/>
        </w:rPr>
        <w:t>(Replaces C1-212908)</w:t>
      </w:r>
    </w:p>
    <w:p w14:paraId="3874D2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A3AD3" w14:textId="048AA8D5" w:rsidR="00031805" w:rsidRDefault="00031805" w:rsidP="00031805">
      <w:pPr>
        <w:rPr>
          <w:rFonts w:ascii="Arial" w:hAnsi="Arial" w:cs="Arial"/>
          <w:b/>
          <w:sz w:val="24"/>
        </w:rPr>
      </w:pPr>
      <w:r>
        <w:rPr>
          <w:rFonts w:ascii="Arial" w:hAnsi="Arial" w:cs="Arial"/>
          <w:b/>
          <w:color w:val="0000FF"/>
          <w:sz w:val="24"/>
        </w:rPr>
        <w:t>C1-213559</w:t>
      </w:r>
      <w:r>
        <w:rPr>
          <w:rFonts w:ascii="Arial" w:hAnsi="Arial" w:cs="Arial"/>
          <w:b/>
          <w:color w:val="0000FF"/>
          <w:sz w:val="24"/>
        </w:rPr>
        <w:tab/>
      </w:r>
      <w:r>
        <w:rPr>
          <w:rFonts w:ascii="Arial" w:hAnsi="Arial" w:cs="Arial"/>
          <w:b/>
          <w:sz w:val="24"/>
        </w:rPr>
        <w:t>LS on the final conclusion of FS_MINT-CT</w:t>
      </w:r>
    </w:p>
    <w:p w14:paraId="7B911EE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w:t>
      </w:r>
      <w:r>
        <w:rPr>
          <w:i/>
        </w:rPr>
        <w:br/>
      </w:r>
      <w:r>
        <w:rPr>
          <w:i/>
        </w:rPr>
        <w:tab/>
      </w:r>
      <w:r>
        <w:rPr>
          <w:i/>
        </w:rPr>
        <w:tab/>
      </w:r>
      <w:r>
        <w:rPr>
          <w:i/>
        </w:rPr>
        <w:tab/>
      </w:r>
      <w:r>
        <w:rPr>
          <w:i/>
        </w:rPr>
        <w:tab/>
      </w:r>
      <w:r>
        <w:rPr>
          <w:i/>
        </w:rPr>
        <w:tab/>
        <w:t>Source: LG Electronics</w:t>
      </w:r>
    </w:p>
    <w:p w14:paraId="095F99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C1-213908</w:t>
      </w:r>
      <w:r>
        <w:rPr>
          <w:color w:val="993300"/>
          <w:u w:val="single"/>
        </w:rPr>
        <w:t>.</w:t>
      </w:r>
    </w:p>
    <w:p w14:paraId="567BB012" w14:textId="67776178" w:rsidR="00031805" w:rsidRDefault="00031805" w:rsidP="00031805">
      <w:pPr>
        <w:rPr>
          <w:rFonts w:ascii="Arial" w:hAnsi="Arial" w:cs="Arial"/>
          <w:b/>
          <w:sz w:val="24"/>
        </w:rPr>
      </w:pPr>
      <w:r>
        <w:rPr>
          <w:rFonts w:ascii="Arial" w:hAnsi="Arial" w:cs="Arial"/>
          <w:b/>
          <w:color w:val="0000FF"/>
          <w:sz w:val="24"/>
        </w:rPr>
        <w:t>C1-213561</w:t>
      </w:r>
      <w:r>
        <w:rPr>
          <w:rFonts w:ascii="Arial" w:hAnsi="Arial" w:cs="Arial"/>
          <w:b/>
          <w:color w:val="0000FF"/>
          <w:sz w:val="24"/>
        </w:rPr>
        <w:tab/>
      </w:r>
      <w:r>
        <w:rPr>
          <w:rFonts w:ascii="Arial" w:hAnsi="Arial" w:cs="Arial"/>
          <w:b/>
          <w:sz w:val="24"/>
        </w:rPr>
        <w:t>LS on loss of network connection for the UE with E-UTRA capability disabled in a network which does not support 2G/3G</w:t>
      </w:r>
    </w:p>
    <w:p w14:paraId="6AA449D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Telecommunications</w:t>
      </w:r>
    </w:p>
    <w:p w14:paraId="31D83E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C1-213800</w:t>
      </w:r>
      <w:r>
        <w:rPr>
          <w:color w:val="993300"/>
          <w:u w:val="single"/>
        </w:rPr>
        <w:t>.</w:t>
      </w:r>
    </w:p>
    <w:p w14:paraId="69E31B46" w14:textId="6176402C" w:rsidR="00031805" w:rsidRDefault="00031805" w:rsidP="00031805">
      <w:pPr>
        <w:rPr>
          <w:rFonts w:ascii="Arial" w:hAnsi="Arial" w:cs="Arial"/>
          <w:b/>
          <w:sz w:val="24"/>
        </w:rPr>
      </w:pPr>
      <w:r>
        <w:rPr>
          <w:rFonts w:ascii="Arial" w:hAnsi="Arial" w:cs="Arial"/>
          <w:b/>
          <w:color w:val="0000FF"/>
          <w:sz w:val="24"/>
        </w:rPr>
        <w:t>C1-213597</w:t>
      </w:r>
      <w:r>
        <w:rPr>
          <w:rFonts w:ascii="Arial" w:hAnsi="Arial" w:cs="Arial"/>
          <w:b/>
          <w:color w:val="0000FF"/>
          <w:sz w:val="24"/>
        </w:rPr>
        <w:tab/>
      </w:r>
      <w:r>
        <w:rPr>
          <w:rFonts w:ascii="Arial" w:hAnsi="Arial" w:cs="Arial"/>
          <w:b/>
          <w:sz w:val="24"/>
        </w:rPr>
        <w:t xml:space="preserve">LS reply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w:t>
      </w:r>
    </w:p>
    <w:p w14:paraId="2EFE653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07DABC86" w14:textId="77777777" w:rsidR="00031805" w:rsidRDefault="00031805" w:rsidP="00031805">
      <w:pPr>
        <w:rPr>
          <w:color w:val="808080"/>
        </w:rPr>
      </w:pPr>
      <w:r>
        <w:rPr>
          <w:color w:val="808080"/>
        </w:rPr>
        <w:t>(Replaces C1-213547)</w:t>
      </w:r>
    </w:p>
    <w:p w14:paraId="0F003C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8B520" w14:textId="72430421" w:rsidR="00031805" w:rsidRDefault="00031805" w:rsidP="00031805">
      <w:pPr>
        <w:rPr>
          <w:rFonts w:ascii="Arial" w:hAnsi="Arial" w:cs="Arial"/>
          <w:b/>
          <w:sz w:val="24"/>
        </w:rPr>
      </w:pPr>
      <w:r>
        <w:rPr>
          <w:rFonts w:ascii="Arial" w:hAnsi="Arial" w:cs="Arial"/>
          <w:b/>
          <w:color w:val="0000FF"/>
          <w:sz w:val="24"/>
        </w:rPr>
        <w:t>C1-213639</w:t>
      </w:r>
      <w:r>
        <w:rPr>
          <w:rFonts w:ascii="Arial" w:hAnsi="Arial" w:cs="Arial"/>
          <w:b/>
          <w:color w:val="0000FF"/>
          <w:sz w:val="24"/>
        </w:rPr>
        <w:tab/>
      </w:r>
      <w:r>
        <w:rPr>
          <w:rFonts w:ascii="Arial" w:hAnsi="Arial" w:cs="Arial"/>
          <w:b/>
          <w:sz w:val="24"/>
        </w:rPr>
        <w:t>LS on emergency services in an SNPN not belonging to any country</w:t>
      </w:r>
    </w:p>
    <w:p w14:paraId="3FC3305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6F96DE7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C1-213799</w:t>
      </w:r>
      <w:r>
        <w:rPr>
          <w:color w:val="993300"/>
          <w:u w:val="single"/>
        </w:rPr>
        <w:t>.</w:t>
      </w:r>
    </w:p>
    <w:p w14:paraId="10024DEB" w14:textId="098ACD03" w:rsidR="00031805" w:rsidRDefault="00031805" w:rsidP="00031805">
      <w:pPr>
        <w:rPr>
          <w:rFonts w:ascii="Arial" w:hAnsi="Arial" w:cs="Arial"/>
          <w:b/>
          <w:sz w:val="24"/>
        </w:rPr>
      </w:pPr>
      <w:r>
        <w:rPr>
          <w:rFonts w:ascii="Arial" w:hAnsi="Arial" w:cs="Arial"/>
          <w:b/>
          <w:color w:val="0000FF"/>
          <w:sz w:val="24"/>
        </w:rPr>
        <w:t>C1-213640</w:t>
      </w:r>
      <w:r>
        <w:rPr>
          <w:rFonts w:ascii="Arial" w:hAnsi="Arial" w:cs="Arial"/>
          <w:b/>
          <w:color w:val="0000FF"/>
          <w:sz w:val="24"/>
        </w:rPr>
        <w:tab/>
      </w:r>
      <w:r>
        <w:rPr>
          <w:rFonts w:ascii="Arial" w:hAnsi="Arial" w:cs="Arial"/>
          <w:b/>
          <w:sz w:val="24"/>
        </w:rPr>
        <w:t>Reply LS on support of PWS over SNPN</w:t>
      </w:r>
    </w:p>
    <w:p w14:paraId="77D39D0F"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 RAN2, RAN3, SA, CT, RAN</w:t>
      </w:r>
      <w:r>
        <w:rPr>
          <w:i/>
        </w:rPr>
        <w:br/>
      </w:r>
      <w:r>
        <w:rPr>
          <w:i/>
        </w:rPr>
        <w:tab/>
      </w:r>
      <w:r>
        <w:rPr>
          <w:i/>
        </w:rPr>
        <w:tab/>
      </w:r>
      <w:r>
        <w:rPr>
          <w:i/>
        </w:rPr>
        <w:tab/>
      </w:r>
      <w:r>
        <w:rPr>
          <w:i/>
        </w:rPr>
        <w:tab/>
      </w:r>
      <w:r>
        <w:rPr>
          <w:i/>
        </w:rPr>
        <w:tab/>
        <w:t>Source: Qualcomm Incorporated / Lena</w:t>
      </w:r>
    </w:p>
    <w:p w14:paraId="27B9CD97" w14:textId="77777777" w:rsidR="00031805" w:rsidRDefault="00031805" w:rsidP="00031805">
      <w:pPr>
        <w:rPr>
          <w:color w:val="808080"/>
        </w:rPr>
      </w:pPr>
      <w:r>
        <w:rPr>
          <w:color w:val="808080"/>
        </w:rPr>
        <w:lastRenderedPageBreak/>
        <w:t>(Replaces C1-212924)</w:t>
      </w:r>
    </w:p>
    <w:p w14:paraId="325AA6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79022" w14:textId="02A69AF0" w:rsidR="00031805" w:rsidRDefault="00031805" w:rsidP="00031805">
      <w:pPr>
        <w:rPr>
          <w:rFonts w:ascii="Arial" w:hAnsi="Arial" w:cs="Arial"/>
          <w:b/>
          <w:sz w:val="24"/>
        </w:rPr>
      </w:pPr>
      <w:r>
        <w:rPr>
          <w:rFonts w:ascii="Arial" w:hAnsi="Arial" w:cs="Arial"/>
          <w:b/>
          <w:color w:val="0000FF"/>
          <w:sz w:val="24"/>
        </w:rPr>
        <w:t>C1-213652</w:t>
      </w:r>
      <w:r>
        <w:rPr>
          <w:rFonts w:ascii="Arial" w:hAnsi="Arial" w:cs="Arial"/>
          <w:b/>
          <w:color w:val="0000FF"/>
          <w:sz w:val="24"/>
        </w:rPr>
        <w:tab/>
      </w:r>
      <w:r>
        <w:rPr>
          <w:rFonts w:ascii="Arial" w:hAnsi="Arial" w:cs="Arial"/>
          <w:b/>
          <w:sz w:val="24"/>
        </w:rPr>
        <w:t>LS on user controlled services during SOR</w:t>
      </w:r>
    </w:p>
    <w:p w14:paraId="2B4F7C0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GSAM 5GJA, cc GSMA NG, 3GPP SA1</w:t>
      </w:r>
      <w:r>
        <w:rPr>
          <w:i/>
        </w:rPr>
        <w:br/>
      </w:r>
      <w:r>
        <w:rPr>
          <w:i/>
        </w:rPr>
        <w:tab/>
      </w:r>
      <w:r>
        <w:rPr>
          <w:i/>
        </w:rPr>
        <w:tab/>
      </w:r>
      <w:r>
        <w:rPr>
          <w:i/>
        </w:rPr>
        <w:tab/>
      </w:r>
      <w:r>
        <w:rPr>
          <w:i/>
        </w:rPr>
        <w:tab/>
      </w:r>
      <w:r>
        <w:rPr>
          <w:i/>
        </w:rPr>
        <w:tab/>
        <w:t>Source: DOCOMO Communications Lab.</w:t>
      </w:r>
    </w:p>
    <w:p w14:paraId="066A8FAD" w14:textId="77777777" w:rsidR="00031805" w:rsidRDefault="00031805" w:rsidP="00031805">
      <w:pPr>
        <w:rPr>
          <w:color w:val="808080"/>
        </w:rPr>
      </w:pPr>
      <w:r>
        <w:rPr>
          <w:color w:val="808080"/>
        </w:rPr>
        <w:t>(Replaces C1-212894)</w:t>
      </w:r>
    </w:p>
    <w:p w14:paraId="32682B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2A6A1" w14:textId="2D5D8837" w:rsidR="00031805" w:rsidRDefault="00031805" w:rsidP="00031805">
      <w:pPr>
        <w:rPr>
          <w:rFonts w:ascii="Arial" w:hAnsi="Arial" w:cs="Arial"/>
          <w:b/>
          <w:sz w:val="24"/>
        </w:rPr>
      </w:pPr>
      <w:r>
        <w:rPr>
          <w:rFonts w:ascii="Arial" w:hAnsi="Arial" w:cs="Arial"/>
          <w:b/>
          <w:color w:val="0000FF"/>
          <w:sz w:val="24"/>
        </w:rPr>
        <w:t>C1-213799</w:t>
      </w:r>
      <w:r>
        <w:rPr>
          <w:rFonts w:ascii="Arial" w:hAnsi="Arial" w:cs="Arial"/>
          <w:b/>
          <w:color w:val="0000FF"/>
          <w:sz w:val="24"/>
        </w:rPr>
        <w:tab/>
      </w:r>
      <w:r>
        <w:rPr>
          <w:rFonts w:ascii="Arial" w:hAnsi="Arial" w:cs="Arial"/>
          <w:b/>
          <w:sz w:val="24"/>
        </w:rPr>
        <w:t>LS on emergency services in an SNPN not belonging to any country</w:t>
      </w:r>
    </w:p>
    <w:p w14:paraId="681EE18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74209D9E" w14:textId="77777777" w:rsidR="00031805" w:rsidRDefault="00031805" w:rsidP="00031805">
      <w:pPr>
        <w:rPr>
          <w:color w:val="808080"/>
        </w:rPr>
      </w:pPr>
      <w:r>
        <w:rPr>
          <w:color w:val="808080"/>
        </w:rPr>
        <w:t>(Replaces C1-213639)</w:t>
      </w:r>
    </w:p>
    <w:p w14:paraId="117B79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C1-213960</w:t>
      </w:r>
      <w:r>
        <w:rPr>
          <w:color w:val="993300"/>
          <w:u w:val="single"/>
        </w:rPr>
        <w:t>.</w:t>
      </w:r>
    </w:p>
    <w:p w14:paraId="783F7181" w14:textId="1F936823" w:rsidR="00031805" w:rsidRDefault="00031805" w:rsidP="00031805">
      <w:pPr>
        <w:rPr>
          <w:rFonts w:ascii="Arial" w:hAnsi="Arial" w:cs="Arial"/>
          <w:b/>
          <w:sz w:val="24"/>
        </w:rPr>
      </w:pPr>
      <w:r>
        <w:rPr>
          <w:rFonts w:ascii="Arial" w:hAnsi="Arial" w:cs="Arial"/>
          <w:b/>
          <w:color w:val="0000FF"/>
          <w:sz w:val="24"/>
        </w:rPr>
        <w:t>C1-213800</w:t>
      </w:r>
      <w:r>
        <w:rPr>
          <w:rFonts w:ascii="Arial" w:hAnsi="Arial" w:cs="Arial"/>
          <w:b/>
          <w:color w:val="0000FF"/>
          <w:sz w:val="24"/>
        </w:rPr>
        <w:tab/>
      </w:r>
      <w:r>
        <w:rPr>
          <w:rFonts w:ascii="Arial" w:hAnsi="Arial" w:cs="Arial"/>
          <w:b/>
          <w:sz w:val="24"/>
        </w:rPr>
        <w:t>LS on loss of network connection for the UE with E-UTRA capability disabled in a network which does not support 2G/3G</w:t>
      </w:r>
    </w:p>
    <w:p w14:paraId="40FAF3E9"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2B3AB7A0" w14:textId="77777777" w:rsidR="00031805" w:rsidRDefault="00031805" w:rsidP="00031805">
      <w:pPr>
        <w:rPr>
          <w:color w:val="808080"/>
        </w:rPr>
      </w:pPr>
      <w:r>
        <w:rPr>
          <w:color w:val="808080"/>
        </w:rPr>
        <w:t>(Replaces C1-213561)</w:t>
      </w:r>
    </w:p>
    <w:p w14:paraId="3B978F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0EBB16" w14:textId="5CF1B6DB" w:rsidR="00031805" w:rsidRDefault="00031805" w:rsidP="00031805">
      <w:pPr>
        <w:rPr>
          <w:rFonts w:ascii="Arial" w:hAnsi="Arial" w:cs="Arial"/>
          <w:b/>
          <w:sz w:val="24"/>
        </w:rPr>
      </w:pPr>
      <w:r>
        <w:rPr>
          <w:rFonts w:ascii="Arial" w:hAnsi="Arial" w:cs="Arial"/>
          <w:b/>
          <w:color w:val="0000FF"/>
          <w:sz w:val="24"/>
        </w:rPr>
        <w:t>C1-213804</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10D2B988"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2E7271EE" w14:textId="77777777" w:rsidR="00031805" w:rsidRDefault="00031805" w:rsidP="00031805">
      <w:pPr>
        <w:rPr>
          <w:color w:val="808080"/>
        </w:rPr>
      </w:pPr>
      <w:r>
        <w:rPr>
          <w:color w:val="808080"/>
        </w:rPr>
        <w:t>(Replaces C1-212927)</w:t>
      </w:r>
    </w:p>
    <w:p w14:paraId="05F1C1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C1-213966</w:t>
      </w:r>
      <w:r>
        <w:rPr>
          <w:color w:val="993300"/>
          <w:u w:val="single"/>
        </w:rPr>
        <w:t>.</w:t>
      </w:r>
    </w:p>
    <w:p w14:paraId="4000D071" w14:textId="60FE3308" w:rsidR="00031805" w:rsidRDefault="00031805" w:rsidP="00031805">
      <w:pPr>
        <w:rPr>
          <w:rFonts w:ascii="Arial" w:hAnsi="Arial" w:cs="Arial"/>
          <w:b/>
          <w:sz w:val="24"/>
        </w:rPr>
      </w:pPr>
      <w:r>
        <w:rPr>
          <w:rFonts w:ascii="Arial" w:hAnsi="Arial" w:cs="Arial"/>
          <w:b/>
          <w:color w:val="0000FF"/>
          <w:sz w:val="24"/>
        </w:rPr>
        <w:t>C1-213819</w:t>
      </w:r>
      <w:r>
        <w:rPr>
          <w:rFonts w:ascii="Arial" w:hAnsi="Arial" w:cs="Arial"/>
          <w:b/>
          <w:color w:val="0000FF"/>
          <w:sz w:val="24"/>
        </w:rPr>
        <w:tab/>
      </w:r>
      <w:r>
        <w:rPr>
          <w:rFonts w:ascii="Arial" w:hAnsi="Arial" w:cs="Arial"/>
          <w:b/>
          <w:sz w:val="24"/>
        </w:rPr>
        <w:t>LS on reconfiguring a subscription parameter in the UE</w:t>
      </w:r>
    </w:p>
    <w:p w14:paraId="0FCF0C6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7A0B81DA" w14:textId="77777777" w:rsidR="00031805" w:rsidRDefault="00031805" w:rsidP="00031805">
      <w:pPr>
        <w:rPr>
          <w:color w:val="808080"/>
        </w:rPr>
      </w:pPr>
      <w:r>
        <w:rPr>
          <w:color w:val="808080"/>
        </w:rPr>
        <w:t>(Replaces C1-213248)</w:t>
      </w:r>
    </w:p>
    <w:p w14:paraId="29763B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C1-213876</w:t>
      </w:r>
      <w:r>
        <w:rPr>
          <w:color w:val="993300"/>
          <w:u w:val="single"/>
        </w:rPr>
        <w:t>.</w:t>
      </w:r>
    </w:p>
    <w:p w14:paraId="12F8A14F" w14:textId="286B09FE" w:rsidR="00031805" w:rsidRDefault="00031805" w:rsidP="00031805">
      <w:pPr>
        <w:rPr>
          <w:rFonts w:ascii="Arial" w:hAnsi="Arial" w:cs="Arial"/>
          <w:b/>
          <w:sz w:val="24"/>
        </w:rPr>
      </w:pPr>
      <w:r>
        <w:rPr>
          <w:rFonts w:ascii="Arial" w:hAnsi="Arial" w:cs="Arial"/>
          <w:b/>
          <w:color w:val="0000FF"/>
          <w:sz w:val="24"/>
        </w:rPr>
        <w:t>C1-213823</w:t>
      </w:r>
      <w:r>
        <w:rPr>
          <w:rFonts w:ascii="Arial" w:hAnsi="Arial" w:cs="Arial"/>
          <w:b/>
          <w:color w:val="0000FF"/>
          <w:sz w:val="24"/>
        </w:rPr>
        <w:tab/>
      </w:r>
      <w:r>
        <w:rPr>
          <w:rFonts w:ascii="Arial" w:hAnsi="Arial" w:cs="Arial"/>
          <w:b/>
          <w:sz w:val="24"/>
        </w:rPr>
        <w:t>Reply LS on Small data transmission</w:t>
      </w:r>
    </w:p>
    <w:p w14:paraId="6A053E6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7284AA10" w14:textId="77777777" w:rsidR="00031805" w:rsidRDefault="00031805" w:rsidP="00031805">
      <w:pPr>
        <w:rPr>
          <w:color w:val="808080"/>
        </w:rPr>
      </w:pPr>
      <w:r>
        <w:rPr>
          <w:color w:val="808080"/>
        </w:rPr>
        <w:t>(Replaces C1-213000)</w:t>
      </w:r>
    </w:p>
    <w:p w14:paraId="49463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B0F0B" w14:textId="16680793" w:rsidR="00031805" w:rsidRDefault="00031805" w:rsidP="00031805">
      <w:pPr>
        <w:rPr>
          <w:rFonts w:ascii="Arial" w:hAnsi="Arial" w:cs="Arial"/>
          <w:b/>
          <w:sz w:val="24"/>
        </w:rPr>
      </w:pPr>
      <w:r>
        <w:rPr>
          <w:rFonts w:ascii="Arial" w:hAnsi="Arial" w:cs="Arial"/>
          <w:b/>
          <w:color w:val="0000FF"/>
          <w:sz w:val="24"/>
        </w:rPr>
        <w:t>C1-213873</w:t>
      </w:r>
      <w:r>
        <w:rPr>
          <w:rFonts w:ascii="Arial" w:hAnsi="Arial" w:cs="Arial"/>
          <w:b/>
          <w:color w:val="0000FF"/>
          <w:sz w:val="24"/>
        </w:rPr>
        <w:tab/>
      </w:r>
      <w:r>
        <w:rPr>
          <w:rFonts w:ascii="Arial" w:hAnsi="Arial" w:cs="Arial"/>
          <w:b/>
          <w:sz w:val="24"/>
        </w:rPr>
        <w:t>Reply LS on NAS-based busy indication</w:t>
      </w:r>
    </w:p>
    <w:p w14:paraId="544BEED9"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0A3C75E1" w14:textId="77777777" w:rsidR="00031805" w:rsidRDefault="00031805" w:rsidP="00031805">
      <w:pPr>
        <w:rPr>
          <w:color w:val="808080"/>
        </w:rPr>
      </w:pPr>
      <w:r>
        <w:rPr>
          <w:color w:val="808080"/>
        </w:rPr>
        <w:t>(Replaces C1-213153)</w:t>
      </w:r>
    </w:p>
    <w:p w14:paraId="6ABEE3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C1-213962</w:t>
      </w:r>
      <w:r>
        <w:rPr>
          <w:color w:val="993300"/>
          <w:u w:val="single"/>
        </w:rPr>
        <w:t>.</w:t>
      </w:r>
    </w:p>
    <w:p w14:paraId="2FF74B0D" w14:textId="3EC8C84A" w:rsidR="00031805" w:rsidRDefault="00031805" w:rsidP="00031805">
      <w:pPr>
        <w:rPr>
          <w:rFonts w:ascii="Arial" w:hAnsi="Arial" w:cs="Arial"/>
          <w:b/>
          <w:sz w:val="24"/>
        </w:rPr>
      </w:pPr>
      <w:r>
        <w:rPr>
          <w:rFonts w:ascii="Arial" w:hAnsi="Arial" w:cs="Arial"/>
          <w:b/>
          <w:color w:val="0000FF"/>
          <w:sz w:val="24"/>
        </w:rPr>
        <w:t>C1-213876</w:t>
      </w:r>
      <w:r>
        <w:rPr>
          <w:rFonts w:ascii="Arial" w:hAnsi="Arial" w:cs="Arial"/>
          <w:b/>
          <w:color w:val="0000FF"/>
          <w:sz w:val="24"/>
        </w:rPr>
        <w:tab/>
      </w:r>
      <w:r>
        <w:rPr>
          <w:rFonts w:ascii="Arial" w:hAnsi="Arial" w:cs="Arial"/>
          <w:b/>
          <w:sz w:val="24"/>
        </w:rPr>
        <w:t>LS on reconfiguring a subscription parameter in the UE</w:t>
      </w:r>
    </w:p>
    <w:p w14:paraId="5F91544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18144076" w14:textId="77777777" w:rsidR="00031805" w:rsidRDefault="00031805" w:rsidP="00031805">
      <w:pPr>
        <w:rPr>
          <w:color w:val="808080"/>
        </w:rPr>
      </w:pPr>
      <w:r>
        <w:rPr>
          <w:color w:val="808080"/>
        </w:rPr>
        <w:t>(Replaces C1-213819)</w:t>
      </w:r>
    </w:p>
    <w:p w14:paraId="433241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897D3" w14:textId="1D16513E" w:rsidR="00031805" w:rsidRDefault="00031805" w:rsidP="00031805">
      <w:pPr>
        <w:rPr>
          <w:rFonts w:ascii="Arial" w:hAnsi="Arial" w:cs="Arial"/>
          <w:b/>
          <w:sz w:val="24"/>
        </w:rPr>
      </w:pPr>
      <w:r>
        <w:rPr>
          <w:rFonts w:ascii="Arial" w:hAnsi="Arial" w:cs="Arial"/>
          <w:b/>
          <w:color w:val="0000FF"/>
          <w:sz w:val="24"/>
        </w:rPr>
        <w:t>C1-213908</w:t>
      </w:r>
      <w:r>
        <w:rPr>
          <w:rFonts w:ascii="Arial" w:hAnsi="Arial" w:cs="Arial"/>
          <w:b/>
          <w:color w:val="0000FF"/>
          <w:sz w:val="24"/>
        </w:rPr>
        <w:tab/>
      </w:r>
      <w:r>
        <w:rPr>
          <w:rFonts w:ascii="Arial" w:hAnsi="Arial" w:cs="Arial"/>
          <w:b/>
          <w:sz w:val="24"/>
        </w:rPr>
        <w:t>LS on the final conclusion of FS_MINT-CT</w:t>
      </w:r>
    </w:p>
    <w:p w14:paraId="3A703DF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w:t>
      </w:r>
      <w:r>
        <w:rPr>
          <w:i/>
        </w:rPr>
        <w:br/>
      </w:r>
      <w:r>
        <w:rPr>
          <w:i/>
        </w:rPr>
        <w:tab/>
      </w:r>
      <w:r>
        <w:rPr>
          <w:i/>
        </w:rPr>
        <w:tab/>
      </w:r>
      <w:r>
        <w:rPr>
          <w:i/>
        </w:rPr>
        <w:tab/>
      </w:r>
      <w:r>
        <w:rPr>
          <w:i/>
        </w:rPr>
        <w:tab/>
      </w:r>
      <w:r>
        <w:rPr>
          <w:i/>
        </w:rPr>
        <w:tab/>
        <w:t>Source: LG Electronics</w:t>
      </w:r>
    </w:p>
    <w:p w14:paraId="368D1908" w14:textId="77777777" w:rsidR="00031805" w:rsidRDefault="00031805" w:rsidP="00031805">
      <w:pPr>
        <w:rPr>
          <w:color w:val="808080"/>
        </w:rPr>
      </w:pPr>
      <w:r>
        <w:rPr>
          <w:color w:val="808080"/>
        </w:rPr>
        <w:t>(Replaces C1-213559)</w:t>
      </w:r>
    </w:p>
    <w:p w14:paraId="1D02E9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7854C" w14:textId="5B84D1D8" w:rsidR="00031805" w:rsidRDefault="00031805" w:rsidP="00031805">
      <w:pPr>
        <w:rPr>
          <w:rFonts w:ascii="Arial" w:hAnsi="Arial" w:cs="Arial"/>
          <w:b/>
          <w:sz w:val="24"/>
        </w:rPr>
      </w:pPr>
      <w:r>
        <w:rPr>
          <w:rFonts w:ascii="Arial" w:hAnsi="Arial" w:cs="Arial"/>
          <w:b/>
          <w:color w:val="0000FF"/>
          <w:sz w:val="24"/>
        </w:rPr>
        <w:t>C1-213930</w:t>
      </w:r>
      <w:r>
        <w:rPr>
          <w:rFonts w:ascii="Arial" w:hAnsi="Arial" w:cs="Arial"/>
          <w:b/>
          <w:color w:val="0000FF"/>
          <w:sz w:val="24"/>
        </w:rPr>
        <w:tab/>
      </w:r>
      <w:r>
        <w:rPr>
          <w:rFonts w:ascii="Arial" w:hAnsi="Arial" w:cs="Arial"/>
          <w:b/>
          <w:sz w:val="24"/>
        </w:rPr>
        <w:t>LS reply on multiple TACs per PLMN</w:t>
      </w:r>
    </w:p>
    <w:p w14:paraId="0CAE54D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Nokia, Nokia Shanghai Bell</w:t>
      </w:r>
    </w:p>
    <w:p w14:paraId="13C5F296" w14:textId="77777777" w:rsidR="00031805" w:rsidRDefault="00031805" w:rsidP="00031805">
      <w:pPr>
        <w:rPr>
          <w:color w:val="808080"/>
        </w:rPr>
      </w:pPr>
      <w:r>
        <w:rPr>
          <w:color w:val="808080"/>
        </w:rPr>
        <w:t>(Replaces C1-213526)</w:t>
      </w:r>
    </w:p>
    <w:p w14:paraId="462FDB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C1-213965</w:t>
      </w:r>
      <w:r>
        <w:rPr>
          <w:color w:val="993300"/>
          <w:u w:val="single"/>
        </w:rPr>
        <w:t>.</w:t>
      </w:r>
    </w:p>
    <w:p w14:paraId="11732FCD" w14:textId="3F70FCBC" w:rsidR="00031805" w:rsidRDefault="00031805" w:rsidP="00031805">
      <w:pPr>
        <w:rPr>
          <w:rFonts w:ascii="Arial" w:hAnsi="Arial" w:cs="Arial"/>
          <w:b/>
          <w:sz w:val="24"/>
        </w:rPr>
      </w:pPr>
      <w:r>
        <w:rPr>
          <w:rFonts w:ascii="Arial" w:hAnsi="Arial" w:cs="Arial"/>
          <w:b/>
          <w:color w:val="0000FF"/>
          <w:sz w:val="24"/>
        </w:rPr>
        <w:t>C1-213953</w:t>
      </w:r>
      <w:r>
        <w:rPr>
          <w:rFonts w:ascii="Arial" w:hAnsi="Arial" w:cs="Arial"/>
          <w:b/>
          <w:color w:val="0000FF"/>
          <w:sz w:val="24"/>
        </w:rPr>
        <w:tab/>
      </w:r>
      <w:r>
        <w:rPr>
          <w:rFonts w:ascii="Arial" w:hAnsi="Arial" w:cs="Arial"/>
          <w:b/>
          <w:sz w:val="24"/>
        </w:rPr>
        <w:t>Reply LS to RAN2 on Small data transmission</w:t>
      </w:r>
    </w:p>
    <w:p w14:paraId="6DD5510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4E5B49B6" w14:textId="77777777" w:rsidR="00031805" w:rsidRDefault="00031805" w:rsidP="00031805">
      <w:pPr>
        <w:rPr>
          <w:color w:val="808080"/>
        </w:rPr>
      </w:pPr>
      <w:r>
        <w:rPr>
          <w:color w:val="808080"/>
        </w:rPr>
        <w:t>(Replaces C1-213275)</w:t>
      </w:r>
    </w:p>
    <w:p w14:paraId="61AAA2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C97FA" w14:textId="727E411E" w:rsidR="00031805" w:rsidRDefault="00031805" w:rsidP="00031805">
      <w:pPr>
        <w:rPr>
          <w:rFonts w:ascii="Arial" w:hAnsi="Arial" w:cs="Arial"/>
          <w:b/>
          <w:sz w:val="24"/>
        </w:rPr>
      </w:pPr>
      <w:r>
        <w:rPr>
          <w:rFonts w:ascii="Arial" w:hAnsi="Arial" w:cs="Arial"/>
          <w:b/>
          <w:color w:val="0000FF"/>
          <w:sz w:val="24"/>
        </w:rPr>
        <w:t>C1-213960</w:t>
      </w:r>
      <w:r>
        <w:rPr>
          <w:rFonts w:ascii="Arial" w:hAnsi="Arial" w:cs="Arial"/>
          <w:b/>
          <w:color w:val="0000FF"/>
          <w:sz w:val="24"/>
        </w:rPr>
        <w:tab/>
      </w:r>
      <w:r>
        <w:rPr>
          <w:rFonts w:ascii="Arial" w:hAnsi="Arial" w:cs="Arial"/>
          <w:b/>
          <w:sz w:val="24"/>
        </w:rPr>
        <w:t>LS on emergency services in an SNPN deployed in an area which does not belong to any country</w:t>
      </w:r>
    </w:p>
    <w:p w14:paraId="33421CF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48286764" w14:textId="77777777" w:rsidR="00031805" w:rsidRDefault="00031805" w:rsidP="00031805">
      <w:pPr>
        <w:rPr>
          <w:color w:val="808080"/>
        </w:rPr>
      </w:pPr>
      <w:r>
        <w:rPr>
          <w:color w:val="808080"/>
        </w:rPr>
        <w:t>(Replaces C1-213799)</w:t>
      </w:r>
    </w:p>
    <w:p w14:paraId="4094AB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50E3D" w14:textId="0D994CCA" w:rsidR="00031805" w:rsidRDefault="00031805" w:rsidP="00031805">
      <w:pPr>
        <w:rPr>
          <w:rFonts w:ascii="Arial" w:hAnsi="Arial" w:cs="Arial"/>
          <w:b/>
          <w:sz w:val="24"/>
        </w:rPr>
      </w:pPr>
      <w:r>
        <w:rPr>
          <w:rFonts w:ascii="Arial" w:hAnsi="Arial" w:cs="Arial"/>
          <w:b/>
          <w:color w:val="0000FF"/>
          <w:sz w:val="24"/>
        </w:rPr>
        <w:t>C1-213962</w:t>
      </w:r>
      <w:r>
        <w:rPr>
          <w:rFonts w:ascii="Arial" w:hAnsi="Arial" w:cs="Arial"/>
          <w:b/>
          <w:color w:val="0000FF"/>
          <w:sz w:val="24"/>
        </w:rPr>
        <w:tab/>
      </w:r>
      <w:r>
        <w:rPr>
          <w:rFonts w:ascii="Arial" w:hAnsi="Arial" w:cs="Arial"/>
          <w:b/>
          <w:sz w:val="24"/>
        </w:rPr>
        <w:t>Reply LS on NAS-based busy indication</w:t>
      </w:r>
    </w:p>
    <w:p w14:paraId="1A13CF7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19FACF2E" w14:textId="77777777" w:rsidR="00031805" w:rsidRDefault="00031805" w:rsidP="00031805">
      <w:pPr>
        <w:rPr>
          <w:color w:val="808080"/>
        </w:rPr>
      </w:pPr>
      <w:r>
        <w:rPr>
          <w:color w:val="808080"/>
        </w:rPr>
        <w:t>(Replaces C1-213873)</w:t>
      </w:r>
    </w:p>
    <w:p w14:paraId="0C91E6D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2387E5" w14:textId="4C88CD45" w:rsidR="00031805" w:rsidRDefault="00031805" w:rsidP="00031805">
      <w:pPr>
        <w:rPr>
          <w:rFonts w:ascii="Arial" w:hAnsi="Arial" w:cs="Arial"/>
          <w:b/>
          <w:sz w:val="24"/>
        </w:rPr>
      </w:pPr>
      <w:r>
        <w:rPr>
          <w:rFonts w:ascii="Arial" w:hAnsi="Arial" w:cs="Arial"/>
          <w:b/>
          <w:color w:val="0000FF"/>
          <w:sz w:val="24"/>
        </w:rPr>
        <w:t>C1-213965</w:t>
      </w:r>
      <w:r>
        <w:rPr>
          <w:rFonts w:ascii="Arial" w:hAnsi="Arial" w:cs="Arial"/>
          <w:b/>
          <w:color w:val="0000FF"/>
          <w:sz w:val="24"/>
        </w:rPr>
        <w:tab/>
      </w:r>
      <w:r>
        <w:rPr>
          <w:rFonts w:ascii="Arial" w:hAnsi="Arial" w:cs="Arial"/>
          <w:b/>
          <w:sz w:val="24"/>
        </w:rPr>
        <w:t>LS reply on multiple TACs per PLMN</w:t>
      </w:r>
    </w:p>
    <w:p w14:paraId="2957D71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Nokia, Nokia Shanghai Bell</w:t>
      </w:r>
    </w:p>
    <w:p w14:paraId="25F4CBC9" w14:textId="77777777" w:rsidR="00031805" w:rsidRDefault="00031805" w:rsidP="00031805">
      <w:pPr>
        <w:rPr>
          <w:color w:val="808080"/>
        </w:rPr>
      </w:pPr>
      <w:r>
        <w:rPr>
          <w:color w:val="808080"/>
        </w:rPr>
        <w:t>(Replaces C1-213930)</w:t>
      </w:r>
    </w:p>
    <w:p w14:paraId="38A073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7A303" w14:textId="62F97D7F" w:rsidR="00031805" w:rsidRDefault="00031805" w:rsidP="00031805">
      <w:pPr>
        <w:rPr>
          <w:rFonts w:ascii="Arial" w:hAnsi="Arial" w:cs="Arial"/>
          <w:b/>
          <w:sz w:val="24"/>
        </w:rPr>
      </w:pPr>
      <w:r>
        <w:rPr>
          <w:rFonts w:ascii="Arial" w:hAnsi="Arial" w:cs="Arial"/>
          <w:b/>
          <w:color w:val="0000FF"/>
          <w:sz w:val="24"/>
        </w:rPr>
        <w:t>C1-213966</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537A085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Incorporated / Lena</w:t>
      </w:r>
    </w:p>
    <w:p w14:paraId="5DCE83B7" w14:textId="77777777" w:rsidR="00031805" w:rsidRDefault="00031805" w:rsidP="00031805">
      <w:pPr>
        <w:rPr>
          <w:color w:val="808080"/>
        </w:rPr>
      </w:pPr>
      <w:r>
        <w:rPr>
          <w:color w:val="808080"/>
        </w:rPr>
        <w:t>(Replaces C1-213804)</w:t>
      </w:r>
    </w:p>
    <w:p w14:paraId="472C16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9017E" w14:textId="77777777" w:rsidR="00031805" w:rsidRDefault="00031805" w:rsidP="00031805">
      <w:pPr>
        <w:pStyle w:val="Heading2"/>
      </w:pPr>
      <w:bookmarkStart w:id="142" w:name="_Toc73893553"/>
      <w:r>
        <w:t>19</w:t>
      </w:r>
      <w:r>
        <w:tab/>
        <w:t>Late and misplaced documents</w:t>
      </w:r>
      <w:bookmarkEnd w:id="142"/>
    </w:p>
    <w:p w14:paraId="18506E6B" w14:textId="4A2D637D" w:rsidR="00031805" w:rsidRDefault="00031805" w:rsidP="00031805">
      <w:pPr>
        <w:rPr>
          <w:rFonts w:ascii="Arial" w:hAnsi="Arial" w:cs="Arial"/>
          <w:b/>
          <w:sz w:val="24"/>
        </w:rPr>
      </w:pPr>
      <w:r>
        <w:rPr>
          <w:rFonts w:ascii="Arial" w:hAnsi="Arial" w:cs="Arial"/>
          <w:b/>
          <w:color w:val="0000FF"/>
          <w:sz w:val="24"/>
        </w:rPr>
        <w:t>C1-212842</w:t>
      </w:r>
      <w:r>
        <w:rPr>
          <w:rFonts w:ascii="Arial" w:hAnsi="Arial" w:cs="Arial"/>
          <w:b/>
          <w:color w:val="0000FF"/>
          <w:sz w:val="24"/>
        </w:rPr>
        <w:tab/>
      </w:r>
      <w:r>
        <w:rPr>
          <w:rFonts w:ascii="Arial" w:hAnsi="Arial" w:cs="Arial"/>
          <w:b/>
          <w:sz w:val="24"/>
        </w:rPr>
        <w:t>void</w:t>
      </w:r>
    </w:p>
    <w:p w14:paraId="2B9DDFBA"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9B293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E88E1" w14:textId="5D539D86" w:rsidR="00031805" w:rsidRDefault="00031805" w:rsidP="00031805">
      <w:pPr>
        <w:rPr>
          <w:rFonts w:ascii="Arial" w:hAnsi="Arial" w:cs="Arial"/>
          <w:b/>
          <w:sz w:val="24"/>
        </w:rPr>
      </w:pPr>
      <w:r>
        <w:rPr>
          <w:rFonts w:ascii="Arial" w:hAnsi="Arial" w:cs="Arial"/>
          <w:b/>
          <w:color w:val="0000FF"/>
          <w:sz w:val="24"/>
        </w:rPr>
        <w:t>C1-213005</w:t>
      </w:r>
      <w:r>
        <w:rPr>
          <w:rFonts w:ascii="Arial" w:hAnsi="Arial" w:cs="Arial"/>
          <w:b/>
          <w:color w:val="0000FF"/>
          <w:sz w:val="24"/>
        </w:rPr>
        <w:tab/>
      </w:r>
      <w:r>
        <w:rPr>
          <w:rFonts w:ascii="Arial" w:hAnsi="Arial" w:cs="Arial"/>
          <w:b/>
          <w:sz w:val="24"/>
        </w:rPr>
        <w:t>void - allocated by error</w:t>
      </w:r>
    </w:p>
    <w:p w14:paraId="53B506CE"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void</w:t>
      </w:r>
    </w:p>
    <w:p w14:paraId="4E951BC8" w14:textId="77777777" w:rsidR="00031805" w:rsidRDefault="00031805" w:rsidP="00031805">
      <w:pPr>
        <w:rPr>
          <w:color w:val="808080"/>
        </w:rPr>
      </w:pPr>
      <w:r>
        <w:rPr>
          <w:color w:val="808080"/>
        </w:rPr>
        <w:t>(Replaces C1-212211)</w:t>
      </w:r>
    </w:p>
    <w:p w14:paraId="26288CE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F144A" w14:textId="10EE6F21" w:rsidR="00031805" w:rsidRDefault="00031805" w:rsidP="00031805">
      <w:pPr>
        <w:rPr>
          <w:rFonts w:ascii="Arial" w:hAnsi="Arial" w:cs="Arial"/>
          <w:b/>
          <w:sz w:val="24"/>
        </w:rPr>
      </w:pPr>
      <w:r>
        <w:rPr>
          <w:rFonts w:ascii="Arial" w:hAnsi="Arial" w:cs="Arial"/>
          <w:b/>
          <w:color w:val="0000FF"/>
          <w:sz w:val="24"/>
        </w:rPr>
        <w:t>C1-213006</w:t>
      </w:r>
      <w:r>
        <w:rPr>
          <w:rFonts w:ascii="Arial" w:hAnsi="Arial" w:cs="Arial"/>
          <w:b/>
          <w:color w:val="0000FF"/>
          <w:sz w:val="24"/>
        </w:rPr>
        <w:tab/>
      </w:r>
      <w:r>
        <w:rPr>
          <w:rFonts w:ascii="Arial" w:hAnsi="Arial" w:cs="Arial"/>
          <w:b/>
          <w:sz w:val="24"/>
        </w:rPr>
        <w:t>void - allocated by error</w:t>
      </w:r>
    </w:p>
    <w:p w14:paraId="762AFCA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 RAN3, SA, CT, RAN, SA3</w:t>
      </w:r>
      <w:r>
        <w:rPr>
          <w:i/>
        </w:rPr>
        <w:br/>
      </w:r>
      <w:r>
        <w:rPr>
          <w:i/>
        </w:rPr>
        <w:tab/>
      </w:r>
      <w:r>
        <w:rPr>
          <w:i/>
        </w:rPr>
        <w:tab/>
      </w:r>
      <w:r>
        <w:rPr>
          <w:i/>
        </w:rPr>
        <w:tab/>
      </w:r>
      <w:r>
        <w:rPr>
          <w:i/>
        </w:rPr>
        <w:tab/>
      </w:r>
      <w:r>
        <w:rPr>
          <w:i/>
        </w:rPr>
        <w:tab/>
        <w:t>Source: void</w:t>
      </w:r>
    </w:p>
    <w:p w14:paraId="07237AF2" w14:textId="77777777" w:rsidR="00031805" w:rsidRDefault="00031805" w:rsidP="00031805">
      <w:pPr>
        <w:rPr>
          <w:color w:val="808080"/>
        </w:rPr>
      </w:pPr>
      <w:r>
        <w:rPr>
          <w:color w:val="808080"/>
        </w:rPr>
        <w:t>(Replaces C1-212212)</w:t>
      </w:r>
    </w:p>
    <w:p w14:paraId="6F4823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9F804" w14:textId="42E7FF68" w:rsidR="00031805" w:rsidRDefault="00031805" w:rsidP="00031805">
      <w:pPr>
        <w:rPr>
          <w:rFonts w:ascii="Arial" w:hAnsi="Arial" w:cs="Arial"/>
          <w:b/>
          <w:sz w:val="24"/>
        </w:rPr>
      </w:pPr>
      <w:r>
        <w:rPr>
          <w:rFonts w:ascii="Arial" w:hAnsi="Arial" w:cs="Arial"/>
          <w:b/>
          <w:color w:val="0000FF"/>
          <w:sz w:val="24"/>
        </w:rPr>
        <w:t>C1-213010</w:t>
      </w:r>
      <w:r>
        <w:rPr>
          <w:rFonts w:ascii="Arial" w:hAnsi="Arial" w:cs="Arial"/>
          <w:b/>
          <w:color w:val="0000FF"/>
          <w:sz w:val="24"/>
        </w:rPr>
        <w:tab/>
      </w:r>
      <w:r>
        <w:rPr>
          <w:rFonts w:ascii="Arial" w:hAnsi="Arial" w:cs="Arial"/>
          <w:b/>
          <w:sz w:val="24"/>
        </w:rPr>
        <w:t>void - allocated by error</w:t>
      </w:r>
    </w:p>
    <w:p w14:paraId="2550385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CR-3200  rev  Cat: F (Rel-17)</w:t>
      </w:r>
      <w:r>
        <w:rPr>
          <w:i/>
        </w:rPr>
        <w:br/>
      </w:r>
      <w:r>
        <w:rPr>
          <w:i/>
        </w:rPr>
        <w:br/>
      </w:r>
      <w:r>
        <w:rPr>
          <w:i/>
        </w:rPr>
        <w:tab/>
      </w:r>
      <w:r>
        <w:rPr>
          <w:i/>
        </w:rPr>
        <w:tab/>
      </w:r>
      <w:r>
        <w:rPr>
          <w:i/>
        </w:rPr>
        <w:tab/>
      </w:r>
      <w:r>
        <w:rPr>
          <w:i/>
        </w:rPr>
        <w:tab/>
      </w:r>
      <w:r>
        <w:rPr>
          <w:i/>
        </w:rPr>
        <w:tab/>
        <w:t>Source: void</w:t>
      </w:r>
    </w:p>
    <w:p w14:paraId="216410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3E0A14" w14:textId="598BB04E" w:rsidR="00031805" w:rsidRDefault="00031805" w:rsidP="00031805">
      <w:pPr>
        <w:rPr>
          <w:rFonts w:ascii="Arial" w:hAnsi="Arial" w:cs="Arial"/>
          <w:b/>
          <w:sz w:val="24"/>
        </w:rPr>
      </w:pPr>
      <w:r>
        <w:rPr>
          <w:rFonts w:ascii="Arial" w:hAnsi="Arial" w:cs="Arial"/>
          <w:b/>
          <w:color w:val="0000FF"/>
          <w:sz w:val="24"/>
        </w:rPr>
        <w:t>C1-213011</w:t>
      </w:r>
      <w:r>
        <w:rPr>
          <w:rFonts w:ascii="Arial" w:hAnsi="Arial" w:cs="Arial"/>
          <w:b/>
          <w:color w:val="0000FF"/>
          <w:sz w:val="24"/>
        </w:rPr>
        <w:tab/>
      </w:r>
      <w:r>
        <w:rPr>
          <w:rFonts w:ascii="Arial" w:hAnsi="Arial" w:cs="Arial"/>
          <w:b/>
          <w:sz w:val="24"/>
        </w:rPr>
        <w:t>void - allocated by error</w:t>
      </w:r>
    </w:p>
    <w:p w14:paraId="456C8C7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CR-0709  rev  Cat: B (Rel-17)</w:t>
      </w:r>
      <w:r>
        <w:rPr>
          <w:i/>
        </w:rPr>
        <w:br/>
      </w:r>
      <w:r>
        <w:rPr>
          <w:i/>
        </w:rPr>
        <w:lastRenderedPageBreak/>
        <w:br/>
      </w:r>
      <w:r>
        <w:rPr>
          <w:i/>
        </w:rPr>
        <w:tab/>
      </w:r>
      <w:r>
        <w:rPr>
          <w:i/>
        </w:rPr>
        <w:tab/>
      </w:r>
      <w:r>
        <w:rPr>
          <w:i/>
        </w:rPr>
        <w:tab/>
      </w:r>
      <w:r>
        <w:rPr>
          <w:i/>
        </w:rPr>
        <w:tab/>
      </w:r>
      <w:r>
        <w:rPr>
          <w:i/>
        </w:rPr>
        <w:tab/>
        <w:t>Source: void</w:t>
      </w:r>
    </w:p>
    <w:p w14:paraId="061A58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7930D" w14:textId="1888BC64" w:rsidR="00031805" w:rsidRDefault="00031805" w:rsidP="00031805">
      <w:pPr>
        <w:rPr>
          <w:rFonts w:ascii="Arial" w:hAnsi="Arial" w:cs="Arial"/>
          <w:b/>
          <w:sz w:val="24"/>
        </w:rPr>
      </w:pPr>
      <w:r>
        <w:rPr>
          <w:rFonts w:ascii="Arial" w:hAnsi="Arial" w:cs="Arial"/>
          <w:b/>
          <w:color w:val="0000FF"/>
          <w:sz w:val="24"/>
        </w:rPr>
        <w:t>C1-213012</w:t>
      </w:r>
      <w:r>
        <w:rPr>
          <w:rFonts w:ascii="Arial" w:hAnsi="Arial" w:cs="Arial"/>
          <w:b/>
          <w:color w:val="0000FF"/>
          <w:sz w:val="24"/>
        </w:rPr>
        <w:tab/>
      </w:r>
      <w:r>
        <w:rPr>
          <w:rFonts w:ascii="Arial" w:hAnsi="Arial" w:cs="Arial"/>
          <w:b/>
          <w:sz w:val="24"/>
        </w:rPr>
        <w:t>void - allocated by error</w:t>
      </w:r>
    </w:p>
    <w:p w14:paraId="4876418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CR-3201  rev  Cat: B (Rel-17)</w:t>
      </w:r>
      <w:r>
        <w:rPr>
          <w:i/>
        </w:rPr>
        <w:br/>
      </w:r>
      <w:r>
        <w:rPr>
          <w:i/>
        </w:rPr>
        <w:br/>
      </w:r>
      <w:r>
        <w:rPr>
          <w:i/>
        </w:rPr>
        <w:tab/>
      </w:r>
      <w:r>
        <w:rPr>
          <w:i/>
        </w:rPr>
        <w:tab/>
      </w:r>
      <w:r>
        <w:rPr>
          <w:i/>
        </w:rPr>
        <w:tab/>
      </w:r>
      <w:r>
        <w:rPr>
          <w:i/>
        </w:rPr>
        <w:tab/>
      </w:r>
      <w:r>
        <w:rPr>
          <w:i/>
        </w:rPr>
        <w:tab/>
        <w:t>Source: void</w:t>
      </w:r>
    </w:p>
    <w:p w14:paraId="49500F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00A7D" w14:textId="7AEB5F19" w:rsidR="00031805" w:rsidRDefault="00031805" w:rsidP="00031805">
      <w:pPr>
        <w:rPr>
          <w:rFonts w:ascii="Arial" w:hAnsi="Arial" w:cs="Arial"/>
          <w:b/>
          <w:sz w:val="24"/>
        </w:rPr>
      </w:pPr>
      <w:r>
        <w:rPr>
          <w:rFonts w:ascii="Arial" w:hAnsi="Arial" w:cs="Arial"/>
          <w:b/>
          <w:color w:val="0000FF"/>
          <w:sz w:val="24"/>
        </w:rPr>
        <w:t>C1-213013</w:t>
      </w:r>
      <w:r>
        <w:rPr>
          <w:rFonts w:ascii="Arial" w:hAnsi="Arial" w:cs="Arial"/>
          <w:b/>
          <w:color w:val="0000FF"/>
          <w:sz w:val="24"/>
        </w:rPr>
        <w:tab/>
      </w:r>
      <w:r>
        <w:rPr>
          <w:rFonts w:ascii="Arial" w:hAnsi="Arial" w:cs="Arial"/>
          <w:b/>
          <w:sz w:val="24"/>
        </w:rPr>
        <w:t>void - allocated by error</w:t>
      </w:r>
    </w:p>
    <w:p w14:paraId="57E262E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CR-3202  rev  Cat: B (Rel-17)</w:t>
      </w:r>
      <w:r>
        <w:rPr>
          <w:i/>
        </w:rPr>
        <w:br/>
      </w:r>
      <w:r>
        <w:rPr>
          <w:i/>
        </w:rPr>
        <w:br/>
      </w:r>
      <w:r>
        <w:rPr>
          <w:i/>
        </w:rPr>
        <w:tab/>
      </w:r>
      <w:r>
        <w:rPr>
          <w:i/>
        </w:rPr>
        <w:tab/>
      </w:r>
      <w:r>
        <w:rPr>
          <w:i/>
        </w:rPr>
        <w:tab/>
      </w:r>
      <w:r>
        <w:rPr>
          <w:i/>
        </w:rPr>
        <w:tab/>
      </w:r>
      <w:r>
        <w:rPr>
          <w:i/>
        </w:rPr>
        <w:tab/>
        <w:t>Source: void</w:t>
      </w:r>
    </w:p>
    <w:p w14:paraId="6BB3E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C31A7" w14:textId="03F0DDA3" w:rsidR="00031805" w:rsidRDefault="00031805" w:rsidP="00031805">
      <w:pPr>
        <w:rPr>
          <w:rFonts w:ascii="Arial" w:hAnsi="Arial" w:cs="Arial"/>
          <w:b/>
          <w:sz w:val="24"/>
        </w:rPr>
      </w:pPr>
      <w:r>
        <w:rPr>
          <w:rFonts w:ascii="Arial" w:hAnsi="Arial" w:cs="Arial"/>
          <w:b/>
          <w:color w:val="0000FF"/>
          <w:sz w:val="24"/>
        </w:rPr>
        <w:t>C1-213103</w:t>
      </w:r>
      <w:r>
        <w:rPr>
          <w:rFonts w:ascii="Arial" w:hAnsi="Arial" w:cs="Arial"/>
          <w:b/>
          <w:color w:val="0000FF"/>
          <w:sz w:val="24"/>
        </w:rPr>
        <w:tab/>
      </w:r>
      <w:r>
        <w:rPr>
          <w:rFonts w:ascii="Arial" w:hAnsi="Arial" w:cs="Arial"/>
          <w:b/>
          <w:sz w:val="24"/>
        </w:rPr>
        <w:t>void</w:t>
      </w:r>
    </w:p>
    <w:p w14:paraId="3082A1CA"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E870F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35D07" w14:textId="5FF4B807" w:rsidR="00031805" w:rsidRDefault="00031805" w:rsidP="00031805">
      <w:pPr>
        <w:rPr>
          <w:rFonts w:ascii="Arial" w:hAnsi="Arial" w:cs="Arial"/>
          <w:b/>
          <w:sz w:val="24"/>
        </w:rPr>
      </w:pPr>
      <w:r>
        <w:rPr>
          <w:rFonts w:ascii="Arial" w:hAnsi="Arial" w:cs="Arial"/>
          <w:b/>
          <w:color w:val="0000FF"/>
          <w:sz w:val="24"/>
        </w:rPr>
        <w:t>C1-213104</w:t>
      </w:r>
      <w:r>
        <w:rPr>
          <w:rFonts w:ascii="Arial" w:hAnsi="Arial" w:cs="Arial"/>
          <w:b/>
          <w:color w:val="0000FF"/>
          <w:sz w:val="24"/>
        </w:rPr>
        <w:tab/>
      </w:r>
      <w:r>
        <w:rPr>
          <w:rFonts w:ascii="Arial" w:hAnsi="Arial" w:cs="Arial"/>
          <w:b/>
          <w:sz w:val="24"/>
        </w:rPr>
        <w:t>void</w:t>
      </w:r>
    </w:p>
    <w:p w14:paraId="17F27C4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98C74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4CD71" w14:textId="1916AD1A" w:rsidR="00031805" w:rsidRDefault="00031805" w:rsidP="00031805">
      <w:pPr>
        <w:rPr>
          <w:rFonts w:ascii="Arial" w:hAnsi="Arial" w:cs="Arial"/>
          <w:b/>
          <w:sz w:val="24"/>
        </w:rPr>
      </w:pPr>
      <w:r>
        <w:rPr>
          <w:rFonts w:ascii="Arial" w:hAnsi="Arial" w:cs="Arial"/>
          <w:b/>
          <w:color w:val="0000FF"/>
          <w:sz w:val="24"/>
        </w:rPr>
        <w:t>C1-213105</w:t>
      </w:r>
      <w:r>
        <w:rPr>
          <w:rFonts w:ascii="Arial" w:hAnsi="Arial" w:cs="Arial"/>
          <w:b/>
          <w:color w:val="0000FF"/>
          <w:sz w:val="24"/>
        </w:rPr>
        <w:tab/>
      </w:r>
      <w:r>
        <w:rPr>
          <w:rFonts w:ascii="Arial" w:hAnsi="Arial" w:cs="Arial"/>
          <w:b/>
          <w:sz w:val="24"/>
        </w:rPr>
        <w:t>void</w:t>
      </w:r>
    </w:p>
    <w:p w14:paraId="34F4C52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D037C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B839B" w14:textId="5CEE980E" w:rsidR="00031805" w:rsidRDefault="00031805" w:rsidP="00031805">
      <w:pPr>
        <w:rPr>
          <w:rFonts w:ascii="Arial" w:hAnsi="Arial" w:cs="Arial"/>
          <w:b/>
          <w:sz w:val="24"/>
        </w:rPr>
      </w:pPr>
      <w:r>
        <w:rPr>
          <w:rFonts w:ascii="Arial" w:hAnsi="Arial" w:cs="Arial"/>
          <w:b/>
          <w:color w:val="0000FF"/>
          <w:sz w:val="24"/>
        </w:rPr>
        <w:t>C1-213106</w:t>
      </w:r>
      <w:r>
        <w:rPr>
          <w:rFonts w:ascii="Arial" w:hAnsi="Arial" w:cs="Arial"/>
          <w:b/>
          <w:color w:val="0000FF"/>
          <w:sz w:val="24"/>
        </w:rPr>
        <w:tab/>
      </w:r>
      <w:r>
        <w:rPr>
          <w:rFonts w:ascii="Arial" w:hAnsi="Arial" w:cs="Arial"/>
          <w:b/>
          <w:sz w:val="24"/>
        </w:rPr>
        <w:t>void</w:t>
      </w:r>
    </w:p>
    <w:p w14:paraId="005545A0"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C063F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C3AF6" w14:textId="79F7E06D" w:rsidR="00031805" w:rsidRDefault="00031805" w:rsidP="00031805">
      <w:pPr>
        <w:rPr>
          <w:rFonts w:ascii="Arial" w:hAnsi="Arial" w:cs="Arial"/>
          <w:b/>
          <w:sz w:val="24"/>
        </w:rPr>
      </w:pPr>
      <w:r>
        <w:rPr>
          <w:rFonts w:ascii="Arial" w:hAnsi="Arial" w:cs="Arial"/>
          <w:b/>
          <w:color w:val="0000FF"/>
          <w:sz w:val="24"/>
        </w:rPr>
        <w:t>C1-213107</w:t>
      </w:r>
      <w:r>
        <w:rPr>
          <w:rFonts w:ascii="Arial" w:hAnsi="Arial" w:cs="Arial"/>
          <w:b/>
          <w:color w:val="0000FF"/>
          <w:sz w:val="24"/>
        </w:rPr>
        <w:tab/>
      </w:r>
      <w:r>
        <w:rPr>
          <w:rFonts w:ascii="Arial" w:hAnsi="Arial" w:cs="Arial"/>
          <w:b/>
          <w:sz w:val="24"/>
        </w:rPr>
        <w:t>void</w:t>
      </w:r>
    </w:p>
    <w:p w14:paraId="54819B3B"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807AE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99E6C" w14:textId="0497BF01" w:rsidR="00031805" w:rsidRDefault="00031805" w:rsidP="00031805">
      <w:pPr>
        <w:rPr>
          <w:rFonts w:ascii="Arial" w:hAnsi="Arial" w:cs="Arial"/>
          <w:b/>
          <w:sz w:val="24"/>
        </w:rPr>
      </w:pPr>
      <w:r>
        <w:rPr>
          <w:rFonts w:ascii="Arial" w:hAnsi="Arial" w:cs="Arial"/>
          <w:b/>
          <w:color w:val="0000FF"/>
          <w:sz w:val="24"/>
        </w:rPr>
        <w:t>C1-213108</w:t>
      </w:r>
      <w:r>
        <w:rPr>
          <w:rFonts w:ascii="Arial" w:hAnsi="Arial" w:cs="Arial"/>
          <w:b/>
          <w:color w:val="0000FF"/>
          <w:sz w:val="24"/>
        </w:rPr>
        <w:tab/>
      </w:r>
      <w:r>
        <w:rPr>
          <w:rFonts w:ascii="Arial" w:hAnsi="Arial" w:cs="Arial"/>
          <w:b/>
          <w:sz w:val="24"/>
        </w:rPr>
        <w:t>void</w:t>
      </w:r>
    </w:p>
    <w:p w14:paraId="55744EC0"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A205A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72935" w14:textId="632B66E9" w:rsidR="00031805" w:rsidRDefault="00031805" w:rsidP="00031805">
      <w:pPr>
        <w:rPr>
          <w:rFonts w:ascii="Arial" w:hAnsi="Arial" w:cs="Arial"/>
          <w:b/>
          <w:sz w:val="24"/>
        </w:rPr>
      </w:pPr>
      <w:r>
        <w:rPr>
          <w:rFonts w:ascii="Arial" w:hAnsi="Arial" w:cs="Arial"/>
          <w:b/>
          <w:color w:val="0000FF"/>
          <w:sz w:val="24"/>
        </w:rPr>
        <w:lastRenderedPageBreak/>
        <w:t>C1-213109</w:t>
      </w:r>
      <w:r>
        <w:rPr>
          <w:rFonts w:ascii="Arial" w:hAnsi="Arial" w:cs="Arial"/>
          <w:b/>
          <w:color w:val="0000FF"/>
          <w:sz w:val="24"/>
        </w:rPr>
        <w:tab/>
      </w:r>
      <w:r>
        <w:rPr>
          <w:rFonts w:ascii="Arial" w:hAnsi="Arial" w:cs="Arial"/>
          <w:b/>
          <w:sz w:val="24"/>
        </w:rPr>
        <w:t>void</w:t>
      </w:r>
    </w:p>
    <w:p w14:paraId="08483DC2"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2E4A4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7E658" w14:textId="7043708D" w:rsidR="00031805" w:rsidRDefault="00031805" w:rsidP="00031805">
      <w:pPr>
        <w:rPr>
          <w:rFonts w:ascii="Arial" w:hAnsi="Arial" w:cs="Arial"/>
          <w:b/>
          <w:sz w:val="24"/>
        </w:rPr>
      </w:pPr>
      <w:r>
        <w:rPr>
          <w:rFonts w:ascii="Arial" w:hAnsi="Arial" w:cs="Arial"/>
          <w:b/>
          <w:color w:val="0000FF"/>
          <w:sz w:val="24"/>
        </w:rPr>
        <w:t>C1-213110</w:t>
      </w:r>
      <w:r>
        <w:rPr>
          <w:rFonts w:ascii="Arial" w:hAnsi="Arial" w:cs="Arial"/>
          <w:b/>
          <w:color w:val="0000FF"/>
          <w:sz w:val="24"/>
        </w:rPr>
        <w:tab/>
      </w:r>
      <w:r>
        <w:rPr>
          <w:rFonts w:ascii="Arial" w:hAnsi="Arial" w:cs="Arial"/>
          <w:b/>
          <w:sz w:val="24"/>
        </w:rPr>
        <w:t>void</w:t>
      </w:r>
    </w:p>
    <w:p w14:paraId="71CC0EA5"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FEA52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1B1A7" w14:textId="528DAB13" w:rsidR="00031805" w:rsidRDefault="00031805" w:rsidP="00031805">
      <w:pPr>
        <w:rPr>
          <w:rFonts w:ascii="Arial" w:hAnsi="Arial" w:cs="Arial"/>
          <w:b/>
          <w:sz w:val="24"/>
        </w:rPr>
      </w:pPr>
      <w:r>
        <w:rPr>
          <w:rFonts w:ascii="Arial" w:hAnsi="Arial" w:cs="Arial"/>
          <w:b/>
          <w:color w:val="0000FF"/>
          <w:sz w:val="24"/>
        </w:rPr>
        <w:t>C1-213111</w:t>
      </w:r>
      <w:r>
        <w:rPr>
          <w:rFonts w:ascii="Arial" w:hAnsi="Arial" w:cs="Arial"/>
          <w:b/>
          <w:color w:val="0000FF"/>
          <w:sz w:val="24"/>
        </w:rPr>
        <w:tab/>
      </w:r>
      <w:r>
        <w:rPr>
          <w:rFonts w:ascii="Arial" w:hAnsi="Arial" w:cs="Arial"/>
          <w:b/>
          <w:sz w:val="24"/>
        </w:rPr>
        <w:t>void</w:t>
      </w:r>
    </w:p>
    <w:p w14:paraId="40EA768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3F306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8CCA6" w14:textId="13B90511" w:rsidR="00031805" w:rsidRDefault="00031805" w:rsidP="00031805">
      <w:pPr>
        <w:rPr>
          <w:rFonts w:ascii="Arial" w:hAnsi="Arial" w:cs="Arial"/>
          <w:b/>
          <w:sz w:val="24"/>
        </w:rPr>
      </w:pPr>
      <w:r>
        <w:rPr>
          <w:rFonts w:ascii="Arial" w:hAnsi="Arial" w:cs="Arial"/>
          <w:b/>
          <w:color w:val="0000FF"/>
          <w:sz w:val="24"/>
        </w:rPr>
        <w:t>C1-213112</w:t>
      </w:r>
      <w:r>
        <w:rPr>
          <w:rFonts w:ascii="Arial" w:hAnsi="Arial" w:cs="Arial"/>
          <w:b/>
          <w:color w:val="0000FF"/>
          <w:sz w:val="24"/>
        </w:rPr>
        <w:tab/>
      </w:r>
      <w:r>
        <w:rPr>
          <w:rFonts w:ascii="Arial" w:hAnsi="Arial" w:cs="Arial"/>
          <w:b/>
          <w:sz w:val="24"/>
        </w:rPr>
        <w:t>void</w:t>
      </w:r>
    </w:p>
    <w:p w14:paraId="6090412F"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66E49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95794" w14:textId="77777777" w:rsidR="00031805" w:rsidRDefault="00031805" w:rsidP="00031805">
      <w:pPr>
        <w:pStyle w:val="Heading2"/>
      </w:pPr>
      <w:bookmarkStart w:id="143" w:name="_Toc73893554"/>
      <w:r>
        <w:t>20</w:t>
      </w:r>
      <w:r>
        <w:tab/>
        <w:t>A.O.B.</w:t>
      </w:r>
      <w:bookmarkEnd w:id="143"/>
    </w:p>
    <w:p w14:paraId="1F39D780" w14:textId="77777777" w:rsidR="00031805" w:rsidRDefault="00031805" w:rsidP="00031805">
      <w:pPr>
        <w:pStyle w:val="Heading2"/>
      </w:pPr>
      <w:bookmarkStart w:id="144" w:name="_Toc73893555"/>
      <w:r>
        <w:t>21</w:t>
      </w:r>
      <w:r>
        <w:tab/>
        <w:t>Closing</w:t>
      </w:r>
      <w:bookmarkEnd w:id="144"/>
    </w:p>
    <w:p w14:paraId="4B05BE65" w14:textId="2C4E7DA6" w:rsidR="00066A07" w:rsidRDefault="00066A07" w:rsidP="00066A07">
      <w:r>
        <w:t>E-meeting was closed on Friday 28</w:t>
      </w:r>
      <w:r>
        <w:rPr>
          <w:vertAlign w:val="superscript"/>
        </w:rPr>
        <w:t>th</w:t>
      </w:r>
      <w:r>
        <w:t xml:space="preserve"> May 2021.  </w:t>
      </w:r>
    </w:p>
    <w:p w14:paraId="3665F9D7" w14:textId="47410DA9" w:rsidR="00066A07" w:rsidRDefault="00066A07" w:rsidP="00066A07">
      <w:r>
        <w:t>Teleconferences were held every meeting day excluding weekend from 20</w:t>
      </w:r>
      <w:r>
        <w:rPr>
          <w:vertAlign w:val="superscript"/>
        </w:rPr>
        <w:t>th</w:t>
      </w:r>
      <w:r>
        <w:t xml:space="preserve"> to 27</w:t>
      </w:r>
      <w:r w:rsidRPr="00907D36">
        <w:rPr>
          <w:vertAlign w:val="superscript"/>
        </w:rPr>
        <w:t>th</w:t>
      </w:r>
      <w:r>
        <w:t xml:space="preserve"> May.</w:t>
      </w:r>
    </w:p>
    <w:p w14:paraId="3C040E8E" w14:textId="30BF9873" w:rsidR="00031805" w:rsidRDefault="00031805" w:rsidP="00066A07"/>
    <w:p w14:paraId="7318DD19" w14:textId="77777777" w:rsidR="00554327" w:rsidRDefault="00554327" w:rsidP="00554327">
      <w:pPr>
        <w:overflowPunct/>
        <w:autoSpaceDE/>
        <w:autoSpaceDN/>
        <w:adjustRightInd/>
        <w:spacing w:after="0"/>
        <w:rPr>
          <w:rFonts w:ascii="Arial" w:hAnsi="Arial"/>
          <w:sz w:val="32"/>
        </w:rPr>
        <w:sectPr w:rsidR="00554327">
          <w:footnotePr>
            <w:numRestart w:val="eachSect"/>
          </w:footnotePr>
          <w:pgSz w:w="11907" w:h="16840"/>
          <w:pgMar w:top="1418" w:right="1134" w:bottom="1134" w:left="1134" w:header="680" w:footer="567" w:gutter="0"/>
          <w:cols w:space="720"/>
        </w:sectPr>
      </w:pPr>
    </w:p>
    <w:p w14:paraId="1BE706F0" w14:textId="77777777" w:rsidR="00554327" w:rsidRDefault="00554327" w:rsidP="00554327">
      <w:pPr>
        <w:pStyle w:val="Heading2"/>
      </w:pPr>
      <w:bookmarkStart w:id="145" w:name="_Toc73893556"/>
      <w:r>
        <w:lastRenderedPageBreak/>
        <w:t>Annex A: Contribution documents and status</w:t>
      </w:r>
      <w:bookmarkEnd w:id="145"/>
    </w:p>
    <w:p w14:paraId="0901EC99" w14:textId="77777777" w:rsidR="00554327" w:rsidRDefault="00554327" w:rsidP="00554327">
      <w:pPr>
        <w:pStyle w:val="Heading3"/>
      </w:pPr>
      <w:bookmarkStart w:id="146" w:name="_Toc73893557"/>
      <w:r>
        <w:t xml:space="preserve">A1: List of </w:t>
      </w:r>
      <w:proofErr w:type="spellStart"/>
      <w:r>
        <w:t>TDocs</w:t>
      </w:r>
      <w:bookmarkEnd w:id="146"/>
      <w:proofErr w:type="spellEnd"/>
    </w:p>
    <w:p w14:paraId="29DE6108" w14:textId="77777777" w:rsidR="00554327" w:rsidRDefault="00554327" w:rsidP="00554327">
      <w:pPr>
        <w:pStyle w:val="TH"/>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69"/>
        <w:gridCol w:w="1728"/>
        <w:gridCol w:w="967"/>
        <w:gridCol w:w="1007"/>
        <w:gridCol w:w="1532"/>
      </w:tblGrid>
      <w:tr w:rsidR="00E454AB" w:rsidRPr="00E454AB" w14:paraId="5236F7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3344"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CDB"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5FA3"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E794" w14:textId="77777777" w:rsidR="00554327" w:rsidRDefault="0055432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D9E0" w14:textId="77777777" w:rsidR="00554327" w:rsidRDefault="00554327">
            <w:pPr>
              <w:pStyle w:val="TAH"/>
            </w:pPr>
            <w:r>
              <w:t>Replaces</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8660A9" w14:textId="77777777" w:rsidR="00554327" w:rsidRDefault="00554327">
            <w:pPr>
              <w:pStyle w:val="TAH"/>
            </w:pPr>
            <w:r>
              <w:t>Replaced by</w:t>
            </w:r>
          </w:p>
        </w:tc>
      </w:tr>
      <w:tr w:rsidR="00E454AB" w:rsidRPr="00E454AB" w14:paraId="4C2DA7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ADB7" w14:textId="77777777" w:rsidR="00554327" w:rsidRPr="00E454AB" w:rsidRDefault="00554327">
            <w:pPr>
              <w:pStyle w:val="TAL"/>
              <w:rPr>
                <w:sz w:val="16"/>
              </w:rPr>
            </w:pPr>
            <w:r w:rsidRPr="00E454AB">
              <w:rPr>
                <w:sz w:val="16"/>
              </w:rPr>
              <w:t>C1-212800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1C7A" w14:textId="77777777" w:rsidR="00554327" w:rsidRPr="00E454AB" w:rsidRDefault="00554327">
            <w:pPr>
              <w:pStyle w:val="TAL"/>
              <w:rPr>
                <w:sz w:val="16"/>
              </w:rPr>
            </w:pPr>
            <w:r w:rsidRPr="00E454AB">
              <w:rPr>
                <w:sz w:val="16"/>
              </w:rPr>
              <w:t xml:space="preserve">3GPP TSG CT1#130-e – agenda for </w:t>
            </w:r>
            <w:proofErr w:type="spellStart"/>
            <w:r w:rsidRPr="00E454AB">
              <w:rPr>
                <w:sz w:val="16"/>
              </w:rPr>
              <w:t>Tdoc</w:t>
            </w:r>
            <w:proofErr w:type="spellEnd"/>
            <w:r w:rsidRPr="00E454AB">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35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F6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800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CAC67E" w14:textId="77777777" w:rsidR="00554327" w:rsidRPr="00E454AB" w:rsidRDefault="00554327">
            <w:pPr>
              <w:pStyle w:val="TAL"/>
              <w:rPr>
                <w:sz w:val="16"/>
              </w:rPr>
            </w:pPr>
            <w:r w:rsidRPr="00E454AB">
              <w:rPr>
                <w:sz w:val="16"/>
              </w:rPr>
              <w:t>C1-212833</w:t>
            </w:r>
          </w:p>
        </w:tc>
      </w:tr>
      <w:tr w:rsidR="00E454AB" w:rsidRPr="00E454AB" w14:paraId="58B046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8197" w14:textId="77777777" w:rsidR="00554327" w:rsidRPr="00E454AB" w:rsidRDefault="00554327">
            <w:pPr>
              <w:pStyle w:val="TAL"/>
              <w:rPr>
                <w:sz w:val="16"/>
              </w:rPr>
            </w:pPr>
            <w:r w:rsidRPr="00E454AB">
              <w:rPr>
                <w:sz w:val="16"/>
              </w:rPr>
              <w:t>C1-212801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396D" w14:textId="77777777" w:rsidR="00554327" w:rsidRPr="00E454AB" w:rsidRDefault="00554327">
            <w:pPr>
              <w:pStyle w:val="TAL"/>
              <w:rPr>
                <w:sz w:val="16"/>
              </w:rPr>
            </w:pPr>
            <w:r w:rsidRPr="00E454AB">
              <w:rPr>
                <w:sz w:val="16"/>
              </w:rPr>
              <w:t xml:space="preserve">3GPP TSG CT1#130-e – agenda after </w:t>
            </w:r>
            <w:proofErr w:type="spellStart"/>
            <w:r w:rsidRPr="00E454AB">
              <w:rPr>
                <w:sz w:val="16"/>
              </w:rPr>
              <w:t>Tdoc</w:t>
            </w:r>
            <w:proofErr w:type="spellEnd"/>
            <w:r w:rsidRPr="00E454AB">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CD9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B5C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70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3AA3F3" w14:textId="77777777" w:rsidR="00554327" w:rsidRPr="00E454AB" w:rsidRDefault="00554327">
            <w:pPr>
              <w:pStyle w:val="TAL"/>
              <w:rPr>
                <w:sz w:val="16"/>
              </w:rPr>
            </w:pPr>
          </w:p>
        </w:tc>
      </w:tr>
      <w:tr w:rsidR="00E454AB" w:rsidRPr="00E454AB" w14:paraId="697C05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FA39" w14:textId="77777777" w:rsidR="00554327" w:rsidRPr="00E454AB" w:rsidRDefault="00554327">
            <w:pPr>
              <w:pStyle w:val="TAL"/>
              <w:rPr>
                <w:sz w:val="16"/>
              </w:rPr>
            </w:pPr>
            <w:r w:rsidRPr="00E454AB">
              <w:rPr>
                <w:sz w:val="16"/>
              </w:rPr>
              <w:t>C1-212802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6813" w14:textId="77777777" w:rsidR="00554327" w:rsidRPr="00E454AB" w:rsidRDefault="00554327">
            <w:pPr>
              <w:pStyle w:val="TAL"/>
              <w:rPr>
                <w:sz w:val="16"/>
              </w:rPr>
            </w:pPr>
            <w:r w:rsidRPr="00E454AB">
              <w:rPr>
                <w:sz w:val="16"/>
              </w:rPr>
              <w:t>3GPP TSG CT1#130-e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750C"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268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C2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DB41E7" w14:textId="77777777" w:rsidR="00554327" w:rsidRPr="00E454AB" w:rsidRDefault="00554327">
            <w:pPr>
              <w:pStyle w:val="TAL"/>
              <w:rPr>
                <w:sz w:val="16"/>
              </w:rPr>
            </w:pPr>
          </w:p>
        </w:tc>
      </w:tr>
      <w:tr w:rsidR="00E454AB" w:rsidRPr="00E454AB" w14:paraId="088D10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4203" w14:textId="77777777" w:rsidR="00554327" w:rsidRPr="00E454AB" w:rsidRDefault="00554327">
            <w:pPr>
              <w:pStyle w:val="TAL"/>
              <w:rPr>
                <w:sz w:val="16"/>
              </w:rPr>
            </w:pPr>
            <w:r w:rsidRPr="00E454AB">
              <w:rPr>
                <w:sz w:val="16"/>
              </w:rPr>
              <w:t>C1-212803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590F" w14:textId="77777777" w:rsidR="00554327" w:rsidRPr="00E454AB" w:rsidRDefault="00554327">
            <w:pPr>
              <w:pStyle w:val="TAL"/>
              <w:rPr>
                <w:sz w:val="16"/>
              </w:rPr>
            </w:pPr>
            <w:r w:rsidRPr="00E454AB">
              <w:rPr>
                <w:sz w:val="16"/>
              </w:rPr>
              <w:t>3GPP TSG CT1#130-e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8AD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0D4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5F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65702D" w14:textId="77777777" w:rsidR="00554327" w:rsidRPr="00E454AB" w:rsidRDefault="00554327">
            <w:pPr>
              <w:pStyle w:val="TAL"/>
              <w:rPr>
                <w:sz w:val="16"/>
              </w:rPr>
            </w:pPr>
          </w:p>
        </w:tc>
      </w:tr>
      <w:tr w:rsidR="00E454AB" w:rsidRPr="00E454AB" w14:paraId="3E4174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0AD1" w14:textId="77777777" w:rsidR="00554327" w:rsidRPr="00E454AB" w:rsidRDefault="00554327">
            <w:pPr>
              <w:pStyle w:val="TAL"/>
              <w:rPr>
                <w:sz w:val="16"/>
              </w:rPr>
            </w:pPr>
            <w:r w:rsidRPr="00E454AB">
              <w:rPr>
                <w:sz w:val="16"/>
              </w:rPr>
              <w:t>C1-212804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AA76" w14:textId="77777777" w:rsidR="00554327" w:rsidRPr="00E454AB" w:rsidRDefault="00554327">
            <w:pPr>
              <w:pStyle w:val="TAL"/>
              <w:rPr>
                <w:sz w:val="16"/>
              </w:rPr>
            </w:pPr>
            <w:r w:rsidRPr="00E454AB">
              <w:rPr>
                <w:sz w:val="16"/>
              </w:rPr>
              <w:t>3GPP TSG CT1#130-e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6AD1"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8BF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A4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8F2313" w14:textId="77777777" w:rsidR="00554327" w:rsidRPr="00E454AB" w:rsidRDefault="00554327">
            <w:pPr>
              <w:pStyle w:val="TAL"/>
              <w:rPr>
                <w:sz w:val="16"/>
              </w:rPr>
            </w:pPr>
          </w:p>
        </w:tc>
      </w:tr>
      <w:tr w:rsidR="00E454AB" w:rsidRPr="00E454AB" w14:paraId="68338E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9C5E" w14:textId="77777777" w:rsidR="00554327" w:rsidRPr="00E454AB" w:rsidRDefault="00554327">
            <w:pPr>
              <w:pStyle w:val="TAL"/>
              <w:rPr>
                <w:sz w:val="16"/>
              </w:rPr>
            </w:pPr>
            <w:r w:rsidRPr="00E454AB">
              <w:rPr>
                <w:sz w:val="16"/>
              </w:rPr>
              <w:t>C1-212805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C486" w14:textId="77777777" w:rsidR="00554327" w:rsidRPr="00E454AB" w:rsidRDefault="00554327">
            <w:pPr>
              <w:pStyle w:val="TAL"/>
              <w:rPr>
                <w:sz w:val="16"/>
              </w:rPr>
            </w:pPr>
            <w:r w:rsidRPr="00E454AB">
              <w:rPr>
                <w:sz w:val="16"/>
              </w:rPr>
              <w:t>3GPP TSG CT1#130-e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249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965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6D3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6595E1" w14:textId="77777777" w:rsidR="00554327" w:rsidRPr="00E454AB" w:rsidRDefault="00554327">
            <w:pPr>
              <w:pStyle w:val="TAL"/>
              <w:rPr>
                <w:sz w:val="16"/>
              </w:rPr>
            </w:pPr>
          </w:p>
        </w:tc>
      </w:tr>
      <w:tr w:rsidR="00E454AB" w:rsidRPr="00E454AB" w14:paraId="1AE544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E784" w14:textId="77777777" w:rsidR="00554327" w:rsidRPr="00E454AB" w:rsidRDefault="00554327">
            <w:pPr>
              <w:pStyle w:val="TAL"/>
              <w:rPr>
                <w:sz w:val="16"/>
              </w:rPr>
            </w:pPr>
            <w:r w:rsidRPr="00E454AB">
              <w:rPr>
                <w:sz w:val="16"/>
              </w:rPr>
              <w:t>C1-212806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7B8F" w14:textId="77777777" w:rsidR="00554327" w:rsidRPr="00E454AB" w:rsidRDefault="00554327">
            <w:pPr>
              <w:pStyle w:val="TAL"/>
              <w:rPr>
                <w:sz w:val="16"/>
              </w:rPr>
            </w:pPr>
            <w:r w:rsidRPr="00E454AB">
              <w:rPr>
                <w:sz w:val="16"/>
              </w:rPr>
              <w:t>draft C1-129e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8F72A" w14:textId="77777777" w:rsidR="00554327" w:rsidRPr="00E454AB" w:rsidRDefault="00554327">
            <w:pPr>
              <w:pStyle w:val="TAL"/>
              <w:rPr>
                <w:sz w:val="16"/>
              </w:rPr>
            </w:pPr>
            <w:r w:rsidRPr="00E454AB">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D46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84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F36E8F" w14:textId="77777777" w:rsidR="00554327" w:rsidRPr="00E454AB" w:rsidRDefault="00554327">
            <w:pPr>
              <w:pStyle w:val="TAL"/>
              <w:rPr>
                <w:sz w:val="16"/>
              </w:rPr>
            </w:pPr>
          </w:p>
        </w:tc>
      </w:tr>
      <w:tr w:rsidR="00E454AB" w:rsidRPr="00E454AB" w14:paraId="33A98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2002" w14:textId="77777777" w:rsidR="00554327" w:rsidRPr="00E454AB" w:rsidRDefault="00554327">
            <w:pPr>
              <w:pStyle w:val="TAL"/>
              <w:rPr>
                <w:sz w:val="16"/>
              </w:rPr>
            </w:pPr>
            <w:r w:rsidRPr="00E454AB">
              <w:rPr>
                <w:sz w:val="16"/>
              </w:rPr>
              <w:t>C1-212807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CEF6" w14:textId="77777777" w:rsidR="00554327" w:rsidRPr="00E454AB" w:rsidRDefault="00554327">
            <w:pPr>
              <w:pStyle w:val="TAL"/>
              <w:rPr>
                <w:sz w:val="16"/>
              </w:rPr>
            </w:pPr>
            <w:r w:rsidRPr="00E454AB">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6BDC" w14:textId="77777777" w:rsidR="00554327" w:rsidRPr="00E454AB" w:rsidRDefault="00554327">
            <w:pPr>
              <w:pStyle w:val="TAL"/>
              <w:rPr>
                <w:sz w:val="16"/>
              </w:rPr>
            </w:pPr>
            <w:r w:rsidRPr="00E454AB">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D57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7B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B0FB68" w14:textId="77777777" w:rsidR="00554327" w:rsidRPr="00E454AB" w:rsidRDefault="00554327">
            <w:pPr>
              <w:pStyle w:val="TAL"/>
              <w:rPr>
                <w:sz w:val="16"/>
              </w:rPr>
            </w:pPr>
          </w:p>
        </w:tc>
      </w:tr>
      <w:tr w:rsidR="00E454AB" w:rsidRPr="00E454AB" w14:paraId="055F91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4DB5" w14:textId="77777777" w:rsidR="00554327" w:rsidRPr="00E454AB" w:rsidRDefault="00554327">
            <w:pPr>
              <w:pStyle w:val="TAL"/>
              <w:rPr>
                <w:sz w:val="16"/>
              </w:rPr>
            </w:pPr>
            <w:r w:rsidRPr="00E454AB">
              <w:rPr>
                <w:sz w:val="16"/>
              </w:rPr>
              <w:t>C1-212808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DDAF" w14:textId="77777777" w:rsidR="00554327" w:rsidRPr="00E454AB" w:rsidRDefault="00554327">
            <w:pPr>
              <w:pStyle w:val="TAL"/>
              <w:rPr>
                <w:sz w:val="16"/>
              </w:rPr>
            </w:pPr>
            <w:r w:rsidRPr="00E454AB">
              <w:rPr>
                <w:sz w:val="16"/>
              </w:rPr>
              <w:t>LS on Clarification on the API design principles (C3-212554)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86F9"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D6C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2F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AB36BC" w14:textId="77777777" w:rsidR="00554327" w:rsidRPr="00E454AB" w:rsidRDefault="00554327">
            <w:pPr>
              <w:pStyle w:val="TAL"/>
              <w:rPr>
                <w:sz w:val="16"/>
              </w:rPr>
            </w:pPr>
          </w:p>
        </w:tc>
      </w:tr>
      <w:tr w:rsidR="00E454AB" w:rsidRPr="00E454AB" w14:paraId="0161DE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853C" w14:textId="77777777" w:rsidR="00554327" w:rsidRPr="00E454AB" w:rsidRDefault="00554327">
            <w:pPr>
              <w:pStyle w:val="TAL"/>
              <w:rPr>
                <w:sz w:val="16"/>
              </w:rPr>
            </w:pPr>
            <w:r w:rsidRPr="00E454AB">
              <w:rPr>
                <w:sz w:val="16"/>
              </w:rPr>
              <w:t>C1-212809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3320" w14:textId="77777777" w:rsidR="00554327" w:rsidRPr="00E454AB" w:rsidRDefault="00554327">
            <w:pPr>
              <w:pStyle w:val="TAL"/>
              <w:rPr>
                <w:sz w:val="16"/>
              </w:rPr>
            </w:pPr>
            <w:r w:rsidRPr="00E454AB">
              <w:rPr>
                <w:sz w:val="16"/>
              </w:rPr>
              <w:t>Reply LS on the support of L2TP with CUPS (C3-212569)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4C8"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B48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3B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1ED86E" w14:textId="77777777" w:rsidR="00554327" w:rsidRPr="00E454AB" w:rsidRDefault="00554327">
            <w:pPr>
              <w:pStyle w:val="TAL"/>
              <w:rPr>
                <w:sz w:val="16"/>
              </w:rPr>
            </w:pPr>
          </w:p>
        </w:tc>
      </w:tr>
      <w:tr w:rsidR="00E454AB" w:rsidRPr="00E454AB" w14:paraId="246BC3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85F1" w14:textId="77777777" w:rsidR="00554327" w:rsidRPr="00E454AB" w:rsidRDefault="00554327">
            <w:pPr>
              <w:pStyle w:val="TAL"/>
              <w:rPr>
                <w:sz w:val="16"/>
              </w:rPr>
            </w:pPr>
            <w:r w:rsidRPr="00E454AB">
              <w:rPr>
                <w:sz w:val="16"/>
              </w:rPr>
              <w:t>C1-212810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20C0" w14:textId="77777777" w:rsidR="00554327" w:rsidRPr="00E454AB" w:rsidRDefault="00554327">
            <w:pPr>
              <w:pStyle w:val="TAL"/>
              <w:rPr>
                <w:sz w:val="16"/>
              </w:rPr>
            </w:pPr>
            <w:r w:rsidRPr="00E454AB">
              <w:rPr>
                <w:sz w:val="16"/>
              </w:rPr>
              <w:t>Reply LS on Additional Clarifications on LI requirements applicable to SNPNs (C4-211519)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65EA"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A37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D8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F6501A" w14:textId="77777777" w:rsidR="00554327" w:rsidRPr="00E454AB" w:rsidRDefault="00554327">
            <w:pPr>
              <w:pStyle w:val="TAL"/>
              <w:rPr>
                <w:sz w:val="16"/>
              </w:rPr>
            </w:pPr>
          </w:p>
        </w:tc>
      </w:tr>
      <w:tr w:rsidR="00E454AB" w:rsidRPr="00E454AB" w14:paraId="6BEEF8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A97F" w14:textId="77777777" w:rsidR="00554327" w:rsidRPr="00E454AB" w:rsidRDefault="00554327">
            <w:pPr>
              <w:pStyle w:val="TAL"/>
              <w:rPr>
                <w:sz w:val="16"/>
              </w:rPr>
            </w:pPr>
            <w:r w:rsidRPr="00E454AB">
              <w:rPr>
                <w:sz w:val="16"/>
              </w:rPr>
              <w:t>C1-212811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415A" w14:textId="77777777" w:rsidR="00554327" w:rsidRPr="00E454AB" w:rsidRDefault="00554327">
            <w:pPr>
              <w:pStyle w:val="TAL"/>
              <w:rPr>
                <w:sz w:val="16"/>
              </w:rPr>
            </w:pPr>
            <w:r w:rsidRPr="00E454AB">
              <w:rPr>
                <w:sz w:val="16"/>
              </w:rPr>
              <w:t>LS on N3IWF FQDN for emergency service (C4-211521)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2032"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D37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4F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3F2804" w14:textId="77777777" w:rsidR="00554327" w:rsidRPr="00E454AB" w:rsidRDefault="00554327">
            <w:pPr>
              <w:pStyle w:val="TAL"/>
              <w:rPr>
                <w:sz w:val="16"/>
              </w:rPr>
            </w:pPr>
          </w:p>
        </w:tc>
      </w:tr>
      <w:tr w:rsidR="00E454AB" w:rsidRPr="00E454AB" w14:paraId="21D8A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A272" w14:textId="77777777" w:rsidR="00554327" w:rsidRPr="00E454AB" w:rsidRDefault="00554327">
            <w:pPr>
              <w:pStyle w:val="TAL"/>
              <w:rPr>
                <w:sz w:val="16"/>
              </w:rPr>
            </w:pPr>
            <w:r w:rsidRPr="00E454AB">
              <w:rPr>
                <w:sz w:val="16"/>
              </w:rPr>
              <w:t>C1-212812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BFA9" w14:textId="77777777" w:rsidR="00554327" w:rsidRPr="00E454AB" w:rsidRDefault="00554327">
            <w:pPr>
              <w:pStyle w:val="TAL"/>
              <w:rPr>
                <w:sz w:val="16"/>
              </w:rPr>
            </w:pPr>
            <w:r w:rsidRPr="00E454AB">
              <w:rPr>
                <w:sz w:val="16"/>
              </w:rPr>
              <w:t>LS Response on Clarification on support of MAP messages at the UDM for SMS in 5GS (C4-211721)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A4D6"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39B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0D7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181488" w14:textId="77777777" w:rsidR="00554327" w:rsidRPr="00E454AB" w:rsidRDefault="00554327">
            <w:pPr>
              <w:pStyle w:val="TAL"/>
              <w:rPr>
                <w:sz w:val="16"/>
              </w:rPr>
            </w:pPr>
          </w:p>
        </w:tc>
      </w:tr>
      <w:tr w:rsidR="00E454AB" w:rsidRPr="00E454AB" w14:paraId="71B94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E41F" w14:textId="77777777" w:rsidR="00554327" w:rsidRPr="00E454AB" w:rsidRDefault="00554327">
            <w:pPr>
              <w:pStyle w:val="TAL"/>
              <w:rPr>
                <w:sz w:val="16"/>
              </w:rPr>
            </w:pPr>
            <w:r w:rsidRPr="00E454AB">
              <w:rPr>
                <w:sz w:val="16"/>
              </w:rPr>
              <w:t>C1-212813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4503" w14:textId="77777777" w:rsidR="00554327" w:rsidRPr="00E454AB" w:rsidRDefault="00554327">
            <w:pPr>
              <w:pStyle w:val="TAL"/>
              <w:rPr>
                <w:sz w:val="16"/>
              </w:rPr>
            </w:pPr>
            <w:r w:rsidRPr="00E454AB">
              <w:rPr>
                <w:sz w:val="16"/>
              </w:rPr>
              <w:t>Reply LS on AMF transparency for SOR (C4-211832)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766D"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3AD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45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1C536C" w14:textId="77777777" w:rsidR="00554327" w:rsidRPr="00E454AB" w:rsidRDefault="00554327">
            <w:pPr>
              <w:pStyle w:val="TAL"/>
              <w:rPr>
                <w:sz w:val="16"/>
              </w:rPr>
            </w:pPr>
          </w:p>
        </w:tc>
      </w:tr>
      <w:tr w:rsidR="00E454AB" w:rsidRPr="00E454AB" w14:paraId="6E8156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7906" w14:textId="77777777" w:rsidR="00554327" w:rsidRPr="00E454AB" w:rsidRDefault="00554327">
            <w:pPr>
              <w:pStyle w:val="TAL"/>
              <w:rPr>
                <w:sz w:val="16"/>
              </w:rPr>
            </w:pPr>
            <w:r w:rsidRPr="00E454AB">
              <w:rPr>
                <w:sz w:val="16"/>
              </w:rPr>
              <w:t>C1-212814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BE50" w14:textId="77777777" w:rsidR="00554327" w:rsidRPr="00E454AB" w:rsidRDefault="00554327">
            <w:pPr>
              <w:pStyle w:val="TAL"/>
              <w:rPr>
                <w:sz w:val="16"/>
              </w:rPr>
            </w:pPr>
            <w:r w:rsidRPr="00E454AB">
              <w:rPr>
                <w:sz w:val="16"/>
              </w:rPr>
              <w:t>LS on Support of Asynchronous Type Communication in N1N2MessageTransfer (C4-212401)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C288"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891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EFB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3DBCD0" w14:textId="77777777" w:rsidR="00554327" w:rsidRPr="00E454AB" w:rsidRDefault="00554327">
            <w:pPr>
              <w:pStyle w:val="TAL"/>
              <w:rPr>
                <w:sz w:val="16"/>
              </w:rPr>
            </w:pPr>
          </w:p>
        </w:tc>
      </w:tr>
      <w:tr w:rsidR="00E454AB" w:rsidRPr="00E454AB" w14:paraId="632CA6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5AE" w14:textId="77777777" w:rsidR="00554327" w:rsidRPr="00E454AB" w:rsidRDefault="00554327">
            <w:pPr>
              <w:pStyle w:val="TAL"/>
              <w:rPr>
                <w:sz w:val="16"/>
              </w:rPr>
            </w:pPr>
            <w:r w:rsidRPr="00E454AB">
              <w:rPr>
                <w:sz w:val="16"/>
              </w:rPr>
              <w:t>C1-212815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64B6" w14:textId="77777777" w:rsidR="00554327" w:rsidRPr="00E454AB" w:rsidRDefault="00554327">
            <w:pPr>
              <w:pStyle w:val="TAL"/>
              <w:rPr>
                <w:sz w:val="16"/>
              </w:rPr>
            </w:pPr>
            <w:r w:rsidRPr="00E454AB">
              <w:rPr>
                <w:sz w:val="16"/>
              </w:rPr>
              <w:t>Attack preventing NAS procedures to succeed (FSAG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487BD" w14:textId="77777777" w:rsidR="00554327" w:rsidRPr="00E454AB" w:rsidRDefault="00554327">
            <w:pPr>
              <w:pStyle w:val="TAL"/>
              <w:rPr>
                <w:sz w:val="16"/>
              </w:rPr>
            </w:pPr>
            <w:r w:rsidRPr="00E454AB">
              <w:rPr>
                <w:sz w:val="16"/>
              </w:rPr>
              <w:t>GSMA FSAG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2D8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7AC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4C9CEB" w14:textId="77777777" w:rsidR="00554327" w:rsidRPr="00E454AB" w:rsidRDefault="00554327">
            <w:pPr>
              <w:pStyle w:val="TAL"/>
              <w:rPr>
                <w:sz w:val="16"/>
              </w:rPr>
            </w:pPr>
          </w:p>
        </w:tc>
      </w:tr>
      <w:tr w:rsidR="00E454AB" w:rsidRPr="00E454AB" w14:paraId="3D2910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3A1F" w14:textId="77777777" w:rsidR="00554327" w:rsidRPr="00E454AB" w:rsidRDefault="00554327">
            <w:pPr>
              <w:pStyle w:val="TAL"/>
              <w:rPr>
                <w:sz w:val="16"/>
              </w:rPr>
            </w:pPr>
            <w:r w:rsidRPr="00E454AB">
              <w:rPr>
                <w:sz w:val="16"/>
              </w:rPr>
              <w:t>C1-212816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93F3" w14:textId="77777777" w:rsidR="00554327" w:rsidRPr="00E454AB" w:rsidRDefault="00554327">
            <w:pPr>
              <w:pStyle w:val="TAL"/>
              <w:rPr>
                <w:sz w:val="16"/>
              </w:rPr>
            </w:pPr>
            <w:r w:rsidRPr="00E454AB">
              <w:rPr>
                <w:sz w:val="16"/>
              </w:rPr>
              <w:t>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9F34" w14:textId="77777777" w:rsidR="00554327" w:rsidRPr="00E454AB" w:rsidRDefault="00554327">
            <w:pPr>
              <w:pStyle w:val="TAL"/>
              <w:rPr>
                <w:sz w:val="16"/>
              </w:rPr>
            </w:pPr>
            <w:r w:rsidRPr="00E454AB">
              <w:rPr>
                <w:sz w:val="16"/>
              </w:rPr>
              <w:t>GSMA ACJA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642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48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043318" w14:textId="77777777" w:rsidR="00554327" w:rsidRPr="00E454AB" w:rsidRDefault="00554327">
            <w:pPr>
              <w:pStyle w:val="TAL"/>
              <w:rPr>
                <w:sz w:val="16"/>
              </w:rPr>
            </w:pPr>
          </w:p>
        </w:tc>
      </w:tr>
      <w:tr w:rsidR="00E454AB" w:rsidRPr="00E454AB" w14:paraId="0CC8A1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AD95" w14:textId="77777777" w:rsidR="00554327" w:rsidRPr="00E454AB" w:rsidRDefault="00554327">
            <w:pPr>
              <w:pStyle w:val="TAL"/>
              <w:rPr>
                <w:sz w:val="16"/>
              </w:rPr>
            </w:pPr>
            <w:r w:rsidRPr="00E454AB">
              <w:rPr>
                <w:sz w:val="16"/>
              </w:rPr>
              <w:t>C1-212817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25C4" w14:textId="77777777" w:rsidR="00554327" w:rsidRPr="00E454AB" w:rsidRDefault="00554327">
            <w:pPr>
              <w:pStyle w:val="TAL"/>
              <w:rPr>
                <w:sz w:val="16"/>
              </w:rPr>
            </w:pPr>
            <w:r w:rsidRPr="00E454AB">
              <w:rPr>
                <w:sz w:val="16"/>
              </w:rPr>
              <w:t xml:space="preserve">Reply LS on User Plane Integrity Protection for </w:t>
            </w:r>
            <w:proofErr w:type="spellStart"/>
            <w:r w:rsidRPr="00E454AB">
              <w:rPr>
                <w:sz w:val="16"/>
              </w:rPr>
              <w:t>eUTRA</w:t>
            </w:r>
            <w:proofErr w:type="spellEnd"/>
            <w:r w:rsidRPr="00E454AB">
              <w:rPr>
                <w:sz w:val="16"/>
              </w:rPr>
              <w:t xml:space="preserve"> connected to EPC (R2-2104349)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94C3"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DE6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9B5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D72C3B" w14:textId="77777777" w:rsidR="00554327" w:rsidRPr="00E454AB" w:rsidRDefault="00554327">
            <w:pPr>
              <w:pStyle w:val="TAL"/>
              <w:rPr>
                <w:sz w:val="16"/>
              </w:rPr>
            </w:pPr>
          </w:p>
        </w:tc>
      </w:tr>
      <w:tr w:rsidR="00E454AB" w:rsidRPr="00E454AB" w14:paraId="1D481E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73BC3" w14:textId="77777777" w:rsidR="00554327" w:rsidRPr="00E454AB" w:rsidRDefault="00554327">
            <w:pPr>
              <w:pStyle w:val="TAL"/>
              <w:rPr>
                <w:sz w:val="16"/>
              </w:rPr>
            </w:pPr>
            <w:r w:rsidRPr="00E454AB">
              <w:rPr>
                <w:sz w:val="16"/>
              </w:rPr>
              <w:t>C1-212818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6775" w14:textId="77777777" w:rsidR="00554327" w:rsidRPr="00E454AB" w:rsidRDefault="00554327">
            <w:pPr>
              <w:pStyle w:val="TAL"/>
              <w:rPr>
                <w:sz w:val="16"/>
              </w:rPr>
            </w:pPr>
            <w:r w:rsidRPr="00E454AB">
              <w:rPr>
                <w:sz w:val="16"/>
              </w:rPr>
              <w:t>Reply LS on support of PWS over SNPN (R2-2104640)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AF27"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0EC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0D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40C812" w14:textId="77777777" w:rsidR="00554327" w:rsidRPr="00E454AB" w:rsidRDefault="00554327">
            <w:pPr>
              <w:pStyle w:val="TAL"/>
              <w:rPr>
                <w:sz w:val="16"/>
              </w:rPr>
            </w:pPr>
          </w:p>
        </w:tc>
      </w:tr>
      <w:tr w:rsidR="00E454AB" w:rsidRPr="00E454AB" w14:paraId="68E7F4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A572" w14:textId="77777777" w:rsidR="00554327" w:rsidRPr="00E454AB" w:rsidRDefault="00554327">
            <w:pPr>
              <w:pStyle w:val="TAL"/>
              <w:rPr>
                <w:sz w:val="16"/>
              </w:rPr>
            </w:pPr>
            <w:r w:rsidRPr="00E454AB">
              <w:rPr>
                <w:sz w:val="16"/>
              </w:rPr>
              <w:t>C1-212819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069E" w14:textId="77777777" w:rsidR="00554327" w:rsidRPr="00E454AB" w:rsidRDefault="00554327">
            <w:pPr>
              <w:pStyle w:val="TAL"/>
              <w:rPr>
                <w:sz w:val="16"/>
              </w:rPr>
            </w:pPr>
            <w:r w:rsidRPr="00E454AB">
              <w:rPr>
                <w:sz w:val="16"/>
              </w:rPr>
              <w:t xml:space="preserve">LS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 (R5- 206273)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FAD25"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44C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36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F897E4" w14:textId="77777777" w:rsidR="00554327" w:rsidRPr="00E454AB" w:rsidRDefault="00554327">
            <w:pPr>
              <w:pStyle w:val="TAL"/>
              <w:rPr>
                <w:sz w:val="16"/>
              </w:rPr>
            </w:pPr>
          </w:p>
        </w:tc>
      </w:tr>
      <w:tr w:rsidR="00E454AB" w:rsidRPr="00E454AB" w14:paraId="4FB52E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50A9" w14:textId="77777777" w:rsidR="00554327" w:rsidRPr="00E454AB" w:rsidRDefault="00554327">
            <w:pPr>
              <w:pStyle w:val="TAL"/>
              <w:rPr>
                <w:sz w:val="16"/>
              </w:rPr>
            </w:pPr>
            <w:r w:rsidRPr="00E454AB">
              <w:rPr>
                <w:sz w:val="16"/>
              </w:rPr>
              <w:t>C1-212820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1A65" w14:textId="77777777" w:rsidR="00554327" w:rsidRPr="00E454AB" w:rsidRDefault="00554327">
            <w:pPr>
              <w:pStyle w:val="TAL"/>
              <w:rPr>
                <w:sz w:val="16"/>
              </w:rPr>
            </w:pPr>
            <w:r w:rsidRPr="00E454AB">
              <w:rPr>
                <w:sz w:val="16"/>
              </w:rPr>
              <w:t>LS on SDP attribute a=</w:t>
            </w:r>
            <w:proofErr w:type="spellStart"/>
            <w:r w:rsidRPr="00E454AB">
              <w:rPr>
                <w:sz w:val="16"/>
              </w:rPr>
              <w:t>key-mgmt:mikey</w:t>
            </w:r>
            <w:proofErr w:type="spellEnd"/>
            <w:r w:rsidRPr="00E454AB">
              <w:rPr>
                <w:sz w:val="16"/>
              </w:rPr>
              <w:t xml:space="preserve"> (R5-206283)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549A"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95D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9F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223E1A" w14:textId="77777777" w:rsidR="00554327" w:rsidRPr="00E454AB" w:rsidRDefault="00554327">
            <w:pPr>
              <w:pStyle w:val="TAL"/>
              <w:rPr>
                <w:sz w:val="16"/>
              </w:rPr>
            </w:pPr>
          </w:p>
        </w:tc>
      </w:tr>
      <w:tr w:rsidR="00E454AB" w:rsidRPr="00E454AB" w14:paraId="61752E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7B05" w14:textId="77777777" w:rsidR="00554327" w:rsidRPr="00E454AB" w:rsidRDefault="00554327">
            <w:pPr>
              <w:pStyle w:val="TAL"/>
              <w:rPr>
                <w:sz w:val="16"/>
              </w:rPr>
            </w:pPr>
            <w:r w:rsidRPr="00E454AB">
              <w:rPr>
                <w:sz w:val="16"/>
              </w:rPr>
              <w:t>C1-212821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71DE" w14:textId="77777777" w:rsidR="00554327" w:rsidRPr="00E454AB" w:rsidRDefault="00554327">
            <w:pPr>
              <w:pStyle w:val="TAL"/>
              <w:rPr>
                <w:sz w:val="16"/>
              </w:rPr>
            </w:pPr>
            <w:r w:rsidRPr="00E454AB">
              <w:rPr>
                <w:sz w:val="16"/>
              </w:rPr>
              <w:t>LS on 180 Ringing when preconditions are not used (R5-211359)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1FA7"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008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A0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143D01" w14:textId="77777777" w:rsidR="00554327" w:rsidRPr="00E454AB" w:rsidRDefault="00554327">
            <w:pPr>
              <w:pStyle w:val="TAL"/>
              <w:rPr>
                <w:sz w:val="16"/>
              </w:rPr>
            </w:pPr>
          </w:p>
        </w:tc>
      </w:tr>
      <w:tr w:rsidR="00E454AB" w:rsidRPr="00E454AB" w14:paraId="748CE3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B882" w14:textId="77777777" w:rsidR="00554327" w:rsidRPr="00E454AB" w:rsidRDefault="00554327">
            <w:pPr>
              <w:pStyle w:val="TAL"/>
              <w:rPr>
                <w:sz w:val="16"/>
              </w:rPr>
            </w:pPr>
            <w:r w:rsidRPr="00E454AB">
              <w:rPr>
                <w:sz w:val="16"/>
              </w:rPr>
              <w:t>C1-212822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3F0C" w14:textId="77777777" w:rsidR="00554327" w:rsidRPr="00E454AB" w:rsidRDefault="00554327">
            <w:pPr>
              <w:pStyle w:val="TAL"/>
              <w:rPr>
                <w:sz w:val="16"/>
              </w:rPr>
            </w:pPr>
            <w:r w:rsidRPr="00E454AB">
              <w:rPr>
                <w:sz w:val="16"/>
              </w:rPr>
              <w:t>LS on ICE support for establishing an MCPTT pre-established session (R5-211360)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97D0"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C1F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959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6ED922" w14:textId="77777777" w:rsidR="00554327" w:rsidRPr="00E454AB" w:rsidRDefault="00554327">
            <w:pPr>
              <w:pStyle w:val="TAL"/>
              <w:rPr>
                <w:sz w:val="16"/>
              </w:rPr>
            </w:pPr>
          </w:p>
        </w:tc>
      </w:tr>
      <w:tr w:rsidR="00E454AB" w:rsidRPr="00E454AB" w14:paraId="08D134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63F9" w14:textId="77777777" w:rsidR="00554327" w:rsidRPr="00E454AB" w:rsidRDefault="00554327">
            <w:pPr>
              <w:pStyle w:val="TAL"/>
              <w:rPr>
                <w:sz w:val="16"/>
              </w:rPr>
            </w:pPr>
            <w:r w:rsidRPr="00E454AB">
              <w:rPr>
                <w:sz w:val="16"/>
              </w:rPr>
              <w:t>C1-212823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3C6B" w14:textId="77777777" w:rsidR="00554327" w:rsidRPr="00E454AB" w:rsidRDefault="00554327">
            <w:pPr>
              <w:pStyle w:val="TAL"/>
              <w:rPr>
                <w:sz w:val="16"/>
              </w:rPr>
            </w:pPr>
            <w:r w:rsidRPr="00E454AB">
              <w:rPr>
                <w:sz w:val="16"/>
              </w:rPr>
              <w:t>LS on support of PWS over SNPN (S1-210368)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C377"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89F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AB7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E59D52" w14:textId="77777777" w:rsidR="00554327" w:rsidRPr="00E454AB" w:rsidRDefault="00554327">
            <w:pPr>
              <w:pStyle w:val="TAL"/>
              <w:rPr>
                <w:sz w:val="16"/>
              </w:rPr>
            </w:pPr>
          </w:p>
        </w:tc>
      </w:tr>
      <w:tr w:rsidR="00E454AB" w:rsidRPr="00E454AB" w14:paraId="02CC72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C094" w14:textId="77777777" w:rsidR="00554327" w:rsidRPr="00E454AB" w:rsidRDefault="00554327">
            <w:pPr>
              <w:pStyle w:val="TAL"/>
              <w:rPr>
                <w:sz w:val="16"/>
              </w:rPr>
            </w:pPr>
            <w:r w:rsidRPr="00E454AB">
              <w:rPr>
                <w:sz w:val="16"/>
              </w:rPr>
              <w:t>C1-212824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E2CD" w14:textId="77777777" w:rsidR="00554327" w:rsidRPr="00E454AB" w:rsidRDefault="00554327">
            <w:pPr>
              <w:pStyle w:val="TAL"/>
              <w:rPr>
                <w:sz w:val="16"/>
              </w:rPr>
            </w:pPr>
            <w:r w:rsidRPr="00E454AB">
              <w:rPr>
                <w:sz w:val="16"/>
              </w:rPr>
              <w:t>Reply LS on NSSAA at inter-PLMN mobility (S2-2101052)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C80A"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DAE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F3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AB042F" w14:textId="77777777" w:rsidR="00554327" w:rsidRPr="00E454AB" w:rsidRDefault="00554327">
            <w:pPr>
              <w:pStyle w:val="TAL"/>
              <w:rPr>
                <w:sz w:val="16"/>
              </w:rPr>
            </w:pPr>
          </w:p>
        </w:tc>
      </w:tr>
      <w:tr w:rsidR="00E454AB" w:rsidRPr="00E454AB" w14:paraId="4EAC90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EE86" w14:textId="77777777" w:rsidR="00554327" w:rsidRPr="00E454AB" w:rsidRDefault="00554327">
            <w:pPr>
              <w:pStyle w:val="TAL"/>
              <w:rPr>
                <w:sz w:val="16"/>
              </w:rPr>
            </w:pPr>
            <w:r w:rsidRPr="00E454AB">
              <w:rPr>
                <w:sz w:val="16"/>
              </w:rPr>
              <w:t>C1-212825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7515" w14:textId="77777777" w:rsidR="00554327" w:rsidRPr="00E454AB" w:rsidRDefault="00554327">
            <w:pPr>
              <w:pStyle w:val="TAL"/>
              <w:rPr>
                <w:sz w:val="16"/>
              </w:rPr>
            </w:pPr>
            <w:r w:rsidRPr="00E454AB">
              <w:rPr>
                <w:sz w:val="16"/>
              </w:rPr>
              <w:t>Reply LS on clarification on support o MAP messages at the UDM for SMS in 5GS (S2-2101311)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6E7D"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6C4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7BD5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874D47" w14:textId="77777777" w:rsidR="00554327" w:rsidRPr="00E454AB" w:rsidRDefault="00554327">
            <w:pPr>
              <w:pStyle w:val="TAL"/>
              <w:rPr>
                <w:sz w:val="16"/>
              </w:rPr>
            </w:pPr>
          </w:p>
        </w:tc>
      </w:tr>
      <w:tr w:rsidR="00E454AB" w:rsidRPr="00E454AB" w14:paraId="7A8390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4A8D" w14:textId="77777777" w:rsidR="00554327" w:rsidRPr="00E454AB" w:rsidRDefault="00554327">
            <w:pPr>
              <w:pStyle w:val="TAL"/>
              <w:rPr>
                <w:sz w:val="16"/>
              </w:rPr>
            </w:pPr>
            <w:r w:rsidRPr="00E454AB">
              <w:rPr>
                <w:sz w:val="16"/>
              </w:rPr>
              <w:t>C1-212826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EEE6" w14:textId="77777777" w:rsidR="00554327" w:rsidRPr="00E454AB" w:rsidRDefault="00554327">
            <w:pPr>
              <w:pStyle w:val="TAL"/>
              <w:rPr>
                <w:sz w:val="16"/>
              </w:rPr>
            </w:pPr>
            <w:r w:rsidRPr="00E454AB">
              <w:rPr>
                <w:sz w:val="16"/>
              </w:rPr>
              <w:t>LS Response on MA PDU session for LADN (S2-2101574)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A1B4"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606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9D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C77295" w14:textId="77777777" w:rsidR="00554327" w:rsidRPr="00E454AB" w:rsidRDefault="00554327">
            <w:pPr>
              <w:pStyle w:val="TAL"/>
              <w:rPr>
                <w:sz w:val="16"/>
              </w:rPr>
            </w:pPr>
          </w:p>
        </w:tc>
      </w:tr>
      <w:tr w:rsidR="00E454AB" w:rsidRPr="00E454AB" w14:paraId="77F790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4392" w14:textId="77777777" w:rsidR="00554327" w:rsidRPr="00E454AB" w:rsidRDefault="00554327">
            <w:pPr>
              <w:pStyle w:val="TAL"/>
              <w:rPr>
                <w:sz w:val="16"/>
              </w:rPr>
            </w:pPr>
            <w:r w:rsidRPr="00E454AB">
              <w:rPr>
                <w:sz w:val="16"/>
              </w:rPr>
              <w:t>C1-212827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037E" w14:textId="77777777" w:rsidR="00554327" w:rsidRPr="00E454AB" w:rsidRDefault="00554327">
            <w:pPr>
              <w:pStyle w:val="TAL"/>
              <w:rPr>
                <w:sz w:val="16"/>
              </w:rPr>
            </w:pPr>
            <w:r w:rsidRPr="00E454AB">
              <w:rPr>
                <w:sz w:val="16"/>
              </w:rPr>
              <w:t>Reply LS on support of PWS over SNPN (S2-2102963)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CF3E"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488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36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98E78C" w14:textId="77777777" w:rsidR="00554327" w:rsidRPr="00E454AB" w:rsidRDefault="00554327">
            <w:pPr>
              <w:pStyle w:val="TAL"/>
              <w:rPr>
                <w:sz w:val="16"/>
              </w:rPr>
            </w:pPr>
          </w:p>
        </w:tc>
      </w:tr>
      <w:tr w:rsidR="00E454AB" w:rsidRPr="00E454AB" w14:paraId="5F2FAA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798F" w14:textId="77777777" w:rsidR="00554327" w:rsidRPr="00E454AB" w:rsidRDefault="00554327">
            <w:pPr>
              <w:pStyle w:val="TAL"/>
              <w:rPr>
                <w:sz w:val="16"/>
              </w:rPr>
            </w:pPr>
            <w:r w:rsidRPr="00E454AB">
              <w:rPr>
                <w:sz w:val="16"/>
              </w:rPr>
              <w:t>C1-212828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62B4" w14:textId="77777777" w:rsidR="00554327" w:rsidRPr="00E454AB" w:rsidRDefault="00554327">
            <w:pPr>
              <w:pStyle w:val="TAL"/>
              <w:rPr>
                <w:sz w:val="16"/>
              </w:rPr>
            </w:pPr>
            <w:r w:rsidRPr="00E454AB">
              <w:rPr>
                <w:sz w:val="16"/>
              </w:rPr>
              <w:t>Reply to LS on UE location aspects in NTN (S2-2103550)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61B0"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96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2C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633687" w14:textId="77777777" w:rsidR="00554327" w:rsidRPr="00E454AB" w:rsidRDefault="00554327">
            <w:pPr>
              <w:pStyle w:val="TAL"/>
              <w:rPr>
                <w:sz w:val="16"/>
              </w:rPr>
            </w:pPr>
          </w:p>
        </w:tc>
      </w:tr>
      <w:tr w:rsidR="00E454AB" w:rsidRPr="00E454AB" w14:paraId="591D2C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2909" w14:textId="77777777" w:rsidR="00554327" w:rsidRPr="00E454AB" w:rsidRDefault="00554327">
            <w:pPr>
              <w:pStyle w:val="TAL"/>
              <w:rPr>
                <w:sz w:val="16"/>
              </w:rPr>
            </w:pPr>
            <w:r w:rsidRPr="00E454AB">
              <w:rPr>
                <w:sz w:val="16"/>
              </w:rPr>
              <w:t>C1-212829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0B38" w14:textId="77777777" w:rsidR="00554327" w:rsidRPr="00E454AB" w:rsidRDefault="00554327">
            <w:pPr>
              <w:pStyle w:val="TAL"/>
              <w:rPr>
                <w:sz w:val="16"/>
              </w:rPr>
            </w:pPr>
            <w:r w:rsidRPr="00E454AB">
              <w:rPr>
                <w:sz w:val="16"/>
              </w:rPr>
              <w:t>Reply LS on UE location aspects in NTN (S3i210282)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5216" w14:textId="77777777" w:rsidR="00554327" w:rsidRPr="00E454AB" w:rsidRDefault="00554327">
            <w:pPr>
              <w:pStyle w:val="TAL"/>
              <w:rPr>
                <w:sz w:val="16"/>
              </w:rPr>
            </w:pPr>
            <w:r w:rsidRPr="00E454AB">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01A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B15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AF6E0A" w14:textId="77777777" w:rsidR="00554327" w:rsidRPr="00E454AB" w:rsidRDefault="00554327">
            <w:pPr>
              <w:pStyle w:val="TAL"/>
              <w:rPr>
                <w:sz w:val="16"/>
              </w:rPr>
            </w:pPr>
          </w:p>
        </w:tc>
      </w:tr>
      <w:tr w:rsidR="00E454AB" w:rsidRPr="00E454AB" w14:paraId="110449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C282" w14:textId="77777777" w:rsidR="00554327" w:rsidRPr="00E454AB" w:rsidRDefault="00554327">
            <w:pPr>
              <w:pStyle w:val="TAL"/>
              <w:rPr>
                <w:sz w:val="16"/>
              </w:rPr>
            </w:pPr>
            <w:r w:rsidRPr="00E454AB">
              <w:rPr>
                <w:sz w:val="16"/>
              </w:rPr>
              <w:t>C1-212830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C481" w14:textId="77777777" w:rsidR="00554327" w:rsidRPr="00E454AB" w:rsidRDefault="00554327">
            <w:pPr>
              <w:pStyle w:val="TAL"/>
              <w:rPr>
                <w:sz w:val="16"/>
              </w:rPr>
            </w:pPr>
            <w:r w:rsidRPr="00E454AB">
              <w:rPr>
                <w:sz w:val="16"/>
              </w:rPr>
              <w:t xml:space="preserve">Work plan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431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5BA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62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97938C" w14:textId="77777777" w:rsidR="00554327" w:rsidRPr="00E454AB" w:rsidRDefault="00554327">
            <w:pPr>
              <w:pStyle w:val="TAL"/>
              <w:rPr>
                <w:sz w:val="16"/>
              </w:rPr>
            </w:pPr>
          </w:p>
        </w:tc>
      </w:tr>
      <w:tr w:rsidR="00E454AB" w:rsidRPr="00E454AB" w14:paraId="4E787E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3B20" w14:textId="77777777" w:rsidR="00554327" w:rsidRPr="00E454AB" w:rsidRDefault="00554327">
            <w:pPr>
              <w:pStyle w:val="TAL"/>
              <w:rPr>
                <w:sz w:val="16"/>
              </w:rPr>
            </w:pPr>
            <w:r w:rsidRPr="00E454AB">
              <w:rPr>
                <w:sz w:val="16"/>
              </w:rPr>
              <w:t>C1-212831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2AA5"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C4B3"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C8D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BF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703A46" w14:textId="77777777" w:rsidR="00554327" w:rsidRPr="00E454AB" w:rsidRDefault="00554327">
            <w:pPr>
              <w:pStyle w:val="TAL"/>
              <w:rPr>
                <w:sz w:val="16"/>
              </w:rPr>
            </w:pPr>
            <w:r w:rsidRPr="00E454AB">
              <w:rPr>
                <w:sz w:val="16"/>
              </w:rPr>
              <w:t>C1-213825</w:t>
            </w:r>
          </w:p>
        </w:tc>
      </w:tr>
      <w:tr w:rsidR="00E454AB" w:rsidRPr="00E454AB" w14:paraId="1A107C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287D" w14:textId="77777777" w:rsidR="00554327" w:rsidRPr="00E454AB" w:rsidRDefault="00554327">
            <w:pPr>
              <w:pStyle w:val="TAL"/>
              <w:rPr>
                <w:sz w:val="16"/>
              </w:rPr>
            </w:pPr>
            <w:r w:rsidRPr="00E454AB">
              <w:rPr>
                <w:sz w:val="16"/>
              </w:rPr>
              <w:t>C1-212832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458F"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6C6C"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2D2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BC4D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ADCAB" w14:textId="77777777" w:rsidR="00554327" w:rsidRPr="00E454AB" w:rsidRDefault="00554327">
            <w:pPr>
              <w:pStyle w:val="TAL"/>
              <w:rPr>
                <w:sz w:val="16"/>
              </w:rPr>
            </w:pPr>
          </w:p>
        </w:tc>
      </w:tr>
      <w:tr w:rsidR="00E454AB" w:rsidRPr="00E454AB" w14:paraId="4DFED6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F981" w14:textId="77777777" w:rsidR="00554327" w:rsidRPr="00E454AB" w:rsidRDefault="00554327">
            <w:pPr>
              <w:pStyle w:val="TAL"/>
              <w:rPr>
                <w:sz w:val="16"/>
              </w:rPr>
            </w:pPr>
            <w:r w:rsidRPr="00E454AB">
              <w:rPr>
                <w:sz w:val="16"/>
              </w:rPr>
              <w:t>C1-212833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7C71" w14:textId="77777777" w:rsidR="00554327" w:rsidRPr="00E454AB" w:rsidRDefault="00554327">
            <w:pPr>
              <w:pStyle w:val="TAL"/>
              <w:rPr>
                <w:sz w:val="16"/>
              </w:rPr>
            </w:pPr>
            <w:r w:rsidRPr="00E454AB">
              <w:rPr>
                <w:sz w:val="16"/>
              </w:rPr>
              <w:t xml:space="preserve">3GPP TSG CT1#130-e – agenda for </w:t>
            </w:r>
            <w:proofErr w:type="spellStart"/>
            <w:r w:rsidRPr="00E454AB">
              <w:rPr>
                <w:sz w:val="16"/>
              </w:rPr>
              <w:t>Tdoc</w:t>
            </w:r>
            <w:proofErr w:type="spellEnd"/>
            <w:r w:rsidRPr="00E454AB">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C5D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3A8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E3DF" w14:textId="77777777" w:rsidR="00554327" w:rsidRPr="00E454AB" w:rsidRDefault="00554327">
            <w:pPr>
              <w:pStyle w:val="TAL"/>
              <w:rPr>
                <w:sz w:val="16"/>
              </w:rPr>
            </w:pPr>
            <w:r w:rsidRPr="00E454AB">
              <w:rPr>
                <w:sz w:val="16"/>
              </w:rPr>
              <w:t>C1-212800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3A8B4D" w14:textId="77777777" w:rsidR="00554327" w:rsidRPr="00E454AB" w:rsidRDefault="00554327">
            <w:pPr>
              <w:pStyle w:val="TAL"/>
              <w:rPr>
                <w:sz w:val="16"/>
              </w:rPr>
            </w:pPr>
          </w:p>
        </w:tc>
      </w:tr>
      <w:tr w:rsidR="00E454AB" w:rsidRPr="00E454AB" w14:paraId="1FEB8A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E6C2F" w14:textId="77777777" w:rsidR="00554327" w:rsidRPr="00E454AB" w:rsidRDefault="00554327">
            <w:pPr>
              <w:pStyle w:val="TAL"/>
              <w:rPr>
                <w:sz w:val="16"/>
              </w:rPr>
            </w:pPr>
            <w:r w:rsidRPr="00E454AB">
              <w:rPr>
                <w:sz w:val="16"/>
              </w:rPr>
              <w:t>C1-212834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2FE6" w14:textId="77777777" w:rsidR="00554327" w:rsidRPr="00E454AB" w:rsidRDefault="00554327">
            <w:pPr>
              <w:pStyle w:val="TAL"/>
              <w:rPr>
                <w:sz w:val="16"/>
              </w:rPr>
            </w:pPr>
            <w:r w:rsidRPr="00E454AB">
              <w:rPr>
                <w:sz w:val="16"/>
              </w:rPr>
              <w:t>CT1#130-e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68D1"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E0B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58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4EE958A" w14:textId="77777777" w:rsidR="00554327" w:rsidRPr="00E454AB" w:rsidRDefault="00554327">
            <w:pPr>
              <w:pStyle w:val="TAL"/>
              <w:rPr>
                <w:sz w:val="16"/>
              </w:rPr>
            </w:pPr>
            <w:r w:rsidRPr="00E454AB">
              <w:rPr>
                <w:sz w:val="16"/>
              </w:rPr>
              <w:t>C1-213544</w:t>
            </w:r>
          </w:p>
        </w:tc>
      </w:tr>
      <w:tr w:rsidR="00E454AB" w:rsidRPr="00E454AB" w14:paraId="7B5C02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7DFD" w14:textId="77777777" w:rsidR="00554327" w:rsidRPr="00E454AB" w:rsidRDefault="00554327">
            <w:pPr>
              <w:pStyle w:val="TAL"/>
              <w:rPr>
                <w:sz w:val="16"/>
              </w:rPr>
            </w:pPr>
            <w:r w:rsidRPr="00E454AB">
              <w:rPr>
                <w:sz w:val="16"/>
              </w:rPr>
              <w:t>C1-212835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2F3A" w14:textId="77777777" w:rsidR="00554327" w:rsidRPr="00E454AB" w:rsidRDefault="00554327">
            <w:pPr>
              <w:pStyle w:val="TAL"/>
              <w:rPr>
                <w:sz w:val="16"/>
              </w:rPr>
            </w:pPr>
            <w:r w:rsidRPr="00E454AB">
              <w:rPr>
                <w:sz w:val="16"/>
              </w:rPr>
              <w:t>CT1#130e - CT1 VC Chair elections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6F27"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16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72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FCDAA0" w14:textId="77777777" w:rsidR="00554327" w:rsidRPr="00E454AB" w:rsidRDefault="00554327">
            <w:pPr>
              <w:pStyle w:val="TAL"/>
              <w:rPr>
                <w:sz w:val="16"/>
              </w:rPr>
            </w:pPr>
          </w:p>
        </w:tc>
      </w:tr>
      <w:tr w:rsidR="00E454AB" w:rsidRPr="00E454AB" w14:paraId="198D11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2C18" w14:textId="77777777" w:rsidR="00554327" w:rsidRPr="00E454AB" w:rsidRDefault="00554327">
            <w:pPr>
              <w:pStyle w:val="TAL"/>
              <w:rPr>
                <w:sz w:val="16"/>
              </w:rPr>
            </w:pPr>
            <w:r w:rsidRPr="00E454AB">
              <w:rPr>
                <w:sz w:val="16"/>
              </w:rPr>
              <w:lastRenderedPageBreak/>
              <w:t>C1-212836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63C4" w14:textId="77777777" w:rsidR="00554327" w:rsidRPr="00E454AB" w:rsidRDefault="00554327">
            <w:pPr>
              <w:pStyle w:val="TAL"/>
              <w:rPr>
                <w:sz w:val="16"/>
              </w:rPr>
            </w:pPr>
            <w:r w:rsidRPr="00E454AB">
              <w:rPr>
                <w:sz w:val="16"/>
              </w:rPr>
              <w:t>Decision making– Show of hands via email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483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5E0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BE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38C93E" w14:textId="77777777" w:rsidR="00554327" w:rsidRPr="00E454AB" w:rsidRDefault="00554327">
            <w:pPr>
              <w:pStyle w:val="TAL"/>
              <w:rPr>
                <w:sz w:val="16"/>
              </w:rPr>
            </w:pPr>
          </w:p>
        </w:tc>
      </w:tr>
      <w:tr w:rsidR="00E454AB" w:rsidRPr="00E454AB" w14:paraId="15F729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505C" w14:textId="77777777" w:rsidR="00554327" w:rsidRPr="00E454AB" w:rsidRDefault="00554327">
            <w:pPr>
              <w:pStyle w:val="TAL"/>
              <w:rPr>
                <w:sz w:val="16"/>
              </w:rPr>
            </w:pPr>
            <w:r w:rsidRPr="00E454AB">
              <w:rPr>
                <w:sz w:val="16"/>
              </w:rPr>
              <w:t>C1-212837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AB52" w14:textId="77777777" w:rsidR="00554327" w:rsidRPr="00E454AB" w:rsidRDefault="00554327">
            <w:pPr>
              <w:pStyle w:val="TAL"/>
              <w:rPr>
                <w:sz w:val="16"/>
              </w:rPr>
            </w:pPr>
            <w:r w:rsidRPr="00E454AB">
              <w:rPr>
                <w:sz w:val="16"/>
              </w:rPr>
              <w:t>LS on confirming successful resource reservation (R5-211311)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30B8"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EB1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D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45706F" w14:textId="77777777" w:rsidR="00554327" w:rsidRPr="00E454AB" w:rsidRDefault="00554327">
            <w:pPr>
              <w:pStyle w:val="TAL"/>
              <w:rPr>
                <w:sz w:val="16"/>
              </w:rPr>
            </w:pPr>
          </w:p>
        </w:tc>
      </w:tr>
      <w:tr w:rsidR="00E454AB" w:rsidRPr="00E454AB" w14:paraId="0FD278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3D33" w14:textId="77777777" w:rsidR="00554327" w:rsidRPr="00E454AB" w:rsidRDefault="00554327">
            <w:pPr>
              <w:pStyle w:val="TAL"/>
              <w:rPr>
                <w:sz w:val="16"/>
              </w:rPr>
            </w:pPr>
            <w:r w:rsidRPr="00E454AB">
              <w:rPr>
                <w:sz w:val="16"/>
              </w:rPr>
              <w:t>C1-212838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9576" w14:textId="77777777" w:rsidR="00554327" w:rsidRPr="00E454AB" w:rsidRDefault="00554327">
            <w:pPr>
              <w:pStyle w:val="TAL"/>
              <w:rPr>
                <w:sz w:val="16"/>
              </w:rPr>
            </w:pPr>
            <w:r w:rsidRPr="00E454AB">
              <w:rPr>
                <w:sz w:val="16"/>
              </w:rPr>
              <w:t>LS on NAS-based busy indication (R2-2104354)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91BA"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87FD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0FF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FDB340" w14:textId="77777777" w:rsidR="00554327" w:rsidRPr="00E454AB" w:rsidRDefault="00554327">
            <w:pPr>
              <w:pStyle w:val="TAL"/>
              <w:rPr>
                <w:sz w:val="16"/>
              </w:rPr>
            </w:pPr>
          </w:p>
        </w:tc>
      </w:tr>
      <w:tr w:rsidR="00E454AB" w:rsidRPr="00E454AB" w14:paraId="0001D3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5B83" w14:textId="77777777" w:rsidR="00554327" w:rsidRPr="00E454AB" w:rsidRDefault="00554327">
            <w:pPr>
              <w:pStyle w:val="TAL"/>
              <w:rPr>
                <w:sz w:val="16"/>
              </w:rPr>
            </w:pPr>
            <w:r w:rsidRPr="00E454AB">
              <w:rPr>
                <w:sz w:val="16"/>
              </w:rPr>
              <w:t>C1-212839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797E"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 (R2-2104374)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1CCDD"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F7F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11E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39731C" w14:textId="77777777" w:rsidR="00554327" w:rsidRPr="00E454AB" w:rsidRDefault="00554327">
            <w:pPr>
              <w:pStyle w:val="TAL"/>
              <w:rPr>
                <w:sz w:val="16"/>
              </w:rPr>
            </w:pPr>
          </w:p>
        </w:tc>
      </w:tr>
      <w:tr w:rsidR="00E454AB" w:rsidRPr="00E454AB" w14:paraId="6F023E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4A14" w14:textId="77777777" w:rsidR="00554327" w:rsidRPr="00E454AB" w:rsidRDefault="00554327">
            <w:pPr>
              <w:pStyle w:val="TAL"/>
              <w:rPr>
                <w:sz w:val="16"/>
              </w:rPr>
            </w:pPr>
            <w:r w:rsidRPr="00E454AB">
              <w:rPr>
                <w:sz w:val="16"/>
              </w:rPr>
              <w:t>C1-212840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D1CF" w14:textId="77777777" w:rsidR="00554327" w:rsidRPr="00E454AB" w:rsidRDefault="00554327">
            <w:pPr>
              <w:pStyle w:val="TAL"/>
              <w:rPr>
                <w:sz w:val="16"/>
              </w:rPr>
            </w:pPr>
            <w:r w:rsidRPr="00E454AB">
              <w:rPr>
                <w:sz w:val="16"/>
              </w:rPr>
              <w:t>LS on multiple TACs per PLMN (R2-2104377)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D327"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810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6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38AAEE" w14:textId="77777777" w:rsidR="00554327" w:rsidRPr="00E454AB" w:rsidRDefault="00554327">
            <w:pPr>
              <w:pStyle w:val="TAL"/>
              <w:rPr>
                <w:sz w:val="16"/>
              </w:rPr>
            </w:pPr>
          </w:p>
        </w:tc>
      </w:tr>
      <w:tr w:rsidR="00E454AB" w:rsidRPr="00E454AB" w14:paraId="62FEAE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5694" w14:textId="77777777" w:rsidR="00554327" w:rsidRPr="00E454AB" w:rsidRDefault="00554327">
            <w:pPr>
              <w:pStyle w:val="TAL"/>
              <w:rPr>
                <w:sz w:val="16"/>
              </w:rPr>
            </w:pPr>
            <w:r w:rsidRPr="00E454AB">
              <w:rPr>
                <w:sz w:val="16"/>
              </w:rPr>
              <w:t>C1-212841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3B6B" w14:textId="77777777" w:rsidR="00554327" w:rsidRPr="00E454AB" w:rsidRDefault="00554327">
            <w:pPr>
              <w:pStyle w:val="TAL"/>
              <w:rPr>
                <w:sz w:val="16"/>
              </w:rPr>
            </w:pPr>
            <w:r w:rsidRPr="00E454AB">
              <w:rPr>
                <w:sz w:val="16"/>
              </w:rPr>
              <w:t>LS on R17 Layer-2 SL Relay of UE ID exposure in paging mechanism (R2-2104654)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2E92"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617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14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52150F" w14:textId="77777777" w:rsidR="00554327" w:rsidRPr="00E454AB" w:rsidRDefault="00554327">
            <w:pPr>
              <w:pStyle w:val="TAL"/>
              <w:rPr>
                <w:sz w:val="16"/>
              </w:rPr>
            </w:pPr>
          </w:p>
        </w:tc>
      </w:tr>
      <w:tr w:rsidR="00E454AB" w:rsidRPr="00E454AB" w14:paraId="5E768A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AF60" w14:textId="77777777" w:rsidR="00554327" w:rsidRPr="00E454AB" w:rsidRDefault="00554327">
            <w:pPr>
              <w:pStyle w:val="TAL"/>
              <w:rPr>
                <w:sz w:val="16"/>
              </w:rPr>
            </w:pPr>
            <w:r w:rsidRPr="00E454AB">
              <w:rPr>
                <w:sz w:val="16"/>
              </w:rPr>
              <w:t>C1-212842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DA9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3E6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B8B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AF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74809B" w14:textId="77777777" w:rsidR="00554327" w:rsidRPr="00E454AB" w:rsidRDefault="00554327">
            <w:pPr>
              <w:pStyle w:val="TAL"/>
              <w:rPr>
                <w:sz w:val="16"/>
              </w:rPr>
            </w:pPr>
          </w:p>
        </w:tc>
      </w:tr>
      <w:tr w:rsidR="00E454AB" w:rsidRPr="00E454AB" w14:paraId="7ECA4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D784" w14:textId="77777777" w:rsidR="00554327" w:rsidRPr="00E454AB" w:rsidRDefault="00554327">
            <w:pPr>
              <w:pStyle w:val="TAL"/>
              <w:rPr>
                <w:sz w:val="16"/>
              </w:rPr>
            </w:pPr>
            <w:r w:rsidRPr="00E454AB">
              <w:rPr>
                <w:sz w:val="16"/>
              </w:rPr>
              <w:t>C1-212843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A244" w14:textId="77777777" w:rsidR="00554327" w:rsidRPr="00E454AB" w:rsidRDefault="00554327">
            <w:pPr>
              <w:pStyle w:val="TAL"/>
              <w:rPr>
                <w:sz w:val="16"/>
              </w:rPr>
            </w:pPr>
            <w:proofErr w:type="spellStart"/>
            <w:r w:rsidRPr="00E454AB">
              <w:rPr>
                <w:sz w:val="16"/>
              </w:rPr>
              <w:t>eDRX</w:t>
            </w:r>
            <w:proofErr w:type="spellEnd"/>
            <w:r w:rsidRPr="00E454AB">
              <w:rPr>
                <w:sz w:val="16"/>
              </w:rPr>
              <w:t xml:space="preserve">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F7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639F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9B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774CCD" w14:textId="77777777" w:rsidR="00554327" w:rsidRPr="00E454AB" w:rsidRDefault="00554327">
            <w:pPr>
              <w:pStyle w:val="TAL"/>
              <w:rPr>
                <w:sz w:val="16"/>
              </w:rPr>
            </w:pPr>
          </w:p>
        </w:tc>
      </w:tr>
      <w:tr w:rsidR="00E454AB" w:rsidRPr="00E454AB" w14:paraId="4C8617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B165" w14:textId="77777777" w:rsidR="00554327" w:rsidRPr="00E454AB" w:rsidRDefault="00554327">
            <w:pPr>
              <w:pStyle w:val="TAL"/>
              <w:rPr>
                <w:sz w:val="16"/>
              </w:rPr>
            </w:pPr>
            <w:r w:rsidRPr="00E454AB">
              <w:rPr>
                <w:sz w:val="16"/>
              </w:rPr>
              <w:t>C1-212844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6305B" w14:textId="77777777" w:rsidR="00554327" w:rsidRPr="00E454AB" w:rsidRDefault="00554327">
            <w:pPr>
              <w:pStyle w:val="TAL"/>
              <w:rPr>
                <w:sz w:val="16"/>
              </w:rPr>
            </w:pPr>
            <w:proofErr w:type="spellStart"/>
            <w:r w:rsidRPr="00E454AB">
              <w:rPr>
                <w:sz w:val="16"/>
              </w:rPr>
              <w:t>eDRX</w:t>
            </w:r>
            <w:proofErr w:type="spellEnd"/>
            <w:r w:rsidRPr="00E454AB">
              <w:rPr>
                <w:sz w:val="16"/>
              </w:rPr>
              <w:t xml:space="preserve">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E38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B56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A7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9162C0" w14:textId="77777777" w:rsidR="00554327" w:rsidRPr="00E454AB" w:rsidRDefault="00554327">
            <w:pPr>
              <w:pStyle w:val="TAL"/>
              <w:rPr>
                <w:sz w:val="16"/>
              </w:rPr>
            </w:pPr>
          </w:p>
        </w:tc>
      </w:tr>
      <w:tr w:rsidR="00E454AB" w:rsidRPr="00E454AB" w14:paraId="083FAD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82A1" w14:textId="77777777" w:rsidR="00554327" w:rsidRPr="00E454AB" w:rsidRDefault="00554327">
            <w:pPr>
              <w:pStyle w:val="TAL"/>
              <w:rPr>
                <w:sz w:val="16"/>
              </w:rPr>
            </w:pPr>
            <w:r w:rsidRPr="00E454AB">
              <w:rPr>
                <w:sz w:val="16"/>
              </w:rPr>
              <w:t>C1-212845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3767"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26E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9C57"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B9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21517B" w14:textId="77777777" w:rsidR="00554327" w:rsidRPr="00E454AB" w:rsidRDefault="00554327">
            <w:pPr>
              <w:pStyle w:val="TAL"/>
              <w:rPr>
                <w:sz w:val="16"/>
              </w:rPr>
            </w:pPr>
          </w:p>
        </w:tc>
      </w:tr>
      <w:tr w:rsidR="00E454AB" w:rsidRPr="00E454AB" w14:paraId="35DFD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94AD" w14:textId="77777777" w:rsidR="00554327" w:rsidRPr="00E454AB" w:rsidRDefault="00554327">
            <w:pPr>
              <w:pStyle w:val="TAL"/>
              <w:rPr>
                <w:sz w:val="16"/>
              </w:rPr>
            </w:pPr>
            <w:r w:rsidRPr="00E454AB">
              <w:rPr>
                <w:sz w:val="16"/>
              </w:rPr>
              <w:t>C1-212846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665A" w14:textId="77777777" w:rsidR="00554327" w:rsidRPr="00E454AB" w:rsidRDefault="00554327">
            <w:pPr>
              <w:pStyle w:val="TAL"/>
              <w:rPr>
                <w:sz w:val="16"/>
              </w:rPr>
            </w:pPr>
            <w:r w:rsidRPr="00E454AB">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325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9C41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47EB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CD526C" w14:textId="77777777" w:rsidR="00554327" w:rsidRPr="00E454AB" w:rsidRDefault="00554327">
            <w:pPr>
              <w:pStyle w:val="TAL"/>
              <w:rPr>
                <w:sz w:val="16"/>
              </w:rPr>
            </w:pPr>
            <w:r w:rsidRPr="00E454AB">
              <w:rPr>
                <w:sz w:val="16"/>
              </w:rPr>
              <w:t>C1-213554</w:t>
            </w:r>
          </w:p>
        </w:tc>
      </w:tr>
      <w:tr w:rsidR="00E454AB" w:rsidRPr="00E454AB" w14:paraId="7238A3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8885" w14:textId="77777777" w:rsidR="00554327" w:rsidRPr="00E454AB" w:rsidRDefault="00554327">
            <w:pPr>
              <w:pStyle w:val="TAL"/>
              <w:rPr>
                <w:sz w:val="16"/>
              </w:rPr>
            </w:pPr>
            <w:r w:rsidRPr="00E454AB">
              <w:rPr>
                <w:sz w:val="16"/>
              </w:rPr>
              <w:t>C1-212847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4223"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212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2A0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9D0C" w14:textId="77777777" w:rsidR="00554327" w:rsidRPr="00E454AB" w:rsidRDefault="00554327">
            <w:pPr>
              <w:pStyle w:val="TAL"/>
              <w:rPr>
                <w:sz w:val="16"/>
              </w:rPr>
            </w:pPr>
            <w:r w:rsidRPr="00E454AB">
              <w:rPr>
                <w:sz w:val="16"/>
              </w:rPr>
              <w:t>CP-210279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B99FEA" w14:textId="77777777" w:rsidR="00554327" w:rsidRPr="00E454AB" w:rsidRDefault="00554327">
            <w:pPr>
              <w:pStyle w:val="TAL"/>
              <w:rPr>
                <w:sz w:val="16"/>
              </w:rPr>
            </w:pPr>
            <w:r w:rsidRPr="00E454AB">
              <w:rPr>
                <w:sz w:val="16"/>
              </w:rPr>
              <w:t>C1-213560</w:t>
            </w:r>
          </w:p>
        </w:tc>
      </w:tr>
      <w:tr w:rsidR="00E454AB" w:rsidRPr="00E454AB" w14:paraId="75434D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613A" w14:textId="77777777" w:rsidR="00554327" w:rsidRPr="00E454AB" w:rsidRDefault="00554327">
            <w:pPr>
              <w:pStyle w:val="TAL"/>
              <w:rPr>
                <w:sz w:val="16"/>
              </w:rPr>
            </w:pPr>
            <w:r w:rsidRPr="00E454AB">
              <w:rPr>
                <w:sz w:val="16"/>
              </w:rPr>
              <w:t>C1-212848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964E"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1CF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CB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3D37" w14:textId="77777777" w:rsidR="00554327" w:rsidRPr="00E454AB" w:rsidRDefault="00554327">
            <w:pPr>
              <w:pStyle w:val="TAL"/>
              <w:rPr>
                <w:sz w:val="16"/>
              </w:rPr>
            </w:pPr>
            <w:r w:rsidRPr="00E454AB">
              <w:rPr>
                <w:sz w:val="16"/>
              </w:rPr>
              <w:t>C1-210615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505115" w14:textId="77777777" w:rsidR="00554327" w:rsidRPr="00E454AB" w:rsidRDefault="00554327">
            <w:pPr>
              <w:pStyle w:val="TAL"/>
              <w:rPr>
                <w:sz w:val="16"/>
              </w:rPr>
            </w:pPr>
            <w:r w:rsidRPr="00E454AB">
              <w:rPr>
                <w:sz w:val="16"/>
              </w:rPr>
              <w:t>C1-213928</w:t>
            </w:r>
          </w:p>
        </w:tc>
      </w:tr>
      <w:tr w:rsidR="00E454AB" w:rsidRPr="00E454AB" w14:paraId="2AC208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3E08" w14:textId="77777777" w:rsidR="00554327" w:rsidRPr="00E454AB" w:rsidRDefault="00554327">
            <w:pPr>
              <w:pStyle w:val="TAL"/>
              <w:rPr>
                <w:sz w:val="16"/>
              </w:rPr>
            </w:pPr>
            <w:r w:rsidRPr="00E454AB">
              <w:rPr>
                <w:sz w:val="16"/>
              </w:rPr>
              <w:t>C1-212849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8BDA" w14:textId="77777777" w:rsidR="00554327" w:rsidRPr="00E454AB" w:rsidRDefault="00554327">
            <w:pPr>
              <w:pStyle w:val="TAL"/>
              <w:rPr>
                <w:sz w:val="16"/>
              </w:rPr>
            </w:pPr>
            <w:r w:rsidRPr="00E454AB">
              <w:rPr>
                <w:sz w:val="16"/>
              </w:rPr>
              <w:t>LS to CT1 on Small data transmission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06F6"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B9E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7EA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118FAF" w14:textId="77777777" w:rsidR="00554327" w:rsidRPr="00E454AB" w:rsidRDefault="00554327">
            <w:pPr>
              <w:pStyle w:val="TAL"/>
              <w:rPr>
                <w:sz w:val="16"/>
              </w:rPr>
            </w:pPr>
          </w:p>
        </w:tc>
      </w:tr>
      <w:tr w:rsidR="00E454AB" w:rsidRPr="00E454AB" w14:paraId="557CA7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7EAF" w14:textId="77777777" w:rsidR="00554327" w:rsidRPr="00E454AB" w:rsidRDefault="00554327">
            <w:pPr>
              <w:pStyle w:val="TAL"/>
              <w:rPr>
                <w:sz w:val="16"/>
              </w:rPr>
            </w:pPr>
            <w:r w:rsidRPr="00E454AB">
              <w:rPr>
                <w:sz w:val="16"/>
              </w:rPr>
              <w:t>C1-212850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0326" w14:textId="77777777" w:rsidR="00554327" w:rsidRPr="00E454AB" w:rsidRDefault="00554327">
            <w:pPr>
              <w:pStyle w:val="TAL"/>
              <w:rPr>
                <w:sz w:val="16"/>
              </w:rPr>
            </w:pPr>
            <w:r w:rsidRPr="00E454AB">
              <w:rPr>
                <w:sz w:val="16"/>
              </w:rPr>
              <w:t>Small data transmission possible NAS impact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A125"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E83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CB9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3E0CC4" w14:textId="77777777" w:rsidR="00554327" w:rsidRPr="00E454AB" w:rsidRDefault="00554327">
            <w:pPr>
              <w:pStyle w:val="TAL"/>
              <w:rPr>
                <w:sz w:val="16"/>
              </w:rPr>
            </w:pPr>
          </w:p>
        </w:tc>
      </w:tr>
      <w:tr w:rsidR="00E454AB" w:rsidRPr="00E454AB" w14:paraId="765EA9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79A2" w14:textId="77777777" w:rsidR="00554327" w:rsidRPr="00E454AB" w:rsidRDefault="00554327">
            <w:pPr>
              <w:pStyle w:val="TAL"/>
              <w:rPr>
                <w:sz w:val="16"/>
              </w:rPr>
            </w:pPr>
            <w:r w:rsidRPr="00E454AB">
              <w:rPr>
                <w:sz w:val="16"/>
              </w:rPr>
              <w:t>C1-212851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F745"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ED7B"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523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BD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41AB8A" w14:textId="77777777" w:rsidR="00554327" w:rsidRPr="00E454AB" w:rsidRDefault="00554327">
            <w:pPr>
              <w:pStyle w:val="TAL"/>
              <w:rPr>
                <w:sz w:val="16"/>
              </w:rPr>
            </w:pPr>
          </w:p>
        </w:tc>
      </w:tr>
      <w:tr w:rsidR="00E454AB" w:rsidRPr="00E454AB" w14:paraId="41BB8D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EB7A" w14:textId="77777777" w:rsidR="00554327" w:rsidRPr="00E454AB" w:rsidRDefault="00554327">
            <w:pPr>
              <w:pStyle w:val="TAL"/>
              <w:rPr>
                <w:sz w:val="16"/>
              </w:rPr>
            </w:pPr>
            <w:r w:rsidRPr="00E454AB">
              <w:rPr>
                <w:sz w:val="16"/>
              </w:rPr>
              <w:t>C1-212852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5F98"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0D81"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EC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36E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455ADD" w14:textId="77777777" w:rsidR="00554327" w:rsidRPr="00E454AB" w:rsidRDefault="00554327">
            <w:pPr>
              <w:pStyle w:val="TAL"/>
              <w:rPr>
                <w:sz w:val="16"/>
              </w:rPr>
            </w:pPr>
            <w:r w:rsidRPr="00E454AB">
              <w:rPr>
                <w:sz w:val="16"/>
              </w:rPr>
              <w:t>C1-213555</w:t>
            </w:r>
          </w:p>
        </w:tc>
      </w:tr>
      <w:tr w:rsidR="00E454AB" w:rsidRPr="00E454AB" w14:paraId="4DBF5A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EB00D" w14:textId="77777777" w:rsidR="00554327" w:rsidRPr="00E454AB" w:rsidRDefault="00554327">
            <w:pPr>
              <w:pStyle w:val="TAL"/>
              <w:rPr>
                <w:sz w:val="16"/>
              </w:rPr>
            </w:pPr>
            <w:r w:rsidRPr="00E454AB">
              <w:rPr>
                <w:sz w:val="16"/>
              </w:rPr>
              <w:t>C1-212853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CF38" w14:textId="77777777" w:rsidR="00554327" w:rsidRPr="00E454AB" w:rsidRDefault="00554327">
            <w:pPr>
              <w:pStyle w:val="TAL"/>
              <w:rPr>
                <w:sz w:val="16"/>
              </w:rPr>
            </w:pPr>
            <w:r w:rsidRPr="00E454AB">
              <w:rPr>
                <w:sz w:val="16"/>
              </w:rPr>
              <w:t>Correction of a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71C9"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E8B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6C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71AB24" w14:textId="77777777" w:rsidR="00554327" w:rsidRPr="00E454AB" w:rsidRDefault="00554327">
            <w:pPr>
              <w:pStyle w:val="TAL"/>
              <w:rPr>
                <w:sz w:val="16"/>
              </w:rPr>
            </w:pPr>
          </w:p>
        </w:tc>
      </w:tr>
      <w:tr w:rsidR="00E454AB" w:rsidRPr="00E454AB" w14:paraId="21F506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58C5" w14:textId="77777777" w:rsidR="00554327" w:rsidRPr="00E454AB" w:rsidRDefault="00554327">
            <w:pPr>
              <w:pStyle w:val="TAL"/>
              <w:rPr>
                <w:sz w:val="16"/>
              </w:rPr>
            </w:pPr>
            <w:r w:rsidRPr="00E454AB">
              <w:rPr>
                <w:sz w:val="16"/>
              </w:rPr>
              <w:t>C1-212854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4712" w14:textId="77777777" w:rsidR="00554327" w:rsidRPr="00E454AB" w:rsidRDefault="00554327">
            <w:pPr>
              <w:pStyle w:val="TAL"/>
              <w:rPr>
                <w:sz w:val="16"/>
              </w:rPr>
            </w:pPr>
            <w:r w:rsidRPr="00E454AB">
              <w:rPr>
                <w:sz w:val="16"/>
              </w:rPr>
              <w:t>client movement across power cycles emergency alert area or group geographic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5EA6" w14:textId="77777777" w:rsidR="00554327" w:rsidRPr="00E454AB" w:rsidRDefault="00554327">
            <w:pPr>
              <w:pStyle w:val="TAL"/>
              <w:rPr>
                <w:sz w:val="16"/>
              </w:rPr>
            </w:pPr>
            <w:r w:rsidRPr="00E454AB">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DC95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E46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B21C50" w14:textId="77777777" w:rsidR="00554327" w:rsidRPr="00E454AB" w:rsidRDefault="00554327">
            <w:pPr>
              <w:pStyle w:val="TAL"/>
              <w:rPr>
                <w:sz w:val="16"/>
              </w:rPr>
            </w:pPr>
          </w:p>
        </w:tc>
      </w:tr>
      <w:tr w:rsidR="00E454AB" w:rsidRPr="00E454AB" w14:paraId="794F72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4383" w14:textId="77777777" w:rsidR="00554327" w:rsidRPr="00E454AB" w:rsidRDefault="00554327">
            <w:pPr>
              <w:pStyle w:val="TAL"/>
              <w:rPr>
                <w:sz w:val="16"/>
              </w:rPr>
            </w:pPr>
            <w:r w:rsidRPr="00E454AB">
              <w:rPr>
                <w:sz w:val="16"/>
              </w:rPr>
              <w:t>C1-212855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D01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7BA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28A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9177" w14:textId="77777777" w:rsidR="00554327" w:rsidRPr="00E454AB" w:rsidRDefault="00554327">
            <w:pPr>
              <w:pStyle w:val="TAL"/>
              <w:rPr>
                <w:sz w:val="16"/>
              </w:rPr>
            </w:pPr>
            <w:r w:rsidRPr="00E454AB">
              <w:rPr>
                <w:sz w:val="16"/>
              </w:rPr>
              <w:t>C1-210767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DEE4810" w14:textId="77777777" w:rsidR="00554327" w:rsidRPr="00E454AB" w:rsidRDefault="00554327">
            <w:pPr>
              <w:pStyle w:val="TAL"/>
              <w:rPr>
                <w:sz w:val="16"/>
              </w:rPr>
            </w:pPr>
            <w:r w:rsidRPr="00E454AB">
              <w:rPr>
                <w:sz w:val="16"/>
              </w:rPr>
              <w:t>C1-213113</w:t>
            </w:r>
          </w:p>
        </w:tc>
      </w:tr>
      <w:tr w:rsidR="00E454AB" w:rsidRPr="00E454AB" w14:paraId="5D6D8C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1B032" w14:textId="77777777" w:rsidR="00554327" w:rsidRPr="00E454AB" w:rsidRDefault="00554327">
            <w:pPr>
              <w:pStyle w:val="TAL"/>
              <w:rPr>
                <w:sz w:val="16"/>
              </w:rPr>
            </w:pPr>
            <w:r w:rsidRPr="00E454AB">
              <w:rPr>
                <w:sz w:val="16"/>
              </w:rPr>
              <w:t>C1-212856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71F7"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D7A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554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4710" w14:textId="77777777" w:rsidR="00554327" w:rsidRPr="00E454AB" w:rsidRDefault="00554327">
            <w:pPr>
              <w:pStyle w:val="TAL"/>
              <w:rPr>
                <w:sz w:val="16"/>
              </w:rPr>
            </w:pPr>
            <w:r w:rsidRPr="00E454AB">
              <w:rPr>
                <w:sz w:val="16"/>
              </w:rPr>
              <w:t>C1-211197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1BED5B" w14:textId="77777777" w:rsidR="00554327" w:rsidRPr="00E454AB" w:rsidRDefault="00554327">
            <w:pPr>
              <w:pStyle w:val="TAL"/>
              <w:rPr>
                <w:sz w:val="16"/>
              </w:rPr>
            </w:pPr>
            <w:r w:rsidRPr="00E454AB">
              <w:rPr>
                <w:sz w:val="16"/>
              </w:rPr>
              <w:t>C1-213114</w:t>
            </w:r>
          </w:p>
        </w:tc>
      </w:tr>
      <w:tr w:rsidR="00E454AB" w:rsidRPr="00E454AB" w14:paraId="6ED664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379BF" w14:textId="77777777" w:rsidR="00554327" w:rsidRPr="00E454AB" w:rsidRDefault="00554327">
            <w:pPr>
              <w:pStyle w:val="TAL"/>
              <w:rPr>
                <w:sz w:val="16"/>
              </w:rPr>
            </w:pPr>
            <w:r w:rsidRPr="00E454AB">
              <w:rPr>
                <w:sz w:val="16"/>
              </w:rPr>
              <w:t>C1-212857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699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40C3"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45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462A" w14:textId="77777777" w:rsidR="00554327" w:rsidRPr="00E454AB" w:rsidRDefault="00554327">
            <w:pPr>
              <w:pStyle w:val="TAL"/>
              <w:rPr>
                <w:sz w:val="16"/>
              </w:rPr>
            </w:pPr>
            <w:r w:rsidRPr="00E454AB">
              <w:rPr>
                <w:sz w:val="16"/>
              </w:rPr>
              <w:t>C1-211202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15792C" w14:textId="77777777" w:rsidR="00554327" w:rsidRPr="00E454AB" w:rsidRDefault="00554327">
            <w:pPr>
              <w:pStyle w:val="TAL"/>
              <w:rPr>
                <w:sz w:val="16"/>
              </w:rPr>
            </w:pPr>
            <w:r w:rsidRPr="00E454AB">
              <w:rPr>
                <w:sz w:val="16"/>
              </w:rPr>
              <w:t>C1-213542</w:t>
            </w:r>
          </w:p>
        </w:tc>
      </w:tr>
      <w:tr w:rsidR="00E454AB" w:rsidRPr="00E454AB" w14:paraId="01420C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6256" w14:textId="77777777" w:rsidR="00554327" w:rsidRPr="00E454AB" w:rsidRDefault="00554327">
            <w:pPr>
              <w:pStyle w:val="TAL"/>
              <w:rPr>
                <w:sz w:val="16"/>
              </w:rPr>
            </w:pPr>
            <w:r w:rsidRPr="00E454AB">
              <w:rPr>
                <w:sz w:val="16"/>
              </w:rPr>
              <w:t>C1-212858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3D02"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03F4E"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7B6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5073" w14:textId="77777777" w:rsidR="00554327" w:rsidRPr="00E454AB" w:rsidRDefault="00554327">
            <w:pPr>
              <w:pStyle w:val="TAL"/>
              <w:rPr>
                <w:sz w:val="16"/>
              </w:rPr>
            </w:pPr>
            <w:r w:rsidRPr="00E454AB">
              <w:rPr>
                <w:sz w:val="16"/>
              </w:rPr>
              <w:t>C1-211201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0B156E" w14:textId="77777777" w:rsidR="00554327" w:rsidRPr="00E454AB" w:rsidRDefault="00554327">
            <w:pPr>
              <w:pStyle w:val="TAL"/>
              <w:rPr>
                <w:sz w:val="16"/>
              </w:rPr>
            </w:pPr>
            <w:r w:rsidRPr="00E454AB">
              <w:rPr>
                <w:sz w:val="16"/>
              </w:rPr>
              <w:t>C1-213543</w:t>
            </w:r>
          </w:p>
        </w:tc>
      </w:tr>
      <w:tr w:rsidR="00E454AB" w:rsidRPr="00E454AB" w14:paraId="7B7D4F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638B" w14:textId="77777777" w:rsidR="00554327" w:rsidRPr="00E454AB" w:rsidRDefault="00554327">
            <w:pPr>
              <w:pStyle w:val="TAL"/>
              <w:rPr>
                <w:sz w:val="16"/>
              </w:rPr>
            </w:pPr>
            <w:r w:rsidRPr="00E454AB">
              <w:rPr>
                <w:sz w:val="16"/>
              </w:rPr>
              <w:t>C1-212859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EBBE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of existing persistent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EA7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28B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3C96" w14:textId="77777777" w:rsidR="00554327" w:rsidRPr="00E454AB" w:rsidRDefault="00554327">
            <w:pPr>
              <w:pStyle w:val="TAL"/>
              <w:rPr>
                <w:sz w:val="16"/>
              </w:rPr>
            </w:pPr>
            <w:r w:rsidRPr="00E454AB">
              <w:rPr>
                <w:sz w:val="16"/>
              </w:rPr>
              <w:t>C1-210774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0D80D27" w14:textId="77777777" w:rsidR="00554327" w:rsidRPr="00E454AB" w:rsidRDefault="00554327">
            <w:pPr>
              <w:pStyle w:val="TAL"/>
              <w:rPr>
                <w:sz w:val="16"/>
              </w:rPr>
            </w:pPr>
            <w:r w:rsidRPr="00E454AB">
              <w:rPr>
                <w:sz w:val="16"/>
              </w:rPr>
              <w:t>C1-213585</w:t>
            </w:r>
          </w:p>
        </w:tc>
      </w:tr>
      <w:tr w:rsidR="00E454AB" w:rsidRPr="00E454AB" w14:paraId="52D088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5CC9B" w14:textId="77777777" w:rsidR="00554327" w:rsidRPr="00E454AB" w:rsidRDefault="00554327">
            <w:pPr>
              <w:pStyle w:val="TAL"/>
              <w:rPr>
                <w:sz w:val="16"/>
              </w:rPr>
            </w:pPr>
            <w:r w:rsidRPr="00E454AB">
              <w:rPr>
                <w:sz w:val="16"/>
              </w:rPr>
              <w:t>C1-212860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1CF8" w14:textId="77777777" w:rsidR="00554327" w:rsidRPr="00E454AB" w:rsidRDefault="00554327">
            <w:pPr>
              <w:pStyle w:val="TAL"/>
              <w:rPr>
                <w:sz w:val="16"/>
              </w:rPr>
            </w:pPr>
            <w:r w:rsidRPr="00E454AB">
              <w:rPr>
                <w:sz w:val="16"/>
              </w:rPr>
              <w:t>Adding service request procedure to support the MUSIM UE reject paging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1495"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84B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A8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DA8942" w14:textId="77777777" w:rsidR="00554327" w:rsidRPr="00E454AB" w:rsidRDefault="00554327">
            <w:pPr>
              <w:pStyle w:val="TAL"/>
              <w:rPr>
                <w:sz w:val="16"/>
              </w:rPr>
            </w:pPr>
          </w:p>
        </w:tc>
      </w:tr>
      <w:tr w:rsidR="00E454AB" w:rsidRPr="00E454AB" w14:paraId="30425D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746B" w14:textId="77777777" w:rsidR="00554327" w:rsidRPr="00E454AB" w:rsidRDefault="00554327">
            <w:pPr>
              <w:pStyle w:val="TAL"/>
              <w:rPr>
                <w:sz w:val="16"/>
              </w:rPr>
            </w:pPr>
            <w:r w:rsidRPr="00E454AB">
              <w:rPr>
                <w:sz w:val="16"/>
              </w:rPr>
              <w:t>C1-212861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EE36" w14:textId="77777777" w:rsidR="00554327" w:rsidRPr="00E454AB" w:rsidRDefault="00554327">
            <w:pPr>
              <w:pStyle w:val="TAL"/>
              <w:rPr>
                <w:sz w:val="16"/>
              </w:rPr>
            </w:pPr>
            <w:r w:rsidRPr="00E454AB">
              <w:rPr>
                <w:sz w:val="16"/>
              </w:rPr>
              <w:t>Adding service request procedure and registration procedure to support connection release due to activity on another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5014"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ED8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1A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CFE99F" w14:textId="77777777" w:rsidR="00554327" w:rsidRPr="00E454AB" w:rsidRDefault="00554327">
            <w:pPr>
              <w:pStyle w:val="TAL"/>
              <w:rPr>
                <w:sz w:val="16"/>
              </w:rPr>
            </w:pPr>
          </w:p>
        </w:tc>
      </w:tr>
      <w:tr w:rsidR="00E454AB" w:rsidRPr="00E454AB" w14:paraId="5111E2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1D82" w14:textId="77777777" w:rsidR="00554327" w:rsidRPr="00E454AB" w:rsidRDefault="00554327">
            <w:pPr>
              <w:pStyle w:val="TAL"/>
              <w:rPr>
                <w:sz w:val="16"/>
              </w:rPr>
            </w:pPr>
            <w:r w:rsidRPr="00E454AB">
              <w:rPr>
                <w:sz w:val="16"/>
              </w:rPr>
              <w:t>C1-212862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027C" w14:textId="77777777" w:rsidR="00554327" w:rsidRPr="00E454AB" w:rsidRDefault="00554327">
            <w:pPr>
              <w:pStyle w:val="TAL"/>
              <w:rPr>
                <w:sz w:val="16"/>
              </w:rPr>
            </w:pPr>
            <w:r w:rsidRPr="00E454AB">
              <w:rPr>
                <w:sz w:val="16"/>
              </w:rPr>
              <w:t>Adding service request procedure and registration procedure to support the MUSIM UE request removal of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0512"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5BF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8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119F1D" w14:textId="77777777" w:rsidR="00554327" w:rsidRPr="00E454AB" w:rsidRDefault="00554327">
            <w:pPr>
              <w:pStyle w:val="TAL"/>
              <w:rPr>
                <w:sz w:val="16"/>
              </w:rPr>
            </w:pPr>
          </w:p>
        </w:tc>
      </w:tr>
      <w:tr w:rsidR="00E454AB" w:rsidRPr="00E454AB" w14:paraId="12780C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95E1" w14:textId="77777777" w:rsidR="00554327" w:rsidRPr="00E454AB" w:rsidRDefault="00554327">
            <w:pPr>
              <w:pStyle w:val="TAL"/>
              <w:rPr>
                <w:sz w:val="16"/>
              </w:rPr>
            </w:pPr>
            <w:r w:rsidRPr="00E454AB">
              <w:rPr>
                <w:sz w:val="16"/>
              </w:rPr>
              <w:t>C1-212863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AC96" w14:textId="77777777" w:rsidR="00554327" w:rsidRPr="00E454AB" w:rsidRDefault="00554327">
            <w:pPr>
              <w:pStyle w:val="TAL"/>
              <w:rPr>
                <w:sz w:val="16"/>
              </w:rPr>
            </w:pPr>
            <w:r w:rsidRPr="00E454AB">
              <w:rPr>
                <w:sz w:val="16"/>
              </w:rPr>
              <w:t xml:space="preserve">Adding Release Request indication </w:t>
            </w:r>
            <w:proofErr w:type="spellStart"/>
            <w:r w:rsidRPr="00E454AB">
              <w:rPr>
                <w:sz w:val="16"/>
              </w:rPr>
              <w:t>IE,Paging</w:t>
            </w:r>
            <w:proofErr w:type="spellEnd"/>
            <w:r w:rsidRPr="00E454AB">
              <w:rPr>
                <w:sz w:val="16"/>
              </w:rPr>
              <w:t xml:space="preserve"> restriction information IE and Reject Paging Indication IE into SR and RR message for UE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B3C8"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EFD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53E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4BE408" w14:textId="77777777" w:rsidR="00554327" w:rsidRPr="00E454AB" w:rsidRDefault="00554327">
            <w:pPr>
              <w:pStyle w:val="TAL"/>
              <w:rPr>
                <w:sz w:val="16"/>
              </w:rPr>
            </w:pPr>
          </w:p>
        </w:tc>
      </w:tr>
      <w:tr w:rsidR="00E454AB" w:rsidRPr="00E454AB" w14:paraId="397FBC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A5D0" w14:textId="77777777" w:rsidR="00554327" w:rsidRPr="00E454AB" w:rsidRDefault="00554327">
            <w:pPr>
              <w:pStyle w:val="TAL"/>
              <w:rPr>
                <w:sz w:val="16"/>
              </w:rPr>
            </w:pPr>
            <w:r w:rsidRPr="00E454AB">
              <w:rPr>
                <w:sz w:val="16"/>
              </w:rPr>
              <w:t>C1-212864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EBD6" w14:textId="77777777" w:rsidR="00554327" w:rsidRPr="00E454AB" w:rsidRDefault="00554327">
            <w:pPr>
              <w:pStyle w:val="TAL"/>
              <w:rPr>
                <w:sz w:val="16"/>
              </w:rPr>
            </w:pPr>
            <w:r w:rsidRPr="00E454AB">
              <w:rPr>
                <w:sz w:val="16"/>
              </w:rPr>
              <w:t>Inclusive language review of TS 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5153" w14:textId="77777777" w:rsidR="00554327" w:rsidRPr="00E454AB" w:rsidRDefault="00554327">
            <w:pPr>
              <w:pStyle w:val="TAL"/>
              <w:rPr>
                <w:sz w:val="16"/>
              </w:rPr>
            </w:pPr>
            <w:r w:rsidRPr="00E454A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BC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5706" w14:textId="77777777" w:rsidR="00554327" w:rsidRPr="00E454AB" w:rsidRDefault="00554327">
            <w:pPr>
              <w:pStyle w:val="TAL"/>
              <w:rPr>
                <w:sz w:val="16"/>
              </w:rPr>
            </w:pPr>
            <w:r w:rsidRPr="00E454AB">
              <w:rPr>
                <w:sz w:val="16"/>
              </w:rPr>
              <w:t>C1-210587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6C4AD6" w14:textId="77777777" w:rsidR="00554327" w:rsidRPr="00E454AB" w:rsidRDefault="00554327">
            <w:pPr>
              <w:pStyle w:val="TAL"/>
              <w:rPr>
                <w:sz w:val="16"/>
              </w:rPr>
            </w:pPr>
          </w:p>
        </w:tc>
      </w:tr>
      <w:tr w:rsidR="00E454AB" w:rsidRPr="00E454AB" w14:paraId="07A3A6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5C6A" w14:textId="77777777" w:rsidR="00554327" w:rsidRPr="00E454AB" w:rsidRDefault="00554327">
            <w:pPr>
              <w:pStyle w:val="TAL"/>
              <w:rPr>
                <w:sz w:val="16"/>
              </w:rPr>
            </w:pPr>
            <w:r w:rsidRPr="00E454AB">
              <w:rPr>
                <w:sz w:val="16"/>
              </w:rPr>
              <w:t>C1-212865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3EE6"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E914"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170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BA3E" w14:textId="77777777" w:rsidR="00554327" w:rsidRPr="00E454AB" w:rsidRDefault="00554327">
            <w:pPr>
              <w:pStyle w:val="TAL"/>
              <w:rPr>
                <w:sz w:val="16"/>
              </w:rPr>
            </w:pPr>
            <w:r w:rsidRPr="00E454AB">
              <w:rPr>
                <w:sz w:val="16"/>
              </w:rPr>
              <w:t>C1-212393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76B250" w14:textId="77777777" w:rsidR="00554327" w:rsidRPr="00E454AB" w:rsidRDefault="00554327">
            <w:pPr>
              <w:pStyle w:val="TAL"/>
              <w:rPr>
                <w:sz w:val="16"/>
              </w:rPr>
            </w:pPr>
            <w:r w:rsidRPr="00E454AB">
              <w:rPr>
                <w:sz w:val="16"/>
              </w:rPr>
              <w:t>C1-213564</w:t>
            </w:r>
          </w:p>
        </w:tc>
      </w:tr>
      <w:tr w:rsidR="00E454AB" w:rsidRPr="00E454AB" w14:paraId="474E73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0ECD" w14:textId="77777777" w:rsidR="00554327" w:rsidRPr="00E454AB" w:rsidRDefault="00554327">
            <w:pPr>
              <w:pStyle w:val="TAL"/>
              <w:rPr>
                <w:sz w:val="16"/>
              </w:rPr>
            </w:pPr>
            <w:r w:rsidRPr="00E454AB">
              <w:rPr>
                <w:sz w:val="16"/>
              </w:rPr>
              <w:t>C1-212866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8879" w14:textId="77777777" w:rsidR="00554327" w:rsidRPr="00E454AB" w:rsidRDefault="00554327">
            <w:pPr>
              <w:pStyle w:val="TAL"/>
              <w:rPr>
                <w:sz w:val="16"/>
              </w:rPr>
            </w:pPr>
            <w:r w:rsidRPr="00E454AB">
              <w:rPr>
                <w:sz w:val="16"/>
              </w:rPr>
              <w:t>Evaluations of solutions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2DB3" w14:textId="77777777" w:rsidR="00554327" w:rsidRPr="00E454AB" w:rsidRDefault="00554327">
            <w:pPr>
              <w:pStyle w:val="TAL"/>
              <w:rPr>
                <w:sz w:val="16"/>
              </w:rPr>
            </w:pPr>
            <w:r w:rsidRPr="00E454AB">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F82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DE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255C30" w14:textId="77777777" w:rsidR="00554327" w:rsidRPr="00E454AB" w:rsidRDefault="00554327">
            <w:pPr>
              <w:pStyle w:val="TAL"/>
              <w:rPr>
                <w:sz w:val="16"/>
              </w:rPr>
            </w:pPr>
          </w:p>
        </w:tc>
      </w:tr>
      <w:tr w:rsidR="00E454AB" w:rsidRPr="00E454AB" w14:paraId="0602E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3628" w14:textId="77777777" w:rsidR="00554327" w:rsidRPr="00E454AB" w:rsidRDefault="00554327">
            <w:pPr>
              <w:pStyle w:val="TAL"/>
              <w:rPr>
                <w:sz w:val="16"/>
              </w:rPr>
            </w:pPr>
            <w:r w:rsidRPr="00E454AB">
              <w:rPr>
                <w:sz w:val="16"/>
              </w:rPr>
              <w:t>C1-212867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6B6F" w14:textId="77777777" w:rsidR="00554327" w:rsidRPr="00E454AB" w:rsidRDefault="00554327">
            <w:pPr>
              <w:pStyle w:val="TAL"/>
              <w:rPr>
                <w:sz w:val="16"/>
              </w:rPr>
            </w:pPr>
            <w:r w:rsidRPr="00E454AB">
              <w:rPr>
                <w:sz w:val="16"/>
              </w:rPr>
              <w:t>De-registration from the onboarding SNPN (ON-SNPN) by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C3F11" w14:textId="77777777" w:rsidR="00554327" w:rsidRPr="00E454AB" w:rsidRDefault="00554327">
            <w:pPr>
              <w:pStyle w:val="TAL"/>
              <w:rPr>
                <w:sz w:val="16"/>
              </w:rPr>
            </w:pP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3C6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05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B85788" w14:textId="77777777" w:rsidR="00554327" w:rsidRPr="00E454AB" w:rsidRDefault="00554327">
            <w:pPr>
              <w:pStyle w:val="TAL"/>
              <w:rPr>
                <w:sz w:val="16"/>
              </w:rPr>
            </w:pPr>
          </w:p>
        </w:tc>
      </w:tr>
      <w:tr w:rsidR="00E454AB" w:rsidRPr="00E454AB" w14:paraId="55803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04C1" w14:textId="77777777" w:rsidR="00554327" w:rsidRPr="00E454AB" w:rsidRDefault="00554327">
            <w:pPr>
              <w:pStyle w:val="TAL"/>
              <w:rPr>
                <w:sz w:val="16"/>
              </w:rPr>
            </w:pPr>
            <w:r w:rsidRPr="00E454AB">
              <w:rPr>
                <w:sz w:val="16"/>
              </w:rPr>
              <w:lastRenderedPageBreak/>
              <w:t>C1-212868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35D5" w14:textId="77777777" w:rsidR="00554327" w:rsidRPr="00E454AB" w:rsidRDefault="00554327">
            <w:pPr>
              <w:pStyle w:val="TAL"/>
              <w:rPr>
                <w:sz w:val="16"/>
              </w:rPr>
            </w:pPr>
            <w:r w:rsidRPr="00E454AB">
              <w:rPr>
                <w:sz w:val="16"/>
              </w:rPr>
              <w:t xml:space="preserve">Update on </w:t>
            </w:r>
            <w:proofErr w:type="spellStart"/>
            <w:r w:rsidRPr="00E454AB">
              <w:rPr>
                <w:sz w:val="16"/>
              </w:rPr>
              <w:t>Plugtest</w:t>
            </w:r>
            <w:proofErr w:type="spellEnd"/>
            <w:r w:rsidRPr="00E454AB">
              <w:rPr>
                <w:sz w:val="16"/>
              </w:rPr>
              <w:t xml:space="preserve"> Reported Issues - rev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0FE6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71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6C25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5B4558" w14:textId="77777777" w:rsidR="00554327" w:rsidRPr="00E454AB" w:rsidRDefault="00554327">
            <w:pPr>
              <w:pStyle w:val="TAL"/>
              <w:rPr>
                <w:sz w:val="16"/>
              </w:rPr>
            </w:pPr>
            <w:r w:rsidRPr="00E454AB">
              <w:rPr>
                <w:sz w:val="16"/>
              </w:rPr>
              <w:t>C1-213056</w:t>
            </w:r>
          </w:p>
        </w:tc>
      </w:tr>
      <w:tr w:rsidR="00E454AB" w:rsidRPr="00E454AB" w14:paraId="5DAEEB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08CD" w14:textId="77777777" w:rsidR="00554327" w:rsidRPr="00E454AB" w:rsidRDefault="00554327">
            <w:pPr>
              <w:pStyle w:val="TAL"/>
              <w:rPr>
                <w:sz w:val="16"/>
              </w:rPr>
            </w:pPr>
            <w:r w:rsidRPr="00E454AB">
              <w:rPr>
                <w:sz w:val="16"/>
              </w:rPr>
              <w:t>C1-212869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760B"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481B"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11E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43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D43660E" w14:textId="77777777" w:rsidR="00554327" w:rsidRPr="00E454AB" w:rsidRDefault="00554327">
            <w:pPr>
              <w:pStyle w:val="TAL"/>
              <w:rPr>
                <w:sz w:val="16"/>
              </w:rPr>
            </w:pPr>
            <w:r w:rsidRPr="00E454AB">
              <w:rPr>
                <w:sz w:val="16"/>
              </w:rPr>
              <w:t>C1-213057</w:t>
            </w:r>
          </w:p>
        </w:tc>
      </w:tr>
      <w:tr w:rsidR="00E454AB" w:rsidRPr="00E454AB" w14:paraId="3CAE7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9B26" w14:textId="77777777" w:rsidR="00554327" w:rsidRPr="00E454AB" w:rsidRDefault="00554327">
            <w:pPr>
              <w:pStyle w:val="TAL"/>
              <w:rPr>
                <w:sz w:val="16"/>
              </w:rPr>
            </w:pPr>
            <w:r w:rsidRPr="00E454AB">
              <w:rPr>
                <w:sz w:val="16"/>
              </w:rPr>
              <w:t>C1-212870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B58D"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DDA2"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499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34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A52CA4" w14:textId="77777777" w:rsidR="00554327" w:rsidRPr="00E454AB" w:rsidRDefault="00554327">
            <w:pPr>
              <w:pStyle w:val="TAL"/>
              <w:rPr>
                <w:sz w:val="16"/>
              </w:rPr>
            </w:pPr>
            <w:r w:rsidRPr="00E454AB">
              <w:rPr>
                <w:sz w:val="16"/>
              </w:rPr>
              <w:t>C1-213058</w:t>
            </w:r>
          </w:p>
        </w:tc>
      </w:tr>
      <w:tr w:rsidR="00E454AB" w:rsidRPr="00E454AB" w14:paraId="3280D8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BD46" w14:textId="77777777" w:rsidR="00554327" w:rsidRPr="00E454AB" w:rsidRDefault="00554327">
            <w:pPr>
              <w:pStyle w:val="TAL"/>
              <w:rPr>
                <w:sz w:val="16"/>
              </w:rPr>
            </w:pPr>
            <w:r w:rsidRPr="00E454AB">
              <w:rPr>
                <w:sz w:val="16"/>
              </w:rPr>
              <w:t>C1-212871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EDEA"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E86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5CD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63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F942CA0" w14:textId="77777777" w:rsidR="00554327" w:rsidRPr="00E454AB" w:rsidRDefault="00554327">
            <w:pPr>
              <w:pStyle w:val="TAL"/>
              <w:rPr>
                <w:sz w:val="16"/>
              </w:rPr>
            </w:pPr>
            <w:r w:rsidRPr="00E454AB">
              <w:rPr>
                <w:sz w:val="16"/>
              </w:rPr>
              <w:t>C1-213059</w:t>
            </w:r>
          </w:p>
        </w:tc>
      </w:tr>
      <w:tr w:rsidR="00E454AB" w:rsidRPr="00E454AB" w14:paraId="50AE94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3925" w14:textId="77777777" w:rsidR="00554327" w:rsidRPr="00E454AB" w:rsidRDefault="00554327">
            <w:pPr>
              <w:pStyle w:val="TAL"/>
              <w:rPr>
                <w:sz w:val="16"/>
              </w:rPr>
            </w:pPr>
            <w:r w:rsidRPr="00E454AB">
              <w:rPr>
                <w:sz w:val="16"/>
              </w:rPr>
              <w:t>C1-212872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FFE7"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3B5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BD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B7B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467976" w14:textId="77777777" w:rsidR="00554327" w:rsidRPr="00E454AB" w:rsidRDefault="00554327">
            <w:pPr>
              <w:pStyle w:val="TAL"/>
              <w:rPr>
                <w:sz w:val="16"/>
              </w:rPr>
            </w:pPr>
            <w:r w:rsidRPr="00E454AB">
              <w:rPr>
                <w:sz w:val="16"/>
              </w:rPr>
              <w:t>C1-213060</w:t>
            </w:r>
          </w:p>
        </w:tc>
      </w:tr>
      <w:tr w:rsidR="00E454AB" w:rsidRPr="00E454AB" w14:paraId="4B28B0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331C" w14:textId="77777777" w:rsidR="00554327" w:rsidRPr="00E454AB" w:rsidRDefault="00554327">
            <w:pPr>
              <w:pStyle w:val="TAL"/>
              <w:rPr>
                <w:sz w:val="16"/>
              </w:rPr>
            </w:pPr>
            <w:r w:rsidRPr="00E454AB">
              <w:rPr>
                <w:sz w:val="16"/>
              </w:rPr>
              <w:t>C1-212873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9FC0"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55C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82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B52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AD8DE1" w14:textId="77777777" w:rsidR="00554327" w:rsidRPr="00E454AB" w:rsidRDefault="00554327">
            <w:pPr>
              <w:pStyle w:val="TAL"/>
              <w:rPr>
                <w:sz w:val="16"/>
              </w:rPr>
            </w:pPr>
            <w:r w:rsidRPr="00E454AB">
              <w:rPr>
                <w:sz w:val="16"/>
              </w:rPr>
              <w:t>C1-213061</w:t>
            </w:r>
          </w:p>
        </w:tc>
      </w:tr>
      <w:tr w:rsidR="00E454AB" w:rsidRPr="00E454AB" w14:paraId="140D81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6DCB" w14:textId="77777777" w:rsidR="00554327" w:rsidRPr="00E454AB" w:rsidRDefault="00554327">
            <w:pPr>
              <w:pStyle w:val="TAL"/>
              <w:rPr>
                <w:sz w:val="16"/>
              </w:rPr>
            </w:pPr>
            <w:r w:rsidRPr="00E454AB">
              <w:rPr>
                <w:sz w:val="16"/>
              </w:rPr>
              <w:t>C1-212874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FE94"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5B1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6DB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5EE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163C20" w14:textId="77777777" w:rsidR="00554327" w:rsidRPr="00E454AB" w:rsidRDefault="00554327">
            <w:pPr>
              <w:pStyle w:val="TAL"/>
              <w:rPr>
                <w:sz w:val="16"/>
              </w:rPr>
            </w:pPr>
            <w:r w:rsidRPr="00E454AB">
              <w:rPr>
                <w:sz w:val="16"/>
              </w:rPr>
              <w:t>C1-213062</w:t>
            </w:r>
          </w:p>
        </w:tc>
      </w:tr>
      <w:tr w:rsidR="00E454AB" w:rsidRPr="00E454AB" w14:paraId="558158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E8EB" w14:textId="77777777" w:rsidR="00554327" w:rsidRPr="00E454AB" w:rsidRDefault="00554327">
            <w:pPr>
              <w:pStyle w:val="TAL"/>
              <w:rPr>
                <w:sz w:val="16"/>
              </w:rPr>
            </w:pPr>
            <w:r w:rsidRPr="00E454AB">
              <w:rPr>
                <w:sz w:val="16"/>
              </w:rPr>
              <w:t>C1-212875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7635"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AC3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89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681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3B7195" w14:textId="77777777" w:rsidR="00554327" w:rsidRPr="00E454AB" w:rsidRDefault="00554327">
            <w:pPr>
              <w:pStyle w:val="TAL"/>
              <w:rPr>
                <w:sz w:val="16"/>
              </w:rPr>
            </w:pPr>
            <w:r w:rsidRPr="00E454AB">
              <w:rPr>
                <w:sz w:val="16"/>
              </w:rPr>
              <w:t>C1-213063</w:t>
            </w:r>
          </w:p>
        </w:tc>
      </w:tr>
      <w:tr w:rsidR="00E454AB" w:rsidRPr="00E454AB" w14:paraId="364F7D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DA1C" w14:textId="77777777" w:rsidR="00554327" w:rsidRPr="00E454AB" w:rsidRDefault="00554327">
            <w:pPr>
              <w:pStyle w:val="TAL"/>
              <w:rPr>
                <w:sz w:val="16"/>
              </w:rPr>
            </w:pPr>
            <w:r w:rsidRPr="00E454AB">
              <w:rPr>
                <w:sz w:val="16"/>
              </w:rPr>
              <w:t>C1-212876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45BB"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DD7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0E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0E8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05CB27" w14:textId="77777777" w:rsidR="00554327" w:rsidRPr="00E454AB" w:rsidRDefault="00554327">
            <w:pPr>
              <w:pStyle w:val="TAL"/>
              <w:rPr>
                <w:sz w:val="16"/>
              </w:rPr>
            </w:pPr>
            <w:r w:rsidRPr="00E454AB">
              <w:rPr>
                <w:sz w:val="16"/>
              </w:rPr>
              <w:t>C1-213064</w:t>
            </w:r>
          </w:p>
        </w:tc>
      </w:tr>
      <w:tr w:rsidR="00E454AB" w:rsidRPr="00E454AB" w14:paraId="253F7E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D673" w14:textId="77777777" w:rsidR="00554327" w:rsidRPr="00E454AB" w:rsidRDefault="00554327">
            <w:pPr>
              <w:pStyle w:val="TAL"/>
              <w:rPr>
                <w:sz w:val="16"/>
              </w:rPr>
            </w:pPr>
            <w:r w:rsidRPr="00E454AB">
              <w:rPr>
                <w:sz w:val="16"/>
              </w:rPr>
              <w:t>C1-212877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C3BB"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C17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A9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762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924A77" w14:textId="77777777" w:rsidR="00554327" w:rsidRPr="00E454AB" w:rsidRDefault="00554327">
            <w:pPr>
              <w:pStyle w:val="TAL"/>
              <w:rPr>
                <w:sz w:val="16"/>
              </w:rPr>
            </w:pPr>
            <w:r w:rsidRPr="00E454AB">
              <w:rPr>
                <w:sz w:val="16"/>
              </w:rPr>
              <w:t>C1-213065</w:t>
            </w:r>
          </w:p>
        </w:tc>
      </w:tr>
      <w:tr w:rsidR="00E454AB" w:rsidRPr="00E454AB" w14:paraId="42709C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F1EF" w14:textId="77777777" w:rsidR="00554327" w:rsidRPr="00E454AB" w:rsidRDefault="00554327">
            <w:pPr>
              <w:pStyle w:val="TAL"/>
              <w:rPr>
                <w:sz w:val="16"/>
              </w:rPr>
            </w:pPr>
            <w:r w:rsidRPr="00E454AB">
              <w:rPr>
                <w:sz w:val="16"/>
              </w:rPr>
              <w:t>C1-212878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17AC"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DDA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24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5B5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BEEC01" w14:textId="77777777" w:rsidR="00554327" w:rsidRPr="00E454AB" w:rsidRDefault="00554327">
            <w:pPr>
              <w:pStyle w:val="TAL"/>
              <w:rPr>
                <w:sz w:val="16"/>
              </w:rPr>
            </w:pPr>
            <w:r w:rsidRPr="00E454AB">
              <w:rPr>
                <w:sz w:val="16"/>
              </w:rPr>
              <w:t>C1-213066</w:t>
            </w:r>
          </w:p>
        </w:tc>
      </w:tr>
      <w:tr w:rsidR="00E454AB" w:rsidRPr="00E454AB" w14:paraId="5F5FEA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7FC8" w14:textId="77777777" w:rsidR="00554327" w:rsidRPr="00E454AB" w:rsidRDefault="00554327">
            <w:pPr>
              <w:pStyle w:val="TAL"/>
              <w:rPr>
                <w:sz w:val="16"/>
              </w:rPr>
            </w:pPr>
            <w:r w:rsidRPr="00E454AB">
              <w:rPr>
                <w:sz w:val="16"/>
              </w:rPr>
              <w:t>C1-212879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1664"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C22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665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9BE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BFC7C7" w14:textId="77777777" w:rsidR="00554327" w:rsidRPr="00E454AB" w:rsidRDefault="00554327">
            <w:pPr>
              <w:pStyle w:val="TAL"/>
              <w:rPr>
                <w:sz w:val="16"/>
              </w:rPr>
            </w:pPr>
            <w:r w:rsidRPr="00E454AB">
              <w:rPr>
                <w:sz w:val="16"/>
              </w:rPr>
              <w:t>C1-213067</w:t>
            </w:r>
          </w:p>
        </w:tc>
      </w:tr>
      <w:tr w:rsidR="00E454AB" w:rsidRPr="00E454AB" w14:paraId="652B99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3B44" w14:textId="77777777" w:rsidR="00554327" w:rsidRPr="00E454AB" w:rsidRDefault="00554327">
            <w:pPr>
              <w:pStyle w:val="TAL"/>
              <w:rPr>
                <w:sz w:val="16"/>
              </w:rPr>
            </w:pPr>
            <w:r w:rsidRPr="00E454AB">
              <w:rPr>
                <w:sz w:val="16"/>
              </w:rPr>
              <w:t>C1-212880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8B61"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BC7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EB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2D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030034" w14:textId="77777777" w:rsidR="00554327" w:rsidRPr="00E454AB" w:rsidRDefault="00554327">
            <w:pPr>
              <w:pStyle w:val="TAL"/>
              <w:rPr>
                <w:sz w:val="16"/>
              </w:rPr>
            </w:pPr>
            <w:r w:rsidRPr="00E454AB">
              <w:rPr>
                <w:sz w:val="16"/>
              </w:rPr>
              <w:t>C1-213068</w:t>
            </w:r>
          </w:p>
        </w:tc>
      </w:tr>
      <w:tr w:rsidR="00E454AB" w:rsidRPr="00E454AB" w14:paraId="1FE9C6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BE7C" w14:textId="77777777" w:rsidR="00554327" w:rsidRPr="00E454AB" w:rsidRDefault="00554327">
            <w:pPr>
              <w:pStyle w:val="TAL"/>
              <w:rPr>
                <w:sz w:val="16"/>
              </w:rPr>
            </w:pPr>
            <w:r w:rsidRPr="00E454AB">
              <w:rPr>
                <w:sz w:val="16"/>
              </w:rPr>
              <w:t>C1-212881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8EAA"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CDA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34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A1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3F77F4" w14:textId="77777777" w:rsidR="00554327" w:rsidRPr="00E454AB" w:rsidRDefault="00554327">
            <w:pPr>
              <w:pStyle w:val="TAL"/>
              <w:rPr>
                <w:sz w:val="16"/>
              </w:rPr>
            </w:pPr>
            <w:r w:rsidRPr="00E454AB">
              <w:rPr>
                <w:sz w:val="16"/>
              </w:rPr>
              <w:t>C1-213069</w:t>
            </w:r>
          </w:p>
        </w:tc>
      </w:tr>
      <w:tr w:rsidR="00E454AB" w:rsidRPr="00E454AB" w14:paraId="130AA6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178B" w14:textId="77777777" w:rsidR="00554327" w:rsidRPr="00E454AB" w:rsidRDefault="00554327">
            <w:pPr>
              <w:pStyle w:val="TAL"/>
              <w:rPr>
                <w:sz w:val="16"/>
              </w:rPr>
            </w:pPr>
            <w:r w:rsidRPr="00E454AB">
              <w:rPr>
                <w:sz w:val="16"/>
              </w:rPr>
              <w:t>C1-212882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2E93"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99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F30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4F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3AA64E" w14:textId="77777777" w:rsidR="00554327" w:rsidRPr="00E454AB" w:rsidRDefault="00554327">
            <w:pPr>
              <w:pStyle w:val="TAL"/>
              <w:rPr>
                <w:sz w:val="16"/>
              </w:rPr>
            </w:pPr>
            <w:r w:rsidRPr="00E454AB">
              <w:rPr>
                <w:sz w:val="16"/>
              </w:rPr>
              <w:t>C1-213070</w:t>
            </w:r>
          </w:p>
        </w:tc>
      </w:tr>
      <w:tr w:rsidR="00E454AB" w:rsidRPr="00E454AB" w14:paraId="312293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DE69" w14:textId="77777777" w:rsidR="00554327" w:rsidRPr="00E454AB" w:rsidRDefault="00554327">
            <w:pPr>
              <w:pStyle w:val="TAL"/>
              <w:rPr>
                <w:sz w:val="16"/>
              </w:rPr>
            </w:pPr>
            <w:r w:rsidRPr="00E454AB">
              <w:rPr>
                <w:sz w:val="16"/>
              </w:rPr>
              <w:t>C1-212883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323E"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550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EBF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8D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C24D76" w14:textId="77777777" w:rsidR="00554327" w:rsidRPr="00E454AB" w:rsidRDefault="00554327">
            <w:pPr>
              <w:pStyle w:val="TAL"/>
              <w:rPr>
                <w:sz w:val="16"/>
              </w:rPr>
            </w:pPr>
            <w:r w:rsidRPr="00E454AB">
              <w:rPr>
                <w:sz w:val="16"/>
              </w:rPr>
              <w:t>C1-213071</w:t>
            </w:r>
          </w:p>
        </w:tc>
      </w:tr>
      <w:tr w:rsidR="00E454AB" w:rsidRPr="00E454AB" w14:paraId="5CCEC3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0FC7" w14:textId="77777777" w:rsidR="00554327" w:rsidRPr="00E454AB" w:rsidRDefault="00554327">
            <w:pPr>
              <w:pStyle w:val="TAL"/>
              <w:rPr>
                <w:sz w:val="16"/>
              </w:rPr>
            </w:pPr>
            <w:r w:rsidRPr="00E454AB">
              <w:rPr>
                <w:sz w:val="16"/>
              </w:rPr>
              <w:t>C1-212884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0D13"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6C3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68E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E6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2D3A788" w14:textId="77777777" w:rsidR="00554327" w:rsidRPr="00E454AB" w:rsidRDefault="00554327">
            <w:pPr>
              <w:pStyle w:val="TAL"/>
              <w:rPr>
                <w:sz w:val="16"/>
              </w:rPr>
            </w:pPr>
            <w:r w:rsidRPr="00E454AB">
              <w:rPr>
                <w:sz w:val="16"/>
              </w:rPr>
              <w:t>C1-213072</w:t>
            </w:r>
          </w:p>
        </w:tc>
      </w:tr>
      <w:tr w:rsidR="00E454AB" w:rsidRPr="00E454AB" w14:paraId="0BDE10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CD59" w14:textId="77777777" w:rsidR="00554327" w:rsidRPr="00E454AB" w:rsidRDefault="00554327">
            <w:pPr>
              <w:pStyle w:val="TAL"/>
              <w:rPr>
                <w:sz w:val="16"/>
              </w:rPr>
            </w:pPr>
            <w:r w:rsidRPr="00E454AB">
              <w:rPr>
                <w:sz w:val="16"/>
              </w:rPr>
              <w:t>C1-212885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6EBB"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B38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650B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D5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94EB762" w14:textId="77777777" w:rsidR="00554327" w:rsidRPr="00E454AB" w:rsidRDefault="00554327">
            <w:pPr>
              <w:pStyle w:val="TAL"/>
              <w:rPr>
                <w:sz w:val="16"/>
              </w:rPr>
            </w:pPr>
            <w:r w:rsidRPr="00E454AB">
              <w:rPr>
                <w:sz w:val="16"/>
              </w:rPr>
              <w:t>C1-213598</w:t>
            </w:r>
          </w:p>
        </w:tc>
      </w:tr>
      <w:tr w:rsidR="00E454AB" w:rsidRPr="00E454AB" w14:paraId="542F8A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5F41" w14:textId="77777777" w:rsidR="00554327" w:rsidRPr="00E454AB" w:rsidRDefault="00554327">
            <w:pPr>
              <w:pStyle w:val="TAL"/>
              <w:rPr>
                <w:sz w:val="16"/>
              </w:rPr>
            </w:pPr>
            <w:r w:rsidRPr="00E454AB">
              <w:rPr>
                <w:sz w:val="16"/>
              </w:rPr>
              <w:t>C1-212886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2073"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9B7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0D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701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46E0EB" w14:textId="77777777" w:rsidR="00554327" w:rsidRPr="00E454AB" w:rsidRDefault="00554327">
            <w:pPr>
              <w:pStyle w:val="TAL"/>
              <w:rPr>
                <w:sz w:val="16"/>
              </w:rPr>
            </w:pPr>
            <w:r w:rsidRPr="00E454AB">
              <w:rPr>
                <w:sz w:val="16"/>
              </w:rPr>
              <w:t>C1-213600</w:t>
            </w:r>
          </w:p>
        </w:tc>
      </w:tr>
      <w:tr w:rsidR="00E454AB" w:rsidRPr="00E454AB" w14:paraId="38C4D1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E9EE" w14:textId="77777777" w:rsidR="00554327" w:rsidRPr="00E454AB" w:rsidRDefault="00554327">
            <w:pPr>
              <w:pStyle w:val="TAL"/>
              <w:rPr>
                <w:sz w:val="16"/>
              </w:rPr>
            </w:pPr>
            <w:r w:rsidRPr="00E454AB">
              <w:rPr>
                <w:sz w:val="16"/>
              </w:rPr>
              <w:t>C1-212887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2EC5"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17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055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10E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4C6B80" w14:textId="77777777" w:rsidR="00554327" w:rsidRPr="00E454AB" w:rsidRDefault="00554327">
            <w:pPr>
              <w:pStyle w:val="TAL"/>
              <w:rPr>
                <w:sz w:val="16"/>
              </w:rPr>
            </w:pPr>
            <w:r w:rsidRPr="00E454AB">
              <w:rPr>
                <w:sz w:val="16"/>
              </w:rPr>
              <w:t>C1-213602</w:t>
            </w:r>
          </w:p>
        </w:tc>
      </w:tr>
      <w:tr w:rsidR="00E454AB" w:rsidRPr="00E454AB" w14:paraId="48BA9A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6C0A" w14:textId="77777777" w:rsidR="00554327" w:rsidRPr="00E454AB" w:rsidRDefault="00554327">
            <w:pPr>
              <w:pStyle w:val="TAL"/>
              <w:rPr>
                <w:sz w:val="16"/>
              </w:rPr>
            </w:pPr>
            <w:r w:rsidRPr="00E454AB">
              <w:rPr>
                <w:sz w:val="16"/>
              </w:rPr>
              <w:t>C1-212888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A31C"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3D2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65D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1DC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D872D8" w14:textId="77777777" w:rsidR="00554327" w:rsidRPr="00E454AB" w:rsidRDefault="00554327">
            <w:pPr>
              <w:pStyle w:val="TAL"/>
              <w:rPr>
                <w:sz w:val="16"/>
              </w:rPr>
            </w:pPr>
            <w:r w:rsidRPr="00E454AB">
              <w:rPr>
                <w:sz w:val="16"/>
              </w:rPr>
              <w:t>C1-213604</w:t>
            </w:r>
          </w:p>
        </w:tc>
      </w:tr>
      <w:tr w:rsidR="00E454AB" w:rsidRPr="00E454AB" w14:paraId="235845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D015" w14:textId="77777777" w:rsidR="00554327" w:rsidRPr="00E454AB" w:rsidRDefault="00554327">
            <w:pPr>
              <w:pStyle w:val="TAL"/>
              <w:rPr>
                <w:sz w:val="16"/>
              </w:rPr>
            </w:pPr>
            <w:r w:rsidRPr="00E454AB">
              <w:rPr>
                <w:sz w:val="16"/>
              </w:rPr>
              <w:t>C1-212889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777E"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E9A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6D1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88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A608197" w14:textId="77777777" w:rsidR="00554327" w:rsidRPr="00E454AB" w:rsidRDefault="00554327">
            <w:pPr>
              <w:pStyle w:val="TAL"/>
              <w:rPr>
                <w:sz w:val="16"/>
              </w:rPr>
            </w:pPr>
            <w:r w:rsidRPr="00E454AB">
              <w:rPr>
                <w:sz w:val="16"/>
              </w:rPr>
              <w:t>C1-213599</w:t>
            </w:r>
          </w:p>
        </w:tc>
      </w:tr>
      <w:tr w:rsidR="00E454AB" w:rsidRPr="00E454AB" w14:paraId="4D92D5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598B" w14:textId="77777777" w:rsidR="00554327" w:rsidRPr="00E454AB" w:rsidRDefault="00554327">
            <w:pPr>
              <w:pStyle w:val="TAL"/>
              <w:rPr>
                <w:sz w:val="16"/>
              </w:rPr>
            </w:pPr>
            <w:r w:rsidRPr="00E454AB">
              <w:rPr>
                <w:sz w:val="16"/>
              </w:rPr>
              <w:t>C1-212890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D2DB"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FF9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0A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3A9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489BEF" w14:textId="77777777" w:rsidR="00554327" w:rsidRPr="00E454AB" w:rsidRDefault="00554327">
            <w:pPr>
              <w:pStyle w:val="TAL"/>
              <w:rPr>
                <w:sz w:val="16"/>
              </w:rPr>
            </w:pPr>
            <w:r w:rsidRPr="00E454AB">
              <w:rPr>
                <w:sz w:val="16"/>
              </w:rPr>
              <w:t>C1-213601</w:t>
            </w:r>
          </w:p>
        </w:tc>
      </w:tr>
      <w:tr w:rsidR="00E454AB" w:rsidRPr="00E454AB" w14:paraId="27E635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BF49" w14:textId="77777777" w:rsidR="00554327" w:rsidRPr="00E454AB" w:rsidRDefault="00554327">
            <w:pPr>
              <w:pStyle w:val="TAL"/>
              <w:rPr>
                <w:sz w:val="16"/>
              </w:rPr>
            </w:pPr>
            <w:r w:rsidRPr="00E454AB">
              <w:rPr>
                <w:sz w:val="16"/>
              </w:rPr>
              <w:t>C1-212891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0E7C"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A96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AB4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AA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8192B7" w14:textId="77777777" w:rsidR="00554327" w:rsidRPr="00E454AB" w:rsidRDefault="00554327">
            <w:pPr>
              <w:pStyle w:val="TAL"/>
              <w:rPr>
                <w:sz w:val="16"/>
              </w:rPr>
            </w:pPr>
            <w:r w:rsidRPr="00E454AB">
              <w:rPr>
                <w:sz w:val="16"/>
              </w:rPr>
              <w:t>C1-213603</w:t>
            </w:r>
          </w:p>
        </w:tc>
      </w:tr>
      <w:tr w:rsidR="00E454AB" w:rsidRPr="00E454AB" w14:paraId="7D00A0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791D" w14:textId="77777777" w:rsidR="00554327" w:rsidRPr="00E454AB" w:rsidRDefault="00554327">
            <w:pPr>
              <w:pStyle w:val="TAL"/>
              <w:rPr>
                <w:sz w:val="16"/>
              </w:rPr>
            </w:pPr>
            <w:r w:rsidRPr="00E454AB">
              <w:rPr>
                <w:sz w:val="16"/>
              </w:rPr>
              <w:t>C1-212892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23DB"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45A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E66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46F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9089BC" w14:textId="77777777" w:rsidR="00554327" w:rsidRPr="00E454AB" w:rsidRDefault="00554327">
            <w:pPr>
              <w:pStyle w:val="TAL"/>
              <w:rPr>
                <w:sz w:val="16"/>
              </w:rPr>
            </w:pPr>
            <w:r w:rsidRPr="00E454AB">
              <w:rPr>
                <w:sz w:val="16"/>
              </w:rPr>
              <w:t>C1-213605</w:t>
            </w:r>
          </w:p>
        </w:tc>
      </w:tr>
      <w:tr w:rsidR="00E454AB" w:rsidRPr="00E454AB" w14:paraId="5FF6CA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995D" w14:textId="77777777" w:rsidR="00554327" w:rsidRPr="00E454AB" w:rsidRDefault="00554327">
            <w:pPr>
              <w:pStyle w:val="TAL"/>
              <w:rPr>
                <w:sz w:val="16"/>
              </w:rPr>
            </w:pPr>
            <w:r w:rsidRPr="00E454AB">
              <w:rPr>
                <w:sz w:val="16"/>
              </w:rPr>
              <w:t>C1-212893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490B" w14:textId="77777777" w:rsidR="00554327" w:rsidRPr="00E454AB" w:rsidRDefault="00554327">
            <w:pPr>
              <w:pStyle w:val="TAL"/>
              <w:rPr>
                <w:sz w:val="16"/>
              </w:rPr>
            </w:pPr>
            <w:r w:rsidRPr="00E454AB">
              <w:rPr>
                <w:sz w:val="16"/>
              </w:rPr>
              <w:t xml:space="preserve">New WID on CT Aspects of Application Layer Support for </w:t>
            </w:r>
            <w:proofErr w:type="spellStart"/>
            <w:r w:rsidRPr="00E454AB">
              <w:rPr>
                <w:sz w:val="16"/>
              </w:rPr>
              <w:t>Uncrewed</w:t>
            </w:r>
            <w:proofErr w:type="spellEnd"/>
            <w:r w:rsidRPr="00E454AB">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170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D7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DA54" w14:textId="77777777" w:rsidR="00554327" w:rsidRPr="00E454AB" w:rsidRDefault="00554327">
            <w:pPr>
              <w:pStyle w:val="TAL"/>
              <w:rPr>
                <w:sz w:val="16"/>
              </w:rPr>
            </w:pPr>
            <w:r w:rsidRPr="00E454AB">
              <w:rPr>
                <w:sz w:val="16"/>
              </w:rPr>
              <w:t>C1-212515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06A50C" w14:textId="77777777" w:rsidR="00554327" w:rsidRPr="00E454AB" w:rsidRDefault="00554327">
            <w:pPr>
              <w:pStyle w:val="TAL"/>
              <w:rPr>
                <w:sz w:val="16"/>
              </w:rPr>
            </w:pPr>
          </w:p>
        </w:tc>
      </w:tr>
      <w:tr w:rsidR="00E454AB" w:rsidRPr="00E454AB" w14:paraId="23107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198A" w14:textId="77777777" w:rsidR="00554327" w:rsidRPr="00E454AB" w:rsidRDefault="00554327">
            <w:pPr>
              <w:pStyle w:val="TAL"/>
              <w:rPr>
                <w:sz w:val="16"/>
              </w:rPr>
            </w:pPr>
            <w:r w:rsidRPr="00E454AB">
              <w:rPr>
                <w:sz w:val="16"/>
              </w:rPr>
              <w:t>C1-212894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866C" w14:textId="77777777" w:rsidR="00554327" w:rsidRPr="00E454AB" w:rsidRDefault="00554327">
            <w:pPr>
              <w:pStyle w:val="TAL"/>
              <w:rPr>
                <w:sz w:val="16"/>
              </w:rPr>
            </w:pPr>
            <w:r w:rsidRPr="00E454AB">
              <w:rPr>
                <w:sz w:val="16"/>
              </w:rPr>
              <w:t>LS on user controlled services during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950D"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F204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876F" w14:textId="77777777" w:rsidR="00554327" w:rsidRPr="00E454AB" w:rsidRDefault="00554327">
            <w:pPr>
              <w:pStyle w:val="TAL"/>
              <w:rPr>
                <w:sz w:val="16"/>
              </w:rPr>
            </w:pPr>
            <w:r w:rsidRPr="00E454AB">
              <w:rPr>
                <w:sz w:val="16"/>
              </w:rPr>
              <w:t>C1-212399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166AEB" w14:textId="77777777" w:rsidR="00554327" w:rsidRPr="00E454AB" w:rsidRDefault="00554327">
            <w:pPr>
              <w:pStyle w:val="TAL"/>
              <w:rPr>
                <w:sz w:val="16"/>
              </w:rPr>
            </w:pPr>
            <w:r w:rsidRPr="00E454AB">
              <w:rPr>
                <w:sz w:val="16"/>
              </w:rPr>
              <w:t>C1-213652</w:t>
            </w:r>
          </w:p>
        </w:tc>
      </w:tr>
      <w:tr w:rsidR="00E454AB" w:rsidRPr="00E454AB" w14:paraId="352215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BE12" w14:textId="77777777" w:rsidR="00554327" w:rsidRPr="00E454AB" w:rsidRDefault="00554327">
            <w:pPr>
              <w:pStyle w:val="TAL"/>
              <w:rPr>
                <w:sz w:val="16"/>
              </w:rPr>
            </w:pPr>
            <w:r w:rsidRPr="00E454AB">
              <w:rPr>
                <w:sz w:val="16"/>
              </w:rPr>
              <w:t>C1-212895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92FB"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63E0"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67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6C9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215E0D" w14:textId="77777777" w:rsidR="00554327" w:rsidRPr="00E454AB" w:rsidRDefault="00554327">
            <w:pPr>
              <w:pStyle w:val="TAL"/>
              <w:rPr>
                <w:sz w:val="16"/>
              </w:rPr>
            </w:pPr>
            <w:r w:rsidRPr="00E454AB">
              <w:rPr>
                <w:sz w:val="16"/>
              </w:rPr>
              <w:t>C1-213654</w:t>
            </w:r>
          </w:p>
        </w:tc>
      </w:tr>
      <w:tr w:rsidR="00E454AB" w:rsidRPr="00E454AB" w14:paraId="1A9DC6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13F9" w14:textId="77777777" w:rsidR="00554327" w:rsidRPr="00E454AB" w:rsidRDefault="00554327">
            <w:pPr>
              <w:pStyle w:val="TAL"/>
              <w:rPr>
                <w:sz w:val="16"/>
              </w:rPr>
            </w:pPr>
            <w:r w:rsidRPr="00E454AB">
              <w:rPr>
                <w:sz w:val="16"/>
              </w:rPr>
              <w:t>C1-212896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3D34"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D693"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81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F2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F1502E" w14:textId="77777777" w:rsidR="00554327" w:rsidRPr="00E454AB" w:rsidRDefault="00554327">
            <w:pPr>
              <w:pStyle w:val="TAL"/>
              <w:rPr>
                <w:sz w:val="16"/>
              </w:rPr>
            </w:pPr>
            <w:r w:rsidRPr="00E454AB">
              <w:rPr>
                <w:sz w:val="16"/>
              </w:rPr>
              <w:t>C1-213655</w:t>
            </w:r>
          </w:p>
        </w:tc>
      </w:tr>
      <w:tr w:rsidR="00E454AB" w:rsidRPr="00E454AB" w14:paraId="2EE0BB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49616" w14:textId="77777777" w:rsidR="00554327" w:rsidRPr="00E454AB" w:rsidRDefault="00554327">
            <w:pPr>
              <w:pStyle w:val="TAL"/>
              <w:rPr>
                <w:sz w:val="16"/>
              </w:rPr>
            </w:pPr>
            <w:r w:rsidRPr="00E454AB">
              <w:rPr>
                <w:sz w:val="16"/>
              </w:rPr>
              <w:t>C1-212897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A1BC" w14:textId="77777777" w:rsidR="00554327" w:rsidRPr="00E454AB" w:rsidRDefault="00554327">
            <w:pPr>
              <w:pStyle w:val="TAL"/>
              <w:rPr>
                <w:sz w:val="16"/>
              </w:rPr>
            </w:pPr>
            <w:proofErr w:type="spellStart"/>
            <w:r w:rsidRPr="00E454AB">
              <w:rPr>
                <w:sz w:val="16"/>
              </w:rPr>
              <w:t>eCPSOR_CON</w:t>
            </w:r>
            <w:proofErr w:type="spellEnd"/>
            <w:r w:rsidRPr="00E454AB">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77AC"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DB2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111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0B3443" w14:textId="77777777" w:rsidR="00554327" w:rsidRPr="00E454AB" w:rsidRDefault="00554327">
            <w:pPr>
              <w:pStyle w:val="TAL"/>
              <w:rPr>
                <w:sz w:val="16"/>
              </w:rPr>
            </w:pPr>
          </w:p>
        </w:tc>
      </w:tr>
      <w:tr w:rsidR="00E454AB" w:rsidRPr="00E454AB" w14:paraId="240F36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13B8" w14:textId="77777777" w:rsidR="00554327" w:rsidRPr="00E454AB" w:rsidRDefault="00554327">
            <w:pPr>
              <w:pStyle w:val="TAL"/>
              <w:rPr>
                <w:sz w:val="16"/>
              </w:rPr>
            </w:pPr>
            <w:r w:rsidRPr="00E454AB">
              <w:rPr>
                <w:sz w:val="16"/>
              </w:rPr>
              <w:t>C1-212898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6F08" w14:textId="77777777" w:rsidR="00554327" w:rsidRPr="00E454AB" w:rsidRDefault="00554327">
            <w:pPr>
              <w:pStyle w:val="TAL"/>
              <w:rPr>
                <w:sz w:val="16"/>
              </w:rPr>
            </w:pPr>
            <w:r w:rsidRPr="00E454AB">
              <w:rPr>
                <w:sz w:val="16"/>
              </w:rPr>
              <w:t>Adding the missing Emergency service support over non-3GPP access in CNEM AT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630A"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6E5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F0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F21B54" w14:textId="77777777" w:rsidR="00554327" w:rsidRPr="00E454AB" w:rsidRDefault="00554327">
            <w:pPr>
              <w:pStyle w:val="TAL"/>
              <w:rPr>
                <w:sz w:val="16"/>
              </w:rPr>
            </w:pPr>
          </w:p>
        </w:tc>
      </w:tr>
      <w:tr w:rsidR="00E454AB" w:rsidRPr="00E454AB" w14:paraId="760149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C69A" w14:textId="77777777" w:rsidR="00554327" w:rsidRPr="00E454AB" w:rsidRDefault="00554327">
            <w:pPr>
              <w:pStyle w:val="TAL"/>
              <w:rPr>
                <w:sz w:val="16"/>
              </w:rPr>
            </w:pPr>
            <w:r w:rsidRPr="00E454AB">
              <w:rPr>
                <w:sz w:val="16"/>
              </w:rPr>
              <w:t>C1-212899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E8E5" w14:textId="77777777" w:rsidR="00554327" w:rsidRPr="00E454AB" w:rsidRDefault="00554327">
            <w:pPr>
              <w:pStyle w:val="TAL"/>
              <w:rPr>
                <w:sz w:val="16"/>
              </w:rPr>
            </w:pPr>
            <w:r w:rsidRPr="00E454AB">
              <w:rPr>
                <w:sz w:val="16"/>
              </w:rPr>
              <w:t>Adding the missing Emergency service support over non-3GPP access in CNEM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8935"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9A54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35F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5D3684" w14:textId="77777777" w:rsidR="00554327" w:rsidRPr="00E454AB" w:rsidRDefault="00554327">
            <w:pPr>
              <w:pStyle w:val="TAL"/>
              <w:rPr>
                <w:sz w:val="16"/>
              </w:rPr>
            </w:pPr>
          </w:p>
        </w:tc>
      </w:tr>
      <w:tr w:rsidR="00E454AB" w:rsidRPr="00E454AB" w14:paraId="6BDD0A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0FDE" w14:textId="77777777" w:rsidR="00554327" w:rsidRPr="00E454AB" w:rsidRDefault="00554327">
            <w:pPr>
              <w:pStyle w:val="TAL"/>
              <w:rPr>
                <w:sz w:val="16"/>
              </w:rPr>
            </w:pPr>
            <w:r w:rsidRPr="00E454AB">
              <w:rPr>
                <w:sz w:val="16"/>
              </w:rPr>
              <w:t>C1-212900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746B"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EC42" w14:textId="77777777" w:rsidR="00554327" w:rsidRPr="00E454AB" w:rsidRDefault="00554327">
            <w:pPr>
              <w:pStyle w:val="TAL"/>
              <w:rPr>
                <w:sz w:val="16"/>
              </w:rPr>
            </w:pPr>
            <w:r w:rsidRPr="00E454AB">
              <w:rPr>
                <w:sz w:val="16"/>
              </w:rPr>
              <w:t>vivo/</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937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2C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DFF594" w14:textId="77777777" w:rsidR="00554327" w:rsidRPr="00E454AB" w:rsidRDefault="00554327">
            <w:pPr>
              <w:pStyle w:val="TAL"/>
              <w:rPr>
                <w:sz w:val="16"/>
              </w:rPr>
            </w:pPr>
          </w:p>
        </w:tc>
      </w:tr>
      <w:tr w:rsidR="00E454AB" w:rsidRPr="00E454AB" w14:paraId="63CF8F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9187" w14:textId="77777777" w:rsidR="00554327" w:rsidRPr="00E454AB" w:rsidRDefault="00554327">
            <w:pPr>
              <w:pStyle w:val="TAL"/>
              <w:rPr>
                <w:sz w:val="16"/>
              </w:rPr>
            </w:pPr>
            <w:r w:rsidRPr="00E454AB">
              <w:rPr>
                <w:sz w:val="16"/>
              </w:rPr>
              <w:t>C1-212901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9992"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5525A"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18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07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18E9D5" w14:textId="77777777" w:rsidR="00554327" w:rsidRPr="00E454AB" w:rsidRDefault="00554327">
            <w:pPr>
              <w:pStyle w:val="TAL"/>
              <w:rPr>
                <w:sz w:val="16"/>
              </w:rPr>
            </w:pPr>
            <w:r w:rsidRPr="00E454AB">
              <w:rPr>
                <w:sz w:val="16"/>
              </w:rPr>
              <w:t>C1-213606</w:t>
            </w:r>
          </w:p>
        </w:tc>
      </w:tr>
      <w:tr w:rsidR="00E454AB" w:rsidRPr="00E454AB" w14:paraId="393409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9827" w14:textId="77777777" w:rsidR="00554327" w:rsidRPr="00E454AB" w:rsidRDefault="00554327">
            <w:pPr>
              <w:pStyle w:val="TAL"/>
              <w:rPr>
                <w:sz w:val="16"/>
              </w:rPr>
            </w:pPr>
            <w:r w:rsidRPr="00E454AB">
              <w:rPr>
                <w:sz w:val="16"/>
              </w:rPr>
              <w:t>C1-212902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ECA76"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F6D8"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9E7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78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65F9FC" w14:textId="77777777" w:rsidR="00554327" w:rsidRPr="00E454AB" w:rsidRDefault="00554327">
            <w:pPr>
              <w:pStyle w:val="TAL"/>
              <w:rPr>
                <w:sz w:val="16"/>
              </w:rPr>
            </w:pPr>
            <w:r w:rsidRPr="00E454AB">
              <w:rPr>
                <w:sz w:val="16"/>
              </w:rPr>
              <w:t>C1-213607</w:t>
            </w:r>
          </w:p>
        </w:tc>
      </w:tr>
      <w:tr w:rsidR="00E454AB" w:rsidRPr="00E454AB" w14:paraId="63E9D3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816B" w14:textId="77777777" w:rsidR="00554327" w:rsidRPr="00E454AB" w:rsidRDefault="00554327">
            <w:pPr>
              <w:pStyle w:val="TAL"/>
              <w:rPr>
                <w:sz w:val="16"/>
              </w:rPr>
            </w:pPr>
            <w:r w:rsidRPr="00E454AB">
              <w:rPr>
                <w:sz w:val="16"/>
              </w:rPr>
              <w:lastRenderedPageBreak/>
              <w:t>C1-212903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9CF1" w14:textId="77777777" w:rsidR="00554327" w:rsidRPr="00E454AB" w:rsidRDefault="00554327">
            <w:pPr>
              <w:pStyle w:val="TAL"/>
              <w:rPr>
                <w:sz w:val="16"/>
              </w:rPr>
            </w:pPr>
            <w:r w:rsidRPr="00E454AB">
              <w:rPr>
                <w:sz w:val="16"/>
              </w:rPr>
              <w:t>Discussion on 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B6CB"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838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CC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64B112" w14:textId="77777777" w:rsidR="00554327" w:rsidRPr="00E454AB" w:rsidRDefault="00554327">
            <w:pPr>
              <w:pStyle w:val="TAL"/>
              <w:rPr>
                <w:sz w:val="16"/>
              </w:rPr>
            </w:pPr>
          </w:p>
        </w:tc>
      </w:tr>
      <w:tr w:rsidR="00E454AB" w:rsidRPr="00E454AB" w14:paraId="083BA1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595A" w14:textId="77777777" w:rsidR="00554327" w:rsidRPr="00E454AB" w:rsidRDefault="00554327">
            <w:pPr>
              <w:pStyle w:val="TAL"/>
              <w:rPr>
                <w:sz w:val="16"/>
              </w:rPr>
            </w:pPr>
            <w:r w:rsidRPr="00E454AB">
              <w:rPr>
                <w:sz w:val="16"/>
              </w:rPr>
              <w:t>C1-212904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A505"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63B1"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63F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5BA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C24772" w14:textId="77777777" w:rsidR="00554327" w:rsidRPr="00E454AB" w:rsidRDefault="00554327">
            <w:pPr>
              <w:pStyle w:val="TAL"/>
              <w:rPr>
                <w:sz w:val="16"/>
              </w:rPr>
            </w:pPr>
          </w:p>
        </w:tc>
      </w:tr>
      <w:tr w:rsidR="00E454AB" w:rsidRPr="00E454AB" w14:paraId="059D5F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CB2F" w14:textId="77777777" w:rsidR="00554327" w:rsidRPr="00E454AB" w:rsidRDefault="00554327">
            <w:pPr>
              <w:pStyle w:val="TAL"/>
              <w:rPr>
                <w:sz w:val="16"/>
              </w:rPr>
            </w:pPr>
            <w:r w:rsidRPr="00E454AB">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C256"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254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D11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DB6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CB26D4" w14:textId="77777777" w:rsidR="00554327" w:rsidRPr="00E454AB" w:rsidRDefault="00554327">
            <w:pPr>
              <w:pStyle w:val="TAL"/>
              <w:rPr>
                <w:sz w:val="16"/>
              </w:rPr>
            </w:pPr>
          </w:p>
        </w:tc>
      </w:tr>
      <w:tr w:rsidR="00E454AB" w:rsidRPr="00E454AB" w14:paraId="2A8E6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959C" w14:textId="77777777" w:rsidR="00554327" w:rsidRPr="00E454AB" w:rsidRDefault="00554327">
            <w:pPr>
              <w:pStyle w:val="TAL"/>
              <w:rPr>
                <w:sz w:val="16"/>
              </w:rPr>
            </w:pPr>
            <w:r w:rsidRPr="00E454AB">
              <w:rPr>
                <w:sz w:val="16"/>
              </w:rPr>
              <w:t>C1-212906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24BC" w14:textId="77777777" w:rsidR="00554327" w:rsidRPr="00E454AB" w:rsidRDefault="00554327">
            <w:pPr>
              <w:pStyle w:val="TAL"/>
              <w:rPr>
                <w:sz w:val="16"/>
              </w:rPr>
            </w:pPr>
            <w:r w:rsidRPr="00E454AB">
              <w:rPr>
                <w:sz w:val="16"/>
              </w:rPr>
              <w:t>Reply LS on 180 Ringing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40CD"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CB45"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E4E4" w14:textId="77777777" w:rsidR="00554327" w:rsidRPr="00E454AB" w:rsidRDefault="00554327">
            <w:pPr>
              <w:pStyle w:val="TAL"/>
              <w:rPr>
                <w:sz w:val="16"/>
              </w:rPr>
            </w:pPr>
            <w:r w:rsidRPr="00E454AB">
              <w:rPr>
                <w:sz w:val="16"/>
              </w:rPr>
              <w:t>C1-212496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07DBF7" w14:textId="77777777" w:rsidR="00554327" w:rsidRPr="00E454AB" w:rsidRDefault="00554327">
            <w:pPr>
              <w:pStyle w:val="TAL"/>
              <w:rPr>
                <w:sz w:val="16"/>
              </w:rPr>
            </w:pPr>
          </w:p>
        </w:tc>
      </w:tr>
      <w:tr w:rsidR="00E454AB" w:rsidRPr="00E454AB" w14:paraId="5434C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1D53" w14:textId="77777777" w:rsidR="00554327" w:rsidRPr="00E454AB" w:rsidRDefault="00554327">
            <w:pPr>
              <w:pStyle w:val="TAL"/>
              <w:rPr>
                <w:sz w:val="16"/>
              </w:rPr>
            </w:pPr>
            <w:r w:rsidRPr="00E454AB">
              <w:rPr>
                <w:sz w:val="16"/>
              </w:rPr>
              <w:t>C1-212907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D7DD"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038A"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9F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2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A3710C" w14:textId="77777777" w:rsidR="00554327" w:rsidRPr="00E454AB" w:rsidRDefault="00554327">
            <w:pPr>
              <w:pStyle w:val="TAL"/>
              <w:rPr>
                <w:sz w:val="16"/>
              </w:rPr>
            </w:pPr>
            <w:r w:rsidRPr="00E454AB">
              <w:rPr>
                <w:sz w:val="16"/>
              </w:rPr>
              <w:t>C1-213579</w:t>
            </w:r>
          </w:p>
        </w:tc>
      </w:tr>
      <w:tr w:rsidR="00E454AB" w:rsidRPr="00E454AB" w14:paraId="57EBB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CD2B" w14:textId="77777777" w:rsidR="00554327" w:rsidRPr="00E454AB" w:rsidRDefault="00554327">
            <w:pPr>
              <w:pStyle w:val="TAL"/>
              <w:rPr>
                <w:sz w:val="16"/>
              </w:rPr>
            </w:pPr>
            <w:r w:rsidRPr="00E454AB">
              <w:rPr>
                <w:sz w:val="16"/>
              </w:rPr>
              <w:t>C1-212908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A61D"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88EA"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65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5FCA" w14:textId="77777777" w:rsidR="00554327" w:rsidRPr="00E454AB" w:rsidRDefault="00554327">
            <w:pPr>
              <w:pStyle w:val="TAL"/>
              <w:rPr>
                <w:sz w:val="16"/>
              </w:rPr>
            </w:pPr>
            <w:r w:rsidRPr="00E454AB">
              <w:rPr>
                <w:sz w:val="16"/>
              </w:rPr>
              <w:t>C1-212093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9E7498" w14:textId="77777777" w:rsidR="00554327" w:rsidRPr="00E454AB" w:rsidRDefault="00554327">
            <w:pPr>
              <w:pStyle w:val="TAL"/>
              <w:rPr>
                <w:sz w:val="16"/>
              </w:rPr>
            </w:pPr>
            <w:r w:rsidRPr="00E454AB">
              <w:rPr>
                <w:sz w:val="16"/>
              </w:rPr>
              <w:t>C1-213557</w:t>
            </w:r>
          </w:p>
        </w:tc>
      </w:tr>
      <w:tr w:rsidR="00E454AB" w:rsidRPr="00E454AB" w14:paraId="136FE3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81E8" w14:textId="77777777" w:rsidR="00554327" w:rsidRPr="00E454AB" w:rsidRDefault="00554327">
            <w:pPr>
              <w:pStyle w:val="TAL"/>
              <w:rPr>
                <w:sz w:val="16"/>
              </w:rPr>
            </w:pPr>
            <w:r w:rsidRPr="00E454AB">
              <w:rPr>
                <w:sz w:val="16"/>
              </w:rPr>
              <w:t>C1-212909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6889" w14:textId="77777777" w:rsidR="00554327" w:rsidRPr="00E454AB" w:rsidRDefault="00554327">
            <w:pPr>
              <w:pStyle w:val="TAL"/>
              <w:rPr>
                <w:sz w:val="16"/>
              </w:rPr>
            </w:pPr>
            <w:r w:rsidRPr="00E454AB">
              <w:rPr>
                <w:sz w:val="16"/>
              </w:rPr>
              <w:t>Evaluation of solutions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4602"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865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28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7FA87F" w14:textId="77777777" w:rsidR="00554327" w:rsidRPr="00E454AB" w:rsidRDefault="00554327">
            <w:pPr>
              <w:pStyle w:val="TAL"/>
              <w:rPr>
                <w:sz w:val="16"/>
              </w:rPr>
            </w:pPr>
            <w:r w:rsidRPr="00E454AB">
              <w:rPr>
                <w:sz w:val="16"/>
              </w:rPr>
              <w:t>C1-213715, C6-210176</w:t>
            </w:r>
          </w:p>
        </w:tc>
      </w:tr>
      <w:tr w:rsidR="00E454AB" w:rsidRPr="00E454AB" w14:paraId="425CCE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17F8" w14:textId="77777777" w:rsidR="00554327" w:rsidRPr="00E454AB" w:rsidRDefault="00554327">
            <w:pPr>
              <w:pStyle w:val="TAL"/>
              <w:rPr>
                <w:sz w:val="16"/>
              </w:rPr>
            </w:pPr>
            <w:r w:rsidRPr="00E454AB">
              <w:rPr>
                <w:sz w:val="16"/>
              </w:rPr>
              <w:t>C1-212910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5305" w14:textId="77777777" w:rsidR="00554327" w:rsidRPr="00E454AB" w:rsidRDefault="00554327">
            <w:pPr>
              <w:pStyle w:val="TAL"/>
              <w:rPr>
                <w:sz w:val="16"/>
              </w:rPr>
            </w:pPr>
            <w:r w:rsidRPr="00E454AB">
              <w:rPr>
                <w:sz w:val="16"/>
              </w:rPr>
              <w:t>Comparison of solutions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BD0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C4E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FE0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2D3526" w14:textId="77777777" w:rsidR="00554327" w:rsidRPr="00E454AB" w:rsidRDefault="00554327">
            <w:pPr>
              <w:pStyle w:val="TAL"/>
              <w:rPr>
                <w:sz w:val="16"/>
              </w:rPr>
            </w:pPr>
          </w:p>
        </w:tc>
      </w:tr>
      <w:tr w:rsidR="00E454AB" w:rsidRPr="00E454AB" w14:paraId="155A8B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2506" w14:textId="77777777" w:rsidR="00554327" w:rsidRPr="00E454AB" w:rsidRDefault="00554327">
            <w:pPr>
              <w:pStyle w:val="TAL"/>
              <w:rPr>
                <w:sz w:val="16"/>
              </w:rPr>
            </w:pPr>
            <w:r w:rsidRPr="00E454AB">
              <w:rPr>
                <w:sz w:val="16"/>
              </w:rPr>
              <w:t>C1-212911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513C"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66F4"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77B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19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13D18A" w14:textId="77777777" w:rsidR="00554327" w:rsidRPr="00E454AB" w:rsidRDefault="00554327">
            <w:pPr>
              <w:pStyle w:val="TAL"/>
              <w:rPr>
                <w:sz w:val="16"/>
              </w:rPr>
            </w:pPr>
            <w:r w:rsidRPr="00E454AB">
              <w:rPr>
                <w:sz w:val="16"/>
              </w:rPr>
              <w:t>C1-213716</w:t>
            </w:r>
          </w:p>
        </w:tc>
      </w:tr>
      <w:tr w:rsidR="00E454AB" w:rsidRPr="00E454AB" w14:paraId="424DD0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BE6D" w14:textId="77777777" w:rsidR="00554327" w:rsidRPr="00E454AB" w:rsidRDefault="00554327">
            <w:pPr>
              <w:pStyle w:val="TAL"/>
              <w:rPr>
                <w:sz w:val="16"/>
              </w:rPr>
            </w:pPr>
            <w:r w:rsidRPr="00E454AB">
              <w:rPr>
                <w:sz w:val="16"/>
              </w:rPr>
              <w:t>C1-212912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35D0"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3AB6"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434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157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F7F3BA" w14:textId="77777777" w:rsidR="00554327" w:rsidRPr="00E454AB" w:rsidRDefault="00554327">
            <w:pPr>
              <w:pStyle w:val="TAL"/>
              <w:rPr>
                <w:sz w:val="16"/>
              </w:rPr>
            </w:pPr>
            <w:r w:rsidRPr="00E454AB">
              <w:rPr>
                <w:sz w:val="16"/>
              </w:rPr>
              <w:t>C1-213720</w:t>
            </w:r>
          </w:p>
        </w:tc>
      </w:tr>
      <w:tr w:rsidR="00E454AB" w:rsidRPr="00E454AB" w14:paraId="7BDA5C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A15C" w14:textId="77777777" w:rsidR="00554327" w:rsidRPr="00E454AB" w:rsidRDefault="00554327">
            <w:pPr>
              <w:pStyle w:val="TAL"/>
              <w:rPr>
                <w:sz w:val="16"/>
              </w:rPr>
            </w:pPr>
            <w:r w:rsidRPr="00E454AB">
              <w:rPr>
                <w:sz w:val="16"/>
              </w:rPr>
              <w:t>C1-212913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2EF3" w14:textId="77777777" w:rsidR="00554327" w:rsidRPr="00E454AB" w:rsidRDefault="00554327">
            <w:pPr>
              <w:pStyle w:val="TAL"/>
              <w:rPr>
                <w:sz w:val="16"/>
              </w:rPr>
            </w:pPr>
            <w:r w:rsidRPr="00E454AB">
              <w:rPr>
                <w:sz w:val="16"/>
              </w:rPr>
              <w:t>Conclusion for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DE2AB"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6B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09C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F695B7" w14:textId="77777777" w:rsidR="00554327" w:rsidRPr="00E454AB" w:rsidRDefault="00554327">
            <w:pPr>
              <w:pStyle w:val="TAL"/>
              <w:rPr>
                <w:sz w:val="16"/>
              </w:rPr>
            </w:pPr>
            <w:r w:rsidRPr="00E454AB">
              <w:rPr>
                <w:sz w:val="16"/>
              </w:rPr>
              <w:t>C1-213717</w:t>
            </w:r>
          </w:p>
        </w:tc>
      </w:tr>
      <w:tr w:rsidR="00E454AB" w:rsidRPr="00E454AB" w14:paraId="31CDEC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D850" w14:textId="77777777" w:rsidR="00554327" w:rsidRPr="00E454AB" w:rsidRDefault="00554327">
            <w:pPr>
              <w:pStyle w:val="TAL"/>
              <w:rPr>
                <w:sz w:val="16"/>
              </w:rPr>
            </w:pPr>
            <w:r w:rsidRPr="00E454AB">
              <w:rPr>
                <w:sz w:val="16"/>
              </w:rPr>
              <w:t>C1-212914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2159" w14:textId="77777777" w:rsidR="00554327" w:rsidRPr="00E454AB" w:rsidRDefault="00554327">
            <w:pPr>
              <w:pStyle w:val="TAL"/>
              <w:rPr>
                <w:sz w:val="16"/>
              </w:rPr>
            </w:pPr>
            <w:r w:rsidRPr="00E454AB">
              <w:rPr>
                <w:sz w:val="16"/>
              </w:rPr>
              <w:t>Discussion on multiple TAC/TAI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143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A4B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3B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F52660" w14:textId="77777777" w:rsidR="00554327" w:rsidRPr="00E454AB" w:rsidRDefault="00554327">
            <w:pPr>
              <w:pStyle w:val="TAL"/>
              <w:rPr>
                <w:sz w:val="16"/>
              </w:rPr>
            </w:pPr>
          </w:p>
        </w:tc>
      </w:tr>
      <w:tr w:rsidR="00E454AB" w:rsidRPr="00E454AB" w14:paraId="7CF338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14EB" w14:textId="77777777" w:rsidR="00554327" w:rsidRPr="00E454AB" w:rsidRDefault="00554327">
            <w:pPr>
              <w:pStyle w:val="TAL"/>
              <w:rPr>
                <w:sz w:val="16"/>
              </w:rPr>
            </w:pPr>
            <w:r w:rsidRPr="00E454AB">
              <w:rPr>
                <w:sz w:val="16"/>
              </w:rPr>
              <w:t>C1-212915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4E2A"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9671"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708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A2A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AA650C" w14:textId="77777777" w:rsidR="00554327" w:rsidRPr="00E454AB" w:rsidRDefault="00554327">
            <w:pPr>
              <w:pStyle w:val="TAL"/>
              <w:rPr>
                <w:sz w:val="16"/>
              </w:rPr>
            </w:pPr>
            <w:r w:rsidRPr="00E454AB">
              <w:rPr>
                <w:sz w:val="16"/>
              </w:rPr>
              <w:t>C1-213722</w:t>
            </w:r>
          </w:p>
        </w:tc>
      </w:tr>
      <w:tr w:rsidR="00E454AB" w:rsidRPr="00E454AB" w14:paraId="52AA0E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D6619" w14:textId="77777777" w:rsidR="00554327" w:rsidRPr="00E454AB" w:rsidRDefault="00554327">
            <w:pPr>
              <w:pStyle w:val="TAL"/>
              <w:rPr>
                <w:sz w:val="16"/>
              </w:rPr>
            </w:pPr>
            <w:r w:rsidRPr="00E454AB">
              <w:rPr>
                <w:sz w:val="16"/>
              </w:rPr>
              <w:t>C1-212916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7DB5"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8489"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584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28EB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68D46B" w14:textId="77777777" w:rsidR="00554327" w:rsidRPr="00E454AB" w:rsidRDefault="00554327">
            <w:pPr>
              <w:pStyle w:val="TAL"/>
              <w:rPr>
                <w:sz w:val="16"/>
              </w:rPr>
            </w:pPr>
            <w:r w:rsidRPr="00E454AB">
              <w:rPr>
                <w:sz w:val="16"/>
              </w:rPr>
              <w:t>C1-213844</w:t>
            </w:r>
          </w:p>
        </w:tc>
      </w:tr>
      <w:tr w:rsidR="00E454AB" w:rsidRPr="00E454AB" w14:paraId="04F400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4057" w14:textId="77777777" w:rsidR="00554327" w:rsidRPr="00E454AB" w:rsidRDefault="00554327">
            <w:pPr>
              <w:pStyle w:val="TAL"/>
              <w:rPr>
                <w:sz w:val="16"/>
              </w:rPr>
            </w:pPr>
            <w:r w:rsidRPr="00E454AB">
              <w:rPr>
                <w:sz w:val="16"/>
              </w:rPr>
              <w:t>C1-212917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2F0F" w14:textId="77777777" w:rsidR="00554327" w:rsidRPr="00E454AB" w:rsidRDefault="00554327">
            <w:pPr>
              <w:pStyle w:val="TAL"/>
              <w:rPr>
                <w:sz w:val="16"/>
              </w:rPr>
            </w:pPr>
            <w:r w:rsidRPr="00E454AB">
              <w:rPr>
                <w:sz w:val="16"/>
              </w:rPr>
              <w:t>Discussion on sending busy indication in 5GMM-CONNECTED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2A0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A87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8C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F382F6" w14:textId="77777777" w:rsidR="00554327" w:rsidRPr="00E454AB" w:rsidRDefault="00554327">
            <w:pPr>
              <w:pStyle w:val="TAL"/>
              <w:rPr>
                <w:sz w:val="16"/>
              </w:rPr>
            </w:pPr>
          </w:p>
        </w:tc>
      </w:tr>
      <w:tr w:rsidR="00E454AB" w:rsidRPr="00E454AB" w14:paraId="2F0210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7652" w14:textId="77777777" w:rsidR="00554327" w:rsidRPr="00E454AB" w:rsidRDefault="00554327">
            <w:pPr>
              <w:pStyle w:val="TAL"/>
              <w:rPr>
                <w:sz w:val="16"/>
              </w:rPr>
            </w:pPr>
            <w:r w:rsidRPr="00E454AB">
              <w:rPr>
                <w:sz w:val="16"/>
              </w:rPr>
              <w:t>C1-212918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F6D7" w14:textId="77777777" w:rsidR="00554327" w:rsidRPr="00E454AB" w:rsidRDefault="00554327">
            <w:pPr>
              <w:pStyle w:val="TAL"/>
              <w:rPr>
                <w:sz w:val="16"/>
              </w:rPr>
            </w:pPr>
            <w:r w:rsidRPr="00E454AB">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61C8"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210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EE8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364502" w14:textId="77777777" w:rsidR="00554327" w:rsidRPr="00E454AB" w:rsidRDefault="00554327">
            <w:pPr>
              <w:pStyle w:val="TAL"/>
              <w:rPr>
                <w:sz w:val="16"/>
              </w:rPr>
            </w:pPr>
          </w:p>
        </w:tc>
      </w:tr>
      <w:tr w:rsidR="00E454AB" w:rsidRPr="00E454AB" w14:paraId="748E12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CA98" w14:textId="77777777" w:rsidR="00554327" w:rsidRPr="00E454AB" w:rsidRDefault="00554327">
            <w:pPr>
              <w:pStyle w:val="TAL"/>
              <w:rPr>
                <w:sz w:val="16"/>
              </w:rPr>
            </w:pPr>
            <w:r w:rsidRPr="00E454AB">
              <w:rPr>
                <w:sz w:val="16"/>
              </w:rPr>
              <w:t>C1-212919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2394" w14:textId="77777777" w:rsidR="00554327" w:rsidRPr="00E454AB" w:rsidRDefault="00554327">
            <w:pPr>
              <w:pStyle w:val="TAL"/>
              <w:rPr>
                <w:sz w:val="16"/>
              </w:rPr>
            </w:pPr>
            <w:r w:rsidRPr="00E454AB">
              <w:rPr>
                <w:sz w:val="16"/>
              </w:rPr>
              <w:t>Correction to the conditions for disabling N1 mode capability upon registration rejection due to S-NSSAI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B011" w14:textId="77777777" w:rsidR="00554327" w:rsidRPr="00E454AB" w:rsidRDefault="00554327">
            <w:pPr>
              <w:pStyle w:val="TAL"/>
              <w:rPr>
                <w:sz w:val="16"/>
              </w:rPr>
            </w:pPr>
            <w:r w:rsidRPr="00E454AB">
              <w:rPr>
                <w:sz w:val="16"/>
              </w:rPr>
              <w:t>Qualcomm Incorporated,/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C6B1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64C8" w14:textId="77777777" w:rsidR="00554327" w:rsidRPr="00E454AB" w:rsidRDefault="00554327">
            <w:pPr>
              <w:pStyle w:val="TAL"/>
              <w:rPr>
                <w:sz w:val="16"/>
              </w:rPr>
            </w:pPr>
            <w:r w:rsidRPr="00E454AB">
              <w:rPr>
                <w:sz w:val="16"/>
              </w:rPr>
              <w:t>C1-210824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AB454A" w14:textId="77777777" w:rsidR="00554327" w:rsidRPr="00E454AB" w:rsidRDefault="00554327">
            <w:pPr>
              <w:pStyle w:val="TAL"/>
              <w:rPr>
                <w:sz w:val="16"/>
              </w:rPr>
            </w:pPr>
          </w:p>
        </w:tc>
      </w:tr>
      <w:tr w:rsidR="00E454AB" w:rsidRPr="00E454AB" w14:paraId="570F6E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4A79" w14:textId="77777777" w:rsidR="00554327" w:rsidRPr="00E454AB" w:rsidRDefault="00554327">
            <w:pPr>
              <w:pStyle w:val="TAL"/>
              <w:rPr>
                <w:sz w:val="16"/>
              </w:rPr>
            </w:pPr>
            <w:r w:rsidRPr="00E454AB">
              <w:rPr>
                <w:sz w:val="16"/>
              </w:rPr>
              <w:t>C1-212920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9AB25" w14:textId="77777777" w:rsidR="00554327" w:rsidRPr="00E454AB" w:rsidRDefault="00554327">
            <w:pPr>
              <w:pStyle w:val="TAL"/>
              <w:rPr>
                <w:sz w:val="16"/>
              </w:rPr>
            </w:pPr>
            <w:r w:rsidRPr="00E454AB">
              <w:rPr>
                <w:sz w:val="16"/>
              </w:rPr>
              <w:t>Evaluation of solutions for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8436" w14:textId="77777777" w:rsidR="00554327" w:rsidRPr="00E454AB" w:rsidRDefault="00554327">
            <w:pPr>
              <w:pStyle w:val="TAL"/>
              <w:rPr>
                <w:sz w:val="16"/>
              </w:rPr>
            </w:pPr>
            <w:r w:rsidRPr="00E454AB">
              <w:rPr>
                <w:sz w:val="16"/>
              </w:rPr>
              <w:t xml:space="preserve">Qualcomm Incorporated, Huawei, </w:t>
            </w:r>
            <w:proofErr w:type="spellStart"/>
            <w:r w:rsidRPr="00E454AB">
              <w:rPr>
                <w:sz w:val="16"/>
              </w:rPr>
              <w:t>HiSilicon</w:t>
            </w:r>
            <w:proofErr w:type="spellEnd"/>
            <w:r w:rsidRPr="00E454AB">
              <w:rPr>
                <w:sz w:val="16"/>
              </w:rPr>
              <w:t>, Apple,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AF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2784" w14:textId="77777777" w:rsidR="00554327" w:rsidRPr="00E454AB" w:rsidRDefault="00554327">
            <w:pPr>
              <w:pStyle w:val="TAL"/>
              <w:rPr>
                <w:sz w:val="16"/>
              </w:rPr>
            </w:pPr>
            <w:r w:rsidRPr="00E454AB">
              <w:rPr>
                <w:sz w:val="16"/>
              </w:rPr>
              <w:t>C1-212424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B6C0CE" w14:textId="77777777" w:rsidR="00554327" w:rsidRPr="00E454AB" w:rsidRDefault="00554327">
            <w:pPr>
              <w:pStyle w:val="TAL"/>
              <w:rPr>
                <w:sz w:val="16"/>
              </w:rPr>
            </w:pPr>
            <w:r w:rsidRPr="00E454AB">
              <w:rPr>
                <w:sz w:val="16"/>
              </w:rPr>
              <w:t>C1-213713</w:t>
            </w:r>
          </w:p>
        </w:tc>
      </w:tr>
      <w:tr w:rsidR="00E454AB" w:rsidRPr="00E454AB" w14:paraId="785318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008C2" w14:textId="77777777" w:rsidR="00554327" w:rsidRPr="00E454AB" w:rsidRDefault="00554327">
            <w:pPr>
              <w:pStyle w:val="TAL"/>
              <w:rPr>
                <w:sz w:val="16"/>
              </w:rPr>
            </w:pPr>
            <w:r w:rsidRPr="00E454AB">
              <w:rPr>
                <w:sz w:val="16"/>
              </w:rPr>
              <w:t>C1-212921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B31F" w14:textId="77777777" w:rsidR="00554327" w:rsidRPr="00E454AB" w:rsidRDefault="00554327">
            <w:pPr>
              <w:pStyle w:val="TAL"/>
              <w:rPr>
                <w:sz w:val="16"/>
              </w:rPr>
            </w:pPr>
            <w:r w:rsidRPr="00E454AB">
              <w:rPr>
                <w:sz w:val="16"/>
              </w:rPr>
              <w:t>Update of conclusions on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9263"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CF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DF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D58B71" w14:textId="77777777" w:rsidR="00554327" w:rsidRPr="00E454AB" w:rsidRDefault="00554327">
            <w:pPr>
              <w:pStyle w:val="TAL"/>
              <w:rPr>
                <w:sz w:val="16"/>
              </w:rPr>
            </w:pPr>
          </w:p>
        </w:tc>
      </w:tr>
      <w:tr w:rsidR="00E454AB" w:rsidRPr="00E454AB" w14:paraId="04BA7C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79A0" w14:textId="77777777" w:rsidR="00554327" w:rsidRPr="00E454AB" w:rsidRDefault="00554327">
            <w:pPr>
              <w:pStyle w:val="TAL"/>
              <w:rPr>
                <w:sz w:val="16"/>
              </w:rPr>
            </w:pPr>
            <w:r w:rsidRPr="00E454AB">
              <w:rPr>
                <w:sz w:val="16"/>
              </w:rPr>
              <w:t>C1-212922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EC152" w14:textId="77777777" w:rsidR="00554327" w:rsidRPr="00E454AB" w:rsidRDefault="00554327">
            <w:pPr>
              <w:pStyle w:val="TAL"/>
              <w:rPr>
                <w:sz w:val="16"/>
              </w:rPr>
            </w:pPr>
            <w:r w:rsidRPr="00E454AB">
              <w:rPr>
                <w:sz w:val="16"/>
              </w:rPr>
              <w:t>Update of conclusions on Key Issue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4A99"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80F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2B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3BF1DD" w14:textId="77777777" w:rsidR="00554327" w:rsidRPr="00E454AB" w:rsidRDefault="00554327">
            <w:pPr>
              <w:pStyle w:val="TAL"/>
              <w:rPr>
                <w:sz w:val="16"/>
              </w:rPr>
            </w:pPr>
          </w:p>
        </w:tc>
      </w:tr>
      <w:tr w:rsidR="00E454AB" w:rsidRPr="00E454AB" w14:paraId="6D87B1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9C66" w14:textId="77777777" w:rsidR="00554327" w:rsidRPr="00E454AB" w:rsidRDefault="00554327">
            <w:pPr>
              <w:pStyle w:val="TAL"/>
              <w:rPr>
                <w:sz w:val="16"/>
              </w:rPr>
            </w:pPr>
            <w:r w:rsidRPr="00E454AB">
              <w:rPr>
                <w:sz w:val="16"/>
              </w:rPr>
              <w:t>C1-212923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9CEB" w14:textId="77777777" w:rsidR="00554327" w:rsidRPr="00E454AB" w:rsidRDefault="00554327">
            <w:pPr>
              <w:pStyle w:val="TAL"/>
              <w:rPr>
                <w:sz w:val="16"/>
              </w:rPr>
            </w:pPr>
            <w:r w:rsidRPr="00E454AB">
              <w:rPr>
                <w:sz w:val="16"/>
              </w:rPr>
              <w:t>Specification impacts of supporting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AF1F" w14:textId="77777777" w:rsidR="00554327" w:rsidRPr="00E454AB" w:rsidRDefault="00554327">
            <w:pPr>
              <w:pStyle w:val="TAL"/>
              <w:rPr>
                <w:sz w:val="16"/>
              </w:rPr>
            </w:pPr>
            <w:r w:rsidRPr="00E454AB">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361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031F" w14:textId="77777777" w:rsidR="00554327" w:rsidRPr="00E454AB" w:rsidRDefault="00554327">
            <w:pPr>
              <w:pStyle w:val="TAL"/>
              <w:rPr>
                <w:sz w:val="16"/>
              </w:rPr>
            </w:pPr>
            <w:r w:rsidRPr="00E454AB">
              <w:rPr>
                <w:sz w:val="16"/>
              </w:rPr>
              <w:t>C1-212073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1660AD" w14:textId="77777777" w:rsidR="00554327" w:rsidRPr="00E454AB" w:rsidRDefault="00554327">
            <w:pPr>
              <w:pStyle w:val="TAL"/>
              <w:rPr>
                <w:sz w:val="16"/>
              </w:rPr>
            </w:pPr>
          </w:p>
        </w:tc>
      </w:tr>
      <w:tr w:rsidR="00E454AB" w:rsidRPr="00E454AB" w14:paraId="461467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C440" w14:textId="77777777" w:rsidR="00554327" w:rsidRPr="00E454AB" w:rsidRDefault="00554327">
            <w:pPr>
              <w:pStyle w:val="TAL"/>
              <w:rPr>
                <w:sz w:val="16"/>
              </w:rPr>
            </w:pPr>
            <w:r w:rsidRPr="00E454AB">
              <w:rPr>
                <w:sz w:val="16"/>
              </w:rPr>
              <w:t>C1-212924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91E8"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5623"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43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F8E1" w14:textId="77777777" w:rsidR="00554327" w:rsidRPr="00E454AB" w:rsidRDefault="00554327">
            <w:pPr>
              <w:pStyle w:val="TAL"/>
              <w:rPr>
                <w:sz w:val="16"/>
              </w:rPr>
            </w:pPr>
            <w:r w:rsidRPr="00E454AB">
              <w:rPr>
                <w:sz w:val="16"/>
              </w:rPr>
              <w:t>C1-212074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43CCCB" w14:textId="77777777" w:rsidR="00554327" w:rsidRPr="00E454AB" w:rsidRDefault="00554327">
            <w:pPr>
              <w:pStyle w:val="TAL"/>
              <w:rPr>
                <w:sz w:val="16"/>
              </w:rPr>
            </w:pPr>
            <w:r w:rsidRPr="00E454AB">
              <w:rPr>
                <w:sz w:val="16"/>
              </w:rPr>
              <w:t>C1-213640</w:t>
            </w:r>
          </w:p>
        </w:tc>
      </w:tr>
      <w:tr w:rsidR="00E454AB" w:rsidRPr="00E454AB" w14:paraId="46577C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3E90" w14:textId="77777777" w:rsidR="00554327" w:rsidRPr="00E454AB" w:rsidRDefault="00554327">
            <w:pPr>
              <w:pStyle w:val="TAL"/>
              <w:rPr>
                <w:sz w:val="16"/>
              </w:rPr>
            </w:pPr>
            <w:r w:rsidRPr="00E454AB">
              <w:rPr>
                <w:sz w:val="16"/>
              </w:rPr>
              <w:t>C1-212925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D4AE" w14:textId="77777777" w:rsidR="00554327" w:rsidRPr="00E454AB" w:rsidRDefault="00554327">
            <w:pPr>
              <w:pStyle w:val="TAL"/>
              <w:rPr>
                <w:sz w:val="16"/>
              </w:rPr>
            </w:pPr>
            <w:r w:rsidRPr="00E454AB">
              <w:rPr>
                <w:sz w:val="16"/>
              </w:rPr>
              <w:t>Control of PTP functionality in DS-TT and NW-TT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40429" w14:textId="77777777" w:rsidR="00554327" w:rsidRPr="00E454AB" w:rsidRDefault="00554327">
            <w:pPr>
              <w:pStyle w:val="TAL"/>
              <w:rPr>
                <w:sz w:val="16"/>
              </w:rPr>
            </w:pPr>
            <w:r w:rsidRPr="00E454AB">
              <w:rPr>
                <w:sz w:val="16"/>
              </w:rPr>
              <w:t>Qualcomm Incorporated, Nokia, Nokia Shanghai Bell, ZTE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50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A2F1" w14:textId="77777777" w:rsidR="00554327" w:rsidRPr="00E454AB" w:rsidRDefault="00554327">
            <w:pPr>
              <w:pStyle w:val="TAL"/>
              <w:rPr>
                <w:sz w:val="16"/>
              </w:rPr>
            </w:pPr>
            <w:r w:rsidRPr="00E454AB">
              <w:rPr>
                <w:sz w:val="16"/>
              </w:rPr>
              <w:t>C1-212422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3AD058" w14:textId="77777777" w:rsidR="00554327" w:rsidRPr="00E454AB" w:rsidRDefault="00554327">
            <w:pPr>
              <w:pStyle w:val="TAL"/>
              <w:rPr>
                <w:sz w:val="16"/>
              </w:rPr>
            </w:pPr>
          </w:p>
        </w:tc>
      </w:tr>
      <w:tr w:rsidR="00E454AB" w:rsidRPr="00E454AB" w14:paraId="3D6443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FDEC" w14:textId="77777777" w:rsidR="00554327" w:rsidRPr="00E454AB" w:rsidRDefault="00554327">
            <w:pPr>
              <w:pStyle w:val="TAL"/>
              <w:rPr>
                <w:sz w:val="16"/>
              </w:rPr>
            </w:pPr>
            <w:r w:rsidRPr="00E454AB">
              <w:rPr>
                <w:sz w:val="16"/>
              </w:rPr>
              <w:lastRenderedPageBreak/>
              <w:t>C1-212926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0FB7" w14:textId="77777777" w:rsidR="00554327" w:rsidRPr="00E454AB" w:rsidRDefault="00554327">
            <w:pPr>
              <w:pStyle w:val="TAL"/>
              <w:rPr>
                <w:sz w:val="16"/>
              </w:rPr>
            </w:pPr>
            <w:r w:rsidRPr="00E454AB">
              <w:rPr>
                <w:sz w:val="16"/>
              </w:rPr>
              <w:t>Resolution of Editor’s note on HPLMN control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B62D" w14:textId="77777777" w:rsidR="00554327" w:rsidRPr="00E454AB" w:rsidRDefault="00554327">
            <w:pPr>
              <w:pStyle w:val="TAL"/>
              <w:rPr>
                <w:sz w:val="16"/>
              </w:rPr>
            </w:pPr>
            <w:r w:rsidRPr="00E454AB">
              <w:rPr>
                <w:sz w:val="16"/>
              </w:rPr>
              <w:t>Qualcomm Incorporated, vivo,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95E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38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85C1B1" w14:textId="77777777" w:rsidR="00554327" w:rsidRPr="00E454AB" w:rsidRDefault="00554327">
            <w:pPr>
              <w:pStyle w:val="TAL"/>
              <w:rPr>
                <w:sz w:val="16"/>
              </w:rPr>
            </w:pPr>
          </w:p>
        </w:tc>
      </w:tr>
      <w:tr w:rsidR="00E454AB" w:rsidRPr="00E454AB" w14:paraId="4ECD7E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8397" w14:textId="77777777" w:rsidR="00554327" w:rsidRPr="00E454AB" w:rsidRDefault="00554327">
            <w:pPr>
              <w:pStyle w:val="TAL"/>
              <w:rPr>
                <w:sz w:val="16"/>
              </w:rPr>
            </w:pPr>
            <w:r w:rsidRPr="00E454AB">
              <w:rPr>
                <w:sz w:val="16"/>
              </w:rPr>
              <w:t>C1-212927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0E8C"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F0C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7C3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07BA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73E964" w14:textId="77777777" w:rsidR="00554327" w:rsidRPr="00E454AB" w:rsidRDefault="00554327">
            <w:pPr>
              <w:pStyle w:val="TAL"/>
              <w:rPr>
                <w:sz w:val="16"/>
              </w:rPr>
            </w:pPr>
            <w:r w:rsidRPr="00E454AB">
              <w:rPr>
                <w:sz w:val="16"/>
              </w:rPr>
              <w:t>C1-213804</w:t>
            </w:r>
          </w:p>
        </w:tc>
      </w:tr>
      <w:tr w:rsidR="00E454AB" w:rsidRPr="00E454AB" w14:paraId="35B73F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2C58" w14:textId="77777777" w:rsidR="00554327" w:rsidRPr="00E454AB" w:rsidRDefault="00554327">
            <w:pPr>
              <w:pStyle w:val="TAL"/>
              <w:rPr>
                <w:sz w:val="16"/>
              </w:rPr>
            </w:pPr>
            <w:r w:rsidRPr="00E454AB">
              <w:rPr>
                <w:sz w:val="16"/>
              </w:rPr>
              <w:t>C1-212928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079A"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A4C5"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DC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55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955A56" w14:textId="77777777" w:rsidR="00554327" w:rsidRPr="00E454AB" w:rsidRDefault="00554327">
            <w:pPr>
              <w:pStyle w:val="TAL"/>
              <w:rPr>
                <w:sz w:val="16"/>
              </w:rPr>
            </w:pPr>
            <w:r w:rsidRPr="00E454AB">
              <w:rPr>
                <w:sz w:val="16"/>
              </w:rPr>
              <w:t>C1-213752</w:t>
            </w:r>
          </w:p>
        </w:tc>
      </w:tr>
      <w:tr w:rsidR="00E454AB" w:rsidRPr="00E454AB" w14:paraId="41208A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7BE8" w14:textId="77777777" w:rsidR="00554327" w:rsidRPr="00E454AB" w:rsidRDefault="00554327">
            <w:pPr>
              <w:pStyle w:val="TAL"/>
              <w:rPr>
                <w:sz w:val="16"/>
              </w:rPr>
            </w:pPr>
            <w:r w:rsidRPr="00E454AB">
              <w:rPr>
                <w:sz w:val="16"/>
              </w:rPr>
              <w:t>C1-212929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445A"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signalling plane support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1F11"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980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84D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C14FD6" w14:textId="77777777" w:rsidR="00554327" w:rsidRPr="00E454AB" w:rsidRDefault="00554327">
            <w:pPr>
              <w:pStyle w:val="TAL"/>
              <w:rPr>
                <w:sz w:val="16"/>
              </w:rPr>
            </w:pPr>
          </w:p>
        </w:tc>
      </w:tr>
      <w:tr w:rsidR="00E454AB" w:rsidRPr="00E454AB" w14:paraId="6BC37D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EE34" w14:textId="77777777" w:rsidR="00554327" w:rsidRPr="00E454AB" w:rsidRDefault="00554327">
            <w:pPr>
              <w:pStyle w:val="TAL"/>
              <w:rPr>
                <w:sz w:val="16"/>
              </w:rPr>
            </w:pPr>
            <w:r w:rsidRPr="00E454AB">
              <w:rPr>
                <w:sz w:val="16"/>
              </w:rPr>
              <w:t>C1-212930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09F2" w14:textId="77777777" w:rsidR="00554327" w:rsidRPr="00E454AB" w:rsidRDefault="00554327">
            <w:pPr>
              <w:pStyle w:val="TAL"/>
              <w:rPr>
                <w:sz w:val="16"/>
              </w:rPr>
            </w:pPr>
            <w:r w:rsidRPr="00E454AB">
              <w:rPr>
                <w:sz w:val="16"/>
              </w:rPr>
              <w:t>Update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6693"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F13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8ABD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4B4EBB6" w14:textId="77777777" w:rsidR="00554327" w:rsidRPr="00E454AB" w:rsidRDefault="00554327">
            <w:pPr>
              <w:pStyle w:val="TAL"/>
              <w:rPr>
                <w:sz w:val="16"/>
              </w:rPr>
            </w:pPr>
            <w:r w:rsidRPr="00E454AB">
              <w:rPr>
                <w:sz w:val="16"/>
              </w:rPr>
              <w:t>C1-213568</w:t>
            </w:r>
          </w:p>
        </w:tc>
      </w:tr>
      <w:tr w:rsidR="00E454AB" w:rsidRPr="00E454AB" w14:paraId="0852AC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27D5F" w14:textId="77777777" w:rsidR="00554327" w:rsidRPr="00E454AB" w:rsidRDefault="00554327">
            <w:pPr>
              <w:pStyle w:val="TAL"/>
              <w:rPr>
                <w:sz w:val="16"/>
              </w:rPr>
            </w:pPr>
            <w:r w:rsidRPr="00E454AB">
              <w:rPr>
                <w:sz w:val="16"/>
              </w:rPr>
              <w:t>C1-212931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9156" w14:textId="77777777" w:rsidR="00554327" w:rsidRPr="00E454AB" w:rsidRDefault="00554327">
            <w:pPr>
              <w:pStyle w:val="TAL"/>
              <w:rPr>
                <w:sz w:val="16"/>
              </w:rPr>
            </w:pPr>
            <w:r w:rsidRPr="00E454AB">
              <w:rPr>
                <w:sz w:val="16"/>
              </w:rPr>
              <w:t>Add path selection for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525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424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39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B365BD" w14:textId="77777777" w:rsidR="00554327" w:rsidRPr="00E454AB" w:rsidRDefault="00554327">
            <w:pPr>
              <w:pStyle w:val="TAL"/>
              <w:rPr>
                <w:sz w:val="16"/>
              </w:rPr>
            </w:pPr>
            <w:r w:rsidRPr="00E454AB">
              <w:rPr>
                <w:sz w:val="16"/>
              </w:rPr>
              <w:t>C1-213569</w:t>
            </w:r>
          </w:p>
        </w:tc>
      </w:tr>
      <w:tr w:rsidR="00E454AB" w:rsidRPr="00E454AB" w14:paraId="6CE649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BD1A" w14:textId="77777777" w:rsidR="00554327" w:rsidRPr="00E454AB" w:rsidRDefault="00554327">
            <w:pPr>
              <w:pStyle w:val="TAL"/>
              <w:rPr>
                <w:sz w:val="16"/>
              </w:rPr>
            </w:pPr>
            <w:r w:rsidRPr="00E454AB">
              <w:rPr>
                <w:sz w:val="16"/>
              </w:rPr>
              <w:t>C1-212932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98355" w14:textId="77777777" w:rsidR="00554327" w:rsidRPr="00E454AB" w:rsidRDefault="00554327">
            <w:pPr>
              <w:pStyle w:val="TAL"/>
              <w:rPr>
                <w:sz w:val="16"/>
              </w:rPr>
            </w:pPr>
            <w:r w:rsidRPr="00E454AB">
              <w:rPr>
                <w:sz w:val="16"/>
              </w:rPr>
              <w:t>Handling of unknown, unforeseen, and erroneous protocol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3B8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A5B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6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CD453E" w14:textId="77777777" w:rsidR="00554327" w:rsidRPr="00E454AB" w:rsidRDefault="00554327">
            <w:pPr>
              <w:pStyle w:val="TAL"/>
              <w:rPr>
                <w:sz w:val="16"/>
              </w:rPr>
            </w:pPr>
            <w:r w:rsidRPr="00E454AB">
              <w:rPr>
                <w:sz w:val="16"/>
              </w:rPr>
              <w:t>C1-213570</w:t>
            </w:r>
          </w:p>
        </w:tc>
      </w:tr>
      <w:tr w:rsidR="00E454AB" w:rsidRPr="00E454AB" w14:paraId="383E81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DF47" w14:textId="77777777" w:rsidR="00554327" w:rsidRPr="00E454AB" w:rsidRDefault="00554327">
            <w:pPr>
              <w:pStyle w:val="TAL"/>
              <w:rPr>
                <w:sz w:val="16"/>
              </w:rPr>
            </w:pPr>
            <w:r w:rsidRPr="00E454AB">
              <w:rPr>
                <w:sz w:val="16"/>
              </w:rPr>
              <w:t>C1-212933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9E4E" w14:textId="77777777" w:rsidR="00554327" w:rsidRPr="00E454AB" w:rsidRDefault="00554327">
            <w:pPr>
              <w:pStyle w:val="TAL"/>
              <w:rPr>
                <w:sz w:val="16"/>
              </w:rPr>
            </w:pPr>
            <w:r w:rsidRPr="00E454AB">
              <w:rPr>
                <w:sz w:val="16"/>
              </w:rPr>
              <w:t>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EE550"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F2C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5F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48A715" w14:textId="77777777" w:rsidR="00554327" w:rsidRPr="00E454AB" w:rsidRDefault="00554327">
            <w:pPr>
              <w:pStyle w:val="TAL"/>
              <w:rPr>
                <w:sz w:val="16"/>
              </w:rPr>
            </w:pPr>
            <w:r w:rsidRPr="00E454AB">
              <w:rPr>
                <w:sz w:val="16"/>
              </w:rPr>
              <w:t>C1-213571</w:t>
            </w:r>
          </w:p>
        </w:tc>
      </w:tr>
      <w:tr w:rsidR="00E454AB" w:rsidRPr="00E454AB" w14:paraId="7430FE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753C" w14:textId="77777777" w:rsidR="00554327" w:rsidRPr="00E454AB" w:rsidRDefault="00554327">
            <w:pPr>
              <w:pStyle w:val="TAL"/>
              <w:rPr>
                <w:sz w:val="16"/>
              </w:rPr>
            </w:pPr>
            <w:r w:rsidRPr="00E454AB">
              <w:rPr>
                <w:sz w:val="16"/>
              </w:rPr>
              <w:t>C1-212934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D4D3F" w14:textId="77777777" w:rsidR="00554327" w:rsidRPr="00E454AB" w:rsidRDefault="00554327">
            <w:pPr>
              <w:pStyle w:val="TAL"/>
              <w:rPr>
                <w:sz w:val="16"/>
              </w:rPr>
            </w:pPr>
            <w:r w:rsidRPr="00E454AB">
              <w:rPr>
                <w:sz w:val="16"/>
              </w:rPr>
              <w:t>PROSE PC5 DISCOVERY message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4A8C"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9C7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AF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D360B0" w14:textId="77777777" w:rsidR="00554327" w:rsidRPr="00E454AB" w:rsidRDefault="00554327">
            <w:pPr>
              <w:pStyle w:val="TAL"/>
              <w:rPr>
                <w:sz w:val="16"/>
              </w:rPr>
            </w:pPr>
            <w:r w:rsidRPr="00E454AB">
              <w:rPr>
                <w:sz w:val="16"/>
              </w:rPr>
              <w:t>C1-213572</w:t>
            </w:r>
          </w:p>
        </w:tc>
      </w:tr>
      <w:tr w:rsidR="00E454AB" w:rsidRPr="00E454AB" w14:paraId="6239B6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08B0" w14:textId="77777777" w:rsidR="00554327" w:rsidRPr="00E454AB" w:rsidRDefault="00554327">
            <w:pPr>
              <w:pStyle w:val="TAL"/>
              <w:rPr>
                <w:sz w:val="16"/>
              </w:rPr>
            </w:pPr>
            <w:r w:rsidRPr="00E454AB">
              <w:rPr>
                <w:sz w:val="16"/>
              </w:rPr>
              <w:t>C1-212935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1389"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798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65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D5F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AB1B0D" w14:textId="77777777" w:rsidR="00554327" w:rsidRPr="00E454AB" w:rsidRDefault="00554327">
            <w:pPr>
              <w:pStyle w:val="TAL"/>
              <w:rPr>
                <w:sz w:val="16"/>
              </w:rPr>
            </w:pPr>
            <w:r w:rsidRPr="00E454AB">
              <w:rPr>
                <w:sz w:val="16"/>
              </w:rPr>
              <w:t>C1-213573</w:t>
            </w:r>
          </w:p>
        </w:tc>
      </w:tr>
      <w:tr w:rsidR="00E454AB" w:rsidRPr="00E454AB" w14:paraId="0B9522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86755" w14:textId="77777777" w:rsidR="00554327" w:rsidRPr="00E454AB" w:rsidRDefault="00554327">
            <w:pPr>
              <w:pStyle w:val="TAL"/>
              <w:rPr>
                <w:sz w:val="16"/>
              </w:rPr>
            </w:pPr>
            <w:r w:rsidRPr="00E454AB">
              <w:rPr>
                <w:sz w:val="16"/>
              </w:rPr>
              <w:t>C1-212936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0457" w14:textId="77777777" w:rsidR="00554327" w:rsidRPr="00E454AB" w:rsidRDefault="00554327">
            <w:pPr>
              <w:pStyle w:val="TAL"/>
              <w:rPr>
                <w:sz w:val="16"/>
              </w:rPr>
            </w:pPr>
            <w:r w:rsidRPr="00E454AB">
              <w:rPr>
                <w:sz w:val="16"/>
              </w:rPr>
              <w:t>Encoding policy of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5CF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38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DB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98B99B9" w14:textId="77777777" w:rsidR="00554327" w:rsidRPr="00E454AB" w:rsidRDefault="00554327">
            <w:pPr>
              <w:pStyle w:val="TAL"/>
              <w:rPr>
                <w:sz w:val="16"/>
              </w:rPr>
            </w:pPr>
            <w:r w:rsidRPr="00E454AB">
              <w:rPr>
                <w:sz w:val="16"/>
              </w:rPr>
              <w:t>C1-213574</w:t>
            </w:r>
          </w:p>
        </w:tc>
      </w:tr>
      <w:tr w:rsidR="00E454AB" w:rsidRPr="00E454AB" w14:paraId="361D77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CFFD" w14:textId="77777777" w:rsidR="00554327" w:rsidRPr="00E454AB" w:rsidRDefault="00554327">
            <w:pPr>
              <w:pStyle w:val="TAL"/>
              <w:rPr>
                <w:sz w:val="16"/>
              </w:rPr>
            </w:pPr>
            <w:r w:rsidRPr="00E454AB">
              <w:rPr>
                <w:sz w:val="16"/>
              </w:rPr>
              <w:t>C1-212937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00B6" w14:textId="77777777" w:rsidR="00554327" w:rsidRPr="00E454AB" w:rsidRDefault="00554327">
            <w:pPr>
              <w:pStyle w:val="TAL"/>
              <w:rPr>
                <w:sz w:val="16"/>
              </w:rPr>
            </w:pPr>
            <w:r w:rsidRPr="00E454AB">
              <w:rPr>
                <w:sz w:val="16"/>
              </w:rPr>
              <w:t xml:space="preserve">Add Ethernet </w:t>
            </w:r>
            <w:proofErr w:type="spellStart"/>
            <w:r w:rsidRPr="00E454AB">
              <w:rPr>
                <w:sz w:val="16"/>
              </w:rPr>
              <w:t>pdp</w:t>
            </w:r>
            <w:proofErr w:type="spellEnd"/>
            <w:r w:rsidRPr="00E454AB">
              <w:rPr>
                <w:sz w:val="16"/>
              </w:rPr>
              <w:t xml:space="preserve"> type to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443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0D2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398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324F6A" w14:textId="77777777" w:rsidR="00554327" w:rsidRPr="00E454AB" w:rsidRDefault="00554327">
            <w:pPr>
              <w:pStyle w:val="TAL"/>
              <w:rPr>
                <w:sz w:val="16"/>
              </w:rPr>
            </w:pPr>
          </w:p>
        </w:tc>
      </w:tr>
      <w:tr w:rsidR="00E454AB" w:rsidRPr="00E454AB" w14:paraId="42E367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CCE9" w14:textId="77777777" w:rsidR="00554327" w:rsidRPr="00E454AB" w:rsidRDefault="00554327">
            <w:pPr>
              <w:pStyle w:val="TAL"/>
              <w:rPr>
                <w:sz w:val="16"/>
              </w:rPr>
            </w:pPr>
            <w:r w:rsidRPr="00E454AB">
              <w:rPr>
                <w:sz w:val="16"/>
              </w:rPr>
              <w:t>C1-212938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C4D6" w14:textId="77777777" w:rsidR="00554327" w:rsidRPr="00E454AB" w:rsidRDefault="00554327">
            <w:pPr>
              <w:pStyle w:val="TAL"/>
              <w:rPr>
                <w:sz w:val="16"/>
              </w:rPr>
            </w:pPr>
            <w:r w:rsidRPr="00E454AB">
              <w:rPr>
                <w:sz w:val="16"/>
              </w:rPr>
              <w:t>Correction on re-attempt indicator for S-NSSAI DNN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167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B8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E3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3E08C7" w14:textId="77777777" w:rsidR="00554327" w:rsidRPr="00E454AB" w:rsidRDefault="00554327">
            <w:pPr>
              <w:pStyle w:val="TAL"/>
              <w:rPr>
                <w:sz w:val="16"/>
              </w:rPr>
            </w:pPr>
          </w:p>
        </w:tc>
      </w:tr>
      <w:tr w:rsidR="00E454AB" w:rsidRPr="00E454AB" w14:paraId="3292EC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BB5D" w14:textId="77777777" w:rsidR="00554327" w:rsidRPr="00E454AB" w:rsidRDefault="00554327">
            <w:pPr>
              <w:pStyle w:val="TAL"/>
              <w:rPr>
                <w:sz w:val="16"/>
              </w:rPr>
            </w:pPr>
            <w:r w:rsidRPr="00E454AB">
              <w:rPr>
                <w:sz w:val="16"/>
              </w:rPr>
              <w:t>C1-212939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9AF3" w14:textId="77777777" w:rsidR="00554327" w:rsidRPr="00E454AB" w:rsidRDefault="00554327">
            <w:pPr>
              <w:pStyle w:val="TAL"/>
              <w:rPr>
                <w:sz w:val="16"/>
              </w:rPr>
            </w:pPr>
            <w:r w:rsidRPr="00E454AB">
              <w:rPr>
                <w:sz w:val="16"/>
              </w:rPr>
              <w:t>Correct the wrong referred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5702"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D5F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86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28F6DB" w14:textId="77777777" w:rsidR="00554327" w:rsidRPr="00E454AB" w:rsidRDefault="00554327">
            <w:pPr>
              <w:pStyle w:val="TAL"/>
              <w:rPr>
                <w:sz w:val="16"/>
              </w:rPr>
            </w:pPr>
          </w:p>
        </w:tc>
      </w:tr>
      <w:tr w:rsidR="00E454AB" w:rsidRPr="00E454AB" w14:paraId="3B43B0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D1A5" w14:textId="77777777" w:rsidR="00554327" w:rsidRPr="00E454AB" w:rsidRDefault="00554327">
            <w:pPr>
              <w:pStyle w:val="TAL"/>
              <w:rPr>
                <w:sz w:val="16"/>
              </w:rPr>
            </w:pPr>
            <w:r w:rsidRPr="00E454AB">
              <w:rPr>
                <w:sz w:val="16"/>
              </w:rPr>
              <w:t>C1-212940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922A"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52C53"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88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AE8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861796" w14:textId="77777777" w:rsidR="00554327" w:rsidRPr="00E454AB" w:rsidRDefault="00554327">
            <w:pPr>
              <w:pStyle w:val="TAL"/>
              <w:rPr>
                <w:sz w:val="16"/>
              </w:rPr>
            </w:pPr>
            <w:r w:rsidRPr="00E454AB">
              <w:rPr>
                <w:sz w:val="16"/>
              </w:rPr>
              <w:t>C1-213575</w:t>
            </w:r>
          </w:p>
        </w:tc>
      </w:tr>
      <w:tr w:rsidR="00E454AB" w:rsidRPr="00E454AB" w14:paraId="4703EC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3F9D" w14:textId="77777777" w:rsidR="00554327" w:rsidRPr="00E454AB" w:rsidRDefault="00554327">
            <w:pPr>
              <w:pStyle w:val="TAL"/>
              <w:rPr>
                <w:sz w:val="16"/>
              </w:rPr>
            </w:pPr>
            <w:r w:rsidRPr="00E454AB">
              <w:rPr>
                <w:sz w:val="16"/>
              </w:rPr>
              <w:t>C1-212941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2BF9"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C34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44A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B9E4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D4479DC" w14:textId="77777777" w:rsidR="00554327" w:rsidRPr="00E454AB" w:rsidRDefault="00554327">
            <w:pPr>
              <w:pStyle w:val="TAL"/>
              <w:rPr>
                <w:sz w:val="16"/>
              </w:rPr>
            </w:pPr>
            <w:r w:rsidRPr="00E454AB">
              <w:rPr>
                <w:sz w:val="16"/>
              </w:rPr>
              <w:t>C1-213576</w:t>
            </w:r>
          </w:p>
        </w:tc>
      </w:tr>
      <w:tr w:rsidR="00E454AB" w:rsidRPr="00E454AB" w14:paraId="1A7C4D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37EC" w14:textId="77777777" w:rsidR="00554327" w:rsidRPr="00E454AB" w:rsidRDefault="00554327">
            <w:pPr>
              <w:pStyle w:val="TAL"/>
              <w:rPr>
                <w:sz w:val="16"/>
              </w:rPr>
            </w:pPr>
            <w:r w:rsidRPr="00E454AB">
              <w:rPr>
                <w:sz w:val="16"/>
              </w:rPr>
              <w:t>C1-212942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442E"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84D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BD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83E8" w14:textId="77777777" w:rsidR="00554327" w:rsidRPr="00E454AB" w:rsidRDefault="00554327">
            <w:pPr>
              <w:pStyle w:val="TAL"/>
              <w:rPr>
                <w:sz w:val="16"/>
              </w:rPr>
            </w:pPr>
            <w:r w:rsidRPr="00E454AB">
              <w:rPr>
                <w:sz w:val="16"/>
              </w:rPr>
              <w:t>C1-212473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8528D6" w14:textId="77777777" w:rsidR="00554327" w:rsidRPr="00E454AB" w:rsidRDefault="00554327">
            <w:pPr>
              <w:pStyle w:val="TAL"/>
              <w:rPr>
                <w:sz w:val="16"/>
              </w:rPr>
            </w:pPr>
            <w:r w:rsidRPr="00E454AB">
              <w:rPr>
                <w:sz w:val="16"/>
              </w:rPr>
              <w:t>C1-213739</w:t>
            </w:r>
          </w:p>
        </w:tc>
      </w:tr>
      <w:tr w:rsidR="00E454AB" w:rsidRPr="00E454AB" w14:paraId="2AE71E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4F25" w14:textId="77777777" w:rsidR="00554327" w:rsidRPr="00E454AB" w:rsidRDefault="00554327">
            <w:pPr>
              <w:pStyle w:val="TAL"/>
              <w:rPr>
                <w:sz w:val="16"/>
              </w:rPr>
            </w:pPr>
            <w:r w:rsidRPr="00E454AB">
              <w:rPr>
                <w:sz w:val="16"/>
              </w:rPr>
              <w:t>C1-212943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1BF4"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2D7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0A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4EF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B75290" w14:textId="77777777" w:rsidR="00554327" w:rsidRPr="00E454AB" w:rsidRDefault="00554327">
            <w:pPr>
              <w:pStyle w:val="TAL"/>
              <w:rPr>
                <w:sz w:val="16"/>
              </w:rPr>
            </w:pPr>
            <w:r w:rsidRPr="00E454AB">
              <w:rPr>
                <w:sz w:val="16"/>
              </w:rPr>
              <w:t>C1-213577</w:t>
            </w:r>
          </w:p>
        </w:tc>
      </w:tr>
      <w:tr w:rsidR="00E454AB" w:rsidRPr="00E454AB" w14:paraId="7AA331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AED7" w14:textId="77777777" w:rsidR="00554327" w:rsidRPr="00E454AB" w:rsidRDefault="00554327">
            <w:pPr>
              <w:pStyle w:val="TAL"/>
              <w:rPr>
                <w:sz w:val="16"/>
              </w:rPr>
            </w:pPr>
            <w:r w:rsidRPr="00E454AB">
              <w:rPr>
                <w:sz w:val="16"/>
              </w:rPr>
              <w:t>C1-212944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7C8A" w14:textId="77777777" w:rsidR="00554327" w:rsidRPr="00E454AB" w:rsidRDefault="00554327">
            <w:pPr>
              <w:pStyle w:val="TAL"/>
              <w:rPr>
                <w:sz w:val="16"/>
              </w:rPr>
            </w:pPr>
            <w:r w:rsidRPr="00E454AB">
              <w:rPr>
                <w:sz w:val="16"/>
              </w:rPr>
              <w:t xml:space="preserve">5G </w:t>
            </w:r>
            <w:proofErr w:type="spellStart"/>
            <w:r w:rsidRPr="00E454AB">
              <w:rPr>
                <w:sz w:val="16"/>
              </w:rPr>
              <w:t>ProSe</w:t>
            </w:r>
            <w:proofErr w:type="spellEnd"/>
            <w:r w:rsidRPr="00E454AB">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C5D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F31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EB8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AA9858" w14:textId="77777777" w:rsidR="00554327" w:rsidRPr="00E454AB" w:rsidRDefault="00554327">
            <w:pPr>
              <w:pStyle w:val="TAL"/>
              <w:rPr>
                <w:sz w:val="16"/>
              </w:rPr>
            </w:pPr>
          </w:p>
        </w:tc>
      </w:tr>
      <w:tr w:rsidR="00E454AB" w:rsidRPr="00E454AB" w14:paraId="085230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4F8C" w14:textId="77777777" w:rsidR="00554327" w:rsidRPr="00E454AB" w:rsidRDefault="00554327">
            <w:pPr>
              <w:pStyle w:val="TAL"/>
              <w:rPr>
                <w:sz w:val="16"/>
              </w:rPr>
            </w:pPr>
            <w:r w:rsidRPr="00E454AB">
              <w:rPr>
                <w:sz w:val="16"/>
              </w:rPr>
              <w:t>C1-212945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86CD" w14:textId="77777777" w:rsidR="00554327" w:rsidRPr="00E454AB" w:rsidRDefault="00554327">
            <w:pPr>
              <w:pStyle w:val="TAL"/>
              <w:rPr>
                <w:sz w:val="16"/>
              </w:rPr>
            </w:pPr>
            <w:r w:rsidRPr="00E454AB">
              <w:rPr>
                <w:sz w:val="16"/>
              </w:rPr>
              <w:t>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3140" w14:textId="77777777" w:rsidR="00554327" w:rsidRPr="00E454AB" w:rsidRDefault="00554327">
            <w:pPr>
              <w:pStyle w:val="TAL"/>
              <w:rPr>
                <w:sz w:val="16"/>
              </w:rPr>
            </w:pPr>
            <w:r w:rsidRPr="00E454AB">
              <w:rPr>
                <w:sz w:val="16"/>
              </w:rPr>
              <w:t xml:space="preserve">CATT,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48B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F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C71E45B" w14:textId="77777777" w:rsidR="00554327" w:rsidRPr="00E454AB" w:rsidRDefault="00554327">
            <w:pPr>
              <w:pStyle w:val="TAL"/>
              <w:rPr>
                <w:sz w:val="16"/>
              </w:rPr>
            </w:pPr>
            <w:r w:rsidRPr="00E454AB">
              <w:rPr>
                <w:sz w:val="16"/>
              </w:rPr>
              <w:t>C1-213755</w:t>
            </w:r>
          </w:p>
        </w:tc>
      </w:tr>
      <w:tr w:rsidR="00E454AB" w:rsidRPr="00E454AB" w14:paraId="5943B3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70F7" w14:textId="77777777" w:rsidR="00554327" w:rsidRPr="00E454AB" w:rsidRDefault="00554327">
            <w:pPr>
              <w:pStyle w:val="TAL"/>
              <w:rPr>
                <w:sz w:val="16"/>
              </w:rPr>
            </w:pPr>
            <w:r w:rsidRPr="00E454AB">
              <w:rPr>
                <w:sz w:val="16"/>
              </w:rPr>
              <w:t>C1-212946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895" w14:textId="77777777" w:rsidR="00554327" w:rsidRPr="00E454AB" w:rsidRDefault="00554327">
            <w:pPr>
              <w:pStyle w:val="TAL"/>
              <w:rPr>
                <w:sz w:val="16"/>
              </w:rPr>
            </w:pPr>
            <w:r w:rsidRPr="00E454AB">
              <w:rPr>
                <w:sz w:val="16"/>
              </w:rPr>
              <w:t xml:space="preserve">Provisioning of 5G </w:t>
            </w:r>
            <w:proofErr w:type="spellStart"/>
            <w:r w:rsidRPr="00E454AB">
              <w:rPr>
                <w:sz w:val="16"/>
              </w:rPr>
              <w:t>ProSe</w:t>
            </w:r>
            <w:proofErr w:type="spellEnd"/>
            <w:r w:rsidRPr="00E454AB">
              <w:rPr>
                <w:sz w:val="16"/>
              </w:rPr>
              <w:t xml:space="preserve"> configuration information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78B3"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4C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31D4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264C22" w14:textId="77777777" w:rsidR="00554327" w:rsidRPr="00E454AB" w:rsidRDefault="00554327">
            <w:pPr>
              <w:pStyle w:val="TAL"/>
              <w:rPr>
                <w:sz w:val="16"/>
              </w:rPr>
            </w:pPr>
            <w:r w:rsidRPr="00E454AB">
              <w:rPr>
                <w:sz w:val="16"/>
              </w:rPr>
              <w:t>C1-213756</w:t>
            </w:r>
          </w:p>
        </w:tc>
      </w:tr>
      <w:tr w:rsidR="00E454AB" w:rsidRPr="00E454AB" w14:paraId="7BDB61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F765" w14:textId="77777777" w:rsidR="00554327" w:rsidRPr="00E454AB" w:rsidRDefault="00554327">
            <w:pPr>
              <w:pStyle w:val="TAL"/>
              <w:rPr>
                <w:sz w:val="16"/>
              </w:rPr>
            </w:pPr>
            <w:r w:rsidRPr="00E454AB">
              <w:rPr>
                <w:sz w:val="16"/>
              </w:rPr>
              <w:t>C1-212947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99EF"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412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ABD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512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498E0E" w14:textId="77777777" w:rsidR="00554327" w:rsidRPr="00E454AB" w:rsidRDefault="00554327">
            <w:pPr>
              <w:pStyle w:val="TAL"/>
              <w:rPr>
                <w:sz w:val="16"/>
              </w:rPr>
            </w:pPr>
            <w:r w:rsidRPr="00E454AB">
              <w:rPr>
                <w:sz w:val="16"/>
              </w:rPr>
              <w:t>C1-213761</w:t>
            </w:r>
          </w:p>
        </w:tc>
      </w:tr>
      <w:tr w:rsidR="00E454AB" w:rsidRPr="00E454AB" w14:paraId="0B59F1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6169" w14:textId="77777777" w:rsidR="00554327" w:rsidRPr="00E454AB" w:rsidRDefault="00554327">
            <w:pPr>
              <w:pStyle w:val="TAL"/>
              <w:rPr>
                <w:sz w:val="16"/>
              </w:rPr>
            </w:pPr>
            <w:r w:rsidRPr="00E454AB">
              <w:rPr>
                <w:sz w:val="16"/>
              </w:rPr>
              <w:t>C1-212948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B337"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160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DF1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64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E41DDA" w14:textId="77777777" w:rsidR="00554327" w:rsidRPr="00E454AB" w:rsidRDefault="00554327">
            <w:pPr>
              <w:pStyle w:val="TAL"/>
              <w:rPr>
                <w:sz w:val="16"/>
              </w:rPr>
            </w:pPr>
            <w:r w:rsidRPr="00E454AB">
              <w:rPr>
                <w:sz w:val="16"/>
              </w:rPr>
              <w:t>C1-213792</w:t>
            </w:r>
          </w:p>
        </w:tc>
      </w:tr>
      <w:tr w:rsidR="00E454AB" w:rsidRPr="00E454AB" w14:paraId="492237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7192" w14:textId="77777777" w:rsidR="00554327" w:rsidRPr="00E454AB" w:rsidRDefault="00554327">
            <w:pPr>
              <w:pStyle w:val="TAL"/>
              <w:rPr>
                <w:sz w:val="16"/>
              </w:rPr>
            </w:pPr>
            <w:r w:rsidRPr="00E454AB">
              <w:rPr>
                <w:sz w:val="16"/>
              </w:rPr>
              <w:t>C1-212949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B00C" w14:textId="77777777" w:rsidR="00554327" w:rsidRPr="00E454AB" w:rsidRDefault="00554327">
            <w:pPr>
              <w:pStyle w:val="TAL"/>
              <w:rPr>
                <w:sz w:val="16"/>
              </w:rPr>
            </w:pPr>
            <w:r w:rsidRPr="00E454AB">
              <w:rPr>
                <w:sz w:val="16"/>
              </w:rPr>
              <w:t>Revisions on the description of IEs in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BD8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104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4A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387D0E" w14:textId="77777777" w:rsidR="00554327" w:rsidRPr="00E454AB" w:rsidRDefault="00554327">
            <w:pPr>
              <w:pStyle w:val="TAL"/>
              <w:rPr>
                <w:sz w:val="16"/>
              </w:rPr>
            </w:pPr>
          </w:p>
        </w:tc>
      </w:tr>
      <w:tr w:rsidR="00E454AB" w:rsidRPr="00E454AB" w14:paraId="1D7F84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2466" w14:textId="77777777" w:rsidR="00554327" w:rsidRPr="00E454AB" w:rsidRDefault="00554327">
            <w:pPr>
              <w:pStyle w:val="TAL"/>
              <w:rPr>
                <w:sz w:val="16"/>
              </w:rPr>
            </w:pPr>
            <w:r w:rsidRPr="00E454AB">
              <w:rPr>
                <w:sz w:val="16"/>
              </w:rPr>
              <w:t>C1-212950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30BF"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0B78"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CC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85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D1E4666" w14:textId="77777777" w:rsidR="00554327" w:rsidRPr="00E454AB" w:rsidRDefault="00554327">
            <w:pPr>
              <w:pStyle w:val="TAL"/>
              <w:rPr>
                <w:sz w:val="16"/>
              </w:rPr>
            </w:pPr>
            <w:r w:rsidRPr="00E454AB">
              <w:rPr>
                <w:sz w:val="16"/>
              </w:rPr>
              <w:t>C1-213777</w:t>
            </w:r>
          </w:p>
        </w:tc>
      </w:tr>
      <w:tr w:rsidR="00E454AB" w:rsidRPr="00E454AB" w14:paraId="77A2A0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E7F2" w14:textId="77777777" w:rsidR="00554327" w:rsidRPr="00E454AB" w:rsidRDefault="00554327">
            <w:pPr>
              <w:pStyle w:val="TAL"/>
              <w:rPr>
                <w:sz w:val="16"/>
              </w:rPr>
            </w:pPr>
            <w:r w:rsidRPr="00E454AB">
              <w:rPr>
                <w:sz w:val="16"/>
              </w:rPr>
              <w:t>C1-212951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F580"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E70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9B8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AB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C4E56F" w14:textId="77777777" w:rsidR="00554327" w:rsidRPr="00E454AB" w:rsidRDefault="00554327">
            <w:pPr>
              <w:pStyle w:val="TAL"/>
              <w:rPr>
                <w:sz w:val="16"/>
              </w:rPr>
            </w:pPr>
            <w:r w:rsidRPr="00E454AB">
              <w:rPr>
                <w:sz w:val="16"/>
              </w:rPr>
              <w:t>C1-213769, C1-213771</w:t>
            </w:r>
          </w:p>
        </w:tc>
      </w:tr>
      <w:tr w:rsidR="00E454AB" w:rsidRPr="00E454AB" w14:paraId="008E36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CB66" w14:textId="77777777" w:rsidR="00554327" w:rsidRPr="00E454AB" w:rsidRDefault="00554327">
            <w:pPr>
              <w:pStyle w:val="TAL"/>
              <w:rPr>
                <w:sz w:val="16"/>
              </w:rPr>
            </w:pPr>
            <w:r w:rsidRPr="00E454AB">
              <w:rPr>
                <w:sz w:val="16"/>
              </w:rPr>
              <w:t>C1-212952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DB0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6BC3"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EC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BA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C577B6" w14:textId="77777777" w:rsidR="00554327" w:rsidRPr="00E454AB" w:rsidRDefault="00554327">
            <w:pPr>
              <w:pStyle w:val="TAL"/>
              <w:rPr>
                <w:sz w:val="16"/>
              </w:rPr>
            </w:pPr>
          </w:p>
        </w:tc>
      </w:tr>
      <w:tr w:rsidR="00E454AB" w:rsidRPr="00E454AB" w14:paraId="22CE4F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27C8" w14:textId="77777777" w:rsidR="00554327" w:rsidRPr="00E454AB" w:rsidRDefault="00554327">
            <w:pPr>
              <w:pStyle w:val="TAL"/>
              <w:rPr>
                <w:sz w:val="16"/>
              </w:rPr>
            </w:pPr>
            <w:r w:rsidRPr="00E454AB">
              <w:rPr>
                <w:sz w:val="16"/>
              </w:rPr>
              <w:t>C1-212953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227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EE9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F0C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8E3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345C85" w14:textId="77777777" w:rsidR="00554327" w:rsidRPr="00E454AB" w:rsidRDefault="00554327">
            <w:pPr>
              <w:pStyle w:val="TAL"/>
              <w:rPr>
                <w:sz w:val="16"/>
              </w:rPr>
            </w:pPr>
            <w:r w:rsidRPr="00E454AB">
              <w:rPr>
                <w:sz w:val="16"/>
              </w:rPr>
              <w:t>C1-213764</w:t>
            </w:r>
          </w:p>
        </w:tc>
      </w:tr>
      <w:tr w:rsidR="00E454AB" w:rsidRPr="00E454AB" w14:paraId="723213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4576" w14:textId="77777777" w:rsidR="00554327" w:rsidRPr="00E454AB" w:rsidRDefault="00554327">
            <w:pPr>
              <w:pStyle w:val="TAL"/>
              <w:rPr>
                <w:sz w:val="16"/>
              </w:rPr>
            </w:pPr>
            <w:r w:rsidRPr="00E454AB">
              <w:rPr>
                <w:sz w:val="16"/>
              </w:rPr>
              <w:t>C1-212954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A493"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53A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D72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118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DC9AF8" w14:textId="77777777" w:rsidR="00554327" w:rsidRPr="00E454AB" w:rsidRDefault="00554327">
            <w:pPr>
              <w:pStyle w:val="TAL"/>
              <w:rPr>
                <w:sz w:val="16"/>
              </w:rPr>
            </w:pPr>
            <w:r w:rsidRPr="00E454AB">
              <w:rPr>
                <w:sz w:val="16"/>
              </w:rPr>
              <w:t>C1-213578</w:t>
            </w:r>
          </w:p>
        </w:tc>
      </w:tr>
      <w:tr w:rsidR="00E454AB" w:rsidRPr="00E454AB" w14:paraId="37B763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F152" w14:textId="77777777" w:rsidR="00554327" w:rsidRPr="00E454AB" w:rsidRDefault="00554327">
            <w:pPr>
              <w:pStyle w:val="TAL"/>
              <w:rPr>
                <w:sz w:val="16"/>
              </w:rPr>
            </w:pPr>
            <w:r w:rsidRPr="00E454AB">
              <w:rPr>
                <w:sz w:val="16"/>
              </w:rPr>
              <w:t>C1-212955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9641"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60FB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7E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2F5F" w14:textId="77777777" w:rsidR="00554327" w:rsidRPr="00E454AB" w:rsidRDefault="00554327">
            <w:pPr>
              <w:pStyle w:val="TAL"/>
              <w:rPr>
                <w:sz w:val="16"/>
              </w:rPr>
            </w:pPr>
            <w:r w:rsidRPr="00E454AB">
              <w:rPr>
                <w:sz w:val="16"/>
              </w:rPr>
              <w:t>C1-212476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6632CB" w14:textId="77777777" w:rsidR="00554327" w:rsidRPr="00E454AB" w:rsidRDefault="00554327">
            <w:pPr>
              <w:pStyle w:val="TAL"/>
              <w:rPr>
                <w:sz w:val="16"/>
              </w:rPr>
            </w:pPr>
            <w:r w:rsidRPr="00E454AB">
              <w:rPr>
                <w:sz w:val="16"/>
              </w:rPr>
              <w:t>C1-213754</w:t>
            </w:r>
          </w:p>
        </w:tc>
      </w:tr>
      <w:tr w:rsidR="00E454AB" w:rsidRPr="00E454AB" w14:paraId="6131D0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94C4" w14:textId="77777777" w:rsidR="00554327" w:rsidRPr="00E454AB" w:rsidRDefault="00554327">
            <w:pPr>
              <w:pStyle w:val="TAL"/>
              <w:rPr>
                <w:sz w:val="16"/>
              </w:rPr>
            </w:pPr>
            <w:r w:rsidRPr="00E454AB">
              <w:rPr>
                <w:sz w:val="16"/>
              </w:rPr>
              <w:t>C1-212956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D3E8" w14:textId="77777777" w:rsidR="00554327" w:rsidRPr="00E454AB" w:rsidRDefault="00554327">
            <w:pPr>
              <w:pStyle w:val="TAL"/>
              <w:rPr>
                <w:sz w:val="16"/>
              </w:rPr>
            </w:pPr>
            <w:r w:rsidRPr="00E454AB">
              <w:rPr>
                <w:sz w:val="16"/>
              </w:rPr>
              <w:t>Non-3GPP access 5G-GUTI used for 3GPP access paging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47A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438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C5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CB7419" w14:textId="77777777" w:rsidR="00554327" w:rsidRPr="00E454AB" w:rsidRDefault="00554327">
            <w:pPr>
              <w:pStyle w:val="TAL"/>
              <w:rPr>
                <w:sz w:val="16"/>
              </w:rPr>
            </w:pPr>
          </w:p>
        </w:tc>
      </w:tr>
      <w:tr w:rsidR="00E454AB" w:rsidRPr="00E454AB" w14:paraId="405C7A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9986" w14:textId="77777777" w:rsidR="00554327" w:rsidRPr="00E454AB" w:rsidRDefault="00554327">
            <w:pPr>
              <w:pStyle w:val="TAL"/>
              <w:rPr>
                <w:sz w:val="16"/>
              </w:rPr>
            </w:pPr>
            <w:r w:rsidRPr="00E454AB">
              <w:rPr>
                <w:sz w:val="16"/>
              </w:rPr>
              <w:t>C1-212957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7D86" w14:textId="77777777" w:rsidR="00554327" w:rsidRPr="00E454AB" w:rsidRDefault="00554327">
            <w:pPr>
              <w:pStyle w:val="TAL"/>
              <w:rPr>
                <w:sz w:val="16"/>
              </w:rPr>
            </w:pPr>
            <w:r w:rsidRPr="00E454AB">
              <w:rPr>
                <w:sz w:val="16"/>
              </w:rPr>
              <w:t>Non-3GPP access T3510 timer expiry during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615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EEA0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A4F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06E3C3" w14:textId="77777777" w:rsidR="00554327" w:rsidRPr="00E454AB" w:rsidRDefault="00554327">
            <w:pPr>
              <w:pStyle w:val="TAL"/>
              <w:rPr>
                <w:sz w:val="16"/>
              </w:rPr>
            </w:pPr>
          </w:p>
        </w:tc>
      </w:tr>
      <w:tr w:rsidR="00E454AB" w:rsidRPr="00E454AB" w14:paraId="524238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E3E1" w14:textId="77777777" w:rsidR="00554327" w:rsidRPr="00E454AB" w:rsidRDefault="00554327">
            <w:pPr>
              <w:pStyle w:val="TAL"/>
              <w:rPr>
                <w:sz w:val="16"/>
              </w:rPr>
            </w:pPr>
            <w:r w:rsidRPr="00E454AB">
              <w:rPr>
                <w:sz w:val="16"/>
              </w:rPr>
              <w:t>C1-212958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F878" w14:textId="77777777" w:rsidR="00554327" w:rsidRPr="00E454AB" w:rsidRDefault="00554327">
            <w:pPr>
              <w:pStyle w:val="TAL"/>
              <w:rPr>
                <w:sz w:val="16"/>
              </w:rPr>
            </w:pPr>
            <w:r w:rsidRPr="00E454AB">
              <w:rPr>
                <w:sz w:val="16"/>
              </w:rPr>
              <w:t>Non-3GPP access T3540 timer after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E33D"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9E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AB0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DABAEF" w14:textId="77777777" w:rsidR="00554327" w:rsidRPr="00E454AB" w:rsidRDefault="00554327">
            <w:pPr>
              <w:pStyle w:val="TAL"/>
              <w:rPr>
                <w:sz w:val="16"/>
              </w:rPr>
            </w:pPr>
          </w:p>
        </w:tc>
      </w:tr>
      <w:tr w:rsidR="00E454AB" w:rsidRPr="00E454AB" w14:paraId="7007D7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5DE5" w14:textId="77777777" w:rsidR="00554327" w:rsidRPr="00E454AB" w:rsidRDefault="00554327">
            <w:pPr>
              <w:pStyle w:val="TAL"/>
              <w:rPr>
                <w:sz w:val="16"/>
              </w:rPr>
            </w:pPr>
            <w:r w:rsidRPr="00E454AB">
              <w:rPr>
                <w:sz w:val="16"/>
              </w:rPr>
              <w:t>C1-212959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01D1"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90C9" w14:textId="77777777" w:rsidR="00554327" w:rsidRPr="00E454AB" w:rsidRDefault="00554327">
            <w:pPr>
              <w:pStyle w:val="TAL"/>
              <w:rPr>
                <w:sz w:val="16"/>
              </w:rPr>
            </w:pPr>
            <w:r w:rsidRPr="00E454AB">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2B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E5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D98D1F" w14:textId="77777777" w:rsidR="00554327" w:rsidRPr="00E454AB" w:rsidRDefault="00554327">
            <w:pPr>
              <w:pStyle w:val="TAL"/>
              <w:rPr>
                <w:sz w:val="16"/>
              </w:rPr>
            </w:pPr>
            <w:r w:rsidRPr="00E454AB">
              <w:rPr>
                <w:sz w:val="16"/>
              </w:rPr>
              <w:t>C1-213643</w:t>
            </w:r>
          </w:p>
        </w:tc>
      </w:tr>
      <w:tr w:rsidR="00E454AB" w:rsidRPr="00E454AB" w14:paraId="66F727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5964" w14:textId="77777777" w:rsidR="00554327" w:rsidRPr="00E454AB" w:rsidRDefault="00554327">
            <w:pPr>
              <w:pStyle w:val="TAL"/>
              <w:rPr>
                <w:sz w:val="16"/>
              </w:rPr>
            </w:pPr>
            <w:r w:rsidRPr="00E454AB">
              <w:rPr>
                <w:sz w:val="16"/>
              </w:rPr>
              <w:t>C1-212960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3DC1"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C24B"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A5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0C7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B6CD85" w14:textId="77777777" w:rsidR="00554327" w:rsidRPr="00E454AB" w:rsidRDefault="00554327">
            <w:pPr>
              <w:pStyle w:val="TAL"/>
              <w:rPr>
                <w:sz w:val="16"/>
              </w:rPr>
            </w:pPr>
            <w:r w:rsidRPr="00E454AB">
              <w:rPr>
                <w:sz w:val="16"/>
              </w:rPr>
              <w:t>C1-213644</w:t>
            </w:r>
          </w:p>
        </w:tc>
      </w:tr>
      <w:tr w:rsidR="00E454AB" w:rsidRPr="00E454AB" w14:paraId="10C6A7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98A8" w14:textId="77777777" w:rsidR="00554327" w:rsidRPr="00E454AB" w:rsidRDefault="00554327">
            <w:pPr>
              <w:pStyle w:val="TAL"/>
              <w:rPr>
                <w:sz w:val="16"/>
              </w:rPr>
            </w:pPr>
            <w:r w:rsidRPr="00E454AB">
              <w:rPr>
                <w:sz w:val="16"/>
              </w:rPr>
              <w:t>C1-212961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4204" w14:textId="77777777" w:rsidR="00554327" w:rsidRPr="00E454AB" w:rsidRDefault="00554327">
            <w:pPr>
              <w:pStyle w:val="TAL"/>
              <w:rPr>
                <w:sz w:val="16"/>
              </w:rPr>
            </w:pPr>
            <w:r w:rsidRPr="00E454AB">
              <w:rPr>
                <w:sz w:val="16"/>
              </w:rPr>
              <w:t>Clarification of Non-3GPP access and Allowed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7D4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EC5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4D6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74B167" w14:textId="77777777" w:rsidR="00554327" w:rsidRPr="00E454AB" w:rsidRDefault="00554327">
            <w:pPr>
              <w:pStyle w:val="TAL"/>
              <w:rPr>
                <w:sz w:val="16"/>
              </w:rPr>
            </w:pPr>
          </w:p>
        </w:tc>
      </w:tr>
      <w:tr w:rsidR="00E454AB" w:rsidRPr="00E454AB" w14:paraId="447F34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B64B" w14:textId="77777777" w:rsidR="00554327" w:rsidRPr="00E454AB" w:rsidRDefault="00554327">
            <w:pPr>
              <w:pStyle w:val="TAL"/>
              <w:rPr>
                <w:sz w:val="16"/>
              </w:rPr>
            </w:pPr>
            <w:r w:rsidRPr="00E454AB">
              <w:rPr>
                <w:sz w:val="16"/>
              </w:rPr>
              <w:t>C1-212962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D25E0"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D8EB"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881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DB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FDB7C0" w14:textId="77777777" w:rsidR="00554327" w:rsidRPr="00E454AB" w:rsidRDefault="00554327">
            <w:pPr>
              <w:pStyle w:val="TAL"/>
              <w:rPr>
                <w:sz w:val="16"/>
              </w:rPr>
            </w:pPr>
            <w:r w:rsidRPr="00E454AB">
              <w:rPr>
                <w:sz w:val="16"/>
              </w:rPr>
              <w:t>C1-213645</w:t>
            </w:r>
          </w:p>
        </w:tc>
      </w:tr>
      <w:tr w:rsidR="00E454AB" w:rsidRPr="00E454AB" w14:paraId="078362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B81D" w14:textId="77777777" w:rsidR="00554327" w:rsidRPr="00E454AB" w:rsidRDefault="00554327">
            <w:pPr>
              <w:pStyle w:val="TAL"/>
              <w:rPr>
                <w:sz w:val="16"/>
              </w:rPr>
            </w:pPr>
            <w:r w:rsidRPr="00E454AB">
              <w:rPr>
                <w:sz w:val="16"/>
              </w:rPr>
              <w:lastRenderedPageBreak/>
              <w:t>C1-212963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12B0" w14:textId="77777777" w:rsidR="00554327" w:rsidRPr="00E454AB" w:rsidRDefault="00554327">
            <w:pPr>
              <w:pStyle w:val="TAL"/>
              <w:rPr>
                <w:sz w:val="16"/>
              </w:rPr>
            </w:pPr>
            <w:r w:rsidRPr="00E454AB">
              <w:rPr>
                <w:sz w:val="16"/>
              </w:rPr>
              <w:t>AT Command to support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E83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7C3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15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D932EC" w14:textId="77777777" w:rsidR="00554327" w:rsidRPr="00E454AB" w:rsidRDefault="00554327">
            <w:pPr>
              <w:pStyle w:val="TAL"/>
              <w:rPr>
                <w:sz w:val="16"/>
              </w:rPr>
            </w:pPr>
          </w:p>
        </w:tc>
      </w:tr>
      <w:tr w:rsidR="00E454AB" w:rsidRPr="00E454AB" w14:paraId="3D3EAD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3422" w14:textId="77777777" w:rsidR="00554327" w:rsidRPr="00E454AB" w:rsidRDefault="00554327">
            <w:pPr>
              <w:pStyle w:val="TAL"/>
              <w:rPr>
                <w:sz w:val="16"/>
              </w:rPr>
            </w:pPr>
            <w:r w:rsidRPr="00E454AB">
              <w:rPr>
                <w:sz w:val="16"/>
              </w:rPr>
              <w:t>C1-212964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E4A6" w14:textId="77777777" w:rsidR="00554327" w:rsidRPr="00E454AB" w:rsidRDefault="00554327">
            <w:pPr>
              <w:pStyle w:val="TAL"/>
              <w:rPr>
                <w:sz w:val="16"/>
              </w:rPr>
            </w:pPr>
            <w:r w:rsidRPr="00E454AB">
              <w:rPr>
                <w:sz w:val="16"/>
              </w:rPr>
              <w:t>Clarification on handling maximum number of established PDU sessions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AE8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BB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29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8541EB" w14:textId="77777777" w:rsidR="00554327" w:rsidRPr="00E454AB" w:rsidRDefault="00554327">
            <w:pPr>
              <w:pStyle w:val="TAL"/>
              <w:rPr>
                <w:sz w:val="16"/>
              </w:rPr>
            </w:pPr>
          </w:p>
        </w:tc>
      </w:tr>
      <w:tr w:rsidR="00E454AB" w:rsidRPr="00E454AB" w14:paraId="626450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A0D8" w14:textId="77777777" w:rsidR="00554327" w:rsidRPr="00E454AB" w:rsidRDefault="00554327">
            <w:pPr>
              <w:pStyle w:val="TAL"/>
              <w:rPr>
                <w:sz w:val="16"/>
              </w:rPr>
            </w:pPr>
            <w:r w:rsidRPr="00E454AB">
              <w:rPr>
                <w:sz w:val="16"/>
              </w:rPr>
              <w:t>C1-212965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3C96" w14:textId="77777777" w:rsidR="00554327" w:rsidRPr="00E454AB" w:rsidRDefault="00554327">
            <w:pPr>
              <w:pStyle w:val="TAL"/>
              <w:rPr>
                <w:sz w:val="16"/>
              </w:rPr>
            </w:pPr>
            <w:r w:rsidRPr="00E454AB">
              <w:rPr>
                <w:sz w:val="16"/>
              </w:rPr>
              <w:t>Clarification of MA PDU session handling after network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103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E2A5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C23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95C99C" w14:textId="77777777" w:rsidR="00554327" w:rsidRPr="00E454AB" w:rsidRDefault="00554327">
            <w:pPr>
              <w:pStyle w:val="TAL"/>
              <w:rPr>
                <w:sz w:val="16"/>
              </w:rPr>
            </w:pPr>
          </w:p>
        </w:tc>
      </w:tr>
      <w:tr w:rsidR="00E454AB" w:rsidRPr="00E454AB" w14:paraId="03B5F9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D8E8" w14:textId="77777777" w:rsidR="00554327" w:rsidRPr="00E454AB" w:rsidRDefault="00554327">
            <w:pPr>
              <w:pStyle w:val="TAL"/>
              <w:rPr>
                <w:sz w:val="16"/>
              </w:rPr>
            </w:pPr>
            <w:r w:rsidRPr="00E454AB">
              <w:rPr>
                <w:sz w:val="16"/>
              </w:rPr>
              <w:t>C1-212966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06E9"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EF2F"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D6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493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B2CED8" w14:textId="77777777" w:rsidR="00554327" w:rsidRPr="00E454AB" w:rsidRDefault="00554327">
            <w:pPr>
              <w:pStyle w:val="TAL"/>
              <w:rPr>
                <w:sz w:val="16"/>
              </w:rPr>
            </w:pPr>
            <w:r w:rsidRPr="00E454AB">
              <w:rPr>
                <w:sz w:val="16"/>
              </w:rPr>
              <w:t>C1-213762</w:t>
            </w:r>
          </w:p>
        </w:tc>
      </w:tr>
      <w:tr w:rsidR="00E454AB" w:rsidRPr="00E454AB" w14:paraId="2864C9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A252" w14:textId="77777777" w:rsidR="00554327" w:rsidRPr="00E454AB" w:rsidRDefault="00554327">
            <w:pPr>
              <w:pStyle w:val="TAL"/>
              <w:rPr>
                <w:sz w:val="16"/>
              </w:rPr>
            </w:pPr>
            <w:r w:rsidRPr="00E454AB">
              <w:rPr>
                <w:sz w:val="16"/>
              </w:rPr>
              <w:t>C1-212967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1E4D"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22D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C5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A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09433A" w14:textId="77777777" w:rsidR="00554327" w:rsidRPr="00E454AB" w:rsidRDefault="00554327">
            <w:pPr>
              <w:pStyle w:val="TAL"/>
              <w:rPr>
                <w:sz w:val="16"/>
              </w:rPr>
            </w:pPr>
            <w:r w:rsidRPr="00E454AB">
              <w:rPr>
                <w:sz w:val="16"/>
              </w:rPr>
              <w:t>C1-213763</w:t>
            </w:r>
          </w:p>
        </w:tc>
      </w:tr>
      <w:tr w:rsidR="00E454AB" w:rsidRPr="00E454AB" w14:paraId="1196C1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2338" w14:textId="77777777" w:rsidR="00554327" w:rsidRPr="00E454AB" w:rsidRDefault="00554327">
            <w:pPr>
              <w:pStyle w:val="TAL"/>
              <w:rPr>
                <w:sz w:val="16"/>
              </w:rPr>
            </w:pPr>
            <w:r w:rsidRPr="00E454AB">
              <w:rPr>
                <w:sz w:val="16"/>
              </w:rPr>
              <w:t>C1-212968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ED3E"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2B7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E95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88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0435F4" w14:textId="77777777" w:rsidR="00554327" w:rsidRPr="00E454AB" w:rsidRDefault="00554327">
            <w:pPr>
              <w:pStyle w:val="TAL"/>
              <w:rPr>
                <w:sz w:val="16"/>
              </w:rPr>
            </w:pPr>
            <w:r w:rsidRPr="00E454AB">
              <w:rPr>
                <w:sz w:val="16"/>
              </w:rPr>
              <w:t>C1-213646</w:t>
            </w:r>
          </w:p>
        </w:tc>
      </w:tr>
      <w:tr w:rsidR="00E454AB" w:rsidRPr="00E454AB" w14:paraId="6EB7CA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7955" w14:textId="77777777" w:rsidR="00554327" w:rsidRPr="00E454AB" w:rsidRDefault="00554327">
            <w:pPr>
              <w:pStyle w:val="TAL"/>
              <w:rPr>
                <w:sz w:val="16"/>
              </w:rPr>
            </w:pPr>
            <w:r w:rsidRPr="00E454AB">
              <w:rPr>
                <w:sz w:val="16"/>
              </w:rPr>
              <w:t>C1-212969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9B4D" w14:textId="77777777" w:rsidR="00554327" w:rsidRPr="00E454AB" w:rsidRDefault="00554327">
            <w:pPr>
              <w:pStyle w:val="TAL"/>
              <w:rPr>
                <w:sz w:val="16"/>
              </w:rPr>
            </w:pPr>
            <w:r w:rsidRPr="00E454AB">
              <w:rPr>
                <w:sz w:val="16"/>
              </w:rPr>
              <w:t>Clarification of Collision of network-requested PDU session release procedure and UE-requested PDU session modification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C89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219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E0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9964AB" w14:textId="77777777" w:rsidR="00554327" w:rsidRPr="00E454AB" w:rsidRDefault="00554327">
            <w:pPr>
              <w:pStyle w:val="TAL"/>
              <w:rPr>
                <w:sz w:val="16"/>
              </w:rPr>
            </w:pPr>
          </w:p>
        </w:tc>
      </w:tr>
      <w:tr w:rsidR="00E454AB" w:rsidRPr="00E454AB" w14:paraId="4B768D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4D58" w14:textId="77777777" w:rsidR="00554327" w:rsidRPr="00E454AB" w:rsidRDefault="00554327">
            <w:pPr>
              <w:pStyle w:val="TAL"/>
              <w:rPr>
                <w:sz w:val="16"/>
              </w:rPr>
            </w:pPr>
            <w:r w:rsidRPr="00E454AB">
              <w:rPr>
                <w:sz w:val="16"/>
              </w:rPr>
              <w:t>C1-212970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EB94"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78F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5A4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E2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C3A164F" w14:textId="77777777" w:rsidR="00554327" w:rsidRPr="00E454AB" w:rsidRDefault="00554327">
            <w:pPr>
              <w:pStyle w:val="TAL"/>
              <w:rPr>
                <w:sz w:val="16"/>
              </w:rPr>
            </w:pPr>
            <w:r w:rsidRPr="00E454AB">
              <w:rPr>
                <w:sz w:val="16"/>
              </w:rPr>
              <w:t>C1-213765</w:t>
            </w:r>
          </w:p>
        </w:tc>
      </w:tr>
      <w:tr w:rsidR="00E454AB" w:rsidRPr="00E454AB" w14:paraId="51A78B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CE95" w14:textId="77777777" w:rsidR="00554327" w:rsidRPr="00E454AB" w:rsidRDefault="00554327">
            <w:pPr>
              <w:pStyle w:val="TAL"/>
              <w:rPr>
                <w:sz w:val="16"/>
              </w:rPr>
            </w:pPr>
            <w:r w:rsidRPr="00E454AB">
              <w:rPr>
                <w:sz w:val="16"/>
              </w:rPr>
              <w:t>C1-212971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5E33A" w14:textId="77777777" w:rsidR="00554327" w:rsidRPr="00E454AB" w:rsidRDefault="00554327">
            <w:pPr>
              <w:pStyle w:val="TAL"/>
              <w:rPr>
                <w:sz w:val="16"/>
              </w:rPr>
            </w:pPr>
            <w:r w:rsidRPr="00E454AB">
              <w:rPr>
                <w:sz w:val="16"/>
              </w:rPr>
              <w:t>Clarification on Clarification on UE supports transfer of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EB4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0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26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56AFEB" w14:textId="77777777" w:rsidR="00554327" w:rsidRPr="00E454AB" w:rsidRDefault="00554327">
            <w:pPr>
              <w:pStyle w:val="TAL"/>
              <w:rPr>
                <w:sz w:val="16"/>
              </w:rPr>
            </w:pPr>
            <w:r w:rsidRPr="00E454AB">
              <w:rPr>
                <w:sz w:val="16"/>
              </w:rPr>
              <w:t>C1-213647</w:t>
            </w:r>
          </w:p>
        </w:tc>
      </w:tr>
      <w:tr w:rsidR="00E454AB" w:rsidRPr="00E454AB" w14:paraId="472867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E7F8" w14:textId="77777777" w:rsidR="00554327" w:rsidRPr="00E454AB" w:rsidRDefault="00554327">
            <w:pPr>
              <w:pStyle w:val="TAL"/>
              <w:rPr>
                <w:sz w:val="16"/>
              </w:rPr>
            </w:pPr>
            <w:r w:rsidRPr="00E454AB">
              <w:rPr>
                <w:sz w:val="16"/>
              </w:rPr>
              <w:t>C1-212972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D95B" w14:textId="77777777" w:rsidR="00554327" w:rsidRPr="00E454AB" w:rsidRDefault="00554327">
            <w:pPr>
              <w:pStyle w:val="TAL"/>
              <w:rPr>
                <w:sz w:val="16"/>
              </w:rPr>
            </w:pPr>
            <w:r w:rsidRPr="00E454AB">
              <w:rPr>
                <w:sz w:val="16"/>
              </w:rPr>
              <w:t>Clarification on TPMIC bit in PDU SESSION MODIFICATION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3DBF"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790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63E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EC3E8D" w14:textId="77777777" w:rsidR="00554327" w:rsidRPr="00E454AB" w:rsidRDefault="00554327">
            <w:pPr>
              <w:pStyle w:val="TAL"/>
              <w:rPr>
                <w:sz w:val="16"/>
              </w:rPr>
            </w:pPr>
          </w:p>
        </w:tc>
      </w:tr>
      <w:tr w:rsidR="00E454AB" w:rsidRPr="00E454AB" w14:paraId="1FF6A9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6119" w14:textId="77777777" w:rsidR="00554327" w:rsidRPr="00E454AB" w:rsidRDefault="00554327">
            <w:pPr>
              <w:pStyle w:val="TAL"/>
              <w:rPr>
                <w:sz w:val="16"/>
              </w:rPr>
            </w:pPr>
            <w:r w:rsidRPr="00E454AB">
              <w:rPr>
                <w:sz w:val="16"/>
              </w:rPr>
              <w:t>C1-212973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FE29" w14:textId="77777777" w:rsidR="00554327" w:rsidRPr="00E454AB" w:rsidRDefault="00554327">
            <w:pPr>
              <w:pStyle w:val="TAL"/>
              <w:rPr>
                <w:sz w:val="16"/>
              </w:rPr>
            </w:pPr>
            <w:r w:rsidRPr="00E454AB">
              <w:rPr>
                <w:sz w:val="16"/>
              </w:rPr>
              <w:t>Clarification on EPS interworking of a TPMIC supported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2AF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DE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06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FDAD84" w14:textId="77777777" w:rsidR="00554327" w:rsidRPr="00E454AB" w:rsidRDefault="00554327">
            <w:pPr>
              <w:pStyle w:val="TAL"/>
              <w:rPr>
                <w:sz w:val="16"/>
              </w:rPr>
            </w:pPr>
            <w:r w:rsidRPr="00E454AB">
              <w:rPr>
                <w:sz w:val="16"/>
              </w:rPr>
              <w:t>C1-213648</w:t>
            </w:r>
          </w:p>
        </w:tc>
      </w:tr>
      <w:tr w:rsidR="00E454AB" w:rsidRPr="00E454AB" w14:paraId="369871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BF4F" w14:textId="77777777" w:rsidR="00554327" w:rsidRPr="00E454AB" w:rsidRDefault="00554327">
            <w:pPr>
              <w:pStyle w:val="TAL"/>
              <w:rPr>
                <w:sz w:val="16"/>
              </w:rPr>
            </w:pPr>
            <w:r w:rsidRPr="00E454AB">
              <w:rPr>
                <w:sz w:val="16"/>
              </w:rPr>
              <w:t>C1-212974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2959"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E12C"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24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98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C898BC" w14:textId="77777777" w:rsidR="00554327" w:rsidRPr="00E454AB" w:rsidRDefault="00554327">
            <w:pPr>
              <w:pStyle w:val="TAL"/>
              <w:rPr>
                <w:sz w:val="16"/>
              </w:rPr>
            </w:pPr>
            <w:r w:rsidRPr="00E454AB">
              <w:rPr>
                <w:sz w:val="16"/>
              </w:rPr>
              <w:t>C1-213839</w:t>
            </w:r>
          </w:p>
        </w:tc>
      </w:tr>
      <w:tr w:rsidR="00E454AB" w:rsidRPr="00E454AB" w14:paraId="77BD08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7DBF" w14:textId="77777777" w:rsidR="00554327" w:rsidRPr="00E454AB" w:rsidRDefault="00554327">
            <w:pPr>
              <w:pStyle w:val="TAL"/>
              <w:rPr>
                <w:sz w:val="16"/>
              </w:rPr>
            </w:pPr>
            <w:r w:rsidRPr="00E454AB">
              <w:rPr>
                <w:sz w:val="16"/>
              </w:rPr>
              <w:t>C1-212975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CE39"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1F45"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8D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50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637644" w14:textId="77777777" w:rsidR="00554327" w:rsidRPr="00E454AB" w:rsidRDefault="00554327">
            <w:pPr>
              <w:pStyle w:val="TAL"/>
              <w:rPr>
                <w:sz w:val="16"/>
              </w:rPr>
            </w:pPr>
            <w:r w:rsidRPr="00E454AB">
              <w:rPr>
                <w:sz w:val="16"/>
              </w:rPr>
              <w:t>C1-213840</w:t>
            </w:r>
          </w:p>
        </w:tc>
      </w:tr>
      <w:tr w:rsidR="00E454AB" w:rsidRPr="00E454AB" w14:paraId="2C42EA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7727" w14:textId="77777777" w:rsidR="00554327" w:rsidRPr="00E454AB" w:rsidRDefault="00554327">
            <w:pPr>
              <w:pStyle w:val="TAL"/>
              <w:rPr>
                <w:sz w:val="16"/>
              </w:rPr>
            </w:pPr>
            <w:r w:rsidRPr="00E454AB">
              <w:rPr>
                <w:sz w:val="16"/>
              </w:rPr>
              <w:t>C1-212976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D662"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1E74"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327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CF6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FC89E6" w14:textId="77777777" w:rsidR="00554327" w:rsidRPr="00E454AB" w:rsidRDefault="00554327">
            <w:pPr>
              <w:pStyle w:val="TAL"/>
              <w:rPr>
                <w:sz w:val="16"/>
              </w:rPr>
            </w:pPr>
            <w:r w:rsidRPr="00E454AB">
              <w:rPr>
                <w:sz w:val="16"/>
              </w:rPr>
              <w:t>C1-213841</w:t>
            </w:r>
          </w:p>
        </w:tc>
      </w:tr>
      <w:tr w:rsidR="00E454AB" w:rsidRPr="00E454AB" w14:paraId="45ACD9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1ECC" w14:textId="77777777" w:rsidR="00554327" w:rsidRPr="00E454AB" w:rsidRDefault="00554327">
            <w:pPr>
              <w:pStyle w:val="TAL"/>
              <w:rPr>
                <w:sz w:val="16"/>
              </w:rPr>
            </w:pPr>
            <w:r w:rsidRPr="00E454AB">
              <w:rPr>
                <w:sz w:val="16"/>
              </w:rPr>
              <w:t>C1-212977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3DCB"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BBD"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071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66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23ACE5" w14:textId="77777777" w:rsidR="00554327" w:rsidRPr="00E454AB" w:rsidRDefault="00554327">
            <w:pPr>
              <w:pStyle w:val="TAL"/>
              <w:rPr>
                <w:sz w:val="16"/>
              </w:rPr>
            </w:pPr>
            <w:r w:rsidRPr="00E454AB">
              <w:rPr>
                <w:sz w:val="16"/>
              </w:rPr>
              <w:t>C1-213695</w:t>
            </w:r>
          </w:p>
        </w:tc>
      </w:tr>
      <w:tr w:rsidR="00E454AB" w:rsidRPr="00E454AB" w14:paraId="2CA665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F978" w14:textId="77777777" w:rsidR="00554327" w:rsidRPr="00E454AB" w:rsidRDefault="00554327">
            <w:pPr>
              <w:pStyle w:val="TAL"/>
              <w:rPr>
                <w:sz w:val="16"/>
              </w:rPr>
            </w:pPr>
            <w:r w:rsidRPr="00E454AB">
              <w:rPr>
                <w:sz w:val="16"/>
              </w:rPr>
              <w:t>C1-212978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3EF9"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89C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A7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78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6B04DD" w14:textId="77777777" w:rsidR="00554327" w:rsidRPr="00E454AB" w:rsidRDefault="00554327">
            <w:pPr>
              <w:pStyle w:val="TAL"/>
              <w:rPr>
                <w:sz w:val="16"/>
              </w:rPr>
            </w:pPr>
            <w:r w:rsidRPr="00E454AB">
              <w:rPr>
                <w:sz w:val="16"/>
              </w:rPr>
              <w:t>C1-213696</w:t>
            </w:r>
          </w:p>
        </w:tc>
      </w:tr>
      <w:tr w:rsidR="00E454AB" w:rsidRPr="00E454AB" w14:paraId="7F336D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A575" w14:textId="77777777" w:rsidR="00554327" w:rsidRPr="00E454AB" w:rsidRDefault="00554327">
            <w:pPr>
              <w:pStyle w:val="TAL"/>
              <w:rPr>
                <w:sz w:val="16"/>
              </w:rPr>
            </w:pPr>
            <w:r w:rsidRPr="00E454AB">
              <w:rPr>
                <w:sz w:val="16"/>
              </w:rPr>
              <w:t>C1-212979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3048" w14:textId="77777777" w:rsidR="00554327" w:rsidRPr="00E454AB" w:rsidRDefault="00554327">
            <w:pPr>
              <w:pStyle w:val="TAL"/>
              <w:rPr>
                <w:sz w:val="16"/>
              </w:rPr>
            </w:pPr>
            <w:r w:rsidRPr="00E454AB">
              <w:rPr>
                <w:sz w:val="16"/>
              </w:rPr>
              <w:t>Enable report the availability and unavailability of an access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E52B" w14:textId="77777777" w:rsidR="00554327" w:rsidRPr="00E454AB" w:rsidRDefault="00554327">
            <w:pPr>
              <w:pStyle w:val="TAL"/>
              <w:rPr>
                <w:sz w:val="16"/>
              </w:rPr>
            </w:pPr>
            <w:r w:rsidRPr="00E454AB">
              <w:rPr>
                <w:sz w:val="16"/>
              </w:rPr>
              <w:t>ZTE / Joy,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602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FD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EF08DA" w14:textId="77777777" w:rsidR="00554327" w:rsidRPr="00E454AB" w:rsidRDefault="00554327">
            <w:pPr>
              <w:pStyle w:val="TAL"/>
              <w:rPr>
                <w:sz w:val="16"/>
              </w:rPr>
            </w:pPr>
          </w:p>
        </w:tc>
      </w:tr>
      <w:tr w:rsidR="00E454AB" w:rsidRPr="00E454AB" w14:paraId="644647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436C" w14:textId="77777777" w:rsidR="00554327" w:rsidRPr="00E454AB" w:rsidRDefault="00554327">
            <w:pPr>
              <w:pStyle w:val="TAL"/>
              <w:rPr>
                <w:sz w:val="16"/>
              </w:rPr>
            </w:pPr>
            <w:r w:rsidRPr="00E454AB">
              <w:rPr>
                <w:sz w:val="16"/>
              </w:rPr>
              <w:t>C1-212980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75A6" w14:textId="77777777" w:rsidR="00554327" w:rsidRPr="00E454AB" w:rsidRDefault="00554327">
            <w:pPr>
              <w:pStyle w:val="TAL"/>
              <w:rPr>
                <w:sz w:val="16"/>
              </w:rPr>
            </w:pPr>
            <w:r w:rsidRPr="00E454AB">
              <w:rPr>
                <w:sz w:val="16"/>
              </w:rPr>
              <w:t>Correction on EPTI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656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03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78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446793" w14:textId="77777777" w:rsidR="00554327" w:rsidRPr="00E454AB" w:rsidRDefault="00554327">
            <w:pPr>
              <w:pStyle w:val="TAL"/>
              <w:rPr>
                <w:sz w:val="16"/>
              </w:rPr>
            </w:pPr>
          </w:p>
        </w:tc>
      </w:tr>
      <w:tr w:rsidR="00E454AB" w:rsidRPr="00E454AB" w14:paraId="3A6308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0DB" w14:textId="77777777" w:rsidR="00554327" w:rsidRPr="00E454AB" w:rsidRDefault="00554327">
            <w:pPr>
              <w:pStyle w:val="TAL"/>
              <w:rPr>
                <w:sz w:val="16"/>
              </w:rPr>
            </w:pPr>
            <w:r w:rsidRPr="00E454AB">
              <w:rPr>
                <w:sz w:val="16"/>
              </w:rPr>
              <w:t>C1-212981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78E1" w14:textId="77777777" w:rsidR="00554327" w:rsidRPr="00E454AB" w:rsidRDefault="00554327">
            <w:pPr>
              <w:pStyle w:val="TAL"/>
              <w:rPr>
                <w:sz w:val="16"/>
              </w:rPr>
            </w:pPr>
            <w:r w:rsidRPr="00E454AB">
              <w:rPr>
                <w:sz w:val="16"/>
              </w:rPr>
              <w:t xml:space="preserve">UE policies for 5G </w:t>
            </w:r>
            <w:proofErr w:type="spellStart"/>
            <w:r w:rsidRPr="00E454AB">
              <w:rPr>
                <w:sz w:val="16"/>
              </w:rPr>
              <w:t>ProSe</w:t>
            </w:r>
            <w:proofErr w:type="spellEnd"/>
            <w:r w:rsidRPr="00E454AB">
              <w:rPr>
                <w:sz w:val="16"/>
              </w:rPr>
              <w:t xml:space="preserv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2B6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E15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6374" w14:textId="77777777" w:rsidR="00554327" w:rsidRPr="00E454AB" w:rsidRDefault="00554327">
            <w:pPr>
              <w:pStyle w:val="TAL"/>
              <w:rPr>
                <w:sz w:val="16"/>
              </w:rPr>
            </w:pPr>
            <w:r w:rsidRPr="00E454AB">
              <w:rPr>
                <w:sz w:val="16"/>
              </w:rPr>
              <w:t>C1-212449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903305B" w14:textId="77777777" w:rsidR="00554327" w:rsidRPr="00E454AB" w:rsidRDefault="00554327">
            <w:pPr>
              <w:pStyle w:val="TAL"/>
              <w:rPr>
                <w:sz w:val="16"/>
              </w:rPr>
            </w:pPr>
          </w:p>
        </w:tc>
      </w:tr>
      <w:tr w:rsidR="00E454AB" w:rsidRPr="00E454AB" w14:paraId="51FF8A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34FE" w14:textId="77777777" w:rsidR="00554327" w:rsidRPr="00E454AB" w:rsidRDefault="00554327">
            <w:pPr>
              <w:pStyle w:val="TAL"/>
              <w:rPr>
                <w:sz w:val="16"/>
              </w:rPr>
            </w:pPr>
            <w:r w:rsidRPr="00E454AB">
              <w:rPr>
                <w:sz w:val="16"/>
              </w:rPr>
              <w:t>C1-212982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A4AE"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67BA"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0D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AA09" w14:textId="77777777" w:rsidR="00554327" w:rsidRPr="00E454AB" w:rsidRDefault="00554327">
            <w:pPr>
              <w:pStyle w:val="TAL"/>
              <w:rPr>
                <w:sz w:val="16"/>
              </w:rPr>
            </w:pPr>
            <w:r w:rsidRPr="00E454AB">
              <w:rPr>
                <w:sz w:val="16"/>
              </w:rPr>
              <w:t>C1-212482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B10451" w14:textId="77777777" w:rsidR="00554327" w:rsidRPr="00E454AB" w:rsidRDefault="00554327">
            <w:pPr>
              <w:pStyle w:val="TAL"/>
              <w:rPr>
                <w:sz w:val="16"/>
              </w:rPr>
            </w:pPr>
            <w:r w:rsidRPr="00E454AB">
              <w:rPr>
                <w:sz w:val="16"/>
              </w:rPr>
              <w:t>C1-213735</w:t>
            </w:r>
          </w:p>
        </w:tc>
      </w:tr>
      <w:tr w:rsidR="00E454AB" w:rsidRPr="00E454AB" w14:paraId="19BEDD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A637A" w14:textId="77777777" w:rsidR="00554327" w:rsidRPr="00E454AB" w:rsidRDefault="00554327">
            <w:pPr>
              <w:pStyle w:val="TAL"/>
              <w:rPr>
                <w:sz w:val="16"/>
              </w:rPr>
            </w:pPr>
            <w:r w:rsidRPr="00E454AB">
              <w:rPr>
                <w:sz w:val="16"/>
              </w:rPr>
              <w:t>C1-212983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31F7"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80C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7CE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7484" w14:textId="77777777" w:rsidR="00554327" w:rsidRPr="00E454AB" w:rsidRDefault="00554327">
            <w:pPr>
              <w:pStyle w:val="TAL"/>
              <w:rPr>
                <w:sz w:val="16"/>
              </w:rPr>
            </w:pPr>
            <w:r w:rsidRPr="00E454AB">
              <w:rPr>
                <w:sz w:val="16"/>
              </w:rPr>
              <w:t>C1-212484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15CF50" w14:textId="77777777" w:rsidR="00554327" w:rsidRPr="00E454AB" w:rsidRDefault="00554327">
            <w:pPr>
              <w:pStyle w:val="TAL"/>
              <w:rPr>
                <w:sz w:val="16"/>
              </w:rPr>
            </w:pPr>
            <w:r w:rsidRPr="00E454AB">
              <w:rPr>
                <w:sz w:val="16"/>
              </w:rPr>
              <w:t>C1-213773</w:t>
            </w:r>
          </w:p>
        </w:tc>
      </w:tr>
      <w:tr w:rsidR="00E454AB" w:rsidRPr="00E454AB" w14:paraId="5DED8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4060" w14:textId="77777777" w:rsidR="00554327" w:rsidRPr="00E454AB" w:rsidRDefault="00554327">
            <w:pPr>
              <w:pStyle w:val="TAL"/>
              <w:rPr>
                <w:sz w:val="16"/>
              </w:rPr>
            </w:pPr>
            <w:r w:rsidRPr="00E454AB">
              <w:rPr>
                <w:sz w:val="16"/>
              </w:rPr>
              <w:t>C1-212984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9153"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C69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53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CAF0" w14:textId="77777777" w:rsidR="00554327" w:rsidRPr="00E454AB" w:rsidRDefault="00554327">
            <w:pPr>
              <w:pStyle w:val="TAL"/>
              <w:rPr>
                <w:sz w:val="16"/>
              </w:rPr>
            </w:pPr>
            <w:r w:rsidRPr="00E454AB">
              <w:rPr>
                <w:sz w:val="16"/>
              </w:rPr>
              <w:t>C1-212485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EC1BA6" w14:textId="77777777" w:rsidR="00554327" w:rsidRPr="00E454AB" w:rsidRDefault="00554327">
            <w:pPr>
              <w:pStyle w:val="TAL"/>
              <w:rPr>
                <w:sz w:val="16"/>
              </w:rPr>
            </w:pPr>
            <w:r w:rsidRPr="00E454AB">
              <w:rPr>
                <w:sz w:val="16"/>
              </w:rPr>
              <w:t>C1-213791</w:t>
            </w:r>
          </w:p>
        </w:tc>
      </w:tr>
      <w:tr w:rsidR="00E454AB" w:rsidRPr="00E454AB" w14:paraId="27DBB2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BA7B" w14:textId="77777777" w:rsidR="00554327" w:rsidRPr="00E454AB" w:rsidRDefault="00554327">
            <w:pPr>
              <w:pStyle w:val="TAL"/>
              <w:rPr>
                <w:sz w:val="16"/>
              </w:rPr>
            </w:pPr>
            <w:r w:rsidRPr="00E454AB">
              <w:rPr>
                <w:sz w:val="16"/>
              </w:rPr>
              <w:t>C1-212985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F379"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4D4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CB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283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74C5F8" w14:textId="77777777" w:rsidR="00554327" w:rsidRPr="00E454AB" w:rsidRDefault="00554327">
            <w:pPr>
              <w:pStyle w:val="TAL"/>
              <w:rPr>
                <w:sz w:val="16"/>
              </w:rPr>
            </w:pPr>
            <w:r w:rsidRPr="00E454AB">
              <w:rPr>
                <w:sz w:val="16"/>
              </w:rPr>
              <w:t>C1-213776</w:t>
            </w:r>
          </w:p>
        </w:tc>
      </w:tr>
      <w:tr w:rsidR="00E454AB" w:rsidRPr="00E454AB" w14:paraId="63FC17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32D7" w14:textId="77777777" w:rsidR="00554327" w:rsidRPr="00E454AB" w:rsidRDefault="00554327">
            <w:pPr>
              <w:pStyle w:val="TAL"/>
              <w:rPr>
                <w:sz w:val="16"/>
              </w:rPr>
            </w:pPr>
            <w:r w:rsidRPr="00E454AB">
              <w:rPr>
                <w:sz w:val="16"/>
              </w:rPr>
              <w:t>C1-212986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43A9"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9744"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E29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BC3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444446" w14:textId="77777777" w:rsidR="00554327" w:rsidRPr="00E454AB" w:rsidRDefault="00554327">
            <w:pPr>
              <w:pStyle w:val="TAL"/>
              <w:rPr>
                <w:sz w:val="16"/>
              </w:rPr>
            </w:pPr>
            <w:r w:rsidRPr="00E454AB">
              <w:rPr>
                <w:sz w:val="16"/>
              </w:rPr>
              <w:t>C1-213778</w:t>
            </w:r>
          </w:p>
        </w:tc>
      </w:tr>
      <w:tr w:rsidR="00E454AB" w:rsidRPr="00E454AB" w14:paraId="0B1B7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D2C9" w14:textId="77777777" w:rsidR="00554327" w:rsidRPr="00E454AB" w:rsidRDefault="00554327">
            <w:pPr>
              <w:pStyle w:val="TAL"/>
              <w:rPr>
                <w:sz w:val="16"/>
              </w:rPr>
            </w:pPr>
            <w:r w:rsidRPr="00E454AB">
              <w:rPr>
                <w:sz w:val="16"/>
              </w:rPr>
              <w:t>C1-212987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5956"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1CC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8E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26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1F9EC9" w14:textId="77777777" w:rsidR="00554327" w:rsidRPr="00E454AB" w:rsidRDefault="00554327">
            <w:pPr>
              <w:pStyle w:val="TAL"/>
              <w:rPr>
                <w:sz w:val="16"/>
              </w:rPr>
            </w:pPr>
            <w:r w:rsidRPr="00E454AB">
              <w:rPr>
                <w:sz w:val="16"/>
              </w:rPr>
              <w:t>C1-213748</w:t>
            </w:r>
          </w:p>
        </w:tc>
      </w:tr>
      <w:tr w:rsidR="00E454AB" w:rsidRPr="00E454AB" w14:paraId="3EED8D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2CCE" w14:textId="77777777" w:rsidR="00554327" w:rsidRPr="00E454AB" w:rsidRDefault="00554327">
            <w:pPr>
              <w:pStyle w:val="TAL"/>
              <w:rPr>
                <w:sz w:val="16"/>
              </w:rPr>
            </w:pPr>
            <w:r w:rsidRPr="00E454AB">
              <w:rPr>
                <w:sz w:val="16"/>
              </w:rPr>
              <w:t>C1-212988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B833"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3C7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92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8A4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BABF547" w14:textId="77777777" w:rsidR="00554327" w:rsidRPr="00E454AB" w:rsidRDefault="00554327">
            <w:pPr>
              <w:pStyle w:val="TAL"/>
              <w:rPr>
                <w:sz w:val="16"/>
              </w:rPr>
            </w:pPr>
            <w:r w:rsidRPr="00E454AB">
              <w:rPr>
                <w:sz w:val="16"/>
              </w:rPr>
              <w:t>C1-213749</w:t>
            </w:r>
          </w:p>
        </w:tc>
      </w:tr>
      <w:tr w:rsidR="00E454AB" w:rsidRPr="00E454AB" w14:paraId="45F2C1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847A" w14:textId="77777777" w:rsidR="00554327" w:rsidRPr="00E454AB" w:rsidRDefault="00554327">
            <w:pPr>
              <w:pStyle w:val="TAL"/>
              <w:rPr>
                <w:sz w:val="16"/>
              </w:rPr>
            </w:pPr>
            <w:r w:rsidRPr="00E454AB">
              <w:rPr>
                <w:sz w:val="16"/>
              </w:rPr>
              <w:t>C1-212989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B01DB"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2F79E" w14:textId="77777777" w:rsidR="00554327" w:rsidRPr="00E454AB" w:rsidRDefault="00554327">
            <w:pPr>
              <w:pStyle w:val="TAL"/>
              <w:rPr>
                <w:sz w:val="16"/>
              </w:rPr>
            </w:pPr>
            <w:r w:rsidRPr="00E454AB">
              <w:rPr>
                <w:sz w:val="16"/>
              </w:rPr>
              <w:t xml:space="preserve">ZTE / Joy, Nokia, </w:t>
            </w:r>
            <w:r w:rsidRPr="00E454AB">
              <w:rPr>
                <w:sz w:val="16"/>
              </w:rPr>
              <w:lastRenderedPageBreak/>
              <w:t xml:space="preserve">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1FB3"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CB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D7E82D" w14:textId="77777777" w:rsidR="00554327" w:rsidRPr="00E454AB" w:rsidRDefault="00554327">
            <w:pPr>
              <w:pStyle w:val="TAL"/>
              <w:rPr>
                <w:sz w:val="16"/>
              </w:rPr>
            </w:pPr>
            <w:r w:rsidRPr="00E454AB">
              <w:rPr>
                <w:sz w:val="16"/>
              </w:rPr>
              <w:t>C1-213757</w:t>
            </w:r>
          </w:p>
        </w:tc>
      </w:tr>
      <w:tr w:rsidR="00E454AB" w:rsidRPr="00E454AB" w14:paraId="04D115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1865" w14:textId="77777777" w:rsidR="00554327" w:rsidRPr="00E454AB" w:rsidRDefault="00554327">
            <w:pPr>
              <w:pStyle w:val="TAL"/>
              <w:rPr>
                <w:sz w:val="16"/>
              </w:rPr>
            </w:pPr>
            <w:r w:rsidRPr="00E454AB">
              <w:rPr>
                <w:sz w:val="16"/>
              </w:rPr>
              <w:t>C1-212990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979C"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0900"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09D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13F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3CAD4B" w14:textId="77777777" w:rsidR="00554327" w:rsidRPr="00E454AB" w:rsidRDefault="00554327">
            <w:pPr>
              <w:pStyle w:val="TAL"/>
              <w:rPr>
                <w:sz w:val="16"/>
              </w:rPr>
            </w:pPr>
            <w:r w:rsidRPr="00E454AB">
              <w:rPr>
                <w:sz w:val="16"/>
              </w:rPr>
              <w:t>C1-213758</w:t>
            </w:r>
          </w:p>
        </w:tc>
      </w:tr>
      <w:tr w:rsidR="00E454AB" w:rsidRPr="00E454AB" w14:paraId="575AB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6DE8" w14:textId="77777777" w:rsidR="00554327" w:rsidRPr="00E454AB" w:rsidRDefault="00554327">
            <w:pPr>
              <w:pStyle w:val="TAL"/>
              <w:rPr>
                <w:sz w:val="16"/>
              </w:rPr>
            </w:pPr>
            <w:r w:rsidRPr="00E454AB">
              <w:rPr>
                <w:sz w:val="16"/>
              </w:rPr>
              <w:t>C1-212991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383E"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8FFE"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EB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3A3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B0668B" w14:textId="77777777" w:rsidR="00554327" w:rsidRPr="00E454AB" w:rsidRDefault="00554327">
            <w:pPr>
              <w:pStyle w:val="TAL"/>
              <w:rPr>
                <w:sz w:val="16"/>
              </w:rPr>
            </w:pPr>
            <w:r w:rsidRPr="00E454AB">
              <w:rPr>
                <w:sz w:val="16"/>
              </w:rPr>
              <w:t>C1-213789</w:t>
            </w:r>
          </w:p>
        </w:tc>
      </w:tr>
      <w:tr w:rsidR="00E454AB" w:rsidRPr="00E454AB" w14:paraId="4C1A0C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88AC" w14:textId="77777777" w:rsidR="00554327" w:rsidRPr="00E454AB" w:rsidRDefault="00554327">
            <w:pPr>
              <w:pStyle w:val="TAL"/>
              <w:rPr>
                <w:sz w:val="16"/>
              </w:rPr>
            </w:pPr>
            <w:r w:rsidRPr="00E454AB">
              <w:rPr>
                <w:sz w:val="16"/>
              </w:rPr>
              <w:t>C1-212992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18F5"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4D1D"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30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7CA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89233F" w14:textId="77777777" w:rsidR="00554327" w:rsidRPr="00E454AB" w:rsidRDefault="00554327">
            <w:pPr>
              <w:pStyle w:val="TAL"/>
              <w:rPr>
                <w:sz w:val="16"/>
              </w:rPr>
            </w:pPr>
            <w:r w:rsidRPr="00E454AB">
              <w:rPr>
                <w:sz w:val="16"/>
              </w:rPr>
              <w:t>C1-213790</w:t>
            </w:r>
          </w:p>
        </w:tc>
      </w:tr>
      <w:tr w:rsidR="00E454AB" w:rsidRPr="00E454AB" w14:paraId="3BDECA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3AEC" w14:textId="77777777" w:rsidR="00554327" w:rsidRPr="00E454AB" w:rsidRDefault="00554327">
            <w:pPr>
              <w:pStyle w:val="TAL"/>
              <w:rPr>
                <w:sz w:val="16"/>
              </w:rPr>
            </w:pPr>
            <w:r w:rsidRPr="00E454AB">
              <w:rPr>
                <w:sz w:val="16"/>
              </w:rPr>
              <w:t>C1-212993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2562" w14:textId="77777777" w:rsidR="00554327" w:rsidRPr="00E454AB" w:rsidRDefault="00554327">
            <w:pPr>
              <w:pStyle w:val="TAL"/>
              <w:rPr>
                <w:sz w:val="16"/>
              </w:rPr>
            </w:pPr>
            <w:r w:rsidRPr="00E454AB">
              <w:rPr>
                <w:sz w:val="16"/>
              </w:rPr>
              <w:t>Correction on "security control mode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FC8A"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0F1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318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F52D7C" w14:textId="77777777" w:rsidR="00554327" w:rsidRPr="00E454AB" w:rsidRDefault="00554327">
            <w:pPr>
              <w:pStyle w:val="TAL"/>
              <w:rPr>
                <w:sz w:val="16"/>
              </w:rPr>
            </w:pPr>
          </w:p>
        </w:tc>
      </w:tr>
      <w:tr w:rsidR="00E454AB" w:rsidRPr="00E454AB" w14:paraId="37FC14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1CFF" w14:textId="77777777" w:rsidR="00554327" w:rsidRPr="00E454AB" w:rsidRDefault="00554327">
            <w:pPr>
              <w:pStyle w:val="TAL"/>
              <w:rPr>
                <w:sz w:val="16"/>
              </w:rPr>
            </w:pPr>
            <w:r w:rsidRPr="00E454AB">
              <w:rPr>
                <w:sz w:val="16"/>
              </w:rPr>
              <w:t>C1-212994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519B" w14:textId="77777777" w:rsidR="00554327" w:rsidRPr="00E454AB" w:rsidRDefault="00554327">
            <w:pPr>
              <w:pStyle w:val="TAL"/>
              <w:rPr>
                <w:sz w:val="16"/>
              </w:rPr>
            </w:pPr>
            <w:r w:rsidRPr="00E454AB">
              <w:rPr>
                <w:sz w:val="16"/>
              </w:rPr>
              <w:t>Update cause of start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819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9F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7D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D05290" w14:textId="77777777" w:rsidR="00554327" w:rsidRPr="00E454AB" w:rsidRDefault="00554327">
            <w:pPr>
              <w:pStyle w:val="TAL"/>
              <w:rPr>
                <w:sz w:val="16"/>
              </w:rPr>
            </w:pPr>
          </w:p>
        </w:tc>
      </w:tr>
      <w:tr w:rsidR="00E454AB" w:rsidRPr="00E454AB" w14:paraId="4AAD57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FE9F" w14:textId="77777777" w:rsidR="00554327" w:rsidRPr="00E454AB" w:rsidRDefault="00554327">
            <w:pPr>
              <w:pStyle w:val="TAL"/>
              <w:rPr>
                <w:sz w:val="16"/>
              </w:rPr>
            </w:pPr>
            <w:r w:rsidRPr="00E454AB">
              <w:rPr>
                <w:sz w:val="16"/>
              </w:rPr>
              <w:t>C1-212995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05E2" w14:textId="77777777" w:rsidR="00554327" w:rsidRPr="00E454AB" w:rsidRDefault="00554327">
            <w:pPr>
              <w:pStyle w:val="TAL"/>
              <w:rPr>
                <w:sz w:val="16"/>
              </w:rPr>
            </w:pPr>
            <w:r w:rsidRPr="00E454AB">
              <w:rPr>
                <w:sz w:val="16"/>
              </w:rPr>
              <w:t>General on Multi-USIM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8D1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701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BF16" w14:textId="77777777" w:rsidR="00554327" w:rsidRPr="00E454AB" w:rsidRDefault="00554327">
            <w:pPr>
              <w:pStyle w:val="TAL"/>
              <w:rPr>
                <w:sz w:val="16"/>
              </w:rPr>
            </w:pPr>
            <w:r w:rsidRPr="00E454AB">
              <w:rPr>
                <w:sz w:val="16"/>
              </w:rPr>
              <w:t>C1-212168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3E6B75" w14:textId="77777777" w:rsidR="00554327" w:rsidRPr="00E454AB" w:rsidRDefault="00554327">
            <w:pPr>
              <w:pStyle w:val="TAL"/>
              <w:rPr>
                <w:sz w:val="16"/>
              </w:rPr>
            </w:pPr>
            <w:r w:rsidRPr="00E454AB">
              <w:rPr>
                <w:sz w:val="16"/>
              </w:rPr>
              <w:t>C1-213538</w:t>
            </w:r>
          </w:p>
        </w:tc>
      </w:tr>
      <w:tr w:rsidR="00E454AB" w:rsidRPr="00E454AB" w14:paraId="3D2C7D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17F8" w14:textId="77777777" w:rsidR="00554327" w:rsidRPr="00E454AB" w:rsidRDefault="00554327">
            <w:pPr>
              <w:pStyle w:val="TAL"/>
              <w:rPr>
                <w:sz w:val="16"/>
              </w:rPr>
            </w:pPr>
            <w:r w:rsidRPr="00E454AB">
              <w:rPr>
                <w:sz w:val="16"/>
              </w:rPr>
              <w:t>C1-212996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8047" w14:textId="77777777" w:rsidR="00554327" w:rsidRPr="00E454AB" w:rsidRDefault="00554327">
            <w:pPr>
              <w:pStyle w:val="TAL"/>
              <w:rPr>
                <w:sz w:val="16"/>
              </w:rPr>
            </w:pPr>
            <w:r w:rsidRPr="00E454AB">
              <w:rPr>
                <w:sz w:val="16"/>
              </w:rPr>
              <w:t>General on Multi-USIM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EEF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9AE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38A7" w14:textId="77777777" w:rsidR="00554327" w:rsidRPr="00E454AB" w:rsidRDefault="00554327">
            <w:pPr>
              <w:pStyle w:val="TAL"/>
              <w:rPr>
                <w:sz w:val="16"/>
              </w:rPr>
            </w:pPr>
            <w:r w:rsidRPr="00E454AB">
              <w:rPr>
                <w:sz w:val="16"/>
              </w:rPr>
              <w:t>C1-212171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D017C4" w14:textId="77777777" w:rsidR="00554327" w:rsidRPr="00E454AB" w:rsidRDefault="00554327">
            <w:pPr>
              <w:pStyle w:val="TAL"/>
              <w:rPr>
                <w:sz w:val="16"/>
              </w:rPr>
            </w:pPr>
          </w:p>
        </w:tc>
      </w:tr>
      <w:tr w:rsidR="00E454AB" w:rsidRPr="00E454AB" w14:paraId="64A25C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22B9" w14:textId="77777777" w:rsidR="00554327" w:rsidRPr="00E454AB" w:rsidRDefault="00554327">
            <w:pPr>
              <w:pStyle w:val="TAL"/>
              <w:rPr>
                <w:sz w:val="16"/>
              </w:rPr>
            </w:pPr>
            <w:r w:rsidRPr="00E454AB">
              <w:rPr>
                <w:sz w:val="16"/>
              </w:rPr>
              <w:t>C1-212997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FD87"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1AA9"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67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69356" w14:textId="77777777" w:rsidR="00554327" w:rsidRPr="00E454AB" w:rsidRDefault="00554327">
            <w:pPr>
              <w:pStyle w:val="TAL"/>
              <w:rPr>
                <w:sz w:val="16"/>
              </w:rPr>
            </w:pPr>
            <w:r w:rsidRPr="00E454AB">
              <w:rPr>
                <w:sz w:val="16"/>
              </w:rPr>
              <w:t>C1-212389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FF1A57" w14:textId="77777777" w:rsidR="00554327" w:rsidRPr="00E454AB" w:rsidRDefault="00554327">
            <w:pPr>
              <w:pStyle w:val="TAL"/>
              <w:rPr>
                <w:sz w:val="16"/>
              </w:rPr>
            </w:pPr>
            <w:r w:rsidRPr="00E454AB">
              <w:rPr>
                <w:sz w:val="16"/>
              </w:rPr>
              <w:t>C1-213688</w:t>
            </w:r>
          </w:p>
        </w:tc>
      </w:tr>
      <w:tr w:rsidR="00E454AB" w:rsidRPr="00E454AB" w14:paraId="77BF56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9C93" w14:textId="77777777" w:rsidR="00554327" w:rsidRPr="00E454AB" w:rsidRDefault="00554327">
            <w:pPr>
              <w:pStyle w:val="TAL"/>
              <w:rPr>
                <w:sz w:val="16"/>
              </w:rPr>
            </w:pPr>
            <w:r w:rsidRPr="00E454AB">
              <w:rPr>
                <w:sz w:val="16"/>
              </w:rPr>
              <w:t>C1-212998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9DA8"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D8E0"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CE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2135" w14:textId="77777777" w:rsidR="00554327" w:rsidRPr="00E454AB" w:rsidRDefault="00554327">
            <w:pPr>
              <w:pStyle w:val="TAL"/>
              <w:rPr>
                <w:sz w:val="16"/>
              </w:rPr>
            </w:pPr>
            <w:r w:rsidRPr="00E454AB">
              <w:rPr>
                <w:sz w:val="16"/>
              </w:rPr>
              <w:t>C1-212390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FCEA8F" w14:textId="77777777" w:rsidR="00554327" w:rsidRPr="00E454AB" w:rsidRDefault="00554327">
            <w:pPr>
              <w:pStyle w:val="TAL"/>
              <w:rPr>
                <w:sz w:val="16"/>
              </w:rPr>
            </w:pPr>
            <w:r w:rsidRPr="00E454AB">
              <w:rPr>
                <w:sz w:val="16"/>
              </w:rPr>
              <w:t>C1-213689</w:t>
            </w:r>
          </w:p>
        </w:tc>
      </w:tr>
      <w:tr w:rsidR="00E454AB" w:rsidRPr="00E454AB" w14:paraId="462CA4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855F" w14:textId="77777777" w:rsidR="00554327" w:rsidRPr="00E454AB" w:rsidRDefault="00554327">
            <w:pPr>
              <w:pStyle w:val="TAL"/>
              <w:rPr>
                <w:sz w:val="16"/>
              </w:rPr>
            </w:pPr>
            <w:r w:rsidRPr="00E454AB">
              <w:rPr>
                <w:sz w:val="16"/>
              </w:rPr>
              <w:t>C1-212999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4B2D" w14:textId="77777777" w:rsidR="00554327" w:rsidRPr="00E454AB" w:rsidRDefault="00554327">
            <w:pPr>
              <w:pStyle w:val="TAL"/>
              <w:rPr>
                <w:sz w:val="16"/>
              </w:rPr>
            </w:pPr>
            <w:r w:rsidRPr="00E454AB">
              <w:rPr>
                <w:sz w:val="16"/>
              </w:rPr>
              <w:t>NAS impact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EA00"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B4A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3C6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238EDE" w14:textId="77777777" w:rsidR="00554327" w:rsidRPr="00E454AB" w:rsidRDefault="00554327">
            <w:pPr>
              <w:pStyle w:val="TAL"/>
              <w:rPr>
                <w:sz w:val="16"/>
              </w:rPr>
            </w:pPr>
          </w:p>
        </w:tc>
      </w:tr>
      <w:tr w:rsidR="00E454AB" w:rsidRPr="00E454AB" w14:paraId="2E110E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0BFC" w14:textId="77777777" w:rsidR="00554327" w:rsidRPr="00E454AB" w:rsidRDefault="00554327">
            <w:pPr>
              <w:pStyle w:val="TAL"/>
              <w:rPr>
                <w:sz w:val="16"/>
              </w:rPr>
            </w:pPr>
            <w:r w:rsidRPr="00E454AB">
              <w:rPr>
                <w:sz w:val="16"/>
              </w:rPr>
              <w:t>C1-213000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82C2"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3FDF"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F7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A7C3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EB1854" w14:textId="77777777" w:rsidR="00554327" w:rsidRPr="00E454AB" w:rsidRDefault="00554327">
            <w:pPr>
              <w:pStyle w:val="TAL"/>
              <w:rPr>
                <w:sz w:val="16"/>
              </w:rPr>
            </w:pPr>
            <w:r w:rsidRPr="00E454AB">
              <w:rPr>
                <w:sz w:val="16"/>
              </w:rPr>
              <w:t>C1-213823</w:t>
            </w:r>
          </w:p>
        </w:tc>
      </w:tr>
      <w:tr w:rsidR="00E454AB" w:rsidRPr="00E454AB" w14:paraId="1B4BF8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0916" w14:textId="77777777" w:rsidR="00554327" w:rsidRPr="00E454AB" w:rsidRDefault="00554327">
            <w:pPr>
              <w:pStyle w:val="TAL"/>
              <w:rPr>
                <w:sz w:val="16"/>
              </w:rPr>
            </w:pPr>
            <w:r w:rsidRPr="00E454AB">
              <w:rPr>
                <w:sz w:val="16"/>
              </w:rPr>
              <w:t>C1-213001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8AD3"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A7D4"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4E6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80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37428" w14:textId="77777777" w:rsidR="00554327" w:rsidRPr="00E454AB" w:rsidRDefault="00554327">
            <w:pPr>
              <w:pStyle w:val="TAL"/>
              <w:rPr>
                <w:sz w:val="16"/>
              </w:rPr>
            </w:pPr>
          </w:p>
        </w:tc>
      </w:tr>
      <w:tr w:rsidR="00E454AB" w:rsidRPr="00E454AB" w14:paraId="502F0B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814C" w14:textId="77777777" w:rsidR="00554327" w:rsidRPr="00E454AB" w:rsidRDefault="00554327">
            <w:pPr>
              <w:pStyle w:val="TAL"/>
              <w:rPr>
                <w:sz w:val="16"/>
              </w:rPr>
            </w:pPr>
            <w:r w:rsidRPr="00E454AB">
              <w:rPr>
                <w:sz w:val="16"/>
              </w:rPr>
              <w:t>C1-213002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167A" w14:textId="77777777" w:rsidR="00554327" w:rsidRPr="00E454AB" w:rsidRDefault="00554327">
            <w:pPr>
              <w:pStyle w:val="TAL"/>
              <w:rPr>
                <w:sz w:val="16"/>
              </w:rPr>
            </w:pPr>
            <w:r w:rsidRPr="00E454AB">
              <w:rPr>
                <w:sz w:val="16"/>
              </w:rPr>
              <w:t xml:space="preserve">MUSIM-Capable UE release NAS </w:t>
            </w:r>
            <w:proofErr w:type="spellStart"/>
            <w:r w:rsidRPr="00E454AB">
              <w:rPr>
                <w:sz w:val="16"/>
              </w:rPr>
              <w:t>connetion</w:t>
            </w:r>
            <w:proofErr w:type="spellEnd"/>
            <w:r w:rsidRPr="00E454AB">
              <w:rPr>
                <w:sz w:val="16"/>
              </w:rPr>
              <w:t xml:space="preserve"> after transition from 5GMM-CONNECTED mode with RRC inactive indication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264D"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4BF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FD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319506" w14:textId="77777777" w:rsidR="00554327" w:rsidRPr="00E454AB" w:rsidRDefault="00554327">
            <w:pPr>
              <w:pStyle w:val="TAL"/>
              <w:rPr>
                <w:sz w:val="16"/>
              </w:rPr>
            </w:pPr>
          </w:p>
        </w:tc>
      </w:tr>
      <w:tr w:rsidR="00E454AB" w:rsidRPr="00E454AB" w14:paraId="010314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455E" w14:textId="77777777" w:rsidR="00554327" w:rsidRPr="00E454AB" w:rsidRDefault="00554327">
            <w:pPr>
              <w:pStyle w:val="TAL"/>
              <w:rPr>
                <w:sz w:val="16"/>
              </w:rPr>
            </w:pPr>
            <w:r w:rsidRPr="00E454AB">
              <w:rPr>
                <w:sz w:val="16"/>
              </w:rPr>
              <w:t>C1-213003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E8C9"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455A"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81D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B732" w14:textId="77777777" w:rsidR="00554327" w:rsidRPr="00E454AB" w:rsidRDefault="00554327">
            <w:pPr>
              <w:pStyle w:val="TAL"/>
              <w:rPr>
                <w:sz w:val="16"/>
              </w:rPr>
            </w:pPr>
            <w:r w:rsidRPr="00E454AB">
              <w:rPr>
                <w:sz w:val="16"/>
              </w:rPr>
              <w:t>C1-212173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20EBCD" w14:textId="77777777" w:rsidR="00554327" w:rsidRPr="00E454AB" w:rsidRDefault="00554327">
            <w:pPr>
              <w:pStyle w:val="TAL"/>
              <w:rPr>
                <w:sz w:val="16"/>
              </w:rPr>
            </w:pPr>
            <w:r w:rsidRPr="00E454AB">
              <w:rPr>
                <w:sz w:val="16"/>
              </w:rPr>
              <w:t>C1-213719</w:t>
            </w:r>
          </w:p>
        </w:tc>
      </w:tr>
      <w:tr w:rsidR="00E454AB" w:rsidRPr="00E454AB" w14:paraId="7590D5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DF77" w14:textId="77777777" w:rsidR="00554327" w:rsidRPr="00E454AB" w:rsidRDefault="00554327">
            <w:pPr>
              <w:pStyle w:val="TAL"/>
              <w:rPr>
                <w:sz w:val="16"/>
              </w:rPr>
            </w:pPr>
            <w:r w:rsidRPr="00E454AB">
              <w:rPr>
                <w:sz w:val="16"/>
              </w:rPr>
              <w:t>C1-213004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D5B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7C44"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16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0385" w14:textId="77777777" w:rsidR="00554327" w:rsidRPr="00E454AB" w:rsidRDefault="00554327">
            <w:pPr>
              <w:pStyle w:val="TAL"/>
              <w:rPr>
                <w:sz w:val="16"/>
              </w:rPr>
            </w:pPr>
            <w:r w:rsidRPr="00E454AB">
              <w:rPr>
                <w:sz w:val="16"/>
              </w:rPr>
              <w:t>C1-212175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B7F077" w14:textId="77777777" w:rsidR="00554327" w:rsidRPr="00E454AB" w:rsidRDefault="00554327">
            <w:pPr>
              <w:pStyle w:val="TAL"/>
              <w:rPr>
                <w:sz w:val="16"/>
              </w:rPr>
            </w:pPr>
            <w:r w:rsidRPr="00E454AB">
              <w:rPr>
                <w:sz w:val="16"/>
              </w:rPr>
              <w:t>C1-213718</w:t>
            </w:r>
          </w:p>
        </w:tc>
      </w:tr>
      <w:tr w:rsidR="00E454AB" w:rsidRPr="00E454AB" w14:paraId="00B337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D806" w14:textId="77777777" w:rsidR="00554327" w:rsidRPr="00E454AB" w:rsidRDefault="00554327">
            <w:pPr>
              <w:pStyle w:val="TAL"/>
              <w:rPr>
                <w:sz w:val="16"/>
              </w:rPr>
            </w:pPr>
            <w:r w:rsidRPr="00E454AB">
              <w:rPr>
                <w:sz w:val="16"/>
              </w:rPr>
              <w:t>C1-213005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0363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EC9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4C6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B6D6" w14:textId="77777777" w:rsidR="00554327" w:rsidRPr="00E454AB" w:rsidRDefault="00554327">
            <w:pPr>
              <w:pStyle w:val="TAL"/>
              <w:rPr>
                <w:sz w:val="16"/>
              </w:rPr>
            </w:pPr>
            <w:r w:rsidRPr="00E454AB">
              <w:rPr>
                <w:sz w:val="16"/>
              </w:rPr>
              <w:t>C1-212211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7DCED" w14:textId="77777777" w:rsidR="00554327" w:rsidRPr="00E454AB" w:rsidRDefault="00554327">
            <w:pPr>
              <w:pStyle w:val="TAL"/>
              <w:rPr>
                <w:sz w:val="16"/>
              </w:rPr>
            </w:pPr>
          </w:p>
        </w:tc>
      </w:tr>
      <w:tr w:rsidR="00E454AB" w:rsidRPr="00E454AB" w14:paraId="792DDE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8D06" w14:textId="77777777" w:rsidR="00554327" w:rsidRPr="00E454AB" w:rsidRDefault="00554327">
            <w:pPr>
              <w:pStyle w:val="TAL"/>
              <w:rPr>
                <w:sz w:val="16"/>
              </w:rPr>
            </w:pPr>
            <w:r w:rsidRPr="00E454AB">
              <w:rPr>
                <w:sz w:val="16"/>
              </w:rPr>
              <w:t>C1-213006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1AAA"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B7F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27C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5EE8" w14:textId="77777777" w:rsidR="00554327" w:rsidRPr="00E454AB" w:rsidRDefault="00554327">
            <w:pPr>
              <w:pStyle w:val="TAL"/>
              <w:rPr>
                <w:sz w:val="16"/>
              </w:rPr>
            </w:pPr>
            <w:r w:rsidRPr="00E454AB">
              <w:rPr>
                <w:sz w:val="16"/>
              </w:rPr>
              <w:t>C1-212212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77A626" w14:textId="77777777" w:rsidR="00554327" w:rsidRPr="00E454AB" w:rsidRDefault="00554327">
            <w:pPr>
              <w:pStyle w:val="TAL"/>
              <w:rPr>
                <w:sz w:val="16"/>
              </w:rPr>
            </w:pPr>
          </w:p>
        </w:tc>
      </w:tr>
      <w:tr w:rsidR="00E454AB" w:rsidRPr="00E454AB" w14:paraId="27F0C7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F7F2" w14:textId="77777777" w:rsidR="00554327" w:rsidRPr="00E454AB" w:rsidRDefault="00554327">
            <w:pPr>
              <w:pStyle w:val="TAL"/>
              <w:rPr>
                <w:sz w:val="16"/>
              </w:rPr>
            </w:pPr>
            <w:r w:rsidRPr="00E454AB">
              <w:rPr>
                <w:sz w:val="16"/>
              </w:rPr>
              <w:t>C1-213007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F72C" w14:textId="77777777" w:rsidR="00554327" w:rsidRPr="00E454AB" w:rsidRDefault="00554327">
            <w:pPr>
              <w:pStyle w:val="TAL"/>
              <w:rPr>
                <w:sz w:val="16"/>
              </w:rPr>
            </w:pPr>
            <w:r w:rsidRPr="00E454AB">
              <w:rPr>
                <w:sz w:val="16"/>
              </w:rPr>
              <w:t xml:space="preserve">TS24.554: Broadcast mode </w:t>
            </w:r>
            <w:proofErr w:type="spellStart"/>
            <w:r w:rsidRPr="00E454AB">
              <w:rPr>
                <w:sz w:val="16"/>
              </w:rPr>
              <w:t>communicaiton</w:t>
            </w:r>
            <w:proofErr w:type="spellEnd"/>
            <w:r w:rsidRPr="00E454AB">
              <w:rPr>
                <w:sz w:val="16"/>
              </w:rPr>
              <w:t xml:space="preserv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415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08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DB9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37E249" w14:textId="77777777" w:rsidR="00554327" w:rsidRPr="00E454AB" w:rsidRDefault="00554327">
            <w:pPr>
              <w:pStyle w:val="TAL"/>
              <w:rPr>
                <w:sz w:val="16"/>
              </w:rPr>
            </w:pPr>
            <w:r w:rsidRPr="00E454AB">
              <w:rPr>
                <w:sz w:val="16"/>
              </w:rPr>
              <w:t>C1-213767</w:t>
            </w:r>
          </w:p>
        </w:tc>
      </w:tr>
      <w:tr w:rsidR="00E454AB" w:rsidRPr="00E454AB" w14:paraId="3A2148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E103" w14:textId="77777777" w:rsidR="00554327" w:rsidRPr="00E454AB" w:rsidRDefault="00554327">
            <w:pPr>
              <w:pStyle w:val="TAL"/>
              <w:rPr>
                <w:sz w:val="16"/>
              </w:rPr>
            </w:pPr>
            <w:r w:rsidRPr="00E454AB">
              <w:rPr>
                <w:sz w:val="16"/>
              </w:rPr>
              <w:t>C1-213008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1B4F" w14:textId="77777777" w:rsidR="00554327" w:rsidRPr="00E454AB" w:rsidRDefault="00554327">
            <w:pPr>
              <w:pStyle w:val="TAL"/>
              <w:rPr>
                <w:sz w:val="16"/>
              </w:rPr>
            </w:pPr>
            <w:r w:rsidRPr="00E454AB">
              <w:rPr>
                <w:sz w:val="16"/>
              </w:rPr>
              <w:t>TS24.554: UE-to-Network Relay Discovery over PC5 interface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A32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058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FCC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F32D66" w14:textId="77777777" w:rsidR="00554327" w:rsidRPr="00E454AB" w:rsidRDefault="00554327">
            <w:pPr>
              <w:pStyle w:val="TAL"/>
              <w:rPr>
                <w:sz w:val="16"/>
              </w:rPr>
            </w:pPr>
            <w:r w:rsidRPr="00E454AB">
              <w:rPr>
                <w:sz w:val="16"/>
              </w:rPr>
              <w:t>C1-213768</w:t>
            </w:r>
          </w:p>
        </w:tc>
      </w:tr>
      <w:tr w:rsidR="00E454AB" w:rsidRPr="00E454AB" w14:paraId="2D0B93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AB5C" w14:textId="77777777" w:rsidR="00554327" w:rsidRPr="00E454AB" w:rsidRDefault="00554327">
            <w:pPr>
              <w:pStyle w:val="TAL"/>
              <w:rPr>
                <w:sz w:val="16"/>
              </w:rPr>
            </w:pPr>
            <w:r w:rsidRPr="00E454AB">
              <w:rPr>
                <w:sz w:val="16"/>
              </w:rPr>
              <w:t>C1-213009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A857" w14:textId="77777777" w:rsidR="00554327" w:rsidRPr="00E454AB" w:rsidRDefault="00554327">
            <w:pPr>
              <w:pStyle w:val="TAL"/>
              <w:rPr>
                <w:sz w:val="16"/>
              </w:rPr>
            </w:pPr>
            <w:r w:rsidRPr="00E454AB">
              <w:rPr>
                <w:sz w:val="16"/>
              </w:rPr>
              <w:t>MINT: Conclusions on Key Issue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C2C3"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6C5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F8C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A3C6BA" w14:textId="77777777" w:rsidR="00554327" w:rsidRPr="00E454AB" w:rsidRDefault="00554327">
            <w:pPr>
              <w:pStyle w:val="TAL"/>
              <w:rPr>
                <w:sz w:val="16"/>
              </w:rPr>
            </w:pPr>
          </w:p>
        </w:tc>
      </w:tr>
      <w:tr w:rsidR="00E454AB" w:rsidRPr="00E454AB" w14:paraId="2BC4A2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9B38" w14:textId="77777777" w:rsidR="00554327" w:rsidRPr="00E454AB" w:rsidRDefault="00554327">
            <w:pPr>
              <w:pStyle w:val="TAL"/>
              <w:rPr>
                <w:sz w:val="16"/>
              </w:rPr>
            </w:pPr>
            <w:r w:rsidRPr="00E454AB">
              <w:rPr>
                <w:sz w:val="16"/>
              </w:rPr>
              <w:t>C1-213010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7C66"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32B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724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388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F9086A" w14:textId="77777777" w:rsidR="00554327" w:rsidRPr="00E454AB" w:rsidRDefault="00554327">
            <w:pPr>
              <w:pStyle w:val="TAL"/>
              <w:rPr>
                <w:sz w:val="16"/>
              </w:rPr>
            </w:pPr>
          </w:p>
        </w:tc>
      </w:tr>
      <w:tr w:rsidR="00E454AB" w:rsidRPr="00E454AB" w14:paraId="3C0D8C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DF3D" w14:textId="77777777" w:rsidR="00554327" w:rsidRPr="00E454AB" w:rsidRDefault="00554327">
            <w:pPr>
              <w:pStyle w:val="TAL"/>
              <w:rPr>
                <w:sz w:val="16"/>
              </w:rPr>
            </w:pPr>
            <w:r w:rsidRPr="00E454AB">
              <w:rPr>
                <w:sz w:val="16"/>
              </w:rPr>
              <w:t>C1-213011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F47C"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244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42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DCE9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0C0AF7" w14:textId="77777777" w:rsidR="00554327" w:rsidRPr="00E454AB" w:rsidRDefault="00554327">
            <w:pPr>
              <w:pStyle w:val="TAL"/>
              <w:rPr>
                <w:sz w:val="16"/>
              </w:rPr>
            </w:pPr>
          </w:p>
        </w:tc>
      </w:tr>
      <w:tr w:rsidR="00E454AB" w:rsidRPr="00E454AB" w14:paraId="0F81F0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9ED1" w14:textId="77777777" w:rsidR="00554327" w:rsidRPr="00E454AB" w:rsidRDefault="00554327">
            <w:pPr>
              <w:pStyle w:val="TAL"/>
              <w:rPr>
                <w:sz w:val="16"/>
              </w:rPr>
            </w:pPr>
            <w:r w:rsidRPr="00E454AB">
              <w:rPr>
                <w:sz w:val="16"/>
              </w:rPr>
              <w:t>C1-213012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B72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3D7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DAF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5D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969940" w14:textId="77777777" w:rsidR="00554327" w:rsidRPr="00E454AB" w:rsidRDefault="00554327">
            <w:pPr>
              <w:pStyle w:val="TAL"/>
              <w:rPr>
                <w:sz w:val="16"/>
              </w:rPr>
            </w:pPr>
          </w:p>
        </w:tc>
      </w:tr>
      <w:tr w:rsidR="00E454AB" w:rsidRPr="00E454AB" w14:paraId="08593C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9747" w14:textId="77777777" w:rsidR="00554327" w:rsidRPr="00E454AB" w:rsidRDefault="00554327">
            <w:pPr>
              <w:pStyle w:val="TAL"/>
              <w:rPr>
                <w:sz w:val="16"/>
              </w:rPr>
            </w:pPr>
            <w:r w:rsidRPr="00E454AB">
              <w:rPr>
                <w:sz w:val="16"/>
              </w:rPr>
              <w:t>C1-213013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2F6B"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17A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3E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373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132402" w14:textId="77777777" w:rsidR="00554327" w:rsidRPr="00E454AB" w:rsidRDefault="00554327">
            <w:pPr>
              <w:pStyle w:val="TAL"/>
              <w:rPr>
                <w:sz w:val="16"/>
              </w:rPr>
            </w:pPr>
          </w:p>
        </w:tc>
      </w:tr>
      <w:tr w:rsidR="00E454AB" w:rsidRPr="00E454AB" w14:paraId="685C9D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7B1D" w14:textId="77777777" w:rsidR="00554327" w:rsidRPr="00E454AB" w:rsidRDefault="00554327">
            <w:pPr>
              <w:pStyle w:val="TAL"/>
              <w:rPr>
                <w:sz w:val="16"/>
              </w:rPr>
            </w:pPr>
            <w:r w:rsidRPr="00E454AB">
              <w:rPr>
                <w:sz w:val="16"/>
              </w:rPr>
              <w:t>C1-213014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FECFE" w14:textId="77777777" w:rsidR="00554327" w:rsidRPr="00E454AB" w:rsidRDefault="00554327">
            <w:pPr>
              <w:pStyle w:val="TAL"/>
              <w:rPr>
                <w:sz w:val="16"/>
              </w:rPr>
            </w:pPr>
            <w:r w:rsidRPr="00E454AB">
              <w:rPr>
                <w:sz w:val="16"/>
              </w:rPr>
              <w:t>Discussion to SA1 LS S1-210368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7D8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7E4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31E7" w14:textId="77777777" w:rsidR="00554327" w:rsidRPr="00E454AB" w:rsidRDefault="00554327">
            <w:pPr>
              <w:pStyle w:val="TAL"/>
              <w:rPr>
                <w:sz w:val="16"/>
              </w:rPr>
            </w:pPr>
            <w:r w:rsidRPr="00E454AB">
              <w:rPr>
                <w:sz w:val="16"/>
              </w:rPr>
              <w:t>C1-212211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7B5444" w14:textId="77777777" w:rsidR="00554327" w:rsidRPr="00E454AB" w:rsidRDefault="00554327">
            <w:pPr>
              <w:pStyle w:val="TAL"/>
              <w:rPr>
                <w:sz w:val="16"/>
              </w:rPr>
            </w:pPr>
          </w:p>
        </w:tc>
      </w:tr>
      <w:tr w:rsidR="00E454AB" w:rsidRPr="00E454AB" w14:paraId="0E8592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62A3" w14:textId="77777777" w:rsidR="00554327" w:rsidRPr="00E454AB" w:rsidRDefault="00554327">
            <w:pPr>
              <w:pStyle w:val="TAL"/>
              <w:rPr>
                <w:sz w:val="16"/>
              </w:rPr>
            </w:pPr>
            <w:r w:rsidRPr="00E454AB">
              <w:rPr>
                <w:sz w:val="16"/>
              </w:rPr>
              <w:t>C1-213015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DD3B"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0E5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7E8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7668" w14:textId="77777777" w:rsidR="00554327" w:rsidRPr="00E454AB" w:rsidRDefault="00554327">
            <w:pPr>
              <w:pStyle w:val="TAL"/>
              <w:rPr>
                <w:sz w:val="16"/>
              </w:rPr>
            </w:pPr>
            <w:r w:rsidRPr="00E454AB">
              <w:rPr>
                <w:sz w:val="16"/>
              </w:rPr>
              <w:t>C1-212212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9E2F33" w14:textId="77777777" w:rsidR="00554327" w:rsidRPr="00E454AB" w:rsidRDefault="00554327">
            <w:pPr>
              <w:pStyle w:val="TAL"/>
              <w:rPr>
                <w:sz w:val="16"/>
              </w:rPr>
            </w:pPr>
          </w:p>
        </w:tc>
      </w:tr>
      <w:tr w:rsidR="00E454AB" w:rsidRPr="00E454AB" w14:paraId="280D2B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F21B" w14:textId="77777777" w:rsidR="00554327" w:rsidRPr="00E454AB" w:rsidRDefault="00554327">
            <w:pPr>
              <w:pStyle w:val="TAL"/>
              <w:rPr>
                <w:sz w:val="16"/>
              </w:rPr>
            </w:pPr>
            <w:r w:rsidRPr="00E454AB">
              <w:rPr>
                <w:sz w:val="16"/>
              </w:rPr>
              <w:t>C1-213016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C562" w14:textId="77777777" w:rsidR="00554327" w:rsidRPr="00E454AB" w:rsidRDefault="00554327">
            <w:pPr>
              <w:pStyle w:val="TAL"/>
              <w:rPr>
                <w:sz w:val="16"/>
              </w:rPr>
            </w:pPr>
            <w:r w:rsidRPr="00E454AB">
              <w:rPr>
                <w:sz w:val="16"/>
              </w:rPr>
              <w:t>Emergency service fallback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16B1"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793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0E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845DBF" w14:textId="77777777" w:rsidR="00554327" w:rsidRPr="00E454AB" w:rsidRDefault="00554327">
            <w:pPr>
              <w:pStyle w:val="TAL"/>
              <w:rPr>
                <w:sz w:val="16"/>
              </w:rPr>
            </w:pPr>
          </w:p>
        </w:tc>
      </w:tr>
      <w:tr w:rsidR="00E454AB" w:rsidRPr="00E454AB" w14:paraId="4DABEC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DB31" w14:textId="77777777" w:rsidR="00554327" w:rsidRPr="00E454AB" w:rsidRDefault="00554327">
            <w:pPr>
              <w:pStyle w:val="TAL"/>
              <w:rPr>
                <w:sz w:val="16"/>
              </w:rPr>
            </w:pPr>
            <w:r w:rsidRPr="00E454AB">
              <w:rPr>
                <w:sz w:val="16"/>
              </w:rPr>
              <w:t>C1-213017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AE0F"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4553" w14:textId="77777777" w:rsidR="00554327" w:rsidRPr="00E454AB" w:rsidRDefault="00554327">
            <w:pPr>
              <w:pStyle w:val="TAL"/>
              <w:rPr>
                <w:sz w:val="16"/>
              </w:rPr>
            </w:pPr>
            <w:r w:rsidRPr="00E454AB">
              <w:rPr>
                <w:sz w:val="16"/>
              </w:rPr>
              <w:t xml:space="preserve">Ericsson, Nokia, Nokia Shanghai Bell </w:t>
            </w:r>
            <w:r w:rsidRPr="00E454AB">
              <w:rPr>
                <w:sz w:val="16"/>
              </w:rPr>
              <w:lastRenderedPageBreak/>
              <w:t>/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4CC2"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D6C8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F8ED14" w14:textId="77777777" w:rsidR="00554327" w:rsidRPr="00E454AB" w:rsidRDefault="00554327">
            <w:pPr>
              <w:pStyle w:val="TAL"/>
              <w:rPr>
                <w:sz w:val="16"/>
              </w:rPr>
            </w:pPr>
            <w:r w:rsidRPr="00E454AB">
              <w:rPr>
                <w:sz w:val="16"/>
              </w:rPr>
              <w:t>C1-213875</w:t>
            </w:r>
          </w:p>
        </w:tc>
      </w:tr>
      <w:tr w:rsidR="00E454AB" w:rsidRPr="00E454AB" w14:paraId="45DB5B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F1F4" w14:textId="77777777" w:rsidR="00554327" w:rsidRPr="00E454AB" w:rsidRDefault="00554327">
            <w:pPr>
              <w:pStyle w:val="TAL"/>
              <w:rPr>
                <w:sz w:val="16"/>
              </w:rPr>
            </w:pPr>
            <w:r w:rsidRPr="00E454AB">
              <w:rPr>
                <w:sz w:val="16"/>
              </w:rPr>
              <w:t>C1-213018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11EF"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ADB3"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AED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C0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CF9030" w14:textId="77777777" w:rsidR="00554327" w:rsidRPr="00E454AB" w:rsidRDefault="00554327">
            <w:pPr>
              <w:pStyle w:val="TAL"/>
              <w:rPr>
                <w:sz w:val="16"/>
              </w:rPr>
            </w:pPr>
            <w:r w:rsidRPr="00E454AB">
              <w:rPr>
                <w:sz w:val="16"/>
              </w:rPr>
              <w:t>C1-213877</w:t>
            </w:r>
          </w:p>
        </w:tc>
      </w:tr>
      <w:tr w:rsidR="00E454AB" w:rsidRPr="00E454AB" w14:paraId="29C89A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2415" w14:textId="77777777" w:rsidR="00554327" w:rsidRPr="00E454AB" w:rsidRDefault="00554327">
            <w:pPr>
              <w:pStyle w:val="TAL"/>
              <w:rPr>
                <w:sz w:val="16"/>
              </w:rPr>
            </w:pPr>
            <w:r w:rsidRPr="00E454AB">
              <w:rPr>
                <w:sz w:val="16"/>
              </w:rPr>
              <w:t>C1-213019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E04A" w14:textId="77777777" w:rsidR="00554327" w:rsidRPr="00E454AB" w:rsidRDefault="00554327">
            <w:pPr>
              <w:pStyle w:val="TAL"/>
              <w:rPr>
                <w:sz w:val="16"/>
              </w:rPr>
            </w:pPr>
            <w:r w:rsidRPr="00E454AB">
              <w:rPr>
                <w:sz w:val="16"/>
              </w:rPr>
              <w:t xml:space="preserve">Work Plan for </w:t>
            </w:r>
            <w:proofErr w:type="spellStart"/>
            <w:r w:rsidRPr="00E454AB">
              <w:rPr>
                <w:sz w:val="16"/>
              </w:rPr>
              <w:t>eNPN</w:t>
            </w:r>
            <w:proofErr w:type="spellEnd"/>
            <w:r w:rsidRPr="00E454AB">
              <w:rPr>
                <w:sz w:val="16"/>
              </w:rPr>
              <w:t xml:space="preserve">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C99"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EAC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627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89E2A5" w14:textId="77777777" w:rsidR="00554327" w:rsidRPr="00E454AB" w:rsidRDefault="00554327">
            <w:pPr>
              <w:pStyle w:val="TAL"/>
              <w:rPr>
                <w:sz w:val="16"/>
              </w:rPr>
            </w:pPr>
          </w:p>
        </w:tc>
      </w:tr>
      <w:tr w:rsidR="00E454AB" w:rsidRPr="00E454AB" w14:paraId="38DCE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C579" w14:textId="77777777" w:rsidR="00554327" w:rsidRPr="00E454AB" w:rsidRDefault="00554327">
            <w:pPr>
              <w:pStyle w:val="TAL"/>
              <w:rPr>
                <w:sz w:val="16"/>
              </w:rPr>
            </w:pPr>
            <w:r w:rsidRPr="00E454AB">
              <w:rPr>
                <w:sz w:val="16"/>
              </w:rPr>
              <w:t>C1-213020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73C6" w14:textId="77777777" w:rsidR="00554327" w:rsidRPr="00E454AB" w:rsidRDefault="00554327">
            <w:pPr>
              <w:pStyle w:val="TAL"/>
              <w:rPr>
                <w:sz w:val="16"/>
              </w:rPr>
            </w:pPr>
            <w:r w:rsidRPr="00E454AB">
              <w:rPr>
                <w:sz w:val="16"/>
              </w:rPr>
              <w:t>Removal of UE-to-UE relay related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22AFA" w14:textId="77777777" w:rsidR="00554327" w:rsidRPr="00E454AB" w:rsidRDefault="00554327">
            <w:pPr>
              <w:pStyle w:val="TAL"/>
              <w:rPr>
                <w:sz w:val="16"/>
              </w:rPr>
            </w:pPr>
            <w:r w:rsidRPr="00E454AB">
              <w:rPr>
                <w:sz w:val="16"/>
              </w:rPr>
              <w:t>Ericsson, Lenovo, Motorola Mobility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78D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B7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205802" w14:textId="77777777" w:rsidR="00554327" w:rsidRPr="00E454AB" w:rsidRDefault="00554327">
            <w:pPr>
              <w:pStyle w:val="TAL"/>
              <w:rPr>
                <w:sz w:val="16"/>
              </w:rPr>
            </w:pPr>
          </w:p>
        </w:tc>
      </w:tr>
      <w:tr w:rsidR="00E454AB" w:rsidRPr="00E454AB" w14:paraId="032598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4CE1" w14:textId="77777777" w:rsidR="00554327" w:rsidRPr="00E454AB" w:rsidRDefault="00554327">
            <w:pPr>
              <w:pStyle w:val="TAL"/>
              <w:rPr>
                <w:sz w:val="16"/>
              </w:rPr>
            </w:pPr>
            <w:r w:rsidRPr="00E454AB">
              <w:rPr>
                <w:sz w:val="16"/>
              </w:rPr>
              <w:t>C1-213021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0E42" w14:textId="77777777" w:rsidR="00554327" w:rsidRPr="00E454AB" w:rsidRDefault="00554327">
            <w:pPr>
              <w:pStyle w:val="TAL"/>
              <w:rPr>
                <w:sz w:val="16"/>
              </w:rPr>
            </w:pPr>
            <w:r w:rsidRPr="00E454AB">
              <w:rPr>
                <w:sz w:val="16"/>
              </w:rPr>
              <w:t>Removal of UE-to-UE relay related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CE7F" w14:textId="77777777" w:rsidR="00554327" w:rsidRPr="00E454AB" w:rsidRDefault="00554327">
            <w:pPr>
              <w:pStyle w:val="TAL"/>
              <w:rPr>
                <w:sz w:val="16"/>
              </w:rPr>
            </w:pPr>
            <w:r w:rsidRPr="00E454AB">
              <w:rPr>
                <w:sz w:val="16"/>
              </w:rPr>
              <w:t>Ericsson, Lenovo, Motorola Mobility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B3C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CA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D86849" w14:textId="77777777" w:rsidR="00554327" w:rsidRPr="00E454AB" w:rsidRDefault="00554327">
            <w:pPr>
              <w:pStyle w:val="TAL"/>
              <w:rPr>
                <w:sz w:val="16"/>
              </w:rPr>
            </w:pPr>
          </w:p>
        </w:tc>
      </w:tr>
      <w:tr w:rsidR="00E454AB" w:rsidRPr="00E454AB" w14:paraId="24CE9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FB22" w14:textId="77777777" w:rsidR="00554327" w:rsidRPr="00E454AB" w:rsidRDefault="00554327">
            <w:pPr>
              <w:pStyle w:val="TAL"/>
              <w:rPr>
                <w:sz w:val="16"/>
              </w:rPr>
            </w:pPr>
            <w:r w:rsidRPr="00E454AB">
              <w:rPr>
                <w:sz w:val="16"/>
              </w:rPr>
              <w:t>C1-213022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3CB1" w14:textId="77777777" w:rsidR="00554327" w:rsidRPr="00E454AB" w:rsidRDefault="00554327">
            <w:pPr>
              <w:pStyle w:val="TAL"/>
              <w:rPr>
                <w:sz w:val="16"/>
              </w:rPr>
            </w:pPr>
            <w:r w:rsidRPr="00E454AB">
              <w:rPr>
                <w:sz w:val="16"/>
              </w:rPr>
              <w:t>Further evaluation of solutions and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2E0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0F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B20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F70D85" w14:textId="77777777" w:rsidR="00554327" w:rsidRPr="00E454AB" w:rsidRDefault="00554327">
            <w:pPr>
              <w:pStyle w:val="TAL"/>
              <w:rPr>
                <w:sz w:val="16"/>
              </w:rPr>
            </w:pPr>
            <w:r w:rsidRPr="00E454AB">
              <w:rPr>
                <w:sz w:val="16"/>
              </w:rPr>
              <w:t>C1-213879</w:t>
            </w:r>
          </w:p>
        </w:tc>
      </w:tr>
      <w:tr w:rsidR="00E454AB" w:rsidRPr="00E454AB" w14:paraId="5B03ED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9EC7" w14:textId="77777777" w:rsidR="00554327" w:rsidRPr="00E454AB" w:rsidRDefault="00554327">
            <w:pPr>
              <w:pStyle w:val="TAL"/>
              <w:rPr>
                <w:sz w:val="16"/>
              </w:rPr>
            </w:pPr>
            <w:r w:rsidRPr="00E454AB">
              <w:rPr>
                <w:sz w:val="16"/>
              </w:rPr>
              <w:t>C1-213023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FC06" w14:textId="77777777" w:rsidR="00554327" w:rsidRPr="00E454AB" w:rsidRDefault="00554327">
            <w:pPr>
              <w:pStyle w:val="TAL"/>
              <w:rPr>
                <w:sz w:val="16"/>
              </w:rPr>
            </w:pPr>
            <w:r w:rsidRPr="00E454AB">
              <w:rPr>
                <w:sz w:val="16"/>
              </w:rPr>
              <w:t>Further evaluation of solutions and conclusions for key issue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7A2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0DDE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9A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16067F" w14:textId="77777777" w:rsidR="00554327" w:rsidRPr="00E454AB" w:rsidRDefault="00554327">
            <w:pPr>
              <w:pStyle w:val="TAL"/>
              <w:rPr>
                <w:sz w:val="16"/>
              </w:rPr>
            </w:pPr>
          </w:p>
        </w:tc>
      </w:tr>
      <w:tr w:rsidR="00E454AB" w:rsidRPr="00E454AB" w14:paraId="57D9EF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D75F" w14:textId="77777777" w:rsidR="00554327" w:rsidRPr="00E454AB" w:rsidRDefault="00554327">
            <w:pPr>
              <w:pStyle w:val="TAL"/>
              <w:rPr>
                <w:sz w:val="16"/>
              </w:rPr>
            </w:pPr>
            <w:r w:rsidRPr="00E454AB">
              <w:rPr>
                <w:sz w:val="16"/>
              </w:rPr>
              <w:t>C1-213024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26CA" w14:textId="77777777" w:rsidR="00554327" w:rsidRPr="00E454AB" w:rsidRDefault="00554327">
            <w:pPr>
              <w:pStyle w:val="TAL"/>
              <w:rPr>
                <w:sz w:val="16"/>
              </w:rPr>
            </w:pPr>
            <w:r w:rsidRPr="00E454AB">
              <w:rPr>
                <w:sz w:val="16"/>
              </w:rPr>
              <w:t>Evaluation of solutions and conclusions for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CD9A" w14:textId="77777777" w:rsidR="00554327" w:rsidRPr="00E454AB" w:rsidRDefault="00554327">
            <w:pPr>
              <w:pStyle w:val="TAL"/>
              <w:rPr>
                <w:sz w:val="16"/>
              </w:rPr>
            </w:pPr>
            <w:r w:rsidRPr="00E454AB">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6B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55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8E3026" w14:textId="77777777" w:rsidR="00554327" w:rsidRPr="00E454AB" w:rsidRDefault="00554327">
            <w:pPr>
              <w:pStyle w:val="TAL"/>
              <w:rPr>
                <w:sz w:val="16"/>
              </w:rPr>
            </w:pPr>
            <w:r w:rsidRPr="00E454AB">
              <w:rPr>
                <w:sz w:val="16"/>
              </w:rPr>
              <w:t>C1-213892</w:t>
            </w:r>
          </w:p>
        </w:tc>
      </w:tr>
      <w:tr w:rsidR="00E454AB" w:rsidRPr="00E454AB" w14:paraId="0ED05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4970" w14:textId="77777777" w:rsidR="00554327" w:rsidRPr="00E454AB" w:rsidRDefault="00554327">
            <w:pPr>
              <w:pStyle w:val="TAL"/>
              <w:rPr>
                <w:sz w:val="16"/>
              </w:rPr>
            </w:pPr>
            <w:r w:rsidRPr="00E454AB">
              <w:rPr>
                <w:sz w:val="16"/>
              </w:rPr>
              <w:t>C1-213025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377D" w14:textId="77777777" w:rsidR="00554327" w:rsidRPr="00E454AB" w:rsidRDefault="00554327">
            <w:pPr>
              <w:pStyle w:val="TAL"/>
              <w:rPr>
                <w:sz w:val="16"/>
              </w:rPr>
            </w:pPr>
            <w:r w:rsidRPr="00E454AB">
              <w:rPr>
                <w:sz w:val="16"/>
              </w:rPr>
              <w:t>Editor's note in solution #20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7C2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5B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346E" w14:textId="77777777" w:rsidR="00554327" w:rsidRPr="00E454AB" w:rsidRDefault="00554327">
            <w:pPr>
              <w:pStyle w:val="TAL"/>
              <w:rPr>
                <w:sz w:val="16"/>
              </w:rPr>
            </w:pPr>
            <w:r w:rsidRPr="00E454AB">
              <w:rPr>
                <w:sz w:val="16"/>
              </w:rPr>
              <w:t>C1-212580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B41682" w14:textId="77777777" w:rsidR="00554327" w:rsidRPr="00E454AB" w:rsidRDefault="00554327">
            <w:pPr>
              <w:pStyle w:val="TAL"/>
              <w:rPr>
                <w:sz w:val="16"/>
              </w:rPr>
            </w:pPr>
          </w:p>
        </w:tc>
      </w:tr>
      <w:tr w:rsidR="00E454AB" w:rsidRPr="00E454AB" w14:paraId="4B824B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7554" w14:textId="77777777" w:rsidR="00554327" w:rsidRPr="00E454AB" w:rsidRDefault="00554327">
            <w:pPr>
              <w:pStyle w:val="TAL"/>
              <w:rPr>
                <w:sz w:val="16"/>
              </w:rPr>
            </w:pPr>
            <w:r w:rsidRPr="00E454AB">
              <w:rPr>
                <w:sz w:val="16"/>
              </w:rPr>
              <w:t>C1-213026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F51A"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BB44"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EA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B4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380771" w14:textId="77777777" w:rsidR="00554327" w:rsidRPr="00E454AB" w:rsidRDefault="00554327">
            <w:pPr>
              <w:pStyle w:val="TAL"/>
              <w:rPr>
                <w:sz w:val="16"/>
              </w:rPr>
            </w:pPr>
            <w:r w:rsidRPr="00E454AB">
              <w:rPr>
                <w:sz w:val="16"/>
              </w:rPr>
              <w:t>C1-213902</w:t>
            </w:r>
          </w:p>
        </w:tc>
      </w:tr>
      <w:tr w:rsidR="00E454AB" w:rsidRPr="00E454AB" w14:paraId="2DB870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11DA" w14:textId="77777777" w:rsidR="00554327" w:rsidRPr="00E454AB" w:rsidRDefault="00554327">
            <w:pPr>
              <w:pStyle w:val="TAL"/>
              <w:rPr>
                <w:sz w:val="16"/>
              </w:rPr>
            </w:pPr>
            <w:r w:rsidRPr="00E454AB">
              <w:rPr>
                <w:sz w:val="16"/>
              </w:rPr>
              <w:t>C1-213027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D507" w14:textId="77777777" w:rsidR="00554327" w:rsidRPr="00E454AB" w:rsidRDefault="00554327">
            <w:pPr>
              <w:pStyle w:val="TAL"/>
              <w:rPr>
                <w:sz w:val="16"/>
              </w:rPr>
            </w:pPr>
            <w:r w:rsidRPr="00E454AB">
              <w:rPr>
                <w:sz w:val="16"/>
              </w:rPr>
              <w:t>Inter-network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388D"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25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0C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2B285E" w14:textId="77777777" w:rsidR="00554327" w:rsidRPr="00E454AB" w:rsidRDefault="00554327">
            <w:pPr>
              <w:pStyle w:val="TAL"/>
              <w:rPr>
                <w:sz w:val="16"/>
              </w:rPr>
            </w:pPr>
          </w:p>
        </w:tc>
      </w:tr>
      <w:tr w:rsidR="00E454AB" w:rsidRPr="00E454AB" w14:paraId="64B83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0300" w14:textId="77777777" w:rsidR="00554327" w:rsidRPr="00E454AB" w:rsidRDefault="00554327">
            <w:pPr>
              <w:pStyle w:val="TAL"/>
              <w:rPr>
                <w:sz w:val="16"/>
              </w:rPr>
            </w:pPr>
            <w:r w:rsidRPr="00E454AB">
              <w:rPr>
                <w:sz w:val="16"/>
              </w:rPr>
              <w:t>C1-213028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D605"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2813"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4BD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BF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FD4120" w14:textId="77777777" w:rsidR="00554327" w:rsidRPr="00E454AB" w:rsidRDefault="00554327">
            <w:pPr>
              <w:pStyle w:val="TAL"/>
              <w:rPr>
                <w:sz w:val="16"/>
              </w:rPr>
            </w:pPr>
            <w:r w:rsidRPr="00E454AB">
              <w:rPr>
                <w:sz w:val="16"/>
              </w:rPr>
              <w:t>C1-213912</w:t>
            </w:r>
          </w:p>
        </w:tc>
      </w:tr>
      <w:tr w:rsidR="00E454AB" w:rsidRPr="00E454AB" w14:paraId="54AD02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85F3" w14:textId="77777777" w:rsidR="00554327" w:rsidRPr="00E454AB" w:rsidRDefault="00554327">
            <w:pPr>
              <w:pStyle w:val="TAL"/>
              <w:rPr>
                <w:sz w:val="16"/>
              </w:rPr>
            </w:pPr>
            <w:r w:rsidRPr="00E454AB">
              <w:rPr>
                <w:sz w:val="16"/>
              </w:rPr>
              <w:t>C1-213029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7593"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480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A37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AFD2" w14:textId="77777777" w:rsidR="00554327" w:rsidRPr="00E454AB" w:rsidRDefault="00554327">
            <w:pPr>
              <w:pStyle w:val="TAL"/>
              <w:rPr>
                <w:sz w:val="16"/>
              </w:rPr>
            </w:pPr>
            <w:r w:rsidRPr="00E454AB">
              <w:rPr>
                <w:sz w:val="16"/>
              </w:rPr>
              <w:t>C1-212415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7BEFD8" w14:textId="77777777" w:rsidR="00554327" w:rsidRPr="00E454AB" w:rsidRDefault="00554327">
            <w:pPr>
              <w:pStyle w:val="TAL"/>
              <w:rPr>
                <w:sz w:val="16"/>
              </w:rPr>
            </w:pPr>
            <w:r w:rsidRPr="00E454AB">
              <w:rPr>
                <w:sz w:val="16"/>
              </w:rPr>
              <w:t>C1-213691</w:t>
            </w:r>
          </w:p>
        </w:tc>
      </w:tr>
      <w:tr w:rsidR="00E454AB" w:rsidRPr="00E454AB" w14:paraId="5ADF91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F727" w14:textId="77777777" w:rsidR="00554327" w:rsidRPr="00E454AB" w:rsidRDefault="00554327">
            <w:pPr>
              <w:pStyle w:val="TAL"/>
              <w:rPr>
                <w:sz w:val="16"/>
              </w:rPr>
            </w:pPr>
            <w:r w:rsidRPr="00E454AB">
              <w:rPr>
                <w:sz w:val="16"/>
              </w:rPr>
              <w:t>C1-213030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4A3F"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F368"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B0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9A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7C9FC44" w14:textId="77777777" w:rsidR="00554327" w:rsidRPr="00E454AB" w:rsidRDefault="00554327">
            <w:pPr>
              <w:pStyle w:val="TAL"/>
              <w:rPr>
                <w:sz w:val="16"/>
              </w:rPr>
            </w:pPr>
            <w:r w:rsidRPr="00E454AB">
              <w:rPr>
                <w:sz w:val="16"/>
              </w:rPr>
              <w:t>C1-213673</w:t>
            </w:r>
          </w:p>
        </w:tc>
      </w:tr>
      <w:tr w:rsidR="00E454AB" w:rsidRPr="00E454AB" w14:paraId="0E0FF3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1CDC" w14:textId="77777777" w:rsidR="00554327" w:rsidRPr="00E454AB" w:rsidRDefault="00554327">
            <w:pPr>
              <w:pStyle w:val="TAL"/>
              <w:rPr>
                <w:sz w:val="16"/>
              </w:rPr>
            </w:pPr>
            <w:r w:rsidRPr="00E454AB">
              <w:rPr>
                <w:sz w:val="16"/>
              </w:rPr>
              <w:t>C1-213031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90375" w14:textId="77777777" w:rsidR="00554327" w:rsidRPr="00E454AB" w:rsidRDefault="00554327">
            <w:pPr>
              <w:pStyle w:val="TAL"/>
              <w:rPr>
                <w:sz w:val="16"/>
              </w:rPr>
            </w:pPr>
            <w:r w:rsidRPr="00E454AB">
              <w:rPr>
                <w:sz w:val="16"/>
              </w:rPr>
              <w:t>TS 24.554: 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69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131AB"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57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4DFF2" w14:textId="77777777" w:rsidR="00554327" w:rsidRPr="00E454AB" w:rsidRDefault="00554327">
            <w:pPr>
              <w:pStyle w:val="TAL"/>
              <w:rPr>
                <w:sz w:val="16"/>
              </w:rPr>
            </w:pPr>
          </w:p>
        </w:tc>
      </w:tr>
      <w:tr w:rsidR="00E454AB" w:rsidRPr="00E454AB" w14:paraId="3D6275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4C08" w14:textId="77777777" w:rsidR="00554327" w:rsidRPr="00E454AB" w:rsidRDefault="00554327">
            <w:pPr>
              <w:pStyle w:val="TAL"/>
              <w:rPr>
                <w:sz w:val="16"/>
              </w:rPr>
            </w:pPr>
            <w:r w:rsidRPr="00E454AB">
              <w:rPr>
                <w:sz w:val="16"/>
              </w:rPr>
              <w:t>C1-213032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818E" w14:textId="77777777" w:rsidR="00554327" w:rsidRPr="00E454AB" w:rsidRDefault="00554327">
            <w:pPr>
              <w:pStyle w:val="TAL"/>
              <w:rPr>
                <w:sz w:val="16"/>
              </w:rPr>
            </w:pPr>
            <w:r w:rsidRPr="00E454AB">
              <w:rPr>
                <w:sz w:val="16"/>
              </w:rPr>
              <w:t xml:space="preserve">TS24.554: Update UE-requested 5G </w:t>
            </w:r>
            <w:proofErr w:type="spellStart"/>
            <w:r w:rsidRPr="00E454AB">
              <w:rPr>
                <w:sz w:val="16"/>
              </w:rPr>
              <w:t>ProSe</w:t>
            </w:r>
            <w:proofErr w:type="spellEnd"/>
            <w:r w:rsidRPr="00E454AB">
              <w:rPr>
                <w:sz w:val="16"/>
              </w:rPr>
              <w:t xml:space="preserve"> policy provisioning procedure for adding new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1CB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FB90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E5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43AD77" w14:textId="77777777" w:rsidR="00554327" w:rsidRPr="00E454AB" w:rsidRDefault="00554327">
            <w:pPr>
              <w:pStyle w:val="TAL"/>
              <w:rPr>
                <w:sz w:val="16"/>
              </w:rPr>
            </w:pPr>
            <w:r w:rsidRPr="00E454AB">
              <w:rPr>
                <w:sz w:val="16"/>
              </w:rPr>
              <w:t>C1-213770</w:t>
            </w:r>
          </w:p>
        </w:tc>
      </w:tr>
      <w:tr w:rsidR="00E454AB" w:rsidRPr="00E454AB" w14:paraId="33C3B3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2C6B" w14:textId="77777777" w:rsidR="00554327" w:rsidRPr="00E454AB" w:rsidRDefault="00554327">
            <w:pPr>
              <w:pStyle w:val="TAL"/>
              <w:rPr>
                <w:sz w:val="16"/>
              </w:rPr>
            </w:pPr>
            <w:r w:rsidRPr="00E454AB">
              <w:rPr>
                <w:sz w:val="16"/>
              </w:rPr>
              <w:t>C1-213033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AE3B"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F176"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28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1F7" w14:textId="77777777" w:rsidR="00554327" w:rsidRPr="00E454AB" w:rsidRDefault="00554327">
            <w:pPr>
              <w:pStyle w:val="TAL"/>
              <w:rPr>
                <w:sz w:val="16"/>
              </w:rPr>
            </w:pPr>
            <w:r w:rsidRPr="00E454AB">
              <w:rPr>
                <w:sz w:val="16"/>
              </w:rPr>
              <w:t>C1-212418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2C0B8C" w14:textId="77777777" w:rsidR="00554327" w:rsidRPr="00E454AB" w:rsidRDefault="00554327">
            <w:pPr>
              <w:pStyle w:val="TAL"/>
              <w:rPr>
                <w:sz w:val="16"/>
              </w:rPr>
            </w:pPr>
            <w:r w:rsidRPr="00E454AB">
              <w:rPr>
                <w:sz w:val="16"/>
              </w:rPr>
              <w:t>C1-213692</w:t>
            </w:r>
          </w:p>
        </w:tc>
      </w:tr>
      <w:tr w:rsidR="00E454AB" w:rsidRPr="00E454AB" w14:paraId="3BC5FC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0415" w14:textId="77777777" w:rsidR="00554327" w:rsidRPr="00E454AB" w:rsidRDefault="00554327">
            <w:pPr>
              <w:pStyle w:val="TAL"/>
              <w:rPr>
                <w:sz w:val="16"/>
              </w:rPr>
            </w:pPr>
            <w:r w:rsidRPr="00E454AB">
              <w:rPr>
                <w:sz w:val="16"/>
              </w:rPr>
              <w:t>C1-213034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9317" w14:textId="77777777" w:rsidR="00554327" w:rsidRPr="00E454AB" w:rsidRDefault="00554327">
            <w:pPr>
              <w:pStyle w:val="TAL"/>
              <w:rPr>
                <w:sz w:val="16"/>
              </w:rPr>
            </w:pPr>
            <w:r w:rsidRPr="00E454AB">
              <w:rPr>
                <w:sz w:val="16"/>
              </w:rPr>
              <w:t>NSSAA and inter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9DC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3BD2"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DC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E831A9" w14:textId="77777777" w:rsidR="00554327" w:rsidRPr="00E454AB" w:rsidRDefault="00554327">
            <w:pPr>
              <w:pStyle w:val="TAL"/>
              <w:rPr>
                <w:sz w:val="16"/>
              </w:rPr>
            </w:pPr>
          </w:p>
        </w:tc>
      </w:tr>
      <w:tr w:rsidR="00E454AB" w:rsidRPr="00E454AB" w14:paraId="568AF3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3CF1" w14:textId="77777777" w:rsidR="00554327" w:rsidRPr="00E454AB" w:rsidRDefault="00554327">
            <w:pPr>
              <w:pStyle w:val="TAL"/>
              <w:rPr>
                <w:sz w:val="16"/>
              </w:rPr>
            </w:pPr>
            <w:r w:rsidRPr="00E454AB">
              <w:rPr>
                <w:sz w:val="16"/>
              </w:rPr>
              <w:t>C1-213035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CC28" w14:textId="77777777" w:rsidR="00554327" w:rsidRPr="00E454AB" w:rsidRDefault="00554327">
            <w:pPr>
              <w:pStyle w:val="TAL"/>
              <w:rPr>
                <w:sz w:val="16"/>
              </w:rPr>
            </w:pPr>
            <w:r w:rsidRPr="00E454AB">
              <w:rPr>
                <w:sz w:val="16"/>
              </w:rPr>
              <w:t>NID of SNPN which assigned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F5DF"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2F9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D4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7B7D84" w14:textId="77777777" w:rsidR="00554327" w:rsidRPr="00E454AB" w:rsidRDefault="00554327">
            <w:pPr>
              <w:pStyle w:val="TAL"/>
              <w:rPr>
                <w:sz w:val="16"/>
              </w:rPr>
            </w:pPr>
          </w:p>
        </w:tc>
      </w:tr>
      <w:tr w:rsidR="00E454AB" w:rsidRPr="00E454AB" w14:paraId="7CE338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A762" w14:textId="77777777" w:rsidR="00554327" w:rsidRPr="00E454AB" w:rsidRDefault="00554327">
            <w:pPr>
              <w:pStyle w:val="TAL"/>
              <w:rPr>
                <w:sz w:val="16"/>
              </w:rPr>
            </w:pPr>
            <w:r w:rsidRPr="00E454AB">
              <w:rPr>
                <w:sz w:val="16"/>
              </w:rPr>
              <w:t>C1-213036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2C0C"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B336"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D2D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73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795C9F" w14:textId="77777777" w:rsidR="00554327" w:rsidRPr="00E454AB" w:rsidRDefault="00554327">
            <w:pPr>
              <w:pStyle w:val="TAL"/>
              <w:rPr>
                <w:sz w:val="16"/>
              </w:rPr>
            </w:pPr>
            <w:r w:rsidRPr="00E454AB">
              <w:rPr>
                <w:sz w:val="16"/>
              </w:rPr>
              <w:t>C1-213929</w:t>
            </w:r>
          </w:p>
        </w:tc>
      </w:tr>
      <w:tr w:rsidR="00E454AB" w:rsidRPr="00E454AB" w14:paraId="42C9FB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E5FC" w14:textId="77777777" w:rsidR="00554327" w:rsidRPr="00E454AB" w:rsidRDefault="00554327">
            <w:pPr>
              <w:pStyle w:val="TAL"/>
              <w:rPr>
                <w:sz w:val="16"/>
              </w:rPr>
            </w:pPr>
            <w:r w:rsidRPr="00E454AB">
              <w:rPr>
                <w:sz w:val="16"/>
              </w:rPr>
              <w:t>C1-213037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B25C"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6E0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FC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6FB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6DFE85" w14:textId="77777777" w:rsidR="00554327" w:rsidRPr="00E454AB" w:rsidRDefault="00554327">
            <w:pPr>
              <w:pStyle w:val="TAL"/>
              <w:rPr>
                <w:sz w:val="16"/>
              </w:rPr>
            </w:pPr>
            <w:r w:rsidRPr="00E454AB">
              <w:rPr>
                <w:sz w:val="16"/>
              </w:rPr>
              <w:t>C1-213918</w:t>
            </w:r>
          </w:p>
        </w:tc>
      </w:tr>
      <w:tr w:rsidR="00E454AB" w:rsidRPr="00E454AB" w14:paraId="3EC1D6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E625" w14:textId="77777777" w:rsidR="00554327" w:rsidRPr="00E454AB" w:rsidRDefault="00554327">
            <w:pPr>
              <w:pStyle w:val="TAL"/>
              <w:rPr>
                <w:sz w:val="16"/>
              </w:rPr>
            </w:pPr>
            <w:r w:rsidRPr="00E454AB">
              <w:rPr>
                <w:sz w:val="16"/>
              </w:rPr>
              <w:t>C1-213038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0749"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5604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293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E2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D18400" w14:textId="77777777" w:rsidR="00554327" w:rsidRPr="00E454AB" w:rsidRDefault="00554327">
            <w:pPr>
              <w:pStyle w:val="TAL"/>
              <w:rPr>
                <w:sz w:val="16"/>
              </w:rPr>
            </w:pPr>
          </w:p>
        </w:tc>
      </w:tr>
      <w:tr w:rsidR="00E454AB" w:rsidRPr="00E454AB" w14:paraId="517BF5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BEFB" w14:textId="77777777" w:rsidR="00554327" w:rsidRPr="00E454AB" w:rsidRDefault="00554327">
            <w:pPr>
              <w:pStyle w:val="TAL"/>
              <w:rPr>
                <w:sz w:val="16"/>
              </w:rPr>
            </w:pPr>
            <w:r w:rsidRPr="00E454AB">
              <w:rPr>
                <w:sz w:val="16"/>
              </w:rPr>
              <w:t>C1-213039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80FE"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7A00"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10C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F7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606128" w14:textId="77777777" w:rsidR="00554327" w:rsidRPr="00E454AB" w:rsidRDefault="00554327">
            <w:pPr>
              <w:pStyle w:val="TAL"/>
              <w:rPr>
                <w:sz w:val="16"/>
              </w:rPr>
            </w:pPr>
          </w:p>
        </w:tc>
      </w:tr>
      <w:tr w:rsidR="00E454AB" w:rsidRPr="00E454AB" w14:paraId="568641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E605" w14:textId="77777777" w:rsidR="00554327" w:rsidRPr="00E454AB" w:rsidRDefault="00554327">
            <w:pPr>
              <w:pStyle w:val="TAL"/>
              <w:rPr>
                <w:sz w:val="16"/>
              </w:rPr>
            </w:pPr>
            <w:r w:rsidRPr="00E454AB">
              <w:rPr>
                <w:sz w:val="16"/>
              </w:rPr>
              <w:t>C1-213040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15D3"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087B"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45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B1B3" w14:textId="77777777" w:rsidR="00554327" w:rsidRPr="00E454AB" w:rsidRDefault="00554327">
            <w:pPr>
              <w:pStyle w:val="TAL"/>
              <w:rPr>
                <w:sz w:val="16"/>
              </w:rPr>
            </w:pPr>
            <w:r w:rsidRPr="00E454AB">
              <w:rPr>
                <w:sz w:val="16"/>
              </w:rPr>
              <w:t>C1-212534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4DECE7" w14:textId="77777777" w:rsidR="00554327" w:rsidRPr="00E454AB" w:rsidRDefault="00554327">
            <w:pPr>
              <w:pStyle w:val="TAL"/>
              <w:rPr>
                <w:sz w:val="16"/>
              </w:rPr>
            </w:pPr>
            <w:r w:rsidRPr="00E454AB">
              <w:rPr>
                <w:sz w:val="16"/>
              </w:rPr>
              <w:t>C1-213824</w:t>
            </w:r>
          </w:p>
        </w:tc>
      </w:tr>
      <w:tr w:rsidR="00E454AB" w:rsidRPr="00E454AB" w14:paraId="5FEFC5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1317" w14:textId="77777777" w:rsidR="00554327" w:rsidRPr="00E454AB" w:rsidRDefault="00554327">
            <w:pPr>
              <w:pStyle w:val="TAL"/>
              <w:rPr>
                <w:sz w:val="16"/>
              </w:rPr>
            </w:pPr>
            <w:r w:rsidRPr="00E454AB">
              <w:rPr>
                <w:sz w:val="16"/>
              </w:rPr>
              <w:t>C1-213041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59DB"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142F" w14:textId="77777777" w:rsidR="00554327" w:rsidRPr="00E454AB" w:rsidRDefault="00554327">
            <w:pPr>
              <w:pStyle w:val="TAL"/>
              <w:rPr>
                <w:sz w:val="16"/>
              </w:rPr>
            </w:pPr>
            <w:r w:rsidRPr="00E454AB">
              <w:rPr>
                <w:sz w:val="16"/>
              </w:rPr>
              <w:t xml:space="preserve">Apple, </w:t>
            </w:r>
            <w:proofErr w:type="spellStart"/>
            <w:r w:rsidRPr="00E454AB">
              <w:rPr>
                <w:sz w:val="16"/>
              </w:rPr>
              <w:t>Convida</w:t>
            </w:r>
            <w:proofErr w:type="spellEnd"/>
            <w:r w:rsidRPr="00E454AB">
              <w:rPr>
                <w:sz w:val="16"/>
              </w:rPr>
              <w:t xml:space="preserve"> Wireless, Ericsson, </w:t>
            </w:r>
            <w:proofErr w:type="spellStart"/>
            <w:r w:rsidRPr="00E454AB">
              <w:rPr>
                <w:sz w:val="16"/>
              </w:rPr>
              <w:t>InterDigital</w:t>
            </w:r>
            <w:proofErr w:type="spellEnd"/>
            <w:r w:rsidRPr="00E454AB">
              <w:rPr>
                <w:sz w:val="16"/>
              </w:rPr>
              <w:t xml:space="preserve">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F8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5E1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525A320" w14:textId="77777777" w:rsidR="00554327" w:rsidRPr="00E454AB" w:rsidRDefault="00554327">
            <w:pPr>
              <w:pStyle w:val="TAL"/>
              <w:rPr>
                <w:sz w:val="16"/>
              </w:rPr>
            </w:pPr>
            <w:r w:rsidRPr="00E454AB">
              <w:rPr>
                <w:sz w:val="16"/>
              </w:rPr>
              <w:t>C1-213826</w:t>
            </w:r>
          </w:p>
        </w:tc>
      </w:tr>
      <w:tr w:rsidR="00E454AB" w:rsidRPr="00E454AB" w14:paraId="279339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3ABD" w14:textId="77777777" w:rsidR="00554327" w:rsidRPr="00E454AB" w:rsidRDefault="00554327">
            <w:pPr>
              <w:pStyle w:val="TAL"/>
              <w:rPr>
                <w:sz w:val="16"/>
              </w:rPr>
            </w:pPr>
            <w:r w:rsidRPr="00E454AB">
              <w:rPr>
                <w:sz w:val="16"/>
              </w:rPr>
              <w:t>C1-213042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1AFB"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037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0F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BF4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3EF03E" w14:textId="77777777" w:rsidR="00554327" w:rsidRPr="00E454AB" w:rsidRDefault="00554327">
            <w:pPr>
              <w:pStyle w:val="TAL"/>
              <w:rPr>
                <w:sz w:val="16"/>
              </w:rPr>
            </w:pPr>
            <w:r w:rsidRPr="00E454AB">
              <w:rPr>
                <w:sz w:val="16"/>
              </w:rPr>
              <w:t>C1-213697</w:t>
            </w:r>
          </w:p>
        </w:tc>
      </w:tr>
      <w:tr w:rsidR="00E454AB" w:rsidRPr="00E454AB" w14:paraId="786A72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13A0" w14:textId="77777777" w:rsidR="00554327" w:rsidRPr="00E454AB" w:rsidRDefault="00554327">
            <w:pPr>
              <w:pStyle w:val="TAL"/>
              <w:rPr>
                <w:sz w:val="16"/>
              </w:rPr>
            </w:pPr>
            <w:r w:rsidRPr="00E454AB">
              <w:rPr>
                <w:sz w:val="16"/>
              </w:rPr>
              <w:t>C1-213043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BC7EE" w14:textId="77777777" w:rsidR="00554327" w:rsidRPr="00E454AB" w:rsidRDefault="00554327">
            <w:pPr>
              <w:pStyle w:val="TAL"/>
              <w:rPr>
                <w:sz w:val="16"/>
              </w:rPr>
            </w:pPr>
            <w:r w:rsidRPr="00E454AB">
              <w:rPr>
                <w:sz w:val="16"/>
              </w:rPr>
              <w:t>Clean-up and Clarification on announcing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B108"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42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0D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22E9A7" w14:textId="77777777" w:rsidR="00554327" w:rsidRPr="00E454AB" w:rsidRDefault="00554327">
            <w:pPr>
              <w:pStyle w:val="TAL"/>
              <w:rPr>
                <w:sz w:val="16"/>
              </w:rPr>
            </w:pPr>
          </w:p>
        </w:tc>
      </w:tr>
      <w:tr w:rsidR="00E454AB" w:rsidRPr="00E454AB" w14:paraId="5CE7F6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1E5C" w14:textId="77777777" w:rsidR="00554327" w:rsidRPr="00E454AB" w:rsidRDefault="00554327">
            <w:pPr>
              <w:pStyle w:val="TAL"/>
              <w:rPr>
                <w:sz w:val="16"/>
              </w:rPr>
            </w:pPr>
            <w:r w:rsidRPr="00E454AB">
              <w:rPr>
                <w:sz w:val="16"/>
              </w:rPr>
              <w:t>C1-213044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8777" w14:textId="77777777" w:rsidR="00554327" w:rsidRPr="00E454AB" w:rsidRDefault="00554327">
            <w:pPr>
              <w:pStyle w:val="TAL"/>
              <w:rPr>
                <w:sz w:val="16"/>
              </w:rPr>
            </w:pPr>
            <w:r w:rsidRPr="00E454AB">
              <w:rPr>
                <w:sz w:val="16"/>
              </w:rPr>
              <w:t>Clean-up and Clarification on monitoring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A41D"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DC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BD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86228A" w14:textId="77777777" w:rsidR="00554327" w:rsidRPr="00E454AB" w:rsidRDefault="00554327">
            <w:pPr>
              <w:pStyle w:val="TAL"/>
              <w:rPr>
                <w:sz w:val="16"/>
              </w:rPr>
            </w:pPr>
          </w:p>
        </w:tc>
      </w:tr>
      <w:tr w:rsidR="00E454AB" w:rsidRPr="00E454AB" w14:paraId="5AC99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DC15" w14:textId="77777777" w:rsidR="00554327" w:rsidRPr="00E454AB" w:rsidRDefault="00554327">
            <w:pPr>
              <w:pStyle w:val="TAL"/>
              <w:rPr>
                <w:sz w:val="16"/>
              </w:rPr>
            </w:pPr>
            <w:r w:rsidRPr="00E454AB">
              <w:rPr>
                <w:sz w:val="16"/>
              </w:rPr>
              <w:t>C1-213045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E6C0" w14:textId="77777777" w:rsidR="00554327" w:rsidRPr="00E454AB" w:rsidRDefault="00554327">
            <w:pPr>
              <w:pStyle w:val="TAL"/>
              <w:rPr>
                <w:sz w:val="16"/>
              </w:rPr>
            </w:pPr>
            <w:r w:rsidRPr="00E454AB">
              <w:rPr>
                <w:sz w:val="16"/>
              </w:rPr>
              <w:t xml:space="preserve">Clean-up and Clarification on </w:t>
            </w:r>
            <w:proofErr w:type="spellStart"/>
            <w:r w:rsidRPr="00E454AB">
              <w:rPr>
                <w:sz w:val="16"/>
              </w:rPr>
              <w:t>discoveree</w:t>
            </w:r>
            <w:proofErr w:type="spellEnd"/>
            <w:r w:rsidRPr="00E454AB">
              <w:rPr>
                <w:sz w:val="16"/>
              </w:rPr>
              <w:t xml:space="preserve">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146A"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F6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9D8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66D36C" w14:textId="77777777" w:rsidR="00554327" w:rsidRPr="00E454AB" w:rsidRDefault="00554327">
            <w:pPr>
              <w:pStyle w:val="TAL"/>
              <w:rPr>
                <w:sz w:val="16"/>
              </w:rPr>
            </w:pPr>
          </w:p>
        </w:tc>
      </w:tr>
      <w:tr w:rsidR="00E454AB" w:rsidRPr="00E454AB" w14:paraId="09E874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3D3D" w14:textId="77777777" w:rsidR="00554327" w:rsidRPr="00E454AB" w:rsidRDefault="00554327">
            <w:pPr>
              <w:pStyle w:val="TAL"/>
              <w:rPr>
                <w:sz w:val="16"/>
              </w:rPr>
            </w:pPr>
            <w:r w:rsidRPr="00E454AB">
              <w:rPr>
                <w:sz w:val="16"/>
              </w:rPr>
              <w:t>C1-213046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F818" w14:textId="77777777" w:rsidR="00554327" w:rsidRPr="00E454AB" w:rsidRDefault="00554327">
            <w:pPr>
              <w:pStyle w:val="TAL"/>
              <w:rPr>
                <w:sz w:val="16"/>
              </w:rPr>
            </w:pPr>
            <w:r w:rsidRPr="00E454AB">
              <w:rPr>
                <w:sz w:val="16"/>
              </w:rPr>
              <w:t>Clean-up and Clarification on discoverer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8DA1"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3C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DF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BA80B5" w14:textId="77777777" w:rsidR="00554327" w:rsidRPr="00E454AB" w:rsidRDefault="00554327">
            <w:pPr>
              <w:pStyle w:val="TAL"/>
              <w:rPr>
                <w:sz w:val="16"/>
              </w:rPr>
            </w:pPr>
          </w:p>
        </w:tc>
      </w:tr>
      <w:tr w:rsidR="00E454AB" w:rsidRPr="00E454AB" w14:paraId="666DCD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F68E" w14:textId="77777777" w:rsidR="00554327" w:rsidRPr="00E454AB" w:rsidRDefault="00554327">
            <w:pPr>
              <w:pStyle w:val="TAL"/>
              <w:rPr>
                <w:sz w:val="16"/>
              </w:rPr>
            </w:pPr>
            <w:r w:rsidRPr="00E454AB">
              <w:rPr>
                <w:sz w:val="16"/>
              </w:rPr>
              <w:lastRenderedPageBreak/>
              <w:t>C1-213047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868C" w14:textId="77777777" w:rsidR="00554327" w:rsidRPr="00E454AB" w:rsidRDefault="00554327">
            <w:pPr>
              <w:pStyle w:val="TAL"/>
              <w:rPr>
                <w:sz w:val="16"/>
              </w:rPr>
            </w:pPr>
            <w:r w:rsidRPr="00E454AB">
              <w:rPr>
                <w:sz w:val="16"/>
              </w:rPr>
              <w:t>Discussion on LS C1-212849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5DFC"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5E1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A3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DC1DBE" w14:textId="77777777" w:rsidR="00554327" w:rsidRPr="00E454AB" w:rsidRDefault="00554327">
            <w:pPr>
              <w:pStyle w:val="TAL"/>
              <w:rPr>
                <w:sz w:val="16"/>
              </w:rPr>
            </w:pPr>
          </w:p>
        </w:tc>
      </w:tr>
      <w:tr w:rsidR="00E454AB" w:rsidRPr="00E454AB" w14:paraId="73CB0A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5891" w14:textId="77777777" w:rsidR="00554327" w:rsidRPr="00E454AB" w:rsidRDefault="00554327">
            <w:pPr>
              <w:pStyle w:val="TAL"/>
              <w:rPr>
                <w:sz w:val="16"/>
              </w:rPr>
            </w:pPr>
            <w:r w:rsidRPr="00E454AB">
              <w:rPr>
                <w:sz w:val="16"/>
              </w:rPr>
              <w:t>C1-213048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700A" w14:textId="77777777" w:rsidR="00554327" w:rsidRPr="00E454AB" w:rsidRDefault="00554327">
            <w:pPr>
              <w:pStyle w:val="TAL"/>
              <w:rPr>
                <w:sz w:val="16"/>
              </w:rPr>
            </w:pPr>
            <w:r w:rsidRPr="00E454AB">
              <w:rPr>
                <w:sz w:val="16"/>
              </w:rPr>
              <w:t>Draft reply LS to RAN2 (C1-212849/R2-2104644)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26C5"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263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CC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82462C" w14:textId="77777777" w:rsidR="00554327" w:rsidRPr="00E454AB" w:rsidRDefault="00554327">
            <w:pPr>
              <w:pStyle w:val="TAL"/>
              <w:rPr>
                <w:sz w:val="16"/>
              </w:rPr>
            </w:pPr>
          </w:p>
        </w:tc>
      </w:tr>
      <w:tr w:rsidR="00E454AB" w:rsidRPr="00E454AB" w14:paraId="4FE6B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28E8" w14:textId="77777777" w:rsidR="00554327" w:rsidRPr="00E454AB" w:rsidRDefault="00554327">
            <w:pPr>
              <w:pStyle w:val="TAL"/>
              <w:rPr>
                <w:sz w:val="16"/>
              </w:rPr>
            </w:pPr>
            <w:r w:rsidRPr="00E454AB">
              <w:rPr>
                <w:sz w:val="16"/>
              </w:rPr>
              <w:t>C1-213049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3182" w14:textId="77777777" w:rsidR="00554327" w:rsidRPr="00E454AB" w:rsidRDefault="00554327">
            <w:pPr>
              <w:pStyle w:val="TAL"/>
              <w:rPr>
                <w:sz w:val="16"/>
              </w:rPr>
            </w:pPr>
            <w:r w:rsidRPr="00E454AB">
              <w:rPr>
                <w:sz w:val="16"/>
              </w:rPr>
              <w:t>DP on generic IE for UUAA-SM and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73146"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3D9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D1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D4C717" w14:textId="77777777" w:rsidR="00554327" w:rsidRPr="00E454AB" w:rsidRDefault="00554327">
            <w:pPr>
              <w:pStyle w:val="TAL"/>
              <w:rPr>
                <w:sz w:val="16"/>
              </w:rPr>
            </w:pPr>
          </w:p>
        </w:tc>
      </w:tr>
      <w:tr w:rsidR="00E454AB" w:rsidRPr="00E454AB" w14:paraId="75F6A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08E6" w14:textId="77777777" w:rsidR="00554327" w:rsidRPr="00E454AB" w:rsidRDefault="00554327">
            <w:pPr>
              <w:pStyle w:val="TAL"/>
              <w:rPr>
                <w:sz w:val="16"/>
              </w:rPr>
            </w:pPr>
            <w:r w:rsidRPr="00E454AB">
              <w:rPr>
                <w:sz w:val="16"/>
              </w:rPr>
              <w:t>C1-213050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4B01" w14:textId="77777777" w:rsidR="00554327" w:rsidRPr="00E454AB" w:rsidRDefault="00554327">
            <w:pPr>
              <w:pStyle w:val="TAL"/>
              <w:rPr>
                <w:sz w:val="16"/>
              </w:rPr>
            </w:pPr>
            <w:r w:rsidRPr="00E454AB">
              <w:rPr>
                <w:sz w:val="16"/>
              </w:rPr>
              <w:t>DP on enabling multiple round-trip of authentication/authorization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2AF8"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627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E2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6280DE" w14:textId="77777777" w:rsidR="00554327" w:rsidRPr="00E454AB" w:rsidRDefault="00554327">
            <w:pPr>
              <w:pStyle w:val="TAL"/>
              <w:rPr>
                <w:sz w:val="16"/>
              </w:rPr>
            </w:pPr>
          </w:p>
        </w:tc>
      </w:tr>
      <w:tr w:rsidR="00E454AB" w:rsidRPr="00E454AB" w14:paraId="566FBB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177C" w14:textId="77777777" w:rsidR="00554327" w:rsidRPr="00E454AB" w:rsidRDefault="00554327">
            <w:pPr>
              <w:pStyle w:val="TAL"/>
              <w:rPr>
                <w:sz w:val="16"/>
              </w:rPr>
            </w:pPr>
            <w:r w:rsidRPr="00E454AB">
              <w:rPr>
                <w:sz w:val="16"/>
              </w:rPr>
              <w:t>C1-213051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AA90"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5131"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C0C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905A" w14:textId="77777777" w:rsidR="00554327" w:rsidRPr="00E454AB" w:rsidRDefault="00554327">
            <w:pPr>
              <w:pStyle w:val="TAL"/>
              <w:rPr>
                <w:sz w:val="16"/>
              </w:rPr>
            </w:pPr>
            <w:r w:rsidRPr="00E454AB">
              <w:rPr>
                <w:sz w:val="16"/>
              </w:rPr>
              <w:t>C1-212467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701ADA7" w14:textId="77777777" w:rsidR="00554327" w:rsidRPr="00E454AB" w:rsidRDefault="00554327">
            <w:pPr>
              <w:pStyle w:val="TAL"/>
              <w:rPr>
                <w:sz w:val="16"/>
              </w:rPr>
            </w:pPr>
            <w:r w:rsidRPr="00E454AB">
              <w:rPr>
                <w:sz w:val="16"/>
              </w:rPr>
              <w:t>C1-213810</w:t>
            </w:r>
          </w:p>
        </w:tc>
      </w:tr>
      <w:tr w:rsidR="00E454AB" w:rsidRPr="00E454AB" w14:paraId="71B25F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BF0E" w14:textId="77777777" w:rsidR="00554327" w:rsidRPr="00E454AB" w:rsidRDefault="00554327">
            <w:pPr>
              <w:pStyle w:val="TAL"/>
              <w:rPr>
                <w:sz w:val="16"/>
              </w:rPr>
            </w:pPr>
            <w:r w:rsidRPr="00E454AB">
              <w:rPr>
                <w:sz w:val="16"/>
              </w:rPr>
              <w:t>C1-213052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478B" w14:textId="77777777" w:rsidR="00554327" w:rsidRPr="00E454AB" w:rsidRDefault="00554327">
            <w:pPr>
              <w:pStyle w:val="TAL"/>
              <w:rPr>
                <w:sz w:val="16"/>
              </w:rPr>
            </w:pPr>
            <w:r w:rsidRPr="00E454AB">
              <w:rPr>
                <w:sz w:val="16"/>
              </w:rPr>
              <w:t>workplan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4F9A"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91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EA4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C84956" w14:textId="77777777" w:rsidR="00554327" w:rsidRPr="00E454AB" w:rsidRDefault="00554327">
            <w:pPr>
              <w:pStyle w:val="TAL"/>
              <w:rPr>
                <w:sz w:val="16"/>
              </w:rPr>
            </w:pPr>
          </w:p>
        </w:tc>
      </w:tr>
      <w:tr w:rsidR="00E454AB" w:rsidRPr="00E454AB" w14:paraId="7AF4F4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DEE2" w14:textId="77777777" w:rsidR="00554327" w:rsidRPr="00E454AB" w:rsidRDefault="00554327">
            <w:pPr>
              <w:pStyle w:val="TAL"/>
              <w:rPr>
                <w:sz w:val="16"/>
              </w:rPr>
            </w:pPr>
            <w:r w:rsidRPr="00E454AB">
              <w:rPr>
                <w:sz w:val="16"/>
              </w:rPr>
              <w:t>C1-213053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6B6D"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20F2"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B0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BDCE" w14:textId="77777777" w:rsidR="00554327" w:rsidRPr="00E454AB" w:rsidRDefault="00554327">
            <w:pPr>
              <w:pStyle w:val="TAL"/>
              <w:rPr>
                <w:sz w:val="16"/>
              </w:rPr>
            </w:pPr>
            <w:r w:rsidRPr="00E454AB">
              <w:rPr>
                <w:sz w:val="16"/>
              </w:rPr>
              <w:t>C1-211517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F465DF" w14:textId="77777777" w:rsidR="00554327" w:rsidRPr="00E454AB" w:rsidRDefault="00554327">
            <w:pPr>
              <w:pStyle w:val="TAL"/>
              <w:rPr>
                <w:sz w:val="16"/>
              </w:rPr>
            </w:pPr>
            <w:r w:rsidRPr="00E454AB">
              <w:rPr>
                <w:sz w:val="16"/>
              </w:rPr>
              <w:t>C1-213920</w:t>
            </w:r>
          </w:p>
        </w:tc>
      </w:tr>
      <w:tr w:rsidR="00E454AB" w:rsidRPr="00E454AB" w14:paraId="1279AD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0075" w14:textId="77777777" w:rsidR="00554327" w:rsidRPr="00E454AB" w:rsidRDefault="00554327">
            <w:pPr>
              <w:pStyle w:val="TAL"/>
              <w:rPr>
                <w:sz w:val="16"/>
              </w:rPr>
            </w:pPr>
            <w:r w:rsidRPr="00E454AB">
              <w:rPr>
                <w:sz w:val="16"/>
              </w:rPr>
              <w:t>C1-213054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160" w14:textId="77777777" w:rsidR="00554327" w:rsidRPr="00E454AB" w:rsidRDefault="00554327">
            <w:pPr>
              <w:pStyle w:val="TAL"/>
              <w:rPr>
                <w:sz w:val="16"/>
              </w:rPr>
            </w:pPr>
            <w:r w:rsidRPr="00E454AB">
              <w:rPr>
                <w:sz w:val="16"/>
              </w:rPr>
              <w:t xml:space="preserve">Revised WID on CT aspects for Support of </w:t>
            </w:r>
            <w:proofErr w:type="spellStart"/>
            <w:r w:rsidRPr="00E454AB">
              <w:rPr>
                <w:sz w:val="16"/>
              </w:rPr>
              <w:t>Uncrewed</w:t>
            </w:r>
            <w:proofErr w:type="spellEnd"/>
            <w:r w:rsidRPr="00E454AB">
              <w:rPr>
                <w:sz w:val="16"/>
              </w:rPr>
              <w:t xml:space="preserve">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D48B"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BC1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0E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64D630" w14:textId="77777777" w:rsidR="00554327" w:rsidRPr="00E454AB" w:rsidRDefault="00554327">
            <w:pPr>
              <w:pStyle w:val="TAL"/>
              <w:rPr>
                <w:sz w:val="16"/>
              </w:rPr>
            </w:pPr>
          </w:p>
        </w:tc>
      </w:tr>
      <w:tr w:rsidR="00E454AB" w:rsidRPr="00E454AB" w14:paraId="368A5D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AB17" w14:textId="77777777" w:rsidR="00554327" w:rsidRPr="00E454AB" w:rsidRDefault="00554327">
            <w:pPr>
              <w:pStyle w:val="TAL"/>
              <w:rPr>
                <w:sz w:val="16"/>
              </w:rPr>
            </w:pPr>
            <w:r w:rsidRPr="00E454AB">
              <w:rPr>
                <w:sz w:val="16"/>
              </w:rPr>
              <w:t>C1-213055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79BB"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D5BF"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DFE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2AE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AA2641" w14:textId="77777777" w:rsidR="00554327" w:rsidRPr="00E454AB" w:rsidRDefault="00554327">
            <w:pPr>
              <w:pStyle w:val="TAL"/>
              <w:rPr>
                <w:sz w:val="16"/>
              </w:rPr>
            </w:pPr>
            <w:r w:rsidRPr="00E454AB">
              <w:rPr>
                <w:sz w:val="16"/>
              </w:rPr>
              <w:t>C1-213921</w:t>
            </w:r>
          </w:p>
        </w:tc>
      </w:tr>
      <w:tr w:rsidR="00E454AB" w:rsidRPr="00E454AB" w14:paraId="396A1E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91DF" w14:textId="77777777" w:rsidR="00554327" w:rsidRPr="00E454AB" w:rsidRDefault="00554327">
            <w:pPr>
              <w:pStyle w:val="TAL"/>
              <w:rPr>
                <w:sz w:val="16"/>
              </w:rPr>
            </w:pPr>
            <w:r w:rsidRPr="00E454AB">
              <w:rPr>
                <w:sz w:val="16"/>
              </w:rPr>
              <w:t>C1-213056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11FF" w14:textId="77777777" w:rsidR="00554327" w:rsidRPr="00E454AB" w:rsidRDefault="00554327">
            <w:pPr>
              <w:pStyle w:val="TAL"/>
              <w:rPr>
                <w:sz w:val="16"/>
              </w:rPr>
            </w:pPr>
            <w:r w:rsidRPr="00E454AB">
              <w:rPr>
                <w:sz w:val="16"/>
              </w:rPr>
              <w:t xml:space="preserve">Update on </w:t>
            </w:r>
            <w:proofErr w:type="spellStart"/>
            <w:r w:rsidRPr="00E454AB">
              <w:rPr>
                <w:sz w:val="16"/>
              </w:rPr>
              <w:t>Plugtest</w:t>
            </w:r>
            <w:proofErr w:type="spellEnd"/>
            <w:r w:rsidRPr="00E454AB">
              <w:rPr>
                <w:sz w:val="16"/>
              </w:rPr>
              <w:t xml:space="preserve"> Reported Issues - rev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326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D62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ABD8" w14:textId="77777777" w:rsidR="00554327" w:rsidRPr="00E454AB" w:rsidRDefault="00554327">
            <w:pPr>
              <w:pStyle w:val="TAL"/>
              <w:rPr>
                <w:sz w:val="16"/>
              </w:rPr>
            </w:pPr>
            <w:r w:rsidRPr="00E454AB">
              <w:rPr>
                <w:sz w:val="16"/>
              </w:rPr>
              <w:t>C1-212868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D960FA" w14:textId="77777777" w:rsidR="00554327" w:rsidRPr="00E454AB" w:rsidRDefault="00554327">
            <w:pPr>
              <w:pStyle w:val="TAL"/>
              <w:rPr>
                <w:sz w:val="16"/>
              </w:rPr>
            </w:pPr>
          </w:p>
        </w:tc>
      </w:tr>
      <w:tr w:rsidR="00E454AB" w:rsidRPr="00E454AB" w14:paraId="4E0A7A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9503" w14:textId="77777777" w:rsidR="00554327" w:rsidRPr="00E454AB" w:rsidRDefault="00554327">
            <w:pPr>
              <w:pStyle w:val="TAL"/>
              <w:rPr>
                <w:sz w:val="16"/>
              </w:rPr>
            </w:pPr>
            <w:r w:rsidRPr="00E454AB">
              <w:rPr>
                <w:sz w:val="16"/>
              </w:rPr>
              <w:t>C1-213057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5B93"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D4D1"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3B8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8F93" w14:textId="77777777" w:rsidR="00554327" w:rsidRPr="00E454AB" w:rsidRDefault="00554327">
            <w:pPr>
              <w:pStyle w:val="TAL"/>
              <w:rPr>
                <w:sz w:val="16"/>
              </w:rPr>
            </w:pPr>
            <w:r w:rsidRPr="00E454AB">
              <w:rPr>
                <w:sz w:val="16"/>
              </w:rPr>
              <w:t>C1-212869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82B299" w14:textId="77777777" w:rsidR="00554327" w:rsidRPr="00E454AB" w:rsidRDefault="00554327">
            <w:pPr>
              <w:pStyle w:val="TAL"/>
              <w:rPr>
                <w:sz w:val="16"/>
              </w:rPr>
            </w:pPr>
            <w:r w:rsidRPr="00E454AB">
              <w:rPr>
                <w:sz w:val="16"/>
              </w:rPr>
              <w:t>C1-213588</w:t>
            </w:r>
          </w:p>
        </w:tc>
      </w:tr>
      <w:tr w:rsidR="00E454AB" w:rsidRPr="00E454AB" w14:paraId="0989B2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3EA6" w14:textId="77777777" w:rsidR="00554327" w:rsidRPr="00E454AB" w:rsidRDefault="00554327">
            <w:pPr>
              <w:pStyle w:val="TAL"/>
              <w:rPr>
                <w:sz w:val="16"/>
              </w:rPr>
            </w:pPr>
            <w:r w:rsidRPr="00E454AB">
              <w:rPr>
                <w:sz w:val="16"/>
              </w:rPr>
              <w:t>C1-213058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25C4"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CAA4"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B8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953F" w14:textId="77777777" w:rsidR="00554327" w:rsidRPr="00E454AB" w:rsidRDefault="00554327">
            <w:pPr>
              <w:pStyle w:val="TAL"/>
              <w:rPr>
                <w:sz w:val="16"/>
              </w:rPr>
            </w:pPr>
            <w:r w:rsidRPr="00E454AB">
              <w:rPr>
                <w:sz w:val="16"/>
              </w:rPr>
              <w:t>C1-212870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1D6A74" w14:textId="77777777" w:rsidR="00554327" w:rsidRPr="00E454AB" w:rsidRDefault="00554327">
            <w:pPr>
              <w:pStyle w:val="TAL"/>
              <w:rPr>
                <w:sz w:val="16"/>
              </w:rPr>
            </w:pPr>
            <w:r w:rsidRPr="00E454AB">
              <w:rPr>
                <w:sz w:val="16"/>
              </w:rPr>
              <w:t>C1-213626</w:t>
            </w:r>
          </w:p>
        </w:tc>
      </w:tr>
      <w:tr w:rsidR="00E454AB" w:rsidRPr="00E454AB" w14:paraId="239B47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6BC7" w14:textId="77777777" w:rsidR="00554327" w:rsidRPr="00E454AB" w:rsidRDefault="00554327">
            <w:pPr>
              <w:pStyle w:val="TAL"/>
              <w:rPr>
                <w:sz w:val="16"/>
              </w:rPr>
            </w:pPr>
            <w:r w:rsidRPr="00E454AB">
              <w:rPr>
                <w:sz w:val="16"/>
              </w:rPr>
              <w:t>C1-213059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52C9"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CA4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ED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6315" w14:textId="77777777" w:rsidR="00554327" w:rsidRPr="00E454AB" w:rsidRDefault="00554327">
            <w:pPr>
              <w:pStyle w:val="TAL"/>
              <w:rPr>
                <w:sz w:val="16"/>
              </w:rPr>
            </w:pPr>
            <w:r w:rsidRPr="00E454AB">
              <w:rPr>
                <w:sz w:val="16"/>
              </w:rPr>
              <w:t>C1-212871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FFEF8CA" w14:textId="77777777" w:rsidR="00554327" w:rsidRPr="00E454AB" w:rsidRDefault="00554327">
            <w:pPr>
              <w:pStyle w:val="TAL"/>
              <w:rPr>
                <w:sz w:val="16"/>
              </w:rPr>
            </w:pPr>
            <w:r w:rsidRPr="00E454AB">
              <w:rPr>
                <w:sz w:val="16"/>
              </w:rPr>
              <w:t>C1-213589</w:t>
            </w:r>
          </w:p>
        </w:tc>
      </w:tr>
      <w:tr w:rsidR="00E454AB" w:rsidRPr="00E454AB" w14:paraId="236599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7BC8" w14:textId="77777777" w:rsidR="00554327" w:rsidRPr="00E454AB" w:rsidRDefault="00554327">
            <w:pPr>
              <w:pStyle w:val="TAL"/>
              <w:rPr>
                <w:sz w:val="16"/>
              </w:rPr>
            </w:pPr>
            <w:r w:rsidRPr="00E454AB">
              <w:rPr>
                <w:sz w:val="16"/>
              </w:rPr>
              <w:t>C1-213060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6219"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4CF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AC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B61F" w14:textId="77777777" w:rsidR="00554327" w:rsidRPr="00E454AB" w:rsidRDefault="00554327">
            <w:pPr>
              <w:pStyle w:val="TAL"/>
              <w:rPr>
                <w:sz w:val="16"/>
              </w:rPr>
            </w:pPr>
            <w:r w:rsidRPr="00E454AB">
              <w:rPr>
                <w:sz w:val="16"/>
              </w:rPr>
              <w:t>C1-212872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35A0C7" w14:textId="77777777" w:rsidR="00554327" w:rsidRPr="00E454AB" w:rsidRDefault="00554327">
            <w:pPr>
              <w:pStyle w:val="TAL"/>
              <w:rPr>
                <w:sz w:val="16"/>
              </w:rPr>
            </w:pPr>
            <w:r w:rsidRPr="00E454AB">
              <w:rPr>
                <w:sz w:val="16"/>
              </w:rPr>
              <w:t>C1-213590</w:t>
            </w:r>
          </w:p>
        </w:tc>
      </w:tr>
      <w:tr w:rsidR="00E454AB" w:rsidRPr="00E454AB" w14:paraId="25227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95CEF" w14:textId="77777777" w:rsidR="00554327" w:rsidRPr="00E454AB" w:rsidRDefault="00554327">
            <w:pPr>
              <w:pStyle w:val="TAL"/>
              <w:rPr>
                <w:sz w:val="16"/>
              </w:rPr>
            </w:pPr>
            <w:r w:rsidRPr="00E454AB">
              <w:rPr>
                <w:sz w:val="16"/>
              </w:rPr>
              <w:t>C1-213061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F70B"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400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4C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475B" w14:textId="77777777" w:rsidR="00554327" w:rsidRPr="00E454AB" w:rsidRDefault="00554327">
            <w:pPr>
              <w:pStyle w:val="TAL"/>
              <w:rPr>
                <w:sz w:val="16"/>
              </w:rPr>
            </w:pPr>
            <w:r w:rsidRPr="00E454AB">
              <w:rPr>
                <w:sz w:val="16"/>
              </w:rPr>
              <w:t>C1-212873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D12FC5" w14:textId="77777777" w:rsidR="00554327" w:rsidRPr="00E454AB" w:rsidRDefault="00554327">
            <w:pPr>
              <w:pStyle w:val="TAL"/>
              <w:rPr>
                <w:sz w:val="16"/>
              </w:rPr>
            </w:pPr>
            <w:r w:rsidRPr="00E454AB">
              <w:rPr>
                <w:sz w:val="16"/>
              </w:rPr>
              <w:t>C1-213591</w:t>
            </w:r>
          </w:p>
        </w:tc>
      </w:tr>
      <w:tr w:rsidR="00E454AB" w:rsidRPr="00E454AB" w14:paraId="3F700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9DAB" w14:textId="77777777" w:rsidR="00554327" w:rsidRPr="00E454AB" w:rsidRDefault="00554327">
            <w:pPr>
              <w:pStyle w:val="TAL"/>
              <w:rPr>
                <w:sz w:val="16"/>
              </w:rPr>
            </w:pPr>
            <w:r w:rsidRPr="00E454AB">
              <w:rPr>
                <w:sz w:val="16"/>
              </w:rPr>
              <w:t>C1-213062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71CD"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A6A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451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3BF8" w14:textId="77777777" w:rsidR="00554327" w:rsidRPr="00E454AB" w:rsidRDefault="00554327">
            <w:pPr>
              <w:pStyle w:val="TAL"/>
              <w:rPr>
                <w:sz w:val="16"/>
              </w:rPr>
            </w:pPr>
            <w:r w:rsidRPr="00E454AB">
              <w:rPr>
                <w:sz w:val="16"/>
              </w:rPr>
              <w:t>C1-212874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938C09" w14:textId="77777777" w:rsidR="00554327" w:rsidRPr="00E454AB" w:rsidRDefault="00554327">
            <w:pPr>
              <w:pStyle w:val="TAL"/>
              <w:rPr>
                <w:sz w:val="16"/>
              </w:rPr>
            </w:pPr>
          </w:p>
        </w:tc>
      </w:tr>
      <w:tr w:rsidR="00E454AB" w:rsidRPr="00E454AB" w14:paraId="3986C4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8EA4" w14:textId="77777777" w:rsidR="00554327" w:rsidRPr="00E454AB" w:rsidRDefault="00554327">
            <w:pPr>
              <w:pStyle w:val="TAL"/>
              <w:rPr>
                <w:sz w:val="16"/>
              </w:rPr>
            </w:pPr>
            <w:r w:rsidRPr="00E454AB">
              <w:rPr>
                <w:sz w:val="16"/>
              </w:rPr>
              <w:t>C1-213063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F9F9"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C1D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1C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6B24" w14:textId="77777777" w:rsidR="00554327" w:rsidRPr="00E454AB" w:rsidRDefault="00554327">
            <w:pPr>
              <w:pStyle w:val="TAL"/>
              <w:rPr>
                <w:sz w:val="16"/>
              </w:rPr>
            </w:pPr>
            <w:r w:rsidRPr="00E454AB">
              <w:rPr>
                <w:sz w:val="16"/>
              </w:rPr>
              <w:t>C1-212875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AD2590" w14:textId="77777777" w:rsidR="00554327" w:rsidRPr="00E454AB" w:rsidRDefault="00554327">
            <w:pPr>
              <w:pStyle w:val="TAL"/>
              <w:rPr>
                <w:sz w:val="16"/>
              </w:rPr>
            </w:pPr>
          </w:p>
        </w:tc>
      </w:tr>
      <w:tr w:rsidR="00E454AB" w:rsidRPr="00E454AB" w14:paraId="0D639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BA3D" w14:textId="77777777" w:rsidR="00554327" w:rsidRPr="00E454AB" w:rsidRDefault="00554327">
            <w:pPr>
              <w:pStyle w:val="TAL"/>
              <w:rPr>
                <w:sz w:val="16"/>
              </w:rPr>
            </w:pPr>
            <w:r w:rsidRPr="00E454AB">
              <w:rPr>
                <w:sz w:val="16"/>
              </w:rPr>
              <w:t>C1-213064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5DE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9183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FB0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EC3E" w14:textId="77777777" w:rsidR="00554327" w:rsidRPr="00E454AB" w:rsidRDefault="00554327">
            <w:pPr>
              <w:pStyle w:val="TAL"/>
              <w:rPr>
                <w:sz w:val="16"/>
              </w:rPr>
            </w:pPr>
            <w:r w:rsidRPr="00E454AB">
              <w:rPr>
                <w:sz w:val="16"/>
              </w:rPr>
              <w:t>C1-212876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F8F0946" w14:textId="77777777" w:rsidR="00554327" w:rsidRPr="00E454AB" w:rsidRDefault="00554327">
            <w:pPr>
              <w:pStyle w:val="TAL"/>
              <w:rPr>
                <w:sz w:val="16"/>
              </w:rPr>
            </w:pPr>
            <w:r w:rsidRPr="00E454AB">
              <w:rPr>
                <w:sz w:val="16"/>
              </w:rPr>
              <w:t>C1-213592</w:t>
            </w:r>
          </w:p>
        </w:tc>
      </w:tr>
      <w:tr w:rsidR="00E454AB" w:rsidRPr="00E454AB" w14:paraId="18BB2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1711" w14:textId="77777777" w:rsidR="00554327" w:rsidRPr="00E454AB" w:rsidRDefault="00554327">
            <w:pPr>
              <w:pStyle w:val="TAL"/>
              <w:rPr>
                <w:sz w:val="16"/>
              </w:rPr>
            </w:pPr>
            <w:r w:rsidRPr="00E454AB">
              <w:rPr>
                <w:sz w:val="16"/>
              </w:rPr>
              <w:t>C1-213065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BE0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8D4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81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9892" w14:textId="77777777" w:rsidR="00554327" w:rsidRPr="00E454AB" w:rsidRDefault="00554327">
            <w:pPr>
              <w:pStyle w:val="TAL"/>
              <w:rPr>
                <w:sz w:val="16"/>
              </w:rPr>
            </w:pPr>
            <w:r w:rsidRPr="00E454AB">
              <w:rPr>
                <w:sz w:val="16"/>
              </w:rPr>
              <w:t>C1-212877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E8D833" w14:textId="77777777" w:rsidR="00554327" w:rsidRPr="00E454AB" w:rsidRDefault="00554327">
            <w:pPr>
              <w:pStyle w:val="TAL"/>
              <w:rPr>
                <w:sz w:val="16"/>
              </w:rPr>
            </w:pPr>
            <w:r w:rsidRPr="00E454AB">
              <w:rPr>
                <w:sz w:val="16"/>
              </w:rPr>
              <w:t>C1-213593</w:t>
            </w:r>
          </w:p>
        </w:tc>
      </w:tr>
      <w:tr w:rsidR="00E454AB" w:rsidRPr="00E454AB" w14:paraId="5EAC4C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1B9B" w14:textId="77777777" w:rsidR="00554327" w:rsidRPr="00E454AB" w:rsidRDefault="00554327">
            <w:pPr>
              <w:pStyle w:val="TAL"/>
              <w:rPr>
                <w:sz w:val="16"/>
              </w:rPr>
            </w:pPr>
            <w:r w:rsidRPr="00E454AB">
              <w:rPr>
                <w:sz w:val="16"/>
              </w:rPr>
              <w:t>C1-213066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2F98E"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73C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A10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07F9" w14:textId="77777777" w:rsidR="00554327" w:rsidRPr="00E454AB" w:rsidRDefault="00554327">
            <w:pPr>
              <w:pStyle w:val="TAL"/>
              <w:rPr>
                <w:sz w:val="16"/>
              </w:rPr>
            </w:pPr>
            <w:r w:rsidRPr="00E454AB">
              <w:rPr>
                <w:sz w:val="16"/>
              </w:rPr>
              <w:t>C1-212878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97F960C" w14:textId="77777777" w:rsidR="00554327" w:rsidRPr="00E454AB" w:rsidRDefault="00554327">
            <w:pPr>
              <w:pStyle w:val="TAL"/>
              <w:rPr>
                <w:sz w:val="16"/>
              </w:rPr>
            </w:pPr>
          </w:p>
        </w:tc>
      </w:tr>
      <w:tr w:rsidR="00E454AB" w:rsidRPr="00E454AB" w14:paraId="146D97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8524" w14:textId="77777777" w:rsidR="00554327" w:rsidRPr="00E454AB" w:rsidRDefault="00554327">
            <w:pPr>
              <w:pStyle w:val="TAL"/>
              <w:rPr>
                <w:sz w:val="16"/>
              </w:rPr>
            </w:pPr>
            <w:r w:rsidRPr="00E454AB">
              <w:rPr>
                <w:sz w:val="16"/>
              </w:rPr>
              <w:t>C1-213067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48188"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14E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A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7C43" w14:textId="77777777" w:rsidR="00554327" w:rsidRPr="00E454AB" w:rsidRDefault="00554327">
            <w:pPr>
              <w:pStyle w:val="TAL"/>
              <w:rPr>
                <w:sz w:val="16"/>
              </w:rPr>
            </w:pPr>
            <w:r w:rsidRPr="00E454AB">
              <w:rPr>
                <w:sz w:val="16"/>
              </w:rPr>
              <w:t>C1-212879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D3D3B4" w14:textId="77777777" w:rsidR="00554327" w:rsidRPr="00E454AB" w:rsidRDefault="00554327">
            <w:pPr>
              <w:pStyle w:val="TAL"/>
              <w:rPr>
                <w:sz w:val="16"/>
              </w:rPr>
            </w:pPr>
            <w:r w:rsidRPr="00E454AB">
              <w:rPr>
                <w:sz w:val="16"/>
              </w:rPr>
              <w:t>C1-213594</w:t>
            </w:r>
          </w:p>
        </w:tc>
      </w:tr>
      <w:tr w:rsidR="00E454AB" w:rsidRPr="00E454AB" w14:paraId="57F0F4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F6ED" w14:textId="77777777" w:rsidR="00554327" w:rsidRPr="00E454AB" w:rsidRDefault="00554327">
            <w:pPr>
              <w:pStyle w:val="TAL"/>
              <w:rPr>
                <w:sz w:val="16"/>
              </w:rPr>
            </w:pPr>
            <w:r w:rsidRPr="00E454AB">
              <w:rPr>
                <w:sz w:val="16"/>
              </w:rPr>
              <w:t>C1-213068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B69D"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A10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EE2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08C3" w14:textId="77777777" w:rsidR="00554327" w:rsidRPr="00E454AB" w:rsidRDefault="00554327">
            <w:pPr>
              <w:pStyle w:val="TAL"/>
              <w:rPr>
                <w:sz w:val="16"/>
              </w:rPr>
            </w:pPr>
            <w:r w:rsidRPr="00E454AB">
              <w:rPr>
                <w:sz w:val="16"/>
              </w:rPr>
              <w:t>C1-212880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24FC53" w14:textId="77777777" w:rsidR="00554327" w:rsidRPr="00E454AB" w:rsidRDefault="00554327">
            <w:pPr>
              <w:pStyle w:val="TAL"/>
              <w:rPr>
                <w:sz w:val="16"/>
              </w:rPr>
            </w:pPr>
          </w:p>
        </w:tc>
      </w:tr>
      <w:tr w:rsidR="00E454AB" w:rsidRPr="00E454AB" w14:paraId="2348FB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EF16" w14:textId="77777777" w:rsidR="00554327" w:rsidRPr="00E454AB" w:rsidRDefault="00554327">
            <w:pPr>
              <w:pStyle w:val="TAL"/>
              <w:rPr>
                <w:sz w:val="16"/>
              </w:rPr>
            </w:pPr>
            <w:r w:rsidRPr="00E454AB">
              <w:rPr>
                <w:sz w:val="16"/>
              </w:rPr>
              <w:t>C1-213069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F57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7AD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90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66A2" w14:textId="77777777" w:rsidR="00554327" w:rsidRPr="00E454AB" w:rsidRDefault="00554327">
            <w:pPr>
              <w:pStyle w:val="TAL"/>
              <w:rPr>
                <w:sz w:val="16"/>
              </w:rPr>
            </w:pPr>
            <w:r w:rsidRPr="00E454AB">
              <w:rPr>
                <w:sz w:val="16"/>
              </w:rPr>
              <w:t>C1-212881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AD4BFD" w14:textId="77777777" w:rsidR="00554327" w:rsidRPr="00E454AB" w:rsidRDefault="00554327">
            <w:pPr>
              <w:pStyle w:val="TAL"/>
              <w:rPr>
                <w:sz w:val="16"/>
              </w:rPr>
            </w:pPr>
            <w:r w:rsidRPr="00E454AB">
              <w:rPr>
                <w:sz w:val="16"/>
              </w:rPr>
              <w:t>C1-213595</w:t>
            </w:r>
          </w:p>
        </w:tc>
      </w:tr>
      <w:tr w:rsidR="00E454AB" w:rsidRPr="00E454AB" w14:paraId="40E5CE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5DD6" w14:textId="77777777" w:rsidR="00554327" w:rsidRPr="00E454AB" w:rsidRDefault="00554327">
            <w:pPr>
              <w:pStyle w:val="TAL"/>
              <w:rPr>
                <w:sz w:val="16"/>
              </w:rPr>
            </w:pPr>
            <w:r w:rsidRPr="00E454AB">
              <w:rPr>
                <w:sz w:val="16"/>
              </w:rPr>
              <w:t>C1-213070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C01E"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35E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0A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69BD" w14:textId="77777777" w:rsidR="00554327" w:rsidRPr="00E454AB" w:rsidRDefault="00554327">
            <w:pPr>
              <w:pStyle w:val="TAL"/>
              <w:rPr>
                <w:sz w:val="16"/>
              </w:rPr>
            </w:pPr>
            <w:r w:rsidRPr="00E454AB">
              <w:rPr>
                <w:sz w:val="16"/>
              </w:rPr>
              <w:t>C1-212882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283E2B" w14:textId="77777777" w:rsidR="00554327" w:rsidRPr="00E454AB" w:rsidRDefault="00554327">
            <w:pPr>
              <w:pStyle w:val="TAL"/>
              <w:rPr>
                <w:sz w:val="16"/>
              </w:rPr>
            </w:pPr>
            <w:r w:rsidRPr="00E454AB">
              <w:rPr>
                <w:sz w:val="16"/>
              </w:rPr>
              <w:t>C1-213596</w:t>
            </w:r>
          </w:p>
        </w:tc>
      </w:tr>
      <w:tr w:rsidR="00E454AB" w:rsidRPr="00E454AB" w14:paraId="4A0A6E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5295" w14:textId="77777777" w:rsidR="00554327" w:rsidRPr="00E454AB" w:rsidRDefault="00554327">
            <w:pPr>
              <w:pStyle w:val="TAL"/>
              <w:rPr>
                <w:sz w:val="16"/>
              </w:rPr>
            </w:pPr>
            <w:r w:rsidRPr="00E454AB">
              <w:rPr>
                <w:sz w:val="16"/>
              </w:rPr>
              <w:t>C1-213071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FEC9"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4AF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FA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55E6" w14:textId="77777777" w:rsidR="00554327" w:rsidRPr="00E454AB" w:rsidRDefault="00554327">
            <w:pPr>
              <w:pStyle w:val="TAL"/>
              <w:rPr>
                <w:sz w:val="16"/>
              </w:rPr>
            </w:pPr>
            <w:r w:rsidRPr="00E454AB">
              <w:rPr>
                <w:sz w:val="16"/>
              </w:rPr>
              <w:t>C1-212883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9916BE" w14:textId="77777777" w:rsidR="00554327" w:rsidRPr="00E454AB" w:rsidRDefault="00554327">
            <w:pPr>
              <w:pStyle w:val="TAL"/>
              <w:rPr>
                <w:sz w:val="16"/>
              </w:rPr>
            </w:pPr>
          </w:p>
        </w:tc>
      </w:tr>
      <w:tr w:rsidR="00E454AB" w:rsidRPr="00E454AB" w14:paraId="491E72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0D86" w14:textId="77777777" w:rsidR="00554327" w:rsidRPr="00E454AB" w:rsidRDefault="00554327">
            <w:pPr>
              <w:pStyle w:val="TAL"/>
              <w:rPr>
                <w:sz w:val="16"/>
              </w:rPr>
            </w:pPr>
            <w:r w:rsidRPr="00E454AB">
              <w:rPr>
                <w:sz w:val="16"/>
              </w:rPr>
              <w:t>C1-213072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84C1"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A6F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15809" w14:textId="77777777" w:rsidR="00554327" w:rsidRPr="00E454AB" w:rsidRDefault="00554327">
            <w:pPr>
              <w:pStyle w:val="TAL"/>
              <w:rPr>
                <w:sz w:val="16"/>
              </w:rPr>
            </w:pPr>
            <w:r w:rsidRPr="00E454AB">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0B1D" w14:textId="77777777" w:rsidR="00554327" w:rsidRPr="00E454AB" w:rsidRDefault="00554327">
            <w:pPr>
              <w:pStyle w:val="TAL"/>
              <w:rPr>
                <w:sz w:val="16"/>
              </w:rPr>
            </w:pPr>
            <w:r w:rsidRPr="00E454AB">
              <w:rPr>
                <w:sz w:val="16"/>
              </w:rPr>
              <w:t>C1-212884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F63A10" w14:textId="77777777" w:rsidR="00554327" w:rsidRPr="00E454AB" w:rsidRDefault="00554327">
            <w:pPr>
              <w:pStyle w:val="TAL"/>
              <w:rPr>
                <w:sz w:val="16"/>
              </w:rPr>
            </w:pPr>
          </w:p>
        </w:tc>
      </w:tr>
      <w:tr w:rsidR="00E454AB" w:rsidRPr="00E454AB" w14:paraId="7F00F2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D2C91" w14:textId="77777777" w:rsidR="00554327" w:rsidRPr="00E454AB" w:rsidRDefault="00554327">
            <w:pPr>
              <w:pStyle w:val="TAL"/>
              <w:rPr>
                <w:sz w:val="16"/>
              </w:rPr>
            </w:pPr>
            <w:r w:rsidRPr="00E454AB">
              <w:rPr>
                <w:sz w:val="16"/>
              </w:rPr>
              <w:lastRenderedPageBreak/>
              <w:t>C1-213073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89FE"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D4E0" w14:textId="77777777" w:rsidR="00554327" w:rsidRPr="00E454AB" w:rsidRDefault="00554327">
            <w:pPr>
              <w:pStyle w:val="TAL"/>
              <w:rPr>
                <w:sz w:val="16"/>
              </w:rPr>
            </w:pPr>
            <w:r w:rsidRPr="00E454AB">
              <w:rPr>
                <w:sz w:val="16"/>
              </w:rPr>
              <w:t>Ericsson, AT&amp;T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7C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EC89" w14:textId="77777777" w:rsidR="00554327" w:rsidRPr="00E454AB" w:rsidRDefault="00554327">
            <w:pPr>
              <w:pStyle w:val="TAL"/>
              <w:rPr>
                <w:sz w:val="16"/>
              </w:rPr>
            </w:pPr>
            <w:r w:rsidRPr="00E454AB">
              <w:rPr>
                <w:sz w:val="16"/>
              </w:rPr>
              <w:t>C1-212397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79355D" w14:textId="77777777" w:rsidR="00554327" w:rsidRPr="00E454AB" w:rsidRDefault="00554327">
            <w:pPr>
              <w:pStyle w:val="TAL"/>
              <w:rPr>
                <w:sz w:val="16"/>
              </w:rPr>
            </w:pPr>
            <w:r w:rsidRPr="00E454AB">
              <w:rPr>
                <w:sz w:val="16"/>
              </w:rPr>
              <w:t>C1-213620</w:t>
            </w:r>
          </w:p>
        </w:tc>
      </w:tr>
      <w:tr w:rsidR="00E454AB" w:rsidRPr="00E454AB" w14:paraId="227F1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17B3" w14:textId="77777777" w:rsidR="00554327" w:rsidRPr="00E454AB" w:rsidRDefault="00554327">
            <w:pPr>
              <w:pStyle w:val="TAL"/>
              <w:rPr>
                <w:sz w:val="16"/>
              </w:rPr>
            </w:pPr>
            <w:r w:rsidRPr="00E454AB">
              <w:rPr>
                <w:sz w:val="16"/>
              </w:rPr>
              <w:t>C1-213074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700"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4732"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2E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41BE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EEFD7B" w14:textId="77777777" w:rsidR="00554327" w:rsidRPr="00E454AB" w:rsidRDefault="00554327">
            <w:pPr>
              <w:pStyle w:val="TAL"/>
              <w:rPr>
                <w:sz w:val="16"/>
              </w:rPr>
            </w:pPr>
          </w:p>
        </w:tc>
      </w:tr>
      <w:tr w:rsidR="00E454AB" w:rsidRPr="00E454AB" w14:paraId="7D07BC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DCC1F" w14:textId="77777777" w:rsidR="00554327" w:rsidRPr="00E454AB" w:rsidRDefault="00554327">
            <w:pPr>
              <w:pStyle w:val="TAL"/>
              <w:rPr>
                <w:sz w:val="16"/>
              </w:rPr>
            </w:pPr>
            <w:r w:rsidRPr="00E454AB">
              <w:rPr>
                <w:sz w:val="16"/>
              </w:rPr>
              <w:t>C1-213075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C715"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5A5A"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13D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4D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1CDAEE" w14:textId="77777777" w:rsidR="00554327" w:rsidRPr="00E454AB" w:rsidRDefault="00554327">
            <w:pPr>
              <w:pStyle w:val="TAL"/>
              <w:rPr>
                <w:sz w:val="16"/>
              </w:rPr>
            </w:pPr>
          </w:p>
        </w:tc>
      </w:tr>
      <w:tr w:rsidR="00E454AB" w:rsidRPr="00E454AB" w14:paraId="5683DB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6E44" w14:textId="77777777" w:rsidR="00554327" w:rsidRPr="00E454AB" w:rsidRDefault="00554327">
            <w:pPr>
              <w:pStyle w:val="TAL"/>
              <w:rPr>
                <w:sz w:val="16"/>
              </w:rPr>
            </w:pPr>
            <w:r w:rsidRPr="00E454AB">
              <w:rPr>
                <w:sz w:val="16"/>
              </w:rPr>
              <w:t>C1-213076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EEDD"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44B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FAD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E6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172219" w14:textId="77777777" w:rsidR="00554327" w:rsidRPr="00E454AB" w:rsidRDefault="00554327">
            <w:pPr>
              <w:pStyle w:val="TAL"/>
              <w:rPr>
                <w:sz w:val="16"/>
              </w:rPr>
            </w:pPr>
          </w:p>
        </w:tc>
      </w:tr>
      <w:tr w:rsidR="00E454AB" w:rsidRPr="00E454AB" w14:paraId="561A85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E15F" w14:textId="77777777" w:rsidR="00554327" w:rsidRPr="00E454AB" w:rsidRDefault="00554327">
            <w:pPr>
              <w:pStyle w:val="TAL"/>
              <w:rPr>
                <w:sz w:val="16"/>
              </w:rPr>
            </w:pPr>
            <w:r w:rsidRPr="00E454AB">
              <w:rPr>
                <w:sz w:val="16"/>
              </w:rPr>
              <w:t>C1-213077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B3F4"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8B8D"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A06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474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EBFB74" w14:textId="77777777" w:rsidR="00554327" w:rsidRPr="00E454AB" w:rsidRDefault="00554327">
            <w:pPr>
              <w:pStyle w:val="TAL"/>
              <w:rPr>
                <w:sz w:val="16"/>
              </w:rPr>
            </w:pPr>
          </w:p>
        </w:tc>
      </w:tr>
      <w:tr w:rsidR="00E454AB" w:rsidRPr="00E454AB" w14:paraId="7C4276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2E39" w14:textId="77777777" w:rsidR="00554327" w:rsidRPr="00E454AB" w:rsidRDefault="00554327">
            <w:pPr>
              <w:pStyle w:val="TAL"/>
              <w:rPr>
                <w:sz w:val="16"/>
              </w:rPr>
            </w:pPr>
            <w:r w:rsidRPr="00E454AB">
              <w:rPr>
                <w:sz w:val="16"/>
              </w:rPr>
              <w:t>C1-213078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31FF"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F60E"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38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0F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750B62" w14:textId="77777777" w:rsidR="00554327" w:rsidRPr="00E454AB" w:rsidRDefault="00554327">
            <w:pPr>
              <w:pStyle w:val="TAL"/>
              <w:rPr>
                <w:sz w:val="16"/>
              </w:rPr>
            </w:pPr>
          </w:p>
        </w:tc>
      </w:tr>
      <w:tr w:rsidR="00E454AB" w:rsidRPr="00E454AB" w14:paraId="080D59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27A2" w14:textId="77777777" w:rsidR="00554327" w:rsidRPr="00E454AB" w:rsidRDefault="00554327">
            <w:pPr>
              <w:pStyle w:val="TAL"/>
              <w:rPr>
                <w:sz w:val="16"/>
              </w:rPr>
            </w:pPr>
            <w:r w:rsidRPr="00E454AB">
              <w:rPr>
                <w:sz w:val="16"/>
              </w:rPr>
              <w:t>C1-213079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3ECE"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2D37"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82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1B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277DAE" w14:textId="77777777" w:rsidR="00554327" w:rsidRPr="00E454AB" w:rsidRDefault="00554327">
            <w:pPr>
              <w:pStyle w:val="TAL"/>
              <w:rPr>
                <w:sz w:val="16"/>
              </w:rPr>
            </w:pPr>
          </w:p>
        </w:tc>
      </w:tr>
      <w:tr w:rsidR="00E454AB" w:rsidRPr="00E454AB" w14:paraId="0E9A86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DC10" w14:textId="77777777" w:rsidR="00554327" w:rsidRPr="00E454AB" w:rsidRDefault="00554327">
            <w:pPr>
              <w:pStyle w:val="TAL"/>
              <w:rPr>
                <w:sz w:val="16"/>
              </w:rPr>
            </w:pPr>
            <w:r w:rsidRPr="00E454AB">
              <w:rPr>
                <w:sz w:val="16"/>
              </w:rPr>
              <w:t>C1-213080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FABA"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6BCC"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1A6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171C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35C385" w14:textId="77777777" w:rsidR="00554327" w:rsidRPr="00E454AB" w:rsidRDefault="00554327">
            <w:pPr>
              <w:pStyle w:val="TAL"/>
              <w:rPr>
                <w:sz w:val="16"/>
              </w:rPr>
            </w:pPr>
          </w:p>
        </w:tc>
      </w:tr>
      <w:tr w:rsidR="00E454AB" w:rsidRPr="00E454AB" w14:paraId="0AF565A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1CF9" w14:textId="77777777" w:rsidR="00554327" w:rsidRPr="00E454AB" w:rsidRDefault="00554327">
            <w:pPr>
              <w:pStyle w:val="TAL"/>
              <w:rPr>
                <w:sz w:val="16"/>
              </w:rPr>
            </w:pPr>
            <w:r w:rsidRPr="00E454AB">
              <w:rPr>
                <w:sz w:val="16"/>
              </w:rPr>
              <w:t>C1-213081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709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65E3"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9A2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C424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ED6A142" w14:textId="77777777" w:rsidR="00554327" w:rsidRPr="00E454AB" w:rsidRDefault="00554327">
            <w:pPr>
              <w:pStyle w:val="TAL"/>
              <w:rPr>
                <w:sz w:val="16"/>
              </w:rPr>
            </w:pPr>
            <w:r w:rsidRPr="00E454AB">
              <w:rPr>
                <w:sz w:val="16"/>
              </w:rPr>
              <w:t>C1-213621</w:t>
            </w:r>
          </w:p>
        </w:tc>
      </w:tr>
      <w:tr w:rsidR="00E454AB" w:rsidRPr="00E454AB" w14:paraId="7553C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6BB4" w14:textId="77777777" w:rsidR="00554327" w:rsidRPr="00E454AB" w:rsidRDefault="00554327">
            <w:pPr>
              <w:pStyle w:val="TAL"/>
              <w:rPr>
                <w:sz w:val="16"/>
              </w:rPr>
            </w:pPr>
            <w:r w:rsidRPr="00E454AB">
              <w:rPr>
                <w:sz w:val="16"/>
              </w:rPr>
              <w:t>C1-213082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81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478F"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089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B2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592E59" w14:textId="77777777" w:rsidR="00554327" w:rsidRPr="00E454AB" w:rsidRDefault="00554327">
            <w:pPr>
              <w:pStyle w:val="TAL"/>
              <w:rPr>
                <w:sz w:val="16"/>
              </w:rPr>
            </w:pPr>
            <w:r w:rsidRPr="00E454AB">
              <w:rPr>
                <w:sz w:val="16"/>
              </w:rPr>
              <w:t>C1-213622</w:t>
            </w:r>
          </w:p>
        </w:tc>
      </w:tr>
      <w:tr w:rsidR="00E454AB" w:rsidRPr="00E454AB" w14:paraId="162221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614D" w14:textId="77777777" w:rsidR="00554327" w:rsidRPr="00E454AB" w:rsidRDefault="00554327">
            <w:pPr>
              <w:pStyle w:val="TAL"/>
              <w:rPr>
                <w:sz w:val="16"/>
              </w:rPr>
            </w:pPr>
            <w:r w:rsidRPr="00E454AB">
              <w:rPr>
                <w:sz w:val="16"/>
              </w:rPr>
              <w:t>C1-213083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90A1"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392B"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07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33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CA90CF" w14:textId="77777777" w:rsidR="00554327" w:rsidRPr="00E454AB" w:rsidRDefault="00554327">
            <w:pPr>
              <w:pStyle w:val="TAL"/>
              <w:rPr>
                <w:sz w:val="16"/>
              </w:rPr>
            </w:pPr>
            <w:r w:rsidRPr="00E454AB">
              <w:rPr>
                <w:sz w:val="16"/>
              </w:rPr>
              <w:t>C1-213623</w:t>
            </w:r>
          </w:p>
        </w:tc>
      </w:tr>
      <w:tr w:rsidR="00E454AB" w:rsidRPr="00E454AB" w14:paraId="61FE49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9B32" w14:textId="77777777" w:rsidR="00554327" w:rsidRPr="00E454AB" w:rsidRDefault="00554327">
            <w:pPr>
              <w:pStyle w:val="TAL"/>
              <w:rPr>
                <w:sz w:val="16"/>
              </w:rPr>
            </w:pPr>
            <w:r w:rsidRPr="00E454AB">
              <w:rPr>
                <w:sz w:val="16"/>
              </w:rPr>
              <w:t>C1-213084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A713"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282E7"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D3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76C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842EA5" w14:textId="77777777" w:rsidR="00554327" w:rsidRPr="00E454AB" w:rsidRDefault="00554327">
            <w:pPr>
              <w:pStyle w:val="TAL"/>
              <w:rPr>
                <w:sz w:val="16"/>
              </w:rPr>
            </w:pPr>
            <w:r w:rsidRPr="00E454AB">
              <w:rPr>
                <w:sz w:val="16"/>
              </w:rPr>
              <w:t>C1-213624</w:t>
            </w:r>
          </w:p>
        </w:tc>
      </w:tr>
      <w:tr w:rsidR="00E454AB" w:rsidRPr="00E454AB" w14:paraId="655124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0F11" w14:textId="77777777" w:rsidR="00554327" w:rsidRPr="00E454AB" w:rsidRDefault="00554327">
            <w:pPr>
              <w:pStyle w:val="TAL"/>
              <w:rPr>
                <w:sz w:val="16"/>
              </w:rPr>
            </w:pPr>
            <w:r w:rsidRPr="00E454AB">
              <w:rPr>
                <w:sz w:val="16"/>
              </w:rPr>
              <w:t>C1-213085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F6AF"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MCVideo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8CFD"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91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12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F88D4B" w14:textId="77777777" w:rsidR="00554327" w:rsidRPr="00E454AB" w:rsidRDefault="00554327">
            <w:pPr>
              <w:pStyle w:val="TAL"/>
              <w:rPr>
                <w:sz w:val="16"/>
              </w:rPr>
            </w:pPr>
            <w:r w:rsidRPr="00E454AB">
              <w:rPr>
                <w:sz w:val="16"/>
              </w:rPr>
              <w:t>C1-213625</w:t>
            </w:r>
          </w:p>
        </w:tc>
      </w:tr>
      <w:tr w:rsidR="00E454AB" w:rsidRPr="00E454AB" w14:paraId="70F511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F9B4" w14:textId="77777777" w:rsidR="00554327" w:rsidRPr="00E454AB" w:rsidRDefault="00554327">
            <w:pPr>
              <w:pStyle w:val="TAL"/>
              <w:rPr>
                <w:sz w:val="16"/>
              </w:rPr>
            </w:pPr>
            <w:r w:rsidRPr="00E454AB">
              <w:rPr>
                <w:sz w:val="16"/>
              </w:rPr>
              <w:t>C1-213086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7470"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C4E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BD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FE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4E6AFDB" w14:textId="77777777" w:rsidR="00554327" w:rsidRPr="00E454AB" w:rsidRDefault="00554327">
            <w:pPr>
              <w:pStyle w:val="TAL"/>
              <w:rPr>
                <w:sz w:val="16"/>
              </w:rPr>
            </w:pPr>
            <w:r w:rsidRPr="00E454AB">
              <w:rPr>
                <w:sz w:val="16"/>
              </w:rPr>
              <w:t>C1-213893</w:t>
            </w:r>
          </w:p>
        </w:tc>
      </w:tr>
      <w:tr w:rsidR="00E454AB" w:rsidRPr="00E454AB" w14:paraId="1227C5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8DF0" w14:textId="77777777" w:rsidR="00554327" w:rsidRPr="00E454AB" w:rsidRDefault="00554327">
            <w:pPr>
              <w:pStyle w:val="TAL"/>
              <w:rPr>
                <w:sz w:val="16"/>
              </w:rPr>
            </w:pPr>
            <w:r w:rsidRPr="00E454AB">
              <w:rPr>
                <w:sz w:val="16"/>
              </w:rPr>
              <w:t>C1-213087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E84E"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FA6A"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749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EA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B3BB5E" w14:textId="77777777" w:rsidR="00554327" w:rsidRPr="00E454AB" w:rsidRDefault="00554327">
            <w:pPr>
              <w:pStyle w:val="TAL"/>
              <w:rPr>
                <w:sz w:val="16"/>
              </w:rPr>
            </w:pPr>
            <w:r w:rsidRPr="00E454AB">
              <w:rPr>
                <w:sz w:val="16"/>
              </w:rPr>
              <w:t>C1-213894</w:t>
            </w:r>
          </w:p>
        </w:tc>
      </w:tr>
      <w:tr w:rsidR="00E454AB" w:rsidRPr="00E454AB" w14:paraId="42C38E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3ED6D" w14:textId="77777777" w:rsidR="00554327" w:rsidRPr="00E454AB" w:rsidRDefault="00554327">
            <w:pPr>
              <w:pStyle w:val="TAL"/>
              <w:rPr>
                <w:sz w:val="16"/>
              </w:rPr>
            </w:pPr>
            <w:r w:rsidRPr="00E454AB">
              <w:rPr>
                <w:sz w:val="16"/>
              </w:rPr>
              <w:t>C1-213088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3195"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09CE"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F4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97F1" w14:textId="77777777" w:rsidR="00554327" w:rsidRPr="00E454AB" w:rsidRDefault="00554327">
            <w:pPr>
              <w:pStyle w:val="TAL"/>
              <w:rPr>
                <w:sz w:val="16"/>
              </w:rPr>
            </w:pPr>
            <w:r w:rsidRPr="00E454AB">
              <w:rPr>
                <w:sz w:val="16"/>
              </w:rPr>
              <w:t>C1-212555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DBEA97" w14:textId="77777777" w:rsidR="00554327" w:rsidRPr="00E454AB" w:rsidRDefault="00554327">
            <w:pPr>
              <w:pStyle w:val="TAL"/>
              <w:rPr>
                <w:sz w:val="16"/>
              </w:rPr>
            </w:pPr>
            <w:r w:rsidRPr="00E454AB">
              <w:rPr>
                <w:sz w:val="16"/>
              </w:rPr>
              <w:t>C1-213895</w:t>
            </w:r>
          </w:p>
        </w:tc>
      </w:tr>
      <w:tr w:rsidR="00E454AB" w:rsidRPr="00E454AB" w14:paraId="0D11AF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2C12" w14:textId="77777777" w:rsidR="00554327" w:rsidRPr="00E454AB" w:rsidRDefault="00554327">
            <w:pPr>
              <w:pStyle w:val="TAL"/>
              <w:rPr>
                <w:sz w:val="16"/>
              </w:rPr>
            </w:pPr>
            <w:r w:rsidRPr="00E454AB">
              <w:rPr>
                <w:sz w:val="16"/>
              </w:rPr>
              <w:t>C1-213089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A90C" w14:textId="77777777" w:rsidR="00554327" w:rsidRPr="00E454AB" w:rsidRDefault="00554327">
            <w:pPr>
              <w:pStyle w:val="TAL"/>
              <w:rPr>
                <w:sz w:val="16"/>
              </w:rPr>
            </w:pPr>
            <w:r w:rsidRPr="00E454AB">
              <w:rPr>
                <w:sz w:val="16"/>
              </w:rPr>
              <w:t>New 5GMM cause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0A85" w14:textId="77777777" w:rsidR="00554327" w:rsidRPr="00E454AB" w:rsidRDefault="00554327">
            <w:pPr>
              <w:pStyle w:val="TAL"/>
              <w:rPr>
                <w:sz w:val="16"/>
              </w:rPr>
            </w:pPr>
            <w:r w:rsidRPr="00E454AB">
              <w:rPr>
                <w:sz w:val="16"/>
              </w:rPr>
              <w:t>China Mobile, 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965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45F9" w14:textId="77777777" w:rsidR="00554327" w:rsidRPr="00E454AB" w:rsidRDefault="00554327">
            <w:pPr>
              <w:pStyle w:val="TAL"/>
              <w:rPr>
                <w:sz w:val="16"/>
              </w:rPr>
            </w:pPr>
            <w:r w:rsidRPr="00E454AB">
              <w:rPr>
                <w:sz w:val="16"/>
              </w:rPr>
              <w:t>C1-212556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AF59B8" w14:textId="77777777" w:rsidR="00554327" w:rsidRPr="00E454AB" w:rsidRDefault="00554327">
            <w:pPr>
              <w:pStyle w:val="TAL"/>
              <w:rPr>
                <w:sz w:val="16"/>
              </w:rPr>
            </w:pPr>
          </w:p>
        </w:tc>
      </w:tr>
      <w:tr w:rsidR="00E454AB" w:rsidRPr="00E454AB" w14:paraId="3F494F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2727" w14:textId="77777777" w:rsidR="00554327" w:rsidRPr="00E454AB" w:rsidRDefault="00554327">
            <w:pPr>
              <w:pStyle w:val="TAL"/>
              <w:rPr>
                <w:sz w:val="16"/>
              </w:rPr>
            </w:pPr>
            <w:r w:rsidRPr="00E454AB">
              <w:rPr>
                <w:sz w:val="16"/>
              </w:rPr>
              <w:t>C1-213090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F669" w14:textId="77777777" w:rsidR="00554327" w:rsidRPr="00E454AB" w:rsidRDefault="00554327">
            <w:pPr>
              <w:pStyle w:val="TAL"/>
              <w:rPr>
                <w:sz w:val="16"/>
              </w:rPr>
            </w:pPr>
            <w:r w:rsidRPr="00E454AB">
              <w:rPr>
                <w:sz w:val="16"/>
              </w:rPr>
              <w:t>Adding requirements to 5GMM procedures for satellite access on informing of the rejection cause and the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DBB5" w14:textId="77777777" w:rsidR="00554327" w:rsidRPr="00E454AB" w:rsidRDefault="00554327">
            <w:pPr>
              <w:pStyle w:val="TAL"/>
              <w:rPr>
                <w:sz w:val="16"/>
              </w:rPr>
            </w:pPr>
            <w:r w:rsidRPr="00E454AB">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861F"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2528" w14:textId="77777777" w:rsidR="00554327" w:rsidRPr="00E454AB" w:rsidRDefault="00554327">
            <w:pPr>
              <w:pStyle w:val="TAL"/>
              <w:rPr>
                <w:sz w:val="16"/>
              </w:rPr>
            </w:pPr>
            <w:r w:rsidRPr="00E454AB">
              <w:rPr>
                <w:sz w:val="16"/>
              </w:rPr>
              <w:t>C1-212557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115DD4" w14:textId="77777777" w:rsidR="00554327" w:rsidRPr="00E454AB" w:rsidRDefault="00554327">
            <w:pPr>
              <w:pStyle w:val="TAL"/>
              <w:rPr>
                <w:sz w:val="16"/>
              </w:rPr>
            </w:pPr>
          </w:p>
        </w:tc>
      </w:tr>
      <w:tr w:rsidR="00E454AB" w:rsidRPr="00E454AB" w14:paraId="658DD7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379D" w14:textId="77777777" w:rsidR="00554327" w:rsidRPr="00E454AB" w:rsidRDefault="00554327">
            <w:pPr>
              <w:pStyle w:val="TAL"/>
              <w:rPr>
                <w:sz w:val="16"/>
              </w:rPr>
            </w:pPr>
            <w:r w:rsidRPr="00E454AB">
              <w:rPr>
                <w:sz w:val="16"/>
              </w:rPr>
              <w:t>C1-213091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69D0" w14:textId="77777777" w:rsidR="00554327" w:rsidRPr="00E454AB" w:rsidRDefault="00554327">
            <w:pPr>
              <w:pStyle w:val="TAL"/>
              <w:rPr>
                <w:sz w:val="16"/>
              </w:rPr>
            </w:pPr>
            <w:r w:rsidRPr="00E454AB">
              <w:rPr>
                <w:sz w:val="16"/>
              </w:rPr>
              <w:t>Adding requirements to NAS transport procedures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C1A1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DF48"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B69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833B7C" w14:textId="77777777" w:rsidR="00554327" w:rsidRPr="00E454AB" w:rsidRDefault="00554327">
            <w:pPr>
              <w:pStyle w:val="TAL"/>
              <w:rPr>
                <w:sz w:val="16"/>
              </w:rPr>
            </w:pPr>
          </w:p>
        </w:tc>
      </w:tr>
      <w:tr w:rsidR="00E454AB" w:rsidRPr="00E454AB" w14:paraId="7528FC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2A85" w14:textId="77777777" w:rsidR="00554327" w:rsidRPr="00E454AB" w:rsidRDefault="00554327">
            <w:pPr>
              <w:pStyle w:val="TAL"/>
              <w:rPr>
                <w:sz w:val="16"/>
              </w:rPr>
            </w:pPr>
            <w:r w:rsidRPr="00E454AB">
              <w:rPr>
                <w:sz w:val="16"/>
              </w:rPr>
              <w:t>C1-213092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F4B9"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573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C18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14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C315D2" w14:textId="77777777" w:rsidR="00554327" w:rsidRPr="00E454AB" w:rsidRDefault="00554327">
            <w:pPr>
              <w:pStyle w:val="TAL"/>
              <w:rPr>
                <w:sz w:val="16"/>
              </w:rPr>
            </w:pPr>
            <w:r w:rsidRPr="00E454AB">
              <w:rPr>
                <w:sz w:val="16"/>
              </w:rPr>
              <w:t>C1-213896</w:t>
            </w:r>
          </w:p>
        </w:tc>
      </w:tr>
      <w:tr w:rsidR="00E454AB" w:rsidRPr="00E454AB" w14:paraId="0E1FB4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D9FA" w14:textId="77777777" w:rsidR="00554327" w:rsidRPr="00E454AB" w:rsidRDefault="00554327">
            <w:pPr>
              <w:pStyle w:val="TAL"/>
              <w:rPr>
                <w:sz w:val="16"/>
              </w:rPr>
            </w:pPr>
            <w:r w:rsidRPr="00E454AB">
              <w:rPr>
                <w:sz w:val="16"/>
              </w:rPr>
              <w:t>C1-213093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2AC2" w14:textId="77777777" w:rsidR="00554327" w:rsidRPr="00E454AB" w:rsidRDefault="00554327">
            <w:pPr>
              <w:pStyle w:val="TAL"/>
              <w:rPr>
                <w:sz w:val="16"/>
              </w:rPr>
            </w:pPr>
            <w:r w:rsidRPr="00E454AB">
              <w:rPr>
                <w:sz w:val="16"/>
              </w:rPr>
              <w:t>Discussion paper on the solutions to the requirement the UE without the “CAG information list” to access CAG cells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0D46" w14:textId="77777777" w:rsidR="00554327" w:rsidRPr="00E454AB" w:rsidRDefault="00554327">
            <w:pPr>
              <w:pStyle w:val="TAL"/>
              <w:rPr>
                <w:sz w:val="16"/>
              </w:rPr>
            </w:pPr>
            <w:r w:rsidRPr="00E454AB">
              <w:rPr>
                <w:sz w:val="16"/>
              </w:rPr>
              <w:t>China Mobile, 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042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4D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9841C4" w14:textId="77777777" w:rsidR="00554327" w:rsidRPr="00E454AB" w:rsidRDefault="00554327">
            <w:pPr>
              <w:pStyle w:val="TAL"/>
              <w:rPr>
                <w:sz w:val="16"/>
              </w:rPr>
            </w:pPr>
          </w:p>
        </w:tc>
      </w:tr>
      <w:tr w:rsidR="00E454AB" w:rsidRPr="00E454AB" w14:paraId="4B5D23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1040" w14:textId="77777777" w:rsidR="00554327" w:rsidRPr="00E454AB" w:rsidRDefault="00554327">
            <w:pPr>
              <w:pStyle w:val="TAL"/>
              <w:rPr>
                <w:sz w:val="16"/>
              </w:rPr>
            </w:pPr>
            <w:r w:rsidRPr="00E454AB">
              <w:rPr>
                <w:sz w:val="16"/>
              </w:rPr>
              <w:t>C1-213094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5A0B"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15F7" w14:textId="77777777" w:rsidR="00554327" w:rsidRPr="00E454AB" w:rsidRDefault="00554327">
            <w:pPr>
              <w:pStyle w:val="TAL"/>
              <w:rPr>
                <w:sz w:val="16"/>
              </w:rPr>
            </w:pPr>
            <w:r w:rsidRPr="00E454AB">
              <w:rPr>
                <w:sz w:val="16"/>
              </w:rPr>
              <w:t xml:space="preserve">China Mobile, China Telecom, China Unicom, ZTE, </w:t>
            </w:r>
            <w:proofErr w:type="spellStart"/>
            <w:r w:rsidRPr="00E454AB">
              <w:rPr>
                <w:sz w:val="16"/>
              </w:rPr>
              <w:t>vivo,MediaTek</w:t>
            </w:r>
            <w:proofErr w:type="spellEnd"/>
            <w:r w:rsidRPr="00E454AB">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608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CC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D6D95B" w14:textId="77777777" w:rsidR="00554327" w:rsidRPr="00E454AB" w:rsidRDefault="00554327">
            <w:pPr>
              <w:pStyle w:val="TAL"/>
              <w:rPr>
                <w:sz w:val="16"/>
              </w:rPr>
            </w:pPr>
            <w:r w:rsidRPr="00E454AB">
              <w:rPr>
                <w:sz w:val="16"/>
              </w:rPr>
              <w:t>C1-213897</w:t>
            </w:r>
          </w:p>
        </w:tc>
      </w:tr>
      <w:tr w:rsidR="00E454AB" w:rsidRPr="00E454AB" w14:paraId="15EEC9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06ED" w14:textId="77777777" w:rsidR="00554327" w:rsidRPr="00E454AB" w:rsidRDefault="00554327">
            <w:pPr>
              <w:pStyle w:val="TAL"/>
              <w:rPr>
                <w:sz w:val="16"/>
              </w:rPr>
            </w:pPr>
            <w:r w:rsidRPr="00E454AB">
              <w:rPr>
                <w:sz w:val="16"/>
              </w:rPr>
              <w:t>C1-213095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8CB0"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0690" w14:textId="77777777" w:rsidR="00554327" w:rsidRPr="00E454AB" w:rsidRDefault="00554327">
            <w:pPr>
              <w:pStyle w:val="TAL"/>
              <w:rPr>
                <w:sz w:val="16"/>
              </w:rPr>
            </w:pPr>
            <w:r w:rsidRPr="00E454AB">
              <w:rPr>
                <w:sz w:val="16"/>
              </w:rPr>
              <w:t xml:space="preserve">China Mobile,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BF3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99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C676733" w14:textId="77777777" w:rsidR="00554327" w:rsidRPr="00E454AB" w:rsidRDefault="00554327">
            <w:pPr>
              <w:pStyle w:val="TAL"/>
              <w:rPr>
                <w:sz w:val="16"/>
              </w:rPr>
            </w:pPr>
            <w:r w:rsidRPr="00E454AB">
              <w:rPr>
                <w:sz w:val="16"/>
              </w:rPr>
              <w:t>C1-213898</w:t>
            </w:r>
          </w:p>
        </w:tc>
      </w:tr>
      <w:tr w:rsidR="00E454AB" w:rsidRPr="00E454AB" w14:paraId="0938DF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846F" w14:textId="77777777" w:rsidR="00554327" w:rsidRPr="00E454AB" w:rsidRDefault="00554327">
            <w:pPr>
              <w:pStyle w:val="TAL"/>
              <w:rPr>
                <w:sz w:val="16"/>
              </w:rPr>
            </w:pPr>
            <w:r w:rsidRPr="00E454AB">
              <w:rPr>
                <w:sz w:val="16"/>
              </w:rPr>
              <w:t>C1-213096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50B2" w14:textId="77777777" w:rsidR="00554327" w:rsidRPr="00E454AB" w:rsidRDefault="00554327">
            <w:pPr>
              <w:pStyle w:val="TAL"/>
              <w:rPr>
                <w:sz w:val="16"/>
              </w:rPr>
            </w:pPr>
            <w:r w:rsidRPr="00E454AB">
              <w:rPr>
                <w:sz w:val="16"/>
              </w:rPr>
              <w:t>The handling of wildcard CAG-ID-solution#2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8340"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5C6"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A74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BF7002" w14:textId="77777777" w:rsidR="00554327" w:rsidRPr="00E454AB" w:rsidRDefault="00554327">
            <w:pPr>
              <w:pStyle w:val="TAL"/>
              <w:rPr>
                <w:sz w:val="16"/>
              </w:rPr>
            </w:pPr>
          </w:p>
        </w:tc>
      </w:tr>
      <w:tr w:rsidR="00E454AB" w:rsidRPr="00E454AB" w14:paraId="2A6AE1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9BB58" w14:textId="77777777" w:rsidR="00554327" w:rsidRPr="00E454AB" w:rsidRDefault="00554327">
            <w:pPr>
              <w:pStyle w:val="TAL"/>
              <w:rPr>
                <w:sz w:val="16"/>
              </w:rPr>
            </w:pPr>
            <w:r w:rsidRPr="00E454AB">
              <w:rPr>
                <w:sz w:val="16"/>
              </w:rPr>
              <w:t>C1-213097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0D09"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0BF5"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68E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66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71DE54" w14:textId="77777777" w:rsidR="00554327" w:rsidRPr="00E454AB" w:rsidRDefault="00554327">
            <w:pPr>
              <w:pStyle w:val="TAL"/>
              <w:rPr>
                <w:sz w:val="16"/>
              </w:rPr>
            </w:pPr>
            <w:r w:rsidRPr="00E454AB">
              <w:rPr>
                <w:sz w:val="16"/>
              </w:rPr>
              <w:t>C1-213899</w:t>
            </w:r>
          </w:p>
        </w:tc>
      </w:tr>
      <w:tr w:rsidR="00E454AB" w:rsidRPr="00E454AB" w14:paraId="54D487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2E2A" w14:textId="77777777" w:rsidR="00554327" w:rsidRPr="00E454AB" w:rsidRDefault="00554327">
            <w:pPr>
              <w:pStyle w:val="TAL"/>
              <w:rPr>
                <w:sz w:val="16"/>
              </w:rPr>
            </w:pPr>
            <w:r w:rsidRPr="00E454AB">
              <w:rPr>
                <w:sz w:val="16"/>
              </w:rPr>
              <w:t>C1-213098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D8A0"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440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62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B46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96A79EF" w14:textId="77777777" w:rsidR="00554327" w:rsidRPr="00E454AB" w:rsidRDefault="00554327">
            <w:pPr>
              <w:pStyle w:val="TAL"/>
              <w:rPr>
                <w:sz w:val="16"/>
              </w:rPr>
            </w:pPr>
            <w:r w:rsidRPr="00E454AB">
              <w:rPr>
                <w:sz w:val="16"/>
              </w:rPr>
              <w:t>C1-213682</w:t>
            </w:r>
          </w:p>
        </w:tc>
      </w:tr>
      <w:tr w:rsidR="00E454AB" w:rsidRPr="00E454AB" w14:paraId="5DE419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F896" w14:textId="77777777" w:rsidR="00554327" w:rsidRPr="00E454AB" w:rsidRDefault="00554327">
            <w:pPr>
              <w:pStyle w:val="TAL"/>
              <w:rPr>
                <w:sz w:val="16"/>
              </w:rPr>
            </w:pPr>
            <w:r w:rsidRPr="00E454AB">
              <w:rPr>
                <w:sz w:val="16"/>
              </w:rPr>
              <w:t>C1-213099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92FE"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07E4"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AC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0B3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CBA775" w14:textId="77777777" w:rsidR="00554327" w:rsidRPr="00E454AB" w:rsidRDefault="00554327">
            <w:pPr>
              <w:pStyle w:val="TAL"/>
              <w:rPr>
                <w:sz w:val="16"/>
              </w:rPr>
            </w:pPr>
            <w:r w:rsidRPr="00E454AB">
              <w:rPr>
                <w:sz w:val="16"/>
              </w:rPr>
              <w:t>C1-213683</w:t>
            </w:r>
          </w:p>
        </w:tc>
      </w:tr>
      <w:tr w:rsidR="00E454AB" w:rsidRPr="00E454AB" w14:paraId="5D9737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2678" w14:textId="77777777" w:rsidR="00554327" w:rsidRPr="00E454AB" w:rsidRDefault="00554327">
            <w:pPr>
              <w:pStyle w:val="TAL"/>
              <w:rPr>
                <w:sz w:val="16"/>
              </w:rPr>
            </w:pPr>
            <w:r w:rsidRPr="00E454AB">
              <w:rPr>
                <w:sz w:val="16"/>
              </w:rPr>
              <w:t>C1-213100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85E9"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1DF3"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D9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B4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4FCDCE" w14:textId="77777777" w:rsidR="00554327" w:rsidRPr="00E454AB" w:rsidRDefault="00554327">
            <w:pPr>
              <w:pStyle w:val="TAL"/>
              <w:rPr>
                <w:sz w:val="16"/>
              </w:rPr>
            </w:pPr>
            <w:r w:rsidRPr="00E454AB">
              <w:rPr>
                <w:sz w:val="16"/>
              </w:rPr>
              <w:t>C1-213684</w:t>
            </w:r>
          </w:p>
        </w:tc>
      </w:tr>
      <w:tr w:rsidR="00E454AB" w:rsidRPr="00E454AB" w14:paraId="208AF4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C16F" w14:textId="77777777" w:rsidR="00554327" w:rsidRPr="00E454AB" w:rsidRDefault="00554327">
            <w:pPr>
              <w:pStyle w:val="TAL"/>
              <w:rPr>
                <w:sz w:val="16"/>
              </w:rPr>
            </w:pPr>
            <w:r w:rsidRPr="00E454AB">
              <w:rPr>
                <w:sz w:val="16"/>
              </w:rPr>
              <w:lastRenderedPageBreak/>
              <w:t>C1-213101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8A2D"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CBCB"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16D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209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B3D1F8" w14:textId="77777777" w:rsidR="00554327" w:rsidRPr="00E454AB" w:rsidRDefault="00554327">
            <w:pPr>
              <w:pStyle w:val="TAL"/>
              <w:rPr>
                <w:sz w:val="16"/>
              </w:rPr>
            </w:pPr>
            <w:r w:rsidRPr="00E454AB">
              <w:rPr>
                <w:sz w:val="16"/>
              </w:rPr>
              <w:t>C1-213685</w:t>
            </w:r>
          </w:p>
        </w:tc>
      </w:tr>
      <w:tr w:rsidR="00E454AB" w:rsidRPr="00E454AB" w14:paraId="29B263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AD32" w14:textId="77777777" w:rsidR="00554327" w:rsidRPr="00E454AB" w:rsidRDefault="00554327">
            <w:pPr>
              <w:pStyle w:val="TAL"/>
              <w:rPr>
                <w:sz w:val="16"/>
              </w:rPr>
            </w:pPr>
            <w:r w:rsidRPr="00E454AB">
              <w:rPr>
                <w:sz w:val="16"/>
              </w:rPr>
              <w:t>C1-213102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210C"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8095" w14:textId="77777777" w:rsidR="00554327" w:rsidRPr="00E454AB" w:rsidRDefault="00554327">
            <w:pPr>
              <w:pStyle w:val="TAL"/>
              <w:rPr>
                <w:sz w:val="16"/>
              </w:rPr>
            </w:pPr>
            <w:r w:rsidRPr="00E454AB">
              <w:rPr>
                <w:sz w:val="16"/>
              </w:rPr>
              <w:t>OPPO, Nokia, Nokia Shanghai 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A8F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3D6F" w14:textId="77777777" w:rsidR="00554327" w:rsidRPr="00E454AB" w:rsidRDefault="00554327">
            <w:pPr>
              <w:pStyle w:val="TAL"/>
              <w:rPr>
                <w:sz w:val="16"/>
              </w:rPr>
            </w:pPr>
            <w:r w:rsidRPr="00E454AB">
              <w:rPr>
                <w:sz w:val="16"/>
              </w:rPr>
              <w:t>C1-212497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A485EC" w14:textId="77777777" w:rsidR="00554327" w:rsidRPr="00E454AB" w:rsidRDefault="00554327">
            <w:pPr>
              <w:pStyle w:val="TAL"/>
              <w:rPr>
                <w:sz w:val="16"/>
              </w:rPr>
            </w:pPr>
            <w:r w:rsidRPr="00E454AB">
              <w:rPr>
                <w:sz w:val="16"/>
              </w:rPr>
              <w:t>C1-213686</w:t>
            </w:r>
          </w:p>
        </w:tc>
      </w:tr>
      <w:tr w:rsidR="00E454AB" w:rsidRPr="00E454AB" w14:paraId="0639C2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C072" w14:textId="77777777" w:rsidR="00554327" w:rsidRPr="00E454AB" w:rsidRDefault="00554327">
            <w:pPr>
              <w:pStyle w:val="TAL"/>
              <w:rPr>
                <w:sz w:val="16"/>
              </w:rPr>
            </w:pPr>
            <w:r w:rsidRPr="00E454AB">
              <w:rPr>
                <w:sz w:val="16"/>
              </w:rPr>
              <w:t>C1-213103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A0DF"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3B1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B8E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48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E102EB" w14:textId="77777777" w:rsidR="00554327" w:rsidRPr="00E454AB" w:rsidRDefault="00554327">
            <w:pPr>
              <w:pStyle w:val="TAL"/>
              <w:rPr>
                <w:sz w:val="16"/>
              </w:rPr>
            </w:pPr>
          </w:p>
        </w:tc>
      </w:tr>
      <w:tr w:rsidR="00E454AB" w:rsidRPr="00E454AB" w14:paraId="7C4717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D7EF" w14:textId="77777777" w:rsidR="00554327" w:rsidRPr="00E454AB" w:rsidRDefault="00554327">
            <w:pPr>
              <w:pStyle w:val="TAL"/>
              <w:rPr>
                <w:sz w:val="16"/>
              </w:rPr>
            </w:pPr>
            <w:r w:rsidRPr="00E454AB">
              <w:rPr>
                <w:sz w:val="16"/>
              </w:rPr>
              <w:t>C1-213104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EB8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07B2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24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FE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1957B9" w14:textId="77777777" w:rsidR="00554327" w:rsidRPr="00E454AB" w:rsidRDefault="00554327">
            <w:pPr>
              <w:pStyle w:val="TAL"/>
              <w:rPr>
                <w:sz w:val="16"/>
              </w:rPr>
            </w:pPr>
          </w:p>
        </w:tc>
      </w:tr>
      <w:tr w:rsidR="00E454AB" w:rsidRPr="00E454AB" w14:paraId="541BA9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5B37" w14:textId="77777777" w:rsidR="00554327" w:rsidRPr="00E454AB" w:rsidRDefault="00554327">
            <w:pPr>
              <w:pStyle w:val="TAL"/>
              <w:rPr>
                <w:sz w:val="16"/>
              </w:rPr>
            </w:pPr>
            <w:r w:rsidRPr="00E454AB">
              <w:rPr>
                <w:sz w:val="16"/>
              </w:rPr>
              <w:t>C1-213105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3B8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744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3B9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85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808FDA" w14:textId="77777777" w:rsidR="00554327" w:rsidRPr="00E454AB" w:rsidRDefault="00554327">
            <w:pPr>
              <w:pStyle w:val="TAL"/>
              <w:rPr>
                <w:sz w:val="16"/>
              </w:rPr>
            </w:pPr>
          </w:p>
        </w:tc>
      </w:tr>
      <w:tr w:rsidR="00E454AB" w:rsidRPr="00E454AB" w14:paraId="2F3A5E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EDA9" w14:textId="77777777" w:rsidR="00554327" w:rsidRPr="00E454AB" w:rsidRDefault="00554327">
            <w:pPr>
              <w:pStyle w:val="TAL"/>
              <w:rPr>
                <w:sz w:val="16"/>
              </w:rPr>
            </w:pPr>
            <w:r w:rsidRPr="00E454AB">
              <w:rPr>
                <w:sz w:val="16"/>
              </w:rPr>
              <w:t>C1-213106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50A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CB7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7CC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06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9BB9F9" w14:textId="77777777" w:rsidR="00554327" w:rsidRPr="00E454AB" w:rsidRDefault="00554327">
            <w:pPr>
              <w:pStyle w:val="TAL"/>
              <w:rPr>
                <w:sz w:val="16"/>
              </w:rPr>
            </w:pPr>
          </w:p>
        </w:tc>
      </w:tr>
      <w:tr w:rsidR="00E454AB" w:rsidRPr="00E454AB" w14:paraId="3D45E2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B950" w14:textId="77777777" w:rsidR="00554327" w:rsidRPr="00E454AB" w:rsidRDefault="00554327">
            <w:pPr>
              <w:pStyle w:val="TAL"/>
              <w:rPr>
                <w:sz w:val="16"/>
              </w:rPr>
            </w:pPr>
            <w:r w:rsidRPr="00E454AB">
              <w:rPr>
                <w:sz w:val="16"/>
              </w:rPr>
              <w:t>C1-213107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C6C"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F68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D4A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510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1665A2" w14:textId="77777777" w:rsidR="00554327" w:rsidRPr="00E454AB" w:rsidRDefault="00554327">
            <w:pPr>
              <w:pStyle w:val="TAL"/>
              <w:rPr>
                <w:sz w:val="16"/>
              </w:rPr>
            </w:pPr>
          </w:p>
        </w:tc>
      </w:tr>
      <w:tr w:rsidR="00E454AB" w:rsidRPr="00E454AB" w14:paraId="5CCB68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E7D2" w14:textId="77777777" w:rsidR="00554327" w:rsidRPr="00E454AB" w:rsidRDefault="00554327">
            <w:pPr>
              <w:pStyle w:val="TAL"/>
              <w:rPr>
                <w:sz w:val="16"/>
              </w:rPr>
            </w:pPr>
            <w:r w:rsidRPr="00E454AB">
              <w:rPr>
                <w:sz w:val="16"/>
              </w:rPr>
              <w:t>C1-213108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390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D3C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28C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2FA1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B13858" w14:textId="77777777" w:rsidR="00554327" w:rsidRPr="00E454AB" w:rsidRDefault="00554327">
            <w:pPr>
              <w:pStyle w:val="TAL"/>
              <w:rPr>
                <w:sz w:val="16"/>
              </w:rPr>
            </w:pPr>
          </w:p>
        </w:tc>
      </w:tr>
      <w:tr w:rsidR="00E454AB" w:rsidRPr="00E454AB" w14:paraId="39C0B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87FA" w14:textId="77777777" w:rsidR="00554327" w:rsidRPr="00E454AB" w:rsidRDefault="00554327">
            <w:pPr>
              <w:pStyle w:val="TAL"/>
              <w:rPr>
                <w:sz w:val="16"/>
              </w:rPr>
            </w:pPr>
            <w:r w:rsidRPr="00E454AB">
              <w:rPr>
                <w:sz w:val="16"/>
              </w:rPr>
              <w:t>C1-213109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395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AF4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EEB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E9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DF39FF" w14:textId="77777777" w:rsidR="00554327" w:rsidRPr="00E454AB" w:rsidRDefault="00554327">
            <w:pPr>
              <w:pStyle w:val="TAL"/>
              <w:rPr>
                <w:sz w:val="16"/>
              </w:rPr>
            </w:pPr>
          </w:p>
        </w:tc>
      </w:tr>
      <w:tr w:rsidR="00E454AB" w:rsidRPr="00E454AB" w14:paraId="327F49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A2A9" w14:textId="77777777" w:rsidR="00554327" w:rsidRPr="00E454AB" w:rsidRDefault="00554327">
            <w:pPr>
              <w:pStyle w:val="TAL"/>
              <w:rPr>
                <w:sz w:val="16"/>
              </w:rPr>
            </w:pPr>
            <w:r w:rsidRPr="00E454AB">
              <w:rPr>
                <w:sz w:val="16"/>
              </w:rPr>
              <w:t>C1-213110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F9A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11E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A8C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8B1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A614F8" w14:textId="77777777" w:rsidR="00554327" w:rsidRPr="00E454AB" w:rsidRDefault="00554327">
            <w:pPr>
              <w:pStyle w:val="TAL"/>
              <w:rPr>
                <w:sz w:val="16"/>
              </w:rPr>
            </w:pPr>
          </w:p>
        </w:tc>
      </w:tr>
      <w:tr w:rsidR="00E454AB" w:rsidRPr="00E454AB" w14:paraId="07D34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0B0A" w14:textId="77777777" w:rsidR="00554327" w:rsidRPr="00E454AB" w:rsidRDefault="00554327">
            <w:pPr>
              <w:pStyle w:val="TAL"/>
              <w:rPr>
                <w:sz w:val="16"/>
              </w:rPr>
            </w:pPr>
            <w:r w:rsidRPr="00E454AB">
              <w:rPr>
                <w:sz w:val="16"/>
              </w:rPr>
              <w:t>C1-213111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567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4F1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2DE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E87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B1CB5B" w14:textId="77777777" w:rsidR="00554327" w:rsidRPr="00E454AB" w:rsidRDefault="00554327">
            <w:pPr>
              <w:pStyle w:val="TAL"/>
              <w:rPr>
                <w:sz w:val="16"/>
              </w:rPr>
            </w:pPr>
          </w:p>
        </w:tc>
      </w:tr>
      <w:tr w:rsidR="00E454AB" w:rsidRPr="00E454AB" w14:paraId="2ECD9F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495A" w14:textId="77777777" w:rsidR="00554327" w:rsidRPr="00E454AB" w:rsidRDefault="00554327">
            <w:pPr>
              <w:pStyle w:val="TAL"/>
              <w:rPr>
                <w:sz w:val="16"/>
              </w:rPr>
            </w:pPr>
            <w:r w:rsidRPr="00E454AB">
              <w:rPr>
                <w:sz w:val="16"/>
              </w:rPr>
              <w:t>C1-213112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F3E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1E6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7EE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5F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EF138B" w14:textId="77777777" w:rsidR="00554327" w:rsidRPr="00E454AB" w:rsidRDefault="00554327">
            <w:pPr>
              <w:pStyle w:val="TAL"/>
              <w:rPr>
                <w:sz w:val="16"/>
              </w:rPr>
            </w:pPr>
          </w:p>
        </w:tc>
      </w:tr>
      <w:tr w:rsidR="00E454AB" w:rsidRPr="00E454AB" w14:paraId="1207CE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24B7" w14:textId="77777777" w:rsidR="00554327" w:rsidRPr="00E454AB" w:rsidRDefault="00554327">
            <w:pPr>
              <w:pStyle w:val="TAL"/>
              <w:rPr>
                <w:sz w:val="16"/>
              </w:rPr>
            </w:pPr>
            <w:r w:rsidRPr="00E454AB">
              <w:rPr>
                <w:sz w:val="16"/>
              </w:rPr>
              <w:t>C1-213113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4ED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0140"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B7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202E" w14:textId="77777777" w:rsidR="00554327" w:rsidRPr="00E454AB" w:rsidRDefault="00554327">
            <w:pPr>
              <w:pStyle w:val="TAL"/>
              <w:rPr>
                <w:sz w:val="16"/>
              </w:rPr>
            </w:pPr>
            <w:r w:rsidRPr="00E454AB">
              <w:rPr>
                <w:sz w:val="16"/>
              </w:rPr>
              <w:t>C1-212855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B25230" w14:textId="77777777" w:rsidR="00554327" w:rsidRPr="00E454AB" w:rsidRDefault="00554327">
            <w:pPr>
              <w:pStyle w:val="TAL"/>
              <w:rPr>
                <w:sz w:val="16"/>
              </w:rPr>
            </w:pPr>
            <w:r w:rsidRPr="00E454AB">
              <w:rPr>
                <w:sz w:val="16"/>
              </w:rPr>
              <w:t>C1-213581</w:t>
            </w:r>
          </w:p>
        </w:tc>
      </w:tr>
      <w:tr w:rsidR="00E454AB" w:rsidRPr="00E454AB" w14:paraId="322416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A29F" w14:textId="77777777" w:rsidR="00554327" w:rsidRPr="00E454AB" w:rsidRDefault="00554327">
            <w:pPr>
              <w:pStyle w:val="TAL"/>
              <w:rPr>
                <w:sz w:val="16"/>
              </w:rPr>
            </w:pPr>
            <w:r w:rsidRPr="00E454AB">
              <w:rPr>
                <w:sz w:val="16"/>
              </w:rPr>
              <w:t>C1-213114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8AE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6AE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E9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FA88" w14:textId="77777777" w:rsidR="00554327" w:rsidRPr="00E454AB" w:rsidRDefault="00554327">
            <w:pPr>
              <w:pStyle w:val="TAL"/>
              <w:rPr>
                <w:sz w:val="16"/>
              </w:rPr>
            </w:pPr>
            <w:r w:rsidRPr="00E454AB">
              <w:rPr>
                <w:sz w:val="16"/>
              </w:rPr>
              <w:t>C1-212856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24FDA8" w14:textId="77777777" w:rsidR="00554327" w:rsidRPr="00E454AB" w:rsidRDefault="00554327">
            <w:pPr>
              <w:pStyle w:val="TAL"/>
              <w:rPr>
                <w:sz w:val="16"/>
              </w:rPr>
            </w:pPr>
            <w:r w:rsidRPr="00E454AB">
              <w:rPr>
                <w:sz w:val="16"/>
              </w:rPr>
              <w:t>C1-213582</w:t>
            </w:r>
          </w:p>
        </w:tc>
      </w:tr>
      <w:tr w:rsidR="00E454AB" w:rsidRPr="00E454AB" w14:paraId="2B1B0B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6D3B" w14:textId="77777777" w:rsidR="00554327" w:rsidRPr="00E454AB" w:rsidRDefault="00554327">
            <w:pPr>
              <w:pStyle w:val="TAL"/>
              <w:rPr>
                <w:sz w:val="16"/>
              </w:rPr>
            </w:pPr>
            <w:r w:rsidRPr="00E454AB">
              <w:rPr>
                <w:sz w:val="16"/>
              </w:rPr>
              <w:t>C1-213115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4B65" w14:textId="77777777" w:rsidR="00554327" w:rsidRPr="00E454AB" w:rsidRDefault="00554327">
            <w:pPr>
              <w:pStyle w:val="TAL"/>
              <w:rPr>
                <w:sz w:val="16"/>
              </w:rPr>
            </w:pPr>
            <w:r w:rsidRPr="00E454AB">
              <w:rPr>
                <w:sz w:val="16"/>
              </w:rPr>
              <w:t>Fix typo in the minimum range of APN-AMBR for downlink or uplink (extended-2)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4F2A"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C03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12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A0BA62" w14:textId="77777777" w:rsidR="00554327" w:rsidRPr="00E454AB" w:rsidRDefault="00554327">
            <w:pPr>
              <w:pStyle w:val="TAL"/>
              <w:rPr>
                <w:sz w:val="16"/>
              </w:rPr>
            </w:pPr>
          </w:p>
        </w:tc>
      </w:tr>
      <w:tr w:rsidR="00E454AB" w:rsidRPr="00E454AB" w14:paraId="5306BF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6B66" w14:textId="77777777" w:rsidR="00554327" w:rsidRPr="00E454AB" w:rsidRDefault="00554327">
            <w:pPr>
              <w:pStyle w:val="TAL"/>
              <w:rPr>
                <w:sz w:val="16"/>
              </w:rPr>
            </w:pPr>
            <w:r w:rsidRPr="00E454AB">
              <w:rPr>
                <w:sz w:val="16"/>
              </w:rPr>
              <w:t>C1-213116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00FF"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016B"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C23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6A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20E53A" w14:textId="77777777" w:rsidR="00554327" w:rsidRPr="00E454AB" w:rsidRDefault="00554327">
            <w:pPr>
              <w:pStyle w:val="TAL"/>
              <w:rPr>
                <w:sz w:val="16"/>
              </w:rPr>
            </w:pPr>
            <w:r w:rsidRPr="00E454AB">
              <w:rPr>
                <w:sz w:val="16"/>
              </w:rPr>
              <w:t>C1-213698</w:t>
            </w:r>
          </w:p>
        </w:tc>
      </w:tr>
      <w:tr w:rsidR="00E454AB" w:rsidRPr="00E454AB" w14:paraId="69AC37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225A0" w14:textId="77777777" w:rsidR="00554327" w:rsidRPr="00E454AB" w:rsidRDefault="00554327">
            <w:pPr>
              <w:pStyle w:val="TAL"/>
              <w:rPr>
                <w:sz w:val="16"/>
              </w:rPr>
            </w:pPr>
            <w:r w:rsidRPr="00E454AB">
              <w:rPr>
                <w:sz w:val="16"/>
              </w:rPr>
              <w:t>C1-213117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4F01"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B813"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7B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879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C6B8CC" w14:textId="77777777" w:rsidR="00554327" w:rsidRPr="00E454AB" w:rsidRDefault="00554327">
            <w:pPr>
              <w:pStyle w:val="TAL"/>
              <w:rPr>
                <w:sz w:val="16"/>
              </w:rPr>
            </w:pPr>
            <w:r w:rsidRPr="00E454AB">
              <w:rPr>
                <w:sz w:val="16"/>
              </w:rPr>
              <w:t>C1-213699</w:t>
            </w:r>
          </w:p>
        </w:tc>
      </w:tr>
      <w:tr w:rsidR="00E454AB" w:rsidRPr="00E454AB" w14:paraId="3A20E8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E8F0" w14:textId="77777777" w:rsidR="00554327" w:rsidRPr="00E454AB" w:rsidRDefault="00554327">
            <w:pPr>
              <w:pStyle w:val="TAL"/>
              <w:rPr>
                <w:sz w:val="16"/>
              </w:rPr>
            </w:pPr>
            <w:r w:rsidRPr="00E454AB">
              <w:rPr>
                <w:sz w:val="16"/>
              </w:rPr>
              <w:t>C1-213118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FC41" w14:textId="77777777" w:rsidR="00554327" w:rsidRPr="00E454AB" w:rsidRDefault="00554327">
            <w:pPr>
              <w:pStyle w:val="TAL"/>
              <w:rPr>
                <w:sz w:val="16"/>
              </w:rPr>
            </w:pPr>
            <w:r w:rsidRPr="00E454AB">
              <w:rPr>
                <w:sz w:val="16"/>
              </w:rPr>
              <w:t>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24E1"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885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E2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5280B8" w14:textId="77777777" w:rsidR="00554327" w:rsidRPr="00E454AB" w:rsidRDefault="00554327">
            <w:pPr>
              <w:pStyle w:val="TAL"/>
              <w:rPr>
                <w:sz w:val="16"/>
              </w:rPr>
            </w:pPr>
            <w:r w:rsidRPr="00E454AB">
              <w:rPr>
                <w:sz w:val="16"/>
              </w:rPr>
              <w:t>C1-213674</w:t>
            </w:r>
          </w:p>
        </w:tc>
      </w:tr>
      <w:tr w:rsidR="00E454AB" w:rsidRPr="00E454AB" w14:paraId="77D8F1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05A0" w14:textId="77777777" w:rsidR="00554327" w:rsidRPr="00E454AB" w:rsidRDefault="00554327">
            <w:pPr>
              <w:pStyle w:val="TAL"/>
              <w:rPr>
                <w:sz w:val="16"/>
              </w:rPr>
            </w:pPr>
            <w:r w:rsidRPr="00E454AB">
              <w:rPr>
                <w:sz w:val="16"/>
              </w:rPr>
              <w:t>C1-213119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79CE" w14:textId="77777777" w:rsidR="00554327" w:rsidRPr="00E454AB" w:rsidRDefault="00554327">
            <w:pPr>
              <w:pStyle w:val="TAL"/>
              <w:rPr>
                <w:sz w:val="16"/>
              </w:rPr>
            </w:pPr>
            <w:proofErr w:type="spellStart"/>
            <w:r w:rsidRPr="00E454AB">
              <w:rPr>
                <w:sz w:val="16"/>
              </w:rPr>
              <w:t>Discoveree</w:t>
            </w:r>
            <w:proofErr w:type="spellEnd"/>
            <w:r w:rsidRPr="00E454AB">
              <w:rPr>
                <w:sz w:val="16"/>
              </w:rPr>
              <w:t xml:space="preserve"> and Discoverer request procedure for restricted </w:t>
            </w:r>
            <w:proofErr w:type="spellStart"/>
            <w:r w:rsidRPr="00E454AB">
              <w:rPr>
                <w:sz w:val="16"/>
              </w:rPr>
              <w:t>ProSe</w:t>
            </w:r>
            <w:proofErr w:type="spellEnd"/>
            <w:r w:rsidRPr="00E454AB">
              <w:rPr>
                <w:sz w:val="16"/>
              </w:rPr>
              <w:t xml:space="preserve"> direct discovery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B3E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2CCA"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F7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9A8AD" w14:textId="77777777" w:rsidR="00554327" w:rsidRPr="00E454AB" w:rsidRDefault="00554327">
            <w:pPr>
              <w:pStyle w:val="TAL"/>
              <w:rPr>
                <w:sz w:val="16"/>
              </w:rPr>
            </w:pPr>
          </w:p>
        </w:tc>
      </w:tr>
      <w:tr w:rsidR="00E454AB" w:rsidRPr="00E454AB" w14:paraId="6E65E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CBAD" w14:textId="77777777" w:rsidR="00554327" w:rsidRPr="00E454AB" w:rsidRDefault="00554327">
            <w:pPr>
              <w:pStyle w:val="TAL"/>
              <w:rPr>
                <w:sz w:val="16"/>
              </w:rPr>
            </w:pPr>
            <w:r w:rsidRPr="00E454AB">
              <w:rPr>
                <w:sz w:val="16"/>
              </w:rPr>
              <w:t>C1-213120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9247" w14:textId="77777777" w:rsidR="00554327" w:rsidRPr="00E454AB" w:rsidRDefault="00554327">
            <w:pPr>
              <w:pStyle w:val="TAL"/>
              <w:rPr>
                <w:sz w:val="16"/>
              </w:rPr>
            </w:pPr>
            <w:r w:rsidRPr="00E454AB">
              <w:rPr>
                <w:sz w:val="16"/>
              </w:rPr>
              <w:t xml:space="preserve">Announce request procedure for open and restricted </w:t>
            </w:r>
            <w:proofErr w:type="spellStart"/>
            <w:r w:rsidRPr="00E454AB">
              <w:rPr>
                <w:sz w:val="16"/>
              </w:rPr>
              <w:t>ProSe</w:t>
            </w:r>
            <w:proofErr w:type="spellEnd"/>
            <w:r w:rsidRPr="00E454AB">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6CE3"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F1B1"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FA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019961" w14:textId="77777777" w:rsidR="00554327" w:rsidRPr="00E454AB" w:rsidRDefault="00554327">
            <w:pPr>
              <w:pStyle w:val="TAL"/>
              <w:rPr>
                <w:sz w:val="16"/>
              </w:rPr>
            </w:pPr>
          </w:p>
        </w:tc>
      </w:tr>
      <w:tr w:rsidR="00E454AB" w:rsidRPr="00E454AB" w14:paraId="0C0AE0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1040" w14:textId="77777777" w:rsidR="00554327" w:rsidRPr="00E454AB" w:rsidRDefault="00554327">
            <w:pPr>
              <w:pStyle w:val="TAL"/>
              <w:rPr>
                <w:sz w:val="16"/>
              </w:rPr>
            </w:pPr>
            <w:r w:rsidRPr="00E454AB">
              <w:rPr>
                <w:sz w:val="16"/>
              </w:rPr>
              <w:t>C1-213121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59F7" w14:textId="77777777" w:rsidR="00554327" w:rsidRPr="00E454AB" w:rsidRDefault="00554327">
            <w:pPr>
              <w:pStyle w:val="TAL"/>
              <w:rPr>
                <w:sz w:val="16"/>
              </w:rPr>
            </w:pPr>
            <w:r w:rsidRPr="00E454AB">
              <w:rPr>
                <w:sz w:val="16"/>
              </w:rPr>
              <w:t>UE-to-Network relay discovery over PC5 interface with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3618"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F6A2"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7C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5A01FC" w14:textId="77777777" w:rsidR="00554327" w:rsidRPr="00E454AB" w:rsidRDefault="00554327">
            <w:pPr>
              <w:pStyle w:val="TAL"/>
              <w:rPr>
                <w:sz w:val="16"/>
              </w:rPr>
            </w:pPr>
          </w:p>
        </w:tc>
      </w:tr>
      <w:tr w:rsidR="00E454AB" w:rsidRPr="00E454AB" w14:paraId="723C8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46C6" w14:textId="77777777" w:rsidR="00554327" w:rsidRPr="00E454AB" w:rsidRDefault="00554327">
            <w:pPr>
              <w:pStyle w:val="TAL"/>
              <w:rPr>
                <w:sz w:val="16"/>
              </w:rPr>
            </w:pPr>
            <w:r w:rsidRPr="00E454AB">
              <w:rPr>
                <w:sz w:val="16"/>
              </w:rPr>
              <w:t>C1-213122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DFC3"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20C5" w14:textId="77777777" w:rsidR="00554327" w:rsidRPr="00E454AB" w:rsidRDefault="00554327">
            <w:pPr>
              <w:pStyle w:val="TAL"/>
              <w:rPr>
                <w:sz w:val="16"/>
              </w:rPr>
            </w:pPr>
            <w:r w:rsidRPr="00E454AB">
              <w:rPr>
                <w:sz w:val="16"/>
              </w:rPr>
              <w:t>Nokia, Nokia Shanghai Bell, Samsung,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F2B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740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7AF601" w14:textId="77777777" w:rsidR="00554327" w:rsidRPr="00E454AB" w:rsidRDefault="00554327">
            <w:pPr>
              <w:pStyle w:val="TAL"/>
              <w:rPr>
                <w:sz w:val="16"/>
              </w:rPr>
            </w:pPr>
            <w:r w:rsidRPr="00E454AB">
              <w:rPr>
                <w:sz w:val="16"/>
              </w:rPr>
              <w:t>C1-213847</w:t>
            </w:r>
          </w:p>
        </w:tc>
      </w:tr>
      <w:tr w:rsidR="00E454AB" w:rsidRPr="00E454AB" w14:paraId="344305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7D52" w14:textId="77777777" w:rsidR="00554327" w:rsidRPr="00E454AB" w:rsidRDefault="00554327">
            <w:pPr>
              <w:pStyle w:val="TAL"/>
              <w:rPr>
                <w:sz w:val="16"/>
              </w:rPr>
            </w:pPr>
            <w:r w:rsidRPr="00E454AB">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7D0B" w14:textId="77777777" w:rsidR="00554327" w:rsidRPr="00E454AB" w:rsidRDefault="00554327">
            <w:pPr>
              <w:pStyle w:val="TAL"/>
              <w:rPr>
                <w:sz w:val="16"/>
              </w:rPr>
            </w:pPr>
            <w:proofErr w:type="spellStart"/>
            <w:r w:rsidRPr="00E454AB">
              <w:rPr>
                <w:sz w:val="16"/>
              </w:rPr>
              <w:t>Tsor</w:t>
            </w:r>
            <w:proofErr w:type="spellEnd"/>
            <w:r w:rsidRPr="00E454AB">
              <w:rPr>
                <w:sz w:val="16"/>
              </w:rPr>
              <w:t>-cm timer handling in case of IDLE and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E910" w14:textId="77777777" w:rsidR="00554327" w:rsidRPr="00E454AB" w:rsidRDefault="00554327">
            <w:pPr>
              <w:pStyle w:val="TAL"/>
              <w:rPr>
                <w:sz w:val="16"/>
              </w:rPr>
            </w:pPr>
            <w:r w:rsidRPr="00E454AB">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CB0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892" w14:textId="77777777" w:rsidR="00554327" w:rsidRPr="00E454AB" w:rsidRDefault="00554327">
            <w:pPr>
              <w:pStyle w:val="TAL"/>
              <w:rPr>
                <w:sz w:val="16"/>
              </w:rPr>
            </w:pPr>
            <w:r w:rsidRPr="00E454AB">
              <w:rPr>
                <w:sz w:val="16"/>
              </w:rPr>
              <w:t>C1-212258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FE863" w14:textId="77777777" w:rsidR="00554327" w:rsidRPr="00E454AB" w:rsidRDefault="00554327">
            <w:pPr>
              <w:pStyle w:val="TAL"/>
              <w:rPr>
                <w:sz w:val="16"/>
              </w:rPr>
            </w:pPr>
          </w:p>
        </w:tc>
      </w:tr>
      <w:tr w:rsidR="00E454AB" w:rsidRPr="00E454AB" w14:paraId="37A884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73D8" w14:textId="77777777" w:rsidR="00554327" w:rsidRPr="00E454AB" w:rsidRDefault="00554327">
            <w:pPr>
              <w:pStyle w:val="TAL"/>
              <w:rPr>
                <w:sz w:val="16"/>
              </w:rPr>
            </w:pPr>
            <w:r w:rsidRPr="00E454AB">
              <w:rPr>
                <w:sz w:val="16"/>
              </w:rPr>
              <w:t>C1-213124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E59C"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57B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746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7ABE" w14:textId="77777777" w:rsidR="00554327" w:rsidRPr="00E454AB" w:rsidRDefault="00554327">
            <w:pPr>
              <w:pStyle w:val="TAL"/>
              <w:rPr>
                <w:sz w:val="16"/>
              </w:rPr>
            </w:pPr>
            <w:r w:rsidRPr="00E454AB">
              <w:rPr>
                <w:sz w:val="16"/>
              </w:rPr>
              <w:t>C1-211294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95B75F" w14:textId="77777777" w:rsidR="00554327" w:rsidRPr="00E454AB" w:rsidRDefault="00554327">
            <w:pPr>
              <w:pStyle w:val="TAL"/>
              <w:rPr>
                <w:sz w:val="16"/>
              </w:rPr>
            </w:pPr>
          </w:p>
        </w:tc>
      </w:tr>
      <w:tr w:rsidR="00E454AB" w:rsidRPr="00E454AB" w14:paraId="55B8A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5263" w14:textId="77777777" w:rsidR="00554327" w:rsidRPr="00E454AB" w:rsidRDefault="00554327">
            <w:pPr>
              <w:pStyle w:val="TAL"/>
              <w:rPr>
                <w:sz w:val="16"/>
              </w:rPr>
            </w:pPr>
            <w:r w:rsidRPr="00E454AB">
              <w:rPr>
                <w:sz w:val="16"/>
              </w:rPr>
              <w:t>C1-213125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7E01"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9E4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6F7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17FA" w14:textId="77777777" w:rsidR="00554327" w:rsidRPr="00E454AB" w:rsidRDefault="00554327">
            <w:pPr>
              <w:pStyle w:val="TAL"/>
              <w:rPr>
                <w:sz w:val="16"/>
              </w:rPr>
            </w:pPr>
            <w:r w:rsidRPr="00E454AB">
              <w:rPr>
                <w:sz w:val="16"/>
              </w:rPr>
              <w:t>C1-211293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B6BE8B" w14:textId="77777777" w:rsidR="00554327" w:rsidRPr="00E454AB" w:rsidRDefault="00554327">
            <w:pPr>
              <w:pStyle w:val="TAL"/>
              <w:rPr>
                <w:sz w:val="16"/>
              </w:rPr>
            </w:pPr>
          </w:p>
        </w:tc>
      </w:tr>
      <w:tr w:rsidR="00E454AB" w:rsidRPr="00E454AB" w14:paraId="250633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35E3" w14:textId="77777777" w:rsidR="00554327" w:rsidRPr="00E454AB" w:rsidRDefault="00554327">
            <w:pPr>
              <w:pStyle w:val="TAL"/>
              <w:rPr>
                <w:sz w:val="16"/>
              </w:rPr>
            </w:pPr>
            <w:r w:rsidRPr="00E454AB">
              <w:rPr>
                <w:sz w:val="16"/>
              </w:rPr>
              <w:t>C1-213126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FAE4" w14:textId="77777777" w:rsidR="00554327" w:rsidRPr="00E454AB" w:rsidRDefault="00554327">
            <w:pPr>
              <w:pStyle w:val="TAL"/>
              <w:rPr>
                <w:sz w:val="16"/>
              </w:rPr>
            </w:pPr>
            <w:r w:rsidRPr="00E454AB">
              <w:rPr>
                <w:sz w:val="16"/>
              </w:rPr>
              <w:t>Trigger conditions for Mobility Registration due to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3D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B04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8594" w14:textId="77777777" w:rsidR="00554327" w:rsidRPr="00E454AB" w:rsidRDefault="00554327">
            <w:pPr>
              <w:pStyle w:val="TAL"/>
              <w:rPr>
                <w:sz w:val="16"/>
              </w:rPr>
            </w:pPr>
            <w:r w:rsidRPr="00E454AB">
              <w:rPr>
                <w:sz w:val="16"/>
              </w:rPr>
              <w:t>C1-210808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E8620C" w14:textId="77777777" w:rsidR="00554327" w:rsidRPr="00E454AB" w:rsidRDefault="00554327">
            <w:pPr>
              <w:pStyle w:val="TAL"/>
              <w:rPr>
                <w:sz w:val="16"/>
              </w:rPr>
            </w:pPr>
          </w:p>
        </w:tc>
      </w:tr>
      <w:tr w:rsidR="00E454AB" w:rsidRPr="00E454AB" w14:paraId="703CC4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8BAA" w14:textId="77777777" w:rsidR="00554327" w:rsidRPr="00E454AB" w:rsidRDefault="00554327">
            <w:pPr>
              <w:pStyle w:val="TAL"/>
              <w:rPr>
                <w:sz w:val="16"/>
              </w:rPr>
            </w:pPr>
            <w:r w:rsidRPr="00E454AB">
              <w:rPr>
                <w:sz w:val="16"/>
              </w:rPr>
              <w:t>C1-213127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211" w14:textId="77777777" w:rsidR="00554327" w:rsidRPr="00E454AB" w:rsidRDefault="00554327">
            <w:pPr>
              <w:pStyle w:val="TAL"/>
              <w:rPr>
                <w:sz w:val="16"/>
              </w:rPr>
            </w:pPr>
            <w:r w:rsidRPr="00E454AB">
              <w:rPr>
                <w:sz w:val="16"/>
              </w:rPr>
              <w:t>Discussion on introducing ATSSS Rule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5304"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75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DF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EF73DE" w14:textId="77777777" w:rsidR="00554327" w:rsidRPr="00E454AB" w:rsidRDefault="00554327">
            <w:pPr>
              <w:pStyle w:val="TAL"/>
              <w:rPr>
                <w:sz w:val="16"/>
              </w:rPr>
            </w:pPr>
          </w:p>
        </w:tc>
      </w:tr>
      <w:tr w:rsidR="00E454AB" w:rsidRPr="00E454AB" w14:paraId="22A737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D6DB" w14:textId="77777777" w:rsidR="00554327" w:rsidRPr="00E454AB" w:rsidRDefault="00554327">
            <w:pPr>
              <w:pStyle w:val="TAL"/>
              <w:rPr>
                <w:sz w:val="16"/>
              </w:rPr>
            </w:pPr>
            <w:r w:rsidRPr="00E454AB">
              <w:rPr>
                <w:sz w:val="16"/>
              </w:rPr>
              <w:t>C1-213128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6F17"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B5E5"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0BC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89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C708BE" w14:textId="77777777" w:rsidR="00554327" w:rsidRPr="00E454AB" w:rsidRDefault="00554327">
            <w:pPr>
              <w:pStyle w:val="TAL"/>
              <w:rPr>
                <w:sz w:val="16"/>
              </w:rPr>
            </w:pPr>
          </w:p>
        </w:tc>
      </w:tr>
      <w:tr w:rsidR="00E454AB" w:rsidRPr="00E454AB" w14:paraId="4B1DA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A7C8" w14:textId="77777777" w:rsidR="00554327" w:rsidRPr="00E454AB" w:rsidRDefault="00554327">
            <w:pPr>
              <w:pStyle w:val="TAL"/>
              <w:rPr>
                <w:sz w:val="16"/>
              </w:rPr>
            </w:pPr>
            <w:r w:rsidRPr="00E454AB">
              <w:rPr>
                <w:sz w:val="16"/>
              </w:rPr>
              <w:t>C1-213129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5050"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AF0CA" w14:textId="77777777" w:rsidR="00554327" w:rsidRPr="00E454AB" w:rsidRDefault="00554327">
            <w:pPr>
              <w:pStyle w:val="TAL"/>
              <w:rPr>
                <w:sz w:val="16"/>
              </w:rPr>
            </w:pPr>
            <w:r w:rsidRPr="00E454AB">
              <w:rPr>
                <w:sz w:val="16"/>
              </w:rPr>
              <w:t xml:space="preserve">Ericsson, ZTE / </w:t>
            </w:r>
            <w:r w:rsidRPr="00E454AB">
              <w:rPr>
                <w:sz w:val="16"/>
              </w:rPr>
              <w:lastRenderedPageBreak/>
              <w:t>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6C86"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3FC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2C509D" w14:textId="77777777" w:rsidR="00554327" w:rsidRPr="00E454AB" w:rsidRDefault="00554327">
            <w:pPr>
              <w:pStyle w:val="TAL"/>
              <w:rPr>
                <w:sz w:val="16"/>
              </w:rPr>
            </w:pPr>
          </w:p>
        </w:tc>
      </w:tr>
      <w:tr w:rsidR="00E454AB" w:rsidRPr="00E454AB" w14:paraId="2B0C2E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7CFE" w14:textId="77777777" w:rsidR="00554327" w:rsidRPr="00E454AB" w:rsidRDefault="00554327">
            <w:pPr>
              <w:pStyle w:val="TAL"/>
              <w:rPr>
                <w:sz w:val="16"/>
              </w:rPr>
            </w:pPr>
            <w:r w:rsidRPr="00E454AB">
              <w:rPr>
                <w:sz w:val="16"/>
              </w:rPr>
              <w:t>C1-213130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E7C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80E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318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DB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E2B37E6" w14:textId="77777777" w:rsidR="00554327" w:rsidRPr="00E454AB" w:rsidRDefault="00554327">
            <w:pPr>
              <w:pStyle w:val="TAL"/>
              <w:rPr>
                <w:sz w:val="16"/>
              </w:rPr>
            </w:pPr>
            <w:r w:rsidRPr="00E454AB">
              <w:rPr>
                <w:sz w:val="16"/>
              </w:rPr>
              <w:t>C1-213827</w:t>
            </w:r>
          </w:p>
        </w:tc>
      </w:tr>
      <w:tr w:rsidR="00E454AB" w:rsidRPr="00E454AB" w14:paraId="70C61F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4394" w14:textId="77777777" w:rsidR="00554327" w:rsidRPr="00E454AB" w:rsidRDefault="00554327">
            <w:pPr>
              <w:pStyle w:val="TAL"/>
              <w:rPr>
                <w:sz w:val="16"/>
              </w:rPr>
            </w:pPr>
            <w:r w:rsidRPr="00E454AB">
              <w:rPr>
                <w:sz w:val="16"/>
              </w:rPr>
              <w:t>C1-213131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4C7A"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9147"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2A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F5B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7850F2" w14:textId="77777777" w:rsidR="00554327" w:rsidRPr="00E454AB" w:rsidRDefault="00554327">
            <w:pPr>
              <w:pStyle w:val="TAL"/>
              <w:rPr>
                <w:sz w:val="16"/>
              </w:rPr>
            </w:pPr>
            <w:r w:rsidRPr="00E454AB">
              <w:rPr>
                <w:sz w:val="16"/>
              </w:rPr>
              <w:t>C1-213828</w:t>
            </w:r>
          </w:p>
        </w:tc>
      </w:tr>
      <w:tr w:rsidR="00E454AB" w:rsidRPr="00E454AB" w14:paraId="2DE6EB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9000" w14:textId="77777777" w:rsidR="00554327" w:rsidRPr="00E454AB" w:rsidRDefault="00554327">
            <w:pPr>
              <w:pStyle w:val="TAL"/>
              <w:rPr>
                <w:sz w:val="16"/>
              </w:rPr>
            </w:pPr>
            <w:r w:rsidRPr="00E454AB">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4DCF" w14:textId="77777777" w:rsidR="00554327" w:rsidRPr="00E454AB" w:rsidRDefault="00554327">
            <w:pPr>
              <w:pStyle w:val="TAL"/>
              <w:rPr>
                <w:sz w:val="16"/>
              </w:rPr>
            </w:pPr>
            <w:r w:rsidRPr="00E454AB">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B0C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8D1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D005" w14:textId="77777777" w:rsidR="00554327" w:rsidRPr="00E454AB" w:rsidRDefault="00554327">
            <w:pPr>
              <w:pStyle w:val="TAL"/>
              <w:rPr>
                <w:sz w:val="16"/>
              </w:rPr>
            </w:pPr>
            <w:r w:rsidRPr="00E454AB">
              <w:rPr>
                <w:sz w:val="16"/>
              </w:rPr>
              <w:t>C1-210815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BE198D" w14:textId="77777777" w:rsidR="00554327" w:rsidRPr="00E454AB" w:rsidRDefault="00554327">
            <w:pPr>
              <w:pStyle w:val="TAL"/>
              <w:rPr>
                <w:sz w:val="16"/>
              </w:rPr>
            </w:pPr>
          </w:p>
        </w:tc>
      </w:tr>
      <w:tr w:rsidR="00E454AB" w:rsidRPr="00E454AB" w14:paraId="046BC0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9770" w14:textId="77777777" w:rsidR="00554327" w:rsidRPr="00E454AB" w:rsidRDefault="00554327">
            <w:pPr>
              <w:pStyle w:val="TAL"/>
              <w:rPr>
                <w:sz w:val="16"/>
              </w:rPr>
            </w:pPr>
            <w:r w:rsidRPr="00E454AB">
              <w:rPr>
                <w:sz w:val="16"/>
              </w:rPr>
              <w:t>C1-213133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6E81" w14:textId="77777777" w:rsidR="00554327" w:rsidRPr="00E454AB" w:rsidRDefault="00554327">
            <w:pPr>
              <w:pStyle w:val="TAL"/>
              <w:rPr>
                <w:sz w:val="16"/>
              </w:rPr>
            </w:pPr>
            <w:r w:rsidRPr="00E454AB">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41FA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D7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E6A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08387D" w14:textId="77777777" w:rsidR="00554327" w:rsidRPr="00E454AB" w:rsidRDefault="00554327">
            <w:pPr>
              <w:pStyle w:val="TAL"/>
              <w:rPr>
                <w:sz w:val="16"/>
              </w:rPr>
            </w:pPr>
          </w:p>
        </w:tc>
      </w:tr>
      <w:tr w:rsidR="00E454AB" w:rsidRPr="00E454AB" w14:paraId="68BD6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0FC7" w14:textId="77777777" w:rsidR="00554327" w:rsidRPr="00E454AB" w:rsidRDefault="00554327">
            <w:pPr>
              <w:pStyle w:val="TAL"/>
              <w:rPr>
                <w:sz w:val="16"/>
              </w:rPr>
            </w:pPr>
            <w:r w:rsidRPr="00E454AB">
              <w:rPr>
                <w:sz w:val="16"/>
              </w:rPr>
              <w:t>C1-213134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11F1"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43CA"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4B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03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222A4A" w14:textId="77777777" w:rsidR="00554327" w:rsidRPr="00E454AB" w:rsidRDefault="00554327">
            <w:pPr>
              <w:pStyle w:val="TAL"/>
              <w:rPr>
                <w:sz w:val="16"/>
              </w:rPr>
            </w:pPr>
            <w:r w:rsidRPr="00E454AB">
              <w:rPr>
                <w:sz w:val="16"/>
              </w:rPr>
              <w:t>C1-213836</w:t>
            </w:r>
          </w:p>
        </w:tc>
      </w:tr>
      <w:tr w:rsidR="00E454AB" w:rsidRPr="00E454AB" w14:paraId="199DF2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2611" w14:textId="77777777" w:rsidR="00554327" w:rsidRPr="00E454AB" w:rsidRDefault="00554327">
            <w:pPr>
              <w:pStyle w:val="TAL"/>
              <w:rPr>
                <w:sz w:val="16"/>
              </w:rPr>
            </w:pPr>
            <w:r w:rsidRPr="00E454AB">
              <w:rPr>
                <w:sz w:val="16"/>
              </w:rPr>
              <w:t>C1-213135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264D" w14:textId="77777777" w:rsidR="00554327" w:rsidRPr="00E454AB" w:rsidRDefault="00554327">
            <w:pPr>
              <w:pStyle w:val="TAL"/>
              <w:rPr>
                <w:sz w:val="16"/>
              </w:rPr>
            </w:pPr>
            <w:r w:rsidRPr="00E454AB">
              <w:rPr>
                <w:sz w:val="16"/>
              </w:rPr>
              <w:t>NAS Count alignment at S1 to N1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46C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A61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EA8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C1B732" w14:textId="77777777" w:rsidR="00554327" w:rsidRPr="00E454AB" w:rsidRDefault="00554327">
            <w:pPr>
              <w:pStyle w:val="TAL"/>
              <w:rPr>
                <w:sz w:val="16"/>
              </w:rPr>
            </w:pPr>
          </w:p>
        </w:tc>
      </w:tr>
      <w:tr w:rsidR="00E454AB" w:rsidRPr="00E454AB" w14:paraId="402E2D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27F1" w14:textId="77777777" w:rsidR="00554327" w:rsidRPr="00E454AB" w:rsidRDefault="00554327">
            <w:pPr>
              <w:pStyle w:val="TAL"/>
              <w:rPr>
                <w:sz w:val="16"/>
              </w:rPr>
            </w:pPr>
            <w:r w:rsidRPr="00E454AB">
              <w:rPr>
                <w:sz w:val="16"/>
              </w:rPr>
              <w:t>C1-213136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2B14" w14:textId="77777777" w:rsidR="00554327" w:rsidRPr="00E454AB" w:rsidRDefault="00554327">
            <w:pPr>
              <w:pStyle w:val="TAL"/>
              <w:rPr>
                <w:sz w:val="16"/>
              </w:rPr>
            </w:pPr>
            <w:r w:rsidRPr="00E454AB">
              <w:rPr>
                <w:sz w:val="16"/>
              </w:rPr>
              <w:t xml:space="preserve">Discussion on </w:t>
            </w:r>
            <w:proofErr w:type="spellStart"/>
            <w:r w:rsidRPr="00E454AB">
              <w:rPr>
                <w:sz w:val="16"/>
              </w:rPr>
              <w:t>eDRX</w:t>
            </w:r>
            <w:proofErr w:type="spellEnd"/>
            <w:r w:rsidRPr="00E454AB">
              <w:rPr>
                <w:sz w:val="16"/>
              </w:rPr>
              <w:t xml:space="preserve">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9900"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5CD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1E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4708ED" w14:textId="77777777" w:rsidR="00554327" w:rsidRPr="00E454AB" w:rsidRDefault="00554327">
            <w:pPr>
              <w:pStyle w:val="TAL"/>
              <w:rPr>
                <w:sz w:val="16"/>
              </w:rPr>
            </w:pPr>
          </w:p>
        </w:tc>
      </w:tr>
      <w:tr w:rsidR="00E454AB" w:rsidRPr="00E454AB" w14:paraId="0CC172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4AB" w14:textId="77777777" w:rsidR="00554327" w:rsidRPr="00E454AB" w:rsidRDefault="00554327">
            <w:pPr>
              <w:pStyle w:val="TAL"/>
              <w:rPr>
                <w:sz w:val="16"/>
              </w:rPr>
            </w:pPr>
            <w:r w:rsidRPr="00E454AB">
              <w:rPr>
                <w:sz w:val="16"/>
              </w:rPr>
              <w:t>C1-213137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CAE4"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4D5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EB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9918" w14:textId="77777777" w:rsidR="00554327" w:rsidRPr="00E454AB" w:rsidRDefault="00554327">
            <w:pPr>
              <w:pStyle w:val="TAL"/>
              <w:rPr>
                <w:sz w:val="16"/>
              </w:rPr>
            </w:pPr>
            <w:r w:rsidRPr="00E454AB">
              <w:rPr>
                <w:sz w:val="16"/>
              </w:rPr>
              <w:t>C1-210816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3A7F07A" w14:textId="77777777" w:rsidR="00554327" w:rsidRPr="00E454AB" w:rsidRDefault="00554327">
            <w:pPr>
              <w:pStyle w:val="TAL"/>
              <w:rPr>
                <w:sz w:val="16"/>
              </w:rPr>
            </w:pPr>
            <w:r w:rsidRPr="00E454AB">
              <w:rPr>
                <w:sz w:val="16"/>
              </w:rPr>
              <w:t>C1-213627</w:t>
            </w:r>
          </w:p>
        </w:tc>
      </w:tr>
      <w:tr w:rsidR="00E454AB" w:rsidRPr="00E454AB" w14:paraId="1675E2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A8F9" w14:textId="77777777" w:rsidR="00554327" w:rsidRPr="00E454AB" w:rsidRDefault="00554327">
            <w:pPr>
              <w:pStyle w:val="TAL"/>
              <w:rPr>
                <w:sz w:val="16"/>
              </w:rPr>
            </w:pPr>
            <w:r w:rsidRPr="00E454AB">
              <w:rPr>
                <w:sz w:val="16"/>
              </w:rPr>
              <w:t>C1-213138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5AAE"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B9B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D95B"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482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17070A" w14:textId="77777777" w:rsidR="00554327" w:rsidRPr="00E454AB" w:rsidRDefault="00554327">
            <w:pPr>
              <w:pStyle w:val="TAL"/>
              <w:rPr>
                <w:sz w:val="16"/>
              </w:rPr>
            </w:pPr>
          </w:p>
        </w:tc>
      </w:tr>
      <w:tr w:rsidR="00E454AB" w:rsidRPr="00E454AB" w14:paraId="27250C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CABC" w14:textId="77777777" w:rsidR="00554327" w:rsidRPr="00E454AB" w:rsidRDefault="00554327">
            <w:pPr>
              <w:pStyle w:val="TAL"/>
              <w:rPr>
                <w:sz w:val="16"/>
              </w:rPr>
            </w:pPr>
            <w:r w:rsidRPr="00E454AB">
              <w:rPr>
                <w:sz w:val="16"/>
              </w:rPr>
              <w:t>C1-213139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5780"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CB51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53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0F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BE3A45B" w14:textId="77777777" w:rsidR="00554327" w:rsidRPr="00E454AB" w:rsidRDefault="00554327">
            <w:pPr>
              <w:pStyle w:val="TAL"/>
              <w:rPr>
                <w:sz w:val="16"/>
              </w:rPr>
            </w:pPr>
            <w:r w:rsidRPr="00E454AB">
              <w:rPr>
                <w:sz w:val="16"/>
              </w:rPr>
              <w:t>C1-213837</w:t>
            </w:r>
          </w:p>
        </w:tc>
      </w:tr>
      <w:tr w:rsidR="00E454AB" w:rsidRPr="00E454AB" w14:paraId="09AC12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E13E" w14:textId="77777777" w:rsidR="00554327" w:rsidRPr="00E454AB" w:rsidRDefault="00554327">
            <w:pPr>
              <w:pStyle w:val="TAL"/>
              <w:rPr>
                <w:sz w:val="16"/>
              </w:rPr>
            </w:pPr>
            <w:r w:rsidRPr="00E454AB">
              <w:rPr>
                <w:sz w:val="16"/>
              </w:rPr>
              <w:t>C1-213140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FA3D" w14:textId="77777777" w:rsidR="00554327" w:rsidRPr="00E454AB" w:rsidRDefault="00554327">
            <w:pPr>
              <w:pStyle w:val="TAL"/>
              <w:rPr>
                <w:sz w:val="16"/>
              </w:rPr>
            </w:pPr>
            <w:r w:rsidRPr="00E454AB">
              <w:rPr>
                <w:sz w:val="16"/>
              </w:rPr>
              <w:t>Alignment of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D385"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7B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4D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A6E500" w14:textId="77777777" w:rsidR="00554327" w:rsidRPr="00E454AB" w:rsidRDefault="00554327">
            <w:pPr>
              <w:pStyle w:val="TAL"/>
              <w:rPr>
                <w:sz w:val="16"/>
              </w:rPr>
            </w:pPr>
          </w:p>
        </w:tc>
      </w:tr>
      <w:tr w:rsidR="00E454AB" w:rsidRPr="00E454AB" w14:paraId="41881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F1DD0" w14:textId="77777777" w:rsidR="00554327" w:rsidRPr="00E454AB" w:rsidRDefault="00554327">
            <w:pPr>
              <w:pStyle w:val="TAL"/>
              <w:rPr>
                <w:sz w:val="16"/>
              </w:rPr>
            </w:pPr>
            <w:r w:rsidRPr="00E454AB">
              <w:rPr>
                <w:sz w:val="16"/>
              </w:rPr>
              <w:t>C1-213141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76E0" w14:textId="77777777" w:rsidR="00554327" w:rsidRPr="00E454AB" w:rsidRDefault="00554327">
            <w:pPr>
              <w:pStyle w:val="TAL"/>
              <w:rPr>
                <w:sz w:val="16"/>
              </w:rPr>
            </w:pPr>
            <w:r w:rsidRPr="00E454AB">
              <w:rPr>
                <w:sz w:val="16"/>
              </w:rPr>
              <w:t>Correction of V2X-USD-announcement-info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3FB2" w14:textId="77777777" w:rsidR="00554327" w:rsidRPr="00E454AB" w:rsidRDefault="00554327">
            <w:pPr>
              <w:pStyle w:val="TAL"/>
              <w:rPr>
                <w:sz w:val="16"/>
              </w:rPr>
            </w:pPr>
            <w:r w:rsidRPr="00E454AB">
              <w:rPr>
                <w:sz w:val="16"/>
              </w:rPr>
              <w:t xml:space="preserve">Ericsson, Huawei, </w:t>
            </w:r>
            <w:proofErr w:type="spellStart"/>
            <w:r w:rsidRPr="00E454AB">
              <w:rPr>
                <w:sz w:val="16"/>
              </w:rPr>
              <w:t>Hisilicon</w:t>
            </w:r>
            <w:proofErr w:type="spellEnd"/>
            <w:r w:rsidRPr="00E454AB">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851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1BF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E2D813" w14:textId="77777777" w:rsidR="00554327" w:rsidRPr="00E454AB" w:rsidRDefault="00554327">
            <w:pPr>
              <w:pStyle w:val="TAL"/>
              <w:rPr>
                <w:sz w:val="16"/>
              </w:rPr>
            </w:pPr>
          </w:p>
        </w:tc>
      </w:tr>
      <w:tr w:rsidR="00E454AB" w:rsidRPr="00E454AB" w14:paraId="2675C1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C397" w14:textId="77777777" w:rsidR="00554327" w:rsidRPr="00E454AB" w:rsidRDefault="00554327">
            <w:pPr>
              <w:pStyle w:val="TAL"/>
              <w:rPr>
                <w:sz w:val="16"/>
              </w:rPr>
            </w:pPr>
            <w:r w:rsidRPr="00E454AB">
              <w:rPr>
                <w:sz w:val="16"/>
              </w:rPr>
              <w:t>C1-213142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2B68"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0D6C"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BD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CC77" w14:textId="77777777" w:rsidR="00554327" w:rsidRPr="00E454AB" w:rsidRDefault="00554327">
            <w:pPr>
              <w:pStyle w:val="TAL"/>
              <w:rPr>
                <w:sz w:val="16"/>
              </w:rPr>
            </w:pPr>
            <w:r w:rsidRPr="00E454AB">
              <w:rPr>
                <w:sz w:val="16"/>
              </w:rPr>
              <w:t>C1-212536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36B976" w14:textId="77777777" w:rsidR="00554327" w:rsidRPr="00E454AB" w:rsidRDefault="00554327">
            <w:pPr>
              <w:pStyle w:val="TAL"/>
              <w:rPr>
                <w:sz w:val="16"/>
              </w:rPr>
            </w:pPr>
            <w:r w:rsidRPr="00E454AB">
              <w:rPr>
                <w:sz w:val="16"/>
              </w:rPr>
              <w:t>C1-213774</w:t>
            </w:r>
          </w:p>
        </w:tc>
      </w:tr>
      <w:tr w:rsidR="00E454AB" w:rsidRPr="00E454AB" w14:paraId="6DD2B8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13B4" w14:textId="77777777" w:rsidR="00554327" w:rsidRPr="00E454AB" w:rsidRDefault="00554327">
            <w:pPr>
              <w:pStyle w:val="TAL"/>
              <w:rPr>
                <w:sz w:val="16"/>
              </w:rPr>
            </w:pPr>
            <w:r w:rsidRPr="00E454AB">
              <w:rPr>
                <w:sz w:val="16"/>
              </w:rPr>
              <w:t>C1-213143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A34D" w14:textId="77777777" w:rsidR="00554327" w:rsidRPr="00E454AB" w:rsidRDefault="00554327">
            <w:pPr>
              <w:pStyle w:val="TAL"/>
              <w:rPr>
                <w:sz w:val="16"/>
              </w:rPr>
            </w:pPr>
            <w:r w:rsidRPr="00E454AB">
              <w:rPr>
                <w:sz w:val="16"/>
              </w:rPr>
              <w:t>Rejecting paging indication in service request procedure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A2A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C1A8"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18B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B5A6F4" w14:textId="77777777" w:rsidR="00554327" w:rsidRPr="00E454AB" w:rsidRDefault="00554327">
            <w:pPr>
              <w:pStyle w:val="TAL"/>
              <w:rPr>
                <w:sz w:val="16"/>
              </w:rPr>
            </w:pPr>
          </w:p>
        </w:tc>
      </w:tr>
      <w:tr w:rsidR="00E454AB" w:rsidRPr="00E454AB" w14:paraId="3ADE8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78BE" w14:textId="77777777" w:rsidR="00554327" w:rsidRPr="00E454AB" w:rsidRDefault="00554327">
            <w:pPr>
              <w:pStyle w:val="TAL"/>
              <w:rPr>
                <w:sz w:val="16"/>
              </w:rPr>
            </w:pPr>
            <w:r w:rsidRPr="00E454AB">
              <w:rPr>
                <w:sz w:val="16"/>
              </w:rPr>
              <w:t>C1-213144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F6D9" w14:textId="77777777" w:rsidR="00554327" w:rsidRPr="00E454AB" w:rsidRDefault="00554327">
            <w:pPr>
              <w:pStyle w:val="TAL"/>
              <w:rPr>
                <w:sz w:val="16"/>
              </w:rPr>
            </w:pPr>
            <w:r w:rsidRPr="00E454AB">
              <w:rPr>
                <w:sz w:val="16"/>
              </w:rPr>
              <w:t>Rejecting paging indication in service request procedure for MUSIM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DD4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4BE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9A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94932B" w14:textId="77777777" w:rsidR="00554327" w:rsidRPr="00E454AB" w:rsidRDefault="00554327">
            <w:pPr>
              <w:pStyle w:val="TAL"/>
              <w:rPr>
                <w:sz w:val="16"/>
              </w:rPr>
            </w:pPr>
          </w:p>
        </w:tc>
      </w:tr>
      <w:tr w:rsidR="00E454AB" w:rsidRPr="00E454AB" w14:paraId="0FDB59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A08B" w14:textId="77777777" w:rsidR="00554327" w:rsidRPr="00E454AB" w:rsidRDefault="00554327">
            <w:pPr>
              <w:pStyle w:val="TAL"/>
              <w:rPr>
                <w:sz w:val="16"/>
              </w:rPr>
            </w:pPr>
            <w:r w:rsidRPr="00E454AB">
              <w:rPr>
                <w:sz w:val="16"/>
              </w:rPr>
              <w:t>C1-213145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B83A"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91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06B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E7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3F98F2" w14:textId="77777777" w:rsidR="00554327" w:rsidRPr="00E454AB" w:rsidRDefault="00554327">
            <w:pPr>
              <w:pStyle w:val="TAL"/>
              <w:rPr>
                <w:sz w:val="16"/>
              </w:rPr>
            </w:pPr>
            <w:r w:rsidRPr="00E454AB">
              <w:rPr>
                <w:sz w:val="16"/>
              </w:rPr>
              <w:t>C1-213657</w:t>
            </w:r>
          </w:p>
        </w:tc>
      </w:tr>
      <w:tr w:rsidR="00E454AB" w:rsidRPr="00E454AB" w14:paraId="0B268D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7872" w14:textId="77777777" w:rsidR="00554327" w:rsidRPr="00E454AB" w:rsidRDefault="00554327">
            <w:pPr>
              <w:pStyle w:val="TAL"/>
              <w:rPr>
                <w:sz w:val="16"/>
              </w:rPr>
            </w:pPr>
            <w:r w:rsidRPr="00E454AB">
              <w:rPr>
                <w:sz w:val="16"/>
              </w:rPr>
              <w:t>C1-213146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A30E"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0A7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F1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B6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C1A011" w14:textId="77777777" w:rsidR="00554327" w:rsidRPr="00E454AB" w:rsidRDefault="00554327">
            <w:pPr>
              <w:pStyle w:val="TAL"/>
              <w:rPr>
                <w:sz w:val="16"/>
              </w:rPr>
            </w:pPr>
            <w:r w:rsidRPr="00E454AB">
              <w:rPr>
                <w:sz w:val="16"/>
              </w:rPr>
              <w:t>C1-213658</w:t>
            </w:r>
          </w:p>
        </w:tc>
      </w:tr>
      <w:tr w:rsidR="00E454AB" w:rsidRPr="00E454AB" w14:paraId="735540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0CB5" w14:textId="77777777" w:rsidR="00554327" w:rsidRPr="00E454AB" w:rsidRDefault="00554327">
            <w:pPr>
              <w:pStyle w:val="TAL"/>
              <w:rPr>
                <w:sz w:val="16"/>
              </w:rPr>
            </w:pPr>
            <w:r w:rsidRPr="00E454AB">
              <w:rPr>
                <w:sz w:val="16"/>
              </w:rPr>
              <w:t>C1-213147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86F84"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0D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17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0D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556D78" w14:textId="77777777" w:rsidR="00554327" w:rsidRPr="00E454AB" w:rsidRDefault="00554327">
            <w:pPr>
              <w:pStyle w:val="TAL"/>
              <w:rPr>
                <w:sz w:val="16"/>
              </w:rPr>
            </w:pPr>
            <w:r w:rsidRPr="00E454AB">
              <w:rPr>
                <w:sz w:val="16"/>
              </w:rPr>
              <w:t>C1-213660</w:t>
            </w:r>
          </w:p>
        </w:tc>
      </w:tr>
      <w:tr w:rsidR="00E454AB" w:rsidRPr="00E454AB" w14:paraId="214454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9989" w14:textId="77777777" w:rsidR="00554327" w:rsidRPr="00E454AB" w:rsidRDefault="00554327">
            <w:pPr>
              <w:pStyle w:val="TAL"/>
              <w:rPr>
                <w:sz w:val="16"/>
              </w:rPr>
            </w:pPr>
            <w:r w:rsidRPr="00E454AB">
              <w:rPr>
                <w:sz w:val="16"/>
              </w:rPr>
              <w:t>C1-213148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D259"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4EF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264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04A8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573978" w14:textId="77777777" w:rsidR="00554327" w:rsidRPr="00E454AB" w:rsidRDefault="00554327">
            <w:pPr>
              <w:pStyle w:val="TAL"/>
              <w:rPr>
                <w:sz w:val="16"/>
              </w:rPr>
            </w:pPr>
          </w:p>
        </w:tc>
      </w:tr>
      <w:tr w:rsidR="00E454AB" w:rsidRPr="00E454AB" w14:paraId="7EE077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92B9" w14:textId="77777777" w:rsidR="00554327" w:rsidRPr="00E454AB" w:rsidRDefault="00554327">
            <w:pPr>
              <w:pStyle w:val="TAL"/>
              <w:rPr>
                <w:sz w:val="16"/>
              </w:rPr>
            </w:pPr>
            <w:r w:rsidRPr="00E454AB">
              <w:rPr>
                <w:sz w:val="16"/>
              </w:rPr>
              <w:t>C1-213149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9D6C"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066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C8C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3D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28B8E57" w14:textId="77777777" w:rsidR="00554327" w:rsidRPr="00E454AB" w:rsidRDefault="00554327">
            <w:pPr>
              <w:pStyle w:val="TAL"/>
              <w:rPr>
                <w:sz w:val="16"/>
              </w:rPr>
            </w:pPr>
            <w:r w:rsidRPr="00E454AB">
              <w:rPr>
                <w:sz w:val="16"/>
              </w:rPr>
              <w:t>C1-213690</w:t>
            </w:r>
          </w:p>
        </w:tc>
      </w:tr>
      <w:tr w:rsidR="00E454AB" w:rsidRPr="00E454AB" w14:paraId="0A28A1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DF32" w14:textId="77777777" w:rsidR="00554327" w:rsidRPr="00E454AB" w:rsidRDefault="00554327">
            <w:pPr>
              <w:pStyle w:val="TAL"/>
              <w:rPr>
                <w:sz w:val="16"/>
              </w:rPr>
            </w:pPr>
            <w:r w:rsidRPr="00E454AB">
              <w:rPr>
                <w:sz w:val="16"/>
              </w:rPr>
              <w:t>C1-213150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2428"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E5B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F5B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76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F52F68" w14:textId="77777777" w:rsidR="00554327" w:rsidRPr="00E454AB" w:rsidRDefault="00554327">
            <w:pPr>
              <w:pStyle w:val="TAL"/>
              <w:rPr>
                <w:sz w:val="16"/>
              </w:rPr>
            </w:pPr>
            <w:r w:rsidRPr="00E454AB">
              <w:rPr>
                <w:sz w:val="16"/>
              </w:rPr>
              <w:t>C1-213915</w:t>
            </w:r>
          </w:p>
        </w:tc>
      </w:tr>
      <w:tr w:rsidR="00E454AB" w:rsidRPr="00E454AB" w14:paraId="783C94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4A48" w14:textId="77777777" w:rsidR="00554327" w:rsidRPr="00E454AB" w:rsidRDefault="00554327">
            <w:pPr>
              <w:pStyle w:val="TAL"/>
              <w:rPr>
                <w:sz w:val="16"/>
              </w:rPr>
            </w:pPr>
            <w:r w:rsidRPr="00E454AB">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7FC7"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C40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B0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10C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D47941" w14:textId="77777777" w:rsidR="00554327" w:rsidRPr="00E454AB" w:rsidRDefault="00554327">
            <w:pPr>
              <w:pStyle w:val="TAL"/>
              <w:rPr>
                <w:sz w:val="16"/>
              </w:rPr>
            </w:pPr>
            <w:r w:rsidRPr="00E454AB">
              <w:rPr>
                <w:sz w:val="16"/>
              </w:rPr>
              <w:t>C1-213694</w:t>
            </w:r>
          </w:p>
        </w:tc>
      </w:tr>
      <w:tr w:rsidR="00E454AB" w:rsidRPr="00E454AB" w14:paraId="1BE7AC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0154" w14:textId="77777777" w:rsidR="00554327" w:rsidRPr="00E454AB" w:rsidRDefault="00554327">
            <w:pPr>
              <w:pStyle w:val="TAL"/>
              <w:rPr>
                <w:sz w:val="16"/>
              </w:rPr>
            </w:pPr>
            <w:r w:rsidRPr="00E454AB">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CBDB" w14:textId="77777777" w:rsidR="00554327" w:rsidRPr="00E454AB" w:rsidRDefault="00554327">
            <w:pPr>
              <w:pStyle w:val="TAL"/>
              <w:rPr>
                <w:sz w:val="16"/>
              </w:rPr>
            </w:pPr>
            <w:r w:rsidRPr="00E454AB">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705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28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12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74BF9C" w14:textId="77777777" w:rsidR="00554327" w:rsidRPr="00E454AB" w:rsidRDefault="00554327">
            <w:pPr>
              <w:pStyle w:val="TAL"/>
              <w:rPr>
                <w:sz w:val="16"/>
              </w:rPr>
            </w:pPr>
          </w:p>
        </w:tc>
      </w:tr>
      <w:tr w:rsidR="00E454AB" w:rsidRPr="00E454AB" w14:paraId="06FC3E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3030C" w14:textId="77777777" w:rsidR="00554327" w:rsidRPr="00E454AB" w:rsidRDefault="00554327">
            <w:pPr>
              <w:pStyle w:val="TAL"/>
              <w:rPr>
                <w:sz w:val="16"/>
              </w:rPr>
            </w:pPr>
            <w:r w:rsidRPr="00E454AB">
              <w:rPr>
                <w:sz w:val="16"/>
              </w:rPr>
              <w:t>C1-213153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9868"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BEB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A89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F2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F493829" w14:textId="77777777" w:rsidR="00554327" w:rsidRPr="00E454AB" w:rsidRDefault="00554327">
            <w:pPr>
              <w:pStyle w:val="TAL"/>
              <w:rPr>
                <w:sz w:val="16"/>
              </w:rPr>
            </w:pPr>
            <w:r w:rsidRPr="00E454AB">
              <w:rPr>
                <w:sz w:val="16"/>
              </w:rPr>
              <w:t>C1-213873</w:t>
            </w:r>
          </w:p>
        </w:tc>
      </w:tr>
      <w:tr w:rsidR="00E454AB" w:rsidRPr="00E454AB" w14:paraId="1951C0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6664" w14:textId="77777777" w:rsidR="00554327" w:rsidRPr="00E454AB" w:rsidRDefault="00554327">
            <w:pPr>
              <w:pStyle w:val="TAL"/>
              <w:rPr>
                <w:sz w:val="16"/>
              </w:rPr>
            </w:pPr>
            <w:r w:rsidRPr="00E454AB">
              <w:rPr>
                <w:sz w:val="16"/>
              </w:rPr>
              <w:t>C1-213154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C659" w14:textId="77777777" w:rsidR="00554327" w:rsidRPr="00E454AB" w:rsidRDefault="00554327">
            <w:pPr>
              <w:pStyle w:val="TAL"/>
              <w:rPr>
                <w:sz w:val="16"/>
              </w:rPr>
            </w:pPr>
            <w:r w:rsidRPr="00E454AB">
              <w:rPr>
                <w:sz w:val="16"/>
              </w:rPr>
              <w:t>UE actions in case of a CONFIGURATION UPDATE COMMAND message with 5GS registration result IE set to "Registered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0AC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8D12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C9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060DF2" w14:textId="77777777" w:rsidR="00554327" w:rsidRPr="00E454AB" w:rsidRDefault="00554327">
            <w:pPr>
              <w:pStyle w:val="TAL"/>
              <w:rPr>
                <w:sz w:val="16"/>
              </w:rPr>
            </w:pPr>
          </w:p>
        </w:tc>
      </w:tr>
      <w:tr w:rsidR="00E454AB" w:rsidRPr="00E454AB" w14:paraId="2E205D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82F8" w14:textId="77777777" w:rsidR="00554327" w:rsidRPr="00E454AB" w:rsidRDefault="00554327">
            <w:pPr>
              <w:pStyle w:val="TAL"/>
              <w:rPr>
                <w:sz w:val="16"/>
              </w:rPr>
            </w:pPr>
            <w:r w:rsidRPr="00E454AB">
              <w:rPr>
                <w:sz w:val="16"/>
              </w:rPr>
              <w:t>C1-213155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528A" w14:textId="77777777" w:rsidR="00554327" w:rsidRPr="00E454AB" w:rsidRDefault="00554327">
            <w:pPr>
              <w:pStyle w:val="TAL"/>
              <w:rPr>
                <w:sz w:val="16"/>
              </w:rPr>
            </w:pPr>
            <w:r w:rsidRPr="00E454AB">
              <w:rPr>
                <w:sz w:val="16"/>
              </w:rPr>
              <w:t>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48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20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24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9C02B2" w14:textId="77777777" w:rsidR="00554327" w:rsidRPr="00E454AB" w:rsidRDefault="00554327">
            <w:pPr>
              <w:pStyle w:val="TAL"/>
              <w:rPr>
                <w:sz w:val="16"/>
              </w:rPr>
            </w:pPr>
          </w:p>
        </w:tc>
      </w:tr>
      <w:tr w:rsidR="00E454AB" w:rsidRPr="00E454AB" w14:paraId="1780A9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34E0" w14:textId="77777777" w:rsidR="00554327" w:rsidRPr="00E454AB" w:rsidRDefault="00554327">
            <w:pPr>
              <w:pStyle w:val="TAL"/>
              <w:rPr>
                <w:sz w:val="16"/>
              </w:rPr>
            </w:pPr>
            <w:r w:rsidRPr="00E454AB">
              <w:rPr>
                <w:sz w:val="16"/>
              </w:rPr>
              <w:t>C1-213156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452C" w14:textId="77777777" w:rsidR="00554327" w:rsidRPr="00E454AB" w:rsidRDefault="00554327">
            <w:pPr>
              <w:pStyle w:val="TAL"/>
              <w:rPr>
                <w:sz w:val="16"/>
              </w:rPr>
            </w:pPr>
            <w:r w:rsidRPr="00E454AB">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E93F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ECB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C48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876027" w14:textId="77777777" w:rsidR="00554327" w:rsidRPr="00E454AB" w:rsidRDefault="00554327">
            <w:pPr>
              <w:pStyle w:val="TAL"/>
              <w:rPr>
                <w:sz w:val="16"/>
              </w:rPr>
            </w:pPr>
          </w:p>
        </w:tc>
      </w:tr>
      <w:tr w:rsidR="00E454AB" w:rsidRPr="00E454AB" w14:paraId="5F5D7F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BFCA" w14:textId="77777777" w:rsidR="00554327" w:rsidRPr="00E454AB" w:rsidRDefault="00554327">
            <w:pPr>
              <w:pStyle w:val="TAL"/>
              <w:rPr>
                <w:sz w:val="16"/>
              </w:rPr>
            </w:pPr>
            <w:r w:rsidRPr="00E454AB">
              <w:rPr>
                <w:sz w:val="16"/>
              </w:rPr>
              <w:t>C1-213157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8C1C"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054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7A5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69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0D6EB9" w14:textId="77777777" w:rsidR="00554327" w:rsidRPr="00E454AB" w:rsidRDefault="00554327">
            <w:pPr>
              <w:pStyle w:val="TAL"/>
              <w:rPr>
                <w:sz w:val="16"/>
              </w:rPr>
            </w:pPr>
            <w:r w:rsidRPr="00E454AB">
              <w:rPr>
                <w:sz w:val="16"/>
              </w:rPr>
              <w:t>C1-213669</w:t>
            </w:r>
          </w:p>
        </w:tc>
      </w:tr>
      <w:tr w:rsidR="00E454AB" w:rsidRPr="00E454AB" w14:paraId="6B5F09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D2F1" w14:textId="77777777" w:rsidR="00554327" w:rsidRPr="00E454AB" w:rsidRDefault="00554327">
            <w:pPr>
              <w:pStyle w:val="TAL"/>
              <w:rPr>
                <w:sz w:val="16"/>
              </w:rPr>
            </w:pPr>
            <w:r w:rsidRPr="00E454AB">
              <w:rPr>
                <w:sz w:val="16"/>
              </w:rPr>
              <w:t>C1-213158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22BF"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BFE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8B1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7F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2D76C" w14:textId="77777777" w:rsidR="00554327" w:rsidRPr="00E454AB" w:rsidRDefault="00554327">
            <w:pPr>
              <w:pStyle w:val="TAL"/>
              <w:rPr>
                <w:sz w:val="16"/>
              </w:rPr>
            </w:pPr>
          </w:p>
        </w:tc>
      </w:tr>
      <w:tr w:rsidR="00E454AB" w:rsidRPr="00E454AB" w14:paraId="79F194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ABD7" w14:textId="77777777" w:rsidR="00554327" w:rsidRPr="00E454AB" w:rsidRDefault="00554327">
            <w:pPr>
              <w:pStyle w:val="TAL"/>
              <w:rPr>
                <w:sz w:val="16"/>
              </w:rPr>
            </w:pPr>
            <w:r w:rsidRPr="00E454AB">
              <w:rPr>
                <w:sz w:val="16"/>
              </w:rPr>
              <w:t>C1-213159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210F"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210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F40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D5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ED480B" w14:textId="77777777" w:rsidR="00554327" w:rsidRPr="00E454AB" w:rsidRDefault="00554327">
            <w:pPr>
              <w:pStyle w:val="TAL"/>
              <w:rPr>
                <w:sz w:val="16"/>
              </w:rPr>
            </w:pPr>
            <w:r w:rsidRPr="00E454AB">
              <w:rPr>
                <w:sz w:val="16"/>
              </w:rPr>
              <w:t>C1-213714, C1-213922</w:t>
            </w:r>
          </w:p>
        </w:tc>
      </w:tr>
      <w:tr w:rsidR="00E454AB" w:rsidRPr="00E454AB" w14:paraId="4BEC49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2F01" w14:textId="77777777" w:rsidR="00554327" w:rsidRPr="00E454AB" w:rsidRDefault="00554327">
            <w:pPr>
              <w:pStyle w:val="TAL"/>
              <w:rPr>
                <w:sz w:val="16"/>
              </w:rPr>
            </w:pPr>
            <w:r w:rsidRPr="00E454AB">
              <w:rPr>
                <w:sz w:val="16"/>
              </w:rPr>
              <w:t>C1-213160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1599"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7F6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41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42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CCD3F6" w14:textId="77777777" w:rsidR="00554327" w:rsidRPr="00E454AB" w:rsidRDefault="00554327">
            <w:pPr>
              <w:pStyle w:val="TAL"/>
              <w:rPr>
                <w:sz w:val="16"/>
              </w:rPr>
            </w:pPr>
            <w:r w:rsidRPr="00E454AB">
              <w:rPr>
                <w:sz w:val="16"/>
              </w:rPr>
              <w:t>C1-213937</w:t>
            </w:r>
          </w:p>
        </w:tc>
      </w:tr>
      <w:tr w:rsidR="00E454AB" w:rsidRPr="00E454AB" w14:paraId="153E47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2D44" w14:textId="77777777" w:rsidR="00554327" w:rsidRPr="00E454AB" w:rsidRDefault="00554327">
            <w:pPr>
              <w:pStyle w:val="TAL"/>
              <w:rPr>
                <w:sz w:val="16"/>
              </w:rPr>
            </w:pPr>
            <w:r w:rsidRPr="00E454AB">
              <w:rPr>
                <w:sz w:val="16"/>
              </w:rPr>
              <w:t>C1-213161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86A36" w14:textId="77777777" w:rsidR="00554327" w:rsidRPr="00E454AB" w:rsidRDefault="00554327">
            <w:pPr>
              <w:pStyle w:val="TAL"/>
              <w:rPr>
                <w:sz w:val="16"/>
              </w:rPr>
            </w:pPr>
            <w:r w:rsidRPr="00E454AB">
              <w:rPr>
                <w:sz w:val="16"/>
              </w:rPr>
              <w:t>Conditions for applying 5G-EA0 for the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71A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244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A7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3B1FC3" w14:textId="77777777" w:rsidR="00554327" w:rsidRPr="00E454AB" w:rsidRDefault="00554327">
            <w:pPr>
              <w:pStyle w:val="TAL"/>
              <w:rPr>
                <w:sz w:val="16"/>
              </w:rPr>
            </w:pPr>
          </w:p>
        </w:tc>
      </w:tr>
      <w:tr w:rsidR="00E454AB" w:rsidRPr="00E454AB" w14:paraId="279CDB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1EFA" w14:textId="77777777" w:rsidR="00554327" w:rsidRPr="00E454AB" w:rsidRDefault="00554327">
            <w:pPr>
              <w:pStyle w:val="TAL"/>
              <w:rPr>
                <w:sz w:val="16"/>
              </w:rPr>
            </w:pPr>
            <w:r w:rsidRPr="00E454AB">
              <w:rPr>
                <w:sz w:val="16"/>
              </w:rPr>
              <w:t>C1-213162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D09B4" w14:textId="77777777" w:rsidR="00554327" w:rsidRPr="00E454AB" w:rsidRDefault="00554327">
            <w:pPr>
              <w:pStyle w:val="TAL"/>
              <w:rPr>
                <w:sz w:val="16"/>
              </w:rPr>
            </w:pPr>
            <w:r w:rsidRPr="00E454AB">
              <w:rPr>
                <w:sz w:val="16"/>
              </w:rPr>
              <w:t>Calculation of SOR-MAC-IAUSF in case length of IE exceeds maximum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A10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E0E2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5B3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332846" w14:textId="77777777" w:rsidR="00554327" w:rsidRPr="00E454AB" w:rsidRDefault="00554327">
            <w:pPr>
              <w:pStyle w:val="TAL"/>
              <w:rPr>
                <w:sz w:val="16"/>
              </w:rPr>
            </w:pPr>
          </w:p>
        </w:tc>
      </w:tr>
      <w:tr w:rsidR="00E454AB" w:rsidRPr="00E454AB" w14:paraId="5434AF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5213" w14:textId="77777777" w:rsidR="00554327" w:rsidRPr="00E454AB" w:rsidRDefault="00554327">
            <w:pPr>
              <w:pStyle w:val="TAL"/>
              <w:rPr>
                <w:sz w:val="16"/>
              </w:rPr>
            </w:pPr>
            <w:r w:rsidRPr="00E454AB">
              <w:rPr>
                <w:sz w:val="16"/>
              </w:rPr>
              <w:t>C1-213163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8669" w14:textId="77777777" w:rsidR="00554327" w:rsidRPr="00E454AB" w:rsidRDefault="00554327">
            <w:pPr>
              <w:pStyle w:val="TAL"/>
              <w:rPr>
                <w:sz w:val="16"/>
              </w:rPr>
            </w:pPr>
            <w:r w:rsidRPr="00E454AB">
              <w:rPr>
                <w:sz w:val="16"/>
              </w:rPr>
              <w:t>Handling of access categories '0' and '2' while RRC timer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F26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1F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85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6D1E6A" w14:textId="77777777" w:rsidR="00554327" w:rsidRPr="00E454AB" w:rsidRDefault="00554327">
            <w:pPr>
              <w:pStyle w:val="TAL"/>
              <w:rPr>
                <w:sz w:val="16"/>
              </w:rPr>
            </w:pPr>
          </w:p>
        </w:tc>
      </w:tr>
      <w:tr w:rsidR="00E454AB" w:rsidRPr="00E454AB" w14:paraId="2FF54C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6ACE" w14:textId="77777777" w:rsidR="00554327" w:rsidRPr="00E454AB" w:rsidRDefault="00554327">
            <w:pPr>
              <w:pStyle w:val="TAL"/>
              <w:rPr>
                <w:sz w:val="16"/>
              </w:rPr>
            </w:pPr>
            <w:r w:rsidRPr="00E454AB">
              <w:rPr>
                <w:sz w:val="16"/>
              </w:rPr>
              <w:t>C1-213164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0DF2"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BDB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66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7FE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1991A5" w14:textId="77777777" w:rsidR="00554327" w:rsidRPr="00E454AB" w:rsidRDefault="00554327">
            <w:pPr>
              <w:pStyle w:val="TAL"/>
              <w:rPr>
                <w:sz w:val="16"/>
              </w:rPr>
            </w:pPr>
            <w:r w:rsidRPr="00E454AB">
              <w:rPr>
                <w:sz w:val="16"/>
              </w:rPr>
              <w:t>C1-213566</w:t>
            </w:r>
          </w:p>
        </w:tc>
      </w:tr>
      <w:tr w:rsidR="00E454AB" w:rsidRPr="00E454AB" w14:paraId="65DC5F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36ED" w14:textId="77777777" w:rsidR="00554327" w:rsidRPr="00E454AB" w:rsidRDefault="00554327">
            <w:pPr>
              <w:pStyle w:val="TAL"/>
              <w:rPr>
                <w:sz w:val="16"/>
              </w:rPr>
            </w:pPr>
            <w:r w:rsidRPr="00E454AB">
              <w:rPr>
                <w:sz w:val="16"/>
              </w:rPr>
              <w:lastRenderedPageBreak/>
              <w:t>C1-213165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1D81" w14:textId="77777777" w:rsidR="00554327" w:rsidRPr="00E454AB" w:rsidRDefault="00554327">
            <w:pPr>
              <w:pStyle w:val="TAL"/>
              <w:rPr>
                <w:sz w:val="16"/>
              </w:rPr>
            </w:pPr>
            <w:r w:rsidRPr="00E454AB">
              <w:rPr>
                <w:sz w:val="16"/>
              </w:rPr>
              <w:t>LS on Handling of access categories '0' and '2' while RRC timer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BE0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BB3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6C0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C5C326" w14:textId="77777777" w:rsidR="00554327" w:rsidRPr="00E454AB" w:rsidRDefault="00554327">
            <w:pPr>
              <w:pStyle w:val="TAL"/>
              <w:rPr>
                <w:sz w:val="16"/>
              </w:rPr>
            </w:pPr>
          </w:p>
        </w:tc>
      </w:tr>
      <w:tr w:rsidR="00E454AB" w:rsidRPr="00E454AB" w14:paraId="3C822B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E2AC9" w14:textId="77777777" w:rsidR="00554327" w:rsidRPr="00E454AB" w:rsidRDefault="00554327">
            <w:pPr>
              <w:pStyle w:val="TAL"/>
              <w:rPr>
                <w:sz w:val="16"/>
              </w:rPr>
            </w:pPr>
            <w:r w:rsidRPr="00E454AB">
              <w:rPr>
                <w:sz w:val="16"/>
              </w:rPr>
              <w:t>C1-213166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45CD"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88B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93A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FF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EF9B42F" w14:textId="77777777" w:rsidR="00554327" w:rsidRPr="00E454AB" w:rsidRDefault="00554327">
            <w:pPr>
              <w:pStyle w:val="TAL"/>
              <w:rPr>
                <w:sz w:val="16"/>
              </w:rPr>
            </w:pPr>
            <w:r w:rsidRPr="00E454AB">
              <w:rPr>
                <w:sz w:val="16"/>
              </w:rPr>
              <w:t>C1-213721</w:t>
            </w:r>
          </w:p>
        </w:tc>
      </w:tr>
      <w:tr w:rsidR="00E454AB" w:rsidRPr="00E454AB" w14:paraId="76B1DA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1E47" w14:textId="77777777" w:rsidR="00554327" w:rsidRPr="00E454AB" w:rsidRDefault="00554327">
            <w:pPr>
              <w:pStyle w:val="TAL"/>
              <w:rPr>
                <w:sz w:val="16"/>
              </w:rPr>
            </w:pPr>
            <w:r w:rsidRPr="00E454AB">
              <w:rPr>
                <w:sz w:val="16"/>
              </w:rPr>
              <w:t>C1-213167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843A" w14:textId="77777777" w:rsidR="00554327" w:rsidRPr="00E454AB" w:rsidRDefault="00554327">
            <w:pPr>
              <w:pStyle w:val="TAL"/>
              <w:rPr>
                <w:sz w:val="16"/>
              </w:rPr>
            </w:pPr>
            <w:r w:rsidRPr="00E454AB">
              <w:rPr>
                <w:sz w:val="16"/>
              </w:rPr>
              <w:t>Impacts of eV2XARC Phase 2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774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4F8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05F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04C977" w14:textId="77777777" w:rsidR="00554327" w:rsidRPr="00E454AB" w:rsidRDefault="00554327">
            <w:pPr>
              <w:pStyle w:val="TAL"/>
              <w:rPr>
                <w:sz w:val="16"/>
              </w:rPr>
            </w:pPr>
          </w:p>
        </w:tc>
      </w:tr>
      <w:tr w:rsidR="00E454AB" w:rsidRPr="00E454AB" w14:paraId="24CB0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E655" w14:textId="77777777" w:rsidR="00554327" w:rsidRPr="00E454AB" w:rsidRDefault="00554327">
            <w:pPr>
              <w:pStyle w:val="TAL"/>
              <w:rPr>
                <w:sz w:val="16"/>
              </w:rPr>
            </w:pPr>
            <w:r w:rsidRPr="00E454AB">
              <w:rPr>
                <w:sz w:val="16"/>
              </w:rPr>
              <w:t>C1-213168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0D31"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E1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57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538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34270E" w14:textId="77777777" w:rsidR="00554327" w:rsidRPr="00E454AB" w:rsidRDefault="00554327">
            <w:pPr>
              <w:pStyle w:val="TAL"/>
              <w:rPr>
                <w:sz w:val="16"/>
              </w:rPr>
            </w:pPr>
            <w:r w:rsidRPr="00E454AB">
              <w:rPr>
                <w:sz w:val="16"/>
              </w:rPr>
              <w:t>C1-213662</w:t>
            </w:r>
          </w:p>
        </w:tc>
      </w:tr>
      <w:tr w:rsidR="00E454AB" w:rsidRPr="00E454AB" w14:paraId="542B3E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4D97" w14:textId="77777777" w:rsidR="00554327" w:rsidRPr="00E454AB" w:rsidRDefault="00554327">
            <w:pPr>
              <w:pStyle w:val="TAL"/>
              <w:rPr>
                <w:sz w:val="16"/>
              </w:rPr>
            </w:pPr>
            <w:r w:rsidRPr="00E454AB">
              <w:rPr>
                <w:sz w:val="16"/>
              </w:rPr>
              <w:t>C1-213169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4889" w14:textId="77777777" w:rsidR="00554327" w:rsidRPr="00E454AB" w:rsidRDefault="00554327">
            <w:pPr>
              <w:pStyle w:val="TAL"/>
              <w:rPr>
                <w:sz w:val="16"/>
              </w:rPr>
            </w:pPr>
            <w:r w:rsidRPr="00E454AB">
              <w:rPr>
                <w:sz w:val="16"/>
              </w:rPr>
              <w:t>Various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8FD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8C9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19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C2CC7A" w14:textId="77777777" w:rsidR="00554327" w:rsidRPr="00E454AB" w:rsidRDefault="00554327">
            <w:pPr>
              <w:pStyle w:val="TAL"/>
              <w:rPr>
                <w:sz w:val="16"/>
              </w:rPr>
            </w:pPr>
          </w:p>
        </w:tc>
      </w:tr>
      <w:tr w:rsidR="00E454AB" w:rsidRPr="00E454AB" w14:paraId="500B20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9BAA" w14:textId="77777777" w:rsidR="00554327" w:rsidRPr="00E454AB" w:rsidRDefault="00554327">
            <w:pPr>
              <w:pStyle w:val="TAL"/>
              <w:rPr>
                <w:sz w:val="16"/>
              </w:rPr>
            </w:pPr>
            <w:r w:rsidRPr="00E454AB">
              <w:rPr>
                <w:sz w:val="16"/>
              </w:rPr>
              <w:t>C1-213170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854E" w14:textId="77777777" w:rsidR="00554327" w:rsidRPr="00E454AB" w:rsidRDefault="00554327">
            <w:pPr>
              <w:pStyle w:val="TAL"/>
              <w:rPr>
                <w:sz w:val="16"/>
              </w:rPr>
            </w:pPr>
            <w:r w:rsidRPr="00E454AB">
              <w:rPr>
                <w:sz w:val="16"/>
              </w:rPr>
              <w:t>The UE enters the state 5GMM-SERVICE-REQUEST-INITIATED after sending the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ABD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70C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71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6BC255" w14:textId="77777777" w:rsidR="00554327" w:rsidRPr="00E454AB" w:rsidRDefault="00554327">
            <w:pPr>
              <w:pStyle w:val="TAL"/>
              <w:rPr>
                <w:sz w:val="16"/>
              </w:rPr>
            </w:pPr>
          </w:p>
        </w:tc>
      </w:tr>
      <w:tr w:rsidR="00E454AB" w:rsidRPr="00E454AB" w14:paraId="06ECDB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B93A" w14:textId="77777777" w:rsidR="00554327" w:rsidRPr="00E454AB" w:rsidRDefault="00554327">
            <w:pPr>
              <w:pStyle w:val="TAL"/>
              <w:rPr>
                <w:sz w:val="16"/>
              </w:rPr>
            </w:pPr>
            <w:r w:rsidRPr="00E454AB">
              <w:rPr>
                <w:sz w:val="16"/>
              </w:rPr>
              <w:t>C1-213171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CC46"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269F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7FC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B4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2F8ACE" w14:textId="77777777" w:rsidR="00554327" w:rsidRPr="00E454AB" w:rsidRDefault="00554327">
            <w:pPr>
              <w:pStyle w:val="TAL"/>
              <w:rPr>
                <w:sz w:val="16"/>
              </w:rPr>
            </w:pPr>
            <w:r w:rsidRPr="00E454AB">
              <w:rPr>
                <w:sz w:val="16"/>
              </w:rPr>
              <w:t>C1-213723</w:t>
            </w:r>
          </w:p>
        </w:tc>
      </w:tr>
      <w:tr w:rsidR="00E454AB" w:rsidRPr="00E454AB" w14:paraId="551D51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EF7C" w14:textId="77777777" w:rsidR="00554327" w:rsidRPr="00E454AB" w:rsidRDefault="00554327">
            <w:pPr>
              <w:pStyle w:val="TAL"/>
              <w:rPr>
                <w:sz w:val="16"/>
              </w:rPr>
            </w:pPr>
            <w:r w:rsidRPr="00E454AB">
              <w:rPr>
                <w:sz w:val="16"/>
              </w:rPr>
              <w:t>C1-213172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46D5" w14:textId="77777777" w:rsidR="00554327" w:rsidRPr="00E454AB" w:rsidRDefault="00554327">
            <w:pPr>
              <w:pStyle w:val="TAL"/>
              <w:rPr>
                <w:sz w:val="16"/>
              </w:rPr>
            </w:pPr>
            <w:r w:rsidRPr="00E454AB">
              <w:rPr>
                <w:sz w:val="16"/>
              </w:rPr>
              <w:t xml:space="preserve">Revised WID on CT aspects of 5G </w:t>
            </w:r>
            <w:proofErr w:type="spellStart"/>
            <w:r w:rsidRPr="00E454AB">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2A9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2B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18A7F" w14:textId="77777777" w:rsidR="00554327" w:rsidRPr="00E454AB" w:rsidRDefault="00554327">
            <w:pPr>
              <w:pStyle w:val="TAL"/>
              <w:rPr>
                <w:sz w:val="16"/>
              </w:rPr>
            </w:pPr>
            <w:r w:rsidRPr="00E454AB">
              <w:rPr>
                <w:sz w:val="16"/>
              </w:rPr>
              <w:t>CP-210284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2AD440" w14:textId="77777777" w:rsidR="00554327" w:rsidRPr="00E454AB" w:rsidRDefault="00554327">
            <w:pPr>
              <w:pStyle w:val="TAL"/>
              <w:rPr>
                <w:sz w:val="16"/>
              </w:rPr>
            </w:pPr>
            <w:r w:rsidRPr="00E454AB">
              <w:rPr>
                <w:sz w:val="16"/>
              </w:rPr>
              <w:t>C1-213663</w:t>
            </w:r>
          </w:p>
        </w:tc>
      </w:tr>
      <w:tr w:rsidR="00E454AB" w:rsidRPr="00E454AB" w14:paraId="583567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C1CF" w14:textId="77777777" w:rsidR="00554327" w:rsidRPr="00E454AB" w:rsidRDefault="00554327">
            <w:pPr>
              <w:pStyle w:val="TAL"/>
              <w:rPr>
                <w:sz w:val="16"/>
              </w:rPr>
            </w:pPr>
            <w:r w:rsidRPr="00E454AB">
              <w:rPr>
                <w:sz w:val="16"/>
              </w:rPr>
              <w:t>C1-213173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0E52" w14:textId="77777777" w:rsidR="00554327" w:rsidRPr="00E454AB" w:rsidRDefault="00554327">
            <w:pPr>
              <w:pStyle w:val="TAL"/>
              <w:rPr>
                <w:sz w:val="16"/>
              </w:rPr>
            </w:pPr>
            <w:r w:rsidRPr="00E454AB">
              <w:rPr>
                <w:sz w:val="16"/>
              </w:rPr>
              <w:t>Removing obsolete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3DC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C00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69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B05EE6" w14:textId="77777777" w:rsidR="00554327" w:rsidRPr="00E454AB" w:rsidRDefault="00554327">
            <w:pPr>
              <w:pStyle w:val="TAL"/>
              <w:rPr>
                <w:sz w:val="16"/>
              </w:rPr>
            </w:pPr>
            <w:r w:rsidRPr="00E454AB">
              <w:rPr>
                <w:sz w:val="16"/>
              </w:rPr>
              <w:t>C1-213672</w:t>
            </w:r>
          </w:p>
        </w:tc>
      </w:tr>
      <w:tr w:rsidR="00E454AB" w:rsidRPr="00E454AB" w14:paraId="01A043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EAEA" w14:textId="77777777" w:rsidR="00554327" w:rsidRPr="00E454AB" w:rsidRDefault="00554327">
            <w:pPr>
              <w:pStyle w:val="TAL"/>
              <w:rPr>
                <w:sz w:val="16"/>
              </w:rPr>
            </w:pPr>
            <w:r w:rsidRPr="00E454AB">
              <w:rPr>
                <w:sz w:val="16"/>
              </w:rPr>
              <w:t>C1-213174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C176"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BD6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39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FE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42E035" w14:textId="77777777" w:rsidR="00554327" w:rsidRPr="00E454AB" w:rsidRDefault="00554327">
            <w:pPr>
              <w:pStyle w:val="TAL"/>
              <w:rPr>
                <w:sz w:val="16"/>
              </w:rPr>
            </w:pPr>
            <w:r w:rsidRPr="00E454AB">
              <w:rPr>
                <w:sz w:val="16"/>
              </w:rPr>
              <w:t>C1-213541</w:t>
            </w:r>
          </w:p>
        </w:tc>
      </w:tr>
      <w:tr w:rsidR="00E454AB" w:rsidRPr="00E454AB" w14:paraId="245AAB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E001" w14:textId="77777777" w:rsidR="00554327" w:rsidRPr="00E454AB" w:rsidRDefault="00554327">
            <w:pPr>
              <w:pStyle w:val="TAL"/>
              <w:rPr>
                <w:sz w:val="16"/>
              </w:rPr>
            </w:pPr>
            <w:r w:rsidRPr="00E454AB">
              <w:rPr>
                <w:sz w:val="16"/>
              </w:rPr>
              <w:t>C1-213175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77BB"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1F9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E75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395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177E72" w14:textId="77777777" w:rsidR="00554327" w:rsidRPr="00E454AB" w:rsidRDefault="00554327">
            <w:pPr>
              <w:pStyle w:val="TAL"/>
              <w:rPr>
                <w:sz w:val="16"/>
              </w:rPr>
            </w:pPr>
            <w:r w:rsidRPr="00E454AB">
              <w:rPr>
                <w:sz w:val="16"/>
              </w:rPr>
              <w:t>C1-213664</w:t>
            </w:r>
          </w:p>
        </w:tc>
      </w:tr>
      <w:tr w:rsidR="00E454AB" w:rsidRPr="00E454AB" w14:paraId="013E18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E052" w14:textId="77777777" w:rsidR="00554327" w:rsidRPr="00E454AB" w:rsidRDefault="00554327">
            <w:pPr>
              <w:pStyle w:val="TAL"/>
              <w:rPr>
                <w:sz w:val="16"/>
              </w:rPr>
            </w:pPr>
            <w:r w:rsidRPr="00E454AB">
              <w:rPr>
                <w:sz w:val="16"/>
              </w:rPr>
              <w:t>C1-213176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8F77" w14:textId="77777777" w:rsidR="00554327" w:rsidRPr="00E454AB" w:rsidRDefault="00554327">
            <w:pPr>
              <w:pStyle w:val="TAL"/>
              <w:rPr>
                <w:sz w:val="16"/>
              </w:rPr>
            </w:pPr>
            <w:r w:rsidRPr="00E454AB">
              <w:rPr>
                <w:sz w:val="16"/>
              </w:rPr>
              <w:t>Disabling of N1 mode capability after change to S1 mode due to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B4B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1E0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15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AB7897" w14:textId="77777777" w:rsidR="00554327" w:rsidRPr="00E454AB" w:rsidRDefault="00554327">
            <w:pPr>
              <w:pStyle w:val="TAL"/>
              <w:rPr>
                <w:sz w:val="16"/>
              </w:rPr>
            </w:pPr>
          </w:p>
        </w:tc>
      </w:tr>
      <w:tr w:rsidR="00E454AB" w:rsidRPr="00E454AB" w14:paraId="3E465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1F27" w14:textId="77777777" w:rsidR="00554327" w:rsidRPr="00E454AB" w:rsidRDefault="00554327">
            <w:pPr>
              <w:pStyle w:val="TAL"/>
              <w:rPr>
                <w:sz w:val="16"/>
              </w:rPr>
            </w:pPr>
            <w:r w:rsidRPr="00E454AB">
              <w:rPr>
                <w:sz w:val="16"/>
              </w:rPr>
              <w:t>C1-213177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02DF"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F2F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B76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D3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EAB59E" w14:textId="77777777" w:rsidR="00554327" w:rsidRPr="00E454AB" w:rsidRDefault="00554327">
            <w:pPr>
              <w:pStyle w:val="TAL"/>
              <w:rPr>
                <w:sz w:val="16"/>
              </w:rPr>
            </w:pPr>
            <w:r w:rsidRPr="00E454AB">
              <w:rPr>
                <w:sz w:val="16"/>
              </w:rPr>
              <w:t>C1-213725</w:t>
            </w:r>
          </w:p>
        </w:tc>
      </w:tr>
      <w:tr w:rsidR="00E454AB" w:rsidRPr="00E454AB" w14:paraId="22B8A2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4E93" w14:textId="77777777" w:rsidR="00554327" w:rsidRPr="00E454AB" w:rsidRDefault="00554327">
            <w:pPr>
              <w:pStyle w:val="TAL"/>
              <w:rPr>
                <w:sz w:val="16"/>
              </w:rPr>
            </w:pPr>
            <w:r w:rsidRPr="00E454AB">
              <w:rPr>
                <w:sz w:val="16"/>
              </w:rPr>
              <w:t>C1-213178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1CDF" w14:textId="77777777" w:rsidR="00554327" w:rsidRPr="00E454AB" w:rsidRDefault="00554327">
            <w:pPr>
              <w:pStyle w:val="TAL"/>
              <w:rPr>
                <w:sz w:val="16"/>
              </w:rPr>
            </w:pPr>
            <w:r w:rsidRPr="00E454AB">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44B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190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78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A3386E" w14:textId="77777777" w:rsidR="00554327" w:rsidRPr="00E454AB" w:rsidRDefault="00554327">
            <w:pPr>
              <w:pStyle w:val="TAL"/>
              <w:rPr>
                <w:sz w:val="16"/>
              </w:rPr>
            </w:pPr>
          </w:p>
        </w:tc>
      </w:tr>
      <w:tr w:rsidR="00E454AB" w:rsidRPr="00E454AB" w14:paraId="0FDA58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96EF" w14:textId="77777777" w:rsidR="00554327" w:rsidRPr="00E454AB" w:rsidRDefault="00554327">
            <w:pPr>
              <w:pStyle w:val="TAL"/>
              <w:rPr>
                <w:sz w:val="16"/>
              </w:rPr>
            </w:pPr>
            <w:r w:rsidRPr="00E454AB">
              <w:rPr>
                <w:sz w:val="16"/>
              </w:rPr>
              <w:t>C1-213179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128F"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D99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F6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6B1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2CB9A2" w14:textId="77777777" w:rsidR="00554327" w:rsidRPr="00E454AB" w:rsidRDefault="00554327">
            <w:pPr>
              <w:pStyle w:val="TAL"/>
              <w:rPr>
                <w:sz w:val="16"/>
              </w:rPr>
            </w:pPr>
            <w:r w:rsidRPr="00E454AB">
              <w:rPr>
                <w:sz w:val="16"/>
              </w:rPr>
              <w:t>C1-213868</w:t>
            </w:r>
          </w:p>
        </w:tc>
      </w:tr>
      <w:tr w:rsidR="00E454AB" w:rsidRPr="00E454AB" w14:paraId="1F7C8C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B348" w14:textId="77777777" w:rsidR="00554327" w:rsidRPr="00E454AB" w:rsidRDefault="00554327">
            <w:pPr>
              <w:pStyle w:val="TAL"/>
              <w:rPr>
                <w:sz w:val="16"/>
              </w:rPr>
            </w:pPr>
            <w:r w:rsidRPr="00E454AB">
              <w:rPr>
                <w:sz w:val="16"/>
              </w:rPr>
              <w:t>C1-213180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B509"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F8F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7F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C5C1" w14:textId="77777777" w:rsidR="00554327" w:rsidRPr="00E454AB" w:rsidRDefault="00554327">
            <w:pPr>
              <w:pStyle w:val="TAL"/>
              <w:rPr>
                <w:sz w:val="16"/>
              </w:rPr>
            </w:pPr>
            <w:r w:rsidRPr="00E454AB">
              <w:rPr>
                <w:sz w:val="16"/>
              </w:rPr>
              <w:t>C1-212550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4B3D53" w14:textId="77777777" w:rsidR="00554327" w:rsidRPr="00E454AB" w:rsidRDefault="00554327">
            <w:pPr>
              <w:pStyle w:val="TAL"/>
              <w:rPr>
                <w:sz w:val="16"/>
              </w:rPr>
            </w:pPr>
            <w:r w:rsidRPr="00E454AB">
              <w:rPr>
                <w:sz w:val="16"/>
              </w:rPr>
              <w:t>C1-213903</w:t>
            </w:r>
          </w:p>
        </w:tc>
      </w:tr>
      <w:tr w:rsidR="00E454AB" w:rsidRPr="00E454AB" w14:paraId="07AC2E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96DA" w14:textId="77777777" w:rsidR="00554327" w:rsidRPr="00E454AB" w:rsidRDefault="00554327">
            <w:pPr>
              <w:pStyle w:val="TAL"/>
              <w:rPr>
                <w:sz w:val="16"/>
              </w:rPr>
            </w:pPr>
            <w:r w:rsidRPr="00E454AB">
              <w:rPr>
                <w:sz w:val="16"/>
              </w:rPr>
              <w:t>C1-213181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E152" w14:textId="77777777" w:rsidR="00554327" w:rsidRPr="00E454AB" w:rsidRDefault="00554327">
            <w:pPr>
              <w:pStyle w:val="TAL"/>
              <w:rPr>
                <w:sz w:val="16"/>
              </w:rPr>
            </w:pPr>
            <w:r w:rsidRPr="00E454AB">
              <w:rPr>
                <w:sz w:val="16"/>
              </w:rPr>
              <w:t>New WID on Rel-17 Enhancements of 3GPP Northbound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BC2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71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57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A7B3DE" w14:textId="77777777" w:rsidR="00554327" w:rsidRPr="00E454AB" w:rsidRDefault="00554327">
            <w:pPr>
              <w:pStyle w:val="TAL"/>
              <w:rPr>
                <w:sz w:val="16"/>
              </w:rPr>
            </w:pPr>
            <w:r w:rsidRPr="00E454AB">
              <w:rPr>
                <w:sz w:val="16"/>
              </w:rPr>
              <w:t>C1-213661</w:t>
            </w:r>
          </w:p>
        </w:tc>
      </w:tr>
      <w:tr w:rsidR="00E454AB" w:rsidRPr="00E454AB" w14:paraId="141AB9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EE8F" w14:textId="77777777" w:rsidR="00554327" w:rsidRPr="00E454AB" w:rsidRDefault="00554327">
            <w:pPr>
              <w:pStyle w:val="TAL"/>
              <w:rPr>
                <w:sz w:val="16"/>
              </w:rPr>
            </w:pPr>
            <w:r w:rsidRPr="00E454AB">
              <w:rPr>
                <w:sz w:val="16"/>
              </w:rPr>
              <w:t>C1-213182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E7E7"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37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08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3C63" w14:textId="77777777" w:rsidR="00554327" w:rsidRPr="00E454AB" w:rsidRDefault="00554327">
            <w:pPr>
              <w:pStyle w:val="TAL"/>
              <w:rPr>
                <w:sz w:val="16"/>
              </w:rPr>
            </w:pPr>
            <w:r w:rsidRPr="00E454AB">
              <w:rPr>
                <w:sz w:val="16"/>
              </w:rPr>
              <w:t>C1-212549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50FA431" w14:textId="77777777" w:rsidR="00554327" w:rsidRPr="00E454AB" w:rsidRDefault="00554327">
            <w:pPr>
              <w:pStyle w:val="TAL"/>
              <w:rPr>
                <w:sz w:val="16"/>
              </w:rPr>
            </w:pPr>
            <w:r w:rsidRPr="00E454AB">
              <w:rPr>
                <w:sz w:val="16"/>
              </w:rPr>
              <w:t>C1-213916</w:t>
            </w:r>
          </w:p>
        </w:tc>
      </w:tr>
      <w:tr w:rsidR="00E454AB" w:rsidRPr="00E454AB" w14:paraId="1B929F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8A6C" w14:textId="77777777" w:rsidR="00554327" w:rsidRPr="00E454AB" w:rsidRDefault="00554327">
            <w:pPr>
              <w:pStyle w:val="TAL"/>
              <w:rPr>
                <w:sz w:val="16"/>
              </w:rPr>
            </w:pPr>
            <w:r w:rsidRPr="00E454AB">
              <w:rPr>
                <w:sz w:val="16"/>
              </w:rPr>
              <w:t>C1-213183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47B2"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582C"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68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0986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947D2B" w14:textId="77777777" w:rsidR="00554327" w:rsidRPr="00E454AB" w:rsidRDefault="00554327">
            <w:pPr>
              <w:pStyle w:val="TAL"/>
              <w:rPr>
                <w:sz w:val="16"/>
              </w:rPr>
            </w:pPr>
            <w:r w:rsidRPr="00E454AB">
              <w:rPr>
                <w:sz w:val="16"/>
              </w:rPr>
              <w:t>C1-213870</w:t>
            </w:r>
          </w:p>
        </w:tc>
      </w:tr>
      <w:tr w:rsidR="00E454AB" w:rsidRPr="00E454AB" w14:paraId="2CE250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47F9" w14:textId="77777777" w:rsidR="00554327" w:rsidRPr="00E454AB" w:rsidRDefault="00554327">
            <w:pPr>
              <w:pStyle w:val="TAL"/>
              <w:rPr>
                <w:sz w:val="16"/>
              </w:rPr>
            </w:pPr>
            <w:r w:rsidRPr="00E454AB">
              <w:rPr>
                <w:sz w:val="16"/>
              </w:rPr>
              <w:t>C1-213184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057B" w14:textId="77777777" w:rsidR="00554327" w:rsidRPr="00E454AB" w:rsidRDefault="00554327">
            <w:pPr>
              <w:pStyle w:val="TAL"/>
              <w:rPr>
                <w:sz w:val="16"/>
              </w:rPr>
            </w:pPr>
            <w:r w:rsidRPr="00E454AB">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1A5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E99E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11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DEDD73" w14:textId="77777777" w:rsidR="00554327" w:rsidRPr="00E454AB" w:rsidRDefault="00554327">
            <w:pPr>
              <w:pStyle w:val="TAL"/>
              <w:rPr>
                <w:sz w:val="16"/>
              </w:rPr>
            </w:pPr>
          </w:p>
        </w:tc>
      </w:tr>
      <w:tr w:rsidR="00E454AB" w:rsidRPr="00E454AB" w14:paraId="50C5AD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DE09" w14:textId="77777777" w:rsidR="00554327" w:rsidRPr="00E454AB" w:rsidRDefault="00554327">
            <w:pPr>
              <w:pStyle w:val="TAL"/>
              <w:rPr>
                <w:sz w:val="16"/>
              </w:rPr>
            </w:pPr>
            <w:r w:rsidRPr="00E454AB">
              <w:rPr>
                <w:sz w:val="16"/>
              </w:rPr>
              <w:t>C1-213185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A80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0D8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C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F0A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57F102" w14:textId="77777777" w:rsidR="00554327" w:rsidRPr="00E454AB" w:rsidRDefault="00554327">
            <w:pPr>
              <w:pStyle w:val="TAL"/>
              <w:rPr>
                <w:sz w:val="16"/>
              </w:rPr>
            </w:pPr>
            <w:r w:rsidRPr="00E454AB">
              <w:rPr>
                <w:sz w:val="16"/>
              </w:rPr>
              <w:t>C1-213904</w:t>
            </w:r>
          </w:p>
        </w:tc>
      </w:tr>
      <w:tr w:rsidR="00E454AB" w:rsidRPr="00E454AB" w14:paraId="63FC4F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7579" w14:textId="77777777" w:rsidR="00554327" w:rsidRPr="00E454AB" w:rsidRDefault="00554327">
            <w:pPr>
              <w:pStyle w:val="TAL"/>
              <w:rPr>
                <w:sz w:val="16"/>
              </w:rPr>
            </w:pPr>
            <w:r w:rsidRPr="00E454AB">
              <w:rPr>
                <w:sz w:val="16"/>
              </w:rPr>
              <w:t>C1-213186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7C6B" w14:textId="77777777" w:rsidR="00554327" w:rsidRPr="00E454AB" w:rsidRDefault="00554327">
            <w:pPr>
              <w:pStyle w:val="TAL"/>
              <w:rPr>
                <w:sz w:val="16"/>
              </w:rPr>
            </w:pPr>
            <w:r w:rsidRPr="00E454AB">
              <w:rPr>
                <w:sz w:val="16"/>
              </w:rPr>
              <w:t>Correcting the message that carries the link local IPv6 address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106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13A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A5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C7A4A" w14:textId="77777777" w:rsidR="00554327" w:rsidRPr="00E454AB" w:rsidRDefault="00554327">
            <w:pPr>
              <w:pStyle w:val="TAL"/>
              <w:rPr>
                <w:sz w:val="16"/>
              </w:rPr>
            </w:pPr>
          </w:p>
        </w:tc>
      </w:tr>
      <w:tr w:rsidR="00E454AB" w:rsidRPr="00E454AB" w14:paraId="7D5ABF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0EEA" w14:textId="77777777" w:rsidR="00554327" w:rsidRPr="00E454AB" w:rsidRDefault="00554327">
            <w:pPr>
              <w:pStyle w:val="TAL"/>
              <w:rPr>
                <w:sz w:val="16"/>
              </w:rPr>
            </w:pPr>
            <w:r w:rsidRPr="00E454AB">
              <w:rPr>
                <w:sz w:val="16"/>
              </w:rPr>
              <w:t>C1-213187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002D"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77A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B33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F6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71BC8A" w14:textId="77777777" w:rsidR="00554327" w:rsidRPr="00E454AB" w:rsidRDefault="00554327">
            <w:pPr>
              <w:pStyle w:val="TAL"/>
              <w:rPr>
                <w:sz w:val="16"/>
              </w:rPr>
            </w:pPr>
            <w:r w:rsidRPr="00E454AB">
              <w:rPr>
                <w:sz w:val="16"/>
              </w:rPr>
              <w:t>C1-213709</w:t>
            </w:r>
          </w:p>
        </w:tc>
      </w:tr>
      <w:tr w:rsidR="00E454AB" w:rsidRPr="00E454AB" w14:paraId="03B0E6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06BCA" w14:textId="77777777" w:rsidR="00554327" w:rsidRPr="00E454AB" w:rsidRDefault="00554327">
            <w:pPr>
              <w:pStyle w:val="TAL"/>
              <w:rPr>
                <w:sz w:val="16"/>
              </w:rPr>
            </w:pPr>
            <w:r w:rsidRPr="00E454AB">
              <w:rPr>
                <w:sz w:val="16"/>
              </w:rPr>
              <w:t>C1-213188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3F5D4"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B0D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E8E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A40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D190E7" w14:textId="77777777" w:rsidR="00554327" w:rsidRPr="00E454AB" w:rsidRDefault="00554327">
            <w:pPr>
              <w:pStyle w:val="TAL"/>
              <w:rPr>
                <w:sz w:val="16"/>
              </w:rPr>
            </w:pPr>
            <w:r w:rsidRPr="00E454AB">
              <w:rPr>
                <w:sz w:val="16"/>
              </w:rPr>
              <w:t>C1-213711</w:t>
            </w:r>
          </w:p>
        </w:tc>
      </w:tr>
      <w:tr w:rsidR="00E454AB" w:rsidRPr="00E454AB" w14:paraId="742ADA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1AAA" w14:textId="77777777" w:rsidR="00554327" w:rsidRPr="00E454AB" w:rsidRDefault="00554327">
            <w:pPr>
              <w:pStyle w:val="TAL"/>
              <w:rPr>
                <w:sz w:val="16"/>
              </w:rPr>
            </w:pPr>
            <w:r w:rsidRPr="00E454AB">
              <w:rPr>
                <w:sz w:val="16"/>
              </w:rPr>
              <w:t>C1-213189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76F"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708B2"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579A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69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8F82EDE" w14:textId="77777777" w:rsidR="00554327" w:rsidRPr="00E454AB" w:rsidRDefault="00554327">
            <w:pPr>
              <w:pStyle w:val="TAL"/>
              <w:rPr>
                <w:sz w:val="16"/>
              </w:rPr>
            </w:pPr>
            <w:r w:rsidRPr="00E454AB">
              <w:rPr>
                <w:sz w:val="16"/>
              </w:rPr>
              <w:t>C1-213860</w:t>
            </w:r>
          </w:p>
        </w:tc>
      </w:tr>
      <w:tr w:rsidR="00E454AB" w:rsidRPr="00E454AB" w14:paraId="3B4CDE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C6FF" w14:textId="77777777" w:rsidR="00554327" w:rsidRPr="00E454AB" w:rsidRDefault="00554327">
            <w:pPr>
              <w:pStyle w:val="TAL"/>
              <w:rPr>
                <w:sz w:val="16"/>
              </w:rPr>
            </w:pPr>
            <w:r w:rsidRPr="00E454AB">
              <w:rPr>
                <w:sz w:val="16"/>
              </w:rPr>
              <w:t>C1-213190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EF7E" w14:textId="77777777" w:rsidR="00554327" w:rsidRPr="00E454AB" w:rsidRDefault="00554327">
            <w:pPr>
              <w:pStyle w:val="TAL"/>
              <w:rPr>
                <w:sz w:val="16"/>
              </w:rPr>
            </w:pPr>
            <w:r w:rsidRPr="00E454AB">
              <w:rPr>
                <w:sz w:val="16"/>
              </w:rPr>
              <w:t>Correcting some references to figures and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79D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B28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DB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EAE480" w14:textId="77777777" w:rsidR="00554327" w:rsidRPr="00E454AB" w:rsidRDefault="00554327">
            <w:pPr>
              <w:pStyle w:val="TAL"/>
              <w:rPr>
                <w:sz w:val="16"/>
              </w:rPr>
            </w:pPr>
          </w:p>
        </w:tc>
      </w:tr>
      <w:tr w:rsidR="00E454AB" w:rsidRPr="00E454AB" w14:paraId="20A30A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E346" w14:textId="77777777" w:rsidR="00554327" w:rsidRPr="00E454AB" w:rsidRDefault="00554327">
            <w:pPr>
              <w:pStyle w:val="TAL"/>
              <w:rPr>
                <w:sz w:val="16"/>
              </w:rPr>
            </w:pPr>
            <w:r w:rsidRPr="00E454AB">
              <w:rPr>
                <w:sz w:val="16"/>
              </w:rPr>
              <w:t>C1-213191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9ACC"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379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472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EFA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118188" w14:textId="77777777" w:rsidR="00554327" w:rsidRPr="00E454AB" w:rsidRDefault="00554327">
            <w:pPr>
              <w:pStyle w:val="TAL"/>
              <w:rPr>
                <w:sz w:val="16"/>
              </w:rPr>
            </w:pPr>
            <w:r w:rsidRPr="00E454AB">
              <w:rPr>
                <w:sz w:val="16"/>
              </w:rPr>
              <w:t>C1-213905</w:t>
            </w:r>
          </w:p>
        </w:tc>
      </w:tr>
      <w:tr w:rsidR="00E454AB" w:rsidRPr="00E454AB" w14:paraId="72C99E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92E0" w14:textId="77777777" w:rsidR="00554327" w:rsidRPr="00E454AB" w:rsidRDefault="00554327">
            <w:pPr>
              <w:pStyle w:val="TAL"/>
              <w:rPr>
                <w:sz w:val="16"/>
              </w:rPr>
            </w:pPr>
            <w:r w:rsidRPr="00E454AB">
              <w:rPr>
                <w:sz w:val="16"/>
              </w:rPr>
              <w:t>C1-213192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55E5" w14:textId="77777777" w:rsidR="00554327" w:rsidRPr="00E454AB" w:rsidRDefault="00554327">
            <w:pPr>
              <w:pStyle w:val="TAL"/>
              <w:rPr>
                <w:sz w:val="16"/>
              </w:rPr>
            </w:pPr>
            <w:r w:rsidRPr="00E454AB">
              <w:rPr>
                <w:sz w:val="16"/>
              </w:rPr>
              <w:t>Removing the wrong message name DIRECT COMMUNICATION SETUP and using the correct one (DIRECT_COMMUNICATION_REQUEST)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06B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49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088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F1795C" w14:textId="77777777" w:rsidR="00554327" w:rsidRPr="00E454AB" w:rsidRDefault="00554327">
            <w:pPr>
              <w:pStyle w:val="TAL"/>
              <w:rPr>
                <w:sz w:val="16"/>
              </w:rPr>
            </w:pPr>
          </w:p>
        </w:tc>
      </w:tr>
      <w:tr w:rsidR="00E454AB" w:rsidRPr="00E454AB" w14:paraId="33139D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6A0E" w14:textId="77777777" w:rsidR="00554327" w:rsidRPr="00E454AB" w:rsidRDefault="00554327">
            <w:pPr>
              <w:pStyle w:val="TAL"/>
              <w:rPr>
                <w:sz w:val="16"/>
              </w:rPr>
            </w:pPr>
            <w:r w:rsidRPr="00E454AB">
              <w:rPr>
                <w:sz w:val="16"/>
              </w:rPr>
              <w:t>C1-213193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6A22" w14:textId="77777777" w:rsidR="00554327" w:rsidRPr="00E454AB" w:rsidRDefault="00554327">
            <w:pPr>
              <w:pStyle w:val="TAL"/>
              <w:rPr>
                <w:sz w:val="16"/>
              </w:rPr>
            </w:pPr>
            <w:r w:rsidRPr="00E454AB">
              <w:rPr>
                <w:sz w:val="16"/>
              </w:rPr>
              <w:t>Removing an extra "or" from the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8C65"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C3B3"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8F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E6FA0D" w14:textId="77777777" w:rsidR="00554327" w:rsidRPr="00E454AB" w:rsidRDefault="00554327">
            <w:pPr>
              <w:pStyle w:val="TAL"/>
              <w:rPr>
                <w:sz w:val="16"/>
              </w:rPr>
            </w:pPr>
          </w:p>
        </w:tc>
      </w:tr>
      <w:tr w:rsidR="00E454AB" w:rsidRPr="00E454AB" w14:paraId="0643A1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CD06" w14:textId="77777777" w:rsidR="00554327" w:rsidRPr="00E454AB" w:rsidRDefault="00554327">
            <w:pPr>
              <w:pStyle w:val="TAL"/>
              <w:rPr>
                <w:sz w:val="16"/>
              </w:rPr>
            </w:pPr>
            <w:r w:rsidRPr="00E454AB">
              <w:rPr>
                <w:sz w:val="16"/>
              </w:rPr>
              <w:t>C1-213194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0CD0" w14:textId="77777777" w:rsidR="00554327" w:rsidRPr="00E454AB" w:rsidRDefault="00554327">
            <w:pPr>
              <w:pStyle w:val="TAL"/>
              <w:rPr>
                <w:sz w:val="16"/>
              </w:rPr>
            </w:pPr>
            <w:r w:rsidRPr="00E454AB">
              <w:rPr>
                <w:sz w:val="16"/>
              </w:rPr>
              <w:t>General on elementary procedures between ECS and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52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F75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69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BF62F1" w14:textId="77777777" w:rsidR="00554327" w:rsidRPr="00E454AB" w:rsidRDefault="00554327">
            <w:pPr>
              <w:pStyle w:val="TAL"/>
              <w:rPr>
                <w:sz w:val="16"/>
              </w:rPr>
            </w:pPr>
            <w:r w:rsidRPr="00E454AB">
              <w:rPr>
                <w:sz w:val="16"/>
              </w:rPr>
              <w:t>C1-213906</w:t>
            </w:r>
          </w:p>
        </w:tc>
      </w:tr>
      <w:tr w:rsidR="00E454AB" w:rsidRPr="00E454AB" w14:paraId="629F5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1ECE" w14:textId="77777777" w:rsidR="00554327" w:rsidRPr="00E454AB" w:rsidRDefault="00554327">
            <w:pPr>
              <w:pStyle w:val="TAL"/>
              <w:rPr>
                <w:sz w:val="16"/>
              </w:rPr>
            </w:pPr>
            <w:r w:rsidRPr="00E454AB">
              <w:rPr>
                <w:sz w:val="16"/>
              </w:rPr>
              <w:t>C1-213195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B48D" w14:textId="77777777" w:rsidR="00554327" w:rsidRPr="00E454AB" w:rsidRDefault="00554327">
            <w:pPr>
              <w:pStyle w:val="TAL"/>
              <w:rPr>
                <w:sz w:val="16"/>
              </w:rPr>
            </w:pPr>
            <w:r w:rsidRPr="00E454AB">
              <w:rPr>
                <w:sz w:val="16"/>
              </w:rPr>
              <w:t>Handling of unknown, unforeseen, and erroneous service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7ED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83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41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BFD6C7" w14:textId="77777777" w:rsidR="00554327" w:rsidRPr="00E454AB" w:rsidRDefault="00554327">
            <w:pPr>
              <w:pStyle w:val="TAL"/>
              <w:rPr>
                <w:sz w:val="16"/>
              </w:rPr>
            </w:pPr>
            <w:r w:rsidRPr="00E454AB">
              <w:rPr>
                <w:sz w:val="16"/>
              </w:rPr>
              <w:t>C1-213907</w:t>
            </w:r>
          </w:p>
        </w:tc>
      </w:tr>
      <w:tr w:rsidR="00E454AB" w:rsidRPr="00E454AB" w14:paraId="3802C8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5E85" w14:textId="77777777" w:rsidR="00554327" w:rsidRPr="00E454AB" w:rsidRDefault="00554327">
            <w:pPr>
              <w:pStyle w:val="TAL"/>
              <w:rPr>
                <w:sz w:val="16"/>
              </w:rPr>
            </w:pPr>
            <w:r w:rsidRPr="00E454AB">
              <w:rPr>
                <w:sz w:val="16"/>
              </w:rPr>
              <w:t>C1-213196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D535"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1146"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54B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ECEDD" w14:textId="77777777" w:rsidR="00554327" w:rsidRPr="00E454AB" w:rsidRDefault="00554327">
            <w:pPr>
              <w:pStyle w:val="TAL"/>
              <w:rPr>
                <w:sz w:val="16"/>
              </w:rPr>
            </w:pPr>
            <w:r w:rsidRPr="00E454AB">
              <w:rPr>
                <w:sz w:val="16"/>
              </w:rPr>
              <w:t>C1-212535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B2AF7A" w14:textId="77777777" w:rsidR="00554327" w:rsidRPr="00E454AB" w:rsidRDefault="00554327">
            <w:pPr>
              <w:pStyle w:val="TAL"/>
              <w:rPr>
                <w:sz w:val="16"/>
              </w:rPr>
            </w:pPr>
            <w:r w:rsidRPr="00E454AB">
              <w:rPr>
                <w:sz w:val="16"/>
              </w:rPr>
              <w:t>C1-213665</w:t>
            </w:r>
          </w:p>
        </w:tc>
      </w:tr>
      <w:tr w:rsidR="00E454AB" w:rsidRPr="00E454AB" w14:paraId="671E43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D6B7" w14:textId="77777777" w:rsidR="00554327" w:rsidRPr="00E454AB" w:rsidRDefault="00554327">
            <w:pPr>
              <w:pStyle w:val="TAL"/>
              <w:rPr>
                <w:sz w:val="16"/>
              </w:rPr>
            </w:pPr>
            <w:r w:rsidRPr="00E454AB">
              <w:rPr>
                <w:sz w:val="16"/>
              </w:rPr>
              <w:t>C1-213197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1F4C" w14:textId="77777777" w:rsidR="00554327" w:rsidRPr="00E454AB" w:rsidRDefault="00554327">
            <w:pPr>
              <w:pStyle w:val="TAL"/>
              <w:rPr>
                <w:sz w:val="16"/>
              </w:rPr>
            </w:pPr>
            <w:r w:rsidRPr="00E454AB">
              <w:rPr>
                <w:sz w:val="16"/>
              </w:rPr>
              <w:t>Service provisioning procedure based on request-response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60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63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C2A3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2BB07B" w14:textId="77777777" w:rsidR="00554327" w:rsidRPr="00E454AB" w:rsidRDefault="00554327">
            <w:pPr>
              <w:pStyle w:val="TAL"/>
              <w:rPr>
                <w:sz w:val="16"/>
              </w:rPr>
            </w:pPr>
            <w:r w:rsidRPr="00E454AB">
              <w:rPr>
                <w:sz w:val="16"/>
              </w:rPr>
              <w:t>C1-213909</w:t>
            </w:r>
          </w:p>
        </w:tc>
      </w:tr>
      <w:tr w:rsidR="00E454AB" w:rsidRPr="00E454AB" w14:paraId="4CEA12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4BDC" w14:textId="77777777" w:rsidR="00554327" w:rsidRPr="00E454AB" w:rsidRDefault="00554327">
            <w:pPr>
              <w:pStyle w:val="TAL"/>
              <w:rPr>
                <w:sz w:val="16"/>
              </w:rPr>
            </w:pPr>
            <w:r w:rsidRPr="00E454AB">
              <w:rPr>
                <w:sz w:val="16"/>
              </w:rPr>
              <w:t>C1-213198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0272" w14:textId="77777777" w:rsidR="00554327" w:rsidRPr="00E454AB" w:rsidRDefault="00554327">
            <w:pPr>
              <w:pStyle w:val="TAL"/>
              <w:rPr>
                <w:sz w:val="16"/>
              </w:rPr>
            </w:pPr>
            <w:r w:rsidRPr="00E454AB">
              <w:rPr>
                <w:sz w:val="16"/>
              </w:rPr>
              <w:t>Service provisioning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D33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ABF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F0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2F2D50" w14:textId="77777777" w:rsidR="00554327" w:rsidRPr="00E454AB" w:rsidRDefault="00554327">
            <w:pPr>
              <w:pStyle w:val="TAL"/>
              <w:rPr>
                <w:sz w:val="16"/>
              </w:rPr>
            </w:pPr>
            <w:r w:rsidRPr="00E454AB">
              <w:rPr>
                <w:sz w:val="16"/>
              </w:rPr>
              <w:t>C1-213910</w:t>
            </w:r>
          </w:p>
        </w:tc>
      </w:tr>
      <w:tr w:rsidR="00E454AB" w:rsidRPr="00E454AB" w14:paraId="3EC997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9528" w14:textId="77777777" w:rsidR="00554327" w:rsidRPr="00E454AB" w:rsidRDefault="00554327">
            <w:pPr>
              <w:pStyle w:val="TAL"/>
              <w:rPr>
                <w:sz w:val="16"/>
              </w:rPr>
            </w:pPr>
            <w:r w:rsidRPr="00E454AB">
              <w:rPr>
                <w:sz w:val="16"/>
              </w:rPr>
              <w:t>C1-213199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F8FE" w14:textId="77777777" w:rsidR="00554327" w:rsidRPr="00E454AB" w:rsidRDefault="00554327">
            <w:pPr>
              <w:pStyle w:val="TAL"/>
              <w:rPr>
                <w:sz w:val="16"/>
              </w:rPr>
            </w:pPr>
            <w:r w:rsidRPr="00E454AB">
              <w:rPr>
                <w:sz w:val="16"/>
              </w:rPr>
              <w:t>Service provisioning subscription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23D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6A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A1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35534D" w14:textId="77777777" w:rsidR="00554327" w:rsidRPr="00E454AB" w:rsidRDefault="00554327">
            <w:pPr>
              <w:pStyle w:val="TAL"/>
              <w:rPr>
                <w:sz w:val="16"/>
              </w:rPr>
            </w:pPr>
            <w:r w:rsidRPr="00E454AB">
              <w:rPr>
                <w:sz w:val="16"/>
              </w:rPr>
              <w:t>C1-213911</w:t>
            </w:r>
          </w:p>
        </w:tc>
      </w:tr>
      <w:tr w:rsidR="00E454AB" w:rsidRPr="00E454AB" w14:paraId="0DC742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A91E" w14:textId="77777777" w:rsidR="00554327" w:rsidRPr="00E454AB" w:rsidRDefault="00554327">
            <w:pPr>
              <w:pStyle w:val="TAL"/>
              <w:rPr>
                <w:sz w:val="16"/>
              </w:rPr>
            </w:pPr>
            <w:r w:rsidRPr="00E454AB">
              <w:rPr>
                <w:sz w:val="16"/>
              </w:rPr>
              <w:t>C1-213200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D57E" w14:textId="77777777" w:rsidR="00554327" w:rsidRPr="00E454AB" w:rsidRDefault="00554327">
            <w:pPr>
              <w:pStyle w:val="TAL"/>
              <w:rPr>
                <w:sz w:val="16"/>
              </w:rPr>
            </w:pPr>
            <w:r w:rsidRPr="00E454AB">
              <w:rPr>
                <w:sz w:val="16"/>
              </w:rPr>
              <w:t>Service provisioning unsubscribe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045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2E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0E8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36F0F9" w14:textId="77777777" w:rsidR="00554327" w:rsidRPr="00E454AB" w:rsidRDefault="00554327">
            <w:pPr>
              <w:pStyle w:val="TAL"/>
              <w:rPr>
                <w:sz w:val="16"/>
              </w:rPr>
            </w:pPr>
            <w:r w:rsidRPr="00E454AB">
              <w:rPr>
                <w:sz w:val="16"/>
              </w:rPr>
              <w:t>C1-213913</w:t>
            </w:r>
          </w:p>
        </w:tc>
      </w:tr>
      <w:tr w:rsidR="00E454AB" w:rsidRPr="00E454AB" w14:paraId="7E8FE2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10AB" w14:textId="77777777" w:rsidR="00554327" w:rsidRPr="00E454AB" w:rsidRDefault="00554327">
            <w:pPr>
              <w:pStyle w:val="TAL"/>
              <w:rPr>
                <w:sz w:val="16"/>
              </w:rPr>
            </w:pPr>
            <w:r w:rsidRPr="00E454AB">
              <w:rPr>
                <w:sz w:val="16"/>
              </w:rPr>
              <w:t>C1-213201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3188" w14:textId="77777777" w:rsidR="00554327" w:rsidRPr="00E454AB" w:rsidRDefault="00554327">
            <w:pPr>
              <w:pStyle w:val="TAL"/>
              <w:rPr>
                <w:sz w:val="16"/>
              </w:rPr>
            </w:pPr>
            <w:r w:rsidRPr="00E454AB">
              <w:rPr>
                <w:sz w:val="16"/>
              </w:rPr>
              <w:t>Service provisioning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1E3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64A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BB4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34683E" w14:textId="77777777" w:rsidR="00554327" w:rsidRPr="00E454AB" w:rsidRDefault="00554327">
            <w:pPr>
              <w:pStyle w:val="TAL"/>
              <w:rPr>
                <w:sz w:val="16"/>
              </w:rPr>
            </w:pPr>
            <w:r w:rsidRPr="00E454AB">
              <w:rPr>
                <w:sz w:val="16"/>
              </w:rPr>
              <w:t>C1-213914</w:t>
            </w:r>
          </w:p>
        </w:tc>
      </w:tr>
      <w:tr w:rsidR="00E454AB" w:rsidRPr="00E454AB" w14:paraId="763E7D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6EEA" w14:textId="77777777" w:rsidR="00554327" w:rsidRPr="00E454AB" w:rsidRDefault="00554327">
            <w:pPr>
              <w:pStyle w:val="TAL"/>
              <w:rPr>
                <w:sz w:val="16"/>
              </w:rPr>
            </w:pPr>
            <w:r w:rsidRPr="00E454AB">
              <w:rPr>
                <w:sz w:val="16"/>
              </w:rPr>
              <w:t>C1-213202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F3BA" w14:textId="77777777" w:rsidR="00554327" w:rsidRPr="00E454AB" w:rsidRDefault="00554327">
            <w:pPr>
              <w:pStyle w:val="TAL"/>
              <w:rPr>
                <w:sz w:val="16"/>
              </w:rPr>
            </w:pPr>
            <w:r w:rsidRPr="00E454AB">
              <w:rPr>
                <w:sz w:val="16"/>
              </w:rPr>
              <w:t xml:space="preserve">Adding IEs definitions of some missing IEs for 5G </w:t>
            </w:r>
            <w:proofErr w:type="spellStart"/>
            <w:r w:rsidRPr="00E454AB">
              <w:rPr>
                <w:sz w:val="16"/>
              </w:rPr>
              <w:t>ProSe</w:t>
            </w:r>
            <w:proofErr w:type="spellEnd"/>
            <w:r w:rsidRPr="00E454AB">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15F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68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C64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7FE9F0" w14:textId="77777777" w:rsidR="00554327" w:rsidRPr="00E454AB" w:rsidRDefault="00554327">
            <w:pPr>
              <w:pStyle w:val="TAL"/>
              <w:rPr>
                <w:sz w:val="16"/>
              </w:rPr>
            </w:pPr>
          </w:p>
        </w:tc>
      </w:tr>
      <w:tr w:rsidR="00E454AB" w:rsidRPr="00E454AB" w14:paraId="07D034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8EA2" w14:textId="77777777" w:rsidR="00554327" w:rsidRPr="00E454AB" w:rsidRDefault="00554327">
            <w:pPr>
              <w:pStyle w:val="TAL"/>
              <w:rPr>
                <w:sz w:val="16"/>
              </w:rPr>
            </w:pPr>
            <w:r w:rsidRPr="00E454AB">
              <w:rPr>
                <w:sz w:val="16"/>
              </w:rPr>
              <w:t>C1-213203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D1F7" w14:textId="77777777" w:rsidR="00554327" w:rsidRPr="00E454AB" w:rsidRDefault="00554327">
            <w:pPr>
              <w:pStyle w:val="TAL"/>
              <w:rPr>
                <w:sz w:val="16"/>
              </w:rPr>
            </w:pPr>
            <w:r w:rsidRPr="00E454AB">
              <w:rPr>
                <w:sz w:val="16"/>
              </w:rPr>
              <w:t>Correcting the reference point PC3 to be PC3a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C6E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3B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1E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98E684" w14:textId="77777777" w:rsidR="00554327" w:rsidRPr="00E454AB" w:rsidRDefault="00554327">
            <w:pPr>
              <w:pStyle w:val="TAL"/>
              <w:rPr>
                <w:sz w:val="16"/>
              </w:rPr>
            </w:pPr>
          </w:p>
        </w:tc>
      </w:tr>
      <w:tr w:rsidR="00E454AB" w:rsidRPr="00E454AB" w14:paraId="4A5DFF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E7C0" w14:textId="77777777" w:rsidR="00554327" w:rsidRPr="00E454AB" w:rsidRDefault="00554327">
            <w:pPr>
              <w:pStyle w:val="TAL"/>
              <w:rPr>
                <w:sz w:val="16"/>
              </w:rPr>
            </w:pPr>
            <w:r w:rsidRPr="00E454AB">
              <w:rPr>
                <w:sz w:val="16"/>
              </w:rPr>
              <w:t>C1-213204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A8F0"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C0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5E2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CA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4E1ED6B" w14:textId="77777777" w:rsidR="00554327" w:rsidRPr="00E454AB" w:rsidRDefault="00554327">
            <w:pPr>
              <w:pStyle w:val="TAL"/>
              <w:rPr>
                <w:sz w:val="16"/>
              </w:rPr>
            </w:pPr>
            <w:r w:rsidRPr="00E454AB">
              <w:rPr>
                <w:sz w:val="16"/>
              </w:rPr>
              <w:t>C1-213666</w:t>
            </w:r>
          </w:p>
        </w:tc>
      </w:tr>
      <w:tr w:rsidR="00E454AB" w:rsidRPr="00E454AB" w14:paraId="4F0A1A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3F8D" w14:textId="77777777" w:rsidR="00554327" w:rsidRPr="00E454AB" w:rsidRDefault="00554327">
            <w:pPr>
              <w:pStyle w:val="TAL"/>
              <w:rPr>
                <w:sz w:val="16"/>
              </w:rPr>
            </w:pPr>
            <w:r w:rsidRPr="00E454AB">
              <w:rPr>
                <w:sz w:val="16"/>
              </w:rPr>
              <w:t>C1-213205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B6A7" w14:textId="77777777" w:rsidR="00554327" w:rsidRPr="00E454AB" w:rsidRDefault="00554327">
            <w:pPr>
              <w:pStyle w:val="TAL"/>
              <w:rPr>
                <w:sz w:val="16"/>
              </w:rPr>
            </w:pPr>
            <w:r w:rsidRPr="00E454AB">
              <w:rPr>
                <w:sz w:val="16"/>
              </w:rPr>
              <w:t xml:space="preserve">Unifying the terminology of the 5G </w:t>
            </w:r>
            <w:proofErr w:type="spellStart"/>
            <w:r w:rsidRPr="00E454AB">
              <w:rPr>
                <w:sz w:val="16"/>
              </w:rPr>
              <w:t>ProSe</w:t>
            </w:r>
            <w:proofErr w:type="spellEnd"/>
            <w:r w:rsidRPr="00E454AB">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E18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24F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475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9F659E" w14:textId="77777777" w:rsidR="00554327" w:rsidRPr="00E454AB" w:rsidRDefault="00554327">
            <w:pPr>
              <w:pStyle w:val="TAL"/>
              <w:rPr>
                <w:sz w:val="16"/>
              </w:rPr>
            </w:pPr>
          </w:p>
        </w:tc>
      </w:tr>
      <w:tr w:rsidR="00E454AB" w:rsidRPr="00E454AB" w14:paraId="259406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A0A8" w14:textId="77777777" w:rsidR="00554327" w:rsidRPr="00E454AB" w:rsidRDefault="00554327">
            <w:pPr>
              <w:pStyle w:val="TAL"/>
              <w:rPr>
                <w:sz w:val="16"/>
              </w:rPr>
            </w:pPr>
            <w:r w:rsidRPr="00E454AB">
              <w:rPr>
                <w:sz w:val="16"/>
              </w:rPr>
              <w:t>C1-213206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2EBD" w14:textId="77777777" w:rsidR="00554327" w:rsidRPr="00E454AB" w:rsidRDefault="00554327">
            <w:pPr>
              <w:pStyle w:val="TAL"/>
              <w:rPr>
                <w:sz w:val="16"/>
              </w:rPr>
            </w:pPr>
            <w:r w:rsidRPr="00E454AB">
              <w:rPr>
                <w:sz w:val="16"/>
              </w:rPr>
              <w:t xml:space="preserve">Workplan for </w:t>
            </w:r>
            <w:proofErr w:type="spellStart"/>
            <w:r w:rsidRPr="00E454AB">
              <w:rPr>
                <w:sz w:val="16"/>
              </w:rPr>
              <w:t>MuDE</w:t>
            </w:r>
            <w:proofErr w:type="spellEnd"/>
            <w:r w:rsidRPr="00E454AB">
              <w:rPr>
                <w:sz w:val="16"/>
              </w:rPr>
              <w:t xml:space="preserve">  work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FDD1C" w14:textId="77777777" w:rsidR="00554327" w:rsidRPr="00E454AB" w:rsidRDefault="00554327">
            <w:pPr>
              <w:pStyle w:val="TAL"/>
              <w:rPr>
                <w:sz w:val="16"/>
              </w:rPr>
            </w:pPr>
            <w:r w:rsidRPr="00E454AB">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2237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1B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5A1994" w14:textId="77777777" w:rsidR="00554327" w:rsidRPr="00E454AB" w:rsidRDefault="00554327">
            <w:pPr>
              <w:pStyle w:val="TAL"/>
              <w:rPr>
                <w:sz w:val="16"/>
              </w:rPr>
            </w:pPr>
          </w:p>
        </w:tc>
      </w:tr>
      <w:tr w:rsidR="00E454AB" w:rsidRPr="00E454AB" w14:paraId="48A667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3E22" w14:textId="77777777" w:rsidR="00554327" w:rsidRPr="00E454AB" w:rsidRDefault="00554327">
            <w:pPr>
              <w:pStyle w:val="TAL"/>
              <w:rPr>
                <w:sz w:val="16"/>
              </w:rPr>
            </w:pPr>
            <w:r w:rsidRPr="00E454AB">
              <w:rPr>
                <w:sz w:val="16"/>
              </w:rPr>
              <w:t>C1-213207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6BD3" w14:textId="77777777" w:rsidR="00554327" w:rsidRPr="00E454AB" w:rsidRDefault="00554327">
            <w:pPr>
              <w:pStyle w:val="TAL"/>
              <w:rPr>
                <w:sz w:val="16"/>
              </w:rPr>
            </w:pPr>
            <w:r w:rsidRPr="00E454AB">
              <w:rPr>
                <w:sz w:val="16"/>
              </w:rPr>
              <w:t>Introducing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76D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D87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0A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6BBFB6" w14:textId="77777777" w:rsidR="00554327" w:rsidRPr="00E454AB" w:rsidRDefault="00554327">
            <w:pPr>
              <w:pStyle w:val="TAL"/>
              <w:rPr>
                <w:sz w:val="16"/>
              </w:rPr>
            </w:pPr>
            <w:r w:rsidRPr="00E454AB">
              <w:rPr>
                <w:sz w:val="16"/>
              </w:rPr>
              <w:t>C1-213667</w:t>
            </w:r>
          </w:p>
        </w:tc>
      </w:tr>
      <w:tr w:rsidR="00E454AB" w:rsidRPr="00E454AB" w14:paraId="683865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92EA" w14:textId="77777777" w:rsidR="00554327" w:rsidRPr="00E454AB" w:rsidRDefault="00554327">
            <w:pPr>
              <w:pStyle w:val="TAL"/>
              <w:rPr>
                <w:sz w:val="16"/>
              </w:rPr>
            </w:pPr>
            <w:r w:rsidRPr="00E454AB">
              <w:rPr>
                <w:sz w:val="16"/>
              </w:rPr>
              <w:t>C1-213208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F706" w14:textId="77777777" w:rsidR="00554327" w:rsidRPr="00E454AB" w:rsidRDefault="00554327">
            <w:pPr>
              <w:pStyle w:val="TAL"/>
              <w:rPr>
                <w:sz w:val="16"/>
              </w:rPr>
            </w:pPr>
            <w:r w:rsidRPr="00E454AB">
              <w:rPr>
                <w:sz w:val="16"/>
              </w:rPr>
              <w:t>Introducing the 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56C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FF1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A1D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8FA84C" w14:textId="77777777" w:rsidR="00554327" w:rsidRPr="00E454AB" w:rsidRDefault="00554327">
            <w:pPr>
              <w:pStyle w:val="TAL"/>
              <w:rPr>
                <w:sz w:val="16"/>
              </w:rPr>
            </w:pPr>
          </w:p>
        </w:tc>
      </w:tr>
      <w:tr w:rsidR="00E454AB" w:rsidRPr="00E454AB" w14:paraId="00B119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A665" w14:textId="77777777" w:rsidR="00554327" w:rsidRPr="00E454AB" w:rsidRDefault="00554327">
            <w:pPr>
              <w:pStyle w:val="TAL"/>
              <w:rPr>
                <w:sz w:val="16"/>
              </w:rPr>
            </w:pPr>
            <w:r w:rsidRPr="00E454AB">
              <w:rPr>
                <w:sz w:val="16"/>
              </w:rPr>
              <w:t>C1-213209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5F96" w14:textId="77777777" w:rsidR="00554327" w:rsidRPr="00E454AB" w:rsidRDefault="00554327">
            <w:pPr>
              <w:pStyle w:val="TAL"/>
              <w:rPr>
                <w:sz w:val="16"/>
              </w:rPr>
            </w:pPr>
            <w:r w:rsidRPr="00E454AB">
              <w:rPr>
                <w:sz w:val="16"/>
              </w:rPr>
              <w:t>Introducing the UE-to-network relay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D0B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B4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F96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180629" w14:textId="77777777" w:rsidR="00554327" w:rsidRPr="00E454AB" w:rsidRDefault="00554327">
            <w:pPr>
              <w:pStyle w:val="TAL"/>
              <w:rPr>
                <w:sz w:val="16"/>
              </w:rPr>
            </w:pPr>
            <w:r w:rsidRPr="00E454AB">
              <w:rPr>
                <w:sz w:val="16"/>
              </w:rPr>
              <w:t>C1-213668</w:t>
            </w:r>
          </w:p>
        </w:tc>
      </w:tr>
      <w:tr w:rsidR="00E454AB" w:rsidRPr="00E454AB" w14:paraId="62EA49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5B56" w14:textId="77777777" w:rsidR="00554327" w:rsidRPr="00E454AB" w:rsidRDefault="00554327">
            <w:pPr>
              <w:pStyle w:val="TAL"/>
              <w:rPr>
                <w:sz w:val="16"/>
              </w:rPr>
            </w:pPr>
            <w:r w:rsidRPr="00E454AB">
              <w:rPr>
                <w:sz w:val="16"/>
              </w:rPr>
              <w:t>C1-213210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C0B2" w14:textId="77777777" w:rsidR="00554327" w:rsidRPr="00E454AB" w:rsidRDefault="00554327">
            <w:pPr>
              <w:pStyle w:val="TAL"/>
              <w:rPr>
                <w:sz w:val="16"/>
              </w:rPr>
            </w:pPr>
            <w:r w:rsidRPr="00E454AB">
              <w:rPr>
                <w:sz w:val="16"/>
              </w:rPr>
              <w:t>Introducing the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327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A72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D7F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7D95D7" w14:textId="77777777" w:rsidR="00554327" w:rsidRPr="00E454AB" w:rsidRDefault="00554327">
            <w:pPr>
              <w:pStyle w:val="TAL"/>
              <w:rPr>
                <w:sz w:val="16"/>
              </w:rPr>
            </w:pPr>
            <w:r w:rsidRPr="00E454AB">
              <w:rPr>
                <w:sz w:val="16"/>
              </w:rPr>
              <w:t>C1-213670</w:t>
            </w:r>
          </w:p>
        </w:tc>
      </w:tr>
      <w:tr w:rsidR="00E454AB" w:rsidRPr="00E454AB" w14:paraId="1D4335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D816" w14:textId="77777777" w:rsidR="00554327" w:rsidRPr="00E454AB" w:rsidRDefault="00554327">
            <w:pPr>
              <w:pStyle w:val="TAL"/>
              <w:rPr>
                <w:sz w:val="16"/>
              </w:rPr>
            </w:pPr>
            <w:r w:rsidRPr="00E454AB">
              <w:rPr>
                <w:sz w:val="16"/>
              </w:rPr>
              <w:t>C1-213211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A94B" w14:textId="77777777" w:rsidR="00554327" w:rsidRPr="00E454AB" w:rsidRDefault="00554327">
            <w:pPr>
              <w:pStyle w:val="TAL"/>
              <w:rPr>
                <w:sz w:val="16"/>
              </w:rPr>
            </w:pPr>
            <w:r w:rsidRPr="00E454AB">
              <w:rPr>
                <w:sz w:val="16"/>
              </w:rPr>
              <w:t>Unifying the terminology for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9243"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0376"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87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4DDDCF" w14:textId="77777777" w:rsidR="00554327" w:rsidRPr="00E454AB" w:rsidRDefault="00554327">
            <w:pPr>
              <w:pStyle w:val="TAL"/>
              <w:rPr>
                <w:sz w:val="16"/>
              </w:rPr>
            </w:pPr>
            <w:r w:rsidRPr="00E454AB">
              <w:rPr>
                <w:sz w:val="16"/>
              </w:rPr>
              <w:t>C1-213671</w:t>
            </w:r>
          </w:p>
        </w:tc>
      </w:tr>
      <w:tr w:rsidR="00E454AB" w:rsidRPr="00E454AB" w14:paraId="22312F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8140" w14:textId="77777777" w:rsidR="00554327" w:rsidRPr="00E454AB" w:rsidRDefault="00554327">
            <w:pPr>
              <w:pStyle w:val="TAL"/>
              <w:rPr>
                <w:sz w:val="16"/>
              </w:rPr>
            </w:pPr>
            <w:r w:rsidRPr="00E454AB">
              <w:rPr>
                <w:sz w:val="16"/>
              </w:rPr>
              <w:t>C1-213212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4E64"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1983"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07F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FA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2FADF3" w14:textId="77777777" w:rsidR="00554327" w:rsidRPr="00E454AB" w:rsidRDefault="00554327">
            <w:pPr>
              <w:pStyle w:val="TAL"/>
              <w:rPr>
                <w:sz w:val="16"/>
              </w:rPr>
            </w:pPr>
            <w:r w:rsidRPr="00E454AB">
              <w:rPr>
                <w:sz w:val="16"/>
              </w:rPr>
              <w:t>C1-213871</w:t>
            </w:r>
          </w:p>
        </w:tc>
      </w:tr>
      <w:tr w:rsidR="00E454AB" w:rsidRPr="00E454AB" w14:paraId="45525E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591C" w14:textId="77777777" w:rsidR="00554327" w:rsidRPr="00E454AB" w:rsidRDefault="00554327">
            <w:pPr>
              <w:pStyle w:val="TAL"/>
              <w:rPr>
                <w:sz w:val="16"/>
              </w:rPr>
            </w:pPr>
            <w:r w:rsidRPr="00E454AB">
              <w:rPr>
                <w:sz w:val="16"/>
              </w:rPr>
              <w:t>C1-213213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61FC"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E016"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4F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8B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35A6F2" w14:textId="77777777" w:rsidR="00554327" w:rsidRPr="00E454AB" w:rsidRDefault="00554327">
            <w:pPr>
              <w:pStyle w:val="TAL"/>
              <w:rPr>
                <w:sz w:val="16"/>
              </w:rPr>
            </w:pPr>
            <w:r w:rsidRPr="00E454AB">
              <w:rPr>
                <w:sz w:val="16"/>
              </w:rPr>
              <w:t>C1-213766</w:t>
            </w:r>
          </w:p>
        </w:tc>
      </w:tr>
      <w:tr w:rsidR="00E454AB" w:rsidRPr="00E454AB" w14:paraId="27ACB0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B38D" w14:textId="77777777" w:rsidR="00554327" w:rsidRPr="00E454AB" w:rsidRDefault="00554327">
            <w:pPr>
              <w:pStyle w:val="TAL"/>
              <w:rPr>
                <w:sz w:val="16"/>
              </w:rPr>
            </w:pPr>
            <w:r w:rsidRPr="00E454AB">
              <w:rPr>
                <w:sz w:val="16"/>
              </w:rPr>
              <w:t>C1-213214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D7A6" w14:textId="77777777" w:rsidR="00554327" w:rsidRPr="00E454AB" w:rsidRDefault="00554327">
            <w:pPr>
              <w:pStyle w:val="TAL"/>
              <w:rPr>
                <w:sz w:val="16"/>
              </w:rPr>
            </w:pPr>
            <w:r w:rsidRPr="00E454AB">
              <w:rPr>
                <w:sz w:val="16"/>
              </w:rPr>
              <w:t>Correction of emergency services support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FAAF"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4DD5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32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6D42E9" w14:textId="77777777" w:rsidR="00554327" w:rsidRPr="00E454AB" w:rsidRDefault="00554327">
            <w:pPr>
              <w:pStyle w:val="TAL"/>
              <w:rPr>
                <w:sz w:val="16"/>
              </w:rPr>
            </w:pPr>
          </w:p>
        </w:tc>
      </w:tr>
      <w:tr w:rsidR="00E454AB" w:rsidRPr="00E454AB" w14:paraId="5BB25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6463" w14:textId="77777777" w:rsidR="00554327" w:rsidRPr="00E454AB" w:rsidRDefault="00554327">
            <w:pPr>
              <w:pStyle w:val="TAL"/>
              <w:rPr>
                <w:sz w:val="16"/>
              </w:rPr>
            </w:pPr>
            <w:r w:rsidRPr="00E454AB">
              <w:rPr>
                <w:sz w:val="16"/>
              </w:rPr>
              <w:t>C1-213215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F63E"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7EEB"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C1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89ED" w14:textId="77777777" w:rsidR="00554327" w:rsidRPr="00E454AB" w:rsidRDefault="00554327">
            <w:pPr>
              <w:pStyle w:val="TAL"/>
              <w:rPr>
                <w:sz w:val="16"/>
              </w:rPr>
            </w:pPr>
            <w:r w:rsidRPr="00E454AB">
              <w:rPr>
                <w:sz w:val="16"/>
              </w:rPr>
              <w:t>C1-212529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0D062A" w14:textId="77777777" w:rsidR="00554327" w:rsidRPr="00E454AB" w:rsidRDefault="00554327">
            <w:pPr>
              <w:pStyle w:val="TAL"/>
              <w:rPr>
                <w:sz w:val="16"/>
              </w:rPr>
            </w:pPr>
            <w:r w:rsidRPr="00E454AB">
              <w:rPr>
                <w:sz w:val="16"/>
              </w:rPr>
              <w:t>C1-213775</w:t>
            </w:r>
          </w:p>
        </w:tc>
      </w:tr>
      <w:tr w:rsidR="00E454AB" w:rsidRPr="00E454AB" w14:paraId="06DFA2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554B" w14:textId="77777777" w:rsidR="00554327" w:rsidRPr="00E454AB" w:rsidRDefault="00554327">
            <w:pPr>
              <w:pStyle w:val="TAL"/>
              <w:rPr>
                <w:sz w:val="16"/>
              </w:rPr>
            </w:pPr>
            <w:r w:rsidRPr="00E454AB">
              <w:rPr>
                <w:sz w:val="16"/>
              </w:rPr>
              <w:t>C1-213216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1C6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56F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31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3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48B8A0" w14:textId="77777777" w:rsidR="00554327" w:rsidRPr="00E454AB" w:rsidRDefault="00554327">
            <w:pPr>
              <w:pStyle w:val="TAL"/>
              <w:rPr>
                <w:sz w:val="16"/>
              </w:rPr>
            </w:pPr>
            <w:r w:rsidRPr="00E454AB">
              <w:rPr>
                <w:sz w:val="16"/>
              </w:rPr>
              <w:t>C1-213808</w:t>
            </w:r>
          </w:p>
        </w:tc>
      </w:tr>
      <w:tr w:rsidR="00E454AB" w:rsidRPr="00E454AB" w14:paraId="7BB88A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A59A" w14:textId="77777777" w:rsidR="00554327" w:rsidRPr="00E454AB" w:rsidRDefault="00554327">
            <w:pPr>
              <w:pStyle w:val="TAL"/>
              <w:rPr>
                <w:sz w:val="16"/>
              </w:rPr>
            </w:pPr>
            <w:r w:rsidRPr="00E454AB">
              <w:rPr>
                <w:sz w:val="16"/>
              </w:rPr>
              <w:t>C1-213217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E95A"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E47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304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CA1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EEAEE6" w14:textId="77777777" w:rsidR="00554327" w:rsidRPr="00E454AB" w:rsidRDefault="00554327">
            <w:pPr>
              <w:pStyle w:val="TAL"/>
              <w:rPr>
                <w:sz w:val="16"/>
              </w:rPr>
            </w:pPr>
            <w:r w:rsidRPr="00E454AB">
              <w:rPr>
                <w:sz w:val="16"/>
              </w:rPr>
              <w:t>C1-213811</w:t>
            </w:r>
          </w:p>
        </w:tc>
      </w:tr>
      <w:tr w:rsidR="00E454AB" w:rsidRPr="00E454AB" w14:paraId="54CD5D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3969" w14:textId="77777777" w:rsidR="00554327" w:rsidRPr="00E454AB" w:rsidRDefault="00554327">
            <w:pPr>
              <w:pStyle w:val="TAL"/>
              <w:rPr>
                <w:sz w:val="16"/>
              </w:rPr>
            </w:pPr>
            <w:r w:rsidRPr="00E454AB">
              <w:rPr>
                <w:sz w:val="16"/>
              </w:rPr>
              <w:t>C1-213218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7326"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31F9"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0E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E9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5A286B" w14:textId="77777777" w:rsidR="00554327" w:rsidRPr="00E454AB" w:rsidRDefault="00554327">
            <w:pPr>
              <w:pStyle w:val="TAL"/>
              <w:rPr>
                <w:sz w:val="16"/>
              </w:rPr>
            </w:pPr>
            <w:r w:rsidRPr="00E454AB">
              <w:rPr>
                <w:sz w:val="16"/>
              </w:rPr>
              <w:t>C1-213813</w:t>
            </w:r>
          </w:p>
        </w:tc>
      </w:tr>
      <w:tr w:rsidR="00E454AB" w:rsidRPr="00E454AB" w14:paraId="18F135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B08C" w14:textId="77777777" w:rsidR="00554327" w:rsidRPr="00E454AB" w:rsidRDefault="00554327">
            <w:pPr>
              <w:pStyle w:val="TAL"/>
              <w:rPr>
                <w:sz w:val="16"/>
              </w:rPr>
            </w:pPr>
            <w:r w:rsidRPr="00E454AB">
              <w:rPr>
                <w:sz w:val="16"/>
              </w:rPr>
              <w:t>C1-213219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E703"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5D7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965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67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4E038D6" w14:textId="77777777" w:rsidR="00554327" w:rsidRPr="00E454AB" w:rsidRDefault="00554327">
            <w:pPr>
              <w:pStyle w:val="TAL"/>
              <w:rPr>
                <w:sz w:val="16"/>
              </w:rPr>
            </w:pPr>
            <w:r w:rsidRPr="00E454AB">
              <w:rPr>
                <w:sz w:val="16"/>
              </w:rPr>
              <w:t>C1-213656</w:t>
            </w:r>
          </w:p>
        </w:tc>
      </w:tr>
      <w:tr w:rsidR="00E454AB" w:rsidRPr="00E454AB" w14:paraId="6622C5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7477" w14:textId="77777777" w:rsidR="00554327" w:rsidRPr="00E454AB" w:rsidRDefault="00554327">
            <w:pPr>
              <w:pStyle w:val="TAL"/>
              <w:rPr>
                <w:sz w:val="16"/>
              </w:rPr>
            </w:pPr>
            <w:r w:rsidRPr="00E454AB">
              <w:rPr>
                <w:sz w:val="16"/>
              </w:rPr>
              <w:t>C1-213220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EBE0" w14:textId="77777777" w:rsidR="00554327" w:rsidRPr="00E454AB" w:rsidRDefault="00554327">
            <w:pPr>
              <w:pStyle w:val="TAL"/>
              <w:rPr>
                <w:sz w:val="16"/>
              </w:rPr>
            </w:pPr>
            <w:r w:rsidRPr="00E454AB">
              <w:rPr>
                <w:sz w:val="16"/>
              </w:rPr>
              <w:t>Authentication method for inbound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A08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399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F1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77F5F1" w14:textId="77777777" w:rsidR="00554327" w:rsidRPr="00E454AB" w:rsidRDefault="00554327">
            <w:pPr>
              <w:pStyle w:val="TAL"/>
              <w:rPr>
                <w:sz w:val="16"/>
              </w:rPr>
            </w:pPr>
          </w:p>
        </w:tc>
      </w:tr>
      <w:tr w:rsidR="00E454AB" w:rsidRPr="00E454AB" w14:paraId="05B867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54EF" w14:textId="77777777" w:rsidR="00554327" w:rsidRPr="00E454AB" w:rsidRDefault="00554327">
            <w:pPr>
              <w:pStyle w:val="TAL"/>
              <w:rPr>
                <w:sz w:val="16"/>
              </w:rPr>
            </w:pPr>
            <w:r w:rsidRPr="00E454AB">
              <w:rPr>
                <w:sz w:val="16"/>
              </w:rPr>
              <w:t>C1-213221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3E06"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46EA"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7D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2E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0303DF" w14:textId="77777777" w:rsidR="00554327" w:rsidRPr="00E454AB" w:rsidRDefault="00554327">
            <w:pPr>
              <w:pStyle w:val="TAL"/>
              <w:rPr>
                <w:sz w:val="16"/>
              </w:rPr>
            </w:pPr>
            <w:r w:rsidRPr="00E454AB">
              <w:rPr>
                <w:sz w:val="16"/>
              </w:rPr>
              <w:t>C1-213814</w:t>
            </w:r>
          </w:p>
        </w:tc>
      </w:tr>
      <w:tr w:rsidR="00E454AB" w:rsidRPr="00E454AB" w14:paraId="51F59D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36EB" w14:textId="77777777" w:rsidR="00554327" w:rsidRPr="00E454AB" w:rsidRDefault="00554327">
            <w:pPr>
              <w:pStyle w:val="TAL"/>
              <w:rPr>
                <w:sz w:val="16"/>
              </w:rPr>
            </w:pPr>
            <w:r w:rsidRPr="00E454AB">
              <w:rPr>
                <w:sz w:val="16"/>
              </w:rPr>
              <w:t>C1-213222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9F54"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17B4"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4B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78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964583" w14:textId="77777777" w:rsidR="00554327" w:rsidRPr="00E454AB" w:rsidRDefault="00554327">
            <w:pPr>
              <w:pStyle w:val="TAL"/>
              <w:rPr>
                <w:sz w:val="16"/>
              </w:rPr>
            </w:pPr>
            <w:r w:rsidRPr="00E454AB">
              <w:rPr>
                <w:sz w:val="16"/>
              </w:rPr>
              <w:t>C1-213815</w:t>
            </w:r>
          </w:p>
        </w:tc>
      </w:tr>
      <w:tr w:rsidR="00E454AB" w:rsidRPr="00E454AB" w14:paraId="7FB1E7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EB80" w14:textId="77777777" w:rsidR="00554327" w:rsidRPr="00E454AB" w:rsidRDefault="00554327">
            <w:pPr>
              <w:pStyle w:val="TAL"/>
              <w:rPr>
                <w:sz w:val="16"/>
              </w:rPr>
            </w:pPr>
            <w:r w:rsidRPr="00E454AB">
              <w:rPr>
                <w:sz w:val="16"/>
              </w:rPr>
              <w:t>C1-213223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65C4"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E8F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3B7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A4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F0030D" w14:textId="77777777" w:rsidR="00554327" w:rsidRPr="00E454AB" w:rsidRDefault="00554327">
            <w:pPr>
              <w:pStyle w:val="TAL"/>
              <w:rPr>
                <w:sz w:val="16"/>
              </w:rPr>
            </w:pPr>
            <w:r w:rsidRPr="00E454AB">
              <w:rPr>
                <w:sz w:val="16"/>
              </w:rPr>
              <w:t>C1-213816</w:t>
            </w:r>
          </w:p>
        </w:tc>
      </w:tr>
      <w:tr w:rsidR="00E454AB" w:rsidRPr="00E454AB" w14:paraId="4D4CBD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7663" w14:textId="77777777" w:rsidR="00554327" w:rsidRPr="00E454AB" w:rsidRDefault="00554327">
            <w:pPr>
              <w:pStyle w:val="TAL"/>
              <w:rPr>
                <w:sz w:val="16"/>
              </w:rPr>
            </w:pPr>
            <w:r w:rsidRPr="00E454AB">
              <w:rPr>
                <w:sz w:val="16"/>
              </w:rPr>
              <w:t>C1-213224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A16E"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07A0"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58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05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AA60B5" w14:textId="77777777" w:rsidR="00554327" w:rsidRPr="00E454AB" w:rsidRDefault="00554327">
            <w:pPr>
              <w:pStyle w:val="TAL"/>
              <w:rPr>
                <w:sz w:val="16"/>
              </w:rPr>
            </w:pPr>
            <w:r w:rsidRPr="00E454AB">
              <w:rPr>
                <w:sz w:val="16"/>
              </w:rPr>
              <w:t>C1-213818</w:t>
            </w:r>
          </w:p>
        </w:tc>
      </w:tr>
      <w:tr w:rsidR="00E454AB" w:rsidRPr="00E454AB" w14:paraId="5ACBAE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BD9D" w14:textId="77777777" w:rsidR="00554327" w:rsidRPr="00E454AB" w:rsidRDefault="00554327">
            <w:pPr>
              <w:pStyle w:val="TAL"/>
              <w:rPr>
                <w:sz w:val="16"/>
              </w:rPr>
            </w:pPr>
            <w:r w:rsidRPr="00E454AB">
              <w:rPr>
                <w:sz w:val="16"/>
              </w:rPr>
              <w:t>C1-213225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FB91" w14:textId="77777777" w:rsidR="00554327" w:rsidRPr="00E454AB" w:rsidRDefault="00554327">
            <w:pPr>
              <w:pStyle w:val="TAL"/>
              <w:rPr>
                <w:sz w:val="16"/>
              </w:rPr>
            </w:pPr>
            <w:r w:rsidRPr="00E454AB">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A0C0"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ACA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963E" w14:textId="77777777" w:rsidR="00554327" w:rsidRPr="00E454AB" w:rsidRDefault="00554327">
            <w:pPr>
              <w:pStyle w:val="TAL"/>
              <w:rPr>
                <w:sz w:val="16"/>
              </w:rPr>
            </w:pPr>
            <w:r w:rsidRPr="00E454AB">
              <w:rPr>
                <w:sz w:val="16"/>
              </w:rPr>
              <w:t>CP-210288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2ECF18" w14:textId="77777777" w:rsidR="00554327" w:rsidRPr="00E454AB" w:rsidRDefault="00554327">
            <w:pPr>
              <w:pStyle w:val="TAL"/>
              <w:rPr>
                <w:sz w:val="16"/>
              </w:rPr>
            </w:pPr>
            <w:r w:rsidRPr="00E454AB">
              <w:rPr>
                <w:sz w:val="16"/>
              </w:rPr>
              <w:t>C1-213753</w:t>
            </w:r>
          </w:p>
        </w:tc>
      </w:tr>
      <w:tr w:rsidR="00E454AB" w:rsidRPr="00E454AB" w14:paraId="516AFE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A1B1" w14:textId="77777777" w:rsidR="00554327" w:rsidRPr="00E454AB" w:rsidRDefault="00554327">
            <w:pPr>
              <w:pStyle w:val="TAL"/>
              <w:rPr>
                <w:sz w:val="16"/>
              </w:rPr>
            </w:pPr>
            <w:r w:rsidRPr="00E454AB">
              <w:rPr>
                <w:sz w:val="16"/>
              </w:rPr>
              <w:t>C1-213226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F857" w14:textId="77777777" w:rsidR="00554327" w:rsidRPr="00E454AB" w:rsidRDefault="00554327">
            <w:pPr>
              <w:pStyle w:val="TAL"/>
              <w:rPr>
                <w:sz w:val="16"/>
              </w:rPr>
            </w:pPr>
            <w:r w:rsidRPr="00E454AB">
              <w:rPr>
                <w:sz w:val="16"/>
              </w:rPr>
              <w:t>Update of Solution #2 to KI#1 and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F0CE"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E87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66E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52B80A" w14:textId="77777777" w:rsidR="00554327" w:rsidRPr="00E454AB" w:rsidRDefault="00554327">
            <w:pPr>
              <w:pStyle w:val="TAL"/>
              <w:rPr>
                <w:sz w:val="16"/>
              </w:rPr>
            </w:pPr>
          </w:p>
        </w:tc>
      </w:tr>
      <w:tr w:rsidR="00E454AB" w:rsidRPr="00E454AB" w14:paraId="41BCE5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58D5" w14:textId="77777777" w:rsidR="00554327" w:rsidRPr="00E454AB" w:rsidRDefault="00554327">
            <w:pPr>
              <w:pStyle w:val="TAL"/>
              <w:rPr>
                <w:sz w:val="16"/>
              </w:rPr>
            </w:pPr>
            <w:r w:rsidRPr="00E454AB">
              <w:rPr>
                <w:sz w:val="16"/>
              </w:rPr>
              <w:t>C1-213227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A072" w14:textId="77777777" w:rsidR="00554327" w:rsidRPr="00E454AB" w:rsidRDefault="00554327">
            <w:pPr>
              <w:pStyle w:val="TAL"/>
              <w:rPr>
                <w:sz w:val="16"/>
              </w:rPr>
            </w:pPr>
            <w:r w:rsidRPr="00E454AB">
              <w:rPr>
                <w:sz w:val="16"/>
              </w:rPr>
              <w:t>Update of evaluations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10AD"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9FD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D5FD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1243B8" w14:textId="77777777" w:rsidR="00554327" w:rsidRPr="00E454AB" w:rsidRDefault="00554327">
            <w:pPr>
              <w:pStyle w:val="TAL"/>
              <w:rPr>
                <w:sz w:val="16"/>
              </w:rPr>
            </w:pPr>
          </w:p>
        </w:tc>
      </w:tr>
      <w:tr w:rsidR="00E454AB" w:rsidRPr="00E454AB" w14:paraId="0C5000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A75A" w14:textId="77777777" w:rsidR="00554327" w:rsidRPr="00E454AB" w:rsidRDefault="00554327">
            <w:pPr>
              <w:pStyle w:val="TAL"/>
              <w:rPr>
                <w:sz w:val="16"/>
              </w:rPr>
            </w:pPr>
            <w:r w:rsidRPr="00E454AB">
              <w:rPr>
                <w:sz w:val="16"/>
              </w:rPr>
              <w:t>C1-213228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E24B" w14:textId="77777777" w:rsidR="00554327" w:rsidRPr="00E454AB" w:rsidRDefault="00554327">
            <w:pPr>
              <w:pStyle w:val="TAL"/>
              <w:rPr>
                <w:sz w:val="16"/>
              </w:rPr>
            </w:pPr>
            <w:r w:rsidRPr="00E454AB">
              <w:rPr>
                <w:sz w:val="16"/>
              </w:rPr>
              <w:t>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0C5E" w14:textId="77777777" w:rsidR="00554327" w:rsidRPr="00E454AB" w:rsidRDefault="00554327">
            <w:pPr>
              <w:pStyle w:val="TAL"/>
              <w:rPr>
                <w:sz w:val="16"/>
              </w:rPr>
            </w:pPr>
            <w:r w:rsidRPr="00E454AB">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6A0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A6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87DDAD" w14:textId="77777777" w:rsidR="00554327" w:rsidRPr="00E454AB" w:rsidRDefault="00554327">
            <w:pPr>
              <w:pStyle w:val="TAL"/>
              <w:rPr>
                <w:sz w:val="16"/>
              </w:rPr>
            </w:pPr>
          </w:p>
        </w:tc>
      </w:tr>
      <w:tr w:rsidR="00E454AB" w:rsidRPr="00E454AB" w14:paraId="15262F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7E37" w14:textId="77777777" w:rsidR="00554327" w:rsidRPr="00E454AB" w:rsidRDefault="00554327">
            <w:pPr>
              <w:pStyle w:val="TAL"/>
              <w:rPr>
                <w:sz w:val="16"/>
              </w:rPr>
            </w:pPr>
            <w:r w:rsidRPr="00E454AB">
              <w:rPr>
                <w:sz w:val="16"/>
              </w:rPr>
              <w:t>C1-213229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E7B5" w14:textId="77777777" w:rsidR="00554327" w:rsidRPr="00E454AB" w:rsidRDefault="00554327">
            <w:pPr>
              <w:pStyle w:val="TAL"/>
              <w:rPr>
                <w:sz w:val="16"/>
              </w:rPr>
            </w:pPr>
            <w:r w:rsidRPr="00E454AB">
              <w:rPr>
                <w:sz w:val="16"/>
              </w:rPr>
              <w:t>Discussion on scenario when AMF doesn’t support one or more S-NSSAIs in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01F7"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3A4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453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59ABF2" w14:textId="77777777" w:rsidR="00554327" w:rsidRPr="00E454AB" w:rsidRDefault="00554327">
            <w:pPr>
              <w:pStyle w:val="TAL"/>
              <w:rPr>
                <w:sz w:val="16"/>
              </w:rPr>
            </w:pPr>
          </w:p>
        </w:tc>
      </w:tr>
      <w:tr w:rsidR="00E454AB" w:rsidRPr="00E454AB" w14:paraId="466A05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806A" w14:textId="77777777" w:rsidR="00554327" w:rsidRPr="00E454AB" w:rsidRDefault="00554327">
            <w:pPr>
              <w:pStyle w:val="TAL"/>
              <w:rPr>
                <w:sz w:val="16"/>
              </w:rPr>
            </w:pPr>
            <w:r w:rsidRPr="00E454AB">
              <w:rPr>
                <w:sz w:val="16"/>
              </w:rPr>
              <w:t>C1-213230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5A8B" w14:textId="77777777" w:rsidR="00554327" w:rsidRPr="00E454AB" w:rsidRDefault="00554327">
            <w:pPr>
              <w:pStyle w:val="TAL"/>
              <w:rPr>
                <w:sz w:val="16"/>
              </w:rPr>
            </w:pPr>
            <w:r w:rsidRPr="00E454AB">
              <w:rPr>
                <w:sz w:val="16"/>
              </w:rPr>
              <w:t>Introduce new cause value for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6008"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156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06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D9FCC37" w14:textId="77777777" w:rsidR="00554327" w:rsidRPr="00E454AB" w:rsidRDefault="00554327">
            <w:pPr>
              <w:pStyle w:val="TAL"/>
              <w:rPr>
                <w:sz w:val="16"/>
              </w:rPr>
            </w:pPr>
          </w:p>
        </w:tc>
      </w:tr>
      <w:tr w:rsidR="00E454AB" w:rsidRPr="00E454AB" w14:paraId="182EEC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E166" w14:textId="77777777" w:rsidR="00554327" w:rsidRPr="00E454AB" w:rsidRDefault="00554327">
            <w:pPr>
              <w:pStyle w:val="TAL"/>
              <w:rPr>
                <w:sz w:val="16"/>
              </w:rPr>
            </w:pPr>
            <w:r w:rsidRPr="00E454AB">
              <w:rPr>
                <w:sz w:val="16"/>
              </w:rPr>
              <w:t>C1-213231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FEC3"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70A8"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B3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00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4827E3" w14:textId="77777777" w:rsidR="00554327" w:rsidRPr="00E454AB" w:rsidRDefault="00554327">
            <w:pPr>
              <w:pStyle w:val="TAL"/>
              <w:rPr>
                <w:sz w:val="16"/>
              </w:rPr>
            </w:pPr>
            <w:r w:rsidRPr="00E454AB">
              <w:rPr>
                <w:sz w:val="16"/>
              </w:rPr>
              <w:t>C1-213641</w:t>
            </w:r>
          </w:p>
        </w:tc>
      </w:tr>
      <w:tr w:rsidR="00E454AB" w:rsidRPr="00E454AB" w14:paraId="01ACBE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7826" w14:textId="77777777" w:rsidR="00554327" w:rsidRPr="00E454AB" w:rsidRDefault="00554327">
            <w:pPr>
              <w:pStyle w:val="TAL"/>
              <w:rPr>
                <w:sz w:val="16"/>
              </w:rPr>
            </w:pPr>
            <w:r w:rsidRPr="00E454AB">
              <w:rPr>
                <w:sz w:val="16"/>
              </w:rPr>
              <w:t>C1-213232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42AA" w14:textId="77777777" w:rsidR="00554327" w:rsidRPr="00E454AB" w:rsidRDefault="00554327">
            <w:pPr>
              <w:pStyle w:val="TAL"/>
              <w:rPr>
                <w:sz w:val="16"/>
              </w:rPr>
            </w:pPr>
            <w:r w:rsidRPr="00E454AB">
              <w:rPr>
                <w:sz w:val="16"/>
              </w:rPr>
              <w:t>Editorial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4D12"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99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89D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B5F60B" w14:textId="77777777" w:rsidR="00554327" w:rsidRPr="00E454AB" w:rsidRDefault="00554327">
            <w:pPr>
              <w:pStyle w:val="TAL"/>
              <w:rPr>
                <w:sz w:val="16"/>
              </w:rPr>
            </w:pPr>
          </w:p>
        </w:tc>
      </w:tr>
      <w:tr w:rsidR="00E454AB" w:rsidRPr="00E454AB" w14:paraId="277F48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633F" w14:textId="77777777" w:rsidR="00554327" w:rsidRPr="00E454AB" w:rsidRDefault="00554327">
            <w:pPr>
              <w:pStyle w:val="TAL"/>
              <w:rPr>
                <w:sz w:val="16"/>
              </w:rPr>
            </w:pPr>
            <w:r w:rsidRPr="00E454AB">
              <w:rPr>
                <w:sz w:val="16"/>
              </w:rPr>
              <w:t>C1-213233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5642" w14:textId="77777777" w:rsidR="00554327" w:rsidRPr="00E454AB" w:rsidRDefault="00554327">
            <w:pPr>
              <w:pStyle w:val="TAL"/>
              <w:rPr>
                <w:sz w:val="16"/>
              </w:rPr>
            </w:pPr>
            <w:r w:rsidRPr="00E454AB">
              <w:rPr>
                <w:sz w:val="16"/>
              </w:rPr>
              <w:t>Correction of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01C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48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A8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467EE8" w14:textId="77777777" w:rsidR="00554327" w:rsidRPr="00E454AB" w:rsidRDefault="00554327">
            <w:pPr>
              <w:pStyle w:val="TAL"/>
              <w:rPr>
                <w:sz w:val="16"/>
              </w:rPr>
            </w:pPr>
          </w:p>
        </w:tc>
      </w:tr>
      <w:tr w:rsidR="00E454AB" w:rsidRPr="00E454AB" w14:paraId="21C57E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7A02" w14:textId="77777777" w:rsidR="00554327" w:rsidRPr="00E454AB" w:rsidRDefault="00554327">
            <w:pPr>
              <w:pStyle w:val="TAL"/>
              <w:rPr>
                <w:sz w:val="16"/>
              </w:rPr>
            </w:pPr>
            <w:r w:rsidRPr="00E454AB">
              <w:rPr>
                <w:sz w:val="16"/>
              </w:rPr>
              <w:t>C1-213234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7C03" w14:textId="77777777" w:rsidR="00554327" w:rsidRPr="00E454AB" w:rsidRDefault="00554327">
            <w:pPr>
              <w:pStyle w:val="TAL"/>
              <w:rPr>
                <w:sz w:val="16"/>
              </w:rPr>
            </w:pPr>
            <w:r w:rsidRPr="00E454AB">
              <w:rPr>
                <w:sz w:val="16"/>
              </w:rPr>
              <w:t>DRAFT LS on Disaster roaming UE authentication in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5E6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4AB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47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39A6EC" w14:textId="77777777" w:rsidR="00554327" w:rsidRPr="00E454AB" w:rsidRDefault="00554327">
            <w:pPr>
              <w:pStyle w:val="TAL"/>
              <w:rPr>
                <w:sz w:val="16"/>
              </w:rPr>
            </w:pPr>
          </w:p>
        </w:tc>
      </w:tr>
      <w:tr w:rsidR="00E454AB" w:rsidRPr="00E454AB" w14:paraId="1A790E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3575" w14:textId="77777777" w:rsidR="00554327" w:rsidRPr="00E454AB" w:rsidRDefault="00554327">
            <w:pPr>
              <w:pStyle w:val="TAL"/>
              <w:rPr>
                <w:sz w:val="16"/>
              </w:rPr>
            </w:pPr>
            <w:r w:rsidRPr="00E454AB">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8DEA" w14:textId="77777777" w:rsidR="00554327" w:rsidRPr="00E454AB" w:rsidRDefault="00554327">
            <w:pPr>
              <w:pStyle w:val="TAL"/>
              <w:rPr>
                <w:sz w:val="16"/>
              </w:rPr>
            </w:pPr>
            <w:r w:rsidRPr="00E454AB">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1DA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783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92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E17603" w14:textId="77777777" w:rsidR="00554327" w:rsidRPr="00E454AB" w:rsidRDefault="00554327">
            <w:pPr>
              <w:pStyle w:val="TAL"/>
              <w:rPr>
                <w:sz w:val="16"/>
              </w:rPr>
            </w:pPr>
          </w:p>
        </w:tc>
      </w:tr>
      <w:tr w:rsidR="00E454AB" w:rsidRPr="00E454AB" w14:paraId="32AC6F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CFAA" w14:textId="77777777" w:rsidR="00554327" w:rsidRPr="00E454AB" w:rsidRDefault="00554327">
            <w:pPr>
              <w:pStyle w:val="TAL"/>
              <w:rPr>
                <w:sz w:val="16"/>
              </w:rPr>
            </w:pPr>
            <w:r w:rsidRPr="00E454AB">
              <w:rPr>
                <w:sz w:val="16"/>
              </w:rPr>
              <w:t>C1-213236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8B9E"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0497"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E6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62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241E56" w14:textId="77777777" w:rsidR="00554327" w:rsidRPr="00E454AB" w:rsidRDefault="00554327">
            <w:pPr>
              <w:pStyle w:val="TAL"/>
              <w:rPr>
                <w:sz w:val="16"/>
              </w:rPr>
            </w:pPr>
            <w:r w:rsidRPr="00E454AB">
              <w:rPr>
                <w:sz w:val="16"/>
              </w:rPr>
              <w:t>C1-213820</w:t>
            </w:r>
          </w:p>
        </w:tc>
      </w:tr>
      <w:tr w:rsidR="00E454AB" w:rsidRPr="00E454AB" w14:paraId="664B54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C78A" w14:textId="77777777" w:rsidR="00554327" w:rsidRPr="00E454AB" w:rsidRDefault="00554327">
            <w:pPr>
              <w:pStyle w:val="TAL"/>
              <w:rPr>
                <w:sz w:val="16"/>
              </w:rPr>
            </w:pPr>
            <w:r w:rsidRPr="00E454AB">
              <w:rPr>
                <w:sz w:val="16"/>
              </w:rPr>
              <w:t>C1-213237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B0CD"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A71A"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696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C5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B7EEA6" w14:textId="77777777" w:rsidR="00554327" w:rsidRPr="00E454AB" w:rsidRDefault="00554327">
            <w:pPr>
              <w:pStyle w:val="TAL"/>
              <w:rPr>
                <w:sz w:val="16"/>
              </w:rPr>
            </w:pPr>
            <w:r w:rsidRPr="00E454AB">
              <w:rPr>
                <w:sz w:val="16"/>
              </w:rPr>
              <w:t>C1-213936</w:t>
            </w:r>
          </w:p>
        </w:tc>
      </w:tr>
      <w:tr w:rsidR="00E454AB" w:rsidRPr="00E454AB" w14:paraId="1377DC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2ECC" w14:textId="77777777" w:rsidR="00554327" w:rsidRPr="00E454AB" w:rsidRDefault="00554327">
            <w:pPr>
              <w:pStyle w:val="TAL"/>
              <w:rPr>
                <w:sz w:val="16"/>
              </w:rPr>
            </w:pPr>
            <w:r w:rsidRPr="00E454AB">
              <w:rPr>
                <w:sz w:val="16"/>
              </w:rPr>
              <w:t>C1-213238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33DB"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3A3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374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7719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D7CC2" w14:textId="77777777" w:rsidR="00554327" w:rsidRPr="00E454AB" w:rsidRDefault="00554327">
            <w:pPr>
              <w:pStyle w:val="TAL"/>
              <w:rPr>
                <w:sz w:val="16"/>
              </w:rPr>
            </w:pPr>
          </w:p>
        </w:tc>
      </w:tr>
      <w:tr w:rsidR="00E454AB" w:rsidRPr="00E454AB" w14:paraId="526DD9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D97" w14:textId="77777777" w:rsidR="00554327" w:rsidRPr="00E454AB" w:rsidRDefault="00554327">
            <w:pPr>
              <w:pStyle w:val="TAL"/>
              <w:rPr>
                <w:sz w:val="16"/>
              </w:rPr>
            </w:pPr>
            <w:r w:rsidRPr="00E454AB">
              <w:rPr>
                <w:sz w:val="16"/>
              </w:rPr>
              <w:t>C1-213239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347A"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E14C"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E4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31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74D7AD3" w14:textId="77777777" w:rsidR="00554327" w:rsidRPr="00E454AB" w:rsidRDefault="00554327">
            <w:pPr>
              <w:pStyle w:val="TAL"/>
              <w:rPr>
                <w:sz w:val="16"/>
              </w:rPr>
            </w:pPr>
            <w:r w:rsidRPr="00E454AB">
              <w:rPr>
                <w:sz w:val="16"/>
              </w:rPr>
              <w:t>C1-213872</w:t>
            </w:r>
          </w:p>
        </w:tc>
      </w:tr>
      <w:tr w:rsidR="00E454AB" w:rsidRPr="00E454AB" w14:paraId="3BEC78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7B10" w14:textId="77777777" w:rsidR="00554327" w:rsidRPr="00E454AB" w:rsidRDefault="00554327">
            <w:pPr>
              <w:pStyle w:val="TAL"/>
              <w:rPr>
                <w:sz w:val="16"/>
              </w:rPr>
            </w:pPr>
            <w:r w:rsidRPr="00E454AB">
              <w:rPr>
                <w:sz w:val="16"/>
              </w:rPr>
              <w:t>C1-213240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F181"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896D"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F0D7"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449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114E10" w14:textId="77777777" w:rsidR="00554327" w:rsidRPr="00E454AB" w:rsidRDefault="00554327">
            <w:pPr>
              <w:pStyle w:val="TAL"/>
              <w:rPr>
                <w:sz w:val="16"/>
              </w:rPr>
            </w:pPr>
          </w:p>
        </w:tc>
      </w:tr>
      <w:tr w:rsidR="00E454AB" w:rsidRPr="00E454AB" w14:paraId="71A5AE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8C6C" w14:textId="77777777" w:rsidR="00554327" w:rsidRPr="00E454AB" w:rsidRDefault="00554327">
            <w:pPr>
              <w:pStyle w:val="TAL"/>
              <w:rPr>
                <w:sz w:val="16"/>
              </w:rPr>
            </w:pPr>
            <w:r w:rsidRPr="00E454AB">
              <w:rPr>
                <w:sz w:val="16"/>
              </w:rPr>
              <w:t>C1-213241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F52F" w14:textId="77777777" w:rsidR="00554327" w:rsidRPr="00E454AB" w:rsidRDefault="00554327">
            <w:pPr>
              <w:pStyle w:val="TAL"/>
              <w:rPr>
                <w:sz w:val="16"/>
              </w:rPr>
            </w:pPr>
            <w:r w:rsidRPr="00E454AB">
              <w:rPr>
                <w:sz w:val="16"/>
              </w:rPr>
              <w:t>Rejected NSSAI due to reaching max users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DFE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1E0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BC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E238B1" w14:textId="77777777" w:rsidR="00554327" w:rsidRPr="00E454AB" w:rsidRDefault="00554327">
            <w:pPr>
              <w:pStyle w:val="TAL"/>
              <w:rPr>
                <w:sz w:val="16"/>
              </w:rPr>
            </w:pPr>
          </w:p>
        </w:tc>
      </w:tr>
      <w:tr w:rsidR="00E454AB" w:rsidRPr="00E454AB" w14:paraId="6AD023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5E86" w14:textId="77777777" w:rsidR="00554327" w:rsidRPr="00E454AB" w:rsidRDefault="00554327">
            <w:pPr>
              <w:pStyle w:val="TAL"/>
              <w:rPr>
                <w:sz w:val="16"/>
              </w:rPr>
            </w:pPr>
            <w:r w:rsidRPr="00E454AB">
              <w:rPr>
                <w:sz w:val="16"/>
              </w:rPr>
              <w:t>C1-213242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3E7A"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BBA3"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5D0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45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26B04" w14:textId="77777777" w:rsidR="00554327" w:rsidRPr="00E454AB" w:rsidRDefault="00554327">
            <w:pPr>
              <w:pStyle w:val="TAL"/>
              <w:rPr>
                <w:sz w:val="16"/>
              </w:rPr>
            </w:pPr>
          </w:p>
        </w:tc>
      </w:tr>
      <w:tr w:rsidR="00E454AB" w:rsidRPr="00E454AB" w14:paraId="71122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9582" w14:textId="77777777" w:rsidR="00554327" w:rsidRPr="00E454AB" w:rsidRDefault="00554327">
            <w:pPr>
              <w:pStyle w:val="TAL"/>
              <w:rPr>
                <w:sz w:val="16"/>
              </w:rPr>
            </w:pPr>
            <w:r w:rsidRPr="00E454AB">
              <w:rPr>
                <w:sz w:val="16"/>
              </w:rPr>
              <w:t>C1-213243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6B93"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CDF5"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E487"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F58C" w14:textId="77777777" w:rsidR="00554327" w:rsidRPr="00E454AB" w:rsidRDefault="00554327">
            <w:pPr>
              <w:pStyle w:val="TAL"/>
              <w:rPr>
                <w:sz w:val="16"/>
              </w:rPr>
            </w:pPr>
            <w:r w:rsidRPr="00E454AB">
              <w:rPr>
                <w:sz w:val="16"/>
              </w:rPr>
              <w:t>C1-</w:t>
            </w:r>
            <w:r w:rsidRPr="00E454AB">
              <w:rPr>
                <w:sz w:val="16"/>
              </w:rPr>
              <w:lastRenderedPageBreak/>
              <w:t>211381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6EC1EA" w14:textId="77777777" w:rsidR="00554327" w:rsidRPr="00E454AB" w:rsidRDefault="00554327">
            <w:pPr>
              <w:pStyle w:val="TAL"/>
              <w:rPr>
                <w:sz w:val="16"/>
              </w:rPr>
            </w:pPr>
            <w:r w:rsidRPr="00E454AB">
              <w:rPr>
                <w:sz w:val="16"/>
              </w:rPr>
              <w:lastRenderedPageBreak/>
              <w:t>C1-213821</w:t>
            </w:r>
          </w:p>
        </w:tc>
      </w:tr>
      <w:tr w:rsidR="00E454AB" w:rsidRPr="00E454AB" w14:paraId="59E83A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4A48" w14:textId="77777777" w:rsidR="00554327" w:rsidRPr="00E454AB" w:rsidRDefault="00554327">
            <w:pPr>
              <w:pStyle w:val="TAL"/>
              <w:rPr>
                <w:sz w:val="16"/>
              </w:rPr>
            </w:pPr>
            <w:r w:rsidRPr="00E454AB">
              <w:rPr>
                <w:sz w:val="16"/>
              </w:rPr>
              <w:t>C1-213244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8AA3"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914A"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AA4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7E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F075E9" w14:textId="77777777" w:rsidR="00554327" w:rsidRPr="00E454AB" w:rsidRDefault="00554327">
            <w:pPr>
              <w:pStyle w:val="TAL"/>
              <w:rPr>
                <w:sz w:val="16"/>
              </w:rPr>
            </w:pPr>
          </w:p>
        </w:tc>
      </w:tr>
      <w:tr w:rsidR="00E454AB" w:rsidRPr="00E454AB" w14:paraId="702078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8B60" w14:textId="77777777" w:rsidR="00554327" w:rsidRPr="00E454AB" w:rsidRDefault="00554327">
            <w:pPr>
              <w:pStyle w:val="TAL"/>
              <w:rPr>
                <w:sz w:val="16"/>
              </w:rPr>
            </w:pPr>
            <w:r w:rsidRPr="00E454AB">
              <w:rPr>
                <w:sz w:val="16"/>
              </w:rPr>
              <w:t>C1-213245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4C7DB" w14:textId="77777777" w:rsidR="00554327" w:rsidRPr="00E454AB" w:rsidRDefault="00554327">
            <w:pPr>
              <w:pStyle w:val="TAL"/>
              <w:rPr>
                <w:sz w:val="16"/>
              </w:rPr>
            </w:pPr>
            <w:r w:rsidRPr="00E454AB">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D83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0CD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9F0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1079E2" w14:textId="77777777" w:rsidR="00554327" w:rsidRPr="00E454AB" w:rsidRDefault="00554327">
            <w:pPr>
              <w:pStyle w:val="TAL"/>
              <w:rPr>
                <w:sz w:val="16"/>
              </w:rPr>
            </w:pPr>
          </w:p>
        </w:tc>
      </w:tr>
      <w:tr w:rsidR="00E454AB" w:rsidRPr="00E454AB" w14:paraId="695B61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A624" w14:textId="77777777" w:rsidR="00554327" w:rsidRPr="00E454AB" w:rsidRDefault="00554327">
            <w:pPr>
              <w:pStyle w:val="TAL"/>
              <w:rPr>
                <w:sz w:val="16"/>
              </w:rPr>
            </w:pPr>
            <w:r w:rsidRPr="00E454AB">
              <w:rPr>
                <w:sz w:val="16"/>
              </w:rPr>
              <w:t>C1-213246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8592" w14:textId="77777777" w:rsidR="00554327" w:rsidRPr="00E454AB" w:rsidRDefault="00554327">
            <w:pPr>
              <w:pStyle w:val="TAL"/>
              <w:rPr>
                <w:sz w:val="16"/>
              </w:rPr>
            </w:pPr>
            <w:r w:rsidRPr="00E454AB">
              <w:rPr>
                <w:sz w:val="16"/>
              </w:rPr>
              <w:t>Disc on configuring a 5GMM parameter when the USIM is re-inserted in the same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31B7"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27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E0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237565" w14:textId="77777777" w:rsidR="00554327" w:rsidRPr="00E454AB" w:rsidRDefault="00554327">
            <w:pPr>
              <w:pStyle w:val="TAL"/>
              <w:rPr>
                <w:sz w:val="16"/>
              </w:rPr>
            </w:pPr>
          </w:p>
        </w:tc>
      </w:tr>
      <w:tr w:rsidR="00E454AB" w:rsidRPr="00E454AB" w14:paraId="684559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2C0E" w14:textId="77777777" w:rsidR="00554327" w:rsidRPr="00E454AB" w:rsidRDefault="00554327">
            <w:pPr>
              <w:pStyle w:val="TAL"/>
              <w:rPr>
                <w:sz w:val="16"/>
              </w:rPr>
            </w:pPr>
            <w:r w:rsidRPr="00E454AB">
              <w:rPr>
                <w:sz w:val="16"/>
              </w:rPr>
              <w:t>C1-213247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0F39" w14:textId="77777777" w:rsidR="00554327" w:rsidRPr="00E454AB" w:rsidRDefault="00554327">
            <w:pPr>
              <w:pStyle w:val="TAL"/>
              <w:rPr>
                <w:sz w:val="16"/>
              </w:rPr>
            </w:pPr>
            <w:r w:rsidRPr="00E454AB">
              <w:rPr>
                <w:sz w:val="16"/>
              </w:rPr>
              <w:t>EAS Discovery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B42D"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24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8E9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F4B160" w14:textId="77777777" w:rsidR="00554327" w:rsidRPr="00E454AB" w:rsidRDefault="00554327">
            <w:pPr>
              <w:pStyle w:val="TAL"/>
              <w:rPr>
                <w:sz w:val="16"/>
              </w:rPr>
            </w:pPr>
            <w:r w:rsidRPr="00E454AB">
              <w:rPr>
                <w:sz w:val="16"/>
              </w:rPr>
              <w:t>C1-213759</w:t>
            </w:r>
          </w:p>
        </w:tc>
      </w:tr>
      <w:tr w:rsidR="00E454AB" w:rsidRPr="00E454AB" w14:paraId="4A5449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962E" w14:textId="77777777" w:rsidR="00554327" w:rsidRPr="00E454AB" w:rsidRDefault="00554327">
            <w:pPr>
              <w:pStyle w:val="TAL"/>
              <w:rPr>
                <w:sz w:val="16"/>
              </w:rPr>
            </w:pPr>
            <w:r w:rsidRPr="00E454AB">
              <w:rPr>
                <w:sz w:val="16"/>
              </w:rPr>
              <w:t>C1-213248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3AC0"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C201"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43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D0D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8B47F5" w14:textId="77777777" w:rsidR="00554327" w:rsidRPr="00E454AB" w:rsidRDefault="00554327">
            <w:pPr>
              <w:pStyle w:val="TAL"/>
              <w:rPr>
                <w:sz w:val="16"/>
              </w:rPr>
            </w:pPr>
            <w:r w:rsidRPr="00E454AB">
              <w:rPr>
                <w:sz w:val="16"/>
              </w:rPr>
              <w:t>C1-213819</w:t>
            </w:r>
          </w:p>
        </w:tc>
      </w:tr>
      <w:tr w:rsidR="00E454AB" w:rsidRPr="00E454AB" w14:paraId="0EC7AA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5E2E" w14:textId="77777777" w:rsidR="00554327" w:rsidRPr="00E454AB" w:rsidRDefault="00554327">
            <w:pPr>
              <w:pStyle w:val="TAL"/>
              <w:rPr>
                <w:sz w:val="16"/>
              </w:rPr>
            </w:pPr>
            <w:r w:rsidRPr="00E454AB">
              <w:rPr>
                <w:sz w:val="16"/>
              </w:rPr>
              <w:t>C1-213249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DBB5" w14:textId="77777777" w:rsidR="00554327" w:rsidRPr="00E454AB" w:rsidRDefault="00554327">
            <w:pPr>
              <w:pStyle w:val="TAL"/>
              <w:rPr>
                <w:sz w:val="16"/>
              </w:rPr>
            </w:pPr>
            <w:r w:rsidRPr="00E454AB">
              <w:rPr>
                <w:sz w:val="16"/>
              </w:rPr>
              <w:t>Introduction of 5GSM cause "maximum number of PDU sessions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9627"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497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E28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763B23" w14:textId="77777777" w:rsidR="00554327" w:rsidRPr="00E454AB" w:rsidRDefault="00554327">
            <w:pPr>
              <w:pStyle w:val="TAL"/>
              <w:rPr>
                <w:sz w:val="16"/>
              </w:rPr>
            </w:pPr>
          </w:p>
        </w:tc>
      </w:tr>
      <w:tr w:rsidR="00E454AB" w:rsidRPr="00E454AB" w14:paraId="45C0A4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A812" w14:textId="77777777" w:rsidR="00554327" w:rsidRPr="00E454AB" w:rsidRDefault="00554327">
            <w:pPr>
              <w:pStyle w:val="TAL"/>
              <w:rPr>
                <w:sz w:val="16"/>
              </w:rPr>
            </w:pPr>
            <w:r w:rsidRPr="00E454AB">
              <w:rPr>
                <w:sz w:val="16"/>
              </w:rPr>
              <w:t>C1-213250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7249" w14:textId="77777777" w:rsidR="00554327" w:rsidRPr="00E454AB" w:rsidRDefault="00554327">
            <w:pPr>
              <w:pStyle w:val="TAL"/>
              <w:rPr>
                <w:sz w:val="16"/>
              </w:rPr>
            </w:pPr>
            <w:r w:rsidRPr="00E454AB">
              <w:rPr>
                <w:sz w:val="16"/>
              </w:rPr>
              <w:t>EAS Discovery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39C1"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75C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5D3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64B000" w14:textId="77777777" w:rsidR="00554327" w:rsidRPr="00E454AB" w:rsidRDefault="00554327">
            <w:pPr>
              <w:pStyle w:val="TAL"/>
              <w:rPr>
                <w:sz w:val="16"/>
              </w:rPr>
            </w:pPr>
            <w:r w:rsidRPr="00E454AB">
              <w:rPr>
                <w:sz w:val="16"/>
              </w:rPr>
              <w:t>C1-213838</w:t>
            </w:r>
          </w:p>
        </w:tc>
      </w:tr>
      <w:tr w:rsidR="00E454AB" w:rsidRPr="00E454AB" w14:paraId="50EC65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CF72" w14:textId="77777777" w:rsidR="00554327" w:rsidRPr="00E454AB" w:rsidRDefault="00554327">
            <w:pPr>
              <w:pStyle w:val="TAL"/>
              <w:rPr>
                <w:sz w:val="16"/>
              </w:rPr>
            </w:pPr>
            <w:r w:rsidRPr="00E454AB">
              <w:rPr>
                <w:sz w:val="16"/>
              </w:rPr>
              <w:t>C1-213251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F05A" w14:textId="77777777" w:rsidR="00554327" w:rsidRPr="00E454AB" w:rsidRDefault="00554327">
            <w:pPr>
              <w:pStyle w:val="TAL"/>
              <w:rPr>
                <w:sz w:val="16"/>
              </w:rPr>
            </w:pPr>
            <w:r w:rsidRPr="00E454AB">
              <w:rPr>
                <w:sz w:val="16"/>
              </w:rPr>
              <w:t>Use of non-3GPP access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7F6A"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F3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07D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D12103" w14:textId="77777777" w:rsidR="00554327" w:rsidRPr="00E454AB" w:rsidRDefault="00554327">
            <w:pPr>
              <w:pStyle w:val="TAL"/>
              <w:rPr>
                <w:sz w:val="16"/>
              </w:rPr>
            </w:pPr>
          </w:p>
        </w:tc>
      </w:tr>
      <w:tr w:rsidR="00E454AB" w:rsidRPr="00E454AB" w14:paraId="5AFC84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30E6" w14:textId="77777777" w:rsidR="00554327" w:rsidRPr="00E454AB" w:rsidRDefault="00554327">
            <w:pPr>
              <w:pStyle w:val="TAL"/>
              <w:rPr>
                <w:sz w:val="16"/>
              </w:rPr>
            </w:pPr>
            <w:r w:rsidRPr="00E454AB">
              <w:rPr>
                <w:sz w:val="16"/>
              </w:rPr>
              <w:t>C1-213252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97F5" w14:textId="77777777" w:rsidR="00554327" w:rsidRPr="00E454AB" w:rsidRDefault="00554327">
            <w:pPr>
              <w:pStyle w:val="TAL"/>
              <w:rPr>
                <w:sz w:val="16"/>
              </w:rPr>
            </w:pPr>
            <w:r w:rsidRPr="00E454AB">
              <w:rPr>
                <w:sz w:val="16"/>
              </w:rPr>
              <w:t>Discussion paper on what UE should do if the EPS-FB or RAT fallback indication is delayed or not received from network when the call is initiated on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78E1"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38A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A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D99A2C" w14:textId="77777777" w:rsidR="00554327" w:rsidRPr="00E454AB" w:rsidRDefault="00554327">
            <w:pPr>
              <w:pStyle w:val="TAL"/>
              <w:rPr>
                <w:sz w:val="16"/>
              </w:rPr>
            </w:pPr>
          </w:p>
        </w:tc>
      </w:tr>
      <w:tr w:rsidR="00E454AB" w:rsidRPr="00E454AB" w14:paraId="0D7B09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2F88" w14:textId="77777777" w:rsidR="00554327" w:rsidRPr="00E454AB" w:rsidRDefault="00554327">
            <w:pPr>
              <w:pStyle w:val="TAL"/>
              <w:rPr>
                <w:sz w:val="16"/>
              </w:rPr>
            </w:pPr>
            <w:r w:rsidRPr="00E454AB">
              <w:rPr>
                <w:sz w:val="16"/>
              </w:rPr>
              <w:t>C1-213253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452E" w14:textId="77777777" w:rsidR="00554327" w:rsidRPr="00E454AB" w:rsidRDefault="00554327">
            <w:pPr>
              <w:pStyle w:val="TAL"/>
              <w:rPr>
                <w:sz w:val="16"/>
              </w:rPr>
            </w:pPr>
            <w:r w:rsidRPr="00E454AB">
              <w:rPr>
                <w:sz w:val="16"/>
              </w:rPr>
              <w:t>Discussion paper on what UE should do if the EPS-FB or RAT fallback indication is delayed or not received from network when the call is initiated on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C834"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729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12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DBD7C" w14:textId="77777777" w:rsidR="00554327" w:rsidRPr="00E454AB" w:rsidRDefault="00554327">
            <w:pPr>
              <w:pStyle w:val="TAL"/>
              <w:rPr>
                <w:sz w:val="16"/>
              </w:rPr>
            </w:pPr>
          </w:p>
        </w:tc>
      </w:tr>
      <w:tr w:rsidR="00E454AB" w:rsidRPr="00E454AB" w14:paraId="0845D8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09B5" w14:textId="77777777" w:rsidR="00554327" w:rsidRPr="00E454AB" w:rsidRDefault="00554327">
            <w:pPr>
              <w:pStyle w:val="TAL"/>
              <w:rPr>
                <w:sz w:val="16"/>
              </w:rPr>
            </w:pPr>
            <w:r w:rsidRPr="00E454AB">
              <w:rPr>
                <w:sz w:val="16"/>
              </w:rPr>
              <w:t>C1-213254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4DE1" w14:textId="77777777" w:rsidR="00554327" w:rsidRPr="00E454AB" w:rsidRDefault="00554327">
            <w:pPr>
              <w:pStyle w:val="TAL"/>
              <w:rPr>
                <w:sz w:val="16"/>
              </w:rPr>
            </w:pPr>
            <w:r w:rsidRPr="00E454AB">
              <w:rPr>
                <w:sz w:val="16"/>
              </w:rPr>
              <w:t>Modification of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8483"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4BE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1D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C93010" w14:textId="77777777" w:rsidR="00554327" w:rsidRPr="00E454AB" w:rsidRDefault="00554327">
            <w:pPr>
              <w:pStyle w:val="TAL"/>
              <w:rPr>
                <w:sz w:val="16"/>
              </w:rPr>
            </w:pPr>
          </w:p>
        </w:tc>
      </w:tr>
      <w:tr w:rsidR="00E454AB" w:rsidRPr="00E454AB" w14:paraId="5DD29E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C4BF" w14:textId="77777777" w:rsidR="00554327" w:rsidRPr="00E454AB" w:rsidRDefault="00554327">
            <w:pPr>
              <w:pStyle w:val="TAL"/>
              <w:rPr>
                <w:sz w:val="16"/>
              </w:rPr>
            </w:pPr>
            <w:r w:rsidRPr="00E454AB">
              <w:rPr>
                <w:sz w:val="16"/>
              </w:rPr>
              <w:t>C1-213255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C3EE"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554B4"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76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FAF1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DD5A02" w14:textId="77777777" w:rsidR="00554327" w:rsidRPr="00E454AB" w:rsidRDefault="00554327">
            <w:pPr>
              <w:pStyle w:val="TAL"/>
              <w:rPr>
                <w:sz w:val="16"/>
              </w:rPr>
            </w:pPr>
            <w:r w:rsidRPr="00E454AB">
              <w:rPr>
                <w:sz w:val="16"/>
              </w:rPr>
              <w:t>C1-213563</w:t>
            </w:r>
          </w:p>
        </w:tc>
      </w:tr>
      <w:tr w:rsidR="00E454AB" w:rsidRPr="00E454AB" w14:paraId="600B68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5A7ED" w14:textId="77777777" w:rsidR="00554327" w:rsidRPr="00E454AB" w:rsidRDefault="00554327">
            <w:pPr>
              <w:pStyle w:val="TAL"/>
              <w:rPr>
                <w:sz w:val="16"/>
              </w:rPr>
            </w:pPr>
            <w:r w:rsidRPr="00E454AB">
              <w:rPr>
                <w:sz w:val="16"/>
              </w:rPr>
              <w:t>C1-213256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23E9" w14:textId="77777777" w:rsidR="00554327" w:rsidRPr="00E454AB" w:rsidRDefault="00554327">
            <w:pPr>
              <w:pStyle w:val="TAL"/>
              <w:rPr>
                <w:sz w:val="16"/>
              </w:rPr>
            </w:pPr>
            <w:r w:rsidRPr="00E454AB">
              <w:rPr>
                <w:sz w:val="16"/>
              </w:rPr>
              <w:t>Discussion on Authorization of the UE from the Home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8261"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489D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1B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9757AE" w14:textId="77777777" w:rsidR="00554327" w:rsidRPr="00E454AB" w:rsidRDefault="00554327">
            <w:pPr>
              <w:pStyle w:val="TAL"/>
              <w:rPr>
                <w:sz w:val="16"/>
              </w:rPr>
            </w:pPr>
          </w:p>
        </w:tc>
      </w:tr>
      <w:tr w:rsidR="00E454AB" w:rsidRPr="00E454AB" w14:paraId="6BE559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6232" w14:textId="77777777" w:rsidR="00554327" w:rsidRPr="00E454AB" w:rsidRDefault="00554327">
            <w:pPr>
              <w:pStyle w:val="TAL"/>
              <w:rPr>
                <w:sz w:val="16"/>
              </w:rPr>
            </w:pPr>
            <w:r w:rsidRPr="00E454AB">
              <w:rPr>
                <w:sz w:val="16"/>
              </w:rPr>
              <w:t>C1-213257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E590" w14:textId="77777777" w:rsidR="00554327" w:rsidRPr="00E454AB" w:rsidRDefault="00554327">
            <w:pPr>
              <w:pStyle w:val="TAL"/>
              <w:rPr>
                <w:sz w:val="16"/>
              </w:rPr>
            </w:pPr>
            <w:proofErr w:type="spellStart"/>
            <w:r w:rsidRPr="00E454AB">
              <w:rPr>
                <w:sz w:val="16"/>
              </w:rPr>
              <w:t>Generla</w:t>
            </w:r>
            <w:proofErr w:type="spellEnd"/>
            <w:r w:rsidRPr="00E454AB">
              <w:rPr>
                <w:sz w:val="16"/>
              </w:rPr>
              <w:t xml:space="preserve"> evaluation of solutions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B781"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A2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BB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86A142" w14:textId="77777777" w:rsidR="00554327" w:rsidRPr="00E454AB" w:rsidRDefault="00554327">
            <w:pPr>
              <w:pStyle w:val="TAL"/>
              <w:rPr>
                <w:sz w:val="16"/>
              </w:rPr>
            </w:pPr>
            <w:r w:rsidRPr="00E454AB">
              <w:rPr>
                <w:sz w:val="16"/>
              </w:rPr>
              <w:t>C1-213797</w:t>
            </w:r>
          </w:p>
        </w:tc>
      </w:tr>
      <w:tr w:rsidR="00E454AB" w:rsidRPr="00E454AB" w14:paraId="0D6EA8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E0B4" w14:textId="77777777" w:rsidR="00554327" w:rsidRPr="00E454AB" w:rsidRDefault="00554327">
            <w:pPr>
              <w:pStyle w:val="TAL"/>
              <w:rPr>
                <w:sz w:val="16"/>
              </w:rPr>
            </w:pPr>
            <w:r w:rsidRPr="00E454AB">
              <w:rPr>
                <w:sz w:val="16"/>
              </w:rPr>
              <w:t>C1-213258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3553" w14:textId="77777777" w:rsidR="00554327" w:rsidRPr="00E454AB" w:rsidRDefault="00554327">
            <w:pPr>
              <w:pStyle w:val="TAL"/>
              <w:rPr>
                <w:sz w:val="16"/>
              </w:rPr>
            </w:pPr>
            <w:r w:rsidRPr="00E454AB">
              <w:rPr>
                <w:sz w:val="16"/>
              </w:rPr>
              <w:t>Leaving procedure for Multi-USIM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AC7D" w14:textId="77777777" w:rsidR="00554327" w:rsidRPr="00E454AB" w:rsidRDefault="00554327">
            <w:pPr>
              <w:pStyle w:val="TAL"/>
              <w:rPr>
                <w:sz w:val="16"/>
              </w:rPr>
            </w:pPr>
            <w:r w:rsidRPr="00E454AB">
              <w:rPr>
                <w:sz w:val="16"/>
              </w:rPr>
              <w:t xml:space="preserve">Apple, Nokia, Nokia Shanghai Bell, Samsung, </w:t>
            </w:r>
            <w:proofErr w:type="spellStart"/>
            <w:r w:rsidRPr="00E454AB">
              <w:rPr>
                <w:sz w:val="16"/>
              </w:rPr>
              <w:t>InterDigital</w:t>
            </w:r>
            <w:proofErr w:type="spellEnd"/>
            <w:r w:rsidRPr="00E454AB">
              <w:rPr>
                <w:sz w:val="16"/>
              </w:rPr>
              <w:t>,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EA4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D92C" w14:textId="77777777" w:rsidR="00554327" w:rsidRPr="00E454AB" w:rsidRDefault="00554327">
            <w:pPr>
              <w:pStyle w:val="TAL"/>
              <w:rPr>
                <w:sz w:val="16"/>
              </w:rPr>
            </w:pPr>
            <w:r w:rsidRPr="00E454AB">
              <w:rPr>
                <w:sz w:val="16"/>
              </w:rPr>
              <w:t>C1-212575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E940FB" w14:textId="77777777" w:rsidR="00554327" w:rsidRPr="00E454AB" w:rsidRDefault="00554327">
            <w:pPr>
              <w:pStyle w:val="TAL"/>
              <w:rPr>
                <w:sz w:val="16"/>
              </w:rPr>
            </w:pPr>
          </w:p>
        </w:tc>
      </w:tr>
      <w:tr w:rsidR="00E454AB" w:rsidRPr="00E454AB" w14:paraId="6A8F52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AC11" w14:textId="77777777" w:rsidR="00554327" w:rsidRPr="00E454AB" w:rsidRDefault="00554327">
            <w:pPr>
              <w:pStyle w:val="TAL"/>
              <w:rPr>
                <w:sz w:val="16"/>
              </w:rPr>
            </w:pPr>
            <w:r w:rsidRPr="00E454AB">
              <w:rPr>
                <w:sz w:val="16"/>
              </w:rPr>
              <w:t>C1-213259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05E8"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672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17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2D6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A769B7" w14:textId="77777777" w:rsidR="00554327" w:rsidRPr="00E454AB" w:rsidRDefault="00554327">
            <w:pPr>
              <w:pStyle w:val="TAL"/>
              <w:rPr>
                <w:sz w:val="16"/>
              </w:rPr>
            </w:pPr>
            <w:r w:rsidRPr="00E454AB">
              <w:rPr>
                <w:sz w:val="16"/>
              </w:rPr>
              <w:t>C1-213854</w:t>
            </w:r>
          </w:p>
        </w:tc>
      </w:tr>
      <w:tr w:rsidR="00E454AB" w:rsidRPr="00E454AB" w14:paraId="0EDC14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E4A0" w14:textId="77777777" w:rsidR="00554327" w:rsidRPr="00E454AB" w:rsidRDefault="00554327">
            <w:pPr>
              <w:pStyle w:val="TAL"/>
              <w:rPr>
                <w:sz w:val="16"/>
              </w:rPr>
            </w:pPr>
            <w:r w:rsidRPr="00E454AB">
              <w:rPr>
                <w:sz w:val="16"/>
              </w:rPr>
              <w:t>C1-213260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81E7"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421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A85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54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3470E6" w14:textId="77777777" w:rsidR="00554327" w:rsidRPr="00E454AB" w:rsidRDefault="00554327">
            <w:pPr>
              <w:pStyle w:val="TAL"/>
              <w:rPr>
                <w:sz w:val="16"/>
              </w:rPr>
            </w:pPr>
            <w:r w:rsidRPr="00E454AB">
              <w:rPr>
                <w:sz w:val="16"/>
              </w:rPr>
              <w:t>C1-213855</w:t>
            </w:r>
          </w:p>
        </w:tc>
      </w:tr>
      <w:tr w:rsidR="00E454AB" w:rsidRPr="00E454AB" w14:paraId="647281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D10E" w14:textId="77777777" w:rsidR="00554327" w:rsidRPr="00E454AB" w:rsidRDefault="00554327">
            <w:pPr>
              <w:pStyle w:val="TAL"/>
              <w:rPr>
                <w:sz w:val="16"/>
              </w:rPr>
            </w:pPr>
            <w:r w:rsidRPr="00E454AB">
              <w:rPr>
                <w:sz w:val="16"/>
              </w:rPr>
              <w:t>C1-213261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C87A"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A13F"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DF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B3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0F27B1" w14:textId="77777777" w:rsidR="00554327" w:rsidRPr="00E454AB" w:rsidRDefault="00554327">
            <w:pPr>
              <w:pStyle w:val="TAL"/>
              <w:rPr>
                <w:sz w:val="16"/>
              </w:rPr>
            </w:pPr>
            <w:r w:rsidRPr="00E454AB">
              <w:rPr>
                <w:sz w:val="16"/>
              </w:rPr>
              <w:t>C1-213856</w:t>
            </w:r>
          </w:p>
        </w:tc>
      </w:tr>
      <w:tr w:rsidR="00E454AB" w:rsidRPr="00E454AB" w14:paraId="0535B2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860C" w14:textId="77777777" w:rsidR="00554327" w:rsidRPr="00E454AB" w:rsidRDefault="00554327">
            <w:pPr>
              <w:pStyle w:val="TAL"/>
              <w:rPr>
                <w:sz w:val="16"/>
              </w:rPr>
            </w:pPr>
            <w:r w:rsidRPr="00E454AB">
              <w:rPr>
                <w:sz w:val="16"/>
              </w:rPr>
              <w:t>C1-213262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41EC" w14:textId="77777777" w:rsidR="00554327" w:rsidRPr="00E454AB" w:rsidRDefault="00554327">
            <w:pPr>
              <w:pStyle w:val="TAL"/>
              <w:rPr>
                <w:sz w:val="16"/>
              </w:rPr>
            </w:pPr>
            <w:r w:rsidRPr="00E454AB">
              <w:rPr>
                <w:sz w:val="16"/>
              </w:rPr>
              <w:t>adding default configured NSSAI in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A99C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62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5E1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FF6795" w14:textId="77777777" w:rsidR="00554327" w:rsidRPr="00E454AB" w:rsidRDefault="00554327">
            <w:pPr>
              <w:pStyle w:val="TAL"/>
              <w:rPr>
                <w:sz w:val="16"/>
              </w:rPr>
            </w:pPr>
          </w:p>
        </w:tc>
      </w:tr>
      <w:tr w:rsidR="00E454AB" w:rsidRPr="00E454AB" w14:paraId="1B5151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C820" w14:textId="77777777" w:rsidR="00554327" w:rsidRPr="00E454AB" w:rsidRDefault="00554327">
            <w:pPr>
              <w:pStyle w:val="TAL"/>
              <w:rPr>
                <w:sz w:val="16"/>
              </w:rPr>
            </w:pPr>
            <w:r w:rsidRPr="00E454AB">
              <w:rPr>
                <w:sz w:val="16"/>
              </w:rPr>
              <w:t>C1-213263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6E83" w14:textId="77777777" w:rsidR="00554327" w:rsidRPr="00E454AB" w:rsidRDefault="00554327">
            <w:pPr>
              <w:pStyle w:val="TAL"/>
              <w:rPr>
                <w:sz w:val="16"/>
              </w:rPr>
            </w:pPr>
            <w:r w:rsidRPr="00E454AB">
              <w:rPr>
                <w:sz w:val="16"/>
              </w:rPr>
              <w:t>Abnormal case in the PDU session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46D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A4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E05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FC6F94" w14:textId="77777777" w:rsidR="00554327" w:rsidRPr="00E454AB" w:rsidRDefault="00554327">
            <w:pPr>
              <w:pStyle w:val="TAL"/>
              <w:rPr>
                <w:sz w:val="16"/>
              </w:rPr>
            </w:pPr>
          </w:p>
        </w:tc>
      </w:tr>
      <w:tr w:rsidR="00E454AB" w:rsidRPr="00E454AB" w14:paraId="380D5F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4CFC" w14:textId="77777777" w:rsidR="00554327" w:rsidRPr="00E454AB" w:rsidRDefault="00554327">
            <w:pPr>
              <w:pStyle w:val="TAL"/>
              <w:rPr>
                <w:sz w:val="16"/>
              </w:rPr>
            </w:pPr>
            <w:r w:rsidRPr="00E454AB">
              <w:rPr>
                <w:sz w:val="16"/>
              </w:rPr>
              <w:t>C1-213264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2443"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C11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0D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64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3A8BAE" w14:textId="77777777" w:rsidR="00554327" w:rsidRPr="00E454AB" w:rsidRDefault="00554327">
            <w:pPr>
              <w:pStyle w:val="TAL"/>
              <w:rPr>
                <w:sz w:val="16"/>
              </w:rPr>
            </w:pPr>
            <w:r w:rsidRPr="00E454AB">
              <w:rPr>
                <w:sz w:val="16"/>
              </w:rPr>
              <w:t>C1-213829</w:t>
            </w:r>
          </w:p>
        </w:tc>
      </w:tr>
      <w:tr w:rsidR="00E454AB" w:rsidRPr="00E454AB" w14:paraId="611A0F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5661" w14:textId="77777777" w:rsidR="00554327" w:rsidRPr="00E454AB" w:rsidRDefault="00554327">
            <w:pPr>
              <w:pStyle w:val="TAL"/>
              <w:rPr>
                <w:sz w:val="16"/>
              </w:rPr>
            </w:pPr>
            <w:r w:rsidRPr="00E454AB">
              <w:rPr>
                <w:sz w:val="16"/>
              </w:rPr>
              <w:t>C1-213265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AAAB"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3D7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9B7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84D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32DB76" w14:textId="77777777" w:rsidR="00554327" w:rsidRPr="00E454AB" w:rsidRDefault="00554327">
            <w:pPr>
              <w:pStyle w:val="TAL"/>
              <w:rPr>
                <w:sz w:val="16"/>
              </w:rPr>
            </w:pPr>
            <w:r w:rsidRPr="00E454AB">
              <w:rPr>
                <w:sz w:val="16"/>
              </w:rPr>
              <w:t>C1-213830</w:t>
            </w:r>
          </w:p>
        </w:tc>
      </w:tr>
      <w:tr w:rsidR="00E454AB" w:rsidRPr="00E454AB" w14:paraId="378C79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59E0" w14:textId="77777777" w:rsidR="00554327" w:rsidRPr="00E454AB" w:rsidRDefault="00554327">
            <w:pPr>
              <w:pStyle w:val="TAL"/>
              <w:rPr>
                <w:sz w:val="16"/>
              </w:rPr>
            </w:pPr>
            <w:r w:rsidRPr="00E454AB">
              <w:rPr>
                <w:sz w:val="16"/>
              </w:rPr>
              <w:t>C1-213266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C65C"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850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FE1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A54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3D5901" w14:textId="77777777" w:rsidR="00554327" w:rsidRPr="00E454AB" w:rsidRDefault="00554327">
            <w:pPr>
              <w:pStyle w:val="TAL"/>
              <w:rPr>
                <w:sz w:val="16"/>
              </w:rPr>
            </w:pPr>
            <w:r w:rsidRPr="00E454AB">
              <w:rPr>
                <w:sz w:val="16"/>
              </w:rPr>
              <w:t>C1-213832</w:t>
            </w:r>
          </w:p>
        </w:tc>
      </w:tr>
      <w:tr w:rsidR="00E454AB" w:rsidRPr="00E454AB" w14:paraId="1BCEDF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DE11" w14:textId="77777777" w:rsidR="00554327" w:rsidRPr="00E454AB" w:rsidRDefault="00554327">
            <w:pPr>
              <w:pStyle w:val="TAL"/>
              <w:rPr>
                <w:sz w:val="16"/>
              </w:rPr>
            </w:pPr>
            <w:r w:rsidRPr="00E454AB">
              <w:rPr>
                <w:sz w:val="16"/>
              </w:rPr>
              <w:t>C1-213267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EF05"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592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DC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359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922629" w14:textId="77777777" w:rsidR="00554327" w:rsidRPr="00E454AB" w:rsidRDefault="00554327">
            <w:pPr>
              <w:pStyle w:val="TAL"/>
              <w:rPr>
                <w:sz w:val="16"/>
              </w:rPr>
            </w:pPr>
            <w:r w:rsidRPr="00E454AB">
              <w:rPr>
                <w:sz w:val="16"/>
              </w:rPr>
              <w:t>C1-213833</w:t>
            </w:r>
          </w:p>
        </w:tc>
      </w:tr>
      <w:tr w:rsidR="00E454AB" w:rsidRPr="00E454AB" w14:paraId="7CC1E9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F8DC" w14:textId="77777777" w:rsidR="00554327" w:rsidRPr="00E454AB" w:rsidRDefault="00554327">
            <w:pPr>
              <w:pStyle w:val="TAL"/>
              <w:rPr>
                <w:sz w:val="16"/>
              </w:rPr>
            </w:pPr>
            <w:r w:rsidRPr="00E454AB">
              <w:rPr>
                <w:sz w:val="16"/>
              </w:rPr>
              <w:t>C1-213268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FC7F" w14:textId="77777777" w:rsidR="00554327" w:rsidRPr="00E454AB" w:rsidRDefault="00554327">
            <w:pPr>
              <w:pStyle w:val="TAL"/>
              <w:rPr>
                <w:sz w:val="16"/>
              </w:rPr>
            </w:pPr>
            <w:r w:rsidRPr="00E454AB">
              <w:rPr>
                <w:sz w:val="16"/>
              </w:rPr>
              <w:t>Updating evaluation on solution #56 for Key Issue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4F2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6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77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C9EE26" w14:textId="77777777" w:rsidR="00554327" w:rsidRPr="00E454AB" w:rsidRDefault="00554327">
            <w:pPr>
              <w:pStyle w:val="TAL"/>
              <w:rPr>
                <w:sz w:val="16"/>
              </w:rPr>
            </w:pPr>
          </w:p>
        </w:tc>
      </w:tr>
      <w:tr w:rsidR="00E454AB" w:rsidRPr="00E454AB" w14:paraId="1B3C9B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9F2E7" w14:textId="77777777" w:rsidR="00554327" w:rsidRPr="00E454AB" w:rsidRDefault="00554327">
            <w:pPr>
              <w:pStyle w:val="TAL"/>
              <w:rPr>
                <w:sz w:val="16"/>
              </w:rPr>
            </w:pPr>
            <w:r w:rsidRPr="00E454AB">
              <w:rPr>
                <w:sz w:val="16"/>
              </w:rPr>
              <w:t>C1-213269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6641"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996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59A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808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F3A639" w14:textId="77777777" w:rsidR="00554327" w:rsidRPr="00E454AB" w:rsidRDefault="00554327">
            <w:pPr>
              <w:pStyle w:val="TAL"/>
              <w:rPr>
                <w:sz w:val="16"/>
              </w:rPr>
            </w:pPr>
            <w:r w:rsidRPr="00E454AB">
              <w:rPr>
                <w:sz w:val="16"/>
              </w:rPr>
              <w:t>C1-213831</w:t>
            </w:r>
          </w:p>
        </w:tc>
      </w:tr>
      <w:tr w:rsidR="00E454AB" w:rsidRPr="00E454AB" w14:paraId="4195B5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3D74" w14:textId="77777777" w:rsidR="00554327" w:rsidRPr="00E454AB" w:rsidRDefault="00554327">
            <w:pPr>
              <w:pStyle w:val="TAL"/>
              <w:rPr>
                <w:sz w:val="16"/>
              </w:rPr>
            </w:pPr>
            <w:r w:rsidRPr="00E454AB">
              <w:rPr>
                <w:sz w:val="16"/>
              </w:rPr>
              <w:t>C1-213270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797B5"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CB4E"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2C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5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28496D" w14:textId="77777777" w:rsidR="00554327" w:rsidRPr="00E454AB" w:rsidRDefault="00554327">
            <w:pPr>
              <w:pStyle w:val="TAL"/>
              <w:rPr>
                <w:sz w:val="16"/>
              </w:rPr>
            </w:pPr>
            <w:r w:rsidRPr="00E454AB">
              <w:rPr>
                <w:sz w:val="16"/>
              </w:rPr>
              <w:t>C1-213580</w:t>
            </w:r>
          </w:p>
        </w:tc>
      </w:tr>
      <w:tr w:rsidR="00E454AB" w:rsidRPr="00E454AB" w14:paraId="6E63F1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FD54" w14:textId="77777777" w:rsidR="00554327" w:rsidRPr="00E454AB" w:rsidRDefault="00554327">
            <w:pPr>
              <w:pStyle w:val="TAL"/>
              <w:rPr>
                <w:sz w:val="16"/>
              </w:rPr>
            </w:pPr>
            <w:r w:rsidRPr="00E454AB">
              <w:rPr>
                <w:sz w:val="16"/>
              </w:rPr>
              <w:t>C1-213271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37F0"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C36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69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57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CE2A86C" w14:textId="77777777" w:rsidR="00554327" w:rsidRPr="00E454AB" w:rsidRDefault="00554327">
            <w:pPr>
              <w:pStyle w:val="TAL"/>
              <w:rPr>
                <w:sz w:val="16"/>
              </w:rPr>
            </w:pPr>
            <w:r w:rsidRPr="00E454AB">
              <w:rPr>
                <w:sz w:val="16"/>
              </w:rPr>
              <w:t>C1-213857</w:t>
            </w:r>
          </w:p>
        </w:tc>
      </w:tr>
      <w:tr w:rsidR="00E454AB" w:rsidRPr="00E454AB" w14:paraId="77E760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ED3F" w14:textId="77777777" w:rsidR="00554327" w:rsidRPr="00E454AB" w:rsidRDefault="00554327">
            <w:pPr>
              <w:pStyle w:val="TAL"/>
              <w:rPr>
                <w:sz w:val="16"/>
              </w:rPr>
            </w:pPr>
            <w:r w:rsidRPr="00E454AB">
              <w:rPr>
                <w:sz w:val="16"/>
              </w:rPr>
              <w:t>C1-213272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533E"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44B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2B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91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4547A5F" w14:textId="77777777" w:rsidR="00554327" w:rsidRPr="00E454AB" w:rsidRDefault="00554327">
            <w:pPr>
              <w:pStyle w:val="TAL"/>
              <w:rPr>
                <w:sz w:val="16"/>
              </w:rPr>
            </w:pPr>
            <w:r w:rsidRPr="00E454AB">
              <w:rPr>
                <w:sz w:val="16"/>
              </w:rPr>
              <w:t>C1-213586</w:t>
            </w:r>
          </w:p>
        </w:tc>
      </w:tr>
      <w:tr w:rsidR="00E454AB" w:rsidRPr="00E454AB" w14:paraId="53270A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C36F" w14:textId="77777777" w:rsidR="00554327" w:rsidRPr="00E454AB" w:rsidRDefault="00554327">
            <w:pPr>
              <w:pStyle w:val="TAL"/>
              <w:rPr>
                <w:sz w:val="16"/>
              </w:rPr>
            </w:pPr>
            <w:r w:rsidRPr="00E454AB">
              <w:rPr>
                <w:sz w:val="16"/>
              </w:rPr>
              <w:t>C1-213273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26A7"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D0C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3EE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EEB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1FC720" w14:textId="77777777" w:rsidR="00554327" w:rsidRPr="00E454AB" w:rsidRDefault="00554327">
            <w:pPr>
              <w:pStyle w:val="TAL"/>
              <w:rPr>
                <w:sz w:val="16"/>
              </w:rPr>
            </w:pPr>
            <w:r w:rsidRPr="00E454AB">
              <w:rPr>
                <w:sz w:val="16"/>
              </w:rPr>
              <w:t>C1-213587</w:t>
            </w:r>
          </w:p>
        </w:tc>
      </w:tr>
      <w:tr w:rsidR="00E454AB" w:rsidRPr="00E454AB" w14:paraId="7B7412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8941" w14:textId="77777777" w:rsidR="00554327" w:rsidRPr="00E454AB" w:rsidRDefault="00554327">
            <w:pPr>
              <w:pStyle w:val="TAL"/>
              <w:rPr>
                <w:sz w:val="16"/>
              </w:rPr>
            </w:pPr>
            <w:r w:rsidRPr="00E454AB">
              <w:rPr>
                <w:sz w:val="16"/>
              </w:rPr>
              <w:t>C1-213274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038B7" w14:textId="77777777" w:rsidR="00554327" w:rsidRPr="00E454AB" w:rsidRDefault="00554327">
            <w:pPr>
              <w:pStyle w:val="TAL"/>
              <w:rPr>
                <w:sz w:val="16"/>
              </w:rPr>
            </w:pPr>
            <w:r w:rsidRPr="00E454AB">
              <w:rPr>
                <w:sz w:val="16"/>
              </w:rPr>
              <w:t>Impacts of SDT on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7D8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77A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39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712A63" w14:textId="77777777" w:rsidR="00554327" w:rsidRPr="00E454AB" w:rsidRDefault="00554327">
            <w:pPr>
              <w:pStyle w:val="TAL"/>
              <w:rPr>
                <w:sz w:val="16"/>
              </w:rPr>
            </w:pPr>
          </w:p>
        </w:tc>
      </w:tr>
      <w:tr w:rsidR="00E454AB" w:rsidRPr="00E454AB" w14:paraId="6251E9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05A4" w14:textId="77777777" w:rsidR="00554327" w:rsidRPr="00E454AB" w:rsidRDefault="00554327">
            <w:pPr>
              <w:pStyle w:val="TAL"/>
              <w:rPr>
                <w:sz w:val="16"/>
              </w:rPr>
            </w:pPr>
            <w:r w:rsidRPr="00E454AB">
              <w:rPr>
                <w:sz w:val="16"/>
              </w:rPr>
              <w:t>C1-213275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2E88" w14:textId="77777777" w:rsidR="00554327" w:rsidRPr="00E454AB" w:rsidRDefault="00554327">
            <w:pPr>
              <w:pStyle w:val="TAL"/>
              <w:rPr>
                <w:sz w:val="16"/>
              </w:rPr>
            </w:pPr>
            <w:r w:rsidRPr="00E454AB">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FBF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DD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A0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6E8F6D3" w14:textId="77777777" w:rsidR="00554327" w:rsidRPr="00E454AB" w:rsidRDefault="00554327">
            <w:pPr>
              <w:pStyle w:val="TAL"/>
              <w:rPr>
                <w:sz w:val="16"/>
              </w:rPr>
            </w:pPr>
            <w:r w:rsidRPr="00E454AB">
              <w:rPr>
                <w:sz w:val="16"/>
              </w:rPr>
              <w:t>C1-213953</w:t>
            </w:r>
          </w:p>
        </w:tc>
      </w:tr>
      <w:tr w:rsidR="00E454AB" w:rsidRPr="00E454AB" w14:paraId="4B8FC6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F019" w14:textId="77777777" w:rsidR="00554327" w:rsidRPr="00E454AB" w:rsidRDefault="00554327">
            <w:pPr>
              <w:pStyle w:val="TAL"/>
              <w:rPr>
                <w:sz w:val="16"/>
              </w:rPr>
            </w:pPr>
            <w:r w:rsidRPr="00E454AB">
              <w:rPr>
                <w:sz w:val="16"/>
              </w:rPr>
              <w:t>C1-213276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DD3B" w14:textId="77777777" w:rsidR="00554327" w:rsidRPr="00E454AB" w:rsidRDefault="00554327">
            <w:pPr>
              <w:pStyle w:val="TAL"/>
              <w:rPr>
                <w:sz w:val="16"/>
              </w:rPr>
            </w:pPr>
            <w:r w:rsidRPr="00E454AB">
              <w:rPr>
                <w:sz w:val="16"/>
              </w:rPr>
              <w:t>Work Plan for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4D483"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624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59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636112" w14:textId="77777777" w:rsidR="00554327" w:rsidRPr="00E454AB" w:rsidRDefault="00554327">
            <w:pPr>
              <w:pStyle w:val="TAL"/>
              <w:rPr>
                <w:sz w:val="16"/>
              </w:rPr>
            </w:pPr>
          </w:p>
        </w:tc>
      </w:tr>
      <w:tr w:rsidR="00E454AB" w:rsidRPr="00E454AB" w14:paraId="6AED9C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6515" w14:textId="77777777" w:rsidR="00554327" w:rsidRPr="00E454AB" w:rsidRDefault="00554327">
            <w:pPr>
              <w:pStyle w:val="TAL"/>
              <w:rPr>
                <w:sz w:val="16"/>
              </w:rPr>
            </w:pPr>
            <w:r w:rsidRPr="00E454AB">
              <w:rPr>
                <w:sz w:val="16"/>
              </w:rPr>
              <w:t>C1-213277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BB68" w14:textId="77777777" w:rsidR="00554327" w:rsidRPr="00E454AB" w:rsidRDefault="00554327">
            <w:pPr>
              <w:pStyle w:val="TAL"/>
              <w:rPr>
                <w:sz w:val="16"/>
              </w:rPr>
            </w:pPr>
            <w:r w:rsidRPr="00E454AB">
              <w:rPr>
                <w:sz w:val="16"/>
              </w:rPr>
              <w:t>Open issues in TR 24.811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6A63"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172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2B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A37C8B" w14:textId="77777777" w:rsidR="00554327" w:rsidRPr="00E454AB" w:rsidRDefault="00554327">
            <w:pPr>
              <w:pStyle w:val="TAL"/>
              <w:rPr>
                <w:sz w:val="16"/>
              </w:rPr>
            </w:pPr>
          </w:p>
        </w:tc>
      </w:tr>
      <w:tr w:rsidR="00E454AB" w:rsidRPr="00E454AB" w14:paraId="37E8BF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5A84" w14:textId="77777777" w:rsidR="00554327" w:rsidRPr="00E454AB" w:rsidRDefault="00554327">
            <w:pPr>
              <w:pStyle w:val="TAL"/>
              <w:rPr>
                <w:sz w:val="16"/>
              </w:rPr>
            </w:pPr>
            <w:r w:rsidRPr="00E454AB">
              <w:rPr>
                <w:sz w:val="16"/>
              </w:rPr>
              <w:t>C1-213278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4E1A" w14:textId="77777777" w:rsidR="00554327" w:rsidRPr="00E454AB" w:rsidRDefault="00554327">
            <w:pPr>
              <w:pStyle w:val="TAL"/>
              <w:rPr>
                <w:sz w:val="16"/>
              </w:rPr>
            </w:pPr>
            <w:r w:rsidRPr="00E454AB">
              <w:rPr>
                <w:sz w:val="16"/>
              </w:rPr>
              <w:t>Resolving ENs regarding security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EE40"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C6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A72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677462" w14:textId="77777777" w:rsidR="00554327" w:rsidRPr="00E454AB" w:rsidRDefault="00554327">
            <w:pPr>
              <w:pStyle w:val="TAL"/>
              <w:rPr>
                <w:sz w:val="16"/>
              </w:rPr>
            </w:pPr>
            <w:r w:rsidRPr="00E454AB">
              <w:rPr>
                <w:sz w:val="16"/>
              </w:rPr>
              <w:t>C1-213925</w:t>
            </w:r>
          </w:p>
        </w:tc>
      </w:tr>
      <w:tr w:rsidR="00E454AB" w:rsidRPr="00E454AB" w14:paraId="52FFB7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61B54" w14:textId="77777777" w:rsidR="00554327" w:rsidRPr="00E454AB" w:rsidRDefault="00554327">
            <w:pPr>
              <w:pStyle w:val="TAL"/>
              <w:rPr>
                <w:sz w:val="16"/>
              </w:rPr>
            </w:pPr>
            <w:r w:rsidRPr="00E454AB">
              <w:rPr>
                <w:sz w:val="16"/>
              </w:rPr>
              <w:t>C1-213279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5BE7" w14:textId="77777777" w:rsidR="00554327" w:rsidRPr="00E454AB" w:rsidRDefault="00554327">
            <w:pPr>
              <w:pStyle w:val="TAL"/>
              <w:rPr>
                <w:sz w:val="16"/>
              </w:rPr>
            </w:pPr>
            <w:r w:rsidRPr="00E454AB">
              <w:rPr>
                <w:sz w:val="16"/>
              </w:rPr>
              <w:t>Conclusion on the use of 3GPP access as a basis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8674" w14:textId="77777777" w:rsidR="00554327" w:rsidRPr="00E454AB" w:rsidRDefault="00554327">
            <w:pPr>
              <w:pStyle w:val="TAL"/>
              <w:rPr>
                <w:sz w:val="16"/>
              </w:rPr>
            </w:pPr>
            <w:r w:rsidRPr="00E454AB">
              <w:rPr>
                <w:sz w:val="16"/>
              </w:rPr>
              <w:t xml:space="preserve">LG Electronics / </w:t>
            </w:r>
            <w:proofErr w:type="spellStart"/>
            <w:r w:rsidRPr="00E454AB">
              <w:rPr>
                <w:sz w:val="16"/>
              </w:rPr>
              <w:lastRenderedPageBreak/>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12AA"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ED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3EEC65" w14:textId="77777777" w:rsidR="00554327" w:rsidRPr="00E454AB" w:rsidRDefault="00554327">
            <w:pPr>
              <w:pStyle w:val="TAL"/>
              <w:rPr>
                <w:sz w:val="16"/>
              </w:rPr>
            </w:pPr>
            <w:r w:rsidRPr="00E454AB">
              <w:rPr>
                <w:sz w:val="16"/>
              </w:rPr>
              <w:t>C1-213926</w:t>
            </w:r>
          </w:p>
        </w:tc>
      </w:tr>
      <w:tr w:rsidR="00E454AB" w:rsidRPr="00E454AB" w14:paraId="7F5EA0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2D47" w14:textId="77777777" w:rsidR="00554327" w:rsidRPr="00E454AB" w:rsidRDefault="00554327">
            <w:pPr>
              <w:pStyle w:val="TAL"/>
              <w:rPr>
                <w:sz w:val="16"/>
              </w:rPr>
            </w:pPr>
            <w:r w:rsidRPr="00E454AB">
              <w:rPr>
                <w:sz w:val="16"/>
              </w:rPr>
              <w:t>C1-213280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CF83" w14:textId="77777777" w:rsidR="00554327" w:rsidRPr="00E454AB" w:rsidRDefault="00554327">
            <w:pPr>
              <w:pStyle w:val="TAL"/>
              <w:rPr>
                <w:sz w:val="16"/>
              </w:rPr>
            </w:pPr>
            <w:r w:rsidRPr="00E454AB">
              <w:rPr>
                <w:sz w:val="16"/>
              </w:rPr>
              <w:t>Resolving ENs regarding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C2CE"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607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39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F078AA5" w14:textId="77777777" w:rsidR="00554327" w:rsidRPr="00E454AB" w:rsidRDefault="00554327">
            <w:pPr>
              <w:pStyle w:val="TAL"/>
              <w:rPr>
                <w:sz w:val="16"/>
              </w:rPr>
            </w:pPr>
            <w:r w:rsidRPr="00E454AB">
              <w:rPr>
                <w:sz w:val="16"/>
              </w:rPr>
              <w:t>C1-213927</w:t>
            </w:r>
          </w:p>
        </w:tc>
      </w:tr>
      <w:tr w:rsidR="00E454AB" w:rsidRPr="00E454AB" w14:paraId="4A2A29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EFCC" w14:textId="77777777" w:rsidR="00554327" w:rsidRPr="00E454AB" w:rsidRDefault="00554327">
            <w:pPr>
              <w:pStyle w:val="TAL"/>
              <w:rPr>
                <w:sz w:val="16"/>
              </w:rPr>
            </w:pPr>
            <w:r w:rsidRPr="00E454AB">
              <w:rPr>
                <w:sz w:val="16"/>
              </w:rPr>
              <w:t>C1-213281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49B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AF6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D0C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D5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1DED6C" w14:textId="77777777" w:rsidR="00554327" w:rsidRPr="00E454AB" w:rsidRDefault="00554327">
            <w:pPr>
              <w:pStyle w:val="TAL"/>
              <w:rPr>
                <w:sz w:val="16"/>
              </w:rPr>
            </w:pPr>
          </w:p>
        </w:tc>
      </w:tr>
      <w:tr w:rsidR="00E454AB" w:rsidRPr="00E454AB" w14:paraId="02C715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F720" w14:textId="77777777" w:rsidR="00554327" w:rsidRPr="00E454AB" w:rsidRDefault="00554327">
            <w:pPr>
              <w:pStyle w:val="TAL"/>
              <w:rPr>
                <w:sz w:val="16"/>
              </w:rPr>
            </w:pPr>
            <w:r w:rsidRPr="00E454AB">
              <w:rPr>
                <w:sz w:val="16"/>
              </w:rPr>
              <w:t>C1-213282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596C" w14:textId="77777777" w:rsidR="00554327" w:rsidRPr="00E454AB" w:rsidRDefault="00554327">
            <w:pPr>
              <w:pStyle w:val="TAL"/>
              <w:rPr>
                <w:sz w:val="16"/>
              </w:rPr>
            </w:pPr>
            <w:r w:rsidRPr="00E454AB">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5310"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43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A2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ECDC29" w14:textId="77777777" w:rsidR="00554327" w:rsidRPr="00E454AB" w:rsidRDefault="00554327">
            <w:pPr>
              <w:pStyle w:val="TAL"/>
              <w:rPr>
                <w:sz w:val="16"/>
              </w:rPr>
            </w:pPr>
          </w:p>
        </w:tc>
      </w:tr>
      <w:tr w:rsidR="00E454AB" w:rsidRPr="00E454AB" w14:paraId="11E879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9559" w14:textId="77777777" w:rsidR="00554327" w:rsidRPr="00E454AB" w:rsidRDefault="00554327">
            <w:pPr>
              <w:pStyle w:val="TAL"/>
              <w:rPr>
                <w:sz w:val="16"/>
              </w:rPr>
            </w:pPr>
            <w:r w:rsidRPr="00E454AB">
              <w:rPr>
                <w:sz w:val="16"/>
              </w:rPr>
              <w:t>C1-213283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5166"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8D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7A6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1E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EDFBFA" w14:textId="77777777" w:rsidR="00554327" w:rsidRPr="00E454AB" w:rsidRDefault="00554327">
            <w:pPr>
              <w:pStyle w:val="TAL"/>
              <w:rPr>
                <w:sz w:val="16"/>
              </w:rPr>
            </w:pPr>
            <w:r w:rsidRPr="00E454AB">
              <w:rPr>
                <w:sz w:val="16"/>
              </w:rPr>
              <w:t>C1-213565, C1-213729</w:t>
            </w:r>
          </w:p>
        </w:tc>
      </w:tr>
      <w:tr w:rsidR="00E454AB" w:rsidRPr="00E454AB" w14:paraId="4D1170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3249" w14:textId="77777777" w:rsidR="00554327" w:rsidRPr="00E454AB" w:rsidRDefault="00554327">
            <w:pPr>
              <w:pStyle w:val="TAL"/>
              <w:rPr>
                <w:sz w:val="16"/>
              </w:rPr>
            </w:pPr>
            <w:r w:rsidRPr="00E454AB">
              <w:rPr>
                <w:sz w:val="16"/>
              </w:rPr>
              <w:t>C1-213284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E035"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01E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108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9AD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6838C" w14:textId="77777777" w:rsidR="00554327" w:rsidRPr="00E454AB" w:rsidRDefault="00554327">
            <w:pPr>
              <w:pStyle w:val="TAL"/>
              <w:rPr>
                <w:sz w:val="16"/>
              </w:rPr>
            </w:pPr>
            <w:r w:rsidRPr="00E454AB">
              <w:rPr>
                <w:sz w:val="16"/>
              </w:rPr>
              <w:t>C1-213730</w:t>
            </w:r>
          </w:p>
        </w:tc>
      </w:tr>
      <w:tr w:rsidR="00E454AB" w:rsidRPr="00E454AB" w14:paraId="3EE62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BBAF" w14:textId="77777777" w:rsidR="00554327" w:rsidRPr="00E454AB" w:rsidRDefault="00554327">
            <w:pPr>
              <w:pStyle w:val="TAL"/>
              <w:rPr>
                <w:sz w:val="16"/>
              </w:rPr>
            </w:pPr>
            <w:r w:rsidRPr="00E454AB">
              <w:rPr>
                <w:sz w:val="16"/>
              </w:rPr>
              <w:t>C1-213285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E8A3" w14:textId="77777777" w:rsidR="00554327" w:rsidRPr="00E454AB" w:rsidRDefault="00554327">
            <w:pPr>
              <w:pStyle w:val="TAL"/>
              <w:rPr>
                <w:sz w:val="16"/>
              </w:rPr>
            </w:pPr>
            <w:r w:rsidRPr="00E454AB">
              <w:rPr>
                <w:sz w:val="16"/>
              </w:rPr>
              <w:t>Clarifications on stopping T3346 due to reception of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9A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69B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251E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0D864D" w14:textId="77777777" w:rsidR="00554327" w:rsidRPr="00E454AB" w:rsidRDefault="00554327">
            <w:pPr>
              <w:pStyle w:val="TAL"/>
              <w:rPr>
                <w:sz w:val="16"/>
              </w:rPr>
            </w:pPr>
          </w:p>
        </w:tc>
      </w:tr>
      <w:tr w:rsidR="00E454AB" w:rsidRPr="00E454AB" w14:paraId="6BFBA6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2F77" w14:textId="77777777" w:rsidR="00554327" w:rsidRPr="00E454AB" w:rsidRDefault="00554327">
            <w:pPr>
              <w:pStyle w:val="TAL"/>
              <w:rPr>
                <w:sz w:val="16"/>
              </w:rPr>
            </w:pPr>
            <w:r w:rsidRPr="00E454AB">
              <w:rPr>
                <w:sz w:val="16"/>
              </w:rPr>
              <w:t>C1-213286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B88E"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AEEA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AEE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4C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9B2588" w14:textId="77777777" w:rsidR="00554327" w:rsidRPr="00E454AB" w:rsidRDefault="00554327">
            <w:pPr>
              <w:pStyle w:val="TAL"/>
              <w:rPr>
                <w:sz w:val="16"/>
              </w:rPr>
            </w:pPr>
            <w:r w:rsidRPr="00E454AB">
              <w:rPr>
                <w:sz w:val="16"/>
              </w:rPr>
              <w:t>C1-213760</w:t>
            </w:r>
          </w:p>
        </w:tc>
      </w:tr>
      <w:tr w:rsidR="00E454AB" w:rsidRPr="00E454AB" w14:paraId="686FE7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4863" w14:textId="77777777" w:rsidR="00554327" w:rsidRPr="00E454AB" w:rsidRDefault="00554327">
            <w:pPr>
              <w:pStyle w:val="TAL"/>
              <w:rPr>
                <w:sz w:val="16"/>
              </w:rPr>
            </w:pPr>
            <w:r w:rsidRPr="00E454AB">
              <w:rPr>
                <w:sz w:val="16"/>
              </w:rPr>
              <w:t>C1-213287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DDCC" w14:textId="77777777" w:rsidR="00554327" w:rsidRPr="00E454AB" w:rsidRDefault="00554327">
            <w:pPr>
              <w:pStyle w:val="TAL"/>
              <w:rPr>
                <w:sz w:val="16"/>
              </w:rPr>
            </w:pPr>
            <w:r w:rsidRPr="00E454AB">
              <w:rPr>
                <w:sz w:val="16"/>
              </w:rPr>
              <w:t>Introduction of new 5GMM capability for subscription-based restrictions to simultaneous registration of network slice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C12A"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2B0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329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A9842" w14:textId="77777777" w:rsidR="00554327" w:rsidRPr="00E454AB" w:rsidRDefault="00554327">
            <w:pPr>
              <w:pStyle w:val="TAL"/>
              <w:rPr>
                <w:sz w:val="16"/>
              </w:rPr>
            </w:pPr>
          </w:p>
        </w:tc>
      </w:tr>
      <w:tr w:rsidR="00E454AB" w:rsidRPr="00E454AB" w14:paraId="0853D6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9CC9" w14:textId="77777777" w:rsidR="00554327" w:rsidRPr="00E454AB" w:rsidRDefault="00554327">
            <w:pPr>
              <w:pStyle w:val="TAL"/>
              <w:rPr>
                <w:sz w:val="16"/>
              </w:rPr>
            </w:pPr>
            <w:r w:rsidRPr="00E454AB">
              <w:rPr>
                <w:sz w:val="16"/>
              </w:rPr>
              <w:t>C1-213288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816A" w14:textId="77777777" w:rsidR="00554327" w:rsidRPr="00E454AB" w:rsidRDefault="00554327">
            <w:pPr>
              <w:pStyle w:val="TAL"/>
              <w:rPr>
                <w:sz w:val="16"/>
              </w:rPr>
            </w:pPr>
            <w:r w:rsidRPr="00E454AB">
              <w:rPr>
                <w:sz w:val="16"/>
              </w:rPr>
              <w:t xml:space="preserve">Addition of UE </w:t>
            </w:r>
            <w:proofErr w:type="spellStart"/>
            <w:r w:rsidRPr="00E454AB">
              <w:rPr>
                <w:sz w:val="16"/>
              </w:rPr>
              <w:t>behavior</w:t>
            </w:r>
            <w:proofErr w:type="spellEnd"/>
            <w:r w:rsidRPr="00E454AB">
              <w:rPr>
                <w:sz w:val="16"/>
              </w:rPr>
              <w:t xml:space="preserve"> in a case of maximum number of UEs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BAC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C36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603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2EE6AA" w14:textId="77777777" w:rsidR="00554327" w:rsidRPr="00E454AB" w:rsidRDefault="00554327">
            <w:pPr>
              <w:pStyle w:val="TAL"/>
              <w:rPr>
                <w:sz w:val="16"/>
              </w:rPr>
            </w:pPr>
          </w:p>
        </w:tc>
      </w:tr>
      <w:tr w:rsidR="00E454AB" w:rsidRPr="00E454AB" w14:paraId="5C918C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B00B" w14:textId="77777777" w:rsidR="00554327" w:rsidRPr="00E454AB" w:rsidRDefault="00554327">
            <w:pPr>
              <w:pStyle w:val="TAL"/>
              <w:rPr>
                <w:sz w:val="16"/>
              </w:rPr>
            </w:pPr>
            <w:r w:rsidRPr="00E454AB">
              <w:rPr>
                <w:sz w:val="16"/>
              </w:rPr>
              <w:t>C1-213289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59BB" w14:textId="77777777" w:rsidR="00554327" w:rsidRPr="00E454AB" w:rsidRDefault="00554327">
            <w:pPr>
              <w:pStyle w:val="TAL"/>
              <w:rPr>
                <w:sz w:val="16"/>
              </w:rPr>
            </w:pPr>
            <w:r w:rsidRPr="00E454AB">
              <w:rPr>
                <w:sz w:val="16"/>
              </w:rPr>
              <w:t>New WID on IMS voice service support and network usability guarantee for UE’s E-UTRA capability disabled scenario in SA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3C91"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542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2E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66888E" w14:textId="77777777" w:rsidR="00554327" w:rsidRPr="00E454AB" w:rsidRDefault="00554327">
            <w:pPr>
              <w:pStyle w:val="TAL"/>
              <w:rPr>
                <w:sz w:val="16"/>
              </w:rPr>
            </w:pPr>
          </w:p>
        </w:tc>
      </w:tr>
      <w:tr w:rsidR="00E454AB" w:rsidRPr="00E454AB" w14:paraId="6D7ADA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6694" w14:textId="77777777" w:rsidR="00554327" w:rsidRPr="00E454AB" w:rsidRDefault="00554327">
            <w:pPr>
              <w:pStyle w:val="TAL"/>
              <w:rPr>
                <w:sz w:val="16"/>
              </w:rPr>
            </w:pPr>
            <w:r w:rsidRPr="00E454AB">
              <w:rPr>
                <w:sz w:val="16"/>
              </w:rPr>
              <w:t>C1-213290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1FA6"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DBA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5F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BAC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E40AB0" w14:textId="77777777" w:rsidR="00554327" w:rsidRPr="00E454AB" w:rsidRDefault="00554327">
            <w:pPr>
              <w:pStyle w:val="TAL"/>
              <w:rPr>
                <w:sz w:val="16"/>
              </w:rPr>
            </w:pPr>
            <w:r w:rsidRPr="00E454AB">
              <w:rPr>
                <w:sz w:val="16"/>
              </w:rPr>
              <w:t>C1-213558</w:t>
            </w:r>
          </w:p>
        </w:tc>
      </w:tr>
      <w:tr w:rsidR="00E454AB" w:rsidRPr="00E454AB" w14:paraId="67C0F5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3509" w14:textId="77777777" w:rsidR="00554327" w:rsidRPr="00E454AB" w:rsidRDefault="00554327">
            <w:pPr>
              <w:pStyle w:val="TAL"/>
              <w:rPr>
                <w:sz w:val="16"/>
              </w:rPr>
            </w:pPr>
            <w:r w:rsidRPr="00E454AB">
              <w:rPr>
                <w:sz w:val="16"/>
              </w:rPr>
              <w:t>C1-213291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6904"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BAFC"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2B3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C1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49AEBB" w14:textId="77777777" w:rsidR="00554327" w:rsidRPr="00E454AB" w:rsidRDefault="00554327">
            <w:pPr>
              <w:pStyle w:val="TAL"/>
              <w:rPr>
                <w:sz w:val="16"/>
              </w:rPr>
            </w:pPr>
          </w:p>
        </w:tc>
      </w:tr>
      <w:tr w:rsidR="00E454AB" w:rsidRPr="00E454AB" w14:paraId="0D20C9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B6DB" w14:textId="77777777" w:rsidR="00554327" w:rsidRPr="00E454AB" w:rsidRDefault="00554327">
            <w:pPr>
              <w:pStyle w:val="TAL"/>
              <w:rPr>
                <w:sz w:val="16"/>
              </w:rPr>
            </w:pPr>
            <w:r w:rsidRPr="00E454AB">
              <w:rPr>
                <w:sz w:val="16"/>
              </w:rPr>
              <w:t>C1-213292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E4E6"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106A"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89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A8CB" w14:textId="77777777" w:rsidR="00554327" w:rsidRPr="00E454AB" w:rsidRDefault="00554327">
            <w:pPr>
              <w:pStyle w:val="TAL"/>
              <w:rPr>
                <w:sz w:val="16"/>
              </w:rPr>
            </w:pPr>
            <w:r w:rsidRPr="00E454AB">
              <w:rPr>
                <w:sz w:val="16"/>
              </w:rPr>
              <w:t>C1-211512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9325E0" w14:textId="77777777" w:rsidR="00554327" w:rsidRPr="00E454AB" w:rsidRDefault="00554327">
            <w:pPr>
              <w:pStyle w:val="TAL"/>
              <w:rPr>
                <w:sz w:val="16"/>
              </w:rPr>
            </w:pPr>
            <w:r w:rsidRPr="00E454AB">
              <w:rPr>
                <w:sz w:val="16"/>
              </w:rPr>
              <w:t>C1-213878</w:t>
            </w:r>
          </w:p>
        </w:tc>
      </w:tr>
      <w:tr w:rsidR="00E454AB" w:rsidRPr="00E454AB" w14:paraId="0FFA3E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FB99" w14:textId="77777777" w:rsidR="00554327" w:rsidRPr="00E454AB" w:rsidRDefault="00554327">
            <w:pPr>
              <w:pStyle w:val="TAL"/>
              <w:rPr>
                <w:sz w:val="16"/>
              </w:rPr>
            </w:pPr>
            <w:r w:rsidRPr="00E454AB">
              <w:rPr>
                <w:sz w:val="16"/>
              </w:rPr>
              <w:t>C1-213293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E410" w14:textId="77777777" w:rsidR="00554327" w:rsidRPr="00E454AB" w:rsidRDefault="00554327">
            <w:pPr>
              <w:pStyle w:val="TAL"/>
              <w:rPr>
                <w:sz w:val="16"/>
              </w:rPr>
            </w:pPr>
            <w:r w:rsidRPr="00E454AB">
              <w:rPr>
                <w:sz w:val="16"/>
              </w:rPr>
              <w:t xml:space="preserve">"204 No Content" for HTTP PUT for the </w:t>
            </w:r>
            <w:proofErr w:type="spellStart"/>
            <w:r w:rsidRPr="00E454AB">
              <w:rPr>
                <w:sz w:val="16"/>
              </w:rPr>
              <w:t>Eees_EECRegistration</w:t>
            </w:r>
            <w:proofErr w:type="spellEnd"/>
            <w:r w:rsidRPr="00E454AB">
              <w:rPr>
                <w:sz w:val="16"/>
              </w:rPr>
              <w:t xml:space="preserve"> API and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1E9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6C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AA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82D38B" w14:textId="77777777" w:rsidR="00554327" w:rsidRPr="00E454AB" w:rsidRDefault="00554327">
            <w:pPr>
              <w:pStyle w:val="TAL"/>
              <w:rPr>
                <w:sz w:val="16"/>
              </w:rPr>
            </w:pPr>
          </w:p>
        </w:tc>
      </w:tr>
      <w:tr w:rsidR="00E454AB" w:rsidRPr="00E454AB" w14:paraId="647012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3CB7" w14:textId="77777777" w:rsidR="00554327" w:rsidRPr="00E454AB" w:rsidRDefault="00554327">
            <w:pPr>
              <w:pStyle w:val="TAL"/>
              <w:rPr>
                <w:sz w:val="16"/>
              </w:rPr>
            </w:pPr>
            <w:r w:rsidRPr="00E454AB">
              <w:rPr>
                <w:sz w:val="16"/>
              </w:rPr>
              <w:t>C1-213294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F433"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19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D31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B5B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F80F4F" w14:textId="77777777" w:rsidR="00554327" w:rsidRPr="00E454AB" w:rsidRDefault="00554327">
            <w:pPr>
              <w:pStyle w:val="TAL"/>
              <w:rPr>
                <w:sz w:val="16"/>
              </w:rPr>
            </w:pPr>
            <w:r w:rsidRPr="00E454AB">
              <w:rPr>
                <w:sz w:val="16"/>
              </w:rPr>
              <w:t>C1-213900</w:t>
            </w:r>
          </w:p>
        </w:tc>
      </w:tr>
      <w:tr w:rsidR="00E454AB" w:rsidRPr="00E454AB" w14:paraId="4D4405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9408" w14:textId="77777777" w:rsidR="00554327" w:rsidRPr="00E454AB" w:rsidRDefault="00554327">
            <w:pPr>
              <w:pStyle w:val="TAL"/>
              <w:rPr>
                <w:sz w:val="16"/>
              </w:rPr>
            </w:pPr>
            <w:r w:rsidRPr="00E454AB">
              <w:rPr>
                <w:sz w:val="16"/>
              </w:rPr>
              <w:t>C1-213295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DAEF"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Eees_EECRegistration</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EF7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B6F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22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06FDD0" w14:textId="77777777" w:rsidR="00554327" w:rsidRPr="00E454AB" w:rsidRDefault="00554327">
            <w:pPr>
              <w:pStyle w:val="TAL"/>
              <w:rPr>
                <w:sz w:val="16"/>
              </w:rPr>
            </w:pPr>
            <w:r w:rsidRPr="00E454AB">
              <w:rPr>
                <w:sz w:val="16"/>
              </w:rPr>
              <w:t>C1-213901</w:t>
            </w:r>
          </w:p>
        </w:tc>
      </w:tr>
      <w:tr w:rsidR="00E454AB" w:rsidRPr="00E454AB" w14:paraId="7C31DD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8FC6" w14:textId="77777777" w:rsidR="00554327" w:rsidRPr="00E454AB" w:rsidRDefault="00554327">
            <w:pPr>
              <w:pStyle w:val="TAL"/>
              <w:rPr>
                <w:sz w:val="16"/>
              </w:rPr>
            </w:pPr>
            <w:r w:rsidRPr="00E454AB">
              <w:rPr>
                <w:sz w:val="16"/>
              </w:rPr>
              <w:t>C1-213296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8581" w14:textId="77777777" w:rsidR="00554327" w:rsidRPr="00E454AB" w:rsidRDefault="00554327">
            <w:pPr>
              <w:pStyle w:val="TAL"/>
              <w:rPr>
                <w:sz w:val="16"/>
              </w:rPr>
            </w:pPr>
            <w:r w:rsidRPr="00E454AB">
              <w:rPr>
                <w:sz w:val="16"/>
              </w:rPr>
              <w:t>FS_MINT: Conclusion of Solutions for KI#9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994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21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C1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502F43" w14:textId="77777777" w:rsidR="00554327" w:rsidRPr="00E454AB" w:rsidRDefault="00554327">
            <w:pPr>
              <w:pStyle w:val="TAL"/>
              <w:rPr>
                <w:sz w:val="16"/>
              </w:rPr>
            </w:pPr>
            <w:r w:rsidRPr="00E454AB">
              <w:rPr>
                <w:sz w:val="16"/>
              </w:rPr>
              <w:t>C1-213852</w:t>
            </w:r>
          </w:p>
        </w:tc>
      </w:tr>
      <w:tr w:rsidR="00E454AB" w:rsidRPr="00E454AB" w14:paraId="30E3E2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5D9E" w14:textId="77777777" w:rsidR="00554327" w:rsidRPr="00E454AB" w:rsidRDefault="00554327">
            <w:pPr>
              <w:pStyle w:val="TAL"/>
              <w:rPr>
                <w:sz w:val="16"/>
              </w:rPr>
            </w:pPr>
            <w:r w:rsidRPr="00E454AB">
              <w:rPr>
                <w:sz w:val="16"/>
              </w:rPr>
              <w:t>C1-213297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2AEC"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863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98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6F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7865BE" w14:textId="77777777" w:rsidR="00554327" w:rsidRPr="00E454AB" w:rsidRDefault="00554327">
            <w:pPr>
              <w:pStyle w:val="TAL"/>
              <w:rPr>
                <w:sz w:val="16"/>
              </w:rPr>
            </w:pPr>
            <w:r w:rsidRPr="00E454AB">
              <w:rPr>
                <w:sz w:val="16"/>
              </w:rPr>
              <w:t>C1-213923</w:t>
            </w:r>
          </w:p>
        </w:tc>
      </w:tr>
      <w:tr w:rsidR="00E454AB" w:rsidRPr="00E454AB" w14:paraId="22605A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78128" w14:textId="77777777" w:rsidR="00554327" w:rsidRPr="00E454AB" w:rsidRDefault="00554327">
            <w:pPr>
              <w:pStyle w:val="TAL"/>
              <w:rPr>
                <w:sz w:val="16"/>
              </w:rPr>
            </w:pPr>
            <w:r w:rsidRPr="00E454AB">
              <w:rPr>
                <w:sz w:val="16"/>
              </w:rPr>
              <w:t>C1-213298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9B98" w14:textId="77777777" w:rsidR="00554327" w:rsidRPr="00E454AB" w:rsidRDefault="00554327">
            <w:pPr>
              <w:pStyle w:val="TAL"/>
              <w:rPr>
                <w:sz w:val="16"/>
              </w:rPr>
            </w:pPr>
            <w:r w:rsidRPr="00E454AB">
              <w:rPr>
                <w:sz w:val="16"/>
              </w:rPr>
              <w:t>FS_MINT: Evaluation and conclusion for some issues of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FB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CD3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F8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1F071A" w14:textId="77777777" w:rsidR="00554327" w:rsidRPr="00E454AB" w:rsidRDefault="00554327">
            <w:pPr>
              <w:pStyle w:val="TAL"/>
              <w:rPr>
                <w:sz w:val="16"/>
              </w:rPr>
            </w:pPr>
            <w:r w:rsidRPr="00E454AB">
              <w:rPr>
                <w:sz w:val="16"/>
              </w:rPr>
              <w:t>C1-213867</w:t>
            </w:r>
          </w:p>
        </w:tc>
      </w:tr>
      <w:tr w:rsidR="00E454AB" w:rsidRPr="00E454AB" w14:paraId="588C60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6820" w14:textId="77777777" w:rsidR="00554327" w:rsidRPr="00E454AB" w:rsidRDefault="00554327">
            <w:pPr>
              <w:pStyle w:val="TAL"/>
              <w:rPr>
                <w:sz w:val="16"/>
              </w:rPr>
            </w:pPr>
            <w:r w:rsidRPr="00E454AB">
              <w:rPr>
                <w:sz w:val="16"/>
              </w:rPr>
              <w:t>C1-213299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8777" w14:textId="77777777" w:rsidR="00554327" w:rsidRPr="00E454AB" w:rsidRDefault="00554327">
            <w:pPr>
              <w:pStyle w:val="TAL"/>
              <w:rPr>
                <w:sz w:val="16"/>
              </w:rPr>
            </w:pPr>
            <w:r w:rsidRPr="00E454AB">
              <w:rPr>
                <w:sz w:val="16"/>
              </w:rPr>
              <w:t>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B307" w14:textId="77777777" w:rsidR="00554327" w:rsidRPr="00E454AB" w:rsidRDefault="00554327">
            <w:pPr>
              <w:pStyle w:val="TAL"/>
              <w:rPr>
                <w:sz w:val="16"/>
              </w:rPr>
            </w:pPr>
            <w:r w:rsidRPr="00E454AB">
              <w:rPr>
                <w:sz w:val="16"/>
              </w:rPr>
              <w:t xml:space="preserve">Samsung /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E25E"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0D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197AE4" w14:textId="77777777" w:rsidR="00554327" w:rsidRPr="00E454AB" w:rsidRDefault="00554327">
            <w:pPr>
              <w:pStyle w:val="TAL"/>
              <w:rPr>
                <w:sz w:val="16"/>
              </w:rPr>
            </w:pPr>
          </w:p>
        </w:tc>
      </w:tr>
      <w:tr w:rsidR="00E454AB" w:rsidRPr="00E454AB" w14:paraId="6EE692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6DE77" w14:textId="77777777" w:rsidR="00554327" w:rsidRPr="00E454AB" w:rsidRDefault="00554327">
            <w:pPr>
              <w:pStyle w:val="TAL"/>
              <w:rPr>
                <w:sz w:val="16"/>
              </w:rPr>
            </w:pPr>
            <w:r w:rsidRPr="00E454AB">
              <w:rPr>
                <w:sz w:val="16"/>
              </w:rPr>
              <w:t>C1-213300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457C" w14:textId="77777777" w:rsidR="00554327" w:rsidRPr="00E454AB" w:rsidRDefault="00554327">
            <w:pPr>
              <w:pStyle w:val="TAL"/>
              <w:rPr>
                <w:sz w:val="16"/>
              </w:rPr>
            </w:pPr>
            <w:r w:rsidRPr="00E454AB">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801C"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98C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CAC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A603A5" w14:textId="77777777" w:rsidR="00554327" w:rsidRPr="00E454AB" w:rsidRDefault="00554327">
            <w:pPr>
              <w:pStyle w:val="TAL"/>
              <w:rPr>
                <w:sz w:val="16"/>
              </w:rPr>
            </w:pPr>
          </w:p>
        </w:tc>
      </w:tr>
      <w:tr w:rsidR="00E454AB" w:rsidRPr="00E454AB" w14:paraId="5ED0EF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0D6E1" w14:textId="77777777" w:rsidR="00554327" w:rsidRPr="00E454AB" w:rsidRDefault="00554327">
            <w:pPr>
              <w:pStyle w:val="TAL"/>
              <w:rPr>
                <w:sz w:val="16"/>
              </w:rPr>
            </w:pPr>
            <w:r w:rsidRPr="00E454AB">
              <w:rPr>
                <w:sz w:val="16"/>
              </w:rPr>
              <w:t>C1-213301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35F4"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9E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D5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344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FA1A54" w14:textId="77777777" w:rsidR="00554327" w:rsidRPr="00E454AB" w:rsidRDefault="00554327">
            <w:pPr>
              <w:pStyle w:val="TAL"/>
              <w:rPr>
                <w:sz w:val="16"/>
              </w:rPr>
            </w:pPr>
            <w:r w:rsidRPr="00E454AB">
              <w:rPr>
                <w:sz w:val="16"/>
              </w:rPr>
              <w:t>C1-213853</w:t>
            </w:r>
          </w:p>
        </w:tc>
      </w:tr>
      <w:tr w:rsidR="00E454AB" w:rsidRPr="00E454AB" w14:paraId="68124C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58E1" w14:textId="77777777" w:rsidR="00554327" w:rsidRPr="00E454AB" w:rsidRDefault="00554327">
            <w:pPr>
              <w:pStyle w:val="TAL"/>
              <w:rPr>
                <w:sz w:val="16"/>
              </w:rPr>
            </w:pPr>
            <w:r w:rsidRPr="00E454AB">
              <w:rPr>
                <w:sz w:val="16"/>
              </w:rPr>
              <w:t>C1-213302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5CD8" w14:textId="77777777" w:rsidR="00554327" w:rsidRPr="00E454AB" w:rsidRDefault="00554327">
            <w:pPr>
              <w:pStyle w:val="TAL"/>
              <w:rPr>
                <w:sz w:val="16"/>
              </w:rPr>
            </w:pPr>
            <w:r w:rsidRPr="00E454AB">
              <w:rPr>
                <w:sz w:val="16"/>
              </w:rPr>
              <w:t>General section for ID_UAS and 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B1A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E56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762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635720" w14:textId="77777777" w:rsidR="00554327" w:rsidRPr="00E454AB" w:rsidRDefault="00554327">
            <w:pPr>
              <w:pStyle w:val="TAL"/>
              <w:rPr>
                <w:sz w:val="16"/>
              </w:rPr>
            </w:pPr>
            <w:r w:rsidRPr="00E454AB">
              <w:rPr>
                <w:sz w:val="16"/>
              </w:rPr>
              <w:t>C1-213687</w:t>
            </w:r>
          </w:p>
        </w:tc>
      </w:tr>
      <w:tr w:rsidR="00E454AB" w:rsidRPr="00E454AB" w14:paraId="387E43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7302" w14:textId="77777777" w:rsidR="00554327" w:rsidRPr="00E454AB" w:rsidRDefault="00554327">
            <w:pPr>
              <w:pStyle w:val="TAL"/>
              <w:rPr>
                <w:sz w:val="16"/>
              </w:rPr>
            </w:pPr>
            <w:r w:rsidRPr="00E454AB">
              <w:rPr>
                <w:sz w:val="16"/>
              </w:rPr>
              <w:t>C1-213303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E21A" w14:textId="77777777" w:rsidR="00554327" w:rsidRPr="00E454AB" w:rsidRDefault="00554327">
            <w:pPr>
              <w:pStyle w:val="TAL"/>
              <w:rPr>
                <w:sz w:val="16"/>
              </w:rPr>
            </w:pPr>
            <w:r w:rsidRPr="00E454AB">
              <w:rPr>
                <w:sz w:val="16"/>
              </w:rPr>
              <w:t>Correction to types of 5GSM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D92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D77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38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2BE1B3" w14:textId="77777777" w:rsidR="00554327" w:rsidRPr="00E454AB" w:rsidRDefault="00554327">
            <w:pPr>
              <w:pStyle w:val="TAL"/>
              <w:rPr>
                <w:sz w:val="16"/>
              </w:rPr>
            </w:pPr>
          </w:p>
        </w:tc>
      </w:tr>
      <w:tr w:rsidR="00E454AB" w:rsidRPr="00E454AB" w14:paraId="1190D9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9DAA" w14:textId="77777777" w:rsidR="00554327" w:rsidRPr="00E454AB" w:rsidRDefault="00554327">
            <w:pPr>
              <w:pStyle w:val="TAL"/>
              <w:rPr>
                <w:sz w:val="16"/>
              </w:rPr>
            </w:pPr>
            <w:r w:rsidRPr="00E454AB">
              <w:rPr>
                <w:sz w:val="16"/>
              </w:rPr>
              <w:t>C1-213304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6044"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04EB"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7A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EC86" w14:textId="77777777" w:rsidR="00554327" w:rsidRPr="00E454AB" w:rsidRDefault="00554327">
            <w:pPr>
              <w:pStyle w:val="TAL"/>
              <w:rPr>
                <w:sz w:val="16"/>
              </w:rPr>
            </w:pPr>
            <w:r w:rsidRPr="00E454AB">
              <w:rPr>
                <w:sz w:val="16"/>
              </w:rPr>
              <w:t>C1-200963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F0AFB1" w14:textId="77777777" w:rsidR="00554327" w:rsidRPr="00E454AB" w:rsidRDefault="00554327">
            <w:pPr>
              <w:pStyle w:val="TAL"/>
              <w:rPr>
                <w:sz w:val="16"/>
              </w:rPr>
            </w:pPr>
            <w:r w:rsidRPr="00E454AB">
              <w:rPr>
                <w:sz w:val="16"/>
              </w:rPr>
              <w:t>C1-213638</w:t>
            </w:r>
          </w:p>
        </w:tc>
      </w:tr>
      <w:tr w:rsidR="00E454AB" w:rsidRPr="00E454AB" w14:paraId="592E01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2AC1" w14:textId="77777777" w:rsidR="00554327" w:rsidRPr="00E454AB" w:rsidRDefault="00554327">
            <w:pPr>
              <w:pStyle w:val="TAL"/>
              <w:rPr>
                <w:sz w:val="16"/>
              </w:rPr>
            </w:pPr>
            <w:r w:rsidRPr="00E454AB">
              <w:rPr>
                <w:sz w:val="16"/>
              </w:rPr>
              <w:t>C1-213305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91630"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14D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668D"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F3C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532136" w14:textId="77777777" w:rsidR="00554327" w:rsidRPr="00E454AB" w:rsidRDefault="00554327">
            <w:pPr>
              <w:pStyle w:val="TAL"/>
              <w:rPr>
                <w:sz w:val="16"/>
              </w:rPr>
            </w:pPr>
            <w:r w:rsidRPr="00E454AB">
              <w:rPr>
                <w:sz w:val="16"/>
              </w:rPr>
              <w:t>C1-213858</w:t>
            </w:r>
          </w:p>
        </w:tc>
      </w:tr>
      <w:tr w:rsidR="00E454AB" w:rsidRPr="00E454AB" w14:paraId="5E77C4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AF11" w14:textId="77777777" w:rsidR="00554327" w:rsidRPr="00E454AB" w:rsidRDefault="00554327">
            <w:pPr>
              <w:pStyle w:val="TAL"/>
              <w:rPr>
                <w:sz w:val="16"/>
              </w:rPr>
            </w:pPr>
            <w:r w:rsidRPr="00E454AB">
              <w:rPr>
                <w:sz w:val="16"/>
              </w:rPr>
              <w:t>C1-213306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0BBF"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7FCB" w14:textId="77777777" w:rsidR="00554327" w:rsidRPr="00E454AB" w:rsidRDefault="00554327">
            <w:pPr>
              <w:pStyle w:val="TAL"/>
              <w:rPr>
                <w:sz w:val="16"/>
              </w:rPr>
            </w:pPr>
            <w:r w:rsidRPr="00E454AB">
              <w:rPr>
                <w:sz w:val="16"/>
              </w:rPr>
              <w:t>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6DA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8B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978936" w14:textId="77777777" w:rsidR="00554327" w:rsidRPr="00E454AB" w:rsidRDefault="00554327">
            <w:pPr>
              <w:pStyle w:val="TAL"/>
              <w:rPr>
                <w:sz w:val="16"/>
              </w:rPr>
            </w:pPr>
            <w:r w:rsidRPr="00E454AB">
              <w:rPr>
                <w:sz w:val="16"/>
              </w:rPr>
              <w:t>C1-213942</w:t>
            </w:r>
          </w:p>
        </w:tc>
      </w:tr>
      <w:tr w:rsidR="00E454AB" w:rsidRPr="00E454AB" w14:paraId="3276F0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4040" w14:textId="77777777" w:rsidR="00554327" w:rsidRPr="00E454AB" w:rsidRDefault="00554327">
            <w:pPr>
              <w:pStyle w:val="TAL"/>
              <w:rPr>
                <w:sz w:val="16"/>
              </w:rPr>
            </w:pPr>
            <w:r w:rsidRPr="00E454AB">
              <w:rPr>
                <w:sz w:val="16"/>
              </w:rPr>
              <w:t>C1-213307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B582" w14:textId="77777777" w:rsidR="00554327" w:rsidRPr="00E454AB" w:rsidRDefault="00554327">
            <w:pPr>
              <w:pStyle w:val="TAL"/>
              <w:rPr>
                <w:sz w:val="16"/>
              </w:rPr>
            </w:pPr>
            <w:r w:rsidRPr="00E454AB">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2965"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FA8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04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D41003" w14:textId="77777777" w:rsidR="00554327" w:rsidRPr="00E454AB" w:rsidRDefault="00554327">
            <w:pPr>
              <w:pStyle w:val="TAL"/>
              <w:rPr>
                <w:sz w:val="16"/>
              </w:rPr>
            </w:pPr>
          </w:p>
        </w:tc>
      </w:tr>
      <w:tr w:rsidR="00E454AB" w:rsidRPr="00E454AB" w14:paraId="6CA78F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742E" w14:textId="77777777" w:rsidR="00554327" w:rsidRPr="00E454AB" w:rsidRDefault="00554327">
            <w:pPr>
              <w:pStyle w:val="TAL"/>
              <w:rPr>
                <w:sz w:val="16"/>
              </w:rPr>
            </w:pPr>
            <w:r w:rsidRPr="00E454AB">
              <w:rPr>
                <w:sz w:val="16"/>
              </w:rPr>
              <w:t>C1-213308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CC208"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85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02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8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F2E0D1" w14:textId="77777777" w:rsidR="00554327" w:rsidRPr="00E454AB" w:rsidRDefault="00554327">
            <w:pPr>
              <w:pStyle w:val="TAL"/>
              <w:rPr>
                <w:sz w:val="16"/>
              </w:rPr>
            </w:pPr>
            <w:r w:rsidRPr="00E454AB">
              <w:rPr>
                <w:sz w:val="16"/>
              </w:rPr>
              <w:t>C1-213861</w:t>
            </w:r>
          </w:p>
        </w:tc>
      </w:tr>
      <w:tr w:rsidR="00E454AB" w:rsidRPr="00E454AB" w14:paraId="2D3561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C8C2" w14:textId="77777777" w:rsidR="00554327" w:rsidRPr="00E454AB" w:rsidRDefault="00554327">
            <w:pPr>
              <w:pStyle w:val="TAL"/>
              <w:rPr>
                <w:sz w:val="16"/>
              </w:rPr>
            </w:pPr>
            <w:r w:rsidRPr="00E454AB">
              <w:rPr>
                <w:sz w:val="16"/>
              </w:rPr>
              <w:t>C1-213309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BDD4"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318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D4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63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F55E74" w14:textId="77777777" w:rsidR="00554327" w:rsidRPr="00E454AB" w:rsidRDefault="00554327">
            <w:pPr>
              <w:pStyle w:val="TAL"/>
              <w:rPr>
                <w:sz w:val="16"/>
              </w:rPr>
            </w:pPr>
            <w:r w:rsidRPr="00E454AB">
              <w:rPr>
                <w:sz w:val="16"/>
              </w:rPr>
              <w:t>C1-213712</w:t>
            </w:r>
          </w:p>
        </w:tc>
      </w:tr>
      <w:tr w:rsidR="00E454AB" w:rsidRPr="00E454AB" w14:paraId="7D5075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6CA1" w14:textId="77777777" w:rsidR="00554327" w:rsidRPr="00E454AB" w:rsidRDefault="00554327">
            <w:pPr>
              <w:pStyle w:val="TAL"/>
              <w:rPr>
                <w:sz w:val="16"/>
              </w:rPr>
            </w:pPr>
            <w:r w:rsidRPr="00E454AB">
              <w:rPr>
                <w:sz w:val="16"/>
              </w:rPr>
              <w:t>C1-213310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4E9B" w14:textId="77777777" w:rsidR="00554327" w:rsidRPr="00E454AB" w:rsidRDefault="00554327">
            <w:pPr>
              <w:pStyle w:val="TAL"/>
              <w:rPr>
                <w:sz w:val="16"/>
              </w:rPr>
            </w:pPr>
            <w:proofErr w:type="spellStart"/>
            <w:r w:rsidRPr="00E454AB">
              <w:rPr>
                <w:sz w:val="16"/>
              </w:rPr>
              <w:t>InterSystem</w:t>
            </w:r>
            <w:proofErr w:type="spellEnd"/>
            <w:r w:rsidRPr="00E454AB">
              <w:rPr>
                <w:sz w:val="16"/>
              </w:rPr>
              <w:t xml:space="preserve"> handling of </w:t>
            </w:r>
            <w:proofErr w:type="spellStart"/>
            <w:r w:rsidRPr="00E454AB">
              <w:rPr>
                <w:sz w:val="16"/>
              </w:rPr>
              <w:t>Tsor</w:t>
            </w:r>
            <w:proofErr w:type="spellEnd"/>
            <w:r w:rsidRPr="00E454AB">
              <w:rPr>
                <w:sz w:val="16"/>
              </w:rPr>
              <w:t>-CM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5C5C"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1D4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D6D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DC590A" w14:textId="77777777" w:rsidR="00554327" w:rsidRPr="00E454AB" w:rsidRDefault="00554327">
            <w:pPr>
              <w:pStyle w:val="TAL"/>
              <w:rPr>
                <w:sz w:val="16"/>
              </w:rPr>
            </w:pPr>
          </w:p>
        </w:tc>
      </w:tr>
      <w:tr w:rsidR="00E454AB" w:rsidRPr="00E454AB" w14:paraId="15A3A9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0B68" w14:textId="77777777" w:rsidR="00554327" w:rsidRPr="00E454AB" w:rsidRDefault="00554327">
            <w:pPr>
              <w:pStyle w:val="TAL"/>
              <w:rPr>
                <w:sz w:val="16"/>
              </w:rPr>
            </w:pPr>
            <w:r w:rsidRPr="00E454AB">
              <w:rPr>
                <w:sz w:val="16"/>
              </w:rPr>
              <w:t>C1-213311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409E"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AAD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D1D8"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403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8F0AF2" w14:textId="77777777" w:rsidR="00554327" w:rsidRPr="00E454AB" w:rsidRDefault="00554327">
            <w:pPr>
              <w:pStyle w:val="TAL"/>
              <w:rPr>
                <w:sz w:val="16"/>
              </w:rPr>
            </w:pPr>
          </w:p>
        </w:tc>
      </w:tr>
      <w:tr w:rsidR="00E454AB" w:rsidRPr="00E454AB" w14:paraId="6490CC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26F0" w14:textId="77777777" w:rsidR="00554327" w:rsidRPr="00E454AB" w:rsidRDefault="00554327">
            <w:pPr>
              <w:pStyle w:val="TAL"/>
              <w:rPr>
                <w:sz w:val="16"/>
              </w:rPr>
            </w:pPr>
            <w:r w:rsidRPr="00E454AB">
              <w:rPr>
                <w:sz w:val="16"/>
              </w:rPr>
              <w:t>C1-213312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92A9" w14:textId="77777777" w:rsidR="00554327" w:rsidRPr="00E454AB" w:rsidRDefault="00554327">
            <w:pPr>
              <w:pStyle w:val="TAL"/>
              <w:rPr>
                <w:sz w:val="16"/>
              </w:rPr>
            </w:pPr>
            <w:r w:rsidRPr="00E454AB">
              <w:rPr>
                <w:sz w:val="16"/>
              </w:rPr>
              <w:t>IMS voice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568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547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FD3B" w14:textId="77777777" w:rsidR="00554327" w:rsidRPr="00E454AB" w:rsidRDefault="00554327">
            <w:pPr>
              <w:pStyle w:val="TAL"/>
              <w:rPr>
                <w:sz w:val="16"/>
              </w:rPr>
            </w:pPr>
            <w:r w:rsidRPr="00E454AB">
              <w:rPr>
                <w:sz w:val="16"/>
              </w:rPr>
              <w:t>C1-212312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426E5D" w14:textId="77777777" w:rsidR="00554327" w:rsidRPr="00E454AB" w:rsidRDefault="00554327">
            <w:pPr>
              <w:pStyle w:val="TAL"/>
              <w:rPr>
                <w:sz w:val="16"/>
              </w:rPr>
            </w:pPr>
          </w:p>
        </w:tc>
      </w:tr>
      <w:tr w:rsidR="00E454AB" w:rsidRPr="00E454AB" w14:paraId="1486B5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F7E9" w14:textId="77777777" w:rsidR="00554327" w:rsidRPr="00E454AB" w:rsidRDefault="00554327">
            <w:pPr>
              <w:pStyle w:val="TAL"/>
              <w:rPr>
                <w:sz w:val="16"/>
              </w:rPr>
            </w:pPr>
            <w:r w:rsidRPr="00E454AB">
              <w:rPr>
                <w:sz w:val="16"/>
              </w:rPr>
              <w:t>C1-213313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5827"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6D9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08A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2C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32F250" w14:textId="77777777" w:rsidR="00554327" w:rsidRPr="00E454AB" w:rsidRDefault="00554327">
            <w:pPr>
              <w:pStyle w:val="TAL"/>
              <w:rPr>
                <w:sz w:val="16"/>
              </w:rPr>
            </w:pPr>
            <w:r w:rsidRPr="00E454AB">
              <w:rPr>
                <w:sz w:val="16"/>
              </w:rPr>
              <w:t>C1-213862</w:t>
            </w:r>
          </w:p>
        </w:tc>
      </w:tr>
      <w:tr w:rsidR="00E454AB" w:rsidRPr="00E454AB" w14:paraId="1A3E9A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C2BC" w14:textId="77777777" w:rsidR="00554327" w:rsidRPr="00E454AB" w:rsidRDefault="00554327">
            <w:pPr>
              <w:pStyle w:val="TAL"/>
              <w:rPr>
                <w:sz w:val="16"/>
              </w:rPr>
            </w:pPr>
            <w:r w:rsidRPr="00E454AB">
              <w:rPr>
                <w:sz w:val="16"/>
              </w:rPr>
              <w:t>C1-213314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556E"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1A1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39A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80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BE57E4" w14:textId="77777777" w:rsidR="00554327" w:rsidRPr="00E454AB" w:rsidRDefault="00554327">
            <w:pPr>
              <w:pStyle w:val="TAL"/>
              <w:rPr>
                <w:sz w:val="16"/>
              </w:rPr>
            </w:pPr>
          </w:p>
        </w:tc>
      </w:tr>
      <w:tr w:rsidR="00E454AB" w:rsidRPr="00E454AB" w14:paraId="56A38C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DDB7" w14:textId="77777777" w:rsidR="00554327" w:rsidRPr="00E454AB" w:rsidRDefault="00554327">
            <w:pPr>
              <w:pStyle w:val="TAL"/>
              <w:rPr>
                <w:sz w:val="16"/>
              </w:rPr>
            </w:pPr>
            <w:r w:rsidRPr="00E454AB">
              <w:rPr>
                <w:sz w:val="16"/>
              </w:rPr>
              <w:t>C1-213315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9EAD"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53F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69E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31A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313AA5" w14:textId="77777777" w:rsidR="00554327" w:rsidRPr="00E454AB" w:rsidRDefault="00554327">
            <w:pPr>
              <w:pStyle w:val="TAL"/>
              <w:rPr>
                <w:sz w:val="16"/>
              </w:rPr>
            </w:pPr>
          </w:p>
        </w:tc>
      </w:tr>
      <w:tr w:rsidR="00E454AB" w:rsidRPr="00E454AB" w14:paraId="0F7385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A78E" w14:textId="77777777" w:rsidR="00554327" w:rsidRPr="00E454AB" w:rsidRDefault="00554327">
            <w:pPr>
              <w:pStyle w:val="TAL"/>
              <w:rPr>
                <w:sz w:val="16"/>
              </w:rPr>
            </w:pPr>
            <w:r w:rsidRPr="00E454AB">
              <w:rPr>
                <w:sz w:val="16"/>
              </w:rPr>
              <w:t>C1-213316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E84C"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932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266E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3AC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3FB79C" w14:textId="77777777" w:rsidR="00554327" w:rsidRPr="00E454AB" w:rsidRDefault="00554327">
            <w:pPr>
              <w:pStyle w:val="TAL"/>
              <w:rPr>
                <w:sz w:val="16"/>
              </w:rPr>
            </w:pPr>
          </w:p>
        </w:tc>
      </w:tr>
      <w:tr w:rsidR="00E454AB" w:rsidRPr="00E454AB" w14:paraId="68C6EF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8707" w14:textId="77777777" w:rsidR="00554327" w:rsidRPr="00E454AB" w:rsidRDefault="00554327">
            <w:pPr>
              <w:pStyle w:val="TAL"/>
              <w:rPr>
                <w:sz w:val="16"/>
              </w:rPr>
            </w:pPr>
            <w:r w:rsidRPr="00E454AB">
              <w:rPr>
                <w:sz w:val="16"/>
              </w:rPr>
              <w:t>C1-213317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0DB5"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9D6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C77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9EF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8CF56" w14:textId="77777777" w:rsidR="00554327" w:rsidRPr="00E454AB" w:rsidRDefault="00554327">
            <w:pPr>
              <w:pStyle w:val="TAL"/>
              <w:rPr>
                <w:sz w:val="16"/>
              </w:rPr>
            </w:pPr>
          </w:p>
        </w:tc>
      </w:tr>
      <w:tr w:rsidR="00E454AB" w:rsidRPr="00E454AB" w14:paraId="7017BA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C8FC" w14:textId="77777777" w:rsidR="00554327" w:rsidRPr="00E454AB" w:rsidRDefault="00554327">
            <w:pPr>
              <w:pStyle w:val="TAL"/>
              <w:rPr>
                <w:sz w:val="16"/>
              </w:rPr>
            </w:pPr>
            <w:r w:rsidRPr="00E454AB">
              <w:rPr>
                <w:sz w:val="16"/>
              </w:rPr>
              <w:t>C1-213318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2DC8"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41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D30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3EA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CD5ED" w14:textId="77777777" w:rsidR="00554327" w:rsidRPr="00E454AB" w:rsidRDefault="00554327">
            <w:pPr>
              <w:pStyle w:val="TAL"/>
              <w:rPr>
                <w:sz w:val="16"/>
              </w:rPr>
            </w:pPr>
          </w:p>
        </w:tc>
      </w:tr>
      <w:tr w:rsidR="00E454AB" w:rsidRPr="00E454AB" w14:paraId="348823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165C" w14:textId="77777777" w:rsidR="00554327" w:rsidRPr="00E454AB" w:rsidRDefault="00554327">
            <w:pPr>
              <w:pStyle w:val="TAL"/>
              <w:rPr>
                <w:sz w:val="16"/>
              </w:rPr>
            </w:pPr>
            <w:r w:rsidRPr="00E454AB">
              <w:rPr>
                <w:sz w:val="16"/>
              </w:rPr>
              <w:t>C1-213319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CA9A8"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A8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F53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D0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470498" w14:textId="77777777" w:rsidR="00554327" w:rsidRPr="00E454AB" w:rsidRDefault="00554327">
            <w:pPr>
              <w:pStyle w:val="TAL"/>
              <w:rPr>
                <w:sz w:val="16"/>
              </w:rPr>
            </w:pPr>
          </w:p>
        </w:tc>
      </w:tr>
      <w:tr w:rsidR="00E454AB" w:rsidRPr="00E454AB" w14:paraId="5CEFFA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995D" w14:textId="77777777" w:rsidR="00554327" w:rsidRPr="00E454AB" w:rsidRDefault="00554327">
            <w:pPr>
              <w:pStyle w:val="TAL"/>
              <w:rPr>
                <w:sz w:val="16"/>
              </w:rPr>
            </w:pPr>
            <w:r w:rsidRPr="00E454AB">
              <w:rPr>
                <w:sz w:val="16"/>
              </w:rPr>
              <w:t>C1-213320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7388"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ED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5FF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7D4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FAA745" w14:textId="77777777" w:rsidR="00554327" w:rsidRPr="00E454AB" w:rsidRDefault="00554327">
            <w:pPr>
              <w:pStyle w:val="TAL"/>
              <w:rPr>
                <w:sz w:val="16"/>
              </w:rPr>
            </w:pPr>
          </w:p>
        </w:tc>
      </w:tr>
      <w:tr w:rsidR="00E454AB" w:rsidRPr="00E454AB" w14:paraId="7FB831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B0F6" w14:textId="77777777" w:rsidR="00554327" w:rsidRPr="00E454AB" w:rsidRDefault="00554327">
            <w:pPr>
              <w:pStyle w:val="TAL"/>
              <w:rPr>
                <w:sz w:val="16"/>
              </w:rPr>
            </w:pPr>
            <w:r w:rsidRPr="00E454AB">
              <w:rPr>
                <w:sz w:val="16"/>
              </w:rPr>
              <w:t>C1-213321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C614"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B8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415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51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B561033" w14:textId="77777777" w:rsidR="00554327" w:rsidRPr="00E454AB" w:rsidRDefault="00554327">
            <w:pPr>
              <w:pStyle w:val="TAL"/>
              <w:rPr>
                <w:sz w:val="16"/>
              </w:rPr>
            </w:pPr>
          </w:p>
        </w:tc>
      </w:tr>
      <w:tr w:rsidR="00E454AB" w:rsidRPr="00E454AB" w14:paraId="050BDE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EEF7" w14:textId="77777777" w:rsidR="00554327" w:rsidRPr="00E454AB" w:rsidRDefault="00554327">
            <w:pPr>
              <w:pStyle w:val="TAL"/>
              <w:rPr>
                <w:sz w:val="16"/>
              </w:rPr>
            </w:pPr>
            <w:r w:rsidRPr="00E454AB">
              <w:rPr>
                <w:sz w:val="16"/>
              </w:rPr>
              <w:t>C1-213322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24C60"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E6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3F0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DA10"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CC6357" w14:textId="77777777" w:rsidR="00554327" w:rsidRPr="00E454AB" w:rsidRDefault="00554327">
            <w:pPr>
              <w:pStyle w:val="TAL"/>
              <w:rPr>
                <w:sz w:val="16"/>
              </w:rPr>
            </w:pPr>
          </w:p>
        </w:tc>
      </w:tr>
      <w:tr w:rsidR="00E454AB" w:rsidRPr="00E454AB" w14:paraId="7A487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12E1" w14:textId="77777777" w:rsidR="00554327" w:rsidRPr="00E454AB" w:rsidRDefault="00554327">
            <w:pPr>
              <w:pStyle w:val="TAL"/>
              <w:rPr>
                <w:sz w:val="16"/>
              </w:rPr>
            </w:pPr>
            <w:r w:rsidRPr="00E454AB">
              <w:rPr>
                <w:sz w:val="16"/>
              </w:rPr>
              <w:t>C1-213323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1522"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998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DE57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740E"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9604F1" w14:textId="77777777" w:rsidR="00554327" w:rsidRPr="00E454AB" w:rsidRDefault="00554327">
            <w:pPr>
              <w:pStyle w:val="TAL"/>
              <w:rPr>
                <w:sz w:val="16"/>
              </w:rPr>
            </w:pPr>
          </w:p>
        </w:tc>
      </w:tr>
      <w:tr w:rsidR="00E454AB" w:rsidRPr="00E454AB" w14:paraId="407AFA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4032" w14:textId="77777777" w:rsidR="00554327" w:rsidRPr="00E454AB" w:rsidRDefault="00554327">
            <w:pPr>
              <w:pStyle w:val="TAL"/>
              <w:rPr>
                <w:sz w:val="16"/>
              </w:rPr>
            </w:pPr>
            <w:r w:rsidRPr="00E454AB">
              <w:rPr>
                <w:sz w:val="16"/>
              </w:rPr>
              <w:t>C1-213324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A5A5"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587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EAC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50086"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C1EBAD" w14:textId="77777777" w:rsidR="00554327" w:rsidRPr="00E454AB" w:rsidRDefault="00554327">
            <w:pPr>
              <w:pStyle w:val="TAL"/>
              <w:rPr>
                <w:sz w:val="16"/>
              </w:rPr>
            </w:pPr>
          </w:p>
        </w:tc>
      </w:tr>
      <w:tr w:rsidR="00E454AB" w:rsidRPr="00E454AB" w14:paraId="440131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4C74" w14:textId="77777777" w:rsidR="00554327" w:rsidRPr="00E454AB" w:rsidRDefault="00554327">
            <w:pPr>
              <w:pStyle w:val="TAL"/>
              <w:rPr>
                <w:sz w:val="16"/>
              </w:rPr>
            </w:pPr>
            <w:r w:rsidRPr="00E454AB">
              <w:rPr>
                <w:sz w:val="16"/>
              </w:rPr>
              <w:t>C1-213325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E47D"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94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83C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BD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68821" w14:textId="77777777" w:rsidR="00554327" w:rsidRPr="00E454AB" w:rsidRDefault="00554327">
            <w:pPr>
              <w:pStyle w:val="TAL"/>
              <w:rPr>
                <w:sz w:val="16"/>
              </w:rPr>
            </w:pPr>
          </w:p>
        </w:tc>
      </w:tr>
      <w:tr w:rsidR="00E454AB" w:rsidRPr="00E454AB" w14:paraId="330CCA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40EB" w14:textId="77777777" w:rsidR="00554327" w:rsidRPr="00E454AB" w:rsidRDefault="00554327">
            <w:pPr>
              <w:pStyle w:val="TAL"/>
              <w:rPr>
                <w:sz w:val="16"/>
              </w:rPr>
            </w:pPr>
            <w:r w:rsidRPr="00E454AB">
              <w:rPr>
                <w:sz w:val="16"/>
              </w:rPr>
              <w:t>C1-213326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B10"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09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4E28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17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3053D5" w14:textId="77777777" w:rsidR="00554327" w:rsidRPr="00E454AB" w:rsidRDefault="00554327">
            <w:pPr>
              <w:pStyle w:val="TAL"/>
              <w:rPr>
                <w:sz w:val="16"/>
              </w:rPr>
            </w:pPr>
          </w:p>
        </w:tc>
      </w:tr>
      <w:tr w:rsidR="00E454AB" w:rsidRPr="00E454AB" w14:paraId="1E35E8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6C37" w14:textId="77777777" w:rsidR="00554327" w:rsidRPr="00E454AB" w:rsidRDefault="00554327">
            <w:pPr>
              <w:pStyle w:val="TAL"/>
              <w:rPr>
                <w:sz w:val="16"/>
              </w:rPr>
            </w:pPr>
            <w:r w:rsidRPr="00E454AB">
              <w:rPr>
                <w:sz w:val="16"/>
              </w:rPr>
              <w:t>C1-213327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3A0B"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9D7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1C8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E8C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3187DD" w14:textId="77777777" w:rsidR="00554327" w:rsidRPr="00E454AB" w:rsidRDefault="00554327">
            <w:pPr>
              <w:pStyle w:val="TAL"/>
              <w:rPr>
                <w:sz w:val="16"/>
              </w:rPr>
            </w:pPr>
          </w:p>
        </w:tc>
      </w:tr>
      <w:tr w:rsidR="00E454AB" w:rsidRPr="00E454AB" w14:paraId="628920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A191" w14:textId="77777777" w:rsidR="00554327" w:rsidRPr="00E454AB" w:rsidRDefault="00554327">
            <w:pPr>
              <w:pStyle w:val="TAL"/>
              <w:rPr>
                <w:sz w:val="16"/>
              </w:rPr>
            </w:pPr>
            <w:r w:rsidRPr="00E454AB">
              <w:rPr>
                <w:sz w:val="16"/>
              </w:rPr>
              <w:t>C1-213328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F246"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91C8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451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0E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DC6E697" w14:textId="77777777" w:rsidR="00554327" w:rsidRPr="00E454AB" w:rsidRDefault="00554327">
            <w:pPr>
              <w:pStyle w:val="TAL"/>
              <w:rPr>
                <w:sz w:val="16"/>
              </w:rPr>
            </w:pPr>
            <w:r w:rsidRPr="00E454AB">
              <w:rPr>
                <w:sz w:val="16"/>
              </w:rPr>
              <w:t>C1-213675</w:t>
            </w:r>
          </w:p>
        </w:tc>
      </w:tr>
      <w:tr w:rsidR="00E454AB" w:rsidRPr="00E454AB" w14:paraId="2516EB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FDBA" w14:textId="77777777" w:rsidR="00554327" w:rsidRPr="00E454AB" w:rsidRDefault="00554327">
            <w:pPr>
              <w:pStyle w:val="TAL"/>
              <w:rPr>
                <w:sz w:val="16"/>
              </w:rPr>
            </w:pPr>
            <w:r w:rsidRPr="00E454AB">
              <w:rPr>
                <w:sz w:val="16"/>
              </w:rPr>
              <w:t>C1-213329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AC4D" w14:textId="77777777" w:rsidR="00554327" w:rsidRPr="00E454AB" w:rsidRDefault="00554327">
            <w:pPr>
              <w:pStyle w:val="TAL"/>
              <w:rPr>
                <w:sz w:val="16"/>
              </w:rPr>
            </w:pPr>
            <w:r w:rsidRPr="00E454AB">
              <w:rPr>
                <w:sz w:val="16"/>
              </w:rPr>
              <w:t>Indication of default URSP rule not applicable for the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D6B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2FE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CA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333220" w14:textId="77777777" w:rsidR="00554327" w:rsidRPr="00E454AB" w:rsidRDefault="00554327">
            <w:pPr>
              <w:pStyle w:val="TAL"/>
              <w:rPr>
                <w:sz w:val="16"/>
              </w:rPr>
            </w:pPr>
          </w:p>
        </w:tc>
      </w:tr>
      <w:tr w:rsidR="00E454AB" w:rsidRPr="00E454AB" w14:paraId="5CF51C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4909" w14:textId="77777777" w:rsidR="00554327" w:rsidRPr="00E454AB" w:rsidRDefault="00554327">
            <w:pPr>
              <w:pStyle w:val="TAL"/>
              <w:rPr>
                <w:sz w:val="16"/>
              </w:rPr>
            </w:pPr>
            <w:r w:rsidRPr="00E454AB">
              <w:rPr>
                <w:sz w:val="16"/>
              </w:rPr>
              <w:t>C1-213330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D09D" w14:textId="77777777" w:rsidR="00554327" w:rsidRPr="00E454AB" w:rsidRDefault="00554327">
            <w:pPr>
              <w:pStyle w:val="TAL"/>
              <w:rPr>
                <w:sz w:val="16"/>
              </w:rPr>
            </w:pPr>
            <w:r w:rsidRPr="00E454AB">
              <w:rPr>
                <w:sz w:val="16"/>
              </w:rPr>
              <w:t>Discussion on S-NSSAI maintenance when interworking between 4G/5G and 3GPP/non-3GPP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D1B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C8D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FA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8E9BA0" w14:textId="77777777" w:rsidR="00554327" w:rsidRPr="00E454AB" w:rsidRDefault="00554327">
            <w:pPr>
              <w:pStyle w:val="TAL"/>
              <w:rPr>
                <w:sz w:val="16"/>
              </w:rPr>
            </w:pPr>
          </w:p>
        </w:tc>
      </w:tr>
      <w:tr w:rsidR="00E454AB" w:rsidRPr="00E454AB" w14:paraId="30B41F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B4D" w14:textId="77777777" w:rsidR="00554327" w:rsidRPr="00E454AB" w:rsidRDefault="00554327">
            <w:pPr>
              <w:pStyle w:val="TAL"/>
              <w:rPr>
                <w:sz w:val="16"/>
              </w:rPr>
            </w:pPr>
            <w:r w:rsidRPr="00E454AB">
              <w:rPr>
                <w:sz w:val="16"/>
              </w:rPr>
              <w:t>C1-213331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4DDF"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0FC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D5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AC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0A1428" w14:textId="77777777" w:rsidR="00554327" w:rsidRPr="00E454AB" w:rsidRDefault="00554327">
            <w:pPr>
              <w:pStyle w:val="TAL"/>
              <w:rPr>
                <w:sz w:val="16"/>
              </w:rPr>
            </w:pPr>
            <w:r w:rsidRPr="00E454AB">
              <w:rPr>
                <w:sz w:val="16"/>
              </w:rPr>
              <w:t>C1-213676</w:t>
            </w:r>
          </w:p>
        </w:tc>
      </w:tr>
      <w:tr w:rsidR="00E454AB" w:rsidRPr="00E454AB" w14:paraId="090587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945E" w14:textId="77777777" w:rsidR="00554327" w:rsidRPr="00E454AB" w:rsidRDefault="00554327">
            <w:pPr>
              <w:pStyle w:val="TAL"/>
              <w:rPr>
                <w:sz w:val="16"/>
              </w:rPr>
            </w:pPr>
            <w:r w:rsidRPr="00E454AB">
              <w:rPr>
                <w:sz w:val="16"/>
              </w:rPr>
              <w:t>C1-213332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938A"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1A94"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8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9F9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BE2E5D" w14:textId="77777777" w:rsidR="00554327" w:rsidRPr="00E454AB" w:rsidRDefault="00554327">
            <w:pPr>
              <w:pStyle w:val="TAL"/>
              <w:rPr>
                <w:sz w:val="16"/>
              </w:rPr>
            </w:pPr>
            <w:r w:rsidRPr="00E454AB">
              <w:rPr>
                <w:sz w:val="16"/>
              </w:rPr>
              <w:t>C1-213677</w:t>
            </w:r>
          </w:p>
        </w:tc>
      </w:tr>
      <w:tr w:rsidR="00E454AB" w:rsidRPr="00E454AB" w14:paraId="221ED3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0071" w14:textId="77777777" w:rsidR="00554327" w:rsidRPr="00E454AB" w:rsidRDefault="00554327">
            <w:pPr>
              <w:pStyle w:val="TAL"/>
              <w:rPr>
                <w:sz w:val="16"/>
              </w:rPr>
            </w:pPr>
            <w:r w:rsidRPr="00E454AB">
              <w:rPr>
                <w:sz w:val="16"/>
              </w:rPr>
              <w:t>C1-213333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CB5D"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803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42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39E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338FC2" w14:textId="77777777" w:rsidR="00554327" w:rsidRPr="00E454AB" w:rsidRDefault="00554327">
            <w:pPr>
              <w:pStyle w:val="TAL"/>
              <w:rPr>
                <w:sz w:val="16"/>
              </w:rPr>
            </w:pPr>
            <w:r w:rsidRPr="00E454AB">
              <w:rPr>
                <w:sz w:val="16"/>
              </w:rPr>
              <w:t>C1-213678</w:t>
            </w:r>
          </w:p>
        </w:tc>
      </w:tr>
      <w:tr w:rsidR="00E454AB" w:rsidRPr="00E454AB" w14:paraId="15BAE1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4C04" w14:textId="77777777" w:rsidR="00554327" w:rsidRPr="00E454AB" w:rsidRDefault="00554327">
            <w:pPr>
              <w:pStyle w:val="TAL"/>
              <w:rPr>
                <w:sz w:val="16"/>
              </w:rPr>
            </w:pPr>
            <w:r w:rsidRPr="00E454AB">
              <w:rPr>
                <w:sz w:val="16"/>
              </w:rPr>
              <w:t>C1-213334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FD4F"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A0F4"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A80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EF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E4EF3E" w14:textId="77777777" w:rsidR="00554327" w:rsidRPr="00E454AB" w:rsidRDefault="00554327">
            <w:pPr>
              <w:pStyle w:val="TAL"/>
              <w:rPr>
                <w:sz w:val="16"/>
              </w:rPr>
            </w:pPr>
            <w:r w:rsidRPr="00E454AB">
              <w:rPr>
                <w:sz w:val="16"/>
              </w:rPr>
              <w:t>C1-213679</w:t>
            </w:r>
          </w:p>
        </w:tc>
      </w:tr>
      <w:tr w:rsidR="00E454AB" w:rsidRPr="00E454AB" w14:paraId="767F6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A1B4" w14:textId="77777777" w:rsidR="00554327" w:rsidRPr="00E454AB" w:rsidRDefault="00554327">
            <w:pPr>
              <w:pStyle w:val="TAL"/>
              <w:rPr>
                <w:sz w:val="16"/>
              </w:rPr>
            </w:pPr>
            <w:r w:rsidRPr="00E454AB">
              <w:rPr>
                <w:sz w:val="16"/>
              </w:rPr>
              <w:t>C1-213335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4D62"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7E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625A"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FD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0993FE" w14:textId="77777777" w:rsidR="00554327" w:rsidRPr="00E454AB" w:rsidRDefault="00554327">
            <w:pPr>
              <w:pStyle w:val="TAL"/>
              <w:rPr>
                <w:sz w:val="16"/>
              </w:rPr>
            </w:pPr>
            <w:r w:rsidRPr="00E454AB">
              <w:rPr>
                <w:sz w:val="16"/>
              </w:rPr>
              <w:t>C1-213731</w:t>
            </w:r>
          </w:p>
        </w:tc>
      </w:tr>
      <w:tr w:rsidR="00E454AB" w:rsidRPr="00E454AB" w14:paraId="363B91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1BEC" w14:textId="77777777" w:rsidR="00554327" w:rsidRPr="00E454AB" w:rsidRDefault="00554327">
            <w:pPr>
              <w:pStyle w:val="TAL"/>
              <w:rPr>
                <w:sz w:val="16"/>
              </w:rPr>
            </w:pPr>
            <w:r w:rsidRPr="00E454AB">
              <w:rPr>
                <w:sz w:val="16"/>
              </w:rPr>
              <w:t>C1-213336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ECA6"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73D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1F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CE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F5BC09" w14:textId="77777777" w:rsidR="00554327" w:rsidRPr="00E454AB" w:rsidRDefault="00554327">
            <w:pPr>
              <w:pStyle w:val="TAL"/>
              <w:rPr>
                <w:sz w:val="16"/>
              </w:rPr>
            </w:pPr>
            <w:r w:rsidRPr="00E454AB">
              <w:rPr>
                <w:sz w:val="16"/>
              </w:rPr>
              <w:t>C1-213732</w:t>
            </w:r>
          </w:p>
        </w:tc>
      </w:tr>
      <w:tr w:rsidR="00E454AB" w:rsidRPr="00E454AB" w14:paraId="090BBC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6729" w14:textId="77777777" w:rsidR="00554327" w:rsidRPr="00E454AB" w:rsidRDefault="00554327">
            <w:pPr>
              <w:pStyle w:val="TAL"/>
              <w:rPr>
                <w:sz w:val="16"/>
              </w:rPr>
            </w:pPr>
            <w:r w:rsidRPr="00E454AB">
              <w:rPr>
                <w:sz w:val="16"/>
              </w:rPr>
              <w:t>C1-213337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5D12"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58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75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3A0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35117D2" w14:textId="77777777" w:rsidR="00554327" w:rsidRPr="00E454AB" w:rsidRDefault="00554327">
            <w:pPr>
              <w:pStyle w:val="TAL"/>
              <w:rPr>
                <w:sz w:val="16"/>
              </w:rPr>
            </w:pPr>
            <w:r w:rsidRPr="00E454AB">
              <w:rPr>
                <w:sz w:val="16"/>
              </w:rPr>
              <w:t>C1-213733</w:t>
            </w:r>
          </w:p>
        </w:tc>
      </w:tr>
      <w:tr w:rsidR="00E454AB" w:rsidRPr="00E454AB" w14:paraId="19C609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4194" w14:textId="77777777" w:rsidR="00554327" w:rsidRPr="00E454AB" w:rsidRDefault="00554327">
            <w:pPr>
              <w:pStyle w:val="TAL"/>
              <w:rPr>
                <w:sz w:val="16"/>
              </w:rPr>
            </w:pPr>
            <w:r w:rsidRPr="00E454AB">
              <w:rPr>
                <w:sz w:val="16"/>
              </w:rPr>
              <w:t>C1-213338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95B1"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99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E9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32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32A3E4" w14:textId="77777777" w:rsidR="00554327" w:rsidRPr="00E454AB" w:rsidRDefault="00554327">
            <w:pPr>
              <w:pStyle w:val="TAL"/>
              <w:rPr>
                <w:sz w:val="16"/>
              </w:rPr>
            </w:pPr>
            <w:r w:rsidRPr="00E454AB">
              <w:rPr>
                <w:sz w:val="16"/>
              </w:rPr>
              <w:t>C1-213734</w:t>
            </w:r>
          </w:p>
        </w:tc>
      </w:tr>
      <w:tr w:rsidR="00E454AB" w:rsidRPr="00E454AB" w14:paraId="7683F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1689" w14:textId="77777777" w:rsidR="00554327" w:rsidRPr="00E454AB" w:rsidRDefault="00554327">
            <w:pPr>
              <w:pStyle w:val="TAL"/>
              <w:rPr>
                <w:sz w:val="16"/>
              </w:rPr>
            </w:pPr>
            <w:r w:rsidRPr="00E454AB">
              <w:rPr>
                <w:sz w:val="16"/>
              </w:rPr>
              <w:t>C1-213339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67A1"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478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0C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57F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C3258A" w14:textId="77777777" w:rsidR="00554327" w:rsidRPr="00E454AB" w:rsidRDefault="00554327">
            <w:pPr>
              <w:pStyle w:val="TAL"/>
              <w:rPr>
                <w:sz w:val="16"/>
              </w:rPr>
            </w:pPr>
          </w:p>
        </w:tc>
      </w:tr>
      <w:tr w:rsidR="00E454AB" w:rsidRPr="00E454AB" w14:paraId="67F528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6F02" w14:textId="77777777" w:rsidR="00554327" w:rsidRPr="00E454AB" w:rsidRDefault="00554327">
            <w:pPr>
              <w:pStyle w:val="TAL"/>
              <w:rPr>
                <w:sz w:val="16"/>
              </w:rPr>
            </w:pPr>
            <w:r w:rsidRPr="00E454AB">
              <w:rPr>
                <w:sz w:val="16"/>
              </w:rPr>
              <w:t>C1-213340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6FF9"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91E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1A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893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E309A0" w14:textId="77777777" w:rsidR="00554327" w:rsidRPr="00E454AB" w:rsidRDefault="00554327">
            <w:pPr>
              <w:pStyle w:val="TAL"/>
              <w:rPr>
                <w:sz w:val="16"/>
              </w:rPr>
            </w:pPr>
          </w:p>
        </w:tc>
      </w:tr>
      <w:tr w:rsidR="00E454AB" w:rsidRPr="00E454AB" w14:paraId="560B9F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5260" w14:textId="77777777" w:rsidR="00554327" w:rsidRPr="00E454AB" w:rsidRDefault="00554327">
            <w:pPr>
              <w:pStyle w:val="TAL"/>
              <w:rPr>
                <w:sz w:val="16"/>
              </w:rPr>
            </w:pPr>
            <w:r w:rsidRPr="00E454AB">
              <w:rPr>
                <w:sz w:val="16"/>
              </w:rPr>
              <w:t>C1-213341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F4F4"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2AC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E57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8151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4F08A6" w14:textId="77777777" w:rsidR="00554327" w:rsidRPr="00E454AB" w:rsidRDefault="00554327">
            <w:pPr>
              <w:pStyle w:val="TAL"/>
              <w:rPr>
                <w:sz w:val="16"/>
              </w:rPr>
            </w:pPr>
          </w:p>
        </w:tc>
      </w:tr>
      <w:tr w:rsidR="00E454AB" w:rsidRPr="00E454AB" w14:paraId="0758EE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7B83" w14:textId="77777777" w:rsidR="00554327" w:rsidRPr="00E454AB" w:rsidRDefault="00554327">
            <w:pPr>
              <w:pStyle w:val="TAL"/>
              <w:rPr>
                <w:sz w:val="16"/>
              </w:rPr>
            </w:pPr>
            <w:r w:rsidRPr="00E454AB">
              <w:rPr>
                <w:sz w:val="16"/>
              </w:rPr>
              <w:t>C1-213342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1CA5"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A76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F75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5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2B689B" w14:textId="77777777" w:rsidR="00554327" w:rsidRPr="00E454AB" w:rsidRDefault="00554327">
            <w:pPr>
              <w:pStyle w:val="TAL"/>
              <w:rPr>
                <w:sz w:val="16"/>
              </w:rPr>
            </w:pPr>
            <w:r w:rsidRPr="00E454AB">
              <w:rPr>
                <w:sz w:val="16"/>
              </w:rPr>
              <w:t>C1-213736</w:t>
            </w:r>
          </w:p>
        </w:tc>
      </w:tr>
      <w:tr w:rsidR="00E454AB" w:rsidRPr="00E454AB" w14:paraId="1CCC67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7090" w14:textId="77777777" w:rsidR="00554327" w:rsidRPr="00E454AB" w:rsidRDefault="00554327">
            <w:pPr>
              <w:pStyle w:val="TAL"/>
              <w:rPr>
                <w:sz w:val="16"/>
              </w:rPr>
            </w:pPr>
            <w:r w:rsidRPr="00E454AB">
              <w:rPr>
                <w:sz w:val="16"/>
              </w:rPr>
              <w:t>C1-213343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5095"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18C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64E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22D3"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7CCCE0" w14:textId="77777777" w:rsidR="00554327" w:rsidRPr="00E454AB" w:rsidRDefault="00554327">
            <w:pPr>
              <w:pStyle w:val="TAL"/>
              <w:rPr>
                <w:sz w:val="16"/>
              </w:rPr>
            </w:pPr>
            <w:r w:rsidRPr="00E454AB">
              <w:rPr>
                <w:sz w:val="16"/>
              </w:rPr>
              <w:t>C1-213737</w:t>
            </w:r>
          </w:p>
        </w:tc>
      </w:tr>
      <w:tr w:rsidR="00E454AB" w:rsidRPr="00E454AB" w14:paraId="40BC39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D200" w14:textId="77777777" w:rsidR="00554327" w:rsidRPr="00E454AB" w:rsidRDefault="00554327">
            <w:pPr>
              <w:pStyle w:val="TAL"/>
              <w:rPr>
                <w:sz w:val="16"/>
              </w:rPr>
            </w:pPr>
            <w:r w:rsidRPr="00E454AB">
              <w:rPr>
                <w:sz w:val="16"/>
              </w:rPr>
              <w:t>C1-213344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48D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C0E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C1A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AAF8"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68AAA82" w14:textId="77777777" w:rsidR="00554327" w:rsidRPr="00E454AB" w:rsidRDefault="00554327">
            <w:pPr>
              <w:pStyle w:val="TAL"/>
              <w:rPr>
                <w:sz w:val="16"/>
              </w:rPr>
            </w:pPr>
            <w:r w:rsidRPr="00E454AB">
              <w:rPr>
                <w:sz w:val="16"/>
              </w:rPr>
              <w:t>C1-213738</w:t>
            </w:r>
          </w:p>
        </w:tc>
      </w:tr>
      <w:tr w:rsidR="00E454AB" w:rsidRPr="00E454AB" w14:paraId="00C6C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7CEB" w14:textId="77777777" w:rsidR="00554327" w:rsidRPr="00E454AB" w:rsidRDefault="00554327">
            <w:pPr>
              <w:pStyle w:val="TAL"/>
              <w:rPr>
                <w:sz w:val="16"/>
              </w:rPr>
            </w:pPr>
            <w:r w:rsidRPr="00E454AB">
              <w:rPr>
                <w:sz w:val="16"/>
              </w:rPr>
              <w:t>C1-213345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035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BE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A6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C793"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0D0D5F" w14:textId="77777777" w:rsidR="00554327" w:rsidRPr="00E454AB" w:rsidRDefault="00554327">
            <w:pPr>
              <w:pStyle w:val="TAL"/>
              <w:rPr>
                <w:sz w:val="16"/>
              </w:rPr>
            </w:pPr>
            <w:r w:rsidRPr="00E454AB">
              <w:rPr>
                <w:sz w:val="16"/>
              </w:rPr>
              <w:t>C1-213740</w:t>
            </w:r>
          </w:p>
        </w:tc>
      </w:tr>
      <w:tr w:rsidR="00E454AB" w:rsidRPr="00E454AB" w14:paraId="6B1B34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A499" w14:textId="77777777" w:rsidR="00554327" w:rsidRPr="00E454AB" w:rsidRDefault="00554327">
            <w:pPr>
              <w:pStyle w:val="TAL"/>
              <w:rPr>
                <w:sz w:val="16"/>
              </w:rPr>
            </w:pPr>
            <w:r w:rsidRPr="00E454AB">
              <w:rPr>
                <w:sz w:val="16"/>
              </w:rPr>
              <w:t>C1-213346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7545"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CE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912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4C4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107312" w14:textId="77777777" w:rsidR="00554327" w:rsidRPr="00E454AB" w:rsidRDefault="00554327">
            <w:pPr>
              <w:pStyle w:val="TAL"/>
              <w:rPr>
                <w:sz w:val="16"/>
              </w:rPr>
            </w:pPr>
            <w:r w:rsidRPr="00E454AB">
              <w:rPr>
                <w:sz w:val="16"/>
              </w:rPr>
              <w:t>C1-213741</w:t>
            </w:r>
          </w:p>
        </w:tc>
      </w:tr>
      <w:tr w:rsidR="00E454AB" w:rsidRPr="00E454AB" w14:paraId="3BD099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F7F9" w14:textId="77777777" w:rsidR="00554327" w:rsidRPr="00E454AB" w:rsidRDefault="00554327">
            <w:pPr>
              <w:pStyle w:val="TAL"/>
              <w:rPr>
                <w:sz w:val="16"/>
              </w:rPr>
            </w:pPr>
            <w:r w:rsidRPr="00E454AB">
              <w:rPr>
                <w:sz w:val="16"/>
              </w:rPr>
              <w:t>C1-213347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BABD"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AF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BF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22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C03C27" w14:textId="77777777" w:rsidR="00554327" w:rsidRPr="00E454AB" w:rsidRDefault="00554327">
            <w:pPr>
              <w:pStyle w:val="TAL"/>
              <w:rPr>
                <w:sz w:val="16"/>
              </w:rPr>
            </w:pPr>
          </w:p>
        </w:tc>
      </w:tr>
      <w:tr w:rsidR="00E454AB" w:rsidRPr="00E454AB" w14:paraId="7D8F88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D516" w14:textId="77777777" w:rsidR="00554327" w:rsidRPr="00E454AB" w:rsidRDefault="00554327">
            <w:pPr>
              <w:pStyle w:val="TAL"/>
              <w:rPr>
                <w:sz w:val="16"/>
              </w:rPr>
            </w:pPr>
            <w:r w:rsidRPr="00E454AB">
              <w:rPr>
                <w:sz w:val="16"/>
              </w:rPr>
              <w:t>C1-213348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840F"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B0FD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5D2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AE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26F4F0" w14:textId="77777777" w:rsidR="00554327" w:rsidRPr="00E454AB" w:rsidRDefault="00554327">
            <w:pPr>
              <w:pStyle w:val="TAL"/>
              <w:rPr>
                <w:sz w:val="16"/>
              </w:rPr>
            </w:pPr>
            <w:r w:rsidRPr="00E454AB">
              <w:rPr>
                <w:sz w:val="16"/>
              </w:rPr>
              <w:t>C1-213742</w:t>
            </w:r>
          </w:p>
        </w:tc>
      </w:tr>
      <w:tr w:rsidR="00E454AB" w:rsidRPr="00E454AB" w14:paraId="121E56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7D69" w14:textId="77777777" w:rsidR="00554327" w:rsidRPr="00E454AB" w:rsidRDefault="00554327">
            <w:pPr>
              <w:pStyle w:val="TAL"/>
              <w:rPr>
                <w:sz w:val="16"/>
              </w:rPr>
            </w:pPr>
            <w:r w:rsidRPr="00E454AB">
              <w:rPr>
                <w:sz w:val="16"/>
              </w:rPr>
              <w:t>C1-213349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D9AC"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5B9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CF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4119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D4C88C" w14:textId="77777777" w:rsidR="00554327" w:rsidRPr="00E454AB" w:rsidRDefault="00554327">
            <w:pPr>
              <w:pStyle w:val="TAL"/>
              <w:rPr>
                <w:sz w:val="16"/>
              </w:rPr>
            </w:pPr>
            <w:r w:rsidRPr="00E454AB">
              <w:rPr>
                <w:sz w:val="16"/>
              </w:rPr>
              <w:t>C1-213743</w:t>
            </w:r>
          </w:p>
        </w:tc>
      </w:tr>
      <w:tr w:rsidR="00E454AB" w:rsidRPr="00E454AB" w14:paraId="666FD9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3224" w14:textId="77777777" w:rsidR="00554327" w:rsidRPr="00E454AB" w:rsidRDefault="00554327">
            <w:pPr>
              <w:pStyle w:val="TAL"/>
              <w:rPr>
                <w:sz w:val="16"/>
              </w:rPr>
            </w:pPr>
            <w:r w:rsidRPr="00E454AB">
              <w:rPr>
                <w:sz w:val="16"/>
              </w:rPr>
              <w:t>C1-213350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4FBE"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FC8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71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29C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19D792" w14:textId="77777777" w:rsidR="00554327" w:rsidRPr="00E454AB" w:rsidRDefault="00554327">
            <w:pPr>
              <w:pStyle w:val="TAL"/>
              <w:rPr>
                <w:sz w:val="16"/>
              </w:rPr>
            </w:pPr>
            <w:r w:rsidRPr="00E454AB">
              <w:rPr>
                <w:sz w:val="16"/>
              </w:rPr>
              <w:t>C1-213744</w:t>
            </w:r>
          </w:p>
        </w:tc>
      </w:tr>
      <w:tr w:rsidR="00E454AB" w:rsidRPr="00E454AB" w14:paraId="614D5E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034B" w14:textId="77777777" w:rsidR="00554327" w:rsidRPr="00E454AB" w:rsidRDefault="00554327">
            <w:pPr>
              <w:pStyle w:val="TAL"/>
              <w:rPr>
                <w:sz w:val="16"/>
              </w:rPr>
            </w:pPr>
            <w:r w:rsidRPr="00E454AB">
              <w:rPr>
                <w:sz w:val="16"/>
              </w:rPr>
              <w:t>C1-213351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5784"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C6C2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DB7C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72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266DC1" w14:textId="77777777" w:rsidR="00554327" w:rsidRPr="00E454AB" w:rsidRDefault="00554327">
            <w:pPr>
              <w:pStyle w:val="TAL"/>
              <w:rPr>
                <w:sz w:val="16"/>
              </w:rPr>
            </w:pPr>
            <w:r w:rsidRPr="00E454AB">
              <w:rPr>
                <w:sz w:val="16"/>
              </w:rPr>
              <w:t>C1-213745</w:t>
            </w:r>
          </w:p>
        </w:tc>
      </w:tr>
      <w:tr w:rsidR="00E454AB" w:rsidRPr="00E454AB" w14:paraId="4C47E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28F5" w14:textId="77777777" w:rsidR="00554327" w:rsidRPr="00E454AB" w:rsidRDefault="00554327">
            <w:pPr>
              <w:pStyle w:val="TAL"/>
              <w:rPr>
                <w:sz w:val="16"/>
              </w:rPr>
            </w:pPr>
            <w:r w:rsidRPr="00E454AB">
              <w:rPr>
                <w:sz w:val="16"/>
              </w:rPr>
              <w:t>C1-213352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2CFF"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25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CB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BE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E3CD4D" w14:textId="77777777" w:rsidR="00554327" w:rsidRPr="00E454AB" w:rsidRDefault="00554327">
            <w:pPr>
              <w:pStyle w:val="TAL"/>
              <w:rPr>
                <w:sz w:val="16"/>
              </w:rPr>
            </w:pPr>
            <w:r w:rsidRPr="00E454AB">
              <w:rPr>
                <w:sz w:val="16"/>
              </w:rPr>
              <w:t>C1-213747</w:t>
            </w:r>
          </w:p>
        </w:tc>
      </w:tr>
      <w:tr w:rsidR="00E454AB" w:rsidRPr="00E454AB" w14:paraId="7C805B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DEE3" w14:textId="77777777" w:rsidR="00554327" w:rsidRPr="00E454AB" w:rsidRDefault="00554327">
            <w:pPr>
              <w:pStyle w:val="TAL"/>
              <w:rPr>
                <w:sz w:val="16"/>
              </w:rPr>
            </w:pPr>
            <w:r w:rsidRPr="00E454AB">
              <w:rPr>
                <w:sz w:val="16"/>
              </w:rPr>
              <w:t>C1-213353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9371"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1B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D71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73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18F51D" w14:textId="77777777" w:rsidR="00554327" w:rsidRPr="00E454AB" w:rsidRDefault="00554327">
            <w:pPr>
              <w:pStyle w:val="TAL"/>
              <w:rPr>
                <w:sz w:val="16"/>
              </w:rPr>
            </w:pPr>
          </w:p>
        </w:tc>
      </w:tr>
      <w:tr w:rsidR="00E454AB" w:rsidRPr="00E454AB" w14:paraId="32BB6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360B" w14:textId="77777777" w:rsidR="00554327" w:rsidRPr="00E454AB" w:rsidRDefault="00554327">
            <w:pPr>
              <w:pStyle w:val="TAL"/>
              <w:rPr>
                <w:sz w:val="16"/>
              </w:rPr>
            </w:pPr>
            <w:r w:rsidRPr="00E454AB">
              <w:rPr>
                <w:sz w:val="16"/>
              </w:rPr>
              <w:t>C1-213354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2C5F"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135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36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C81E" w14:textId="77777777" w:rsidR="00554327" w:rsidRPr="00E454AB" w:rsidRDefault="00554327">
            <w:pPr>
              <w:pStyle w:val="TAL"/>
              <w:rPr>
                <w:sz w:val="16"/>
              </w:rPr>
            </w:pPr>
            <w:r w:rsidRPr="00E454AB">
              <w:rPr>
                <w:sz w:val="16"/>
              </w:rPr>
              <w:t>C1-211357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98F9FF" w14:textId="77777777" w:rsidR="00554327" w:rsidRPr="00E454AB" w:rsidRDefault="00554327">
            <w:pPr>
              <w:pStyle w:val="TAL"/>
              <w:rPr>
                <w:sz w:val="16"/>
              </w:rPr>
            </w:pPr>
          </w:p>
        </w:tc>
      </w:tr>
      <w:tr w:rsidR="00E454AB" w:rsidRPr="00E454AB" w14:paraId="053C39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3701B" w14:textId="77777777" w:rsidR="00554327" w:rsidRPr="00E454AB" w:rsidRDefault="00554327">
            <w:pPr>
              <w:pStyle w:val="TAL"/>
              <w:rPr>
                <w:sz w:val="16"/>
              </w:rPr>
            </w:pPr>
            <w:r w:rsidRPr="00E454AB">
              <w:rPr>
                <w:sz w:val="16"/>
              </w:rPr>
              <w:t>C1-213355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B50A"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3CC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EA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FCA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EFB2EB8" w14:textId="77777777" w:rsidR="00554327" w:rsidRPr="00E454AB" w:rsidRDefault="00554327">
            <w:pPr>
              <w:pStyle w:val="TAL"/>
              <w:rPr>
                <w:sz w:val="16"/>
              </w:rPr>
            </w:pPr>
            <w:r w:rsidRPr="00E454AB">
              <w:rPr>
                <w:sz w:val="16"/>
              </w:rPr>
              <w:t>C1-213750</w:t>
            </w:r>
          </w:p>
        </w:tc>
      </w:tr>
      <w:tr w:rsidR="00E454AB" w:rsidRPr="00E454AB" w14:paraId="3C4A95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DDB1" w14:textId="77777777" w:rsidR="00554327" w:rsidRPr="00E454AB" w:rsidRDefault="00554327">
            <w:pPr>
              <w:pStyle w:val="TAL"/>
              <w:rPr>
                <w:sz w:val="16"/>
              </w:rPr>
            </w:pPr>
            <w:r w:rsidRPr="00E454AB">
              <w:rPr>
                <w:sz w:val="16"/>
              </w:rPr>
              <w:t>C1-213356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B77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0A33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AF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53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1330F9" w14:textId="77777777" w:rsidR="00554327" w:rsidRPr="00E454AB" w:rsidRDefault="00554327">
            <w:pPr>
              <w:pStyle w:val="TAL"/>
              <w:rPr>
                <w:sz w:val="16"/>
              </w:rPr>
            </w:pPr>
            <w:r w:rsidRPr="00E454AB">
              <w:rPr>
                <w:sz w:val="16"/>
              </w:rPr>
              <w:t>C1-213751</w:t>
            </w:r>
          </w:p>
        </w:tc>
      </w:tr>
      <w:tr w:rsidR="00E454AB" w:rsidRPr="00E454AB" w14:paraId="33825A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B014" w14:textId="77777777" w:rsidR="00554327" w:rsidRPr="00E454AB" w:rsidRDefault="00554327">
            <w:pPr>
              <w:pStyle w:val="TAL"/>
              <w:rPr>
                <w:sz w:val="16"/>
              </w:rPr>
            </w:pPr>
            <w:r w:rsidRPr="00E454AB">
              <w:rPr>
                <w:sz w:val="16"/>
              </w:rPr>
              <w:t>C1-213357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ADFC"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51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A5A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D7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72CF2A" w14:textId="77777777" w:rsidR="00554327" w:rsidRPr="00E454AB" w:rsidRDefault="00554327">
            <w:pPr>
              <w:pStyle w:val="TAL"/>
              <w:rPr>
                <w:sz w:val="16"/>
              </w:rPr>
            </w:pPr>
          </w:p>
        </w:tc>
      </w:tr>
      <w:tr w:rsidR="00E454AB" w:rsidRPr="00E454AB" w14:paraId="3397FC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E3F8" w14:textId="77777777" w:rsidR="00554327" w:rsidRPr="00E454AB" w:rsidRDefault="00554327">
            <w:pPr>
              <w:pStyle w:val="TAL"/>
              <w:rPr>
                <w:sz w:val="16"/>
              </w:rPr>
            </w:pPr>
            <w:r w:rsidRPr="00E454AB">
              <w:rPr>
                <w:sz w:val="16"/>
              </w:rPr>
              <w:t>C1-213358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7B75"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13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6AC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8BA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1EB87B" w14:textId="77777777" w:rsidR="00554327" w:rsidRPr="00E454AB" w:rsidRDefault="00554327">
            <w:pPr>
              <w:pStyle w:val="TAL"/>
              <w:rPr>
                <w:sz w:val="16"/>
              </w:rPr>
            </w:pPr>
          </w:p>
        </w:tc>
      </w:tr>
      <w:tr w:rsidR="00E454AB" w:rsidRPr="00E454AB" w14:paraId="0315B7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C46D" w14:textId="77777777" w:rsidR="00554327" w:rsidRPr="00E454AB" w:rsidRDefault="00554327">
            <w:pPr>
              <w:pStyle w:val="TAL"/>
              <w:rPr>
                <w:sz w:val="16"/>
              </w:rPr>
            </w:pPr>
            <w:r w:rsidRPr="00E454AB">
              <w:rPr>
                <w:sz w:val="16"/>
              </w:rPr>
              <w:t>C1-213359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7891"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2CE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F4F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05F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D0CB58" w14:textId="77777777" w:rsidR="00554327" w:rsidRPr="00E454AB" w:rsidRDefault="00554327">
            <w:pPr>
              <w:pStyle w:val="TAL"/>
              <w:rPr>
                <w:sz w:val="16"/>
              </w:rPr>
            </w:pPr>
          </w:p>
        </w:tc>
      </w:tr>
      <w:tr w:rsidR="00E454AB" w:rsidRPr="00E454AB" w14:paraId="5E318E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3D85" w14:textId="77777777" w:rsidR="00554327" w:rsidRPr="00E454AB" w:rsidRDefault="00554327">
            <w:pPr>
              <w:pStyle w:val="TAL"/>
              <w:rPr>
                <w:sz w:val="16"/>
              </w:rPr>
            </w:pPr>
            <w:r w:rsidRPr="00E454AB">
              <w:rPr>
                <w:sz w:val="16"/>
              </w:rPr>
              <w:t>C1-213360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0252"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B6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7E69" w14:textId="77777777" w:rsidR="00554327" w:rsidRPr="00E454AB" w:rsidRDefault="00554327">
            <w:pPr>
              <w:pStyle w:val="TAL"/>
              <w:rPr>
                <w:sz w:val="16"/>
              </w:rPr>
            </w:pPr>
            <w:r w:rsidRPr="00E454AB">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562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416E4E" w14:textId="77777777" w:rsidR="00554327" w:rsidRPr="00E454AB" w:rsidRDefault="00554327">
            <w:pPr>
              <w:pStyle w:val="TAL"/>
              <w:rPr>
                <w:sz w:val="16"/>
              </w:rPr>
            </w:pPr>
          </w:p>
        </w:tc>
      </w:tr>
      <w:tr w:rsidR="00E454AB" w:rsidRPr="00E454AB" w14:paraId="40A551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77C8" w14:textId="77777777" w:rsidR="00554327" w:rsidRPr="00E454AB" w:rsidRDefault="00554327">
            <w:pPr>
              <w:pStyle w:val="TAL"/>
              <w:rPr>
                <w:sz w:val="16"/>
              </w:rPr>
            </w:pPr>
            <w:r w:rsidRPr="00E454AB">
              <w:rPr>
                <w:sz w:val="16"/>
              </w:rPr>
              <w:t>C1-213361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0C85"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347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880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0A4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D17C96" w14:textId="77777777" w:rsidR="00554327" w:rsidRPr="00E454AB" w:rsidRDefault="00554327">
            <w:pPr>
              <w:pStyle w:val="TAL"/>
              <w:rPr>
                <w:sz w:val="16"/>
              </w:rPr>
            </w:pPr>
          </w:p>
        </w:tc>
      </w:tr>
      <w:tr w:rsidR="00E454AB" w:rsidRPr="00E454AB" w14:paraId="15DA44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C7A4" w14:textId="77777777" w:rsidR="00554327" w:rsidRPr="00E454AB" w:rsidRDefault="00554327">
            <w:pPr>
              <w:pStyle w:val="TAL"/>
              <w:rPr>
                <w:sz w:val="16"/>
              </w:rPr>
            </w:pPr>
            <w:r w:rsidRPr="00E454AB">
              <w:rPr>
                <w:sz w:val="16"/>
              </w:rPr>
              <w:t>C1-213362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B1D3"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BDE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F18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BDB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ADE295" w14:textId="77777777" w:rsidR="00554327" w:rsidRPr="00E454AB" w:rsidRDefault="00554327">
            <w:pPr>
              <w:pStyle w:val="TAL"/>
              <w:rPr>
                <w:sz w:val="16"/>
              </w:rPr>
            </w:pPr>
          </w:p>
        </w:tc>
      </w:tr>
      <w:tr w:rsidR="00E454AB" w:rsidRPr="00E454AB" w14:paraId="570D83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ED1A" w14:textId="77777777" w:rsidR="00554327" w:rsidRPr="00E454AB" w:rsidRDefault="00554327">
            <w:pPr>
              <w:pStyle w:val="TAL"/>
              <w:rPr>
                <w:sz w:val="16"/>
              </w:rPr>
            </w:pPr>
            <w:r w:rsidRPr="00E454AB">
              <w:rPr>
                <w:sz w:val="16"/>
              </w:rPr>
              <w:t>C1-213363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E1F4"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098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9F1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E72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7CC7E6" w14:textId="77777777" w:rsidR="00554327" w:rsidRPr="00E454AB" w:rsidRDefault="00554327">
            <w:pPr>
              <w:pStyle w:val="TAL"/>
              <w:rPr>
                <w:sz w:val="16"/>
              </w:rPr>
            </w:pPr>
          </w:p>
        </w:tc>
      </w:tr>
      <w:tr w:rsidR="00E454AB" w:rsidRPr="00E454AB" w14:paraId="387CE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4B4D" w14:textId="77777777" w:rsidR="00554327" w:rsidRPr="00E454AB" w:rsidRDefault="00554327">
            <w:pPr>
              <w:pStyle w:val="TAL"/>
              <w:rPr>
                <w:sz w:val="16"/>
              </w:rPr>
            </w:pPr>
            <w:r w:rsidRPr="00E454AB">
              <w:rPr>
                <w:sz w:val="16"/>
              </w:rPr>
              <w:t>C1-213364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9579"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2E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51A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2593"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C92AD4" w14:textId="77777777" w:rsidR="00554327" w:rsidRPr="00E454AB" w:rsidRDefault="00554327">
            <w:pPr>
              <w:pStyle w:val="TAL"/>
              <w:rPr>
                <w:sz w:val="16"/>
              </w:rPr>
            </w:pPr>
          </w:p>
        </w:tc>
      </w:tr>
      <w:tr w:rsidR="00E454AB" w:rsidRPr="00E454AB" w14:paraId="3C207B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5E88" w14:textId="77777777" w:rsidR="00554327" w:rsidRPr="00E454AB" w:rsidRDefault="00554327">
            <w:pPr>
              <w:pStyle w:val="TAL"/>
              <w:rPr>
                <w:sz w:val="16"/>
              </w:rPr>
            </w:pPr>
            <w:r w:rsidRPr="00E454AB">
              <w:rPr>
                <w:sz w:val="16"/>
              </w:rPr>
              <w:t>C1-213365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485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2A7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16A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5684"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BDBDA0" w14:textId="77777777" w:rsidR="00554327" w:rsidRPr="00E454AB" w:rsidRDefault="00554327">
            <w:pPr>
              <w:pStyle w:val="TAL"/>
              <w:rPr>
                <w:sz w:val="16"/>
              </w:rPr>
            </w:pPr>
          </w:p>
        </w:tc>
      </w:tr>
      <w:tr w:rsidR="00E454AB" w:rsidRPr="00E454AB" w14:paraId="316185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841E" w14:textId="77777777" w:rsidR="00554327" w:rsidRPr="00E454AB" w:rsidRDefault="00554327">
            <w:pPr>
              <w:pStyle w:val="TAL"/>
              <w:rPr>
                <w:sz w:val="16"/>
              </w:rPr>
            </w:pPr>
            <w:r w:rsidRPr="00E454AB">
              <w:rPr>
                <w:sz w:val="16"/>
              </w:rPr>
              <w:t>C1-213366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B561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102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00A9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8CA4"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272921" w14:textId="77777777" w:rsidR="00554327" w:rsidRPr="00E454AB" w:rsidRDefault="00554327">
            <w:pPr>
              <w:pStyle w:val="TAL"/>
              <w:rPr>
                <w:sz w:val="16"/>
              </w:rPr>
            </w:pPr>
          </w:p>
        </w:tc>
      </w:tr>
      <w:tr w:rsidR="00E454AB" w:rsidRPr="00E454AB" w14:paraId="6695AC9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1937" w14:textId="77777777" w:rsidR="00554327" w:rsidRPr="00E454AB" w:rsidRDefault="00554327">
            <w:pPr>
              <w:pStyle w:val="TAL"/>
              <w:rPr>
                <w:sz w:val="16"/>
              </w:rPr>
            </w:pPr>
            <w:r w:rsidRPr="00E454AB">
              <w:rPr>
                <w:sz w:val="16"/>
              </w:rPr>
              <w:t>C1-213367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0BDB"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7ED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C7D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52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6039C9" w14:textId="77777777" w:rsidR="00554327" w:rsidRPr="00E454AB" w:rsidRDefault="00554327">
            <w:pPr>
              <w:pStyle w:val="TAL"/>
              <w:rPr>
                <w:sz w:val="16"/>
              </w:rPr>
            </w:pPr>
          </w:p>
        </w:tc>
      </w:tr>
      <w:tr w:rsidR="00E454AB" w:rsidRPr="00E454AB" w14:paraId="22D6B8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C4CC" w14:textId="77777777" w:rsidR="00554327" w:rsidRPr="00E454AB" w:rsidRDefault="00554327">
            <w:pPr>
              <w:pStyle w:val="TAL"/>
              <w:rPr>
                <w:sz w:val="16"/>
              </w:rPr>
            </w:pPr>
            <w:r w:rsidRPr="00E454AB">
              <w:rPr>
                <w:sz w:val="16"/>
              </w:rPr>
              <w:t>C1-213368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7278"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2D7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760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08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9F002E" w14:textId="77777777" w:rsidR="00554327" w:rsidRPr="00E454AB" w:rsidRDefault="00554327">
            <w:pPr>
              <w:pStyle w:val="TAL"/>
              <w:rPr>
                <w:sz w:val="16"/>
              </w:rPr>
            </w:pPr>
          </w:p>
        </w:tc>
      </w:tr>
      <w:tr w:rsidR="00E454AB" w:rsidRPr="00E454AB" w14:paraId="655B0B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C2FC" w14:textId="77777777" w:rsidR="00554327" w:rsidRPr="00E454AB" w:rsidRDefault="00554327">
            <w:pPr>
              <w:pStyle w:val="TAL"/>
              <w:rPr>
                <w:sz w:val="16"/>
              </w:rPr>
            </w:pPr>
            <w:r w:rsidRPr="00E454AB">
              <w:rPr>
                <w:sz w:val="16"/>
              </w:rPr>
              <w:t>C1-213369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FF1D"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AC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FC0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86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8F87D6" w14:textId="77777777" w:rsidR="00554327" w:rsidRPr="00E454AB" w:rsidRDefault="00554327">
            <w:pPr>
              <w:pStyle w:val="TAL"/>
              <w:rPr>
                <w:sz w:val="16"/>
              </w:rPr>
            </w:pPr>
          </w:p>
        </w:tc>
      </w:tr>
      <w:tr w:rsidR="00E454AB" w:rsidRPr="00E454AB" w14:paraId="300310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DF12" w14:textId="77777777" w:rsidR="00554327" w:rsidRPr="00E454AB" w:rsidRDefault="00554327">
            <w:pPr>
              <w:pStyle w:val="TAL"/>
              <w:rPr>
                <w:sz w:val="16"/>
              </w:rPr>
            </w:pPr>
            <w:r w:rsidRPr="00E454AB">
              <w:rPr>
                <w:sz w:val="16"/>
              </w:rPr>
              <w:t>C1-213370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A1CF"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6E2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5E0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4C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C8A8DD" w14:textId="77777777" w:rsidR="00554327" w:rsidRPr="00E454AB" w:rsidRDefault="00554327">
            <w:pPr>
              <w:pStyle w:val="TAL"/>
              <w:rPr>
                <w:sz w:val="16"/>
              </w:rPr>
            </w:pPr>
          </w:p>
        </w:tc>
      </w:tr>
      <w:tr w:rsidR="00E454AB" w:rsidRPr="00E454AB" w14:paraId="05FF53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C1A0" w14:textId="77777777" w:rsidR="00554327" w:rsidRPr="00E454AB" w:rsidRDefault="00554327">
            <w:pPr>
              <w:pStyle w:val="TAL"/>
              <w:rPr>
                <w:sz w:val="16"/>
              </w:rPr>
            </w:pPr>
            <w:r w:rsidRPr="00E454AB">
              <w:rPr>
                <w:sz w:val="16"/>
              </w:rPr>
              <w:t>C1-213371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CA9A"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479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5D4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BC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6D7A72" w14:textId="77777777" w:rsidR="00554327" w:rsidRPr="00E454AB" w:rsidRDefault="00554327">
            <w:pPr>
              <w:pStyle w:val="TAL"/>
              <w:rPr>
                <w:sz w:val="16"/>
              </w:rPr>
            </w:pPr>
          </w:p>
        </w:tc>
      </w:tr>
      <w:tr w:rsidR="00E454AB" w:rsidRPr="00E454AB" w14:paraId="317A27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8CBB" w14:textId="77777777" w:rsidR="00554327" w:rsidRPr="00E454AB" w:rsidRDefault="00554327">
            <w:pPr>
              <w:pStyle w:val="TAL"/>
              <w:rPr>
                <w:sz w:val="16"/>
              </w:rPr>
            </w:pPr>
            <w:r w:rsidRPr="00E454AB">
              <w:rPr>
                <w:sz w:val="16"/>
              </w:rPr>
              <w:t>C1-213372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B33C"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BB5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01C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F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515D6F" w14:textId="77777777" w:rsidR="00554327" w:rsidRPr="00E454AB" w:rsidRDefault="00554327">
            <w:pPr>
              <w:pStyle w:val="TAL"/>
              <w:rPr>
                <w:sz w:val="16"/>
              </w:rPr>
            </w:pPr>
          </w:p>
        </w:tc>
      </w:tr>
      <w:tr w:rsidR="00E454AB" w:rsidRPr="00E454AB" w14:paraId="383F59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280C1" w14:textId="77777777" w:rsidR="00554327" w:rsidRPr="00E454AB" w:rsidRDefault="00554327">
            <w:pPr>
              <w:pStyle w:val="TAL"/>
              <w:rPr>
                <w:sz w:val="16"/>
              </w:rPr>
            </w:pPr>
            <w:r w:rsidRPr="00E454AB">
              <w:rPr>
                <w:sz w:val="16"/>
              </w:rPr>
              <w:t>C1-213373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4DD3"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45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0BF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1E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ECECA5" w14:textId="77777777" w:rsidR="00554327" w:rsidRPr="00E454AB" w:rsidRDefault="00554327">
            <w:pPr>
              <w:pStyle w:val="TAL"/>
              <w:rPr>
                <w:sz w:val="16"/>
              </w:rPr>
            </w:pPr>
          </w:p>
        </w:tc>
      </w:tr>
      <w:tr w:rsidR="00E454AB" w:rsidRPr="00E454AB" w14:paraId="4EF90A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ED4A" w14:textId="77777777" w:rsidR="00554327" w:rsidRPr="00E454AB" w:rsidRDefault="00554327">
            <w:pPr>
              <w:pStyle w:val="TAL"/>
              <w:rPr>
                <w:sz w:val="16"/>
              </w:rPr>
            </w:pPr>
            <w:r w:rsidRPr="00E454AB">
              <w:rPr>
                <w:sz w:val="16"/>
              </w:rPr>
              <w:t>C1-213374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235A"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E3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1A9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83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15B623" w14:textId="77777777" w:rsidR="00554327" w:rsidRPr="00E454AB" w:rsidRDefault="00554327">
            <w:pPr>
              <w:pStyle w:val="TAL"/>
              <w:rPr>
                <w:sz w:val="16"/>
              </w:rPr>
            </w:pPr>
          </w:p>
        </w:tc>
      </w:tr>
      <w:tr w:rsidR="00E454AB" w:rsidRPr="00E454AB" w14:paraId="0574FE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02C9" w14:textId="77777777" w:rsidR="00554327" w:rsidRPr="00E454AB" w:rsidRDefault="00554327">
            <w:pPr>
              <w:pStyle w:val="TAL"/>
              <w:rPr>
                <w:sz w:val="16"/>
              </w:rPr>
            </w:pPr>
            <w:r w:rsidRPr="00E454AB">
              <w:rPr>
                <w:sz w:val="16"/>
              </w:rPr>
              <w:t>C1-213375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A838"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45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AB2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1D1A" w14:textId="77777777" w:rsidR="00554327" w:rsidRPr="00E454AB" w:rsidRDefault="00554327">
            <w:pPr>
              <w:pStyle w:val="TAL"/>
              <w:rPr>
                <w:sz w:val="16"/>
              </w:rPr>
            </w:pPr>
            <w:r w:rsidRPr="00E454AB">
              <w:rPr>
                <w:sz w:val="16"/>
              </w:rPr>
              <w:t>C1-211357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EC61EA" w14:textId="77777777" w:rsidR="00554327" w:rsidRPr="00E454AB" w:rsidRDefault="00554327">
            <w:pPr>
              <w:pStyle w:val="TAL"/>
              <w:rPr>
                <w:sz w:val="16"/>
              </w:rPr>
            </w:pPr>
          </w:p>
        </w:tc>
      </w:tr>
      <w:tr w:rsidR="00E454AB" w:rsidRPr="00E454AB" w14:paraId="0BCE55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89AA" w14:textId="77777777" w:rsidR="00554327" w:rsidRPr="00E454AB" w:rsidRDefault="00554327">
            <w:pPr>
              <w:pStyle w:val="TAL"/>
              <w:rPr>
                <w:sz w:val="16"/>
              </w:rPr>
            </w:pPr>
            <w:r w:rsidRPr="00E454AB">
              <w:rPr>
                <w:sz w:val="16"/>
              </w:rPr>
              <w:t>C1-213376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3C4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B9C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95D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C8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72B674" w14:textId="77777777" w:rsidR="00554327" w:rsidRPr="00E454AB" w:rsidRDefault="00554327">
            <w:pPr>
              <w:pStyle w:val="TAL"/>
              <w:rPr>
                <w:sz w:val="16"/>
              </w:rPr>
            </w:pPr>
          </w:p>
        </w:tc>
      </w:tr>
      <w:tr w:rsidR="00E454AB" w:rsidRPr="00E454AB" w14:paraId="06BBF1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24B9E" w14:textId="77777777" w:rsidR="00554327" w:rsidRPr="00E454AB" w:rsidRDefault="00554327">
            <w:pPr>
              <w:pStyle w:val="TAL"/>
              <w:rPr>
                <w:sz w:val="16"/>
              </w:rPr>
            </w:pPr>
            <w:r w:rsidRPr="00E454AB">
              <w:rPr>
                <w:sz w:val="16"/>
              </w:rPr>
              <w:t>C1-213377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B08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F495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477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E8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A2985C" w14:textId="77777777" w:rsidR="00554327" w:rsidRPr="00E454AB" w:rsidRDefault="00554327">
            <w:pPr>
              <w:pStyle w:val="TAL"/>
              <w:rPr>
                <w:sz w:val="16"/>
              </w:rPr>
            </w:pPr>
          </w:p>
        </w:tc>
      </w:tr>
      <w:tr w:rsidR="00E454AB" w:rsidRPr="00E454AB" w14:paraId="709D56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63D3" w14:textId="77777777" w:rsidR="00554327" w:rsidRPr="00E454AB" w:rsidRDefault="00554327">
            <w:pPr>
              <w:pStyle w:val="TAL"/>
              <w:rPr>
                <w:sz w:val="16"/>
              </w:rPr>
            </w:pPr>
            <w:r w:rsidRPr="00E454AB">
              <w:rPr>
                <w:sz w:val="16"/>
              </w:rPr>
              <w:t>C1-213378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805A"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C95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2E3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56D5" w14:textId="77777777" w:rsidR="00554327" w:rsidRPr="00E454AB" w:rsidRDefault="00554327">
            <w:pPr>
              <w:pStyle w:val="TAL"/>
              <w:rPr>
                <w:sz w:val="16"/>
              </w:rPr>
            </w:pPr>
            <w:r w:rsidRPr="00E454AB">
              <w:rPr>
                <w:sz w:val="16"/>
              </w:rPr>
              <w:t>C1-211453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B61054" w14:textId="77777777" w:rsidR="00554327" w:rsidRPr="00E454AB" w:rsidRDefault="00554327">
            <w:pPr>
              <w:pStyle w:val="TAL"/>
              <w:rPr>
                <w:sz w:val="16"/>
              </w:rPr>
            </w:pPr>
            <w:r w:rsidRPr="00E454AB">
              <w:rPr>
                <w:sz w:val="16"/>
              </w:rPr>
              <w:t>C1-213680</w:t>
            </w:r>
          </w:p>
        </w:tc>
      </w:tr>
      <w:tr w:rsidR="00E454AB" w:rsidRPr="00E454AB" w14:paraId="55AE24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CEC8" w14:textId="77777777" w:rsidR="00554327" w:rsidRPr="00E454AB" w:rsidRDefault="00554327">
            <w:pPr>
              <w:pStyle w:val="TAL"/>
              <w:rPr>
                <w:sz w:val="16"/>
              </w:rPr>
            </w:pPr>
            <w:r w:rsidRPr="00E454AB">
              <w:rPr>
                <w:sz w:val="16"/>
              </w:rPr>
              <w:t>C1-213379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BF20" w14:textId="77777777" w:rsidR="00554327" w:rsidRPr="00E454AB" w:rsidRDefault="00554327">
            <w:pPr>
              <w:pStyle w:val="TAL"/>
              <w:rPr>
                <w:sz w:val="16"/>
              </w:rPr>
            </w:pPr>
            <w:r w:rsidRPr="00E454AB">
              <w:rPr>
                <w:sz w:val="16"/>
              </w:rPr>
              <w:t>Correction to the GBR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FA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869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5B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B9B08D2" w14:textId="77777777" w:rsidR="00554327" w:rsidRPr="00E454AB" w:rsidRDefault="00554327">
            <w:pPr>
              <w:pStyle w:val="TAL"/>
              <w:rPr>
                <w:sz w:val="16"/>
              </w:rPr>
            </w:pPr>
          </w:p>
        </w:tc>
      </w:tr>
      <w:tr w:rsidR="00E454AB" w:rsidRPr="00E454AB" w14:paraId="2BD990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5B4C" w14:textId="77777777" w:rsidR="00554327" w:rsidRPr="00E454AB" w:rsidRDefault="00554327">
            <w:pPr>
              <w:pStyle w:val="TAL"/>
              <w:rPr>
                <w:sz w:val="16"/>
              </w:rPr>
            </w:pPr>
            <w:r w:rsidRPr="00E454AB">
              <w:rPr>
                <w:sz w:val="16"/>
              </w:rPr>
              <w:t>C1-213380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2F99"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FB3D"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3A4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F3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A01886" w14:textId="77777777" w:rsidR="00554327" w:rsidRPr="00E454AB" w:rsidRDefault="00554327">
            <w:pPr>
              <w:pStyle w:val="TAL"/>
              <w:rPr>
                <w:sz w:val="16"/>
              </w:rPr>
            </w:pPr>
            <w:r w:rsidRPr="00E454AB">
              <w:rPr>
                <w:sz w:val="16"/>
              </w:rPr>
              <w:t>C1-213681</w:t>
            </w:r>
          </w:p>
        </w:tc>
      </w:tr>
      <w:tr w:rsidR="00E454AB" w:rsidRPr="00E454AB" w14:paraId="66F693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F402" w14:textId="77777777" w:rsidR="00554327" w:rsidRPr="00E454AB" w:rsidRDefault="00554327">
            <w:pPr>
              <w:pStyle w:val="TAL"/>
              <w:rPr>
                <w:sz w:val="16"/>
              </w:rPr>
            </w:pPr>
            <w:r w:rsidRPr="00E454AB">
              <w:rPr>
                <w:sz w:val="16"/>
              </w:rPr>
              <w:t>C1-213381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E072" w14:textId="77777777" w:rsidR="00554327" w:rsidRPr="00E454AB" w:rsidRDefault="00554327">
            <w:pPr>
              <w:pStyle w:val="TAL"/>
              <w:rPr>
                <w:sz w:val="16"/>
              </w:rPr>
            </w:pPr>
            <w:r w:rsidRPr="00E454AB">
              <w:rPr>
                <w:sz w:val="16"/>
              </w:rPr>
              <w:t>Skeleton of new UASAPP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489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6DC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F3B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A78DC4" w14:textId="77777777" w:rsidR="00554327" w:rsidRPr="00E454AB" w:rsidRDefault="00554327">
            <w:pPr>
              <w:pStyle w:val="TAL"/>
              <w:rPr>
                <w:sz w:val="16"/>
              </w:rPr>
            </w:pPr>
          </w:p>
        </w:tc>
      </w:tr>
      <w:tr w:rsidR="00E454AB" w:rsidRPr="00E454AB" w14:paraId="485737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879A" w14:textId="77777777" w:rsidR="00554327" w:rsidRPr="00E454AB" w:rsidRDefault="00554327">
            <w:pPr>
              <w:pStyle w:val="TAL"/>
              <w:rPr>
                <w:sz w:val="16"/>
              </w:rPr>
            </w:pPr>
            <w:r w:rsidRPr="00E454AB">
              <w:rPr>
                <w:sz w:val="16"/>
              </w:rPr>
              <w:t>C1-213382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EF6B" w14:textId="77777777" w:rsidR="00554327" w:rsidRPr="00E454AB" w:rsidRDefault="00554327">
            <w:pPr>
              <w:pStyle w:val="TAL"/>
              <w:rPr>
                <w:sz w:val="16"/>
              </w:rPr>
            </w:pPr>
            <w:r w:rsidRPr="00E454AB">
              <w:rPr>
                <w:sz w:val="16"/>
              </w:rPr>
              <w:t>Scope of new UASAPP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B8D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3935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F6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A920AB" w14:textId="77777777" w:rsidR="00554327" w:rsidRPr="00E454AB" w:rsidRDefault="00554327">
            <w:pPr>
              <w:pStyle w:val="TAL"/>
              <w:rPr>
                <w:sz w:val="16"/>
              </w:rPr>
            </w:pPr>
          </w:p>
        </w:tc>
      </w:tr>
      <w:tr w:rsidR="00E454AB" w:rsidRPr="00E454AB" w14:paraId="539669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904F" w14:textId="77777777" w:rsidR="00554327" w:rsidRPr="00E454AB" w:rsidRDefault="00554327">
            <w:pPr>
              <w:pStyle w:val="TAL"/>
              <w:rPr>
                <w:sz w:val="16"/>
              </w:rPr>
            </w:pPr>
            <w:r w:rsidRPr="00E454AB">
              <w:rPr>
                <w:sz w:val="16"/>
              </w:rPr>
              <w:t>C1-213383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0149"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3E8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FE2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305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6AF0D" w14:textId="77777777" w:rsidR="00554327" w:rsidRPr="00E454AB" w:rsidRDefault="00554327">
            <w:pPr>
              <w:pStyle w:val="TAL"/>
              <w:rPr>
                <w:sz w:val="16"/>
              </w:rPr>
            </w:pPr>
            <w:r w:rsidRPr="00E454AB">
              <w:rPr>
                <w:sz w:val="16"/>
              </w:rPr>
              <w:t>C1-213881</w:t>
            </w:r>
          </w:p>
        </w:tc>
      </w:tr>
      <w:tr w:rsidR="00E454AB" w:rsidRPr="00E454AB" w14:paraId="2026FE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B744" w14:textId="77777777" w:rsidR="00554327" w:rsidRPr="00E454AB" w:rsidRDefault="00554327">
            <w:pPr>
              <w:pStyle w:val="TAL"/>
              <w:rPr>
                <w:sz w:val="16"/>
              </w:rPr>
            </w:pPr>
            <w:r w:rsidRPr="00E454AB">
              <w:rPr>
                <w:sz w:val="16"/>
              </w:rPr>
              <w:t>C1-213384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8FF6"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C853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84D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9FB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123278" w14:textId="77777777" w:rsidR="00554327" w:rsidRPr="00E454AB" w:rsidRDefault="00554327">
            <w:pPr>
              <w:pStyle w:val="TAL"/>
              <w:rPr>
                <w:sz w:val="16"/>
              </w:rPr>
            </w:pPr>
            <w:r w:rsidRPr="00E454AB">
              <w:rPr>
                <w:sz w:val="16"/>
              </w:rPr>
              <w:t>C1-213882</w:t>
            </w:r>
          </w:p>
        </w:tc>
      </w:tr>
      <w:tr w:rsidR="00E454AB" w:rsidRPr="00E454AB" w14:paraId="2BF8FB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1809" w14:textId="77777777" w:rsidR="00554327" w:rsidRPr="00E454AB" w:rsidRDefault="00554327">
            <w:pPr>
              <w:pStyle w:val="TAL"/>
              <w:rPr>
                <w:sz w:val="16"/>
              </w:rPr>
            </w:pPr>
            <w:r w:rsidRPr="00E454AB">
              <w:rPr>
                <w:sz w:val="16"/>
              </w:rPr>
              <w:t>C1-213385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BEE7"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6F2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C65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DB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3128D9" w14:textId="77777777" w:rsidR="00554327" w:rsidRPr="00E454AB" w:rsidRDefault="00554327">
            <w:pPr>
              <w:pStyle w:val="TAL"/>
              <w:rPr>
                <w:sz w:val="16"/>
              </w:rPr>
            </w:pPr>
            <w:r w:rsidRPr="00E454AB">
              <w:rPr>
                <w:sz w:val="16"/>
              </w:rPr>
              <w:t>C1-213883</w:t>
            </w:r>
          </w:p>
        </w:tc>
      </w:tr>
      <w:tr w:rsidR="00E454AB" w:rsidRPr="00E454AB" w14:paraId="324195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E2DB" w14:textId="77777777" w:rsidR="00554327" w:rsidRPr="00E454AB" w:rsidRDefault="00554327">
            <w:pPr>
              <w:pStyle w:val="TAL"/>
              <w:rPr>
                <w:sz w:val="16"/>
              </w:rPr>
            </w:pPr>
            <w:r w:rsidRPr="00E454AB">
              <w:rPr>
                <w:sz w:val="16"/>
              </w:rPr>
              <w:t>C1-213386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9213"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A45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80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2B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0A3935" w14:textId="77777777" w:rsidR="00554327" w:rsidRPr="00E454AB" w:rsidRDefault="00554327">
            <w:pPr>
              <w:pStyle w:val="TAL"/>
              <w:rPr>
                <w:sz w:val="16"/>
              </w:rPr>
            </w:pPr>
            <w:r w:rsidRPr="00E454AB">
              <w:rPr>
                <w:sz w:val="16"/>
              </w:rPr>
              <w:t>C1-213884</w:t>
            </w:r>
          </w:p>
        </w:tc>
      </w:tr>
      <w:tr w:rsidR="00E454AB" w:rsidRPr="00E454AB" w14:paraId="6F5A47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0568" w14:textId="77777777" w:rsidR="00554327" w:rsidRPr="00E454AB" w:rsidRDefault="00554327">
            <w:pPr>
              <w:pStyle w:val="TAL"/>
              <w:rPr>
                <w:sz w:val="16"/>
              </w:rPr>
            </w:pPr>
            <w:r w:rsidRPr="00E454AB">
              <w:rPr>
                <w:sz w:val="16"/>
              </w:rPr>
              <w:t>C1-213387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2472"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160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Nokia, Nokia </w:t>
            </w:r>
            <w:r w:rsidRPr="00E454AB">
              <w:rPr>
                <w:sz w:val="16"/>
              </w:rPr>
              <w:lastRenderedPageBreak/>
              <w:t>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25D3"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EA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F2B6C3" w14:textId="77777777" w:rsidR="00554327" w:rsidRPr="00E454AB" w:rsidRDefault="00554327">
            <w:pPr>
              <w:pStyle w:val="TAL"/>
              <w:rPr>
                <w:sz w:val="16"/>
              </w:rPr>
            </w:pPr>
            <w:r w:rsidRPr="00E454AB">
              <w:rPr>
                <w:sz w:val="16"/>
              </w:rPr>
              <w:t>C1-213885</w:t>
            </w:r>
          </w:p>
        </w:tc>
      </w:tr>
      <w:tr w:rsidR="00E454AB" w:rsidRPr="00E454AB" w14:paraId="231A23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4DD8" w14:textId="77777777" w:rsidR="00554327" w:rsidRPr="00E454AB" w:rsidRDefault="00554327">
            <w:pPr>
              <w:pStyle w:val="TAL"/>
              <w:rPr>
                <w:sz w:val="16"/>
              </w:rPr>
            </w:pPr>
            <w:r w:rsidRPr="00E454AB">
              <w:rPr>
                <w:sz w:val="16"/>
              </w:rPr>
              <w:t>C1-213388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502E"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C02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E1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67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DE456D" w14:textId="77777777" w:rsidR="00554327" w:rsidRPr="00E454AB" w:rsidRDefault="00554327">
            <w:pPr>
              <w:pStyle w:val="TAL"/>
              <w:rPr>
                <w:sz w:val="16"/>
              </w:rPr>
            </w:pPr>
            <w:r w:rsidRPr="00E454AB">
              <w:rPr>
                <w:sz w:val="16"/>
              </w:rPr>
              <w:t>C1-213886</w:t>
            </w:r>
          </w:p>
        </w:tc>
      </w:tr>
      <w:tr w:rsidR="00E454AB" w:rsidRPr="00E454AB" w14:paraId="7FFBC1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8B81" w14:textId="77777777" w:rsidR="00554327" w:rsidRPr="00E454AB" w:rsidRDefault="00554327">
            <w:pPr>
              <w:pStyle w:val="TAL"/>
              <w:rPr>
                <w:sz w:val="16"/>
              </w:rPr>
            </w:pPr>
            <w:r w:rsidRPr="00E454AB">
              <w:rPr>
                <w:sz w:val="16"/>
              </w:rPr>
              <w:t>C1-213389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A65C" w14:textId="77777777" w:rsidR="00554327" w:rsidRPr="00E454AB" w:rsidRDefault="00554327">
            <w:pPr>
              <w:pStyle w:val="TAL"/>
              <w:rPr>
                <w:sz w:val="16"/>
              </w:rPr>
            </w:pPr>
            <w:r w:rsidRPr="00E454AB">
              <w:rPr>
                <w:sz w:val="16"/>
              </w:rPr>
              <w:t>Discussion on indication of PDU session/PDN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F0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49E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8C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23F85B" w14:textId="77777777" w:rsidR="00554327" w:rsidRPr="00E454AB" w:rsidRDefault="00554327">
            <w:pPr>
              <w:pStyle w:val="TAL"/>
              <w:rPr>
                <w:sz w:val="16"/>
              </w:rPr>
            </w:pPr>
          </w:p>
        </w:tc>
      </w:tr>
      <w:tr w:rsidR="00E454AB" w:rsidRPr="00E454AB" w14:paraId="664028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FFF6" w14:textId="77777777" w:rsidR="00554327" w:rsidRPr="00E454AB" w:rsidRDefault="00554327">
            <w:pPr>
              <w:pStyle w:val="TAL"/>
              <w:rPr>
                <w:sz w:val="16"/>
              </w:rPr>
            </w:pPr>
            <w:r w:rsidRPr="00E454AB">
              <w:rPr>
                <w:sz w:val="16"/>
              </w:rPr>
              <w:t>C1-213390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7E06" w14:textId="77777777" w:rsidR="00554327" w:rsidRPr="00E454AB" w:rsidRDefault="00554327">
            <w:pPr>
              <w:pStyle w:val="TAL"/>
              <w:rPr>
                <w:sz w:val="16"/>
              </w:rPr>
            </w:pPr>
            <w:r w:rsidRPr="00E454AB">
              <w:rPr>
                <w:sz w:val="16"/>
              </w:rPr>
              <w:t>Indication of PDU session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773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191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91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A9B98E" w14:textId="77777777" w:rsidR="00554327" w:rsidRPr="00E454AB" w:rsidRDefault="00554327">
            <w:pPr>
              <w:pStyle w:val="TAL"/>
              <w:rPr>
                <w:sz w:val="16"/>
              </w:rPr>
            </w:pPr>
          </w:p>
        </w:tc>
      </w:tr>
      <w:tr w:rsidR="00E454AB" w:rsidRPr="00E454AB" w14:paraId="6EA73C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F429" w14:textId="77777777" w:rsidR="00554327" w:rsidRPr="00E454AB" w:rsidRDefault="00554327">
            <w:pPr>
              <w:pStyle w:val="TAL"/>
              <w:rPr>
                <w:sz w:val="16"/>
              </w:rPr>
            </w:pPr>
            <w:r w:rsidRPr="00E454AB">
              <w:rPr>
                <w:sz w:val="16"/>
              </w:rPr>
              <w:t>C1-213391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9026" w14:textId="77777777" w:rsidR="00554327" w:rsidRPr="00E454AB" w:rsidRDefault="00554327">
            <w:pPr>
              <w:pStyle w:val="TAL"/>
              <w:rPr>
                <w:sz w:val="16"/>
              </w:rPr>
            </w:pPr>
            <w:r w:rsidRPr="00E454AB">
              <w:rPr>
                <w:sz w:val="16"/>
              </w:rPr>
              <w:t>Indication of 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3F80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89B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56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0FFE9A" w14:textId="77777777" w:rsidR="00554327" w:rsidRPr="00E454AB" w:rsidRDefault="00554327">
            <w:pPr>
              <w:pStyle w:val="TAL"/>
              <w:rPr>
                <w:sz w:val="16"/>
              </w:rPr>
            </w:pPr>
          </w:p>
        </w:tc>
      </w:tr>
      <w:tr w:rsidR="00E454AB" w:rsidRPr="00E454AB" w14:paraId="1C9364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08D2" w14:textId="77777777" w:rsidR="00554327" w:rsidRPr="00E454AB" w:rsidRDefault="00554327">
            <w:pPr>
              <w:pStyle w:val="TAL"/>
              <w:rPr>
                <w:sz w:val="16"/>
              </w:rPr>
            </w:pPr>
            <w:r w:rsidRPr="00E454AB">
              <w:rPr>
                <w:sz w:val="16"/>
              </w:rPr>
              <w:t>C1-213392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2C31" w14:textId="77777777" w:rsidR="00554327" w:rsidRPr="00E454AB" w:rsidRDefault="00554327">
            <w:pPr>
              <w:pStyle w:val="TAL"/>
              <w:rPr>
                <w:sz w:val="16"/>
              </w:rPr>
            </w:pPr>
            <w:r w:rsidRPr="00E454AB">
              <w:rPr>
                <w:sz w:val="16"/>
              </w:rPr>
              <w:t>LS on indication of PDU session/PDN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2DB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9E1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E08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9A9002" w14:textId="77777777" w:rsidR="00554327" w:rsidRPr="00E454AB" w:rsidRDefault="00554327">
            <w:pPr>
              <w:pStyle w:val="TAL"/>
              <w:rPr>
                <w:sz w:val="16"/>
              </w:rPr>
            </w:pPr>
          </w:p>
        </w:tc>
      </w:tr>
      <w:tr w:rsidR="00E454AB" w:rsidRPr="00E454AB" w14:paraId="4DBBE9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8BD" w14:textId="77777777" w:rsidR="00554327" w:rsidRPr="00E454AB" w:rsidRDefault="00554327">
            <w:pPr>
              <w:pStyle w:val="TAL"/>
              <w:rPr>
                <w:sz w:val="16"/>
              </w:rPr>
            </w:pPr>
            <w:r w:rsidRPr="00E454AB">
              <w:rPr>
                <w:sz w:val="16"/>
              </w:rPr>
              <w:t>C1-213393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7D6B"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34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BE5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CA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FD8081B" w14:textId="77777777" w:rsidR="00554327" w:rsidRPr="00E454AB" w:rsidRDefault="00554327">
            <w:pPr>
              <w:pStyle w:val="TAL"/>
              <w:rPr>
                <w:sz w:val="16"/>
              </w:rPr>
            </w:pPr>
            <w:r w:rsidRPr="00E454AB">
              <w:rPr>
                <w:sz w:val="16"/>
              </w:rPr>
              <w:t>C1-213887</w:t>
            </w:r>
          </w:p>
        </w:tc>
      </w:tr>
      <w:tr w:rsidR="00E454AB" w:rsidRPr="00E454AB" w14:paraId="0F8AF3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BB34" w14:textId="77777777" w:rsidR="00554327" w:rsidRPr="00E454AB" w:rsidRDefault="00554327">
            <w:pPr>
              <w:pStyle w:val="TAL"/>
              <w:rPr>
                <w:sz w:val="16"/>
              </w:rPr>
            </w:pPr>
            <w:r w:rsidRPr="00E454AB">
              <w:rPr>
                <w:sz w:val="16"/>
              </w:rPr>
              <w:t>C1-213394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7DA1" w14:textId="77777777" w:rsidR="00554327" w:rsidRPr="00E454AB" w:rsidRDefault="00554327">
            <w:pPr>
              <w:pStyle w:val="TAL"/>
              <w:rPr>
                <w:sz w:val="16"/>
              </w:rPr>
            </w:pPr>
            <w:r w:rsidRPr="00E454AB">
              <w:rPr>
                <w:sz w:val="16"/>
              </w:rPr>
              <w:t xml:space="preserve">Discussion on NAS impact of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44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93F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CA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E2F984" w14:textId="77777777" w:rsidR="00554327" w:rsidRPr="00E454AB" w:rsidRDefault="00554327">
            <w:pPr>
              <w:pStyle w:val="TAL"/>
              <w:rPr>
                <w:sz w:val="16"/>
              </w:rPr>
            </w:pPr>
            <w:r w:rsidRPr="00E454AB">
              <w:rPr>
                <w:sz w:val="16"/>
              </w:rPr>
              <w:t>C1-213537</w:t>
            </w:r>
          </w:p>
        </w:tc>
      </w:tr>
      <w:tr w:rsidR="00E454AB" w:rsidRPr="00E454AB" w14:paraId="3C3F50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F7F1" w14:textId="77777777" w:rsidR="00554327" w:rsidRPr="00E454AB" w:rsidRDefault="00554327">
            <w:pPr>
              <w:pStyle w:val="TAL"/>
              <w:rPr>
                <w:sz w:val="16"/>
              </w:rPr>
            </w:pPr>
            <w:r w:rsidRPr="00E454AB">
              <w:rPr>
                <w:sz w:val="16"/>
              </w:rPr>
              <w:t>C1-213395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BC6F"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A6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DEB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D2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74E9EF" w14:textId="77777777" w:rsidR="00554327" w:rsidRPr="00E454AB" w:rsidRDefault="00554327">
            <w:pPr>
              <w:pStyle w:val="TAL"/>
              <w:rPr>
                <w:sz w:val="16"/>
              </w:rPr>
            </w:pPr>
          </w:p>
        </w:tc>
      </w:tr>
      <w:tr w:rsidR="00E454AB" w:rsidRPr="00E454AB" w14:paraId="49A24E3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1C7D" w14:textId="77777777" w:rsidR="00554327" w:rsidRPr="00E454AB" w:rsidRDefault="00554327">
            <w:pPr>
              <w:pStyle w:val="TAL"/>
              <w:rPr>
                <w:sz w:val="16"/>
              </w:rPr>
            </w:pPr>
            <w:r w:rsidRPr="00E454AB">
              <w:rPr>
                <w:sz w:val="16"/>
              </w:rPr>
              <w:t>C1-213396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CFB7" w14:textId="77777777" w:rsidR="00554327" w:rsidRPr="00E454AB" w:rsidRDefault="00554327">
            <w:pPr>
              <w:pStyle w:val="TAL"/>
              <w:rPr>
                <w:sz w:val="16"/>
              </w:rPr>
            </w:pPr>
            <w:r w:rsidRPr="00E454AB">
              <w:rPr>
                <w:sz w:val="16"/>
              </w:rPr>
              <w:t>Discussion on NAS impact of small data transmission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4C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5D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78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45322B" w14:textId="77777777" w:rsidR="00554327" w:rsidRPr="00E454AB" w:rsidRDefault="00554327">
            <w:pPr>
              <w:pStyle w:val="TAL"/>
              <w:rPr>
                <w:sz w:val="16"/>
              </w:rPr>
            </w:pPr>
          </w:p>
        </w:tc>
      </w:tr>
      <w:tr w:rsidR="00E454AB" w:rsidRPr="00E454AB" w14:paraId="0A0E1D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C54E" w14:textId="77777777" w:rsidR="00554327" w:rsidRPr="00E454AB" w:rsidRDefault="00554327">
            <w:pPr>
              <w:pStyle w:val="TAL"/>
              <w:rPr>
                <w:sz w:val="16"/>
              </w:rPr>
            </w:pPr>
            <w:r w:rsidRPr="00E454AB">
              <w:rPr>
                <w:sz w:val="16"/>
              </w:rPr>
              <w:t>C1-213397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25D0"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8CB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B88E"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D2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416008" w14:textId="77777777" w:rsidR="00554327" w:rsidRPr="00E454AB" w:rsidRDefault="00554327">
            <w:pPr>
              <w:pStyle w:val="TAL"/>
              <w:rPr>
                <w:sz w:val="16"/>
              </w:rPr>
            </w:pPr>
          </w:p>
        </w:tc>
      </w:tr>
      <w:tr w:rsidR="00E454AB" w:rsidRPr="00E454AB" w14:paraId="2CC40D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188E" w14:textId="77777777" w:rsidR="00554327" w:rsidRPr="00E454AB" w:rsidRDefault="00554327">
            <w:pPr>
              <w:pStyle w:val="TAL"/>
              <w:rPr>
                <w:sz w:val="16"/>
              </w:rPr>
            </w:pPr>
            <w:r w:rsidRPr="00E454AB">
              <w:rPr>
                <w:sz w:val="16"/>
              </w:rPr>
              <w:t>C1-213398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D635" w14:textId="77777777" w:rsidR="00554327" w:rsidRPr="00E454AB" w:rsidRDefault="00554327">
            <w:pPr>
              <w:pStyle w:val="TAL"/>
              <w:rPr>
                <w:sz w:val="16"/>
              </w:rPr>
            </w:pPr>
            <w:r w:rsidRPr="00E454AB">
              <w:rPr>
                <w:sz w:val="16"/>
              </w:rPr>
              <w:t>Geo-fencing check for none of stored "warning message" matched to geo-fencing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061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one2many/Lin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F32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2A0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2E7ED1" w14:textId="77777777" w:rsidR="00554327" w:rsidRPr="00E454AB" w:rsidRDefault="00554327">
            <w:pPr>
              <w:pStyle w:val="TAL"/>
              <w:rPr>
                <w:sz w:val="16"/>
              </w:rPr>
            </w:pPr>
          </w:p>
        </w:tc>
      </w:tr>
      <w:tr w:rsidR="00E454AB" w:rsidRPr="00E454AB" w14:paraId="094550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8D3F" w14:textId="77777777" w:rsidR="00554327" w:rsidRPr="00E454AB" w:rsidRDefault="00554327">
            <w:pPr>
              <w:pStyle w:val="TAL"/>
              <w:rPr>
                <w:sz w:val="16"/>
              </w:rPr>
            </w:pPr>
            <w:r w:rsidRPr="00E454AB">
              <w:rPr>
                <w:sz w:val="16"/>
              </w:rPr>
              <w:t>C1-213399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9AA7"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E0B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BE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662C" w14:textId="77777777" w:rsidR="00554327" w:rsidRPr="00E454AB" w:rsidRDefault="00554327">
            <w:pPr>
              <w:pStyle w:val="TAL"/>
              <w:rPr>
                <w:sz w:val="16"/>
              </w:rPr>
            </w:pPr>
            <w:r w:rsidRPr="00E454AB">
              <w:rPr>
                <w:sz w:val="16"/>
              </w:rPr>
              <w:t>C1-211445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FF6EAA" w14:textId="77777777" w:rsidR="00554327" w:rsidRPr="00E454AB" w:rsidRDefault="00554327">
            <w:pPr>
              <w:pStyle w:val="TAL"/>
              <w:rPr>
                <w:sz w:val="16"/>
              </w:rPr>
            </w:pPr>
            <w:r w:rsidRPr="00E454AB">
              <w:rPr>
                <w:sz w:val="16"/>
              </w:rPr>
              <w:t>C1-213888</w:t>
            </w:r>
          </w:p>
        </w:tc>
      </w:tr>
      <w:tr w:rsidR="00E454AB" w:rsidRPr="00E454AB" w14:paraId="07D5A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F794" w14:textId="77777777" w:rsidR="00554327" w:rsidRPr="00E454AB" w:rsidRDefault="00554327">
            <w:pPr>
              <w:pStyle w:val="TAL"/>
              <w:rPr>
                <w:sz w:val="16"/>
              </w:rPr>
            </w:pPr>
            <w:r w:rsidRPr="00E454AB">
              <w:rPr>
                <w:sz w:val="16"/>
              </w:rPr>
              <w:t>C1-213400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D449"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E77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65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107A" w14:textId="77777777" w:rsidR="00554327" w:rsidRPr="00E454AB" w:rsidRDefault="00554327">
            <w:pPr>
              <w:pStyle w:val="TAL"/>
              <w:rPr>
                <w:sz w:val="16"/>
              </w:rPr>
            </w:pPr>
            <w:r w:rsidRPr="00E454AB">
              <w:rPr>
                <w:sz w:val="16"/>
              </w:rPr>
              <w:t>C1-211436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D21753" w14:textId="77777777" w:rsidR="00554327" w:rsidRPr="00E454AB" w:rsidRDefault="00554327">
            <w:pPr>
              <w:pStyle w:val="TAL"/>
              <w:rPr>
                <w:sz w:val="16"/>
              </w:rPr>
            </w:pPr>
            <w:r w:rsidRPr="00E454AB">
              <w:rPr>
                <w:sz w:val="16"/>
              </w:rPr>
              <w:t>C1-213889</w:t>
            </w:r>
          </w:p>
        </w:tc>
      </w:tr>
      <w:tr w:rsidR="00E454AB" w:rsidRPr="00E454AB" w14:paraId="5A37F5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1DD6" w14:textId="77777777" w:rsidR="00554327" w:rsidRPr="00E454AB" w:rsidRDefault="00554327">
            <w:pPr>
              <w:pStyle w:val="TAL"/>
              <w:rPr>
                <w:sz w:val="16"/>
              </w:rPr>
            </w:pPr>
            <w:r w:rsidRPr="00E454AB">
              <w:rPr>
                <w:sz w:val="16"/>
              </w:rPr>
              <w:t>C1-213401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62FA" w14:textId="77777777" w:rsidR="00554327" w:rsidRPr="00E454AB" w:rsidRDefault="00554327">
            <w:pPr>
              <w:pStyle w:val="TAL"/>
              <w:rPr>
                <w:sz w:val="16"/>
              </w:rPr>
            </w:pPr>
            <w:r w:rsidRPr="00E454AB">
              <w:rPr>
                <w:sz w:val="16"/>
              </w:rPr>
              <w:t>Alignment on UE retry restriction for 5GSM causes #50/#51/#57/#58/#61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C83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E2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659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EA2FC8" w14:textId="77777777" w:rsidR="00554327" w:rsidRPr="00E454AB" w:rsidRDefault="00554327">
            <w:pPr>
              <w:pStyle w:val="TAL"/>
              <w:rPr>
                <w:sz w:val="16"/>
              </w:rPr>
            </w:pPr>
          </w:p>
        </w:tc>
      </w:tr>
      <w:tr w:rsidR="00E454AB" w:rsidRPr="00E454AB" w14:paraId="0AE312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4F43" w14:textId="77777777" w:rsidR="00554327" w:rsidRPr="00E454AB" w:rsidRDefault="00554327">
            <w:pPr>
              <w:pStyle w:val="TAL"/>
              <w:rPr>
                <w:sz w:val="16"/>
              </w:rPr>
            </w:pPr>
            <w:r w:rsidRPr="00E454AB">
              <w:rPr>
                <w:sz w:val="16"/>
              </w:rPr>
              <w:t>C1-213402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9B4C" w14:textId="77777777" w:rsidR="00554327" w:rsidRPr="00E454AB" w:rsidRDefault="00554327">
            <w:pPr>
              <w:pStyle w:val="TAL"/>
              <w:rPr>
                <w:sz w:val="16"/>
              </w:rPr>
            </w:pPr>
            <w:r w:rsidRPr="00E454AB">
              <w:rPr>
                <w:sz w:val="16"/>
              </w:rPr>
              <w:t>Alignment on UE retry restriction for ESM causes #50#51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AA4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F5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5AA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FE828C" w14:textId="77777777" w:rsidR="00554327" w:rsidRPr="00E454AB" w:rsidRDefault="00554327">
            <w:pPr>
              <w:pStyle w:val="TAL"/>
              <w:rPr>
                <w:sz w:val="16"/>
              </w:rPr>
            </w:pPr>
          </w:p>
        </w:tc>
      </w:tr>
      <w:tr w:rsidR="00E454AB" w:rsidRPr="00E454AB" w14:paraId="7DA965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7743C" w14:textId="77777777" w:rsidR="00554327" w:rsidRPr="00E454AB" w:rsidRDefault="00554327">
            <w:pPr>
              <w:pStyle w:val="TAL"/>
              <w:rPr>
                <w:sz w:val="16"/>
              </w:rPr>
            </w:pPr>
            <w:r w:rsidRPr="00E454AB">
              <w:rPr>
                <w:sz w:val="16"/>
              </w:rPr>
              <w:t>C1-213403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ECF4"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073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644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16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FD6F74" w14:textId="77777777" w:rsidR="00554327" w:rsidRPr="00E454AB" w:rsidRDefault="00554327">
            <w:pPr>
              <w:pStyle w:val="TAL"/>
              <w:rPr>
                <w:sz w:val="16"/>
              </w:rPr>
            </w:pPr>
            <w:r w:rsidRPr="00E454AB">
              <w:rPr>
                <w:sz w:val="16"/>
              </w:rPr>
              <w:t>C1-213890</w:t>
            </w:r>
          </w:p>
        </w:tc>
      </w:tr>
      <w:tr w:rsidR="00E454AB" w:rsidRPr="00E454AB" w14:paraId="23C361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ECE3" w14:textId="77777777" w:rsidR="00554327" w:rsidRPr="00E454AB" w:rsidRDefault="00554327">
            <w:pPr>
              <w:pStyle w:val="TAL"/>
              <w:rPr>
                <w:sz w:val="16"/>
              </w:rPr>
            </w:pPr>
            <w:r w:rsidRPr="00E454AB">
              <w:rPr>
                <w:sz w:val="16"/>
              </w:rPr>
              <w:t>C1-213404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B9EC"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7D6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D7F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64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6FB018" w14:textId="77777777" w:rsidR="00554327" w:rsidRPr="00E454AB" w:rsidRDefault="00554327">
            <w:pPr>
              <w:pStyle w:val="TAL"/>
              <w:rPr>
                <w:sz w:val="16"/>
              </w:rPr>
            </w:pPr>
            <w:r w:rsidRPr="00E454AB">
              <w:rPr>
                <w:sz w:val="16"/>
              </w:rPr>
              <w:t>C1-213891</w:t>
            </w:r>
          </w:p>
        </w:tc>
      </w:tr>
      <w:tr w:rsidR="00E454AB" w:rsidRPr="00E454AB" w14:paraId="0934F5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3B0C" w14:textId="77777777" w:rsidR="00554327" w:rsidRPr="00E454AB" w:rsidRDefault="00554327">
            <w:pPr>
              <w:pStyle w:val="TAL"/>
              <w:rPr>
                <w:sz w:val="16"/>
              </w:rPr>
            </w:pPr>
            <w:r w:rsidRPr="00E454AB">
              <w:rPr>
                <w:sz w:val="16"/>
              </w:rPr>
              <w:t>C1-213405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F55B" w14:textId="77777777" w:rsidR="00554327" w:rsidRPr="00E454AB" w:rsidRDefault="00554327">
            <w:pPr>
              <w:pStyle w:val="TAL"/>
              <w:rPr>
                <w:sz w:val="16"/>
              </w:rPr>
            </w:pPr>
            <w:r w:rsidRPr="00E454AB">
              <w:rPr>
                <w:sz w:val="16"/>
              </w:rPr>
              <w:t>UL DRB setup collided with DL 5GSM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6E2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0D6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57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629683" w14:textId="77777777" w:rsidR="00554327" w:rsidRPr="00E454AB" w:rsidRDefault="00554327">
            <w:pPr>
              <w:pStyle w:val="TAL"/>
              <w:rPr>
                <w:sz w:val="16"/>
              </w:rPr>
            </w:pPr>
          </w:p>
        </w:tc>
      </w:tr>
      <w:tr w:rsidR="00E454AB" w:rsidRPr="00E454AB" w14:paraId="4C7082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8895" w14:textId="77777777" w:rsidR="00554327" w:rsidRPr="00E454AB" w:rsidRDefault="00554327">
            <w:pPr>
              <w:pStyle w:val="TAL"/>
              <w:rPr>
                <w:sz w:val="16"/>
              </w:rPr>
            </w:pPr>
            <w:r w:rsidRPr="00E454AB">
              <w:rPr>
                <w:sz w:val="16"/>
              </w:rPr>
              <w:t>C1-213406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9346" w14:textId="77777777" w:rsidR="00554327" w:rsidRPr="00E454AB" w:rsidRDefault="00554327">
            <w:pPr>
              <w:pStyle w:val="TAL"/>
              <w:rPr>
                <w:sz w:val="16"/>
              </w:rPr>
            </w:pPr>
            <w:r w:rsidRPr="00E454AB">
              <w:rPr>
                <w:sz w:val="16"/>
              </w:rPr>
              <w:t>Correction on UE radio capability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A1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808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A2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143CE2" w14:textId="77777777" w:rsidR="00554327" w:rsidRPr="00E454AB" w:rsidRDefault="00554327">
            <w:pPr>
              <w:pStyle w:val="TAL"/>
              <w:rPr>
                <w:sz w:val="16"/>
              </w:rPr>
            </w:pPr>
          </w:p>
        </w:tc>
      </w:tr>
      <w:tr w:rsidR="00E454AB" w:rsidRPr="00E454AB" w14:paraId="1CE2E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27E8" w14:textId="77777777" w:rsidR="00554327" w:rsidRPr="00E454AB" w:rsidRDefault="00554327">
            <w:pPr>
              <w:pStyle w:val="TAL"/>
              <w:rPr>
                <w:sz w:val="16"/>
              </w:rPr>
            </w:pPr>
            <w:r w:rsidRPr="00E454AB">
              <w:rPr>
                <w:sz w:val="16"/>
              </w:rPr>
              <w:t>C1-213407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B184" w14:textId="77777777" w:rsidR="00554327" w:rsidRPr="00E454AB" w:rsidRDefault="00554327">
            <w:pPr>
              <w:pStyle w:val="TAL"/>
              <w:rPr>
                <w:sz w:val="16"/>
              </w:rPr>
            </w:pPr>
            <w:r w:rsidRPr="00E454AB">
              <w:rPr>
                <w:sz w:val="16"/>
              </w:rPr>
              <w:t>Correction on term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04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0D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91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7162AA" w14:textId="77777777" w:rsidR="00554327" w:rsidRPr="00E454AB" w:rsidRDefault="00554327">
            <w:pPr>
              <w:pStyle w:val="TAL"/>
              <w:rPr>
                <w:sz w:val="16"/>
              </w:rPr>
            </w:pPr>
          </w:p>
        </w:tc>
      </w:tr>
      <w:tr w:rsidR="00E454AB" w:rsidRPr="00E454AB" w14:paraId="08F31E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22DC" w14:textId="77777777" w:rsidR="00554327" w:rsidRPr="00E454AB" w:rsidRDefault="00554327">
            <w:pPr>
              <w:pStyle w:val="TAL"/>
              <w:rPr>
                <w:sz w:val="16"/>
              </w:rPr>
            </w:pPr>
            <w:r w:rsidRPr="00E454AB">
              <w:rPr>
                <w:sz w:val="16"/>
              </w:rPr>
              <w:t>C1-213408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23F7"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B6F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DB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099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B6CD34E" w14:textId="77777777" w:rsidR="00554327" w:rsidRPr="00E454AB" w:rsidRDefault="00554327">
            <w:pPr>
              <w:pStyle w:val="TAL"/>
              <w:rPr>
                <w:sz w:val="16"/>
              </w:rPr>
            </w:pPr>
            <w:r w:rsidRPr="00E454AB">
              <w:rPr>
                <w:sz w:val="16"/>
              </w:rPr>
              <w:t>C1-213874</w:t>
            </w:r>
          </w:p>
        </w:tc>
      </w:tr>
      <w:tr w:rsidR="00E454AB" w:rsidRPr="00E454AB" w14:paraId="6B3EC3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5CF6" w14:textId="77777777" w:rsidR="00554327" w:rsidRPr="00E454AB" w:rsidRDefault="00554327">
            <w:pPr>
              <w:pStyle w:val="TAL"/>
              <w:rPr>
                <w:sz w:val="16"/>
              </w:rPr>
            </w:pPr>
            <w:r w:rsidRPr="00E454AB">
              <w:rPr>
                <w:sz w:val="16"/>
              </w:rPr>
              <w:t>C1-213409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3737" w14:textId="77777777" w:rsidR="00554327" w:rsidRPr="00E454AB" w:rsidRDefault="00554327">
            <w:pPr>
              <w:pStyle w:val="TAL"/>
              <w:rPr>
                <w:sz w:val="16"/>
              </w:rPr>
            </w:pPr>
            <w:r w:rsidRPr="00E454AB">
              <w:rPr>
                <w:sz w:val="16"/>
              </w:rPr>
              <w:t>EN resolution of misuse of registration type in Solution #19 KI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F78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830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CDB5" w14:textId="77777777" w:rsidR="00554327" w:rsidRPr="00E454AB" w:rsidRDefault="00554327">
            <w:pPr>
              <w:pStyle w:val="TAL"/>
              <w:rPr>
                <w:sz w:val="16"/>
              </w:rPr>
            </w:pPr>
            <w:r w:rsidRPr="00E454AB">
              <w:rPr>
                <w:sz w:val="16"/>
              </w:rPr>
              <w:t>C1-212568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815FA3" w14:textId="77777777" w:rsidR="00554327" w:rsidRPr="00E454AB" w:rsidRDefault="00554327">
            <w:pPr>
              <w:pStyle w:val="TAL"/>
              <w:rPr>
                <w:sz w:val="16"/>
              </w:rPr>
            </w:pPr>
          </w:p>
        </w:tc>
      </w:tr>
      <w:tr w:rsidR="00E454AB" w:rsidRPr="00E454AB" w14:paraId="142CFB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17E1" w14:textId="77777777" w:rsidR="00554327" w:rsidRPr="00E454AB" w:rsidRDefault="00554327">
            <w:pPr>
              <w:pStyle w:val="TAL"/>
              <w:rPr>
                <w:sz w:val="16"/>
              </w:rPr>
            </w:pPr>
            <w:r w:rsidRPr="00E454AB">
              <w:rPr>
                <w:sz w:val="16"/>
              </w:rPr>
              <w:t>C1-213410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F544" w14:textId="77777777" w:rsidR="00554327" w:rsidRPr="00E454AB" w:rsidRDefault="00554327">
            <w:pPr>
              <w:pStyle w:val="TAL"/>
              <w:rPr>
                <w:sz w:val="16"/>
              </w:rPr>
            </w:pPr>
            <w:r w:rsidRPr="00E454AB">
              <w:rPr>
                <w:sz w:val="16"/>
              </w:rPr>
              <w:t>EN removal for Solution #24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92C7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8C65"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D2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6D9654" w14:textId="77777777" w:rsidR="00554327" w:rsidRPr="00E454AB" w:rsidRDefault="00554327">
            <w:pPr>
              <w:pStyle w:val="TAL"/>
              <w:rPr>
                <w:sz w:val="16"/>
              </w:rPr>
            </w:pPr>
          </w:p>
        </w:tc>
      </w:tr>
      <w:tr w:rsidR="00E454AB" w:rsidRPr="00E454AB" w14:paraId="394FD2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74C5" w14:textId="77777777" w:rsidR="00554327" w:rsidRPr="00E454AB" w:rsidRDefault="00554327">
            <w:pPr>
              <w:pStyle w:val="TAL"/>
              <w:rPr>
                <w:sz w:val="16"/>
              </w:rPr>
            </w:pPr>
            <w:r w:rsidRPr="00E454AB">
              <w:rPr>
                <w:sz w:val="16"/>
              </w:rPr>
              <w:t>C1-213411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5C5F"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61D6"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00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D2F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D01F5B" w14:textId="77777777" w:rsidR="00554327" w:rsidRPr="00E454AB" w:rsidRDefault="00554327">
            <w:pPr>
              <w:pStyle w:val="TAL"/>
              <w:rPr>
                <w:sz w:val="16"/>
              </w:rPr>
            </w:pPr>
            <w:r w:rsidRPr="00E454AB">
              <w:rPr>
                <w:sz w:val="16"/>
              </w:rPr>
              <w:t>C1-213650</w:t>
            </w:r>
          </w:p>
        </w:tc>
      </w:tr>
      <w:tr w:rsidR="00E454AB" w:rsidRPr="00E454AB" w14:paraId="67845C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4CEE" w14:textId="77777777" w:rsidR="00554327" w:rsidRPr="00E454AB" w:rsidRDefault="00554327">
            <w:pPr>
              <w:pStyle w:val="TAL"/>
              <w:rPr>
                <w:sz w:val="16"/>
              </w:rPr>
            </w:pPr>
            <w:r w:rsidRPr="00E454AB">
              <w:rPr>
                <w:sz w:val="16"/>
              </w:rPr>
              <w:t>C1-213412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2001"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7C2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1A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C4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4A34B15" w14:textId="77777777" w:rsidR="00554327" w:rsidRPr="00E454AB" w:rsidRDefault="00554327">
            <w:pPr>
              <w:pStyle w:val="TAL"/>
              <w:rPr>
                <w:sz w:val="16"/>
              </w:rPr>
            </w:pPr>
            <w:r w:rsidRPr="00E454AB">
              <w:rPr>
                <w:sz w:val="16"/>
              </w:rPr>
              <w:t>C1-213710</w:t>
            </w:r>
          </w:p>
        </w:tc>
      </w:tr>
      <w:tr w:rsidR="00E454AB" w:rsidRPr="00E454AB" w14:paraId="214A61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BF25" w14:textId="77777777" w:rsidR="00554327" w:rsidRPr="00E454AB" w:rsidRDefault="00554327">
            <w:pPr>
              <w:pStyle w:val="TAL"/>
              <w:rPr>
                <w:sz w:val="16"/>
              </w:rPr>
            </w:pPr>
            <w:r w:rsidRPr="00E454AB">
              <w:rPr>
                <w:sz w:val="16"/>
              </w:rPr>
              <w:t>C1-213413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E308"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75A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A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3D8B" w14:textId="77777777" w:rsidR="00554327" w:rsidRPr="00E454AB" w:rsidRDefault="00554327">
            <w:pPr>
              <w:pStyle w:val="TAL"/>
              <w:rPr>
                <w:sz w:val="16"/>
              </w:rPr>
            </w:pPr>
            <w:r w:rsidRPr="00E454AB">
              <w:rPr>
                <w:sz w:val="16"/>
              </w:rPr>
              <w:t>C1-212552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86DFF5" w14:textId="77777777" w:rsidR="00554327" w:rsidRPr="00E454AB" w:rsidRDefault="00554327">
            <w:pPr>
              <w:pStyle w:val="TAL"/>
              <w:rPr>
                <w:sz w:val="16"/>
              </w:rPr>
            </w:pPr>
            <w:r w:rsidRPr="00E454AB">
              <w:rPr>
                <w:sz w:val="16"/>
              </w:rPr>
              <w:t>C1-213693</w:t>
            </w:r>
          </w:p>
        </w:tc>
      </w:tr>
      <w:tr w:rsidR="00E454AB" w:rsidRPr="00E454AB" w14:paraId="743FD1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AED3" w14:textId="77777777" w:rsidR="00554327" w:rsidRPr="00E454AB" w:rsidRDefault="00554327">
            <w:pPr>
              <w:pStyle w:val="TAL"/>
              <w:rPr>
                <w:sz w:val="16"/>
              </w:rPr>
            </w:pPr>
            <w:r w:rsidRPr="00E454AB">
              <w:rPr>
                <w:sz w:val="16"/>
              </w:rPr>
              <w:t>C1-213414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A79A"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755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85D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4FD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A8D6A7" w14:textId="77777777" w:rsidR="00554327" w:rsidRPr="00E454AB" w:rsidRDefault="00554327">
            <w:pPr>
              <w:pStyle w:val="TAL"/>
              <w:rPr>
                <w:sz w:val="16"/>
              </w:rPr>
            </w:pPr>
            <w:r w:rsidRPr="00E454AB">
              <w:rPr>
                <w:sz w:val="16"/>
              </w:rPr>
              <w:t>C1-213846</w:t>
            </w:r>
          </w:p>
        </w:tc>
      </w:tr>
      <w:tr w:rsidR="00E454AB" w:rsidRPr="00E454AB" w14:paraId="10F1EF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DB8C" w14:textId="77777777" w:rsidR="00554327" w:rsidRPr="00E454AB" w:rsidRDefault="00554327">
            <w:pPr>
              <w:pStyle w:val="TAL"/>
              <w:rPr>
                <w:sz w:val="16"/>
              </w:rPr>
            </w:pPr>
            <w:r w:rsidRPr="00E454AB">
              <w:rPr>
                <w:sz w:val="16"/>
              </w:rPr>
              <w:t>C1-213415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78FB" w14:textId="77777777" w:rsidR="00554327" w:rsidRPr="00E454AB" w:rsidRDefault="00554327">
            <w:pPr>
              <w:pStyle w:val="TAL"/>
              <w:rPr>
                <w:sz w:val="16"/>
              </w:rPr>
            </w:pPr>
            <w:r w:rsidRPr="00E454AB">
              <w:rPr>
                <w:sz w:val="16"/>
              </w:rPr>
              <w:t>Handling of security contexts at TAU reject in idle mode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F6F9"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745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FFA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2FA5A0" w14:textId="77777777" w:rsidR="00554327" w:rsidRPr="00E454AB" w:rsidRDefault="00554327">
            <w:pPr>
              <w:pStyle w:val="TAL"/>
              <w:rPr>
                <w:sz w:val="16"/>
              </w:rPr>
            </w:pPr>
          </w:p>
        </w:tc>
      </w:tr>
      <w:tr w:rsidR="00E454AB" w:rsidRPr="00E454AB" w14:paraId="70FCAA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60BE" w14:textId="77777777" w:rsidR="00554327" w:rsidRPr="00E454AB" w:rsidRDefault="00554327">
            <w:pPr>
              <w:pStyle w:val="TAL"/>
              <w:rPr>
                <w:sz w:val="16"/>
              </w:rPr>
            </w:pPr>
            <w:r w:rsidRPr="00E454AB">
              <w:rPr>
                <w:sz w:val="16"/>
              </w:rPr>
              <w:t>C1-213416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C2DFD"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425E"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C2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64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9807B08" w14:textId="77777777" w:rsidR="00554327" w:rsidRPr="00E454AB" w:rsidRDefault="00554327">
            <w:pPr>
              <w:pStyle w:val="TAL"/>
              <w:rPr>
                <w:sz w:val="16"/>
              </w:rPr>
            </w:pPr>
            <w:r w:rsidRPr="00E454AB">
              <w:rPr>
                <w:sz w:val="16"/>
              </w:rPr>
              <w:t>C1-213934</w:t>
            </w:r>
          </w:p>
        </w:tc>
      </w:tr>
      <w:tr w:rsidR="00E454AB" w:rsidRPr="00E454AB" w14:paraId="7CC95C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7D08" w14:textId="77777777" w:rsidR="00554327" w:rsidRPr="00E454AB" w:rsidRDefault="00554327">
            <w:pPr>
              <w:pStyle w:val="TAL"/>
              <w:rPr>
                <w:sz w:val="16"/>
              </w:rPr>
            </w:pPr>
            <w:r w:rsidRPr="00E454AB">
              <w:rPr>
                <w:sz w:val="16"/>
              </w:rPr>
              <w:t>C1-213417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517A" w14:textId="77777777" w:rsidR="00554327" w:rsidRPr="00E454AB" w:rsidRDefault="00554327">
            <w:pPr>
              <w:pStyle w:val="TAL"/>
              <w:rPr>
                <w:sz w:val="16"/>
              </w:rPr>
            </w:pPr>
            <w:r w:rsidRPr="00E454AB">
              <w:rPr>
                <w:sz w:val="16"/>
              </w:rPr>
              <w:t>Discussion on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B0A7"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CF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DD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EDEDD3" w14:textId="77777777" w:rsidR="00554327" w:rsidRPr="00E454AB" w:rsidRDefault="00554327">
            <w:pPr>
              <w:pStyle w:val="TAL"/>
              <w:rPr>
                <w:sz w:val="16"/>
              </w:rPr>
            </w:pPr>
          </w:p>
        </w:tc>
      </w:tr>
      <w:tr w:rsidR="00E454AB" w:rsidRPr="00E454AB" w14:paraId="2BFD14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1BE1" w14:textId="77777777" w:rsidR="00554327" w:rsidRPr="00E454AB" w:rsidRDefault="00554327">
            <w:pPr>
              <w:pStyle w:val="TAL"/>
              <w:rPr>
                <w:sz w:val="16"/>
              </w:rPr>
            </w:pPr>
            <w:r w:rsidRPr="00E454AB">
              <w:rPr>
                <w:sz w:val="16"/>
              </w:rPr>
              <w:t>C1-213418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751C"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27C00"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FB1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96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C51681" w14:textId="77777777" w:rsidR="00554327" w:rsidRPr="00E454AB" w:rsidRDefault="00554327">
            <w:pPr>
              <w:pStyle w:val="TAL"/>
              <w:rPr>
                <w:sz w:val="16"/>
              </w:rPr>
            </w:pPr>
            <w:r w:rsidRPr="00E454AB">
              <w:rPr>
                <w:sz w:val="16"/>
              </w:rPr>
              <w:t>C1-213807</w:t>
            </w:r>
          </w:p>
        </w:tc>
      </w:tr>
      <w:tr w:rsidR="00E454AB" w:rsidRPr="00E454AB" w14:paraId="2E8A2F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B139" w14:textId="77777777" w:rsidR="00554327" w:rsidRPr="00E454AB" w:rsidRDefault="00554327">
            <w:pPr>
              <w:pStyle w:val="TAL"/>
              <w:rPr>
                <w:sz w:val="16"/>
              </w:rPr>
            </w:pPr>
            <w:r w:rsidRPr="00E454AB">
              <w:rPr>
                <w:sz w:val="16"/>
              </w:rPr>
              <w:t>C1-213419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B1D9" w14:textId="77777777" w:rsidR="00554327" w:rsidRPr="00E454AB" w:rsidRDefault="00554327">
            <w:pPr>
              <w:pStyle w:val="TAL"/>
              <w:rPr>
                <w:sz w:val="16"/>
              </w:rPr>
            </w:pPr>
            <w:r w:rsidRPr="00E454AB">
              <w:rPr>
                <w:sz w:val="16"/>
              </w:rPr>
              <w:t>Discussion on content of Allowed NSSAI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990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F75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54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F5F379" w14:textId="77777777" w:rsidR="00554327" w:rsidRPr="00E454AB" w:rsidRDefault="00554327">
            <w:pPr>
              <w:pStyle w:val="TAL"/>
              <w:rPr>
                <w:sz w:val="16"/>
              </w:rPr>
            </w:pPr>
          </w:p>
        </w:tc>
      </w:tr>
      <w:tr w:rsidR="00E454AB" w:rsidRPr="00E454AB" w14:paraId="60E94F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1F8A" w14:textId="77777777" w:rsidR="00554327" w:rsidRPr="00E454AB" w:rsidRDefault="00554327">
            <w:pPr>
              <w:pStyle w:val="TAL"/>
              <w:rPr>
                <w:sz w:val="16"/>
              </w:rPr>
            </w:pPr>
            <w:r w:rsidRPr="00E454AB">
              <w:rPr>
                <w:sz w:val="16"/>
              </w:rPr>
              <w:t>C1-213420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A595"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24AB" w14:textId="77777777" w:rsidR="00554327" w:rsidRPr="00E454AB" w:rsidRDefault="00554327">
            <w:pPr>
              <w:pStyle w:val="TAL"/>
              <w:rPr>
                <w:sz w:val="16"/>
              </w:rPr>
            </w:pPr>
            <w:r w:rsidRPr="00E454AB">
              <w:rPr>
                <w:sz w:val="16"/>
              </w:rPr>
              <w:t xml:space="preserve">MediaTek Inc. / </w:t>
            </w:r>
            <w:r w:rsidRPr="00E454AB">
              <w:rPr>
                <w:sz w:val="16"/>
              </w:rPr>
              <w:lastRenderedPageBreak/>
              <w:t>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57EF"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65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6D65DA" w14:textId="77777777" w:rsidR="00554327" w:rsidRPr="00E454AB" w:rsidRDefault="00554327">
            <w:pPr>
              <w:pStyle w:val="TAL"/>
              <w:rPr>
                <w:sz w:val="16"/>
              </w:rPr>
            </w:pPr>
            <w:r w:rsidRPr="00E454AB">
              <w:rPr>
                <w:sz w:val="16"/>
              </w:rPr>
              <w:t>C1-213812</w:t>
            </w:r>
          </w:p>
        </w:tc>
      </w:tr>
      <w:tr w:rsidR="00E454AB" w:rsidRPr="00E454AB" w14:paraId="457230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9D7C" w14:textId="77777777" w:rsidR="00554327" w:rsidRPr="00E454AB" w:rsidRDefault="00554327">
            <w:pPr>
              <w:pStyle w:val="TAL"/>
              <w:rPr>
                <w:sz w:val="16"/>
              </w:rPr>
            </w:pPr>
            <w:r w:rsidRPr="00E454AB">
              <w:rPr>
                <w:sz w:val="16"/>
              </w:rPr>
              <w:t>C1-213421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9A34"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95FB" w14:textId="77777777" w:rsidR="00554327" w:rsidRPr="00E454AB" w:rsidRDefault="00554327">
            <w:pPr>
              <w:pStyle w:val="TAL"/>
              <w:rPr>
                <w:sz w:val="16"/>
              </w:rPr>
            </w:pPr>
            <w:r w:rsidRPr="00E454AB">
              <w:rPr>
                <w:sz w:val="16"/>
              </w:rPr>
              <w:t>Ericsson, Qualcomm Incorporated, Apple,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96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D1CA" w14:textId="77777777" w:rsidR="00554327" w:rsidRPr="00E454AB" w:rsidRDefault="00554327">
            <w:pPr>
              <w:pStyle w:val="TAL"/>
              <w:rPr>
                <w:sz w:val="16"/>
              </w:rPr>
            </w:pPr>
            <w:r w:rsidRPr="00E454AB">
              <w:rPr>
                <w:sz w:val="16"/>
              </w:rPr>
              <w:t>C1-212544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BB62339" w14:textId="77777777" w:rsidR="00554327" w:rsidRPr="00E454AB" w:rsidRDefault="00554327">
            <w:pPr>
              <w:pStyle w:val="TAL"/>
              <w:rPr>
                <w:sz w:val="16"/>
              </w:rPr>
            </w:pPr>
            <w:r w:rsidRPr="00E454AB">
              <w:rPr>
                <w:sz w:val="16"/>
              </w:rPr>
              <w:t>C1-213549</w:t>
            </w:r>
          </w:p>
        </w:tc>
      </w:tr>
      <w:tr w:rsidR="00E454AB" w:rsidRPr="00E454AB" w14:paraId="1F25E0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3723" w14:textId="77777777" w:rsidR="00554327" w:rsidRPr="00E454AB" w:rsidRDefault="00554327">
            <w:pPr>
              <w:pStyle w:val="TAL"/>
              <w:rPr>
                <w:sz w:val="16"/>
              </w:rPr>
            </w:pPr>
            <w:r w:rsidRPr="00E454AB">
              <w:rPr>
                <w:sz w:val="16"/>
              </w:rPr>
              <w:t>C1-213422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0ED5"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E868"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AE4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D0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576761" w14:textId="77777777" w:rsidR="00554327" w:rsidRPr="00E454AB" w:rsidRDefault="00554327">
            <w:pPr>
              <w:pStyle w:val="TAL"/>
              <w:rPr>
                <w:sz w:val="16"/>
              </w:rPr>
            </w:pPr>
            <w:r w:rsidRPr="00E454AB">
              <w:rPr>
                <w:sz w:val="16"/>
              </w:rPr>
              <w:t>C1-213649</w:t>
            </w:r>
          </w:p>
        </w:tc>
      </w:tr>
      <w:tr w:rsidR="00E454AB" w:rsidRPr="00E454AB" w14:paraId="6E463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12D9" w14:textId="77777777" w:rsidR="00554327" w:rsidRPr="00E454AB" w:rsidRDefault="00554327">
            <w:pPr>
              <w:pStyle w:val="TAL"/>
              <w:rPr>
                <w:sz w:val="16"/>
              </w:rPr>
            </w:pPr>
            <w:r w:rsidRPr="00E454AB">
              <w:rPr>
                <w:sz w:val="16"/>
              </w:rPr>
              <w:t>C1-213423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D81C" w14:textId="77777777" w:rsidR="00554327" w:rsidRPr="00E454AB" w:rsidRDefault="00554327">
            <w:pPr>
              <w:pStyle w:val="TAL"/>
              <w:rPr>
                <w:sz w:val="16"/>
              </w:rPr>
            </w:pPr>
            <w:r w:rsidRPr="00E454AB">
              <w:rPr>
                <w:sz w:val="16"/>
              </w:rPr>
              <w:t>XML schema for 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9C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CE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5CA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83F476" w14:textId="77777777" w:rsidR="00554327" w:rsidRPr="00E454AB" w:rsidRDefault="00554327">
            <w:pPr>
              <w:pStyle w:val="TAL"/>
              <w:rPr>
                <w:sz w:val="16"/>
              </w:rPr>
            </w:pPr>
          </w:p>
        </w:tc>
      </w:tr>
      <w:tr w:rsidR="00E454AB" w:rsidRPr="00E454AB" w14:paraId="1F835F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766E" w14:textId="77777777" w:rsidR="00554327" w:rsidRPr="00E454AB" w:rsidRDefault="00554327">
            <w:pPr>
              <w:pStyle w:val="TAL"/>
              <w:rPr>
                <w:sz w:val="16"/>
              </w:rPr>
            </w:pPr>
            <w:r w:rsidRPr="00E454AB">
              <w:rPr>
                <w:sz w:val="16"/>
              </w:rPr>
              <w:t>C1-213424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123C"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4B1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42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0BC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F92EC1" w14:textId="77777777" w:rsidR="00554327" w:rsidRPr="00E454AB" w:rsidRDefault="00554327">
            <w:pPr>
              <w:pStyle w:val="TAL"/>
              <w:rPr>
                <w:sz w:val="16"/>
              </w:rPr>
            </w:pPr>
            <w:r w:rsidRPr="00E454AB">
              <w:rPr>
                <w:sz w:val="16"/>
              </w:rPr>
              <w:t>C1-213780</w:t>
            </w:r>
          </w:p>
        </w:tc>
      </w:tr>
      <w:tr w:rsidR="00E454AB" w:rsidRPr="00E454AB" w14:paraId="7876B6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6212" w14:textId="77777777" w:rsidR="00554327" w:rsidRPr="00E454AB" w:rsidRDefault="00554327">
            <w:pPr>
              <w:pStyle w:val="TAL"/>
              <w:rPr>
                <w:sz w:val="16"/>
              </w:rPr>
            </w:pPr>
            <w:r w:rsidRPr="00E454AB">
              <w:rPr>
                <w:sz w:val="16"/>
              </w:rPr>
              <w:t>C1-213425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12AB"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2AE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82D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3E1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DEB29C" w14:textId="77777777" w:rsidR="00554327" w:rsidRPr="00E454AB" w:rsidRDefault="00554327">
            <w:pPr>
              <w:pStyle w:val="TAL"/>
              <w:rPr>
                <w:sz w:val="16"/>
              </w:rPr>
            </w:pPr>
            <w:r w:rsidRPr="00E454AB">
              <w:rPr>
                <w:sz w:val="16"/>
              </w:rPr>
              <w:t>C1-213781</w:t>
            </w:r>
          </w:p>
        </w:tc>
      </w:tr>
      <w:tr w:rsidR="00E454AB" w:rsidRPr="00E454AB" w14:paraId="27BD71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56AA" w14:textId="77777777" w:rsidR="00554327" w:rsidRPr="00E454AB" w:rsidRDefault="00554327">
            <w:pPr>
              <w:pStyle w:val="TAL"/>
              <w:rPr>
                <w:sz w:val="16"/>
              </w:rPr>
            </w:pPr>
            <w:r w:rsidRPr="00E454AB">
              <w:rPr>
                <w:sz w:val="16"/>
              </w:rPr>
              <w:t>C1-213426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B5DD"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AD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E5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A7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B03A67" w14:textId="77777777" w:rsidR="00554327" w:rsidRPr="00E454AB" w:rsidRDefault="00554327">
            <w:pPr>
              <w:pStyle w:val="TAL"/>
              <w:rPr>
                <w:sz w:val="16"/>
              </w:rPr>
            </w:pPr>
            <w:r w:rsidRPr="00E454AB">
              <w:rPr>
                <w:sz w:val="16"/>
              </w:rPr>
              <w:t>C1-213782</w:t>
            </w:r>
          </w:p>
        </w:tc>
      </w:tr>
      <w:tr w:rsidR="00E454AB" w:rsidRPr="00E454AB" w14:paraId="3361BD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1DED" w14:textId="77777777" w:rsidR="00554327" w:rsidRPr="00E454AB" w:rsidRDefault="00554327">
            <w:pPr>
              <w:pStyle w:val="TAL"/>
              <w:rPr>
                <w:sz w:val="16"/>
              </w:rPr>
            </w:pPr>
            <w:r w:rsidRPr="00E454AB">
              <w:rPr>
                <w:sz w:val="16"/>
              </w:rPr>
              <w:t>C1-213427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E4C3"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FA9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10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08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BE6CD3" w14:textId="77777777" w:rsidR="00554327" w:rsidRPr="00E454AB" w:rsidRDefault="00554327">
            <w:pPr>
              <w:pStyle w:val="TAL"/>
              <w:rPr>
                <w:sz w:val="16"/>
              </w:rPr>
            </w:pPr>
            <w:r w:rsidRPr="00E454AB">
              <w:rPr>
                <w:sz w:val="16"/>
              </w:rPr>
              <w:t>C1-213783</w:t>
            </w:r>
          </w:p>
        </w:tc>
      </w:tr>
      <w:tr w:rsidR="00E454AB" w:rsidRPr="00E454AB" w14:paraId="60039B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A893" w14:textId="77777777" w:rsidR="00554327" w:rsidRPr="00E454AB" w:rsidRDefault="00554327">
            <w:pPr>
              <w:pStyle w:val="TAL"/>
              <w:rPr>
                <w:sz w:val="16"/>
              </w:rPr>
            </w:pPr>
            <w:r w:rsidRPr="00E454AB">
              <w:rPr>
                <w:sz w:val="16"/>
              </w:rPr>
              <w:t>C1-213428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DB3A" w14:textId="77777777" w:rsidR="00554327" w:rsidRPr="00E454AB" w:rsidRDefault="00554327">
            <w:pPr>
              <w:pStyle w:val="TAL"/>
              <w:rPr>
                <w:sz w:val="16"/>
              </w:rPr>
            </w:pPr>
            <w:r w:rsidRPr="00E454AB">
              <w:rPr>
                <w:sz w:val="16"/>
              </w:rPr>
              <w:t>Structure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39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1B1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83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12C45A" w14:textId="77777777" w:rsidR="00554327" w:rsidRPr="00E454AB" w:rsidRDefault="00554327">
            <w:pPr>
              <w:pStyle w:val="TAL"/>
              <w:rPr>
                <w:sz w:val="16"/>
              </w:rPr>
            </w:pPr>
          </w:p>
        </w:tc>
      </w:tr>
      <w:tr w:rsidR="00E454AB" w:rsidRPr="00E454AB" w14:paraId="38C95B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7DB9" w14:textId="77777777" w:rsidR="00554327" w:rsidRPr="00E454AB" w:rsidRDefault="00554327">
            <w:pPr>
              <w:pStyle w:val="TAL"/>
              <w:rPr>
                <w:sz w:val="16"/>
              </w:rPr>
            </w:pPr>
            <w:r w:rsidRPr="00E454AB">
              <w:rPr>
                <w:sz w:val="16"/>
              </w:rPr>
              <w:t>C1-213429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C3EC"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2A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7E3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DF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6DC91E" w14:textId="77777777" w:rsidR="00554327" w:rsidRPr="00E454AB" w:rsidRDefault="00554327">
            <w:pPr>
              <w:pStyle w:val="TAL"/>
              <w:rPr>
                <w:sz w:val="16"/>
              </w:rPr>
            </w:pPr>
            <w:r w:rsidRPr="00E454AB">
              <w:rPr>
                <w:sz w:val="16"/>
              </w:rPr>
              <w:t>C1-213784</w:t>
            </w:r>
          </w:p>
        </w:tc>
      </w:tr>
      <w:tr w:rsidR="00E454AB" w:rsidRPr="00E454AB" w14:paraId="401683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C31BB" w14:textId="77777777" w:rsidR="00554327" w:rsidRPr="00E454AB" w:rsidRDefault="00554327">
            <w:pPr>
              <w:pStyle w:val="TAL"/>
              <w:rPr>
                <w:sz w:val="16"/>
              </w:rPr>
            </w:pPr>
            <w:r w:rsidRPr="00E454AB">
              <w:rPr>
                <w:sz w:val="16"/>
              </w:rPr>
              <w:t>C1-213430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9EFD"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116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46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A63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191A65" w14:textId="77777777" w:rsidR="00554327" w:rsidRPr="00E454AB" w:rsidRDefault="00554327">
            <w:pPr>
              <w:pStyle w:val="TAL"/>
              <w:rPr>
                <w:sz w:val="16"/>
              </w:rPr>
            </w:pPr>
            <w:r w:rsidRPr="00E454AB">
              <w:rPr>
                <w:sz w:val="16"/>
              </w:rPr>
              <w:t>C1-213785</w:t>
            </w:r>
          </w:p>
        </w:tc>
      </w:tr>
      <w:tr w:rsidR="00E454AB" w:rsidRPr="00E454AB" w14:paraId="4BDC32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6541" w14:textId="77777777" w:rsidR="00554327" w:rsidRPr="00E454AB" w:rsidRDefault="00554327">
            <w:pPr>
              <w:pStyle w:val="TAL"/>
              <w:rPr>
                <w:sz w:val="16"/>
              </w:rPr>
            </w:pPr>
            <w:r w:rsidRPr="00E454AB">
              <w:rPr>
                <w:sz w:val="16"/>
              </w:rPr>
              <w:t>C1-213431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515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6C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4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8D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EE3E63" w14:textId="77777777" w:rsidR="00554327" w:rsidRPr="00E454AB" w:rsidRDefault="00554327">
            <w:pPr>
              <w:pStyle w:val="TAL"/>
              <w:rPr>
                <w:sz w:val="16"/>
              </w:rPr>
            </w:pPr>
            <w:r w:rsidRPr="00E454AB">
              <w:rPr>
                <w:sz w:val="16"/>
              </w:rPr>
              <w:t>C1-213786</w:t>
            </w:r>
          </w:p>
        </w:tc>
      </w:tr>
      <w:tr w:rsidR="00E454AB" w:rsidRPr="00E454AB" w14:paraId="0E9B1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17D8" w14:textId="77777777" w:rsidR="00554327" w:rsidRPr="00E454AB" w:rsidRDefault="00554327">
            <w:pPr>
              <w:pStyle w:val="TAL"/>
              <w:rPr>
                <w:sz w:val="16"/>
              </w:rPr>
            </w:pPr>
            <w:r w:rsidRPr="00E454AB">
              <w:rPr>
                <w:sz w:val="16"/>
              </w:rPr>
              <w:t>C1-213432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9CFA" w14:textId="77777777" w:rsidR="00554327" w:rsidRPr="00E454AB" w:rsidRDefault="00554327">
            <w:pPr>
              <w:pStyle w:val="TAL"/>
              <w:rPr>
                <w:sz w:val="16"/>
              </w:rPr>
            </w:pPr>
            <w:r w:rsidRPr="00E454AB">
              <w:rPr>
                <w:sz w:val="16"/>
              </w:rPr>
              <w:t>Data Semantics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DEB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E4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E3E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18E1CC" w14:textId="77777777" w:rsidR="00554327" w:rsidRPr="00E454AB" w:rsidRDefault="00554327">
            <w:pPr>
              <w:pStyle w:val="TAL"/>
              <w:rPr>
                <w:sz w:val="16"/>
              </w:rPr>
            </w:pPr>
            <w:r w:rsidRPr="00E454AB">
              <w:rPr>
                <w:sz w:val="16"/>
              </w:rPr>
              <w:t>C1-213793</w:t>
            </w:r>
          </w:p>
        </w:tc>
      </w:tr>
      <w:tr w:rsidR="00E454AB" w:rsidRPr="00E454AB" w14:paraId="011A1B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6EE2" w14:textId="77777777" w:rsidR="00554327" w:rsidRPr="00E454AB" w:rsidRDefault="00554327">
            <w:pPr>
              <w:pStyle w:val="TAL"/>
              <w:rPr>
                <w:sz w:val="16"/>
              </w:rPr>
            </w:pPr>
            <w:r w:rsidRPr="00E454AB">
              <w:rPr>
                <w:sz w:val="16"/>
              </w:rPr>
              <w:t>C1-213433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C6F8"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DD1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13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F6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E194E5" w14:textId="77777777" w:rsidR="00554327" w:rsidRPr="00E454AB" w:rsidRDefault="00554327">
            <w:pPr>
              <w:pStyle w:val="TAL"/>
              <w:rPr>
                <w:sz w:val="16"/>
              </w:rPr>
            </w:pPr>
            <w:r w:rsidRPr="00E454AB">
              <w:rPr>
                <w:sz w:val="16"/>
              </w:rPr>
              <w:t>C1-213787</w:t>
            </w:r>
          </w:p>
        </w:tc>
      </w:tr>
      <w:tr w:rsidR="00E454AB" w:rsidRPr="00E454AB" w14:paraId="2D2A41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CB59" w14:textId="77777777" w:rsidR="00554327" w:rsidRPr="00E454AB" w:rsidRDefault="00554327">
            <w:pPr>
              <w:pStyle w:val="TAL"/>
              <w:rPr>
                <w:sz w:val="16"/>
              </w:rPr>
            </w:pPr>
            <w:r w:rsidRPr="00E454AB">
              <w:rPr>
                <w:sz w:val="16"/>
              </w:rPr>
              <w:t>C1-213434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0D84" w14:textId="77777777" w:rsidR="00554327" w:rsidRPr="00E454AB" w:rsidRDefault="00554327">
            <w:pPr>
              <w:pStyle w:val="TAL"/>
              <w:rPr>
                <w:sz w:val="16"/>
              </w:rPr>
            </w:pPr>
            <w:r w:rsidRPr="00E454AB">
              <w:rPr>
                <w:sz w:val="16"/>
              </w:rPr>
              <w:t>Structure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73B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245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72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8EED16" w14:textId="77777777" w:rsidR="00554327" w:rsidRPr="00E454AB" w:rsidRDefault="00554327">
            <w:pPr>
              <w:pStyle w:val="TAL"/>
              <w:rPr>
                <w:sz w:val="16"/>
              </w:rPr>
            </w:pPr>
          </w:p>
        </w:tc>
      </w:tr>
      <w:tr w:rsidR="00E454AB" w:rsidRPr="00E454AB" w14:paraId="4C505A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81EC8" w14:textId="77777777" w:rsidR="00554327" w:rsidRPr="00E454AB" w:rsidRDefault="00554327">
            <w:pPr>
              <w:pStyle w:val="TAL"/>
              <w:rPr>
                <w:sz w:val="16"/>
              </w:rPr>
            </w:pPr>
            <w:r w:rsidRPr="00E454AB">
              <w:rPr>
                <w:sz w:val="16"/>
              </w:rPr>
              <w:t>C1-213435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C981" w14:textId="77777777" w:rsidR="00554327" w:rsidRPr="00E454AB" w:rsidRDefault="00554327">
            <w:pPr>
              <w:pStyle w:val="TAL"/>
              <w:rPr>
                <w:sz w:val="16"/>
              </w:rPr>
            </w:pPr>
            <w:r w:rsidRPr="00E454AB">
              <w:rPr>
                <w:sz w:val="16"/>
              </w:rPr>
              <w:t>FS_MINT: Removal of EN for Solution #19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34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10C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2C1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560025" w14:textId="77777777" w:rsidR="00554327" w:rsidRPr="00E454AB" w:rsidRDefault="00554327">
            <w:pPr>
              <w:pStyle w:val="TAL"/>
              <w:rPr>
                <w:sz w:val="16"/>
              </w:rPr>
            </w:pPr>
          </w:p>
        </w:tc>
      </w:tr>
      <w:tr w:rsidR="00E454AB" w:rsidRPr="00E454AB" w14:paraId="48D915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9FB6" w14:textId="77777777" w:rsidR="00554327" w:rsidRPr="00E454AB" w:rsidRDefault="00554327">
            <w:pPr>
              <w:pStyle w:val="TAL"/>
              <w:rPr>
                <w:sz w:val="16"/>
              </w:rPr>
            </w:pPr>
            <w:r w:rsidRPr="00E454AB">
              <w:rPr>
                <w:sz w:val="16"/>
              </w:rPr>
              <w:t>C1-213436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D65F"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B868"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22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70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89D5BA" w14:textId="77777777" w:rsidR="00554327" w:rsidRPr="00E454AB" w:rsidRDefault="00554327">
            <w:pPr>
              <w:pStyle w:val="TAL"/>
              <w:rPr>
                <w:sz w:val="16"/>
              </w:rPr>
            </w:pPr>
            <w:r w:rsidRPr="00E454AB">
              <w:rPr>
                <w:sz w:val="16"/>
              </w:rPr>
              <w:t>C1-213848</w:t>
            </w:r>
          </w:p>
        </w:tc>
      </w:tr>
      <w:tr w:rsidR="00E454AB" w:rsidRPr="00E454AB" w14:paraId="496AD7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2839" w14:textId="77777777" w:rsidR="00554327" w:rsidRPr="00E454AB" w:rsidRDefault="00554327">
            <w:pPr>
              <w:pStyle w:val="TAL"/>
              <w:rPr>
                <w:sz w:val="16"/>
              </w:rPr>
            </w:pPr>
            <w:r w:rsidRPr="00E454AB">
              <w:rPr>
                <w:sz w:val="16"/>
              </w:rPr>
              <w:t>C1-213437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EB6D"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6A79"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6E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874A" w14:textId="77777777" w:rsidR="00554327" w:rsidRPr="00E454AB" w:rsidRDefault="00554327">
            <w:pPr>
              <w:pStyle w:val="TAL"/>
              <w:rPr>
                <w:sz w:val="16"/>
              </w:rPr>
            </w:pPr>
            <w:r w:rsidRPr="00E454AB">
              <w:rPr>
                <w:sz w:val="16"/>
              </w:rPr>
              <w:t>C1-212458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C42275" w14:textId="77777777" w:rsidR="00554327" w:rsidRPr="00E454AB" w:rsidRDefault="00554327">
            <w:pPr>
              <w:pStyle w:val="TAL"/>
              <w:rPr>
                <w:sz w:val="16"/>
              </w:rPr>
            </w:pPr>
            <w:r w:rsidRPr="00E454AB">
              <w:rPr>
                <w:sz w:val="16"/>
              </w:rPr>
              <w:t>C1-213642</w:t>
            </w:r>
          </w:p>
        </w:tc>
      </w:tr>
      <w:tr w:rsidR="00E454AB" w:rsidRPr="00E454AB" w14:paraId="759D41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9F9A" w14:textId="77777777" w:rsidR="00554327" w:rsidRPr="00E454AB" w:rsidRDefault="00554327">
            <w:pPr>
              <w:pStyle w:val="TAL"/>
              <w:rPr>
                <w:sz w:val="16"/>
              </w:rPr>
            </w:pPr>
            <w:r w:rsidRPr="00E454AB">
              <w:rPr>
                <w:sz w:val="16"/>
              </w:rPr>
              <w:t>C1-213438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A70B"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318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F9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FD2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DA23D4" w14:textId="77777777" w:rsidR="00554327" w:rsidRPr="00E454AB" w:rsidRDefault="00554327">
            <w:pPr>
              <w:pStyle w:val="TAL"/>
              <w:rPr>
                <w:sz w:val="16"/>
              </w:rPr>
            </w:pPr>
            <w:r w:rsidRPr="00E454AB">
              <w:rPr>
                <w:sz w:val="16"/>
              </w:rPr>
              <w:t>C1-213779</w:t>
            </w:r>
          </w:p>
        </w:tc>
      </w:tr>
      <w:tr w:rsidR="00E454AB" w:rsidRPr="00E454AB" w14:paraId="34664E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07CC" w14:textId="77777777" w:rsidR="00554327" w:rsidRPr="00E454AB" w:rsidRDefault="00554327">
            <w:pPr>
              <w:pStyle w:val="TAL"/>
              <w:rPr>
                <w:sz w:val="16"/>
              </w:rPr>
            </w:pPr>
            <w:r w:rsidRPr="00E454AB">
              <w:rPr>
                <w:sz w:val="16"/>
              </w:rPr>
              <w:t>C1-213439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E4F7" w14:textId="77777777" w:rsidR="00554327" w:rsidRPr="00E454AB" w:rsidRDefault="00554327">
            <w:pPr>
              <w:pStyle w:val="TAL"/>
              <w:rPr>
                <w:sz w:val="16"/>
              </w:rPr>
            </w:pPr>
            <w:r w:rsidRPr="00E454AB">
              <w:rPr>
                <w:sz w:val="16"/>
              </w:rPr>
              <w:t>DP-Mobility registration of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8FE"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92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B5A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0FC786" w14:textId="77777777" w:rsidR="00554327" w:rsidRPr="00E454AB" w:rsidRDefault="00554327">
            <w:pPr>
              <w:pStyle w:val="TAL"/>
              <w:rPr>
                <w:sz w:val="16"/>
              </w:rPr>
            </w:pPr>
          </w:p>
        </w:tc>
      </w:tr>
      <w:tr w:rsidR="00E454AB" w:rsidRPr="00E454AB" w14:paraId="55CCD2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50DA" w14:textId="77777777" w:rsidR="00554327" w:rsidRPr="00E454AB" w:rsidRDefault="00554327">
            <w:pPr>
              <w:pStyle w:val="TAL"/>
              <w:rPr>
                <w:sz w:val="16"/>
              </w:rPr>
            </w:pPr>
            <w:r w:rsidRPr="00E454AB">
              <w:rPr>
                <w:sz w:val="16"/>
              </w:rPr>
              <w:t>C1-213440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0988F"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65D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A6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E6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BC2464" w14:textId="77777777" w:rsidR="00554327" w:rsidRPr="00E454AB" w:rsidRDefault="00554327">
            <w:pPr>
              <w:pStyle w:val="TAL"/>
              <w:rPr>
                <w:sz w:val="16"/>
              </w:rPr>
            </w:pPr>
            <w:r w:rsidRPr="00E454AB">
              <w:rPr>
                <w:sz w:val="16"/>
              </w:rPr>
              <w:t>C1-213849</w:t>
            </w:r>
          </w:p>
        </w:tc>
      </w:tr>
      <w:tr w:rsidR="00E454AB" w:rsidRPr="00E454AB" w14:paraId="52C12F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2D63" w14:textId="77777777" w:rsidR="00554327" w:rsidRPr="00E454AB" w:rsidRDefault="00554327">
            <w:pPr>
              <w:pStyle w:val="TAL"/>
              <w:rPr>
                <w:sz w:val="16"/>
              </w:rPr>
            </w:pPr>
            <w:r w:rsidRPr="00E454AB">
              <w:rPr>
                <w:sz w:val="16"/>
              </w:rPr>
              <w:t>C1-213441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ED89" w14:textId="77777777" w:rsidR="00554327" w:rsidRPr="00E454AB" w:rsidRDefault="00554327">
            <w:pPr>
              <w:pStyle w:val="TAL"/>
              <w:rPr>
                <w:sz w:val="16"/>
              </w:rPr>
            </w:pPr>
            <w:r w:rsidRPr="00E454AB">
              <w:rPr>
                <w:sz w:val="16"/>
              </w:rPr>
              <w:t>Discussion on 5G to 4G TAU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4796"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FC6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59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0862BF" w14:textId="77777777" w:rsidR="00554327" w:rsidRPr="00E454AB" w:rsidRDefault="00554327">
            <w:pPr>
              <w:pStyle w:val="TAL"/>
              <w:rPr>
                <w:sz w:val="16"/>
              </w:rPr>
            </w:pPr>
          </w:p>
        </w:tc>
      </w:tr>
      <w:tr w:rsidR="00E454AB" w:rsidRPr="00E454AB" w14:paraId="6252DD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585C" w14:textId="77777777" w:rsidR="00554327" w:rsidRPr="00E454AB" w:rsidRDefault="00554327">
            <w:pPr>
              <w:pStyle w:val="TAL"/>
              <w:rPr>
                <w:sz w:val="16"/>
              </w:rPr>
            </w:pPr>
            <w:r w:rsidRPr="00E454AB">
              <w:rPr>
                <w:sz w:val="16"/>
              </w:rPr>
              <w:t>C1-213442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2A347" w14:textId="77777777" w:rsidR="00554327" w:rsidRPr="00E454AB" w:rsidRDefault="00554327">
            <w:pPr>
              <w:pStyle w:val="TAL"/>
              <w:rPr>
                <w:sz w:val="16"/>
              </w:rPr>
            </w:pPr>
            <w:r w:rsidRPr="00E454AB">
              <w:rPr>
                <w:sz w:val="16"/>
              </w:rPr>
              <w:t>Mobility Registration update procedure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BD2D"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2DC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21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4709E2" w14:textId="77777777" w:rsidR="00554327" w:rsidRPr="00E454AB" w:rsidRDefault="00554327">
            <w:pPr>
              <w:pStyle w:val="TAL"/>
              <w:rPr>
                <w:sz w:val="16"/>
              </w:rPr>
            </w:pPr>
          </w:p>
        </w:tc>
      </w:tr>
      <w:tr w:rsidR="00E454AB" w:rsidRPr="00E454AB" w14:paraId="465CA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20F" w14:textId="77777777" w:rsidR="00554327" w:rsidRPr="00E454AB" w:rsidRDefault="00554327">
            <w:pPr>
              <w:pStyle w:val="TAL"/>
              <w:rPr>
                <w:sz w:val="16"/>
              </w:rPr>
            </w:pPr>
            <w:r w:rsidRPr="00E454AB">
              <w:rPr>
                <w:sz w:val="16"/>
              </w:rPr>
              <w:t>C1-213443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B175" w14:textId="77777777" w:rsidR="00554327" w:rsidRPr="00E454AB" w:rsidRDefault="00554327">
            <w:pPr>
              <w:pStyle w:val="TAL"/>
              <w:rPr>
                <w:sz w:val="16"/>
              </w:rPr>
            </w:pPr>
            <w:r w:rsidRPr="00E454AB">
              <w:rPr>
                <w:sz w:val="16"/>
              </w:rPr>
              <w:t>Configuration Update Command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9E55"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11F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04B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484A71" w14:textId="77777777" w:rsidR="00554327" w:rsidRPr="00E454AB" w:rsidRDefault="00554327">
            <w:pPr>
              <w:pStyle w:val="TAL"/>
              <w:rPr>
                <w:sz w:val="16"/>
              </w:rPr>
            </w:pPr>
          </w:p>
        </w:tc>
      </w:tr>
      <w:tr w:rsidR="00E454AB" w:rsidRPr="00E454AB" w14:paraId="421223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697E" w14:textId="77777777" w:rsidR="00554327" w:rsidRPr="00E454AB" w:rsidRDefault="00554327">
            <w:pPr>
              <w:pStyle w:val="TAL"/>
              <w:rPr>
                <w:sz w:val="16"/>
              </w:rPr>
            </w:pPr>
            <w:r w:rsidRPr="00E454AB">
              <w:rPr>
                <w:sz w:val="16"/>
              </w:rPr>
              <w:t>C1-213444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E52F"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10D2"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60C7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63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492B61" w14:textId="77777777" w:rsidR="00554327" w:rsidRPr="00E454AB" w:rsidRDefault="00554327">
            <w:pPr>
              <w:pStyle w:val="TAL"/>
              <w:rPr>
                <w:sz w:val="16"/>
              </w:rPr>
            </w:pPr>
            <w:r w:rsidRPr="00E454AB">
              <w:rPr>
                <w:sz w:val="16"/>
              </w:rPr>
              <w:t>C1-213628</w:t>
            </w:r>
          </w:p>
        </w:tc>
      </w:tr>
      <w:tr w:rsidR="00E454AB" w:rsidRPr="00E454AB" w14:paraId="6BDE33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5113" w14:textId="77777777" w:rsidR="00554327" w:rsidRPr="00E454AB" w:rsidRDefault="00554327">
            <w:pPr>
              <w:pStyle w:val="TAL"/>
              <w:rPr>
                <w:sz w:val="16"/>
              </w:rPr>
            </w:pPr>
            <w:r w:rsidRPr="00E454AB">
              <w:rPr>
                <w:sz w:val="16"/>
              </w:rPr>
              <w:t>C1-213445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2176"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AAB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429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5E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0A66E31" w14:textId="77777777" w:rsidR="00554327" w:rsidRPr="00E454AB" w:rsidRDefault="00554327">
            <w:pPr>
              <w:pStyle w:val="TAL"/>
              <w:rPr>
                <w:sz w:val="16"/>
              </w:rPr>
            </w:pPr>
            <w:r w:rsidRPr="00E454AB">
              <w:rPr>
                <w:sz w:val="16"/>
              </w:rPr>
              <w:t>C1-213611</w:t>
            </w:r>
          </w:p>
        </w:tc>
      </w:tr>
      <w:tr w:rsidR="00E454AB" w:rsidRPr="00E454AB" w14:paraId="79803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7C98" w14:textId="77777777" w:rsidR="00554327" w:rsidRPr="00E454AB" w:rsidRDefault="00554327">
            <w:pPr>
              <w:pStyle w:val="TAL"/>
              <w:rPr>
                <w:sz w:val="16"/>
              </w:rPr>
            </w:pPr>
            <w:r w:rsidRPr="00E454AB">
              <w:rPr>
                <w:sz w:val="16"/>
              </w:rPr>
              <w:t>C1-213446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A02B" w14:textId="77777777" w:rsidR="00554327" w:rsidRPr="00E454AB" w:rsidRDefault="00554327">
            <w:pPr>
              <w:pStyle w:val="TAL"/>
              <w:rPr>
                <w:sz w:val="16"/>
              </w:rPr>
            </w:pPr>
            <w:r w:rsidRPr="00E454AB">
              <w:rPr>
                <w:sz w:val="16"/>
              </w:rPr>
              <w:t>Encoding of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805D"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25B7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720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81ED7B" w14:textId="77777777" w:rsidR="00554327" w:rsidRPr="00E454AB" w:rsidRDefault="00554327">
            <w:pPr>
              <w:pStyle w:val="TAL"/>
              <w:rPr>
                <w:sz w:val="16"/>
              </w:rPr>
            </w:pPr>
          </w:p>
        </w:tc>
      </w:tr>
      <w:tr w:rsidR="00E454AB" w:rsidRPr="00E454AB" w14:paraId="5D304C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E404" w14:textId="77777777" w:rsidR="00554327" w:rsidRPr="00E454AB" w:rsidRDefault="00554327">
            <w:pPr>
              <w:pStyle w:val="TAL"/>
              <w:rPr>
                <w:sz w:val="16"/>
              </w:rPr>
            </w:pPr>
            <w:r w:rsidRPr="00E454AB">
              <w:rPr>
                <w:sz w:val="16"/>
              </w:rPr>
              <w:t>C1-213447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3BE8"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ED9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9066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6B0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644823" w14:textId="77777777" w:rsidR="00554327" w:rsidRPr="00E454AB" w:rsidRDefault="00554327">
            <w:pPr>
              <w:pStyle w:val="TAL"/>
              <w:rPr>
                <w:sz w:val="16"/>
              </w:rPr>
            </w:pPr>
            <w:r w:rsidRPr="00E454AB">
              <w:rPr>
                <w:sz w:val="16"/>
              </w:rPr>
              <w:t>C1-213612</w:t>
            </w:r>
          </w:p>
        </w:tc>
      </w:tr>
      <w:tr w:rsidR="00E454AB" w:rsidRPr="00E454AB" w14:paraId="0A5411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4056B" w14:textId="77777777" w:rsidR="00554327" w:rsidRPr="00E454AB" w:rsidRDefault="00554327">
            <w:pPr>
              <w:pStyle w:val="TAL"/>
              <w:rPr>
                <w:sz w:val="16"/>
              </w:rPr>
            </w:pPr>
            <w:r w:rsidRPr="00E454AB">
              <w:rPr>
                <w:sz w:val="16"/>
              </w:rPr>
              <w:t>C1-213448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A566" w14:textId="77777777" w:rsidR="00554327" w:rsidRPr="00E454AB" w:rsidRDefault="00554327">
            <w:pPr>
              <w:pStyle w:val="TAL"/>
              <w:rPr>
                <w:sz w:val="16"/>
              </w:rPr>
            </w:pPr>
            <w:r w:rsidRPr="00E454AB">
              <w:rPr>
                <w:sz w:val="16"/>
              </w:rPr>
              <w:t xml:space="preserve">Corrected the </w:t>
            </w:r>
            <w:proofErr w:type="spellStart"/>
            <w:r w:rsidRPr="00E454AB">
              <w:rPr>
                <w:sz w:val="16"/>
              </w:rPr>
              <w:t>mispalcement</w:t>
            </w:r>
            <w:proofErr w:type="spellEnd"/>
            <w:r w:rsidRPr="00E454AB">
              <w:rPr>
                <w:sz w:val="16"/>
              </w:rPr>
              <w:t xml:space="preserve"> of the authorization validation for origination of the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177E" w14:textId="77777777" w:rsidR="00554327" w:rsidRPr="00E454AB" w:rsidRDefault="00554327">
            <w:pPr>
              <w:pStyle w:val="TAL"/>
              <w:rPr>
                <w:sz w:val="16"/>
              </w:rPr>
            </w:pPr>
            <w:r w:rsidRPr="00E454AB">
              <w:rPr>
                <w:sz w:val="16"/>
              </w:rPr>
              <w:t xml:space="preserve">Samsung, Nokia, </w:t>
            </w:r>
            <w:r w:rsidRPr="00E454AB">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03A8"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176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A490CD" w14:textId="77777777" w:rsidR="00554327" w:rsidRPr="00E454AB" w:rsidRDefault="00554327">
            <w:pPr>
              <w:pStyle w:val="TAL"/>
              <w:rPr>
                <w:sz w:val="16"/>
              </w:rPr>
            </w:pPr>
          </w:p>
        </w:tc>
      </w:tr>
      <w:tr w:rsidR="00E454AB" w:rsidRPr="00E454AB" w14:paraId="2B3161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1797" w14:textId="77777777" w:rsidR="00554327" w:rsidRPr="00E454AB" w:rsidRDefault="00554327">
            <w:pPr>
              <w:pStyle w:val="TAL"/>
              <w:rPr>
                <w:sz w:val="16"/>
              </w:rPr>
            </w:pPr>
            <w:r w:rsidRPr="00E454AB">
              <w:rPr>
                <w:sz w:val="16"/>
              </w:rPr>
              <w:t>C1-213449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F0E5" w14:textId="77777777" w:rsidR="00554327" w:rsidRPr="00E454AB" w:rsidRDefault="00554327">
            <w:pPr>
              <w:pStyle w:val="TAL"/>
              <w:rPr>
                <w:sz w:val="16"/>
              </w:rPr>
            </w:pPr>
            <w:r w:rsidRPr="00E454AB">
              <w:rPr>
                <w:sz w:val="16"/>
              </w:rPr>
              <w:t>Step reference corrections in subclause 11.1.1.4.2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506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E5F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431A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C2C5F6" w14:textId="77777777" w:rsidR="00554327" w:rsidRPr="00E454AB" w:rsidRDefault="00554327">
            <w:pPr>
              <w:pStyle w:val="TAL"/>
              <w:rPr>
                <w:sz w:val="16"/>
              </w:rPr>
            </w:pPr>
          </w:p>
        </w:tc>
      </w:tr>
      <w:tr w:rsidR="00E454AB" w:rsidRPr="00E454AB" w14:paraId="78B478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FEB3" w14:textId="77777777" w:rsidR="00554327" w:rsidRPr="00E454AB" w:rsidRDefault="00554327">
            <w:pPr>
              <w:pStyle w:val="TAL"/>
              <w:rPr>
                <w:sz w:val="16"/>
              </w:rPr>
            </w:pPr>
            <w:r w:rsidRPr="00E454AB">
              <w:rPr>
                <w:sz w:val="16"/>
              </w:rPr>
              <w:t>C1-213450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D618"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31FC"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D4D2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61C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8FDA40" w14:textId="77777777" w:rsidR="00554327" w:rsidRPr="00E454AB" w:rsidRDefault="00554327">
            <w:pPr>
              <w:pStyle w:val="TAL"/>
              <w:rPr>
                <w:sz w:val="16"/>
              </w:rPr>
            </w:pPr>
            <w:r w:rsidRPr="00E454AB">
              <w:rPr>
                <w:sz w:val="16"/>
              </w:rPr>
              <w:t>C1-213613</w:t>
            </w:r>
          </w:p>
        </w:tc>
      </w:tr>
      <w:tr w:rsidR="00E454AB" w:rsidRPr="00E454AB" w14:paraId="1A6AFA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E49D" w14:textId="77777777" w:rsidR="00554327" w:rsidRPr="00E454AB" w:rsidRDefault="00554327">
            <w:pPr>
              <w:pStyle w:val="TAL"/>
              <w:rPr>
                <w:sz w:val="16"/>
              </w:rPr>
            </w:pPr>
            <w:r w:rsidRPr="00E454AB">
              <w:rPr>
                <w:sz w:val="16"/>
              </w:rPr>
              <w:t>C1-213451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3937"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FF8B"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6E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6FD0" w14:textId="77777777" w:rsidR="00554327" w:rsidRPr="00E454AB" w:rsidRDefault="00554327">
            <w:pPr>
              <w:pStyle w:val="TAL"/>
              <w:rPr>
                <w:sz w:val="16"/>
              </w:rPr>
            </w:pPr>
            <w:r w:rsidRPr="00E454AB">
              <w:rPr>
                <w:sz w:val="16"/>
              </w:rPr>
              <w:t>C1-212508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7144D8" w14:textId="77777777" w:rsidR="00554327" w:rsidRPr="00E454AB" w:rsidRDefault="00554327">
            <w:pPr>
              <w:pStyle w:val="TAL"/>
              <w:rPr>
                <w:sz w:val="16"/>
              </w:rPr>
            </w:pPr>
            <w:r w:rsidRPr="00E454AB">
              <w:rPr>
                <w:sz w:val="16"/>
              </w:rPr>
              <w:t>C1-213614</w:t>
            </w:r>
          </w:p>
        </w:tc>
      </w:tr>
      <w:tr w:rsidR="00E454AB" w:rsidRPr="00E454AB" w14:paraId="3A9B9C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0B49" w14:textId="77777777" w:rsidR="00554327" w:rsidRPr="00E454AB" w:rsidRDefault="00554327">
            <w:pPr>
              <w:pStyle w:val="TAL"/>
              <w:rPr>
                <w:sz w:val="16"/>
              </w:rPr>
            </w:pPr>
            <w:r w:rsidRPr="00E454AB">
              <w:rPr>
                <w:sz w:val="16"/>
              </w:rPr>
              <w:t>C1-213452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A8B0"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587A"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39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31BB" w14:textId="77777777" w:rsidR="00554327" w:rsidRPr="00E454AB" w:rsidRDefault="00554327">
            <w:pPr>
              <w:pStyle w:val="TAL"/>
              <w:rPr>
                <w:sz w:val="16"/>
              </w:rPr>
            </w:pPr>
            <w:r w:rsidRPr="00E454AB">
              <w:rPr>
                <w:sz w:val="16"/>
              </w:rPr>
              <w:t>C1-212194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95BDB4" w14:textId="77777777" w:rsidR="00554327" w:rsidRPr="00E454AB" w:rsidRDefault="00554327">
            <w:pPr>
              <w:pStyle w:val="TAL"/>
              <w:rPr>
                <w:sz w:val="16"/>
              </w:rPr>
            </w:pPr>
            <w:r w:rsidRPr="00E454AB">
              <w:rPr>
                <w:sz w:val="16"/>
              </w:rPr>
              <w:t>C1-213615, C1-213616</w:t>
            </w:r>
          </w:p>
        </w:tc>
      </w:tr>
      <w:tr w:rsidR="00E454AB" w:rsidRPr="00E454AB" w14:paraId="0B0E0A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DD9F" w14:textId="77777777" w:rsidR="00554327" w:rsidRPr="00E454AB" w:rsidRDefault="00554327">
            <w:pPr>
              <w:pStyle w:val="TAL"/>
              <w:rPr>
                <w:sz w:val="16"/>
              </w:rPr>
            </w:pPr>
            <w:r w:rsidRPr="00E454AB">
              <w:rPr>
                <w:sz w:val="16"/>
              </w:rPr>
              <w:t>C1-213453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194B"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27E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20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3E45" w14:textId="77777777" w:rsidR="00554327" w:rsidRPr="00E454AB" w:rsidRDefault="00554327">
            <w:pPr>
              <w:pStyle w:val="TAL"/>
              <w:rPr>
                <w:sz w:val="16"/>
              </w:rPr>
            </w:pPr>
            <w:r w:rsidRPr="00E454AB">
              <w:rPr>
                <w:sz w:val="16"/>
              </w:rPr>
              <w:t>C1-212196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F7BCAE" w14:textId="77777777" w:rsidR="00554327" w:rsidRPr="00E454AB" w:rsidRDefault="00554327">
            <w:pPr>
              <w:pStyle w:val="TAL"/>
              <w:rPr>
                <w:sz w:val="16"/>
              </w:rPr>
            </w:pPr>
            <w:r w:rsidRPr="00E454AB">
              <w:rPr>
                <w:sz w:val="16"/>
              </w:rPr>
              <w:t>C1-213617</w:t>
            </w:r>
          </w:p>
        </w:tc>
      </w:tr>
      <w:tr w:rsidR="00E454AB" w:rsidRPr="00E454AB" w14:paraId="1EC76A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4A9D" w14:textId="77777777" w:rsidR="00554327" w:rsidRPr="00E454AB" w:rsidRDefault="00554327">
            <w:pPr>
              <w:pStyle w:val="TAL"/>
              <w:rPr>
                <w:sz w:val="16"/>
              </w:rPr>
            </w:pPr>
            <w:r w:rsidRPr="00E454AB">
              <w:rPr>
                <w:sz w:val="16"/>
              </w:rPr>
              <w:t>C1-213454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2DB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C18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C9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30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F6AC9AA" w14:textId="77777777" w:rsidR="00554327" w:rsidRPr="00E454AB" w:rsidRDefault="00554327">
            <w:pPr>
              <w:pStyle w:val="TAL"/>
              <w:rPr>
                <w:sz w:val="16"/>
              </w:rPr>
            </w:pPr>
            <w:r w:rsidRPr="00E454AB">
              <w:rPr>
                <w:sz w:val="16"/>
              </w:rPr>
              <w:t>C1-213863</w:t>
            </w:r>
          </w:p>
        </w:tc>
      </w:tr>
      <w:tr w:rsidR="00E454AB" w:rsidRPr="00E454AB" w14:paraId="2250ED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DB858" w14:textId="77777777" w:rsidR="00554327" w:rsidRPr="00E454AB" w:rsidRDefault="00554327">
            <w:pPr>
              <w:pStyle w:val="TAL"/>
              <w:rPr>
                <w:sz w:val="16"/>
              </w:rPr>
            </w:pPr>
            <w:r w:rsidRPr="00E454AB">
              <w:rPr>
                <w:sz w:val="16"/>
              </w:rPr>
              <w:t>C1-213455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EDDF"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5F0C"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43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CD7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2923D9" w14:textId="77777777" w:rsidR="00554327" w:rsidRPr="00E454AB" w:rsidRDefault="00554327">
            <w:pPr>
              <w:pStyle w:val="TAL"/>
              <w:rPr>
                <w:sz w:val="16"/>
              </w:rPr>
            </w:pPr>
            <w:r w:rsidRPr="00E454AB">
              <w:rPr>
                <w:sz w:val="16"/>
              </w:rPr>
              <w:t>C1-213864</w:t>
            </w:r>
          </w:p>
        </w:tc>
      </w:tr>
      <w:tr w:rsidR="00E454AB" w:rsidRPr="00E454AB" w14:paraId="7E4CE6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EBEBD" w14:textId="77777777" w:rsidR="00554327" w:rsidRPr="00E454AB" w:rsidRDefault="00554327">
            <w:pPr>
              <w:pStyle w:val="TAL"/>
              <w:rPr>
                <w:sz w:val="16"/>
              </w:rPr>
            </w:pPr>
            <w:r w:rsidRPr="00E454AB">
              <w:rPr>
                <w:sz w:val="16"/>
              </w:rPr>
              <w:t>C1-213456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0F3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B70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15D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40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AE6B08" w14:textId="77777777" w:rsidR="00554327" w:rsidRPr="00E454AB" w:rsidRDefault="00554327">
            <w:pPr>
              <w:pStyle w:val="TAL"/>
              <w:rPr>
                <w:sz w:val="16"/>
              </w:rPr>
            </w:pPr>
            <w:r w:rsidRPr="00E454AB">
              <w:rPr>
                <w:sz w:val="16"/>
              </w:rPr>
              <w:t>C1-213865</w:t>
            </w:r>
          </w:p>
        </w:tc>
      </w:tr>
      <w:tr w:rsidR="00E454AB" w:rsidRPr="00E454AB" w14:paraId="344E0E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39C2" w14:textId="77777777" w:rsidR="00554327" w:rsidRPr="00E454AB" w:rsidRDefault="00554327">
            <w:pPr>
              <w:pStyle w:val="TAL"/>
              <w:rPr>
                <w:sz w:val="16"/>
              </w:rPr>
            </w:pPr>
            <w:r w:rsidRPr="00E454AB">
              <w:rPr>
                <w:sz w:val="16"/>
              </w:rPr>
              <w:t>C1-213457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A31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6EFF"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EFD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2F0C" w14:textId="77777777" w:rsidR="00554327" w:rsidRPr="00E454AB" w:rsidRDefault="00554327">
            <w:pPr>
              <w:pStyle w:val="TAL"/>
              <w:rPr>
                <w:sz w:val="16"/>
              </w:rPr>
            </w:pPr>
            <w:r w:rsidRPr="00E454AB">
              <w:rPr>
                <w:sz w:val="16"/>
              </w:rPr>
              <w:t>C1-212195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A8C9AF" w14:textId="77777777" w:rsidR="00554327" w:rsidRPr="00E454AB" w:rsidRDefault="00554327">
            <w:pPr>
              <w:pStyle w:val="TAL"/>
              <w:rPr>
                <w:sz w:val="16"/>
              </w:rPr>
            </w:pPr>
            <w:r w:rsidRPr="00E454AB">
              <w:rPr>
                <w:sz w:val="16"/>
              </w:rPr>
              <w:t>C1-213866</w:t>
            </w:r>
          </w:p>
        </w:tc>
      </w:tr>
      <w:tr w:rsidR="00E454AB" w:rsidRPr="00E454AB" w14:paraId="19FAC1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9CDD" w14:textId="77777777" w:rsidR="00554327" w:rsidRPr="00E454AB" w:rsidRDefault="00554327">
            <w:pPr>
              <w:pStyle w:val="TAL"/>
              <w:rPr>
                <w:sz w:val="16"/>
              </w:rPr>
            </w:pPr>
            <w:r w:rsidRPr="00E454AB">
              <w:rPr>
                <w:sz w:val="16"/>
              </w:rPr>
              <w:t>C1-213458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9E34"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w:t>
            </w:r>
            <w:proofErr w:type="spellStart"/>
            <w:r w:rsidRPr="00E454AB">
              <w:rPr>
                <w:sz w:val="16"/>
              </w:rPr>
              <w:t>MCData</w:t>
            </w:r>
            <w:proofErr w:type="spellEnd"/>
            <w:r w:rsidRPr="00E454AB">
              <w:rPr>
                <w:sz w:val="16"/>
              </w:rPr>
              <w:t xml:space="preserve">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1B83"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5CA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AB0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E6B6AC" w14:textId="77777777" w:rsidR="00554327" w:rsidRPr="00E454AB" w:rsidRDefault="00554327">
            <w:pPr>
              <w:pStyle w:val="TAL"/>
              <w:rPr>
                <w:sz w:val="16"/>
              </w:rPr>
            </w:pPr>
            <w:r w:rsidRPr="00E454AB">
              <w:rPr>
                <w:sz w:val="16"/>
              </w:rPr>
              <w:t>C1-213618</w:t>
            </w:r>
          </w:p>
        </w:tc>
      </w:tr>
      <w:tr w:rsidR="00E454AB" w:rsidRPr="00E454AB" w14:paraId="4D3822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C32B" w14:textId="77777777" w:rsidR="00554327" w:rsidRPr="00E454AB" w:rsidRDefault="00554327">
            <w:pPr>
              <w:pStyle w:val="TAL"/>
              <w:rPr>
                <w:sz w:val="16"/>
              </w:rPr>
            </w:pPr>
            <w:r w:rsidRPr="00E454AB">
              <w:rPr>
                <w:sz w:val="16"/>
              </w:rPr>
              <w:t>C1-213459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271A"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1285"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5EB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848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FFF3C8" w14:textId="77777777" w:rsidR="00554327" w:rsidRPr="00E454AB" w:rsidRDefault="00554327">
            <w:pPr>
              <w:pStyle w:val="TAL"/>
              <w:rPr>
                <w:sz w:val="16"/>
              </w:rPr>
            </w:pPr>
            <w:r w:rsidRPr="00E454AB">
              <w:rPr>
                <w:sz w:val="16"/>
              </w:rPr>
              <w:t>C1-213637</w:t>
            </w:r>
          </w:p>
        </w:tc>
      </w:tr>
      <w:tr w:rsidR="00E454AB" w:rsidRPr="00E454AB" w14:paraId="35C302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1F8B" w14:textId="77777777" w:rsidR="00554327" w:rsidRPr="00E454AB" w:rsidRDefault="00554327">
            <w:pPr>
              <w:pStyle w:val="TAL"/>
              <w:rPr>
                <w:sz w:val="16"/>
              </w:rPr>
            </w:pPr>
            <w:r w:rsidRPr="00E454AB">
              <w:rPr>
                <w:sz w:val="16"/>
              </w:rPr>
              <w:t>C1-213460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23B0" w14:textId="77777777" w:rsidR="00554327" w:rsidRPr="00E454AB" w:rsidRDefault="00554327">
            <w:pPr>
              <w:pStyle w:val="TAL"/>
              <w:rPr>
                <w:sz w:val="16"/>
              </w:rPr>
            </w:pPr>
            <w:r w:rsidRPr="00E454AB">
              <w:rPr>
                <w:sz w:val="16"/>
              </w:rPr>
              <w:t>Relaxing requirement for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EB15"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5DC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0146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DC9813" w14:textId="77777777" w:rsidR="00554327" w:rsidRPr="00E454AB" w:rsidRDefault="00554327">
            <w:pPr>
              <w:pStyle w:val="TAL"/>
              <w:rPr>
                <w:sz w:val="16"/>
              </w:rPr>
            </w:pPr>
          </w:p>
        </w:tc>
      </w:tr>
      <w:tr w:rsidR="00E454AB" w:rsidRPr="00E454AB" w14:paraId="2EB4C0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246C" w14:textId="77777777" w:rsidR="00554327" w:rsidRPr="00E454AB" w:rsidRDefault="00554327">
            <w:pPr>
              <w:pStyle w:val="TAL"/>
              <w:rPr>
                <w:sz w:val="16"/>
              </w:rPr>
            </w:pPr>
            <w:r w:rsidRPr="00E454AB">
              <w:rPr>
                <w:sz w:val="16"/>
              </w:rPr>
              <w:t>C1-213461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0FD0"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6A78"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312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311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FCD643" w14:textId="77777777" w:rsidR="00554327" w:rsidRPr="00E454AB" w:rsidRDefault="00554327">
            <w:pPr>
              <w:pStyle w:val="TAL"/>
              <w:rPr>
                <w:sz w:val="16"/>
              </w:rPr>
            </w:pPr>
            <w:r w:rsidRPr="00E454AB">
              <w:rPr>
                <w:sz w:val="16"/>
              </w:rPr>
              <w:t>C1-213943</w:t>
            </w:r>
          </w:p>
        </w:tc>
      </w:tr>
      <w:tr w:rsidR="00E454AB" w:rsidRPr="00E454AB" w14:paraId="01A465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FC6A" w14:textId="77777777" w:rsidR="00554327" w:rsidRPr="00E454AB" w:rsidRDefault="00554327">
            <w:pPr>
              <w:pStyle w:val="TAL"/>
              <w:rPr>
                <w:sz w:val="16"/>
              </w:rPr>
            </w:pPr>
            <w:r w:rsidRPr="00E454AB">
              <w:rPr>
                <w:sz w:val="16"/>
              </w:rPr>
              <w:t>C1-213462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4AAB"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6BFF"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E25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E3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B9942CC" w14:textId="77777777" w:rsidR="00554327" w:rsidRPr="00E454AB" w:rsidRDefault="00554327">
            <w:pPr>
              <w:pStyle w:val="TAL"/>
              <w:rPr>
                <w:sz w:val="16"/>
              </w:rPr>
            </w:pPr>
            <w:r w:rsidRPr="00E454AB">
              <w:rPr>
                <w:sz w:val="16"/>
              </w:rPr>
              <w:t>C1-213944</w:t>
            </w:r>
          </w:p>
        </w:tc>
      </w:tr>
      <w:tr w:rsidR="00E454AB" w:rsidRPr="00E454AB" w14:paraId="11D254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ADBA" w14:textId="77777777" w:rsidR="00554327" w:rsidRPr="00E454AB" w:rsidRDefault="00554327">
            <w:pPr>
              <w:pStyle w:val="TAL"/>
              <w:rPr>
                <w:sz w:val="16"/>
              </w:rPr>
            </w:pPr>
            <w:r w:rsidRPr="00E454AB">
              <w:rPr>
                <w:sz w:val="16"/>
              </w:rPr>
              <w:t>C1-213463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8453"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3BA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7E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47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97CE4E" w14:textId="77777777" w:rsidR="00554327" w:rsidRPr="00E454AB" w:rsidRDefault="00554327">
            <w:pPr>
              <w:pStyle w:val="TAL"/>
              <w:rPr>
                <w:sz w:val="16"/>
              </w:rPr>
            </w:pPr>
            <w:r w:rsidRPr="00E454AB">
              <w:rPr>
                <w:sz w:val="16"/>
              </w:rPr>
              <w:t>C1-213945</w:t>
            </w:r>
          </w:p>
        </w:tc>
      </w:tr>
      <w:tr w:rsidR="00E454AB" w:rsidRPr="00E454AB" w14:paraId="078E6E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A3CE" w14:textId="77777777" w:rsidR="00554327" w:rsidRPr="00E454AB" w:rsidRDefault="00554327">
            <w:pPr>
              <w:pStyle w:val="TAL"/>
              <w:rPr>
                <w:sz w:val="16"/>
              </w:rPr>
            </w:pPr>
            <w:r w:rsidRPr="00E454AB">
              <w:rPr>
                <w:sz w:val="16"/>
              </w:rPr>
              <w:t>C1-213464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FFEF"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557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6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0E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82E4C1" w14:textId="77777777" w:rsidR="00554327" w:rsidRPr="00E454AB" w:rsidRDefault="00554327">
            <w:pPr>
              <w:pStyle w:val="TAL"/>
              <w:rPr>
                <w:sz w:val="16"/>
              </w:rPr>
            </w:pPr>
            <w:r w:rsidRPr="00E454AB">
              <w:rPr>
                <w:sz w:val="16"/>
              </w:rPr>
              <w:t>C1-213946</w:t>
            </w:r>
          </w:p>
        </w:tc>
      </w:tr>
      <w:tr w:rsidR="00E454AB" w:rsidRPr="00E454AB" w14:paraId="156184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820F" w14:textId="77777777" w:rsidR="00554327" w:rsidRPr="00E454AB" w:rsidRDefault="00554327">
            <w:pPr>
              <w:pStyle w:val="TAL"/>
              <w:rPr>
                <w:sz w:val="16"/>
              </w:rPr>
            </w:pPr>
            <w:r w:rsidRPr="00E454AB">
              <w:rPr>
                <w:sz w:val="16"/>
              </w:rPr>
              <w:t>C1-213465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7CA6"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r w:rsidRPr="00E454AB">
              <w:rPr>
                <w:sz w:val="16"/>
              </w:rPr>
              <w:t>-mirror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C83E"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C77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05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0CC800" w14:textId="77777777" w:rsidR="00554327" w:rsidRPr="00E454AB" w:rsidRDefault="00554327">
            <w:pPr>
              <w:pStyle w:val="TAL"/>
              <w:rPr>
                <w:sz w:val="16"/>
              </w:rPr>
            </w:pPr>
            <w:r w:rsidRPr="00E454AB">
              <w:rPr>
                <w:sz w:val="16"/>
              </w:rPr>
              <w:t>C1-213947</w:t>
            </w:r>
          </w:p>
        </w:tc>
      </w:tr>
      <w:tr w:rsidR="00E454AB" w:rsidRPr="00E454AB" w14:paraId="5CC014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E2A3" w14:textId="77777777" w:rsidR="00554327" w:rsidRPr="00E454AB" w:rsidRDefault="00554327">
            <w:pPr>
              <w:pStyle w:val="TAL"/>
              <w:rPr>
                <w:sz w:val="16"/>
              </w:rPr>
            </w:pPr>
            <w:r w:rsidRPr="00E454AB">
              <w:rPr>
                <w:sz w:val="16"/>
              </w:rPr>
              <w:t>C1-213466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762E"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C349"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BC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56A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7254B22" w14:textId="77777777" w:rsidR="00554327" w:rsidRPr="00E454AB" w:rsidRDefault="00554327">
            <w:pPr>
              <w:pStyle w:val="TAL"/>
              <w:rPr>
                <w:sz w:val="16"/>
              </w:rPr>
            </w:pPr>
            <w:r w:rsidRPr="00E454AB">
              <w:rPr>
                <w:sz w:val="16"/>
              </w:rPr>
              <w:t>C1-213948</w:t>
            </w:r>
          </w:p>
        </w:tc>
      </w:tr>
      <w:tr w:rsidR="00E454AB" w:rsidRPr="00E454AB" w14:paraId="53CF46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4843" w14:textId="77777777" w:rsidR="00554327" w:rsidRPr="00E454AB" w:rsidRDefault="00554327">
            <w:pPr>
              <w:pStyle w:val="TAL"/>
              <w:rPr>
                <w:sz w:val="16"/>
              </w:rPr>
            </w:pPr>
            <w:r w:rsidRPr="00E454AB">
              <w:rPr>
                <w:sz w:val="16"/>
              </w:rPr>
              <w:t>C1-213467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1971" w14:textId="77777777" w:rsidR="00554327" w:rsidRPr="00E454AB" w:rsidRDefault="00554327">
            <w:pPr>
              <w:pStyle w:val="TAL"/>
              <w:rPr>
                <w:sz w:val="16"/>
              </w:rPr>
            </w:pPr>
            <w:r w:rsidRPr="00E454AB">
              <w:rPr>
                <w:sz w:val="16"/>
              </w:rPr>
              <w:t>EDGEAPP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DB7E"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49A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DC6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CFAA90" w14:textId="77777777" w:rsidR="00554327" w:rsidRPr="00E454AB" w:rsidRDefault="00554327">
            <w:pPr>
              <w:pStyle w:val="TAL"/>
              <w:rPr>
                <w:sz w:val="16"/>
              </w:rPr>
            </w:pPr>
          </w:p>
        </w:tc>
      </w:tr>
      <w:tr w:rsidR="00E454AB" w:rsidRPr="00E454AB" w14:paraId="1A2C67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7413" w14:textId="77777777" w:rsidR="00554327" w:rsidRPr="00E454AB" w:rsidRDefault="00554327">
            <w:pPr>
              <w:pStyle w:val="TAL"/>
              <w:rPr>
                <w:sz w:val="16"/>
              </w:rPr>
            </w:pPr>
            <w:r w:rsidRPr="00E454AB">
              <w:rPr>
                <w:sz w:val="16"/>
              </w:rPr>
              <w:t>C1-213468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EE92" w14:textId="77777777" w:rsidR="00554327" w:rsidRPr="00E454AB" w:rsidRDefault="00554327">
            <w:pPr>
              <w:pStyle w:val="TAL"/>
              <w:rPr>
                <w:sz w:val="16"/>
              </w:rPr>
            </w:pPr>
            <w:r w:rsidRPr="00E454AB">
              <w:rPr>
                <w:sz w:val="16"/>
              </w:rPr>
              <w:t>Called FA in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1F9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F74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7D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1C9928" w14:textId="77777777" w:rsidR="00554327" w:rsidRPr="00E454AB" w:rsidRDefault="00554327">
            <w:pPr>
              <w:pStyle w:val="TAL"/>
              <w:rPr>
                <w:sz w:val="16"/>
              </w:rPr>
            </w:pPr>
          </w:p>
        </w:tc>
      </w:tr>
      <w:tr w:rsidR="00E454AB" w:rsidRPr="00E454AB" w14:paraId="45C346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11EB" w14:textId="77777777" w:rsidR="00554327" w:rsidRPr="00E454AB" w:rsidRDefault="00554327">
            <w:pPr>
              <w:pStyle w:val="TAL"/>
              <w:rPr>
                <w:sz w:val="16"/>
              </w:rPr>
            </w:pPr>
            <w:r w:rsidRPr="00E454AB">
              <w:rPr>
                <w:sz w:val="16"/>
              </w:rPr>
              <w:t>C1-213469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3A89"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95A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FEA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48B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A799C6" w14:textId="77777777" w:rsidR="00554327" w:rsidRPr="00E454AB" w:rsidRDefault="00554327">
            <w:pPr>
              <w:pStyle w:val="TAL"/>
              <w:rPr>
                <w:sz w:val="16"/>
              </w:rPr>
            </w:pPr>
          </w:p>
        </w:tc>
      </w:tr>
      <w:tr w:rsidR="00E454AB" w:rsidRPr="00E454AB" w14:paraId="2BD227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9DFD" w14:textId="77777777" w:rsidR="00554327" w:rsidRPr="00E454AB" w:rsidRDefault="00554327">
            <w:pPr>
              <w:pStyle w:val="TAL"/>
              <w:rPr>
                <w:sz w:val="16"/>
              </w:rPr>
            </w:pPr>
            <w:r w:rsidRPr="00E454AB">
              <w:rPr>
                <w:sz w:val="16"/>
              </w:rPr>
              <w:t>C1-213470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E88D"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239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44C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4A5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A075C0" w14:textId="77777777" w:rsidR="00554327" w:rsidRPr="00E454AB" w:rsidRDefault="00554327">
            <w:pPr>
              <w:pStyle w:val="TAL"/>
              <w:rPr>
                <w:sz w:val="16"/>
              </w:rPr>
            </w:pPr>
          </w:p>
        </w:tc>
      </w:tr>
      <w:tr w:rsidR="00E454AB" w:rsidRPr="00E454AB" w14:paraId="6AA20B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061D" w14:textId="77777777" w:rsidR="00554327" w:rsidRPr="00E454AB" w:rsidRDefault="00554327">
            <w:pPr>
              <w:pStyle w:val="TAL"/>
              <w:rPr>
                <w:sz w:val="16"/>
              </w:rPr>
            </w:pPr>
            <w:r w:rsidRPr="00E454AB">
              <w:rPr>
                <w:sz w:val="16"/>
              </w:rPr>
              <w:t>C1-213471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53EF" w14:textId="77777777" w:rsidR="00554327" w:rsidRPr="00E454AB" w:rsidRDefault="00554327">
            <w:pPr>
              <w:pStyle w:val="TAL"/>
              <w:rPr>
                <w:sz w:val="16"/>
              </w:rPr>
            </w:pPr>
            <w:r w:rsidRPr="00E454AB">
              <w:rPr>
                <w:sz w:val="16"/>
              </w:rPr>
              <w:t>Non-IP type PDN Connection support as 3GPP access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EA0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6E6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1B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DF5F9" w14:textId="77777777" w:rsidR="00554327" w:rsidRPr="00E454AB" w:rsidRDefault="00554327">
            <w:pPr>
              <w:pStyle w:val="TAL"/>
              <w:rPr>
                <w:sz w:val="16"/>
              </w:rPr>
            </w:pPr>
          </w:p>
        </w:tc>
      </w:tr>
      <w:tr w:rsidR="00E454AB" w:rsidRPr="00E454AB" w14:paraId="2D557D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ABC3" w14:textId="77777777" w:rsidR="00554327" w:rsidRPr="00E454AB" w:rsidRDefault="00554327">
            <w:pPr>
              <w:pStyle w:val="TAL"/>
              <w:rPr>
                <w:sz w:val="16"/>
              </w:rPr>
            </w:pPr>
            <w:r w:rsidRPr="00E454AB">
              <w:rPr>
                <w:sz w:val="16"/>
              </w:rPr>
              <w:lastRenderedPageBreak/>
              <w:t>C1-213472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3473" w14:textId="77777777" w:rsidR="00554327" w:rsidRPr="00E454AB" w:rsidRDefault="00554327">
            <w:pPr>
              <w:pStyle w:val="TAL"/>
              <w:rPr>
                <w:sz w:val="16"/>
              </w:rPr>
            </w:pPr>
            <w:r w:rsidRPr="00E454AB">
              <w:rPr>
                <w:sz w:val="16"/>
              </w:rPr>
              <w:t>clause 4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0D19" w14:textId="77777777" w:rsidR="00554327" w:rsidRPr="00E454AB" w:rsidRDefault="00554327">
            <w:pPr>
              <w:pStyle w:val="TAL"/>
              <w:rPr>
                <w:sz w:val="16"/>
              </w:rPr>
            </w:pPr>
            <w:r w:rsidRPr="00E454AB">
              <w:rPr>
                <w:sz w:val="16"/>
              </w:rPr>
              <w:t xml:space="preserve">Samsung, AT&amp;T, Qualcomm Incorporated, Apple, KDDI, </w:t>
            </w:r>
            <w:proofErr w:type="spellStart"/>
            <w:r w:rsidRPr="00E454AB">
              <w:rPr>
                <w:sz w:val="16"/>
              </w:rPr>
              <w:t>Convida</w:t>
            </w:r>
            <w:proofErr w:type="spellEnd"/>
            <w:r w:rsidRPr="00E454AB">
              <w:rPr>
                <w:sz w:val="16"/>
              </w:rPr>
              <w:t xml:space="preserve"> Wireless LLC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52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BB81" w14:textId="77777777" w:rsidR="00554327" w:rsidRPr="00E454AB" w:rsidRDefault="00554327">
            <w:pPr>
              <w:pStyle w:val="TAL"/>
              <w:rPr>
                <w:sz w:val="16"/>
              </w:rPr>
            </w:pPr>
            <w:r w:rsidRPr="00E454AB">
              <w:rPr>
                <w:sz w:val="16"/>
              </w:rPr>
              <w:t>C1-212455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8D0069" w14:textId="77777777" w:rsidR="00554327" w:rsidRPr="00E454AB" w:rsidRDefault="00554327">
            <w:pPr>
              <w:pStyle w:val="TAL"/>
              <w:rPr>
                <w:sz w:val="16"/>
              </w:rPr>
            </w:pPr>
            <w:r w:rsidRPr="00E454AB">
              <w:rPr>
                <w:sz w:val="16"/>
              </w:rPr>
              <w:t>C1-213701</w:t>
            </w:r>
          </w:p>
        </w:tc>
      </w:tr>
      <w:tr w:rsidR="00E454AB" w:rsidRPr="00E454AB" w14:paraId="0DA407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8040" w14:textId="77777777" w:rsidR="00554327" w:rsidRPr="00E454AB" w:rsidRDefault="00554327">
            <w:pPr>
              <w:pStyle w:val="TAL"/>
              <w:rPr>
                <w:sz w:val="16"/>
              </w:rPr>
            </w:pPr>
            <w:r w:rsidRPr="00E454AB">
              <w:rPr>
                <w:sz w:val="16"/>
              </w:rPr>
              <w:t>C1-213473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ED44" w14:textId="77777777" w:rsidR="00554327" w:rsidRPr="00E454AB" w:rsidRDefault="00554327">
            <w:pPr>
              <w:pStyle w:val="TAL"/>
              <w:rPr>
                <w:sz w:val="16"/>
              </w:rPr>
            </w:pPr>
            <w:r w:rsidRPr="00E454AB">
              <w:rPr>
                <w:sz w:val="16"/>
              </w:rPr>
              <w:t>Update Non-3GPP TAI to support 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379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BA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CE9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E5E58D" w14:textId="77777777" w:rsidR="00554327" w:rsidRPr="00E454AB" w:rsidRDefault="00554327">
            <w:pPr>
              <w:pStyle w:val="TAL"/>
              <w:rPr>
                <w:sz w:val="16"/>
              </w:rPr>
            </w:pPr>
            <w:r w:rsidRPr="00E454AB">
              <w:rPr>
                <w:sz w:val="16"/>
              </w:rPr>
              <w:t>C1-213949</w:t>
            </w:r>
          </w:p>
        </w:tc>
      </w:tr>
      <w:tr w:rsidR="00E454AB" w:rsidRPr="00E454AB" w14:paraId="463C61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D2FB" w14:textId="77777777" w:rsidR="00554327" w:rsidRPr="00E454AB" w:rsidRDefault="00554327">
            <w:pPr>
              <w:pStyle w:val="TAL"/>
              <w:rPr>
                <w:sz w:val="16"/>
              </w:rPr>
            </w:pPr>
            <w:r w:rsidRPr="00E454AB">
              <w:rPr>
                <w:sz w:val="16"/>
              </w:rPr>
              <w:t>C1-213474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DD1E" w14:textId="77777777" w:rsidR="00554327" w:rsidRPr="00E454AB" w:rsidRDefault="00554327">
            <w:pPr>
              <w:pStyle w:val="TAL"/>
              <w:rPr>
                <w:sz w:val="16"/>
              </w:rPr>
            </w:pPr>
            <w:r w:rsidRPr="00E454AB">
              <w:rPr>
                <w:sz w:val="16"/>
              </w:rPr>
              <w:t>EAP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C45B"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A5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0C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7233DC" w14:textId="77777777" w:rsidR="00554327" w:rsidRPr="00E454AB" w:rsidRDefault="00554327">
            <w:pPr>
              <w:pStyle w:val="TAL"/>
              <w:rPr>
                <w:sz w:val="16"/>
              </w:rPr>
            </w:pPr>
          </w:p>
        </w:tc>
      </w:tr>
      <w:tr w:rsidR="00E454AB" w:rsidRPr="00E454AB" w14:paraId="3D1104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1320" w14:textId="77777777" w:rsidR="00554327" w:rsidRPr="00E454AB" w:rsidRDefault="00554327">
            <w:pPr>
              <w:pStyle w:val="TAL"/>
              <w:rPr>
                <w:sz w:val="16"/>
              </w:rPr>
            </w:pPr>
            <w:r w:rsidRPr="00E454AB">
              <w:rPr>
                <w:sz w:val="16"/>
              </w:rPr>
              <w:t>C1-213475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6DF8"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5978A"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57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6F6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CA75AB" w14:textId="77777777" w:rsidR="00554327" w:rsidRPr="00E454AB" w:rsidRDefault="00554327">
            <w:pPr>
              <w:pStyle w:val="TAL"/>
              <w:rPr>
                <w:sz w:val="16"/>
              </w:rPr>
            </w:pPr>
            <w:r w:rsidRPr="00E454AB">
              <w:rPr>
                <w:sz w:val="16"/>
              </w:rPr>
              <w:t>C1-213950</w:t>
            </w:r>
          </w:p>
        </w:tc>
      </w:tr>
      <w:tr w:rsidR="00E454AB" w:rsidRPr="00E454AB" w14:paraId="56642F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F100" w14:textId="77777777" w:rsidR="00554327" w:rsidRPr="00E454AB" w:rsidRDefault="00554327">
            <w:pPr>
              <w:pStyle w:val="TAL"/>
              <w:rPr>
                <w:sz w:val="16"/>
              </w:rPr>
            </w:pPr>
            <w:r w:rsidRPr="00E454AB">
              <w:rPr>
                <w:sz w:val="16"/>
              </w:rPr>
              <w:t>C1-213476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8077"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2B8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7D4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5B2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3E7D92" w14:textId="77777777" w:rsidR="00554327" w:rsidRPr="00E454AB" w:rsidRDefault="00554327">
            <w:pPr>
              <w:pStyle w:val="TAL"/>
              <w:rPr>
                <w:sz w:val="16"/>
              </w:rPr>
            </w:pPr>
          </w:p>
        </w:tc>
      </w:tr>
      <w:tr w:rsidR="00E454AB" w:rsidRPr="00E454AB" w14:paraId="359A61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2BCB" w14:textId="77777777" w:rsidR="00554327" w:rsidRPr="00E454AB" w:rsidRDefault="00554327">
            <w:pPr>
              <w:pStyle w:val="TAL"/>
              <w:rPr>
                <w:sz w:val="16"/>
              </w:rPr>
            </w:pPr>
            <w:r w:rsidRPr="00E454AB">
              <w:rPr>
                <w:sz w:val="16"/>
              </w:rPr>
              <w:t>C1-213477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E3EA"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415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0B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10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04B4D7" w14:textId="77777777" w:rsidR="00554327" w:rsidRPr="00E454AB" w:rsidRDefault="00554327">
            <w:pPr>
              <w:pStyle w:val="TAL"/>
              <w:rPr>
                <w:sz w:val="16"/>
              </w:rPr>
            </w:pPr>
          </w:p>
        </w:tc>
      </w:tr>
      <w:tr w:rsidR="00E454AB" w:rsidRPr="00E454AB" w14:paraId="011CDE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7980" w14:textId="77777777" w:rsidR="00554327" w:rsidRPr="00E454AB" w:rsidRDefault="00554327">
            <w:pPr>
              <w:pStyle w:val="TAL"/>
              <w:rPr>
                <w:sz w:val="16"/>
              </w:rPr>
            </w:pPr>
            <w:r w:rsidRPr="00E454AB">
              <w:rPr>
                <w:sz w:val="16"/>
              </w:rPr>
              <w:t>C1-213478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2367" w14:textId="77777777" w:rsidR="00554327" w:rsidRPr="00E454AB" w:rsidRDefault="00554327">
            <w:pPr>
              <w:pStyle w:val="TAL"/>
              <w:rPr>
                <w:sz w:val="16"/>
              </w:rPr>
            </w:pPr>
            <w:r w:rsidRPr="00E454AB">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02A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B18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B73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E0D374" w14:textId="77777777" w:rsidR="00554327" w:rsidRPr="00E454AB" w:rsidRDefault="00554327">
            <w:pPr>
              <w:pStyle w:val="TAL"/>
              <w:rPr>
                <w:sz w:val="16"/>
              </w:rPr>
            </w:pPr>
          </w:p>
        </w:tc>
      </w:tr>
      <w:tr w:rsidR="00E454AB" w:rsidRPr="00E454AB" w14:paraId="7768B4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7101" w14:textId="77777777" w:rsidR="00554327" w:rsidRPr="00E454AB" w:rsidRDefault="00554327">
            <w:pPr>
              <w:pStyle w:val="TAL"/>
              <w:rPr>
                <w:sz w:val="16"/>
              </w:rPr>
            </w:pPr>
            <w:r w:rsidRPr="00E454AB">
              <w:rPr>
                <w:sz w:val="16"/>
              </w:rPr>
              <w:t>C1-213479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03D7"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113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66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3D9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FBA7FE" w14:textId="77777777" w:rsidR="00554327" w:rsidRPr="00E454AB" w:rsidRDefault="00554327">
            <w:pPr>
              <w:pStyle w:val="TAL"/>
              <w:rPr>
                <w:sz w:val="16"/>
              </w:rPr>
            </w:pPr>
            <w:r w:rsidRPr="00E454AB">
              <w:rPr>
                <w:sz w:val="16"/>
              </w:rPr>
              <w:t>C1-213951</w:t>
            </w:r>
          </w:p>
        </w:tc>
      </w:tr>
      <w:tr w:rsidR="00E454AB" w:rsidRPr="00E454AB" w14:paraId="6DFF01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75CD" w14:textId="77777777" w:rsidR="00554327" w:rsidRPr="00E454AB" w:rsidRDefault="00554327">
            <w:pPr>
              <w:pStyle w:val="TAL"/>
              <w:rPr>
                <w:sz w:val="16"/>
              </w:rPr>
            </w:pPr>
            <w:r w:rsidRPr="00E454AB">
              <w:rPr>
                <w:sz w:val="16"/>
              </w:rPr>
              <w:t>C1-213480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E91" w14:textId="77777777" w:rsidR="00554327" w:rsidRPr="00E454AB" w:rsidRDefault="00554327">
            <w:pPr>
              <w:pStyle w:val="TAL"/>
              <w:rPr>
                <w:sz w:val="16"/>
              </w:rPr>
            </w:pPr>
            <w:proofErr w:type="spellStart"/>
            <w:r w:rsidRPr="00E454AB">
              <w:rPr>
                <w:sz w:val="16"/>
              </w:rPr>
              <w:t>Eees_EECRegistration</w:t>
            </w:r>
            <w:proofErr w:type="spellEnd"/>
            <w:r w:rsidRPr="00E454AB">
              <w:rPr>
                <w:sz w:val="16"/>
              </w:rPr>
              <w:t xml:space="preserve"> Service Description and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10C7"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93A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8D7E" w14:textId="77777777" w:rsidR="00554327" w:rsidRPr="00E454AB" w:rsidRDefault="00554327">
            <w:pPr>
              <w:pStyle w:val="TAL"/>
              <w:rPr>
                <w:sz w:val="16"/>
              </w:rPr>
            </w:pPr>
            <w:r w:rsidRPr="00E454AB">
              <w:rPr>
                <w:sz w:val="16"/>
              </w:rPr>
              <w:t>C1-212460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5FDF1B" w14:textId="77777777" w:rsidR="00554327" w:rsidRPr="00E454AB" w:rsidRDefault="00554327">
            <w:pPr>
              <w:pStyle w:val="TAL"/>
              <w:rPr>
                <w:sz w:val="16"/>
              </w:rPr>
            </w:pPr>
            <w:r w:rsidRPr="00E454AB">
              <w:rPr>
                <w:sz w:val="16"/>
              </w:rPr>
              <w:t>C1-213702</w:t>
            </w:r>
          </w:p>
        </w:tc>
      </w:tr>
      <w:tr w:rsidR="00E454AB" w:rsidRPr="00E454AB" w14:paraId="32E607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CE98" w14:textId="77777777" w:rsidR="00554327" w:rsidRPr="00E454AB" w:rsidRDefault="00554327">
            <w:pPr>
              <w:pStyle w:val="TAL"/>
              <w:rPr>
                <w:sz w:val="16"/>
              </w:rPr>
            </w:pPr>
            <w:r w:rsidRPr="00E454AB">
              <w:rPr>
                <w:sz w:val="16"/>
              </w:rPr>
              <w:t>C1-213481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A06A" w14:textId="77777777" w:rsidR="00554327" w:rsidRPr="00E454AB" w:rsidRDefault="00554327">
            <w:pPr>
              <w:pStyle w:val="TAL"/>
              <w:rPr>
                <w:sz w:val="16"/>
              </w:rPr>
            </w:pPr>
            <w:proofErr w:type="spellStart"/>
            <w:r w:rsidRPr="00E454AB">
              <w:rPr>
                <w:sz w:val="16"/>
              </w:rPr>
              <w:t>Eees_EECRegistration_Request</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04CE"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4E3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80A8" w14:textId="77777777" w:rsidR="00554327" w:rsidRPr="00E454AB" w:rsidRDefault="00554327">
            <w:pPr>
              <w:pStyle w:val="TAL"/>
              <w:rPr>
                <w:sz w:val="16"/>
              </w:rPr>
            </w:pPr>
            <w:r w:rsidRPr="00E454AB">
              <w:rPr>
                <w:sz w:val="16"/>
              </w:rPr>
              <w:t>C1-212461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D58897" w14:textId="77777777" w:rsidR="00554327" w:rsidRPr="00E454AB" w:rsidRDefault="00554327">
            <w:pPr>
              <w:pStyle w:val="TAL"/>
              <w:rPr>
                <w:sz w:val="16"/>
              </w:rPr>
            </w:pPr>
            <w:r w:rsidRPr="00E454AB">
              <w:rPr>
                <w:sz w:val="16"/>
              </w:rPr>
              <w:t>C1-213703</w:t>
            </w:r>
          </w:p>
        </w:tc>
      </w:tr>
      <w:tr w:rsidR="00E454AB" w:rsidRPr="00E454AB" w14:paraId="296174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9886" w14:textId="77777777" w:rsidR="00554327" w:rsidRPr="00E454AB" w:rsidRDefault="00554327">
            <w:pPr>
              <w:pStyle w:val="TAL"/>
              <w:rPr>
                <w:sz w:val="16"/>
              </w:rPr>
            </w:pPr>
            <w:r w:rsidRPr="00E454AB">
              <w:rPr>
                <w:sz w:val="16"/>
              </w:rPr>
              <w:t>C1-213482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2A7D" w14:textId="77777777" w:rsidR="00554327" w:rsidRPr="00E454AB" w:rsidRDefault="00554327">
            <w:pPr>
              <w:pStyle w:val="TAL"/>
              <w:rPr>
                <w:sz w:val="16"/>
              </w:rPr>
            </w:pPr>
            <w:proofErr w:type="spellStart"/>
            <w:r w:rsidRPr="00E454AB">
              <w:rPr>
                <w:sz w:val="16"/>
              </w:rPr>
              <w:t>Eees_EECRegistration_Update</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E722"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E8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5ED0" w14:textId="77777777" w:rsidR="00554327" w:rsidRPr="00E454AB" w:rsidRDefault="00554327">
            <w:pPr>
              <w:pStyle w:val="TAL"/>
              <w:rPr>
                <w:sz w:val="16"/>
              </w:rPr>
            </w:pPr>
            <w:r w:rsidRPr="00E454AB">
              <w:rPr>
                <w:sz w:val="16"/>
              </w:rPr>
              <w:t>C1-212462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A844BA" w14:textId="77777777" w:rsidR="00554327" w:rsidRPr="00E454AB" w:rsidRDefault="00554327">
            <w:pPr>
              <w:pStyle w:val="TAL"/>
              <w:rPr>
                <w:sz w:val="16"/>
              </w:rPr>
            </w:pPr>
            <w:r w:rsidRPr="00E454AB">
              <w:rPr>
                <w:sz w:val="16"/>
              </w:rPr>
              <w:t>C1-213704</w:t>
            </w:r>
          </w:p>
        </w:tc>
      </w:tr>
      <w:tr w:rsidR="00E454AB" w:rsidRPr="00E454AB" w14:paraId="1D2FB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7ACB" w14:textId="77777777" w:rsidR="00554327" w:rsidRPr="00E454AB" w:rsidRDefault="00554327">
            <w:pPr>
              <w:pStyle w:val="TAL"/>
              <w:rPr>
                <w:sz w:val="16"/>
              </w:rPr>
            </w:pPr>
            <w:r w:rsidRPr="00E454AB">
              <w:rPr>
                <w:sz w:val="16"/>
              </w:rPr>
              <w:t>C1-213483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7125" w14:textId="77777777" w:rsidR="00554327" w:rsidRPr="00E454AB" w:rsidRDefault="00554327">
            <w:pPr>
              <w:pStyle w:val="TAL"/>
              <w:rPr>
                <w:sz w:val="16"/>
              </w:rPr>
            </w:pPr>
            <w:proofErr w:type="spellStart"/>
            <w:r w:rsidRPr="00E454AB">
              <w:rPr>
                <w:sz w:val="16"/>
              </w:rPr>
              <w:t>Eees_EECRegistration_Deregister</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8983"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1D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8963" w14:textId="77777777" w:rsidR="00554327" w:rsidRPr="00E454AB" w:rsidRDefault="00554327">
            <w:pPr>
              <w:pStyle w:val="TAL"/>
              <w:rPr>
                <w:sz w:val="16"/>
              </w:rPr>
            </w:pPr>
            <w:r w:rsidRPr="00E454AB">
              <w:rPr>
                <w:sz w:val="16"/>
              </w:rPr>
              <w:t>C1-212463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993FC2" w14:textId="77777777" w:rsidR="00554327" w:rsidRPr="00E454AB" w:rsidRDefault="00554327">
            <w:pPr>
              <w:pStyle w:val="TAL"/>
              <w:rPr>
                <w:sz w:val="16"/>
              </w:rPr>
            </w:pPr>
            <w:r w:rsidRPr="00E454AB">
              <w:rPr>
                <w:sz w:val="16"/>
              </w:rPr>
              <w:t>C1-213705</w:t>
            </w:r>
          </w:p>
        </w:tc>
      </w:tr>
      <w:tr w:rsidR="00E454AB" w:rsidRPr="00E454AB" w14:paraId="5CCD81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7E07" w14:textId="77777777" w:rsidR="00554327" w:rsidRPr="00E454AB" w:rsidRDefault="00554327">
            <w:pPr>
              <w:pStyle w:val="TAL"/>
              <w:rPr>
                <w:sz w:val="16"/>
              </w:rPr>
            </w:pPr>
            <w:r w:rsidRPr="00E454AB">
              <w:rPr>
                <w:sz w:val="16"/>
              </w:rPr>
              <w:t>C1-213484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9A411"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EBA2"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55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63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23816C0" w14:textId="77777777" w:rsidR="00554327" w:rsidRPr="00E454AB" w:rsidRDefault="00554327">
            <w:pPr>
              <w:pStyle w:val="TAL"/>
              <w:rPr>
                <w:sz w:val="16"/>
              </w:rPr>
            </w:pPr>
            <w:r w:rsidRPr="00E454AB">
              <w:rPr>
                <w:sz w:val="16"/>
              </w:rPr>
              <w:t>C1-213545, C1-213706</w:t>
            </w:r>
          </w:p>
        </w:tc>
      </w:tr>
      <w:tr w:rsidR="00E454AB" w:rsidRPr="00E454AB" w14:paraId="79B0C4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2CAC" w14:textId="77777777" w:rsidR="00554327" w:rsidRPr="00E454AB" w:rsidRDefault="00554327">
            <w:pPr>
              <w:pStyle w:val="TAL"/>
              <w:rPr>
                <w:sz w:val="16"/>
              </w:rPr>
            </w:pPr>
            <w:r w:rsidRPr="00E454AB">
              <w:rPr>
                <w:sz w:val="16"/>
              </w:rPr>
              <w:t>C1-213485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94FB" w14:textId="77777777" w:rsidR="00554327" w:rsidRPr="00E454AB" w:rsidRDefault="00554327">
            <w:pPr>
              <w:pStyle w:val="TAL"/>
              <w:rPr>
                <w:sz w:val="16"/>
              </w:rPr>
            </w:pPr>
            <w:proofErr w:type="spellStart"/>
            <w:r w:rsidRPr="00E454AB">
              <w:rPr>
                <w:sz w:val="16"/>
              </w:rPr>
              <w:t>Eees_ACREvents</w:t>
            </w:r>
            <w:proofErr w:type="spellEnd"/>
            <w:r w:rsidRPr="00E454AB">
              <w:rPr>
                <w:sz w:val="16"/>
              </w:rPr>
              <w:t xml:space="preserve"> resource structure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3A7F"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07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6D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97E173" w14:textId="77777777" w:rsidR="00554327" w:rsidRPr="00E454AB" w:rsidRDefault="00554327">
            <w:pPr>
              <w:pStyle w:val="TAL"/>
              <w:rPr>
                <w:sz w:val="16"/>
              </w:rPr>
            </w:pPr>
            <w:r w:rsidRPr="00E454AB">
              <w:rPr>
                <w:sz w:val="16"/>
              </w:rPr>
              <w:t>C1-213708</w:t>
            </w:r>
          </w:p>
        </w:tc>
      </w:tr>
      <w:tr w:rsidR="00E454AB" w:rsidRPr="00E454AB" w14:paraId="7BC8EC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0100" w14:textId="77777777" w:rsidR="00554327" w:rsidRPr="00E454AB" w:rsidRDefault="00554327">
            <w:pPr>
              <w:pStyle w:val="TAL"/>
              <w:rPr>
                <w:sz w:val="16"/>
              </w:rPr>
            </w:pPr>
            <w:r w:rsidRPr="00E454AB">
              <w:rPr>
                <w:sz w:val="16"/>
              </w:rPr>
              <w:t>C1-213486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0B3A" w14:textId="77777777" w:rsidR="00554327" w:rsidRPr="00E454AB" w:rsidRDefault="00554327">
            <w:pPr>
              <w:pStyle w:val="TAL"/>
              <w:rPr>
                <w:sz w:val="16"/>
              </w:rPr>
            </w:pPr>
            <w:r w:rsidRPr="00E454AB">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B30B"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9A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EFDD" w14:textId="77777777" w:rsidR="00554327" w:rsidRPr="00E454AB" w:rsidRDefault="00554327">
            <w:pPr>
              <w:pStyle w:val="TAL"/>
              <w:rPr>
                <w:sz w:val="16"/>
              </w:rPr>
            </w:pPr>
            <w:r w:rsidRPr="00E454AB">
              <w:rPr>
                <w:sz w:val="16"/>
              </w:rPr>
              <w:t>CP-203106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F2D458" w14:textId="77777777" w:rsidR="00554327" w:rsidRPr="00E454AB" w:rsidRDefault="00554327">
            <w:pPr>
              <w:pStyle w:val="TAL"/>
              <w:rPr>
                <w:sz w:val="16"/>
              </w:rPr>
            </w:pPr>
            <w:r w:rsidRPr="00E454AB">
              <w:rPr>
                <w:sz w:val="16"/>
              </w:rPr>
              <w:t>C1-213651</w:t>
            </w:r>
          </w:p>
        </w:tc>
      </w:tr>
      <w:tr w:rsidR="00E454AB" w:rsidRPr="00E454AB" w14:paraId="55E1EC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898C" w14:textId="77777777" w:rsidR="00554327" w:rsidRPr="00E454AB" w:rsidRDefault="00554327">
            <w:pPr>
              <w:pStyle w:val="TAL"/>
              <w:rPr>
                <w:sz w:val="16"/>
              </w:rPr>
            </w:pPr>
            <w:r w:rsidRPr="00E454AB">
              <w:rPr>
                <w:sz w:val="16"/>
              </w:rPr>
              <w:t>C1-213487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BC2B"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7E36"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FA72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31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11CC92" w14:textId="77777777" w:rsidR="00554327" w:rsidRPr="00E454AB" w:rsidRDefault="00554327">
            <w:pPr>
              <w:pStyle w:val="TAL"/>
              <w:rPr>
                <w:sz w:val="16"/>
              </w:rPr>
            </w:pPr>
            <w:r w:rsidRPr="00E454AB">
              <w:rPr>
                <w:sz w:val="16"/>
              </w:rPr>
              <w:t>C1-213653</w:t>
            </w:r>
          </w:p>
        </w:tc>
      </w:tr>
      <w:tr w:rsidR="00E454AB" w:rsidRPr="00E454AB" w14:paraId="2E277A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A1A5" w14:textId="77777777" w:rsidR="00554327" w:rsidRPr="00E454AB" w:rsidRDefault="00554327">
            <w:pPr>
              <w:pStyle w:val="TAL"/>
              <w:rPr>
                <w:sz w:val="16"/>
              </w:rPr>
            </w:pPr>
            <w:r w:rsidRPr="00E454AB">
              <w:rPr>
                <w:sz w:val="16"/>
              </w:rPr>
              <w:t>C1-213488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289B" w14:textId="77777777" w:rsidR="00554327" w:rsidRPr="00E454AB" w:rsidRDefault="00554327">
            <w:pPr>
              <w:pStyle w:val="TAL"/>
              <w:rPr>
                <w:sz w:val="16"/>
              </w:rPr>
            </w:pPr>
            <w:r w:rsidRPr="00E454AB">
              <w:rPr>
                <w:sz w:val="16"/>
              </w:rPr>
              <w:t>MO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B13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EB2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6F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080151" w14:textId="77777777" w:rsidR="00554327" w:rsidRPr="00E454AB" w:rsidRDefault="00554327">
            <w:pPr>
              <w:pStyle w:val="TAL"/>
              <w:rPr>
                <w:sz w:val="16"/>
              </w:rPr>
            </w:pPr>
          </w:p>
        </w:tc>
      </w:tr>
      <w:tr w:rsidR="00E454AB" w:rsidRPr="00E454AB" w14:paraId="625A05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BCC4" w14:textId="77777777" w:rsidR="00554327" w:rsidRPr="00E454AB" w:rsidRDefault="00554327">
            <w:pPr>
              <w:pStyle w:val="TAL"/>
              <w:rPr>
                <w:sz w:val="16"/>
              </w:rPr>
            </w:pPr>
            <w:r w:rsidRPr="00E454AB">
              <w:rPr>
                <w:sz w:val="16"/>
              </w:rPr>
              <w:t>C1-213489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7D41" w14:textId="77777777" w:rsidR="00554327" w:rsidRPr="00E454AB" w:rsidRDefault="00554327">
            <w:pPr>
              <w:pStyle w:val="TAL"/>
              <w:rPr>
                <w:sz w:val="16"/>
              </w:rPr>
            </w:pPr>
            <w:r w:rsidRPr="00E454AB">
              <w:rPr>
                <w:sz w:val="16"/>
              </w:rPr>
              <w:t>Non-IP type PDN Connection support as 3GPP access leg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D61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1CE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0D7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30DB4D" w14:textId="77777777" w:rsidR="00554327" w:rsidRPr="00E454AB" w:rsidRDefault="00554327">
            <w:pPr>
              <w:pStyle w:val="TAL"/>
              <w:rPr>
                <w:sz w:val="16"/>
              </w:rPr>
            </w:pPr>
          </w:p>
        </w:tc>
      </w:tr>
      <w:tr w:rsidR="00E454AB" w:rsidRPr="00E454AB" w14:paraId="2008E8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E668" w14:textId="77777777" w:rsidR="00554327" w:rsidRPr="00E454AB" w:rsidRDefault="00554327">
            <w:pPr>
              <w:pStyle w:val="TAL"/>
              <w:rPr>
                <w:sz w:val="16"/>
              </w:rPr>
            </w:pPr>
            <w:r w:rsidRPr="00E454AB">
              <w:rPr>
                <w:sz w:val="16"/>
              </w:rPr>
              <w:lastRenderedPageBreak/>
              <w:t>C1-213490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FC0D"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312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620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D372" w14:textId="77777777" w:rsidR="00554327" w:rsidRPr="00E454AB" w:rsidRDefault="00554327">
            <w:pPr>
              <w:pStyle w:val="TAL"/>
              <w:rPr>
                <w:sz w:val="16"/>
              </w:rPr>
            </w:pPr>
            <w:r w:rsidRPr="00E454AB">
              <w:rPr>
                <w:sz w:val="16"/>
              </w:rPr>
              <w:t>C1-210941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6CABD4" w14:textId="77777777" w:rsidR="00554327" w:rsidRPr="00E454AB" w:rsidRDefault="00554327">
            <w:pPr>
              <w:pStyle w:val="TAL"/>
              <w:rPr>
                <w:sz w:val="16"/>
              </w:rPr>
            </w:pPr>
            <w:r w:rsidRPr="00E454AB">
              <w:rPr>
                <w:sz w:val="16"/>
              </w:rPr>
              <w:t>C1-213788</w:t>
            </w:r>
          </w:p>
        </w:tc>
      </w:tr>
      <w:tr w:rsidR="00E454AB" w:rsidRPr="00E454AB" w14:paraId="075C0E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835E" w14:textId="77777777" w:rsidR="00554327" w:rsidRPr="00E454AB" w:rsidRDefault="00554327">
            <w:pPr>
              <w:pStyle w:val="TAL"/>
              <w:rPr>
                <w:sz w:val="16"/>
              </w:rPr>
            </w:pPr>
            <w:r w:rsidRPr="00E454AB">
              <w:rPr>
                <w:sz w:val="16"/>
              </w:rPr>
              <w:t>C1-213491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7707"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252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37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CB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D41CA6" w14:textId="77777777" w:rsidR="00554327" w:rsidRPr="00E454AB" w:rsidRDefault="00554327">
            <w:pPr>
              <w:pStyle w:val="TAL"/>
              <w:rPr>
                <w:sz w:val="16"/>
              </w:rPr>
            </w:pPr>
            <w:r w:rsidRPr="00E454AB">
              <w:rPr>
                <w:sz w:val="16"/>
              </w:rPr>
              <w:t>C1-213845</w:t>
            </w:r>
          </w:p>
        </w:tc>
      </w:tr>
      <w:tr w:rsidR="00E454AB" w:rsidRPr="00E454AB" w14:paraId="6485B7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E620" w14:textId="77777777" w:rsidR="00554327" w:rsidRPr="00E454AB" w:rsidRDefault="00554327">
            <w:pPr>
              <w:pStyle w:val="TAL"/>
              <w:rPr>
                <w:sz w:val="16"/>
              </w:rPr>
            </w:pPr>
            <w:r w:rsidRPr="00E454AB">
              <w:rPr>
                <w:sz w:val="16"/>
              </w:rPr>
              <w:t>C1-213492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45268"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587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A53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788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FF92824" w14:textId="77777777" w:rsidR="00554327" w:rsidRPr="00E454AB" w:rsidRDefault="00554327">
            <w:pPr>
              <w:pStyle w:val="TAL"/>
              <w:rPr>
                <w:sz w:val="16"/>
              </w:rPr>
            </w:pPr>
            <w:r w:rsidRPr="00E454AB">
              <w:rPr>
                <w:sz w:val="16"/>
              </w:rPr>
              <w:t>C1-213794</w:t>
            </w:r>
          </w:p>
        </w:tc>
      </w:tr>
      <w:tr w:rsidR="00E454AB" w:rsidRPr="00E454AB" w14:paraId="5771A7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9275" w14:textId="77777777" w:rsidR="00554327" w:rsidRPr="00E454AB" w:rsidRDefault="00554327">
            <w:pPr>
              <w:pStyle w:val="TAL"/>
              <w:rPr>
                <w:sz w:val="16"/>
              </w:rPr>
            </w:pPr>
            <w:r w:rsidRPr="00E454AB">
              <w:rPr>
                <w:sz w:val="16"/>
              </w:rPr>
              <w:t>C1-213493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899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4B4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C73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B2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B694A7" w14:textId="77777777" w:rsidR="00554327" w:rsidRPr="00E454AB" w:rsidRDefault="00554327">
            <w:pPr>
              <w:pStyle w:val="TAL"/>
              <w:rPr>
                <w:sz w:val="16"/>
              </w:rPr>
            </w:pPr>
          </w:p>
        </w:tc>
      </w:tr>
      <w:tr w:rsidR="00E454AB" w:rsidRPr="00E454AB" w14:paraId="51825C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1BFC" w14:textId="77777777" w:rsidR="00554327" w:rsidRPr="00E454AB" w:rsidRDefault="00554327">
            <w:pPr>
              <w:pStyle w:val="TAL"/>
              <w:rPr>
                <w:sz w:val="16"/>
              </w:rPr>
            </w:pPr>
            <w:r w:rsidRPr="00E454AB">
              <w:rPr>
                <w:sz w:val="16"/>
              </w:rPr>
              <w:t>C1-213494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68C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E9D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E2D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7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344D32" w14:textId="77777777" w:rsidR="00554327" w:rsidRPr="00E454AB" w:rsidRDefault="00554327">
            <w:pPr>
              <w:pStyle w:val="TAL"/>
              <w:rPr>
                <w:sz w:val="16"/>
              </w:rPr>
            </w:pPr>
          </w:p>
        </w:tc>
      </w:tr>
      <w:tr w:rsidR="00E454AB" w:rsidRPr="00E454AB" w14:paraId="0CEBF4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7183" w14:textId="77777777" w:rsidR="00554327" w:rsidRPr="00E454AB" w:rsidRDefault="00554327">
            <w:pPr>
              <w:pStyle w:val="TAL"/>
              <w:rPr>
                <w:sz w:val="16"/>
              </w:rPr>
            </w:pPr>
            <w:r w:rsidRPr="00E454AB">
              <w:rPr>
                <w:sz w:val="16"/>
              </w:rPr>
              <w:t>C1-213495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592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E73C"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E03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25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25D867" w14:textId="77777777" w:rsidR="00554327" w:rsidRPr="00E454AB" w:rsidRDefault="00554327">
            <w:pPr>
              <w:pStyle w:val="TAL"/>
              <w:rPr>
                <w:sz w:val="16"/>
              </w:rPr>
            </w:pPr>
          </w:p>
        </w:tc>
      </w:tr>
      <w:tr w:rsidR="00E454AB" w:rsidRPr="00E454AB" w14:paraId="588D5B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5BA01" w14:textId="77777777" w:rsidR="00554327" w:rsidRPr="00E454AB" w:rsidRDefault="00554327">
            <w:pPr>
              <w:pStyle w:val="TAL"/>
              <w:rPr>
                <w:sz w:val="16"/>
              </w:rPr>
            </w:pPr>
            <w:r w:rsidRPr="00E454AB">
              <w:rPr>
                <w:sz w:val="16"/>
              </w:rPr>
              <w:t>C1-213496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A49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E6E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12E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78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2F744D" w14:textId="77777777" w:rsidR="00554327" w:rsidRPr="00E454AB" w:rsidRDefault="00554327">
            <w:pPr>
              <w:pStyle w:val="TAL"/>
              <w:rPr>
                <w:sz w:val="16"/>
              </w:rPr>
            </w:pPr>
          </w:p>
        </w:tc>
      </w:tr>
      <w:tr w:rsidR="00E454AB" w:rsidRPr="00E454AB" w14:paraId="2BD79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1592" w14:textId="77777777" w:rsidR="00554327" w:rsidRPr="00E454AB" w:rsidRDefault="00554327">
            <w:pPr>
              <w:pStyle w:val="TAL"/>
              <w:rPr>
                <w:sz w:val="16"/>
              </w:rPr>
            </w:pPr>
            <w:r w:rsidRPr="00E454AB">
              <w:rPr>
                <w:sz w:val="16"/>
              </w:rPr>
              <w:t>C1-213497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649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096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DC8D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26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956F32" w14:textId="77777777" w:rsidR="00554327" w:rsidRPr="00E454AB" w:rsidRDefault="00554327">
            <w:pPr>
              <w:pStyle w:val="TAL"/>
              <w:rPr>
                <w:sz w:val="16"/>
              </w:rPr>
            </w:pPr>
          </w:p>
        </w:tc>
      </w:tr>
      <w:tr w:rsidR="00E454AB" w:rsidRPr="00E454AB" w14:paraId="2E052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E324" w14:textId="77777777" w:rsidR="00554327" w:rsidRPr="00E454AB" w:rsidRDefault="00554327">
            <w:pPr>
              <w:pStyle w:val="TAL"/>
              <w:rPr>
                <w:sz w:val="16"/>
              </w:rPr>
            </w:pPr>
            <w:r w:rsidRPr="00E454AB">
              <w:rPr>
                <w:sz w:val="16"/>
              </w:rPr>
              <w:t>C1-213498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80F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857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70B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E1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B496AC" w14:textId="77777777" w:rsidR="00554327" w:rsidRPr="00E454AB" w:rsidRDefault="00554327">
            <w:pPr>
              <w:pStyle w:val="TAL"/>
              <w:rPr>
                <w:sz w:val="16"/>
              </w:rPr>
            </w:pPr>
          </w:p>
        </w:tc>
      </w:tr>
      <w:tr w:rsidR="00E454AB" w:rsidRPr="00E454AB" w14:paraId="74FEB8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0EFF" w14:textId="77777777" w:rsidR="00554327" w:rsidRPr="00E454AB" w:rsidRDefault="00554327">
            <w:pPr>
              <w:pStyle w:val="TAL"/>
              <w:rPr>
                <w:sz w:val="16"/>
              </w:rPr>
            </w:pPr>
            <w:r w:rsidRPr="00E454AB">
              <w:rPr>
                <w:sz w:val="16"/>
              </w:rPr>
              <w:t>C1-213499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0E0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D22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FC4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29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A58C29" w14:textId="77777777" w:rsidR="00554327" w:rsidRPr="00E454AB" w:rsidRDefault="00554327">
            <w:pPr>
              <w:pStyle w:val="TAL"/>
              <w:rPr>
                <w:sz w:val="16"/>
              </w:rPr>
            </w:pPr>
          </w:p>
        </w:tc>
      </w:tr>
      <w:tr w:rsidR="00E454AB" w:rsidRPr="00E454AB" w14:paraId="3624EE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0B96" w14:textId="77777777" w:rsidR="00554327" w:rsidRPr="00E454AB" w:rsidRDefault="00554327">
            <w:pPr>
              <w:pStyle w:val="TAL"/>
              <w:rPr>
                <w:sz w:val="16"/>
              </w:rPr>
            </w:pPr>
            <w:r w:rsidRPr="00E454AB">
              <w:rPr>
                <w:sz w:val="16"/>
              </w:rPr>
              <w:t>C1-213500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66F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D3B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BFAD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C34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AA44FA" w14:textId="77777777" w:rsidR="00554327" w:rsidRPr="00E454AB" w:rsidRDefault="00554327">
            <w:pPr>
              <w:pStyle w:val="TAL"/>
              <w:rPr>
                <w:sz w:val="16"/>
              </w:rPr>
            </w:pPr>
          </w:p>
        </w:tc>
      </w:tr>
      <w:tr w:rsidR="00E454AB" w:rsidRPr="00E454AB" w14:paraId="1DD971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9F38" w14:textId="77777777" w:rsidR="00554327" w:rsidRPr="00E454AB" w:rsidRDefault="00554327">
            <w:pPr>
              <w:pStyle w:val="TAL"/>
              <w:rPr>
                <w:sz w:val="16"/>
              </w:rPr>
            </w:pPr>
            <w:r w:rsidRPr="00E454AB">
              <w:rPr>
                <w:sz w:val="16"/>
              </w:rPr>
              <w:t>C1-213501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F4D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EF1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EDD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48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1D5F2F" w14:textId="77777777" w:rsidR="00554327" w:rsidRPr="00E454AB" w:rsidRDefault="00554327">
            <w:pPr>
              <w:pStyle w:val="TAL"/>
              <w:rPr>
                <w:sz w:val="16"/>
              </w:rPr>
            </w:pPr>
          </w:p>
        </w:tc>
      </w:tr>
      <w:tr w:rsidR="00E454AB" w:rsidRPr="00E454AB" w14:paraId="1D0B6D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7C5A" w14:textId="77777777" w:rsidR="00554327" w:rsidRPr="00E454AB" w:rsidRDefault="00554327">
            <w:pPr>
              <w:pStyle w:val="TAL"/>
              <w:rPr>
                <w:sz w:val="16"/>
              </w:rPr>
            </w:pPr>
            <w:r w:rsidRPr="00E454AB">
              <w:rPr>
                <w:sz w:val="16"/>
              </w:rPr>
              <w:t>C1-213502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52F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0E5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062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06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EAE2CC" w14:textId="77777777" w:rsidR="00554327" w:rsidRPr="00E454AB" w:rsidRDefault="00554327">
            <w:pPr>
              <w:pStyle w:val="TAL"/>
              <w:rPr>
                <w:sz w:val="16"/>
              </w:rPr>
            </w:pPr>
          </w:p>
        </w:tc>
      </w:tr>
      <w:tr w:rsidR="00E454AB" w:rsidRPr="00E454AB" w14:paraId="14229F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D77F" w14:textId="77777777" w:rsidR="00554327" w:rsidRPr="00E454AB" w:rsidRDefault="00554327">
            <w:pPr>
              <w:pStyle w:val="TAL"/>
              <w:rPr>
                <w:sz w:val="16"/>
              </w:rPr>
            </w:pPr>
            <w:r w:rsidRPr="00E454AB">
              <w:rPr>
                <w:sz w:val="16"/>
              </w:rPr>
              <w:t>C1-213503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09A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9EA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A6A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6E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6259F9" w14:textId="77777777" w:rsidR="00554327" w:rsidRPr="00E454AB" w:rsidRDefault="00554327">
            <w:pPr>
              <w:pStyle w:val="TAL"/>
              <w:rPr>
                <w:sz w:val="16"/>
              </w:rPr>
            </w:pPr>
          </w:p>
        </w:tc>
      </w:tr>
      <w:tr w:rsidR="00E454AB" w:rsidRPr="00E454AB" w14:paraId="52031C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C136" w14:textId="77777777" w:rsidR="00554327" w:rsidRPr="00E454AB" w:rsidRDefault="00554327">
            <w:pPr>
              <w:pStyle w:val="TAL"/>
              <w:rPr>
                <w:sz w:val="16"/>
              </w:rPr>
            </w:pPr>
            <w:r w:rsidRPr="00E454AB">
              <w:rPr>
                <w:sz w:val="16"/>
              </w:rPr>
              <w:t>C1-213504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FA9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B27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AAB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FD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F65AB8" w14:textId="77777777" w:rsidR="00554327" w:rsidRPr="00E454AB" w:rsidRDefault="00554327">
            <w:pPr>
              <w:pStyle w:val="TAL"/>
              <w:rPr>
                <w:sz w:val="16"/>
              </w:rPr>
            </w:pPr>
          </w:p>
        </w:tc>
      </w:tr>
      <w:tr w:rsidR="00E454AB" w:rsidRPr="00E454AB" w14:paraId="123279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6B520" w14:textId="77777777" w:rsidR="00554327" w:rsidRPr="00E454AB" w:rsidRDefault="00554327">
            <w:pPr>
              <w:pStyle w:val="TAL"/>
              <w:rPr>
                <w:sz w:val="16"/>
              </w:rPr>
            </w:pPr>
            <w:r w:rsidRPr="00E454AB">
              <w:rPr>
                <w:sz w:val="16"/>
              </w:rPr>
              <w:t>C1-213505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6E8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26EF"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87A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C9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1B665B" w14:textId="77777777" w:rsidR="00554327" w:rsidRPr="00E454AB" w:rsidRDefault="00554327">
            <w:pPr>
              <w:pStyle w:val="TAL"/>
              <w:rPr>
                <w:sz w:val="16"/>
              </w:rPr>
            </w:pPr>
          </w:p>
        </w:tc>
      </w:tr>
      <w:tr w:rsidR="00E454AB" w:rsidRPr="00E454AB" w14:paraId="0BE4E6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C97D" w14:textId="77777777" w:rsidR="00554327" w:rsidRPr="00E454AB" w:rsidRDefault="00554327">
            <w:pPr>
              <w:pStyle w:val="TAL"/>
              <w:rPr>
                <w:sz w:val="16"/>
              </w:rPr>
            </w:pPr>
            <w:r w:rsidRPr="00E454AB">
              <w:rPr>
                <w:sz w:val="16"/>
              </w:rPr>
              <w:t>C1-213506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9F0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E52A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622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4B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26B46E" w14:textId="77777777" w:rsidR="00554327" w:rsidRPr="00E454AB" w:rsidRDefault="00554327">
            <w:pPr>
              <w:pStyle w:val="TAL"/>
              <w:rPr>
                <w:sz w:val="16"/>
              </w:rPr>
            </w:pPr>
          </w:p>
        </w:tc>
      </w:tr>
      <w:tr w:rsidR="00E454AB" w:rsidRPr="00E454AB" w14:paraId="33DE50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72A8" w14:textId="77777777" w:rsidR="00554327" w:rsidRPr="00E454AB" w:rsidRDefault="00554327">
            <w:pPr>
              <w:pStyle w:val="TAL"/>
              <w:rPr>
                <w:sz w:val="16"/>
              </w:rPr>
            </w:pPr>
            <w:r w:rsidRPr="00E454AB">
              <w:rPr>
                <w:sz w:val="16"/>
              </w:rPr>
              <w:t>C1-213507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86F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E68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D4B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013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035B9B" w14:textId="77777777" w:rsidR="00554327" w:rsidRPr="00E454AB" w:rsidRDefault="00554327">
            <w:pPr>
              <w:pStyle w:val="TAL"/>
              <w:rPr>
                <w:sz w:val="16"/>
              </w:rPr>
            </w:pPr>
          </w:p>
        </w:tc>
      </w:tr>
      <w:tr w:rsidR="00E454AB" w:rsidRPr="00E454AB" w14:paraId="03FD68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ABA9" w14:textId="77777777" w:rsidR="00554327" w:rsidRPr="00E454AB" w:rsidRDefault="00554327">
            <w:pPr>
              <w:pStyle w:val="TAL"/>
              <w:rPr>
                <w:sz w:val="16"/>
              </w:rPr>
            </w:pPr>
            <w:r w:rsidRPr="00E454AB">
              <w:rPr>
                <w:sz w:val="16"/>
              </w:rPr>
              <w:t>C1-213508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64E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20E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CA0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AB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AF37D2" w14:textId="77777777" w:rsidR="00554327" w:rsidRPr="00E454AB" w:rsidRDefault="00554327">
            <w:pPr>
              <w:pStyle w:val="TAL"/>
              <w:rPr>
                <w:sz w:val="16"/>
              </w:rPr>
            </w:pPr>
          </w:p>
        </w:tc>
      </w:tr>
      <w:tr w:rsidR="00E454AB" w:rsidRPr="00E454AB" w14:paraId="026DE9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CD54" w14:textId="77777777" w:rsidR="00554327" w:rsidRPr="00E454AB" w:rsidRDefault="00554327">
            <w:pPr>
              <w:pStyle w:val="TAL"/>
              <w:rPr>
                <w:sz w:val="16"/>
              </w:rPr>
            </w:pPr>
            <w:r w:rsidRPr="00E454AB">
              <w:rPr>
                <w:sz w:val="16"/>
              </w:rPr>
              <w:t>C1-213509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DCC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2F7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76B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40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0A1900" w14:textId="77777777" w:rsidR="00554327" w:rsidRPr="00E454AB" w:rsidRDefault="00554327">
            <w:pPr>
              <w:pStyle w:val="TAL"/>
              <w:rPr>
                <w:sz w:val="16"/>
              </w:rPr>
            </w:pPr>
          </w:p>
        </w:tc>
      </w:tr>
      <w:tr w:rsidR="00E454AB" w:rsidRPr="00E454AB" w14:paraId="38107C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A82F" w14:textId="77777777" w:rsidR="00554327" w:rsidRPr="00E454AB" w:rsidRDefault="00554327">
            <w:pPr>
              <w:pStyle w:val="TAL"/>
              <w:rPr>
                <w:sz w:val="16"/>
              </w:rPr>
            </w:pPr>
            <w:r w:rsidRPr="00E454AB">
              <w:rPr>
                <w:sz w:val="16"/>
              </w:rPr>
              <w:t>C1-213510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EBCB"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979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968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F591" w14:textId="77777777" w:rsidR="00554327" w:rsidRPr="00E454AB" w:rsidRDefault="00554327">
            <w:pPr>
              <w:pStyle w:val="TAL"/>
              <w:rPr>
                <w:sz w:val="16"/>
              </w:rPr>
            </w:pPr>
            <w:r w:rsidRPr="00E454AB">
              <w:rPr>
                <w:sz w:val="16"/>
              </w:rPr>
              <w:t>C1-212287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906F73" w14:textId="77777777" w:rsidR="00554327" w:rsidRPr="00E454AB" w:rsidRDefault="00554327">
            <w:pPr>
              <w:pStyle w:val="TAL"/>
              <w:rPr>
                <w:sz w:val="16"/>
              </w:rPr>
            </w:pPr>
          </w:p>
        </w:tc>
      </w:tr>
      <w:tr w:rsidR="00E454AB" w:rsidRPr="00E454AB" w14:paraId="3DAC42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450E" w14:textId="77777777" w:rsidR="00554327" w:rsidRPr="00E454AB" w:rsidRDefault="00554327">
            <w:pPr>
              <w:pStyle w:val="TAL"/>
              <w:rPr>
                <w:sz w:val="16"/>
              </w:rPr>
            </w:pPr>
            <w:r w:rsidRPr="00E454AB">
              <w:rPr>
                <w:sz w:val="16"/>
              </w:rPr>
              <w:t>C1-213511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202C"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1C0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8BB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93AB" w14:textId="77777777" w:rsidR="00554327" w:rsidRPr="00E454AB" w:rsidRDefault="00554327">
            <w:pPr>
              <w:pStyle w:val="TAL"/>
              <w:rPr>
                <w:sz w:val="16"/>
              </w:rPr>
            </w:pPr>
            <w:r w:rsidRPr="00E454AB">
              <w:rPr>
                <w:sz w:val="16"/>
              </w:rPr>
              <w:t>C1-212428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D5084D" w14:textId="77777777" w:rsidR="00554327" w:rsidRPr="00E454AB" w:rsidRDefault="00554327">
            <w:pPr>
              <w:pStyle w:val="TAL"/>
              <w:rPr>
                <w:sz w:val="16"/>
              </w:rPr>
            </w:pPr>
          </w:p>
        </w:tc>
      </w:tr>
      <w:tr w:rsidR="00E454AB" w:rsidRPr="00E454AB" w14:paraId="44A11F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4CCB" w14:textId="77777777" w:rsidR="00554327" w:rsidRPr="00E454AB" w:rsidRDefault="00554327">
            <w:pPr>
              <w:pStyle w:val="TAL"/>
              <w:rPr>
                <w:sz w:val="16"/>
              </w:rPr>
            </w:pPr>
            <w:r w:rsidRPr="00E454AB">
              <w:rPr>
                <w:sz w:val="16"/>
              </w:rPr>
              <w:t>C1-213512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B12E"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1CB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344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708B" w14:textId="77777777" w:rsidR="00554327" w:rsidRPr="00E454AB" w:rsidRDefault="00554327">
            <w:pPr>
              <w:pStyle w:val="TAL"/>
              <w:rPr>
                <w:sz w:val="16"/>
              </w:rPr>
            </w:pPr>
            <w:r w:rsidRPr="00E454AB">
              <w:rPr>
                <w:sz w:val="16"/>
              </w:rPr>
              <w:t>C1-212431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EF5BCA" w14:textId="77777777" w:rsidR="00554327" w:rsidRPr="00E454AB" w:rsidRDefault="00554327">
            <w:pPr>
              <w:pStyle w:val="TAL"/>
              <w:rPr>
                <w:sz w:val="16"/>
              </w:rPr>
            </w:pPr>
          </w:p>
        </w:tc>
      </w:tr>
      <w:tr w:rsidR="00E454AB" w:rsidRPr="00E454AB" w14:paraId="29FED2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0C1D" w14:textId="77777777" w:rsidR="00554327" w:rsidRPr="00E454AB" w:rsidRDefault="00554327">
            <w:pPr>
              <w:pStyle w:val="TAL"/>
              <w:rPr>
                <w:sz w:val="16"/>
              </w:rPr>
            </w:pPr>
            <w:r w:rsidRPr="00E454AB">
              <w:rPr>
                <w:sz w:val="16"/>
              </w:rPr>
              <w:t>C1-213513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9C63"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5283"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4F8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6D2D" w14:textId="77777777" w:rsidR="00554327" w:rsidRPr="00E454AB" w:rsidRDefault="00554327">
            <w:pPr>
              <w:pStyle w:val="TAL"/>
              <w:rPr>
                <w:sz w:val="16"/>
              </w:rPr>
            </w:pPr>
            <w:r w:rsidRPr="00E454AB">
              <w:rPr>
                <w:sz w:val="16"/>
              </w:rPr>
              <w:t>C1-212466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331D7C" w14:textId="77777777" w:rsidR="00554327" w:rsidRPr="00E454AB" w:rsidRDefault="00554327">
            <w:pPr>
              <w:pStyle w:val="TAL"/>
              <w:rPr>
                <w:sz w:val="16"/>
              </w:rPr>
            </w:pPr>
          </w:p>
        </w:tc>
      </w:tr>
      <w:tr w:rsidR="00E454AB" w:rsidRPr="00E454AB" w14:paraId="7FFD1E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D251" w14:textId="77777777" w:rsidR="00554327" w:rsidRPr="00E454AB" w:rsidRDefault="00554327">
            <w:pPr>
              <w:pStyle w:val="TAL"/>
              <w:rPr>
                <w:sz w:val="16"/>
              </w:rPr>
            </w:pPr>
            <w:r w:rsidRPr="00E454AB">
              <w:rPr>
                <w:sz w:val="16"/>
              </w:rPr>
              <w:t>C1-213514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4C3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84D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020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6D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365F91" w14:textId="77777777" w:rsidR="00554327" w:rsidRPr="00E454AB" w:rsidRDefault="00554327">
            <w:pPr>
              <w:pStyle w:val="TAL"/>
              <w:rPr>
                <w:sz w:val="16"/>
              </w:rPr>
            </w:pPr>
          </w:p>
        </w:tc>
      </w:tr>
      <w:tr w:rsidR="00E454AB" w:rsidRPr="00E454AB" w14:paraId="134B9F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C815" w14:textId="77777777" w:rsidR="00554327" w:rsidRPr="00E454AB" w:rsidRDefault="00554327">
            <w:pPr>
              <w:pStyle w:val="TAL"/>
              <w:rPr>
                <w:sz w:val="16"/>
              </w:rPr>
            </w:pPr>
            <w:r w:rsidRPr="00E454AB">
              <w:rPr>
                <w:sz w:val="16"/>
              </w:rPr>
              <w:t>C1-213515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96FD" w14:textId="77777777" w:rsidR="00554327" w:rsidRPr="00E454AB" w:rsidRDefault="00554327">
            <w:pPr>
              <w:pStyle w:val="TAL"/>
              <w:rPr>
                <w:sz w:val="16"/>
              </w:rPr>
            </w:pPr>
            <w:r w:rsidRPr="00E454AB">
              <w:rPr>
                <w:sz w:val="16"/>
              </w:rPr>
              <w:t>Configuring a bulk set of CAG-IDs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14B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A22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54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B73A7C" w14:textId="77777777" w:rsidR="00554327" w:rsidRPr="00E454AB" w:rsidRDefault="00554327">
            <w:pPr>
              <w:pStyle w:val="TAL"/>
              <w:rPr>
                <w:sz w:val="16"/>
              </w:rPr>
            </w:pPr>
          </w:p>
        </w:tc>
      </w:tr>
      <w:tr w:rsidR="00E454AB" w:rsidRPr="00E454AB" w14:paraId="0A926C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C0FC" w14:textId="77777777" w:rsidR="00554327" w:rsidRPr="00E454AB" w:rsidRDefault="00554327">
            <w:pPr>
              <w:pStyle w:val="TAL"/>
              <w:rPr>
                <w:sz w:val="16"/>
              </w:rPr>
            </w:pPr>
            <w:r w:rsidRPr="00E454AB">
              <w:rPr>
                <w:sz w:val="16"/>
              </w:rPr>
              <w:t>C1-213516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572A"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B5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A1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65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2A8DE5" w14:textId="77777777" w:rsidR="00554327" w:rsidRPr="00E454AB" w:rsidRDefault="00554327">
            <w:pPr>
              <w:pStyle w:val="TAL"/>
              <w:rPr>
                <w:sz w:val="16"/>
              </w:rPr>
            </w:pPr>
            <w:r w:rsidRPr="00E454AB">
              <w:rPr>
                <w:sz w:val="16"/>
              </w:rPr>
              <w:t>C1-213795</w:t>
            </w:r>
          </w:p>
        </w:tc>
      </w:tr>
      <w:tr w:rsidR="00E454AB" w:rsidRPr="00E454AB" w14:paraId="07AC8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4A18" w14:textId="77777777" w:rsidR="00554327" w:rsidRPr="00E454AB" w:rsidRDefault="00554327">
            <w:pPr>
              <w:pStyle w:val="TAL"/>
              <w:rPr>
                <w:sz w:val="16"/>
              </w:rPr>
            </w:pPr>
            <w:r w:rsidRPr="00E454AB">
              <w:rPr>
                <w:sz w:val="16"/>
              </w:rPr>
              <w:t>C1-213517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52E9"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867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6A8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B5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15E53" w14:textId="77777777" w:rsidR="00554327" w:rsidRPr="00E454AB" w:rsidRDefault="00554327">
            <w:pPr>
              <w:pStyle w:val="TAL"/>
              <w:rPr>
                <w:sz w:val="16"/>
              </w:rPr>
            </w:pPr>
            <w:r w:rsidRPr="00E454AB">
              <w:rPr>
                <w:sz w:val="16"/>
              </w:rPr>
              <w:t>C1-213796</w:t>
            </w:r>
          </w:p>
        </w:tc>
      </w:tr>
      <w:tr w:rsidR="00E454AB" w:rsidRPr="00E454AB" w14:paraId="19B7A4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F6CF" w14:textId="77777777" w:rsidR="00554327" w:rsidRPr="00E454AB" w:rsidRDefault="00554327">
            <w:pPr>
              <w:pStyle w:val="TAL"/>
              <w:rPr>
                <w:sz w:val="16"/>
              </w:rPr>
            </w:pPr>
            <w:r w:rsidRPr="00E454AB">
              <w:rPr>
                <w:sz w:val="16"/>
              </w:rPr>
              <w:t>C1-213518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61D5" w14:textId="77777777" w:rsidR="00554327" w:rsidRPr="00E454AB" w:rsidRDefault="00554327">
            <w:pPr>
              <w:pStyle w:val="TAL"/>
              <w:rPr>
                <w:sz w:val="16"/>
              </w:rPr>
            </w:pPr>
            <w:r w:rsidRPr="00E454AB">
              <w:rPr>
                <w:sz w:val="16"/>
              </w:rPr>
              <w:t>MNC digit 3 in the CAG information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DA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B3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4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1F9C30" w14:textId="77777777" w:rsidR="00554327" w:rsidRPr="00E454AB" w:rsidRDefault="00554327">
            <w:pPr>
              <w:pStyle w:val="TAL"/>
              <w:rPr>
                <w:sz w:val="16"/>
              </w:rPr>
            </w:pPr>
          </w:p>
        </w:tc>
      </w:tr>
      <w:tr w:rsidR="00E454AB" w:rsidRPr="00E454AB" w14:paraId="1F260D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9005" w14:textId="77777777" w:rsidR="00554327" w:rsidRPr="00E454AB" w:rsidRDefault="00554327">
            <w:pPr>
              <w:pStyle w:val="TAL"/>
              <w:rPr>
                <w:sz w:val="16"/>
              </w:rPr>
            </w:pPr>
            <w:r w:rsidRPr="00E454AB">
              <w:rPr>
                <w:sz w:val="16"/>
              </w:rPr>
              <w:t>C1-213519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EF14D" w14:textId="77777777" w:rsidR="00554327" w:rsidRPr="00E454AB" w:rsidRDefault="00554327">
            <w:pPr>
              <w:pStyle w:val="TAL"/>
              <w:rPr>
                <w:sz w:val="16"/>
              </w:rPr>
            </w:pPr>
            <w:r w:rsidRPr="00E454AB">
              <w:rPr>
                <w:sz w:val="16"/>
              </w:rPr>
              <w:t>AMF decision on the use of a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D68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3A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00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C978A4" w14:textId="77777777" w:rsidR="00554327" w:rsidRPr="00E454AB" w:rsidRDefault="00554327">
            <w:pPr>
              <w:pStyle w:val="TAL"/>
              <w:rPr>
                <w:sz w:val="16"/>
              </w:rPr>
            </w:pPr>
          </w:p>
        </w:tc>
      </w:tr>
      <w:tr w:rsidR="00E454AB" w:rsidRPr="00E454AB" w14:paraId="7E301F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BD57" w14:textId="77777777" w:rsidR="00554327" w:rsidRPr="00E454AB" w:rsidRDefault="00554327">
            <w:pPr>
              <w:pStyle w:val="TAL"/>
              <w:rPr>
                <w:sz w:val="16"/>
              </w:rPr>
            </w:pPr>
            <w:r w:rsidRPr="00E454AB">
              <w:rPr>
                <w:sz w:val="16"/>
              </w:rPr>
              <w:t>C1-213520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767D"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88F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CA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3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5356A8" w14:textId="77777777" w:rsidR="00554327" w:rsidRPr="00E454AB" w:rsidRDefault="00554327">
            <w:pPr>
              <w:pStyle w:val="TAL"/>
              <w:rPr>
                <w:sz w:val="16"/>
              </w:rPr>
            </w:pPr>
            <w:r w:rsidRPr="00E454AB">
              <w:rPr>
                <w:sz w:val="16"/>
              </w:rPr>
              <w:t>C1-213798</w:t>
            </w:r>
          </w:p>
        </w:tc>
      </w:tr>
      <w:tr w:rsidR="00E454AB" w:rsidRPr="00E454AB" w14:paraId="0996B9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31DE" w14:textId="77777777" w:rsidR="00554327" w:rsidRPr="00E454AB" w:rsidRDefault="00554327">
            <w:pPr>
              <w:pStyle w:val="TAL"/>
              <w:rPr>
                <w:sz w:val="16"/>
              </w:rPr>
            </w:pPr>
            <w:r w:rsidRPr="00E454AB">
              <w:rPr>
                <w:sz w:val="16"/>
              </w:rPr>
              <w:t>C1-213521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CA38"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A58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139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630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C152E9" w14:textId="77777777" w:rsidR="00554327" w:rsidRPr="00E454AB" w:rsidRDefault="00554327">
            <w:pPr>
              <w:pStyle w:val="TAL"/>
              <w:rPr>
                <w:sz w:val="16"/>
              </w:rPr>
            </w:pPr>
            <w:r w:rsidRPr="00E454AB">
              <w:rPr>
                <w:sz w:val="16"/>
              </w:rPr>
              <w:t>C1-213850</w:t>
            </w:r>
          </w:p>
        </w:tc>
      </w:tr>
      <w:tr w:rsidR="00E454AB" w:rsidRPr="00E454AB" w14:paraId="22A403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5305" w14:textId="77777777" w:rsidR="00554327" w:rsidRPr="00E454AB" w:rsidRDefault="00554327">
            <w:pPr>
              <w:pStyle w:val="TAL"/>
              <w:rPr>
                <w:sz w:val="16"/>
              </w:rPr>
            </w:pPr>
            <w:r w:rsidRPr="00E454AB">
              <w:rPr>
                <w:sz w:val="16"/>
              </w:rPr>
              <w:t>C1-213522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E78B" w14:textId="77777777" w:rsidR="00554327" w:rsidRPr="00E454AB" w:rsidRDefault="00554327">
            <w:pPr>
              <w:pStyle w:val="TAL"/>
              <w:rPr>
                <w:sz w:val="16"/>
              </w:rPr>
            </w:pPr>
            <w:r w:rsidRPr="00E454AB">
              <w:rPr>
                <w:sz w:val="16"/>
              </w:rPr>
              <w:t>Multiple TACs broadcast by a cell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9BB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45C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B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6570C4" w14:textId="77777777" w:rsidR="00554327" w:rsidRPr="00E454AB" w:rsidRDefault="00554327">
            <w:pPr>
              <w:pStyle w:val="TAL"/>
              <w:rPr>
                <w:sz w:val="16"/>
              </w:rPr>
            </w:pPr>
          </w:p>
        </w:tc>
      </w:tr>
      <w:tr w:rsidR="00E454AB" w:rsidRPr="00E454AB" w14:paraId="709928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6EA2" w14:textId="77777777" w:rsidR="00554327" w:rsidRPr="00E454AB" w:rsidRDefault="00554327">
            <w:pPr>
              <w:pStyle w:val="TAL"/>
              <w:rPr>
                <w:sz w:val="16"/>
              </w:rPr>
            </w:pPr>
            <w:r w:rsidRPr="00E454AB">
              <w:rPr>
                <w:sz w:val="16"/>
              </w:rPr>
              <w:t>C1-213523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E695" w14:textId="77777777" w:rsidR="00554327" w:rsidRPr="00E454AB" w:rsidRDefault="00554327">
            <w:pPr>
              <w:pStyle w:val="TAL"/>
              <w:rPr>
                <w:sz w:val="16"/>
              </w:rPr>
            </w:pPr>
            <w:r w:rsidRPr="00E454AB">
              <w:rPr>
                <w:sz w:val="16"/>
              </w:rPr>
              <w:t>New question for discussion in evaluating KI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E900"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7D0A"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D2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BFF14F" w14:textId="77777777" w:rsidR="00554327" w:rsidRPr="00E454AB" w:rsidRDefault="00554327">
            <w:pPr>
              <w:pStyle w:val="TAL"/>
              <w:rPr>
                <w:sz w:val="16"/>
              </w:rPr>
            </w:pPr>
          </w:p>
        </w:tc>
      </w:tr>
      <w:tr w:rsidR="00E454AB" w:rsidRPr="00E454AB" w14:paraId="660F50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2C5F" w14:textId="77777777" w:rsidR="00554327" w:rsidRPr="00E454AB" w:rsidRDefault="00554327">
            <w:pPr>
              <w:pStyle w:val="TAL"/>
              <w:rPr>
                <w:sz w:val="16"/>
              </w:rPr>
            </w:pPr>
            <w:r w:rsidRPr="00E454AB">
              <w:rPr>
                <w:sz w:val="16"/>
              </w:rPr>
              <w:t>C1-213524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005F" w14:textId="77777777" w:rsidR="00554327" w:rsidRPr="00E454AB" w:rsidRDefault="00554327">
            <w:pPr>
              <w:pStyle w:val="TAL"/>
              <w:rPr>
                <w:sz w:val="16"/>
              </w:rPr>
            </w:pPr>
            <w:r w:rsidRPr="00E454AB">
              <w:rPr>
                <w:sz w:val="16"/>
              </w:rPr>
              <w:t>Conclusion on the solutions using UAC after selecting a PLMN without a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F76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21C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B6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D2979D" w14:textId="77777777" w:rsidR="00554327" w:rsidRPr="00E454AB" w:rsidRDefault="00554327">
            <w:pPr>
              <w:pStyle w:val="TAL"/>
              <w:rPr>
                <w:sz w:val="16"/>
              </w:rPr>
            </w:pPr>
          </w:p>
        </w:tc>
      </w:tr>
      <w:tr w:rsidR="00E454AB" w:rsidRPr="00E454AB" w14:paraId="11772B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CE1D" w14:textId="77777777" w:rsidR="00554327" w:rsidRPr="00E454AB" w:rsidRDefault="00554327">
            <w:pPr>
              <w:pStyle w:val="TAL"/>
              <w:rPr>
                <w:sz w:val="16"/>
              </w:rPr>
            </w:pPr>
            <w:r w:rsidRPr="00E454AB">
              <w:rPr>
                <w:sz w:val="16"/>
              </w:rPr>
              <w:t>C1-213525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16FC" w14:textId="77777777" w:rsidR="00554327" w:rsidRPr="00E454AB" w:rsidRDefault="00554327">
            <w:pPr>
              <w:pStyle w:val="TAL"/>
              <w:rPr>
                <w:sz w:val="16"/>
              </w:rPr>
            </w:pPr>
            <w:r w:rsidRPr="00E454AB">
              <w:rPr>
                <w:sz w:val="16"/>
              </w:rPr>
              <w:t>Evaluation on the solutions using UAC after selecting a PLMN without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A37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68B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330A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9EDC53" w14:textId="77777777" w:rsidR="00554327" w:rsidRPr="00E454AB" w:rsidRDefault="00554327">
            <w:pPr>
              <w:pStyle w:val="TAL"/>
              <w:rPr>
                <w:sz w:val="16"/>
              </w:rPr>
            </w:pPr>
          </w:p>
        </w:tc>
      </w:tr>
      <w:tr w:rsidR="00E454AB" w:rsidRPr="00E454AB" w14:paraId="37342F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74CB" w14:textId="77777777" w:rsidR="00554327" w:rsidRPr="00E454AB" w:rsidRDefault="00554327">
            <w:pPr>
              <w:pStyle w:val="TAL"/>
              <w:rPr>
                <w:sz w:val="16"/>
              </w:rPr>
            </w:pPr>
            <w:r w:rsidRPr="00E454AB">
              <w:rPr>
                <w:sz w:val="16"/>
              </w:rPr>
              <w:t>C1-213526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264" w14:textId="77777777" w:rsidR="00554327" w:rsidRPr="00E454AB" w:rsidRDefault="00554327">
            <w:pPr>
              <w:pStyle w:val="TAL"/>
              <w:rPr>
                <w:sz w:val="16"/>
              </w:rPr>
            </w:pPr>
            <w:r w:rsidRPr="00E454AB">
              <w:rPr>
                <w:sz w:val="16"/>
              </w:rPr>
              <w:t>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7D9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7C2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682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1EF89B" w14:textId="77777777" w:rsidR="00554327" w:rsidRPr="00E454AB" w:rsidRDefault="00554327">
            <w:pPr>
              <w:pStyle w:val="TAL"/>
              <w:rPr>
                <w:sz w:val="16"/>
              </w:rPr>
            </w:pPr>
            <w:r w:rsidRPr="00E454AB">
              <w:rPr>
                <w:sz w:val="16"/>
              </w:rPr>
              <w:t>C1-213930</w:t>
            </w:r>
          </w:p>
        </w:tc>
      </w:tr>
      <w:tr w:rsidR="00E454AB" w:rsidRPr="00E454AB" w14:paraId="250E5C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7944" w14:textId="77777777" w:rsidR="00554327" w:rsidRPr="00E454AB" w:rsidRDefault="00554327">
            <w:pPr>
              <w:pStyle w:val="TAL"/>
              <w:rPr>
                <w:sz w:val="16"/>
              </w:rPr>
            </w:pPr>
            <w:r w:rsidRPr="00E454AB">
              <w:rPr>
                <w:sz w:val="16"/>
              </w:rPr>
              <w:t>C1-213527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1F77" w14:textId="77777777" w:rsidR="00554327" w:rsidRPr="00E454AB" w:rsidRDefault="00554327">
            <w:pPr>
              <w:pStyle w:val="TAL"/>
              <w:rPr>
                <w:sz w:val="16"/>
              </w:rPr>
            </w:pPr>
            <w:r w:rsidRPr="00E454AB">
              <w:rPr>
                <w:sz w:val="16"/>
              </w:rPr>
              <w:t>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D2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0570"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47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6F1F3E" w14:textId="77777777" w:rsidR="00554327" w:rsidRPr="00E454AB" w:rsidRDefault="00554327">
            <w:pPr>
              <w:pStyle w:val="TAL"/>
              <w:rPr>
                <w:sz w:val="16"/>
              </w:rPr>
            </w:pPr>
          </w:p>
        </w:tc>
      </w:tr>
      <w:tr w:rsidR="00E454AB" w:rsidRPr="00E454AB" w14:paraId="46D270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FED3" w14:textId="77777777" w:rsidR="00554327" w:rsidRPr="00E454AB" w:rsidRDefault="00554327">
            <w:pPr>
              <w:pStyle w:val="TAL"/>
              <w:rPr>
                <w:sz w:val="16"/>
              </w:rPr>
            </w:pPr>
            <w:r w:rsidRPr="00E454AB">
              <w:rPr>
                <w:sz w:val="16"/>
              </w:rPr>
              <w:t>C1-213528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A16B" w14:textId="77777777" w:rsidR="00554327" w:rsidRPr="00E454AB" w:rsidRDefault="00554327">
            <w:pPr>
              <w:pStyle w:val="TAL"/>
              <w:rPr>
                <w:sz w:val="16"/>
              </w:rPr>
            </w:pPr>
            <w:r w:rsidRPr="00E454AB">
              <w:rPr>
                <w:sz w:val="16"/>
              </w:rPr>
              <w:t>Country detection while in a PLMN with MCC 9xx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6BA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A6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D56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51A66" w14:textId="77777777" w:rsidR="00554327" w:rsidRPr="00E454AB" w:rsidRDefault="00554327">
            <w:pPr>
              <w:pStyle w:val="TAL"/>
              <w:rPr>
                <w:sz w:val="16"/>
              </w:rPr>
            </w:pPr>
          </w:p>
        </w:tc>
      </w:tr>
      <w:tr w:rsidR="00E454AB" w:rsidRPr="00E454AB" w14:paraId="028E78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A67F" w14:textId="77777777" w:rsidR="00554327" w:rsidRPr="00E454AB" w:rsidRDefault="00554327">
            <w:pPr>
              <w:pStyle w:val="TAL"/>
              <w:rPr>
                <w:sz w:val="16"/>
              </w:rPr>
            </w:pPr>
            <w:r w:rsidRPr="00E454AB">
              <w:rPr>
                <w:sz w:val="16"/>
              </w:rPr>
              <w:t>C1-213529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0379" w14:textId="77777777" w:rsidR="00554327" w:rsidRPr="00E454AB" w:rsidRDefault="00554327">
            <w:pPr>
              <w:pStyle w:val="TAL"/>
              <w:rPr>
                <w:sz w:val="16"/>
              </w:rPr>
            </w:pPr>
            <w:r w:rsidRPr="00E454AB">
              <w:rPr>
                <w:sz w:val="16"/>
              </w:rPr>
              <w:t>Solution 3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E84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17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63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7556C3" w14:textId="77777777" w:rsidR="00554327" w:rsidRPr="00E454AB" w:rsidRDefault="00554327">
            <w:pPr>
              <w:pStyle w:val="TAL"/>
              <w:rPr>
                <w:sz w:val="16"/>
              </w:rPr>
            </w:pPr>
            <w:r w:rsidRPr="00E454AB">
              <w:rPr>
                <w:sz w:val="16"/>
              </w:rPr>
              <w:t>C1-213822</w:t>
            </w:r>
          </w:p>
        </w:tc>
      </w:tr>
      <w:tr w:rsidR="00E454AB" w:rsidRPr="00E454AB" w14:paraId="64971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CFD8" w14:textId="77777777" w:rsidR="00554327" w:rsidRPr="00E454AB" w:rsidRDefault="00554327">
            <w:pPr>
              <w:pStyle w:val="TAL"/>
              <w:rPr>
                <w:sz w:val="16"/>
              </w:rPr>
            </w:pPr>
            <w:r w:rsidRPr="00E454AB">
              <w:rPr>
                <w:sz w:val="16"/>
              </w:rPr>
              <w:t>C1-213530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66BD" w14:textId="77777777" w:rsidR="00554327" w:rsidRPr="00E454AB" w:rsidRDefault="00554327">
            <w:pPr>
              <w:pStyle w:val="TAL"/>
              <w:rPr>
                <w:sz w:val="16"/>
              </w:rPr>
            </w:pPr>
            <w:r w:rsidRPr="00E454AB">
              <w:rPr>
                <w:sz w:val="16"/>
              </w:rPr>
              <w:t>Solution 9: Impacts to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464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5DD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EC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5D6FCE" w14:textId="77777777" w:rsidR="00554327" w:rsidRPr="00E454AB" w:rsidRDefault="00554327">
            <w:pPr>
              <w:pStyle w:val="TAL"/>
              <w:rPr>
                <w:sz w:val="16"/>
              </w:rPr>
            </w:pPr>
          </w:p>
        </w:tc>
      </w:tr>
      <w:tr w:rsidR="00E454AB" w:rsidRPr="00E454AB" w14:paraId="43FBB3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7606" w14:textId="77777777" w:rsidR="00554327" w:rsidRPr="00E454AB" w:rsidRDefault="00554327">
            <w:pPr>
              <w:pStyle w:val="TAL"/>
              <w:rPr>
                <w:sz w:val="16"/>
              </w:rPr>
            </w:pPr>
            <w:r w:rsidRPr="00E454AB">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6E5D" w14:textId="77777777" w:rsidR="00554327" w:rsidRPr="00E454AB" w:rsidRDefault="00554327">
            <w:pPr>
              <w:pStyle w:val="TAL"/>
              <w:rPr>
                <w:sz w:val="16"/>
              </w:rPr>
            </w:pPr>
            <w:r w:rsidRPr="00E454AB">
              <w:rPr>
                <w:sz w:val="16"/>
              </w:rPr>
              <w:t>Simultaneous registration group (SRG)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C9B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3D5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5F8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A4451A" w14:textId="77777777" w:rsidR="00554327" w:rsidRPr="00E454AB" w:rsidRDefault="00554327">
            <w:pPr>
              <w:pStyle w:val="TAL"/>
              <w:rPr>
                <w:sz w:val="16"/>
              </w:rPr>
            </w:pPr>
          </w:p>
        </w:tc>
      </w:tr>
      <w:tr w:rsidR="00E454AB" w:rsidRPr="00E454AB" w14:paraId="4619DB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2480" w14:textId="77777777" w:rsidR="00554327" w:rsidRPr="00E454AB" w:rsidRDefault="00554327">
            <w:pPr>
              <w:pStyle w:val="TAL"/>
              <w:rPr>
                <w:sz w:val="16"/>
              </w:rPr>
            </w:pPr>
            <w:r w:rsidRPr="00E454AB">
              <w:rPr>
                <w:sz w:val="16"/>
              </w:rPr>
              <w:t>C1-213532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13B8"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76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76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BA21" w14:textId="77777777" w:rsidR="00554327" w:rsidRPr="00E454AB" w:rsidRDefault="00554327">
            <w:pPr>
              <w:pStyle w:val="TAL"/>
              <w:rPr>
                <w:sz w:val="16"/>
              </w:rPr>
            </w:pPr>
            <w:r w:rsidRPr="00E454AB">
              <w:rPr>
                <w:sz w:val="16"/>
              </w:rPr>
              <w:t>C1-212287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107308" w14:textId="77777777" w:rsidR="00554327" w:rsidRPr="00E454AB" w:rsidRDefault="00554327">
            <w:pPr>
              <w:pStyle w:val="TAL"/>
              <w:rPr>
                <w:sz w:val="16"/>
              </w:rPr>
            </w:pPr>
          </w:p>
        </w:tc>
      </w:tr>
      <w:tr w:rsidR="00E454AB" w:rsidRPr="00E454AB" w14:paraId="44E6A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6CB62" w14:textId="77777777" w:rsidR="00554327" w:rsidRPr="00E454AB" w:rsidRDefault="00554327">
            <w:pPr>
              <w:pStyle w:val="TAL"/>
              <w:rPr>
                <w:sz w:val="16"/>
              </w:rPr>
            </w:pPr>
            <w:r w:rsidRPr="00E454AB">
              <w:rPr>
                <w:sz w:val="16"/>
              </w:rPr>
              <w:t>C1-213533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5A1F"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4A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78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DDA9" w14:textId="77777777" w:rsidR="00554327" w:rsidRPr="00E454AB" w:rsidRDefault="00554327">
            <w:pPr>
              <w:pStyle w:val="TAL"/>
              <w:rPr>
                <w:sz w:val="16"/>
              </w:rPr>
            </w:pPr>
            <w:r w:rsidRPr="00E454AB">
              <w:rPr>
                <w:sz w:val="16"/>
              </w:rPr>
              <w:t>C1-212428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907509" w14:textId="77777777" w:rsidR="00554327" w:rsidRPr="00E454AB" w:rsidRDefault="00554327">
            <w:pPr>
              <w:pStyle w:val="TAL"/>
              <w:rPr>
                <w:sz w:val="16"/>
              </w:rPr>
            </w:pPr>
            <w:r w:rsidRPr="00E454AB">
              <w:rPr>
                <w:sz w:val="16"/>
              </w:rPr>
              <w:t>C1-213608</w:t>
            </w:r>
          </w:p>
        </w:tc>
      </w:tr>
      <w:tr w:rsidR="00E454AB" w:rsidRPr="00E454AB" w14:paraId="59B563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0FBB" w14:textId="77777777" w:rsidR="00554327" w:rsidRPr="00E454AB" w:rsidRDefault="00554327">
            <w:pPr>
              <w:pStyle w:val="TAL"/>
              <w:rPr>
                <w:sz w:val="16"/>
              </w:rPr>
            </w:pPr>
            <w:r w:rsidRPr="00E454AB">
              <w:rPr>
                <w:sz w:val="16"/>
              </w:rPr>
              <w:t>C1-213534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6787"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83C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4C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51A2" w14:textId="77777777" w:rsidR="00554327" w:rsidRPr="00E454AB" w:rsidRDefault="00554327">
            <w:pPr>
              <w:pStyle w:val="TAL"/>
              <w:rPr>
                <w:sz w:val="16"/>
              </w:rPr>
            </w:pPr>
            <w:r w:rsidRPr="00E454AB">
              <w:rPr>
                <w:sz w:val="16"/>
              </w:rPr>
              <w:t>C1-212431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4B958E" w14:textId="77777777" w:rsidR="00554327" w:rsidRPr="00E454AB" w:rsidRDefault="00554327">
            <w:pPr>
              <w:pStyle w:val="TAL"/>
              <w:rPr>
                <w:sz w:val="16"/>
              </w:rPr>
            </w:pPr>
            <w:r w:rsidRPr="00E454AB">
              <w:rPr>
                <w:sz w:val="16"/>
              </w:rPr>
              <w:t>C1-213609</w:t>
            </w:r>
          </w:p>
        </w:tc>
      </w:tr>
      <w:tr w:rsidR="00E454AB" w:rsidRPr="00E454AB" w14:paraId="53C539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E85E" w14:textId="77777777" w:rsidR="00554327" w:rsidRPr="00E454AB" w:rsidRDefault="00554327">
            <w:pPr>
              <w:pStyle w:val="TAL"/>
              <w:rPr>
                <w:sz w:val="16"/>
              </w:rPr>
            </w:pPr>
            <w:r w:rsidRPr="00E454AB">
              <w:rPr>
                <w:sz w:val="16"/>
              </w:rPr>
              <w:t>C1-213535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2D59"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D88F2"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8F0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7EC0" w14:textId="77777777" w:rsidR="00554327" w:rsidRPr="00E454AB" w:rsidRDefault="00554327">
            <w:pPr>
              <w:pStyle w:val="TAL"/>
              <w:rPr>
                <w:sz w:val="16"/>
              </w:rPr>
            </w:pPr>
            <w:r w:rsidRPr="00E454AB">
              <w:rPr>
                <w:sz w:val="16"/>
              </w:rPr>
              <w:t>C1-212466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CA5901" w14:textId="77777777" w:rsidR="00554327" w:rsidRPr="00E454AB" w:rsidRDefault="00554327">
            <w:pPr>
              <w:pStyle w:val="TAL"/>
              <w:rPr>
                <w:sz w:val="16"/>
              </w:rPr>
            </w:pPr>
            <w:r w:rsidRPr="00E454AB">
              <w:rPr>
                <w:sz w:val="16"/>
              </w:rPr>
              <w:t>C1-213772</w:t>
            </w:r>
          </w:p>
        </w:tc>
      </w:tr>
      <w:tr w:rsidR="00E454AB" w:rsidRPr="00E454AB" w14:paraId="0B2116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4DCD" w14:textId="77777777" w:rsidR="00554327" w:rsidRPr="00E454AB" w:rsidRDefault="00554327">
            <w:pPr>
              <w:pStyle w:val="TAL"/>
              <w:rPr>
                <w:sz w:val="16"/>
              </w:rPr>
            </w:pPr>
            <w:r w:rsidRPr="00E454AB">
              <w:rPr>
                <w:sz w:val="16"/>
              </w:rPr>
              <w:t>C1-213536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8D7C"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A9FB" w14:textId="77777777" w:rsidR="00554327" w:rsidRPr="00E454AB" w:rsidRDefault="00554327">
            <w:pPr>
              <w:pStyle w:val="TAL"/>
              <w:rPr>
                <w:sz w:val="16"/>
              </w:rPr>
            </w:pPr>
            <w:r w:rsidRPr="00E454AB">
              <w:rPr>
                <w:sz w:val="16"/>
              </w:rPr>
              <w:t>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FD8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8A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206075" w14:textId="77777777" w:rsidR="00554327" w:rsidRPr="00E454AB" w:rsidRDefault="00554327">
            <w:pPr>
              <w:pStyle w:val="TAL"/>
              <w:rPr>
                <w:sz w:val="16"/>
              </w:rPr>
            </w:pPr>
          </w:p>
        </w:tc>
      </w:tr>
      <w:tr w:rsidR="00E454AB" w:rsidRPr="00E454AB" w14:paraId="63229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C7B0" w14:textId="77777777" w:rsidR="00554327" w:rsidRPr="00E454AB" w:rsidRDefault="00554327">
            <w:pPr>
              <w:pStyle w:val="TAL"/>
              <w:rPr>
                <w:sz w:val="16"/>
              </w:rPr>
            </w:pPr>
            <w:r w:rsidRPr="00E454AB">
              <w:rPr>
                <w:sz w:val="16"/>
              </w:rPr>
              <w:t>C1-213537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6443" w14:textId="77777777" w:rsidR="00554327" w:rsidRPr="00E454AB" w:rsidRDefault="00554327">
            <w:pPr>
              <w:pStyle w:val="TAL"/>
              <w:rPr>
                <w:sz w:val="16"/>
              </w:rPr>
            </w:pPr>
            <w:r w:rsidRPr="00E454AB">
              <w:rPr>
                <w:sz w:val="16"/>
              </w:rPr>
              <w:t xml:space="preserve">Discussion on NAS impact of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101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339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537D" w14:textId="77777777" w:rsidR="00554327" w:rsidRPr="00E454AB" w:rsidRDefault="00554327">
            <w:pPr>
              <w:pStyle w:val="TAL"/>
              <w:rPr>
                <w:sz w:val="16"/>
              </w:rPr>
            </w:pPr>
            <w:r w:rsidRPr="00E454AB">
              <w:rPr>
                <w:sz w:val="16"/>
              </w:rPr>
              <w:t>C1-213394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08A805" w14:textId="77777777" w:rsidR="00554327" w:rsidRPr="00E454AB" w:rsidRDefault="00554327">
            <w:pPr>
              <w:pStyle w:val="TAL"/>
              <w:rPr>
                <w:sz w:val="16"/>
              </w:rPr>
            </w:pPr>
          </w:p>
        </w:tc>
      </w:tr>
      <w:tr w:rsidR="00E454AB" w:rsidRPr="00E454AB" w14:paraId="7EA4C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ECA5" w14:textId="77777777" w:rsidR="00554327" w:rsidRPr="00E454AB" w:rsidRDefault="00554327">
            <w:pPr>
              <w:pStyle w:val="TAL"/>
              <w:rPr>
                <w:sz w:val="16"/>
              </w:rPr>
            </w:pPr>
            <w:r w:rsidRPr="00E454AB">
              <w:rPr>
                <w:sz w:val="16"/>
              </w:rPr>
              <w:t>C1-213538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521B"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9952"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AB8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C0CC" w14:textId="77777777" w:rsidR="00554327" w:rsidRPr="00E454AB" w:rsidRDefault="00554327">
            <w:pPr>
              <w:pStyle w:val="TAL"/>
              <w:rPr>
                <w:sz w:val="16"/>
              </w:rPr>
            </w:pPr>
            <w:r w:rsidRPr="00E454AB">
              <w:rPr>
                <w:sz w:val="16"/>
              </w:rPr>
              <w:t>C1-212995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36FD6B" w14:textId="77777777" w:rsidR="00554327" w:rsidRPr="00E454AB" w:rsidRDefault="00554327">
            <w:pPr>
              <w:pStyle w:val="TAL"/>
              <w:rPr>
                <w:sz w:val="16"/>
              </w:rPr>
            </w:pPr>
          </w:p>
        </w:tc>
      </w:tr>
      <w:tr w:rsidR="00E454AB" w:rsidRPr="00E454AB" w14:paraId="56F3FF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9791" w14:textId="77777777" w:rsidR="00554327" w:rsidRPr="00E454AB" w:rsidRDefault="00554327">
            <w:pPr>
              <w:pStyle w:val="TAL"/>
              <w:rPr>
                <w:sz w:val="16"/>
              </w:rPr>
            </w:pPr>
            <w:r w:rsidRPr="00E454AB">
              <w:rPr>
                <w:sz w:val="16"/>
              </w:rPr>
              <w:t>C1-213539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616D" w14:textId="77777777" w:rsidR="00554327" w:rsidRPr="00E454AB" w:rsidRDefault="00554327">
            <w:pPr>
              <w:pStyle w:val="TAL"/>
              <w:rPr>
                <w:sz w:val="16"/>
              </w:rPr>
            </w:pPr>
            <w:r w:rsidRPr="00E454AB">
              <w:rPr>
                <w:sz w:val="16"/>
              </w:rPr>
              <w:t>Revised WID: 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84F0"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CC1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A3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804C17" w14:textId="77777777" w:rsidR="00554327" w:rsidRPr="00E454AB" w:rsidRDefault="00554327">
            <w:pPr>
              <w:pStyle w:val="TAL"/>
              <w:rPr>
                <w:sz w:val="16"/>
              </w:rPr>
            </w:pPr>
            <w:r w:rsidRPr="00E454AB">
              <w:rPr>
                <w:sz w:val="16"/>
              </w:rPr>
              <w:t>C1-213619</w:t>
            </w:r>
          </w:p>
        </w:tc>
      </w:tr>
      <w:tr w:rsidR="00E454AB" w:rsidRPr="00E454AB" w14:paraId="37E36E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0F19" w14:textId="77777777" w:rsidR="00554327" w:rsidRPr="00E454AB" w:rsidRDefault="00554327">
            <w:pPr>
              <w:pStyle w:val="TAL"/>
              <w:rPr>
                <w:sz w:val="16"/>
              </w:rPr>
            </w:pPr>
            <w:r w:rsidRPr="00E454AB">
              <w:rPr>
                <w:sz w:val="16"/>
              </w:rPr>
              <w:t>C1-213540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11B2"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8472" w14:textId="77777777" w:rsidR="00554327" w:rsidRPr="00E454AB" w:rsidRDefault="00554327">
            <w:pPr>
              <w:pStyle w:val="TAL"/>
              <w:rPr>
                <w:sz w:val="16"/>
              </w:rPr>
            </w:pPr>
            <w:r w:rsidRPr="00E454AB">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FE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F6D3" w14:textId="77777777" w:rsidR="00554327" w:rsidRPr="00E454AB" w:rsidRDefault="00554327">
            <w:pPr>
              <w:pStyle w:val="TAL"/>
              <w:rPr>
                <w:sz w:val="16"/>
              </w:rPr>
            </w:pPr>
            <w:r w:rsidRPr="00E454AB">
              <w:rPr>
                <w:sz w:val="16"/>
              </w:rPr>
              <w:t>C1-212481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CFC5C8" w14:textId="77777777" w:rsidR="00554327" w:rsidRPr="00E454AB" w:rsidRDefault="00554327">
            <w:pPr>
              <w:pStyle w:val="TAL"/>
              <w:rPr>
                <w:sz w:val="16"/>
              </w:rPr>
            </w:pPr>
          </w:p>
        </w:tc>
      </w:tr>
      <w:tr w:rsidR="00E454AB" w:rsidRPr="00E454AB" w14:paraId="6A9CCC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BE30" w14:textId="77777777" w:rsidR="00554327" w:rsidRPr="00E454AB" w:rsidRDefault="00554327">
            <w:pPr>
              <w:pStyle w:val="TAL"/>
              <w:rPr>
                <w:sz w:val="16"/>
              </w:rPr>
            </w:pPr>
            <w:r w:rsidRPr="00E454AB">
              <w:rPr>
                <w:sz w:val="16"/>
              </w:rPr>
              <w:t>C1-213541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FED8"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824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C78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F81C" w14:textId="77777777" w:rsidR="00554327" w:rsidRPr="00E454AB" w:rsidRDefault="00554327">
            <w:pPr>
              <w:pStyle w:val="TAL"/>
              <w:rPr>
                <w:sz w:val="16"/>
              </w:rPr>
            </w:pPr>
            <w:r w:rsidRPr="00E454AB">
              <w:rPr>
                <w:sz w:val="16"/>
              </w:rPr>
              <w:t>C1-213174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8605E5" w14:textId="77777777" w:rsidR="00554327" w:rsidRPr="00E454AB" w:rsidRDefault="00554327">
            <w:pPr>
              <w:pStyle w:val="TAL"/>
              <w:rPr>
                <w:sz w:val="16"/>
              </w:rPr>
            </w:pPr>
            <w:r w:rsidRPr="00E454AB">
              <w:rPr>
                <w:sz w:val="16"/>
              </w:rPr>
              <w:t>C1-213659</w:t>
            </w:r>
          </w:p>
        </w:tc>
      </w:tr>
      <w:tr w:rsidR="00E454AB" w:rsidRPr="00E454AB" w14:paraId="25965F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C230" w14:textId="77777777" w:rsidR="00554327" w:rsidRPr="00E454AB" w:rsidRDefault="00554327">
            <w:pPr>
              <w:pStyle w:val="TAL"/>
              <w:rPr>
                <w:sz w:val="16"/>
              </w:rPr>
            </w:pPr>
            <w:r w:rsidRPr="00E454AB">
              <w:rPr>
                <w:sz w:val="16"/>
              </w:rPr>
              <w:t>C1-213542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6D26"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301C"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6BD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6CB3" w14:textId="77777777" w:rsidR="00554327" w:rsidRPr="00E454AB" w:rsidRDefault="00554327">
            <w:pPr>
              <w:pStyle w:val="TAL"/>
              <w:rPr>
                <w:sz w:val="16"/>
              </w:rPr>
            </w:pPr>
            <w:r w:rsidRPr="00E454AB">
              <w:rPr>
                <w:sz w:val="16"/>
              </w:rPr>
              <w:t>C1-212857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4D2C9DA" w14:textId="77777777" w:rsidR="00554327" w:rsidRPr="00E454AB" w:rsidRDefault="00554327">
            <w:pPr>
              <w:pStyle w:val="TAL"/>
              <w:rPr>
                <w:sz w:val="16"/>
              </w:rPr>
            </w:pPr>
            <w:r w:rsidRPr="00E454AB">
              <w:rPr>
                <w:sz w:val="16"/>
              </w:rPr>
              <w:t>C1-213583</w:t>
            </w:r>
          </w:p>
        </w:tc>
      </w:tr>
      <w:tr w:rsidR="00E454AB" w:rsidRPr="00E454AB" w14:paraId="5FA93F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4698" w14:textId="77777777" w:rsidR="00554327" w:rsidRPr="00E454AB" w:rsidRDefault="00554327">
            <w:pPr>
              <w:pStyle w:val="TAL"/>
              <w:rPr>
                <w:sz w:val="16"/>
              </w:rPr>
            </w:pPr>
            <w:r w:rsidRPr="00E454AB">
              <w:rPr>
                <w:sz w:val="16"/>
              </w:rPr>
              <w:t>C1-213543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023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8A4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827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F40E" w14:textId="77777777" w:rsidR="00554327" w:rsidRPr="00E454AB" w:rsidRDefault="00554327">
            <w:pPr>
              <w:pStyle w:val="TAL"/>
              <w:rPr>
                <w:sz w:val="16"/>
              </w:rPr>
            </w:pPr>
            <w:r w:rsidRPr="00E454AB">
              <w:rPr>
                <w:sz w:val="16"/>
              </w:rPr>
              <w:t>C1-212858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D4901B" w14:textId="77777777" w:rsidR="00554327" w:rsidRPr="00E454AB" w:rsidRDefault="00554327">
            <w:pPr>
              <w:pStyle w:val="TAL"/>
              <w:rPr>
                <w:sz w:val="16"/>
              </w:rPr>
            </w:pPr>
            <w:r w:rsidRPr="00E454AB">
              <w:rPr>
                <w:sz w:val="16"/>
              </w:rPr>
              <w:t>C1-213584</w:t>
            </w:r>
          </w:p>
        </w:tc>
      </w:tr>
      <w:tr w:rsidR="00E454AB" w:rsidRPr="00E454AB" w14:paraId="1317B6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61FA" w14:textId="77777777" w:rsidR="00554327" w:rsidRPr="00E454AB" w:rsidRDefault="00554327">
            <w:pPr>
              <w:pStyle w:val="TAL"/>
              <w:rPr>
                <w:sz w:val="16"/>
              </w:rPr>
            </w:pPr>
            <w:r w:rsidRPr="00E454AB">
              <w:rPr>
                <w:sz w:val="16"/>
              </w:rPr>
              <w:t>C1-213544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3A5" w14:textId="77777777" w:rsidR="00554327" w:rsidRPr="00E454AB" w:rsidRDefault="00554327">
            <w:pPr>
              <w:pStyle w:val="TAL"/>
              <w:rPr>
                <w:sz w:val="16"/>
              </w:rPr>
            </w:pPr>
            <w:r w:rsidRPr="00E454AB">
              <w:rPr>
                <w:sz w:val="16"/>
              </w:rPr>
              <w:t>CT1#130-e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6BCA7"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01F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925C" w14:textId="77777777" w:rsidR="00554327" w:rsidRPr="00E454AB" w:rsidRDefault="00554327">
            <w:pPr>
              <w:pStyle w:val="TAL"/>
              <w:rPr>
                <w:sz w:val="16"/>
              </w:rPr>
            </w:pPr>
            <w:r w:rsidRPr="00E454AB">
              <w:rPr>
                <w:sz w:val="16"/>
              </w:rPr>
              <w:t>C1-212834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26870C" w14:textId="77777777" w:rsidR="00554327" w:rsidRPr="00E454AB" w:rsidRDefault="00554327">
            <w:pPr>
              <w:pStyle w:val="TAL"/>
              <w:rPr>
                <w:sz w:val="16"/>
              </w:rPr>
            </w:pPr>
          </w:p>
        </w:tc>
      </w:tr>
      <w:tr w:rsidR="00E454AB" w:rsidRPr="00E454AB" w14:paraId="12C776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193F" w14:textId="77777777" w:rsidR="00554327" w:rsidRPr="00E454AB" w:rsidRDefault="00554327">
            <w:pPr>
              <w:pStyle w:val="TAL"/>
              <w:rPr>
                <w:sz w:val="16"/>
              </w:rPr>
            </w:pPr>
            <w:r w:rsidRPr="00E454AB">
              <w:rPr>
                <w:sz w:val="16"/>
              </w:rPr>
              <w:t>C1-213545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2E80"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A936"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w:t>
            </w:r>
            <w:r w:rsidRPr="00E454AB">
              <w:rPr>
                <w:sz w:val="16"/>
              </w:rPr>
              <w:lastRenderedPageBreak/>
              <w:t xml:space="preserve">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SK Telecom, KT Corp., Intel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45BF"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9505" w14:textId="77777777" w:rsidR="00554327" w:rsidRPr="00E454AB" w:rsidRDefault="00554327">
            <w:pPr>
              <w:pStyle w:val="TAL"/>
              <w:rPr>
                <w:sz w:val="16"/>
              </w:rPr>
            </w:pPr>
            <w:r w:rsidRPr="00E454AB">
              <w:rPr>
                <w:sz w:val="16"/>
              </w:rPr>
              <w:t>C1-213484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D99220" w14:textId="77777777" w:rsidR="00554327" w:rsidRPr="00E454AB" w:rsidRDefault="00554327">
            <w:pPr>
              <w:pStyle w:val="TAL"/>
              <w:rPr>
                <w:sz w:val="16"/>
              </w:rPr>
            </w:pPr>
            <w:r w:rsidRPr="00E454AB">
              <w:rPr>
                <w:sz w:val="16"/>
              </w:rPr>
              <w:t>C1-213707</w:t>
            </w:r>
          </w:p>
        </w:tc>
      </w:tr>
      <w:tr w:rsidR="00E454AB" w:rsidRPr="00E454AB" w14:paraId="602F83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5BF0" w14:textId="77777777" w:rsidR="00554327" w:rsidRPr="00E454AB" w:rsidRDefault="00554327">
            <w:pPr>
              <w:pStyle w:val="TAL"/>
              <w:rPr>
                <w:sz w:val="16"/>
              </w:rPr>
            </w:pPr>
            <w:r w:rsidRPr="00E454AB">
              <w:rPr>
                <w:sz w:val="16"/>
              </w:rPr>
              <w:t>C1-213546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BA30" w14:textId="77777777" w:rsidR="00554327" w:rsidRPr="00E454AB" w:rsidRDefault="00554327">
            <w:pPr>
              <w:pStyle w:val="TAL"/>
              <w:rPr>
                <w:sz w:val="16"/>
              </w:rPr>
            </w:pPr>
            <w:r w:rsidRPr="00E454AB">
              <w:rPr>
                <w:sz w:val="16"/>
              </w:rPr>
              <w:t>LS reply on "ICE support for establishing an MCPTT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9F87"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BA96"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DD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282C12" w14:textId="77777777" w:rsidR="00554327" w:rsidRPr="00E454AB" w:rsidRDefault="00554327">
            <w:pPr>
              <w:pStyle w:val="TAL"/>
              <w:rPr>
                <w:sz w:val="16"/>
              </w:rPr>
            </w:pPr>
          </w:p>
        </w:tc>
      </w:tr>
      <w:tr w:rsidR="00E454AB" w:rsidRPr="00E454AB" w14:paraId="0ABFC4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4AAC" w14:textId="77777777" w:rsidR="00554327" w:rsidRPr="00E454AB" w:rsidRDefault="00554327">
            <w:pPr>
              <w:pStyle w:val="TAL"/>
              <w:rPr>
                <w:sz w:val="16"/>
              </w:rPr>
            </w:pPr>
            <w:r w:rsidRPr="00E454AB">
              <w:rPr>
                <w:sz w:val="16"/>
              </w:rPr>
              <w:t>C1-213547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6C98"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E155"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32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C4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CE2073" w14:textId="77777777" w:rsidR="00554327" w:rsidRPr="00E454AB" w:rsidRDefault="00554327">
            <w:pPr>
              <w:pStyle w:val="TAL"/>
              <w:rPr>
                <w:sz w:val="16"/>
              </w:rPr>
            </w:pPr>
            <w:r w:rsidRPr="00E454AB">
              <w:rPr>
                <w:sz w:val="16"/>
              </w:rPr>
              <w:t>C1-213597</w:t>
            </w:r>
          </w:p>
        </w:tc>
      </w:tr>
      <w:tr w:rsidR="00E454AB" w:rsidRPr="00E454AB" w14:paraId="2A84FD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858E" w14:textId="77777777" w:rsidR="00554327" w:rsidRPr="00E454AB" w:rsidRDefault="00554327">
            <w:pPr>
              <w:pStyle w:val="TAL"/>
              <w:rPr>
                <w:sz w:val="16"/>
              </w:rPr>
            </w:pPr>
            <w:r w:rsidRPr="00E454AB">
              <w:rPr>
                <w:sz w:val="16"/>
              </w:rPr>
              <w:t>C1-213548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9784" w14:textId="77777777" w:rsidR="00554327" w:rsidRPr="00E454AB" w:rsidRDefault="00554327">
            <w:pPr>
              <w:pStyle w:val="TAL"/>
              <w:rPr>
                <w:sz w:val="16"/>
              </w:rPr>
            </w:pPr>
            <w:r w:rsidRPr="00E454AB">
              <w:rPr>
                <w:sz w:val="16"/>
              </w:rPr>
              <w:t>LS reply on SDP attribute a=</w:t>
            </w:r>
            <w:proofErr w:type="spellStart"/>
            <w:r w:rsidRPr="00E454AB">
              <w:rPr>
                <w:sz w:val="16"/>
              </w:rPr>
              <w:t>key-mgmt:mikey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7168"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5D14"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87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68A4BE" w14:textId="77777777" w:rsidR="00554327" w:rsidRPr="00E454AB" w:rsidRDefault="00554327">
            <w:pPr>
              <w:pStyle w:val="TAL"/>
              <w:rPr>
                <w:sz w:val="16"/>
              </w:rPr>
            </w:pPr>
          </w:p>
        </w:tc>
      </w:tr>
      <w:tr w:rsidR="00E454AB" w:rsidRPr="00E454AB" w14:paraId="24B491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E4CC" w14:textId="77777777" w:rsidR="00554327" w:rsidRPr="00E454AB" w:rsidRDefault="00554327">
            <w:pPr>
              <w:pStyle w:val="TAL"/>
              <w:rPr>
                <w:sz w:val="16"/>
              </w:rPr>
            </w:pPr>
            <w:r w:rsidRPr="00E454AB">
              <w:rPr>
                <w:sz w:val="16"/>
              </w:rPr>
              <w:t>C1-213549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390F"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AAD8" w14:textId="77777777" w:rsidR="00554327" w:rsidRPr="00E454AB" w:rsidRDefault="00554327">
            <w:pPr>
              <w:pStyle w:val="TAL"/>
              <w:rPr>
                <w:sz w:val="16"/>
              </w:rPr>
            </w:pPr>
            <w:r w:rsidRPr="00E454AB">
              <w:rPr>
                <w:sz w:val="16"/>
              </w:rPr>
              <w:t xml:space="preserve">Ericsson, Qualcomm Incorporated, Apple, Samsung, </w:t>
            </w:r>
            <w:proofErr w:type="spellStart"/>
            <w:r w:rsidRPr="00E454AB">
              <w:rPr>
                <w:sz w:val="16"/>
              </w:rPr>
              <w:t>Convida</w:t>
            </w:r>
            <w:proofErr w:type="spellEnd"/>
            <w:r w:rsidRPr="00E454AB">
              <w:rPr>
                <w:sz w:val="16"/>
              </w:rPr>
              <w:t xml:space="preserve">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1B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80B1" w14:textId="77777777" w:rsidR="00554327" w:rsidRPr="00E454AB" w:rsidRDefault="00554327">
            <w:pPr>
              <w:pStyle w:val="TAL"/>
              <w:rPr>
                <w:sz w:val="16"/>
              </w:rPr>
            </w:pPr>
            <w:r w:rsidRPr="00E454AB">
              <w:rPr>
                <w:sz w:val="16"/>
              </w:rPr>
              <w:t>C1-213421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36E324" w14:textId="77777777" w:rsidR="00554327" w:rsidRPr="00E454AB" w:rsidRDefault="00554327">
            <w:pPr>
              <w:pStyle w:val="TAL"/>
              <w:rPr>
                <w:sz w:val="16"/>
              </w:rPr>
            </w:pPr>
            <w:r w:rsidRPr="00E454AB">
              <w:rPr>
                <w:sz w:val="16"/>
              </w:rPr>
              <w:t>C1-213924</w:t>
            </w:r>
          </w:p>
        </w:tc>
      </w:tr>
      <w:tr w:rsidR="00E454AB" w:rsidRPr="00E454AB" w14:paraId="76499C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A8C4" w14:textId="77777777" w:rsidR="00554327" w:rsidRPr="00E454AB" w:rsidRDefault="00554327">
            <w:pPr>
              <w:pStyle w:val="TAL"/>
              <w:rPr>
                <w:sz w:val="16"/>
              </w:rPr>
            </w:pPr>
            <w:r w:rsidRPr="00E454AB">
              <w:rPr>
                <w:sz w:val="16"/>
              </w:rPr>
              <w:t>C1-213550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4469" w14:textId="77777777" w:rsidR="00554327" w:rsidRPr="00E454AB" w:rsidRDefault="00554327">
            <w:pPr>
              <w:pStyle w:val="TAL"/>
              <w:rPr>
                <w:sz w:val="16"/>
              </w:rPr>
            </w:pPr>
            <w:r w:rsidRPr="00E454AB">
              <w:rPr>
                <w:sz w:val="16"/>
              </w:rPr>
              <w:t>Reply LS on disaster roaming for MINT related to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6ED8"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5AA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11E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57FB1F" w14:textId="77777777" w:rsidR="00554327" w:rsidRPr="00E454AB" w:rsidRDefault="00554327">
            <w:pPr>
              <w:pStyle w:val="TAL"/>
              <w:rPr>
                <w:sz w:val="16"/>
              </w:rPr>
            </w:pPr>
          </w:p>
        </w:tc>
      </w:tr>
      <w:tr w:rsidR="00E454AB" w:rsidRPr="00E454AB" w14:paraId="1DB1FE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AABD" w14:textId="77777777" w:rsidR="00554327" w:rsidRPr="00E454AB" w:rsidRDefault="00554327">
            <w:pPr>
              <w:pStyle w:val="TAL"/>
              <w:rPr>
                <w:sz w:val="16"/>
              </w:rPr>
            </w:pPr>
            <w:r w:rsidRPr="00E454AB">
              <w:rPr>
                <w:sz w:val="16"/>
              </w:rPr>
              <w:t>C1-213551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B866"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138B"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B5C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7D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22660F" w14:textId="77777777" w:rsidR="00554327" w:rsidRPr="00E454AB" w:rsidRDefault="00554327">
            <w:pPr>
              <w:pStyle w:val="TAL"/>
              <w:rPr>
                <w:sz w:val="16"/>
              </w:rPr>
            </w:pPr>
          </w:p>
        </w:tc>
      </w:tr>
      <w:tr w:rsidR="00E454AB" w:rsidRPr="00E454AB" w14:paraId="7EFFB8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1AAF" w14:textId="77777777" w:rsidR="00554327" w:rsidRPr="00E454AB" w:rsidRDefault="00554327">
            <w:pPr>
              <w:pStyle w:val="TAL"/>
              <w:rPr>
                <w:sz w:val="16"/>
              </w:rPr>
            </w:pPr>
            <w:r w:rsidRPr="00E454AB">
              <w:rPr>
                <w:sz w:val="16"/>
              </w:rPr>
              <w:t>C1-213552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881D" w14:textId="77777777" w:rsidR="00554327" w:rsidRPr="00E454AB" w:rsidRDefault="00554327">
            <w:pPr>
              <w:pStyle w:val="TAL"/>
              <w:rPr>
                <w:sz w:val="16"/>
              </w:rPr>
            </w:pPr>
            <w:r w:rsidRPr="00E454AB">
              <w:rPr>
                <w:sz w:val="16"/>
              </w:rPr>
              <w:t>LS Reply on HPLMN control of devices that should not use disaster roaming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8086"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732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ED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22985" w14:textId="77777777" w:rsidR="00554327" w:rsidRPr="00E454AB" w:rsidRDefault="00554327">
            <w:pPr>
              <w:pStyle w:val="TAL"/>
              <w:rPr>
                <w:sz w:val="16"/>
              </w:rPr>
            </w:pPr>
          </w:p>
        </w:tc>
      </w:tr>
      <w:tr w:rsidR="00E454AB" w:rsidRPr="00E454AB" w14:paraId="623CA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3529" w14:textId="77777777" w:rsidR="00554327" w:rsidRPr="00E454AB" w:rsidRDefault="00554327">
            <w:pPr>
              <w:pStyle w:val="TAL"/>
              <w:rPr>
                <w:sz w:val="16"/>
              </w:rPr>
            </w:pPr>
            <w:r w:rsidRPr="00E454AB">
              <w:rPr>
                <w:sz w:val="16"/>
              </w:rPr>
              <w:t>C1-213553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2669" w14:textId="77777777" w:rsidR="00554327" w:rsidRPr="00E454AB" w:rsidRDefault="00554327">
            <w:pPr>
              <w:pStyle w:val="TAL"/>
              <w:rPr>
                <w:sz w:val="16"/>
              </w:rPr>
            </w:pPr>
            <w:r w:rsidRPr="00E454AB">
              <w:rPr>
                <w:sz w:val="16"/>
              </w:rPr>
              <w:t>Reply LS on disaster roaming and non-public network hosted by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4CAF"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947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75B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74A076" w14:textId="77777777" w:rsidR="00554327" w:rsidRPr="00E454AB" w:rsidRDefault="00554327">
            <w:pPr>
              <w:pStyle w:val="TAL"/>
              <w:rPr>
                <w:sz w:val="16"/>
              </w:rPr>
            </w:pPr>
          </w:p>
        </w:tc>
      </w:tr>
      <w:tr w:rsidR="00E454AB" w:rsidRPr="00E454AB" w14:paraId="3D2BB1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4D66" w14:textId="77777777" w:rsidR="00554327" w:rsidRPr="00E454AB" w:rsidRDefault="00554327">
            <w:pPr>
              <w:pStyle w:val="TAL"/>
              <w:rPr>
                <w:sz w:val="16"/>
              </w:rPr>
            </w:pPr>
            <w:r w:rsidRPr="00E454AB">
              <w:rPr>
                <w:sz w:val="16"/>
              </w:rPr>
              <w:t>C1-213554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1BD2" w14:textId="77777777" w:rsidR="00554327" w:rsidRPr="00E454AB" w:rsidRDefault="00554327">
            <w:pPr>
              <w:pStyle w:val="TAL"/>
              <w:rPr>
                <w:sz w:val="16"/>
              </w:rPr>
            </w:pPr>
            <w:r w:rsidRPr="00E454AB">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11F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1AC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55EDF" w14:textId="77777777" w:rsidR="00554327" w:rsidRPr="00E454AB" w:rsidRDefault="00554327">
            <w:pPr>
              <w:pStyle w:val="TAL"/>
              <w:rPr>
                <w:sz w:val="16"/>
              </w:rPr>
            </w:pPr>
            <w:r w:rsidRPr="00E454AB">
              <w:rPr>
                <w:sz w:val="16"/>
              </w:rPr>
              <w:t>C1-212846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65604A" w14:textId="77777777" w:rsidR="00554327" w:rsidRPr="00E454AB" w:rsidRDefault="00554327">
            <w:pPr>
              <w:pStyle w:val="TAL"/>
              <w:rPr>
                <w:sz w:val="16"/>
              </w:rPr>
            </w:pPr>
          </w:p>
        </w:tc>
      </w:tr>
      <w:tr w:rsidR="00E454AB" w:rsidRPr="00E454AB" w14:paraId="259A56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1174" w14:textId="77777777" w:rsidR="00554327" w:rsidRPr="00E454AB" w:rsidRDefault="00554327">
            <w:pPr>
              <w:pStyle w:val="TAL"/>
              <w:rPr>
                <w:sz w:val="16"/>
              </w:rPr>
            </w:pPr>
            <w:r w:rsidRPr="00E454AB">
              <w:rPr>
                <w:sz w:val="16"/>
              </w:rPr>
              <w:t>C1-213555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7545"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A1A6"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1F0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C1C2" w14:textId="77777777" w:rsidR="00554327" w:rsidRPr="00E454AB" w:rsidRDefault="00554327">
            <w:pPr>
              <w:pStyle w:val="TAL"/>
              <w:rPr>
                <w:sz w:val="16"/>
              </w:rPr>
            </w:pPr>
            <w:r w:rsidRPr="00E454AB">
              <w:rPr>
                <w:sz w:val="16"/>
              </w:rPr>
              <w:t>C1-212852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98F922" w14:textId="77777777" w:rsidR="00554327" w:rsidRPr="00E454AB" w:rsidRDefault="00554327">
            <w:pPr>
              <w:pStyle w:val="TAL"/>
              <w:rPr>
                <w:sz w:val="16"/>
              </w:rPr>
            </w:pPr>
          </w:p>
        </w:tc>
      </w:tr>
      <w:tr w:rsidR="00E454AB" w:rsidRPr="00E454AB" w14:paraId="61ED14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5217" w14:textId="77777777" w:rsidR="00554327" w:rsidRPr="00E454AB" w:rsidRDefault="00554327">
            <w:pPr>
              <w:pStyle w:val="TAL"/>
              <w:rPr>
                <w:sz w:val="16"/>
              </w:rPr>
            </w:pPr>
            <w:r w:rsidRPr="00E454AB">
              <w:rPr>
                <w:sz w:val="16"/>
              </w:rPr>
              <w:t>C1-213556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0663"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C9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9D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9FC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A408A9" w14:textId="77777777" w:rsidR="00554327" w:rsidRPr="00E454AB" w:rsidRDefault="00554327">
            <w:pPr>
              <w:pStyle w:val="TAL"/>
              <w:rPr>
                <w:sz w:val="16"/>
              </w:rPr>
            </w:pPr>
            <w:r w:rsidRPr="00E454AB">
              <w:rPr>
                <w:sz w:val="16"/>
              </w:rPr>
              <w:t>C1-213817</w:t>
            </w:r>
          </w:p>
        </w:tc>
      </w:tr>
      <w:tr w:rsidR="00E454AB" w:rsidRPr="00E454AB" w14:paraId="14FB60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7289" w14:textId="77777777" w:rsidR="00554327" w:rsidRPr="00E454AB" w:rsidRDefault="00554327">
            <w:pPr>
              <w:pStyle w:val="TAL"/>
              <w:rPr>
                <w:sz w:val="16"/>
              </w:rPr>
            </w:pPr>
            <w:r w:rsidRPr="00E454AB">
              <w:rPr>
                <w:sz w:val="16"/>
              </w:rPr>
              <w:t>C1-213557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E6BB"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8288"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52C7"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7F0C" w14:textId="77777777" w:rsidR="00554327" w:rsidRPr="00E454AB" w:rsidRDefault="00554327">
            <w:pPr>
              <w:pStyle w:val="TAL"/>
              <w:rPr>
                <w:sz w:val="16"/>
              </w:rPr>
            </w:pPr>
            <w:r w:rsidRPr="00E454AB">
              <w:rPr>
                <w:sz w:val="16"/>
              </w:rPr>
              <w:t>C1-212908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1AD8CA" w14:textId="77777777" w:rsidR="00554327" w:rsidRPr="00E454AB" w:rsidRDefault="00554327">
            <w:pPr>
              <w:pStyle w:val="TAL"/>
              <w:rPr>
                <w:sz w:val="16"/>
              </w:rPr>
            </w:pPr>
          </w:p>
        </w:tc>
      </w:tr>
      <w:tr w:rsidR="00E454AB" w:rsidRPr="00E454AB" w14:paraId="07DC0B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362E" w14:textId="77777777" w:rsidR="00554327" w:rsidRPr="00E454AB" w:rsidRDefault="00554327">
            <w:pPr>
              <w:pStyle w:val="TAL"/>
              <w:rPr>
                <w:sz w:val="16"/>
              </w:rPr>
            </w:pPr>
            <w:r w:rsidRPr="00E454AB">
              <w:rPr>
                <w:sz w:val="16"/>
              </w:rPr>
              <w:t>C1-213558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2BC6"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1316"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09C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3E5B" w14:textId="77777777" w:rsidR="00554327" w:rsidRPr="00E454AB" w:rsidRDefault="00554327">
            <w:pPr>
              <w:pStyle w:val="TAL"/>
              <w:rPr>
                <w:sz w:val="16"/>
              </w:rPr>
            </w:pPr>
            <w:r w:rsidRPr="00E454AB">
              <w:rPr>
                <w:sz w:val="16"/>
              </w:rPr>
              <w:t>C1-213290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75EB99" w14:textId="77777777" w:rsidR="00554327" w:rsidRPr="00E454AB" w:rsidRDefault="00554327">
            <w:pPr>
              <w:pStyle w:val="TAL"/>
              <w:rPr>
                <w:sz w:val="16"/>
              </w:rPr>
            </w:pPr>
            <w:r w:rsidRPr="00E454AB">
              <w:rPr>
                <w:sz w:val="16"/>
              </w:rPr>
              <w:t>C1-213869</w:t>
            </w:r>
          </w:p>
        </w:tc>
      </w:tr>
      <w:tr w:rsidR="00E454AB" w:rsidRPr="00E454AB" w14:paraId="7CB1EB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1478" w14:textId="77777777" w:rsidR="00554327" w:rsidRPr="00E454AB" w:rsidRDefault="00554327">
            <w:pPr>
              <w:pStyle w:val="TAL"/>
              <w:rPr>
                <w:sz w:val="16"/>
              </w:rPr>
            </w:pPr>
            <w:r w:rsidRPr="00E454AB">
              <w:rPr>
                <w:sz w:val="16"/>
              </w:rPr>
              <w:t>C1-213559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0354"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8F25" w14:textId="77777777" w:rsidR="00554327" w:rsidRPr="00E454AB" w:rsidRDefault="00554327">
            <w:pPr>
              <w:pStyle w:val="TAL"/>
              <w:rPr>
                <w:sz w:val="16"/>
              </w:rPr>
            </w:pPr>
            <w:r w:rsidRPr="00E454AB">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724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06F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1A8D78" w14:textId="77777777" w:rsidR="00554327" w:rsidRPr="00E454AB" w:rsidRDefault="00554327">
            <w:pPr>
              <w:pStyle w:val="TAL"/>
              <w:rPr>
                <w:sz w:val="16"/>
              </w:rPr>
            </w:pPr>
            <w:r w:rsidRPr="00E454AB">
              <w:rPr>
                <w:sz w:val="16"/>
              </w:rPr>
              <w:t>C1-213908</w:t>
            </w:r>
          </w:p>
        </w:tc>
      </w:tr>
      <w:tr w:rsidR="00E454AB" w:rsidRPr="00E454AB" w14:paraId="4BEA6D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4685" w14:textId="77777777" w:rsidR="00554327" w:rsidRPr="00E454AB" w:rsidRDefault="00554327">
            <w:pPr>
              <w:pStyle w:val="TAL"/>
              <w:rPr>
                <w:sz w:val="16"/>
              </w:rPr>
            </w:pPr>
            <w:r w:rsidRPr="00E454AB">
              <w:rPr>
                <w:sz w:val="16"/>
              </w:rPr>
              <w:t>C1-213560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4059"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5C9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DB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2608" w14:textId="77777777" w:rsidR="00554327" w:rsidRPr="00E454AB" w:rsidRDefault="00554327">
            <w:pPr>
              <w:pStyle w:val="TAL"/>
              <w:rPr>
                <w:sz w:val="16"/>
              </w:rPr>
            </w:pPr>
            <w:r w:rsidRPr="00E454AB">
              <w:rPr>
                <w:sz w:val="16"/>
              </w:rPr>
              <w:t>C1-212847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F0E76A" w14:textId="77777777" w:rsidR="00554327" w:rsidRPr="00E454AB" w:rsidRDefault="00554327">
            <w:pPr>
              <w:pStyle w:val="TAL"/>
              <w:rPr>
                <w:sz w:val="16"/>
              </w:rPr>
            </w:pPr>
          </w:p>
        </w:tc>
      </w:tr>
      <w:tr w:rsidR="00E454AB" w:rsidRPr="00E454AB" w14:paraId="52865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375C" w14:textId="77777777" w:rsidR="00554327" w:rsidRPr="00E454AB" w:rsidRDefault="00554327">
            <w:pPr>
              <w:pStyle w:val="TAL"/>
              <w:rPr>
                <w:sz w:val="16"/>
              </w:rPr>
            </w:pPr>
            <w:r w:rsidRPr="00E454AB">
              <w:rPr>
                <w:sz w:val="16"/>
              </w:rPr>
              <w:t>C1-213561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AB9A" w14:textId="77777777" w:rsidR="00554327" w:rsidRPr="00E454AB" w:rsidRDefault="00554327">
            <w:pPr>
              <w:pStyle w:val="TAL"/>
              <w:rPr>
                <w:sz w:val="16"/>
              </w:rPr>
            </w:pPr>
            <w:r w:rsidRPr="00E454AB">
              <w:rPr>
                <w:sz w:val="16"/>
              </w:rPr>
              <w:t>LS on loss of network connection for the UE with E-UTRA capability disabled in a network which does not support 2G/3G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EB11" w14:textId="77777777" w:rsidR="00554327" w:rsidRPr="00E454AB" w:rsidRDefault="00554327">
            <w:pPr>
              <w:pStyle w:val="TAL"/>
              <w:rPr>
                <w:sz w:val="16"/>
              </w:rPr>
            </w:pPr>
            <w:r w:rsidRPr="00E454AB">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C6E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E4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910547F" w14:textId="77777777" w:rsidR="00554327" w:rsidRPr="00E454AB" w:rsidRDefault="00554327">
            <w:pPr>
              <w:pStyle w:val="TAL"/>
              <w:rPr>
                <w:sz w:val="16"/>
              </w:rPr>
            </w:pPr>
            <w:r w:rsidRPr="00E454AB">
              <w:rPr>
                <w:sz w:val="16"/>
              </w:rPr>
              <w:t>C1-213800</w:t>
            </w:r>
          </w:p>
        </w:tc>
      </w:tr>
      <w:tr w:rsidR="00E454AB" w:rsidRPr="00E454AB" w14:paraId="4D7D9F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BA37" w14:textId="77777777" w:rsidR="00554327" w:rsidRPr="00E454AB" w:rsidRDefault="00554327">
            <w:pPr>
              <w:pStyle w:val="TAL"/>
              <w:rPr>
                <w:sz w:val="16"/>
              </w:rPr>
            </w:pPr>
            <w:r w:rsidRPr="00E454AB">
              <w:rPr>
                <w:sz w:val="16"/>
              </w:rPr>
              <w:t>C1-213562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89D3"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462E"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4D7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7D6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33F652" w14:textId="77777777" w:rsidR="00554327" w:rsidRPr="00E454AB" w:rsidRDefault="00554327">
            <w:pPr>
              <w:pStyle w:val="TAL"/>
              <w:rPr>
                <w:sz w:val="16"/>
              </w:rPr>
            </w:pPr>
          </w:p>
        </w:tc>
      </w:tr>
      <w:tr w:rsidR="00E454AB" w:rsidRPr="00E454AB" w14:paraId="0AF162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5C47" w14:textId="77777777" w:rsidR="00554327" w:rsidRPr="00E454AB" w:rsidRDefault="00554327">
            <w:pPr>
              <w:pStyle w:val="TAL"/>
              <w:rPr>
                <w:sz w:val="16"/>
              </w:rPr>
            </w:pPr>
            <w:r w:rsidRPr="00E454AB">
              <w:rPr>
                <w:sz w:val="16"/>
              </w:rPr>
              <w:t>C1-213563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0A13"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36586"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B1B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0390" w14:textId="77777777" w:rsidR="00554327" w:rsidRPr="00E454AB" w:rsidRDefault="00554327">
            <w:pPr>
              <w:pStyle w:val="TAL"/>
              <w:rPr>
                <w:sz w:val="16"/>
              </w:rPr>
            </w:pPr>
            <w:r w:rsidRPr="00E454AB">
              <w:rPr>
                <w:sz w:val="16"/>
              </w:rPr>
              <w:t>C1-213255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6280BC" w14:textId="77777777" w:rsidR="00554327" w:rsidRPr="00E454AB" w:rsidRDefault="00554327">
            <w:pPr>
              <w:pStyle w:val="TAL"/>
              <w:rPr>
                <w:sz w:val="16"/>
              </w:rPr>
            </w:pPr>
          </w:p>
        </w:tc>
      </w:tr>
      <w:tr w:rsidR="00E454AB" w:rsidRPr="00E454AB" w14:paraId="637F73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7BF2" w14:textId="77777777" w:rsidR="00554327" w:rsidRPr="00E454AB" w:rsidRDefault="00554327">
            <w:pPr>
              <w:pStyle w:val="TAL"/>
              <w:rPr>
                <w:sz w:val="16"/>
              </w:rPr>
            </w:pPr>
            <w:r w:rsidRPr="00E454AB">
              <w:rPr>
                <w:sz w:val="16"/>
              </w:rPr>
              <w:t>C1-213564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D165"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11C4"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72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6FF1" w14:textId="77777777" w:rsidR="00554327" w:rsidRPr="00E454AB" w:rsidRDefault="00554327">
            <w:pPr>
              <w:pStyle w:val="TAL"/>
              <w:rPr>
                <w:sz w:val="16"/>
              </w:rPr>
            </w:pPr>
            <w:r w:rsidRPr="00E454AB">
              <w:rPr>
                <w:sz w:val="16"/>
              </w:rPr>
              <w:t>C1-212865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FF4825" w14:textId="77777777" w:rsidR="00554327" w:rsidRPr="00E454AB" w:rsidRDefault="00554327">
            <w:pPr>
              <w:pStyle w:val="TAL"/>
              <w:rPr>
                <w:sz w:val="16"/>
              </w:rPr>
            </w:pPr>
          </w:p>
        </w:tc>
      </w:tr>
      <w:tr w:rsidR="00E454AB" w:rsidRPr="00E454AB" w14:paraId="2640DF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60AC" w14:textId="77777777" w:rsidR="00554327" w:rsidRPr="00E454AB" w:rsidRDefault="00554327">
            <w:pPr>
              <w:pStyle w:val="TAL"/>
              <w:rPr>
                <w:sz w:val="16"/>
              </w:rPr>
            </w:pPr>
            <w:r w:rsidRPr="00E454AB">
              <w:rPr>
                <w:sz w:val="16"/>
              </w:rPr>
              <w:t>C1-213565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6978"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094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6C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0761" w14:textId="77777777" w:rsidR="00554327" w:rsidRPr="00E454AB" w:rsidRDefault="00554327">
            <w:pPr>
              <w:pStyle w:val="TAL"/>
              <w:rPr>
                <w:sz w:val="16"/>
              </w:rPr>
            </w:pPr>
            <w:r w:rsidRPr="00E454AB">
              <w:rPr>
                <w:sz w:val="16"/>
              </w:rPr>
              <w:t>C1-213283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FFDFFD" w14:textId="77777777" w:rsidR="00554327" w:rsidRPr="00E454AB" w:rsidRDefault="00554327">
            <w:pPr>
              <w:pStyle w:val="TAL"/>
              <w:rPr>
                <w:sz w:val="16"/>
              </w:rPr>
            </w:pPr>
          </w:p>
        </w:tc>
      </w:tr>
      <w:tr w:rsidR="00E454AB" w:rsidRPr="00E454AB" w14:paraId="7B9B9D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7B22" w14:textId="77777777" w:rsidR="00554327" w:rsidRPr="00E454AB" w:rsidRDefault="00554327">
            <w:pPr>
              <w:pStyle w:val="TAL"/>
              <w:rPr>
                <w:sz w:val="16"/>
              </w:rPr>
            </w:pPr>
            <w:r w:rsidRPr="00E454AB">
              <w:rPr>
                <w:sz w:val="16"/>
              </w:rPr>
              <w:t>C1-213566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9BE0"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8FA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EB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6B2A" w14:textId="77777777" w:rsidR="00554327" w:rsidRPr="00E454AB" w:rsidRDefault="00554327">
            <w:pPr>
              <w:pStyle w:val="TAL"/>
              <w:rPr>
                <w:sz w:val="16"/>
              </w:rPr>
            </w:pPr>
            <w:r w:rsidRPr="00E454AB">
              <w:rPr>
                <w:sz w:val="16"/>
              </w:rPr>
              <w:t>C1-213164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E3E382" w14:textId="77777777" w:rsidR="00554327" w:rsidRPr="00E454AB" w:rsidRDefault="00554327">
            <w:pPr>
              <w:pStyle w:val="TAL"/>
              <w:rPr>
                <w:sz w:val="16"/>
              </w:rPr>
            </w:pPr>
            <w:r w:rsidRPr="00E454AB">
              <w:rPr>
                <w:sz w:val="16"/>
              </w:rPr>
              <w:t>C1-213939</w:t>
            </w:r>
          </w:p>
        </w:tc>
      </w:tr>
      <w:tr w:rsidR="00E454AB" w:rsidRPr="00E454AB" w14:paraId="4BC575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4B12" w14:textId="77777777" w:rsidR="00554327" w:rsidRPr="00E454AB" w:rsidRDefault="00554327">
            <w:pPr>
              <w:pStyle w:val="TAL"/>
              <w:rPr>
                <w:sz w:val="16"/>
              </w:rPr>
            </w:pPr>
            <w:r w:rsidRPr="00E454AB">
              <w:rPr>
                <w:sz w:val="16"/>
              </w:rPr>
              <w:t>C1-213567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A6F6" w14:textId="77777777" w:rsidR="00554327" w:rsidRPr="00E454AB" w:rsidRDefault="00554327">
            <w:pPr>
              <w:pStyle w:val="TAL"/>
              <w:rPr>
                <w:sz w:val="16"/>
              </w:rPr>
            </w:pPr>
            <w:r w:rsidRPr="00E454AB">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918C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D22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9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8828E" w14:textId="77777777" w:rsidR="00554327" w:rsidRPr="00E454AB" w:rsidRDefault="00554327">
            <w:pPr>
              <w:pStyle w:val="TAL"/>
              <w:rPr>
                <w:sz w:val="16"/>
              </w:rPr>
            </w:pPr>
          </w:p>
        </w:tc>
      </w:tr>
      <w:tr w:rsidR="00E454AB" w:rsidRPr="00E454AB" w14:paraId="5C8559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E9A6" w14:textId="77777777" w:rsidR="00554327" w:rsidRPr="00E454AB" w:rsidRDefault="00554327">
            <w:pPr>
              <w:pStyle w:val="TAL"/>
              <w:rPr>
                <w:sz w:val="16"/>
              </w:rPr>
            </w:pPr>
            <w:r w:rsidRPr="00E454AB">
              <w:rPr>
                <w:sz w:val="16"/>
              </w:rPr>
              <w:t>C1-213568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82BB" w14:textId="77777777" w:rsidR="00554327" w:rsidRPr="00E454AB" w:rsidRDefault="00554327">
            <w:pPr>
              <w:pStyle w:val="TAL"/>
              <w:rPr>
                <w:sz w:val="16"/>
              </w:rPr>
            </w:pPr>
            <w:r w:rsidRPr="00E454AB">
              <w:rPr>
                <w:sz w:val="16"/>
              </w:rPr>
              <w:t>Update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42D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CBC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834A" w14:textId="77777777" w:rsidR="00554327" w:rsidRPr="00E454AB" w:rsidRDefault="00554327">
            <w:pPr>
              <w:pStyle w:val="TAL"/>
              <w:rPr>
                <w:sz w:val="16"/>
              </w:rPr>
            </w:pPr>
            <w:r w:rsidRPr="00E454AB">
              <w:rPr>
                <w:sz w:val="16"/>
              </w:rPr>
              <w:t>C1-212930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D8857A" w14:textId="77777777" w:rsidR="00554327" w:rsidRPr="00E454AB" w:rsidRDefault="00554327">
            <w:pPr>
              <w:pStyle w:val="TAL"/>
              <w:rPr>
                <w:sz w:val="16"/>
              </w:rPr>
            </w:pPr>
          </w:p>
        </w:tc>
      </w:tr>
      <w:tr w:rsidR="00E454AB" w:rsidRPr="00E454AB" w14:paraId="53AE78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4969" w14:textId="77777777" w:rsidR="00554327" w:rsidRPr="00E454AB" w:rsidRDefault="00554327">
            <w:pPr>
              <w:pStyle w:val="TAL"/>
              <w:rPr>
                <w:sz w:val="16"/>
              </w:rPr>
            </w:pPr>
            <w:r w:rsidRPr="00E454AB">
              <w:rPr>
                <w:sz w:val="16"/>
              </w:rPr>
              <w:t>C1-213569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0422" w14:textId="77777777" w:rsidR="00554327" w:rsidRPr="00E454AB" w:rsidRDefault="00554327">
            <w:pPr>
              <w:pStyle w:val="TAL"/>
              <w:rPr>
                <w:sz w:val="16"/>
              </w:rPr>
            </w:pPr>
            <w:r w:rsidRPr="00E454AB">
              <w:rPr>
                <w:sz w:val="16"/>
              </w:rPr>
              <w:t>Add path selection for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4EAA"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B71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8CF9" w14:textId="77777777" w:rsidR="00554327" w:rsidRPr="00E454AB" w:rsidRDefault="00554327">
            <w:pPr>
              <w:pStyle w:val="TAL"/>
              <w:rPr>
                <w:sz w:val="16"/>
              </w:rPr>
            </w:pPr>
            <w:r w:rsidRPr="00E454AB">
              <w:rPr>
                <w:sz w:val="16"/>
              </w:rPr>
              <w:t>C1-212931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B01F52" w14:textId="77777777" w:rsidR="00554327" w:rsidRPr="00E454AB" w:rsidRDefault="00554327">
            <w:pPr>
              <w:pStyle w:val="TAL"/>
              <w:rPr>
                <w:sz w:val="16"/>
              </w:rPr>
            </w:pPr>
          </w:p>
        </w:tc>
      </w:tr>
      <w:tr w:rsidR="00E454AB" w:rsidRPr="00E454AB" w14:paraId="73AEAA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C206" w14:textId="77777777" w:rsidR="00554327" w:rsidRPr="00E454AB" w:rsidRDefault="00554327">
            <w:pPr>
              <w:pStyle w:val="TAL"/>
              <w:rPr>
                <w:sz w:val="16"/>
              </w:rPr>
            </w:pPr>
            <w:r w:rsidRPr="00E454AB">
              <w:rPr>
                <w:sz w:val="16"/>
              </w:rPr>
              <w:t>C1-213570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5ECF" w14:textId="77777777" w:rsidR="00554327" w:rsidRPr="00E454AB" w:rsidRDefault="00554327">
            <w:pPr>
              <w:pStyle w:val="TAL"/>
              <w:rPr>
                <w:sz w:val="16"/>
              </w:rPr>
            </w:pPr>
            <w:r w:rsidRPr="00E454AB">
              <w:rPr>
                <w:sz w:val="16"/>
              </w:rPr>
              <w:t>Handling of unknown, unforeseen, and erroneous protocol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03F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E41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1941" w14:textId="77777777" w:rsidR="00554327" w:rsidRPr="00E454AB" w:rsidRDefault="00554327">
            <w:pPr>
              <w:pStyle w:val="TAL"/>
              <w:rPr>
                <w:sz w:val="16"/>
              </w:rPr>
            </w:pPr>
            <w:r w:rsidRPr="00E454AB">
              <w:rPr>
                <w:sz w:val="16"/>
              </w:rPr>
              <w:t>C1-212932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5C1F5" w14:textId="77777777" w:rsidR="00554327" w:rsidRPr="00E454AB" w:rsidRDefault="00554327">
            <w:pPr>
              <w:pStyle w:val="TAL"/>
              <w:rPr>
                <w:sz w:val="16"/>
              </w:rPr>
            </w:pPr>
          </w:p>
        </w:tc>
      </w:tr>
      <w:tr w:rsidR="00E454AB" w:rsidRPr="00E454AB" w14:paraId="078A02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0E51" w14:textId="77777777" w:rsidR="00554327" w:rsidRPr="00E454AB" w:rsidRDefault="00554327">
            <w:pPr>
              <w:pStyle w:val="TAL"/>
              <w:rPr>
                <w:sz w:val="16"/>
              </w:rPr>
            </w:pPr>
            <w:r w:rsidRPr="00E454AB">
              <w:rPr>
                <w:sz w:val="16"/>
              </w:rPr>
              <w:lastRenderedPageBreak/>
              <w:t>C1-213571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F7FD" w14:textId="77777777" w:rsidR="00554327" w:rsidRPr="00E454AB" w:rsidRDefault="00554327">
            <w:pPr>
              <w:pStyle w:val="TAL"/>
              <w:rPr>
                <w:sz w:val="16"/>
              </w:rPr>
            </w:pPr>
            <w:r w:rsidRPr="00E454AB">
              <w:rPr>
                <w:sz w:val="16"/>
              </w:rPr>
              <w:t>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9872"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511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B231" w14:textId="77777777" w:rsidR="00554327" w:rsidRPr="00E454AB" w:rsidRDefault="00554327">
            <w:pPr>
              <w:pStyle w:val="TAL"/>
              <w:rPr>
                <w:sz w:val="16"/>
              </w:rPr>
            </w:pPr>
            <w:r w:rsidRPr="00E454AB">
              <w:rPr>
                <w:sz w:val="16"/>
              </w:rPr>
              <w:t>C1-212933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600AC5" w14:textId="77777777" w:rsidR="00554327" w:rsidRPr="00E454AB" w:rsidRDefault="00554327">
            <w:pPr>
              <w:pStyle w:val="TAL"/>
              <w:rPr>
                <w:sz w:val="16"/>
              </w:rPr>
            </w:pPr>
          </w:p>
        </w:tc>
      </w:tr>
      <w:tr w:rsidR="00E454AB" w:rsidRPr="00E454AB" w14:paraId="47F0A5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41DE" w14:textId="77777777" w:rsidR="00554327" w:rsidRPr="00E454AB" w:rsidRDefault="00554327">
            <w:pPr>
              <w:pStyle w:val="TAL"/>
              <w:rPr>
                <w:sz w:val="16"/>
              </w:rPr>
            </w:pPr>
            <w:r w:rsidRPr="00E454AB">
              <w:rPr>
                <w:sz w:val="16"/>
              </w:rPr>
              <w:t>C1-213572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B558" w14:textId="77777777" w:rsidR="00554327" w:rsidRPr="00E454AB" w:rsidRDefault="00554327">
            <w:pPr>
              <w:pStyle w:val="TAL"/>
              <w:rPr>
                <w:sz w:val="16"/>
              </w:rPr>
            </w:pPr>
            <w:r w:rsidRPr="00E454AB">
              <w:rPr>
                <w:sz w:val="16"/>
              </w:rPr>
              <w:t>PROSE PC5 DISCOVERY message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C6B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1F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DC6A" w14:textId="77777777" w:rsidR="00554327" w:rsidRPr="00E454AB" w:rsidRDefault="00554327">
            <w:pPr>
              <w:pStyle w:val="TAL"/>
              <w:rPr>
                <w:sz w:val="16"/>
              </w:rPr>
            </w:pPr>
            <w:r w:rsidRPr="00E454AB">
              <w:rPr>
                <w:sz w:val="16"/>
              </w:rPr>
              <w:t>C1-212934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18AEA4" w14:textId="77777777" w:rsidR="00554327" w:rsidRPr="00E454AB" w:rsidRDefault="00554327">
            <w:pPr>
              <w:pStyle w:val="TAL"/>
              <w:rPr>
                <w:sz w:val="16"/>
              </w:rPr>
            </w:pPr>
          </w:p>
        </w:tc>
      </w:tr>
      <w:tr w:rsidR="00E454AB" w:rsidRPr="00E454AB" w14:paraId="1A0703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2E91" w14:textId="77777777" w:rsidR="00554327" w:rsidRPr="00E454AB" w:rsidRDefault="00554327">
            <w:pPr>
              <w:pStyle w:val="TAL"/>
              <w:rPr>
                <w:sz w:val="16"/>
              </w:rPr>
            </w:pPr>
            <w:r w:rsidRPr="00E454AB">
              <w:rPr>
                <w:sz w:val="16"/>
              </w:rPr>
              <w:t>C1-213573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5E5E"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395B"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1F8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D5E9" w14:textId="77777777" w:rsidR="00554327" w:rsidRPr="00E454AB" w:rsidRDefault="00554327">
            <w:pPr>
              <w:pStyle w:val="TAL"/>
              <w:rPr>
                <w:sz w:val="16"/>
              </w:rPr>
            </w:pPr>
            <w:r w:rsidRPr="00E454AB">
              <w:rPr>
                <w:sz w:val="16"/>
              </w:rPr>
              <w:t>C1-212935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8E3152" w14:textId="77777777" w:rsidR="00554327" w:rsidRPr="00E454AB" w:rsidRDefault="00554327">
            <w:pPr>
              <w:pStyle w:val="TAL"/>
              <w:rPr>
                <w:sz w:val="16"/>
              </w:rPr>
            </w:pPr>
            <w:r w:rsidRPr="00E454AB">
              <w:rPr>
                <w:sz w:val="16"/>
              </w:rPr>
              <w:t>C1-213746</w:t>
            </w:r>
          </w:p>
        </w:tc>
      </w:tr>
      <w:tr w:rsidR="00E454AB" w:rsidRPr="00E454AB" w14:paraId="02A738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C1E8" w14:textId="77777777" w:rsidR="00554327" w:rsidRPr="00E454AB" w:rsidRDefault="00554327">
            <w:pPr>
              <w:pStyle w:val="TAL"/>
              <w:rPr>
                <w:sz w:val="16"/>
              </w:rPr>
            </w:pPr>
            <w:r w:rsidRPr="00E454AB">
              <w:rPr>
                <w:sz w:val="16"/>
              </w:rPr>
              <w:t>C1-213574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A0D2" w14:textId="77777777" w:rsidR="00554327" w:rsidRPr="00E454AB" w:rsidRDefault="00554327">
            <w:pPr>
              <w:pStyle w:val="TAL"/>
              <w:rPr>
                <w:sz w:val="16"/>
              </w:rPr>
            </w:pPr>
            <w:r w:rsidRPr="00E454AB">
              <w:rPr>
                <w:sz w:val="16"/>
              </w:rPr>
              <w:t>Encoding policy of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735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E2B9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2409" w14:textId="77777777" w:rsidR="00554327" w:rsidRPr="00E454AB" w:rsidRDefault="00554327">
            <w:pPr>
              <w:pStyle w:val="TAL"/>
              <w:rPr>
                <w:sz w:val="16"/>
              </w:rPr>
            </w:pPr>
            <w:r w:rsidRPr="00E454AB">
              <w:rPr>
                <w:sz w:val="16"/>
              </w:rPr>
              <w:t>C1-212936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52417E" w14:textId="77777777" w:rsidR="00554327" w:rsidRPr="00E454AB" w:rsidRDefault="00554327">
            <w:pPr>
              <w:pStyle w:val="TAL"/>
              <w:rPr>
                <w:sz w:val="16"/>
              </w:rPr>
            </w:pPr>
          </w:p>
        </w:tc>
      </w:tr>
      <w:tr w:rsidR="00E454AB" w:rsidRPr="00E454AB" w14:paraId="21A288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080E" w14:textId="77777777" w:rsidR="00554327" w:rsidRPr="00E454AB" w:rsidRDefault="00554327">
            <w:pPr>
              <w:pStyle w:val="TAL"/>
              <w:rPr>
                <w:sz w:val="16"/>
              </w:rPr>
            </w:pPr>
            <w:r w:rsidRPr="00E454AB">
              <w:rPr>
                <w:sz w:val="16"/>
              </w:rPr>
              <w:t>C1-213575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FFF1"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D9EE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383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B6AD6" w14:textId="77777777" w:rsidR="00554327" w:rsidRPr="00E454AB" w:rsidRDefault="00554327">
            <w:pPr>
              <w:pStyle w:val="TAL"/>
              <w:rPr>
                <w:sz w:val="16"/>
              </w:rPr>
            </w:pPr>
            <w:r w:rsidRPr="00E454AB">
              <w:rPr>
                <w:sz w:val="16"/>
              </w:rPr>
              <w:t>C1-212940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8E42B9" w14:textId="77777777" w:rsidR="00554327" w:rsidRPr="00E454AB" w:rsidRDefault="00554327">
            <w:pPr>
              <w:pStyle w:val="TAL"/>
              <w:rPr>
                <w:sz w:val="16"/>
              </w:rPr>
            </w:pPr>
          </w:p>
        </w:tc>
      </w:tr>
      <w:tr w:rsidR="00E454AB" w:rsidRPr="00E454AB" w14:paraId="21D239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1567" w14:textId="77777777" w:rsidR="00554327" w:rsidRPr="00E454AB" w:rsidRDefault="00554327">
            <w:pPr>
              <w:pStyle w:val="TAL"/>
              <w:rPr>
                <w:sz w:val="16"/>
              </w:rPr>
            </w:pPr>
            <w:r w:rsidRPr="00E454AB">
              <w:rPr>
                <w:sz w:val="16"/>
              </w:rPr>
              <w:t>C1-213576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0BD4"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7DC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63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239F" w14:textId="77777777" w:rsidR="00554327" w:rsidRPr="00E454AB" w:rsidRDefault="00554327">
            <w:pPr>
              <w:pStyle w:val="TAL"/>
              <w:rPr>
                <w:sz w:val="16"/>
              </w:rPr>
            </w:pPr>
            <w:r w:rsidRPr="00E454AB">
              <w:rPr>
                <w:sz w:val="16"/>
              </w:rPr>
              <w:t>C1-212941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D85218" w14:textId="77777777" w:rsidR="00554327" w:rsidRPr="00E454AB" w:rsidRDefault="00554327">
            <w:pPr>
              <w:pStyle w:val="TAL"/>
              <w:rPr>
                <w:sz w:val="16"/>
              </w:rPr>
            </w:pPr>
          </w:p>
        </w:tc>
      </w:tr>
      <w:tr w:rsidR="00E454AB" w:rsidRPr="00E454AB" w14:paraId="74EC41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10CC" w14:textId="77777777" w:rsidR="00554327" w:rsidRPr="00E454AB" w:rsidRDefault="00554327">
            <w:pPr>
              <w:pStyle w:val="TAL"/>
              <w:rPr>
                <w:sz w:val="16"/>
              </w:rPr>
            </w:pPr>
            <w:r w:rsidRPr="00E454AB">
              <w:rPr>
                <w:sz w:val="16"/>
              </w:rPr>
              <w:t>C1-213577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2086"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9A48"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A1B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9522" w14:textId="77777777" w:rsidR="00554327" w:rsidRPr="00E454AB" w:rsidRDefault="00554327">
            <w:pPr>
              <w:pStyle w:val="TAL"/>
              <w:rPr>
                <w:sz w:val="16"/>
              </w:rPr>
            </w:pPr>
            <w:r w:rsidRPr="00E454AB">
              <w:rPr>
                <w:sz w:val="16"/>
              </w:rPr>
              <w:t>C1-212943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9C1C07" w14:textId="77777777" w:rsidR="00554327" w:rsidRPr="00E454AB" w:rsidRDefault="00554327">
            <w:pPr>
              <w:pStyle w:val="TAL"/>
              <w:rPr>
                <w:sz w:val="16"/>
              </w:rPr>
            </w:pPr>
          </w:p>
        </w:tc>
      </w:tr>
      <w:tr w:rsidR="00E454AB" w:rsidRPr="00E454AB" w14:paraId="37A55D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9A72" w14:textId="77777777" w:rsidR="00554327" w:rsidRPr="00E454AB" w:rsidRDefault="00554327">
            <w:pPr>
              <w:pStyle w:val="TAL"/>
              <w:rPr>
                <w:sz w:val="16"/>
              </w:rPr>
            </w:pPr>
            <w:r w:rsidRPr="00E454AB">
              <w:rPr>
                <w:sz w:val="16"/>
              </w:rPr>
              <w:t>C1-213578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DB8F"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D61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F6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9A76" w14:textId="77777777" w:rsidR="00554327" w:rsidRPr="00E454AB" w:rsidRDefault="00554327">
            <w:pPr>
              <w:pStyle w:val="TAL"/>
              <w:rPr>
                <w:sz w:val="16"/>
              </w:rPr>
            </w:pPr>
            <w:r w:rsidRPr="00E454AB">
              <w:rPr>
                <w:sz w:val="16"/>
              </w:rPr>
              <w:t>C1-212954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46BB9" w14:textId="77777777" w:rsidR="00554327" w:rsidRPr="00E454AB" w:rsidRDefault="00554327">
            <w:pPr>
              <w:pStyle w:val="TAL"/>
              <w:rPr>
                <w:sz w:val="16"/>
              </w:rPr>
            </w:pPr>
          </w:p>
        </w:tc>
      </w:tr>
      <w:tr w:rsidR="00E454AB" w:rsidRPr="00E454AB" w14:paraId="32BE20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CBDA" w14:textId="77777777" w:rsidR="00554327" w:rsidRPr="00E454AB" w:rsidRDefault="00554327">
            <w:pPr>
              <w:pStyle w:val="TAL"/>
              <w:rPr>
                <w:sz w:val="16"/>
              </w:rPr>
            </w:pPr>
            <w:r w:rsidRPr="00E454AB">
              <w:rPr>
                <w:sz w:val="16"/>
              </w:rPr>
              <w:t>C1-213579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6095"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0DAB"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35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F508" w14:textId="77777777" w:rsidR="00554327" w:rsidRPr="00E454AB" w:rsidRDefault="00554327">
            <w:pPr>
              <w:pStyle w:val="TAL"/>
              <w:rPr>
                <w:sz w:val="16"/>
              </w:rPr>
            </w:pPr>
            <w:r w:rsidRPr="00E454AB">
              <w:rPr>
                <w:sz w:val="16"/>
              </w:rPr>
              <w:t>C1-212907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6D00A2" w14:textId="77777777" w:rsidR="00554327" w:rsidRPr="00E454AB" w:rsidRDefault="00554327">
            <w:pPr>
              <w:pStyle w:val="TAL"/>
              <w:rPr>
                <w:sz w:val="16"/>
              </w:rPr>
            </w:pPr>
            <w:r w:rsidRPr="00E454AB">
              <w:rPr>
                <w:sz w:val="16"/>
              </w:rPr>
              <w:t>C1-213880</w:t>
            </w:r>
          </w:p>
        </w:tc>
      </w:tr>
      <w:tr w:rsidR="00E454AB" w:rsidRPr="00E454AB" w14:paraId="611F7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F7F9" w14:textId="77777777" w:rsidR="00554327" w:rsidRPr="00E454AB" w:rsidRDefault="00554327">
            <w:pPr>
              <w:pStyle w:val="TAL"/>
              <w:rPr>
                <w:sz w:val="16"/>
              </w:rPr>
            </w:pPr>
            <w:r w:rsidRPr="00E454AB">
              <w:rPr>
                <w:sz w:val="16"/>
              </w:rPr>
              <w:t>C1-213580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E4D8"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270F"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36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34DF" w14:textId="77777777" w:rsidR="00554327" w:rsidRPr="00E454AB" w:rsidRDefault="00554327">
            <w:pPr>
              <w:pStyle w:val="TAL"/>
              <w:rPr>
                <w:sz w:val="16"/>
              </w:rPr>
            </w:pPr>
            <w:r w:rsidRPr="00E454AB">
              <w:rPr>
                <w:sz w:val="16"/>
              </w:rPr>
              <w:t>C1-213270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2E90988" w14:textId="77777777" w:rsidR="00554327" w:rsidRPr="00E454AB" w:rsidRDefault="00554327">
            <w:pPr>
              <w:pStyle w:val="TAL"/>
              <w:rPr>
                <w:sz w:val="16"/>
              </w:rPr>
            </w:pPr>
            <w:r w:rsidRPr="00E454AB">
              <w:rPr>
                <w:sz w:val="16"/>
              </w:rPr>
              <w:t>C1-213724</w:t>
            </w:r>
          </w:p>
        </w:tc>
      </w:tr>
      <w:tr w:rsidR="00E454AB" w:rsidRPr="00E454AB" w14:paraId="6F402E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ABBE" w14:textId="77777777" w:rsidR="00554327" w:rsidRPr="00E454AB" w:rsidRDefault="00554327">
            <w:pPr>
              <w:pStyle w:val="TAL"/>
              <w:rPr>
                <w:sz w:val="16"/>
              </w:rPr>
            </w:pPr>
            <w:r w:rsidRPr="00E454AB">
              <w:rPr>
                <w:sz w:val="16"/>
              </w:rPr>
              <w:t>C1-213581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631A"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B670"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9FE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64F8" w14:textId="77777777" w:rsidR="00554327" w:rsidRPr="00E454AB" w:rsidRDefault="00554327">
            <w:pPr>
              <w:pStyle w:val="TAL"/>
              <w:rPr>
                <w:sz w:val="16"/>
              </w:rPr>
            </w:pPr>
            <w:r w:rsidRPr="00E454AB">
              <w:rPr>
                <w:sz w:val="16"/>
              </w:rPr>
              <w:t>C1-213113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13736E" w14:textId="77777777" w:rsidR="00554327" w:rsidRPr="00E454AB" w:rsidRDefault="00554327">
            <w:pPr>
              <w:pStyle w:val="TAL"/>
              <w:rPr>
                <w:sz w:val="16"/>
              </w:rPr>
            </w:pPr>
          </w:p>
        </w:tc>
      </w:tr>
      <w:tr w:rsidR="00E454AB" w:rsidRPr="00E454AB" w14:paraId="4EDE26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9838" w14:textId="77777777" w:rsidR="00554327" w:rsidRPr="00E454AB" w:rsidRDefault="00554327">
            <w:pPr>
              <w:pStyle w:val="TAL"/>
              <w:rPr>
                <w:sz w:val="16"/>
              </w:rPr>
            </w:pPr>
            <w:r w:rsidRPr="00E454AB">
              <w:rPr>
                <w:sz w:val="16"/>
              </w:rPr>
              <w:t>C1-213582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5968"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6EC68"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34E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B466" w14:textId="77777777" w:rsidR="00554327" w:rsidRPr="00E454AB" w:rsidRDefault="00554327">
            <w:pPr>
              <w:pStyle w:val="TAL"/>
              <w:rPr>
                <w:sz w:val="16"/>
              </w:rPr>
            </w:pPr>
            <w:r w:rsidRPr="00E454AB">
              <w:rPr>
                <w:sz w:val="16"/>
              </w:rPr>
              <w:t>C1-213114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5F7A28" w14:textId="77777777" w:rsidR="00554327" w:rsidRPr="00E454AB" w:rsidRDefault="00554327">
            <w:pPr>
              <w:pStyle w:val="TAL"/>
              <w:rPr>
                <w:sz w:val="16"/>
              </w:rPr>
            </w:pPr>
          </w:p>
        </w:tc>
      </w:tr>
      <w:tr w:rsidR="00E454AB" w:rsidRPr="00E454AB" w14:paraId="67F182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3643" w14:textId="77777777" w:rsidR="00554327" w:rsidRPr="00E454AB" w:rsidRDefault="00554327">
            <w:pPr>
              <w:pStyle w:val="TAL"/>
              <w:rPr>
                <w:sz w:val="16"/>
              </w:rPr>
            </w:pPr>
            <w:r w:rsidRPr="00E454AB">
              <w:rPr>
                <w:sz w:val="16"/>
              </w:rPr>
              <w:t>C1-213583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839B"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ESM failure during transfer of existing emergency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8DE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994E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B5D1" w14:textId="77777777" w:rsidR="00554327" w:rsidRPr="00E454AB" w:rsidRDefault="00554327">
            <w:pPr>
              <w:pStyle w:val="TAL"/>
              <w:rPr>
                <w:sz w:val="16"/>
              </w:rPr>
            </w:pPr>
            <w:r w:rsidRPr="00E454AB">
              <w:rPr>
                <w:sz w:val="16"/>
              </w:rPr>
              <w:t>C1-213542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35E07B" w14:textId="77777777" w:rsidR="00554327" w:rsidRPr="00E454AB" w:rsidRDefault="00554327">
            <w:pPr>
              <w:pStyle w:val="TAL"/>
              <w:rPr>
                <w:sz w:val="16"/>
              </w:rPr>
            </w:pPr>
          </w:p>
        </w:tc>
      </w:tr>
      <w:tr w:rsidR="00E454AB" w:rsidRPr="00E454AB" w14:paraId="14FD11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50B3" w14:textId="77777777" w:rsidR="00554327" w:rsidRPr="00E454AB" w:rsidRDefault="00554327">
            <w:pPr>
              <w:pStyle w:val="TAL"/>
              <w:rPr>
                <w:sz w:val="16"/>
              </w:rPr>
            </w:pPr>
            <w:r w:rsidRPr="00E454AB">
              <w:rPr>
                <w:sz w:val="16"/>
              </w:rPr>
              <w:t>C1-213584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B12E"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5GSM failure during transfer of existing emergency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F67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363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7C4F" w14:textId="77777777" w:rsidR="00554327" w:rsidRPr="00E454AB" w:rsidRDefault="00554327">
            <w:pPr>
              <w:pStyle w:val="TAL"/>
              <w:rPr>
                <w:sz w:val="16"/>
              </w:rPr>
            </w:pPr>
            <w:r w:rsidRPr="00E454AB">
              <w:rPr>
                <w:sz w:val="16"/>
              </w:rPr>
              <w:t>C1-213543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449460" w14:textId="77777777" w:rsidR="00554327" w:rsidRPr="00E454AB" w:rsidRDefault="00554327">
            <w:pPr>
              <w:pStyle w:val="TAL"/>
              <w:rPr>
                <w:sz w:val="16"/>
              </w:rPr>
            </w:pPr>
          </w:p>
        </w:tc>
      </w:tr>
      <w:tr w:rsidR="00E454AB" w:rsidRPr="00E454AB" w14:paraId="16397B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CD4B" w14:textId="77777777" w:rsidR="00554327" w:rsidRPr="00E454AB" w:rsidRDefault="00554327">
            <w:pPr>
              <w:pStyle w:val="TAL"/>
              <w:rPr>
                <w:sz w:val="16"/>
              </w:rPr>
            </w:pPr>
            <w:r w:rsidRPr="00E454AB">
              <w:rPr>
                <w:sz w:val="16"/>
              </w:rPr>
              <w:t>C1-213585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99D4"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or interworking of existing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1CD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B1E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F663" w14:textId="77777777" w:rsidR="00554327" w:rsidRPr="00E454AB" w:rsidRDefault="00554327">
            <w:pPr>
              <w:pStyle w:val="TAL"/>
              <w:rPr>
                <w:sz w:val="16"/>
              </w:rPr>
            </w:pPr>
            <w:r w:rsidRPr="00E454AB">
              <w:rPr>
                <w:sz w:val="16"/>
              </w:rPr>
              <w:t>C1-212859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0E28A2" w14:textId="77777777" w:rsidR="00554327" w:rsidRPr="00E454AB" w:rsidRDefault="00554327">
            <w:pPr>
              <w:pStyle w:val="TAL"/>
              <w:rPr>
                <w:sz w:val="16"/>
              </w:rPr>
            </w:pPr>
          </w:p>
        </w:tc>
      </w:tr>
      <w:tr w:rsidR="00E454AB" w:rsidRPr="00E454AB" w14:paraId="7A1E4B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6E58" w14:textId="77777777" w:rsidR="00554327" w:rsidRPr="00E454AB" w:rsidRDefault="00554327">
            <w:pPr>
              <w:pStyle w:val="TAL"/>
              <w:rPr>
                <w:sz w:val="16"/>
              </w:rPr>
            </w:pPr>
            <w:r w:rsidRPr="00E454AB">
              <w:rPr>
                <w:sz w:val="16"/>
              </w:rPr>
              <w:t>C1-213586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031B"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F42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6C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ABB90" w14:textId="77777777" w:rsidR="00554327" w:rsidRPr="00E454AB" w:rsidRDefault="00554327">
            <w:pPr>
              <w:pStyle w:val="TAL"/>
              <w:rPr>
                <w:sz w:val="16"/>
              </w:rPr>
            </w:pPr>
            <w:r w:rsidRPr="00E454AB">
              <w:rPr>
                <w:sz w:val="16"/>
              </w:rPr>
              <w:t>C1-213272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5A73EF" w14:textId="77777777" w:rsidR="00554327" w:rsidRPr="00E454AB" w:rsidRDefault="00554327">
            <w:pPr>
              <w:pStyle w:val="TAL"/>
              <w:rPr>
                <w:sz w:val="16"/>
              </w:rPr>
            </w:pPr>
            <w:r w:rsidRPr="00E454AB">
              <w:rPr>
                <w:sz w:val="16"/>
              </w:rPr>
              <w:t>C1-213726</w:t>
            </w:r>
          </w:p>
        </w:tc>
      </w:tr>
      <w:tr w:rsidR="00E454AB" w:rsidRPr="00E454AB" w14:paraId="7A217E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1A20" w14:textId="77777777" w:rsidR="00554327" w:rsidRPr="00E454AB" w:rsidRDefault="00554327">
            <w:pPr>
              <w:pStyle w:val="TAL"/>
              <w:rPr>
                <w:sz w:val="16"/>
              </w:rPr>
            </w:pPr>
            <w:r w:rsidRPr="00E454AB">
              <w:rPr>
                <w:sz w:val="16"/>
              </w:rPr>
              <w:t>C1-213587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2D0A"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DCB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D4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2D14" w14:textId="77777777" w:rsidR="00554327" w:rsidRPr="00E454AB" w:rsidRDefault="00554327">
            <w:pPr>
              <w:pStyle w:val="TAL"/>
              <w:rPr>
                <w:sz w:val="16"/>
              </w:rPr>
            </w:pPr>
            <w:r w:rsidRPr="00E454AB">
              <w:rPr>
                <w:sz w:val="16"/>
              </w:rPr>
              <w:t>C1-213273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1F5C38" w14:textId="77777777" w:rsidR="00554327" w:rsidRPr="00E454AB" w:rsidRDefault="00554327">
            <w:pPr>
              <w:pStyle w:val="TAL"/>
              <w:rPr>
                <w:sz w:val="16"/>
              </w:rPr>
            </w:pPr>
            <w:r w:rsidRPr="00E454AB">
              <w:rPr>
                <w:sz w:val="16"/>
              </w:rPr>
              <w:t>C1-213727</w:t>
            </w:r>
          </w:p>
        </w:tc>
      </w:tr>
      <w:tr w:rsidR="00E454AB" w:rsidRPr="00E454AB" w14:paraId="71405E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297E" w14:textId="77777777" w:rsidR="00554327" w:rsidRPr="00E454AB" w:rsidRDefault="00554327">
            <w:pPr>
              <w:pStyle w:val="TAL"/>
              <w:rPr>
                <w:sz w:val="16"/>
              </w:rPr>
            </w:pPr>
            <w:r w:rsidRPr="00E454AB">
              <w:rPr>
                <w:sz w:val="16"/>
              </w:rPr>
              <w:t>C1-213588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C9F8"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3166"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C4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405B" w14:textId="77777777" w:rsidR="00554327" w:rsidRPr="00E454AB" w:rsidRDefault="00554327">
            <w:pPr>
              <w:pStyle w:val="TAL"/>
              <w:rPr>
                <w:sz w:val="16"/>
              </w:rPr>
            </w:pPr>
            <w:r w:rsidRPr="00E454AB">
              <w:rPr>
                <w:sz w:val="16"/>
              </w:rPr>
              <w:t>C1-213057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86B7A7" w14:textId="77777777" w:rsidR="00554327" w:rsidRPr="00E454AB" w:rsidRDefault="00554327">
            <w:pPr>
              <w:pStyle w:val="TAL"/>
              <w:rPr>
                <w:sz w:val="16"/>
              </w:rPr>
            </w:pPr>
          </w:p>
        </w:tc>
      </w:tr>
      <w:tr w:rsidR="00E454AB" w:rsidRPr="00E454AB" w14:paraId="351F0E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B71D" w14:textId="77777777" w:rsidR="00554327" w:rsidRPr="00E454AB" w:rsidRDefault="00554327">
            <w:pPr>
              <w:pStyle w:val="TAL"/>
              <w:rPr>
                <w:sz w:val="16"/>
              </w:rPr>
            </w:pPr>
            <w:r w:rsidRPr="00E454AB">
              <w:rPr>
                <w:sz w:val="16"/>
              </w:rPr>
              <w:t>C1-213589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ADFA"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D0C8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DC6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2019" w14:textId="77777777" w:rsidR="00554327" w:rsidRPr="00E454AB" w:rsidRDefault="00554327">
            <w:pPr>
              <w:pStyle w:val="TAL"/>
              <w:rPr>
                <w:sz w:val="16"/>
              </w:rPr>
            </w:pPr>
            <w:r w:rsidRPr="00E454AB">
              <w:rPr>
                <w:sz w:val="16"/>
              </w:rPr>
              <w:t>C1-213059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A03506" w14:textId="77777777" w:rsidR="00554327" w:rsidRPr="00E454AB" w:rsidRDefault="00554327">
            <w:pPr>
              <w:pStyle w:val="TAL"/>
              <w:rPr>
                <w:sz w:val="16"/>
              </w:rPr>
            </w:pPr>
          </w:p>
        </w:tc>
      </w:tr>
      <w:tr w:rsidR="00E454AB" w:rsidRPr="00E454AB" w14:paraId="5C2C83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F803" w14:textId="77777777" w:rsidR="00554327" w:rsidRPr="00E454AB" w:rsidRDefault="00554327">
            <w:pPr>
              <w:pStyle w:val="TAL"/>
              <w:rPr>
                <w:sz w:val="16"/>
              </w:rPr>
            </w:pPr>
            <w:r w:rsidRPr="00E454AB">
              <w:rPr>
                <w:sz w:val="16"/>
              </w:rPr>
              <w:t>C1-213590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2D69"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CFF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00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FDFF" w14:textId="77777777" w:rsidR="00554327" w:rsidRPr="00E454AB" w:rsidRDefault="00554327">
            <w:pPr>
              <w:pStyle w:val="TAL"/>
              <w:rPr>
                <w:sz w:val="16"/>
              </w:rPr>
            </w:pPr>
            <w:r w:rsidRPr="00E454AB">
              <w:rPr>
                <w:sz w:val="16"/>
              </w:rPr>
              <w:t>C1-213060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431294" w14:textId="77777777" w:rsidR="00554327" w:rsidRPr="00E454AB" w:rsidRDefault="00554327">
            <w:pPr>
              <w:pStyle w:val="TAL"/>
              <w:rPr>
                <w:sz w:val="16"/>
              </w:rPr>
            </w:pPr>
          </w:p>
        </w:tc>
      </w:tr>
      <w:tr w:rsidR="00E454AB" w:rsidRPr="00E454AB" w14:paraId="41A350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1109" w14:textId="77777777" w:rsidR="00554327" w:rsidRPr="00E454AB" w:rsidRDefault="00554327">
            <w:pPr>
              <w:pStyle w:val="TAL"/>
              <w:rPr>
                <w:sz w:val="16"/>
              </w:rPr>
            </w:pPr>
            <w:r w:rsidRPr="00E454AB">
              <w:rPr>
                <w:sz w:val="16"/>
              </w:rPr>
              <w:t>C1-213591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5EE9"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E5E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10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F8E8" w14:textId="77777777" w:rsidR="00554327" w:rsidRPr="00E454AB" w:rsidRDefault="00554327">
            <w:pPr>
              <w:pStyle w:val="TAL"/>
              <w:rPr>
                <w:sz w:val="16"/>
              </w:rPr>
            </w:pPr>
            <w:r w:rsidRPr="00E454AB">
              <w:rPr>
                <w:sz w:val="16"/>
              </w:rPr>
              <w:t>C1-213061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EE93A8" w14:textId="77777777" w:rsidR="00554327" w:rsidRPr="00E454AB" w:rsidRDefault="00554327">
            <w:pPr>
              <w:pStyle w:val="TAL"/>
              <w:rPr>
                <w:sz w:val="16"/>
              </w:rPr>
            </w:pPr>
          </w:p>
        </w:tc>
      </w:tr>
      <w:tr w:rsidR="00E454AB" w:rsidRPr="00E454AB" w14:paraId="16AF8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2883" w14:textId="77777777" w:rsidR="00554327" w:rsidRPr="00E454AB" w:rsidRDefault="00554327">
            <w:pPr>
              <w:pStyle w:val="TAL"/>
              <w:rPr>
                <w:sz w:val="16"/>
              </w:rPr>
            </w:pPr>
            <w:r w:rsidRPr="00E454AB">
              <w:rPr>
                <w:sz w:val="16"/>
              </w:rPr>
              <w:t>C1-213592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E4F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A794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1A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BA39" w14:textId="77777777" w:rsidR="00554327" w:rsidRPr="00E454AB" w:rsidRDefault="00554327">
            <w:pPr>
              <w:pStyle w:val="TAL"/>
              <w:rPr>
                <w:sz w:val="16"/>
              </w:rPr>
            </w:pPr>
            <w:r w:rsidRPr="00E454AB">
              <w:rPr>
                <w:sz w:val="16"/>
              </w:rPr>
              <w:t>C1-213064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0DF653" w14:textId="77777777" w:rsidR="00554327" w:rsidRPr="00E454AB" w:rsidRDefault="00554327">
            <w:pPr>
              <w:pStyle w:val="TAL"/>
              <w:rPr>
                <w:sz w:val="16"/>
              </w:rPr>
            </w:pPr>
          </w:p>
        </w:tc>
      </w:tr>
      <w:tr w:rsidR="00E454AB" w:rsidRPr="00E454AB" w14:paraId="546E4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3F1F" w14:textId="77777777" w:rsidR="00554327" w:rsidRPr="00E454AB" w:rsidRDefault="00554327">
            <w:pPr>
              <w:pStyle w:val="TAL"/>
              <w:rPr>
                <w:sz w:val="16"/>
              </w:rPr>
            </w:pPr>
            <w:r w:rsidRPr="00E454AB">
              <w:rPr>
                <w:sz w:val="16"/>
              </w:rPr>
              <w:t>C1-213593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7BB9"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64E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D3B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9B74" w14:textId="77777777" w:rsidR="00554327" w:rsidRPr="00E454AB" w:rsidRDefault="00554327">
            <w:pPr>
              <w:pStyle w:val="TAL"/>
              <w:rPr>
                <w:sz w:val="16"/>
              </w:rPr>
            </w:pPr>
            <w:r w:rsidRPr="00E454AB">
              <w:rPr>
                <w:sz w:val="16"/>
              </w:rPr>
              <w:t>C1-213065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FB941F" w14:textId="77777777" w:rsidR="00554327" w:rsidRPr="00E454AB" w:rsidRDefault="00554327">
            <w:pPr>
              <w:pStyle w:val="TAL"/>
              <w:rPr>
                <w:sz w:val="16"/>
              </w:rPr>
            </w:pPr>
          </w:p>
        </w:tc>
      </w:tr>
      <w:tr w:rsidR="00E454AB" w:rsidRPr="00E454AB" w14:paraId="1D55C7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719C" w14:textId="77777777" w:rsidR="00554327" w:rsidRPr="00E454AB" w:rsidRDefault="00554327">
            <w:pPr>
              <w:pStyle w:val="TAL"/>
              <w:rPr>
                <w:sz w:val="16"/>
              </w:rPr>
            </w:pPr>
            <w:r w:rsidRPr="00E454AB">
              <w:rPr>
                <w:sz w:val="16"/>
              </w:rPr>
              <w:t>C1-213594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433D"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65A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D6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FD7A" w14:textId="77777777" w:rsidR="00554327" w:rsidRPr="00E454AB" w:rsidRDefault="00554327">
            <w:pPr>
              <w:pStyle w:val="TAL"/>
              <w:rPr>
                <w:sz w:val="16"/>
              </w:rPr>
            </w:pPr>
            <w:r w:rsidRPr="00E454AB">
              <w:rPr>
                <w:sz w:val="16"/>
              </w:rPr>
              <w:t>C1-</w:t>
            </w:r>
            <w:r w:rsidRPr="00E454AB">
              <w:rPr>
                <w:sz w:val="16"/>
              </w:rPr>
              <w:lastRenderedPageBreak/>
              <w:t>213067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B4DB82" w14:textId="77777777" w:rsidR="00554327" w:rsidRPr="00E454AB" w:rsidRDefault="00554327">
            <w:pPr>
              <w:pStyle w:val="TAL"/>
              <w:rPr>
                <w:sz w:val="16"/>
              </w:rPr>
            </w:pPr>
          </w:p>
        </w:tc>
      </w:tr>
      <w:tr w:rsidR="00E454AB" w:rsidRPr="00E454AB" w14:paraId="575464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829A" w14:textId="77777777" w:rsidR="00554327" w:rsidRPr="00E454AB" w:rsidRDefault="00554327">
            <w:pPr>
              <w:pStyle w:val="TAL"/>
              <w:rPr>
                <w:sz w:val="16"/>
              </w:rPr>
            </w:pPr>
            <w:r w:rsidRPr="00E454AB">
              <w:rPr>
                <w:sz w:val="16"/>
              </w:rPr>
              <w:t>C1-213595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3A71"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DB7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2D7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0D2A" w14:textId="77777777" w:rsidR="00554327" w:rsidRPr="00E454AB" w:rsidRDefault="00554327">
            <w:pPr>
              <w:pStyle w:val="TAL"/>
              <w:rPr>
                <w:sz w:val="16"/>
              </w:rPr>
            </w:pPr>
            <w:r w:rsidRPr="00E454AB">
              <w:rPr>
                <w:sz w:val="16"/>
              </w:rPr>
              <w:t>C1-213069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CFE36C" w14:textId="77777777" w:rsidR="00554327" w:rsidRPr="00E454AB" w:rsidRDefault="00554327">
            <w:pPr>
              <w:pStyle w:val="TAL"/>
              <w:rPr>
                <w:sz w:val="16"/>
              </w:rPr>
            </w:pPr>
          </w:p>
        </w:tc>
      </w:tr>
      <w:tr w:rsidR="00E454AB" w:rsidRPr="00E454AB" w14:paraId="106BA5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3A09" w14:textId="77777777" w:rsidR="00554327" w:rsidRPr="00E454AB" w:rsidRDefault="00554327">
            <w:pPr>
              <w:pStyle w:val="TAL"/>
              <w:rPr>
                <w:sz w:val="16"/>
              </w:rPr>
            </w:pPr>
            <w:r w:rsidRPr="00E454AB">
              <w:rPr>
                <w:sz w:val="16"/>
              </w:rPr>
              <w:t>C1-213596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54EC"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998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C2C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8FEE" w14:textId="77777777" w:rsidR="00554327" w:rsidRPr="00E454AB" w:rsidRDefault="00554327">
            <w:pPr>
              <w:pStyle w:val="TAL"/>
              <w:rPr>
                <w:sz w:val="16"/>
              </w:rPr>
            </w:pPr>
            <w:r w:rsidRPr="00E454AB">
              <w:rPr>
                <w:sz w:val="16"/>
              </w:rPr>
              <w:t>C1-213070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42816B" w14:textId="77777777" w:rsidR="00554327" w:rsidRPr="00E454AB" w:rsidRDefault="00554327">
            <w:pPr>
              <w:pStyle w:val="TAL"/>
              <w:rPr>
                <w:sz w:val="16"/>
              </w:rPr>
            </w:pPr>
          </w:p>
        </w:tc>
      </w:tr>
      <w:tr w:rsidR="00E454AB" w:rsidRPr="00E454AB" w14:paraId="2842F2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E893" w14:textId="77777777" w:rsidR="00554327" w:rsidRPr="00E454AB" w:rsidRDefault="00554327">
            <w:pPr>
              <w:pStyle w:val="TAL"/>
              <w:rPr>
                <w:sz w:val="16"/>
              </w:rPr>
            </w:pPr>
            <w:r w:rsidRPr="00E454AB">
              <w:rPr>
                <w:sz w:val="16"/>
              </w:rPr>
              <w:t>C1-213597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037A"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4260"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3BA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939F" w14:textId="77777777" w:rsidR="00554327" w:rsidRPr="00E454AB" w:rsidRDefault="00554327">
            <w:pPr>
              <w:pStyle w:val="TAL"/>
              <w:rPr>
                <w:sz w:val="16"/>
              </w:rPr>
            </w:pPr>
            <w:r w:rsidRPr="00E454AB">
              <w:rPr>
                <w:sz w:val="16"/>
              </w:rPr>
              <w:t>C1-213547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F8EA57" w14:textId="77777777" w:rsidR="00554327" w:rsidRPr="00E454AB" w:rsidRDefault="00554327">
            <w:pPr>
              <w:pStyle w:val="TAL"/>
              <w:rPr>
                <w:sz w:val="16"/>
              </w:rPr>
            </w:pPr>
          </w:p>
        </w:tc>
      </w:tr>
      <w:tr w:rsidR="00E454AB" w:rsidRPr="00E454AB" w14:paraId="16F263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2175" w14:textId="77777777" w:rsidR="00554327" w:rsidRPr="00E454AB" w:rsidRDefault="00554327">
            <w:pPr>
              <w:pStyle w:val="TAL"/>
              <w:rPr>
                <w:sz w:val="16"/>
              </w:rPr>
            </w:pPr>
            <w:r w:rsidRPr="00E454AB">
              <w:rPr>
                <w:sz w:val="16"/>
              </w:rPr>
              <w:t>C1-213598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4040"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9A5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B85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D42C" w14:textId="77777777" w:rsidR="00554327" w:rsidRPr="00E454AB" w:rsidRDefault="00554327">
            <w:pPr>
              <w:pStyle w:val="TAL"/>
              <w:rPr>
                <w:sz w:val="16"/>
              </w:rPr>
            </w:pPr>
            <w:r w:rsidRPr="00E454AB">
              <w:rPr>
                <w:sz w:val="16"/>
              </w:rPr>
              <w:t>C1-212885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316B69" w14:textId="77777777" w:rsidR="00554327" w:rsidRPr="00E454AB" w:rsidRDefault="00554327">
            <w:pPr>
              <w:pStyle w:val="TAL"/>
              <w:rPr>
                <w:sz w:val="16"/>
              </w:rPr>
            </w:pPr>
            <w:r w:rsidRPr="00E454AB">
              <w:rPr>
                <w:sz w:val="16"/>
              </w:rPr>
              <w:t>C1-213629</w:t>
            </w:r>
          </w:p>
        </w:tc>
      </w:tr>
      <w:tr w:rsidR="00E454AB" w:rsidRPr="00E454AB" w14:paraId="3C1AF7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57BD" w14:textId="77777777" w:rsidR="00554327" w:rsidRPr="00E454AB" w:rsidRDefault="00554327">
            <w:pPr>
              <w:pStyle w:val="TAL"/>
              <w:rPr>
                <w:sz w:val="16"/>
              </w:rPr>
            </w:pPr>
            <w:r w:rsidRPr="00E454AB">
              <w:rPr>
                <w:sz w:val="16"/>
              </w:rPr>
              <w:t>C1-213599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D489"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74B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893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0E45" w14:textId="77777777" w:rsidR="00554327" w:rsidRPr="00E454AB" w:rsidRDefault="00554327">
            <w:pPr>
              <w:pStyle w:val="TAL"/>
              <w:rPr>
                <w:sz w:val="16"/>
              </w:rPr>
            </w:pPr>
            <w:r w:rsidRPr="00E454AB">
              <w:rPr>
                <w:sz w:val="16"/>
              </w:rPr>
              <w:t>C1-212889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A4609C" w14:textId="77777777" w:rsidR="00554327" w:rsidRPr="00E454AB" w:rsidRDefault="00554327">
            <w:pPr>
              <w:pStyle w:val="TAL"/>
              <w:rPr>
                <w:sz w:val="16"/>
              </w:rPr>
            </w:pPr>
            <w:r w:rsidRPr="00E454AB">
              <w:rPr>
                <w:sz w:val="16"/>
              </w:rPr>
              <w:t>C1-213630</w:t>
            </w:r>
          </w:p>
        </w:tc>
      </w:tr>
      <w:tr w:rsidR="00E454AB" w:rsidRPr="00E454AB" w14:paraId="45EFD8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6186" w14:textId="77777777" w:rsidR="00554327" w:rsidRPr="00E454AB" w:rsidRDefault="00554327">
            <w:pPr>
              <w:pStyle w:val="TAL"/>
              <w:rPr>
                <w:sz w:val="16"/>
              </w:rPr>
            </w:pPr>
            <w:r w:rsidRPr="00E454AB">
              <w:rPr>
                <w:sz w:val="16"/>
              </w:rPr>
              <w:t>C1-213600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53AF"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19B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7E9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53C5" w14:textId="77777777" w:rsidR="00554327" w:rsidRPr="00E454AB" w:rsidRDefault="00554327">
            <w:pPr>
              <w:pStyle w:val="TAL"/>
              <w:rPr>
                <w:sz w:val="16"/>
              </w:rPr>
            </w:pPr>
            <w:r w:rsidRPr="00E454AB">
              <w:rPr>
                <w:sz w:val="16"/>
              </w:rPr>
              <w:t>C1-212886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989744" w14:textId="77777777" w:rsidR="00554327" w:rsidRPr="00E454AB" w:rsidRDefault="00554327">
            <w:pPr>
              <w:pStyle w:val="TAL"/>
              <w:rPr>
                <w:sz w:val="16"/>
              </w:rPr>
            </w:pPr>
            <w:r w:rsidRPr="00E454AB">
              <w:rPr>
                <w:sz w:val="16"/>
              </w:rPr>
              <w:t>C1-213631</w:t>
            </w:r>
          </w:p>
        </w:tc>
      </w:tr>
      <w:tr w:rsidR="00E454AB" w:rsidRPr="00E454AB" w14:paraId="0C2D04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EDEF" w14:textId="77777777" w:rsidR="00554327" w:rsidRPr="00E454AB" w:rsidRDefault="00554327">
            <w:pPr>
              <w:pStyle w:val="TAL"/>
              <w:rPr>
                <w:sz w:val="16"/>
              </w:rPr>
            </w:pPr>
            <w:r w:rsidRPr="00E454AB">
              <w:rPr>
                <w:sz w:val="16"/>
              </w:rPr>
              <w:t>C1-213601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9942"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2BA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913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8B27" w14:textId="77777777" w:rsidR="00554327" w:rsidRPr="00E454AB" w:rsidRDefault="00554327">
            <w:pPr>
              <w:pStyle w:val="TAL"/>
              <w:rPr>
                <w:sz w:val="16"/>
              </w:rPr>
            </w:pPr>
            <w:r w:rsidRPr="00E454AB">
              <w:rPr>
                <w:sz w:val="16"/>
              </w:rPr>
              <w:t>C1-212890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B447A2" w14:textId="77777777" w:rsidR="00554327" w:rsidRPr="00E454AB" w:rsidRDefault="00554327">
            <w:pPr>
              <w:pStyle w:val="TAL"/>
              <w:rPr>
                <w:sz w:val="16"/>
              </w:rPr>
            </w:pPr>
            <w:r w:rsidRPr="00E454AB">
              <w:rPr>
                <w:sz w:val="16"/>
              </w:rPr>
              <w:t>C1-213632</w:t>
            </w:r>
          </w:p>
        </w:tc>
      </w:tr>
      <w:tr w:rsidR="00E454AB" w:rsidRPr="00E454AB" w14:paraId="5F005D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6C6D" w14:textId="77777777" w:rsidR="00554327" w:rsidRPr="00E454AB" w:rsidRDefault="00554327">
            <w:pPr>
              <w:pStyle w:val="TAL"/>
              <w:rPr>
                <w:sz w:val="16"/>
              </w:rPr>
            </w:pPr>
            <w:r w:rsidRPr="00E454AB">
              <w:rPr>
                <w:sz w:val="16"/>
              </w:rPr>
              <w:t>C1-213602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5DE1"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30C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B9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22016" w14:textId="77777777" w:rsidR="00554327" w:rsidRPr="00E454AB" w:rsidRDefault="00554327">
            <w:pPr>
              <w:pStyle w:val="TAL"/>
              <w:rPr>
                <w:sz w:val="16"/>
              </w:rPr>
            </w:pPr>
            <w:r w:rsidRPr="00E454AB">
              <w:rPr>
                <w:sz w:val="16"/>
              </w:rPr>
              <w:t>C1-212887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55CF5A" w14:textId="77777777" w:rsidR="00554327" w:rsidRPr="00E454AB" w:rsidRDefault="00554327">
            <w:pPr>
              <w:pStyle w:val="TAL"/>
              <w:rPr>
                <w:sz w:val="16"/>
              </w:rPr>
            </w:pPr>
            <w:r w:rsidRPr="00E454AB">
              <w:rPr>
                <w:sz w:val="16"/>
              </w:rPr>
              <w:t>C1-213633</w:t>
            </w:r>
          </w:p>
        </w:tc>
      </w:tr>
      <w:tr w:rsidR="00E454AB" w:rsidRPr="00E454AB" w14:paraId="330AE7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AA3A" w14:textId="77777777" w:rsidR="00554327" w:rsidRPr="00E454AB" w:rsidRDefault="00554327">
            <w:pPr>
              <w:pStyle w:val="TAL"/>
              <w:rPr>
                <w:sz w:val="16"/>
              </w:rPr>
            </w:pPr>
            <w:r w:rsidRPr="00E454AB">
              <w:rPr>
                <w:sz w:val="16"/>
              </w:rPr>
              <w:t>C1-213603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4A83"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5C7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B8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BDAA" w14:textId="77777777" w:rsidR="00554327" w:rsidRPr="00E454AB" w:rsidRDefault="00554327">
            <w:pPr>
              <w:pStyle w:val="TAL"/>
              <w:rPr>
                <w:sz w:val="16"/>
              </w:rPr>
            </w:pPr>
            <w:r w:rsidRPr="00E454AB">
              <w:rPr>
                <w:sz w:val="16"/>
              </w:rPr>
              <w:t>C1-212891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4CEC1D" w14:textId="77777777" w:rsidR="00554327" w:rsidRPr="00E454AB" w:rsidRDefault="00554327">
            <w:pPr>
              <w:pStyle w:val="TAL"/>
              <w:rPr>
                <w:sz w:val="16"/>
              </w:rPr>
            </w:pPr>
            <w:r w:rsidRPr="00E454AB">
              <w:rPr>
                <w:sz w:val="16"/>
              </w:rPr>
              <w:t>C1-213634</w:t>
            </w:r>
          </w:p>
        </w:tc>
      </w:tr>
      <w:tr w:rsidR="00E454AB" w:rsidRPr="00E454AB" w14:paraId="60F23D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D60F" w14:textId="77777777" w:rsidR="00554327" w:rsidRPr="00E454AB" w:rsidRDefault="00554327">
            <w:pPr>
              <w:pStyle w:val="TAL"/>
              <w:rPr>
                <w:sz w:val="16"/>
              </w:rPr>
            </w:pPr>
            <w:r w:rsidRPr="00E454AB">
              <w:rPr>
                <w:sz w:val="16"/>
              </w:rPr>
              <w:t>C1-213604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C5FA"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016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AB3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E134" w14:textId="77777777" w:rsidR="00554327" w:rsidRPr="00E454AB" w:rsidRDefault="00554327">
            <w:pPr>
              <w:pStyle w:val="TAL"/>
              <w:rPr>
                <w:sz w:val="16"/>
              </w:rPr>
            </w:pPr>
            <w:r w:rsidRPr="00E454AB">
              <w:rPr>
                <w:sz w:val="16"/>
              </w:rPr>
              <w:t>C1-212888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3B81E0" w14:textId="77777777" w:rsidR="00554327" w:rsidRPr="00E454AB" w:rsidRDefault="00554327">
            <w:pPr>
              <w:pStyle w:val="TAL"/>
              <w:rPr>
                <w:sz w:val="16"/>
              </w:rPr>
            </w:pPr>
            <w:r w:rsidRPr="00E454AB">
              <w:rPr>
                <w:sz w:val="16"/>
              </w:rPr>
              <w:t>C1-213635</w:t>
            </w:r>
          </w:p>
        </w:tc>
      </w:tr>
      <w:tr w:rsidR="00E454AB" w:rsidRPr="00E454AB" w14:paraId="17891A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CACB" w14:textId="77777777" w:rsidR="00554327" w:rsidRPr="00E454AB" w:rsidRDefault="00554327">
            <w:pPr>
              <w:pStyle w:val="TAL"/>
              <w:rPr>
                <w:sz w:val="16"/>
              </w:rPr>
            </w:pPr>
            <w:r w:rsidRPr="00E454AB">
              <w:rPr>
                <w:sz w:val="16"/>
              </w:rPr>
              <w:t>C1-213605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A33E"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A3EA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1F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85C5" w14:textId="77777777" w:rsidR="00554327" w:rsidRPr="00E454AB" w:rsidRDefault="00554327">
            <w:pPr>
              <w:pStyle w:val="TAL"/>
              <w:rPr>
                <w:sz w:val="16"/>
              </w:rPr>
            </w:pPr>
            <w:r w:rsidRPr="00E454AB">
              <w:rPr>
                <w:sz w:val="16"/>
              </w:rPr>
              <w:t>C1-212892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EBCAEC2" w14:textId="77777777" w:rsidR="00554327" w:rsidRPr="00E454AB" w:rsidRDefault="00554327">
            <w:pPr>
              <w:pStyle w:val="TAL"/>
              <w:rPr>
                <w:sz w:val="16"/>
              </w:rPr>
            </w:pPr>
            <w:r w:rsidRPr="00E454AB">
              <w:rPr>
                <w:sz w:val="16"/>
              </w:rPr>
              <w:t>C1-213636</w:t>
            </w:r>
          </w:p>
        </w:tc>
      </w:tr>
      <w:tr w:rsidR="00E454AB" w:rsidRPr="00E454AB" w14:paraId="503DE4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BCF1" w14:textId="77777777" w:rsidR="00554327" w:rsidRPr="00E454AB" w:rsidRDefault="00554327">
            <w:pPr>
              <w:pStyle w:val="TAL"/>
              <w:rPr>
                <w:sz w:val="16"/>
              </w:rPr>
            </w:pPr>
            <w:r w:rsidRPr="00E454AB">
              <w:rPr>
                <w:sz w:val="16"/>
              </w:rPr>
              <w:t>C1-213606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092C"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A97E"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FC5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74E" w14:textId="77777777" w:rsidR="00554327" w:rsidRPr="00E454AB" w:rsidRDefault="00554327">
            <w:pPr>
              <w:pStyle w:val="TAL"/>
              <w:rPr>
                <w:sz w:val="16"/>
              </w:rPr>
            </w:pPr>
            <w:r w:rsidRPr="00E454AB">
              <w:rPr>
                <w:sz w:val="16"/>
              </w:rPr>
              <w:t>C1-212901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F2DE11" w14:textId="77777777" w:rsidR="00554327" w:rsidRPr="00E454AB" w:rsidRDefault="00554327">
            <w:pPr>
              <w:pStyle w:val="TAL"/>
              <w:rPr>
                <w:sz w:val="16"/>
              </w:rPr>
            </w:pPr>
          </w:p>
        </w:tc>
      </w:tr>
      <w:tr w:rsidR="00E454AB" w:rsidRPr="00E454AB" w14:paraId="33DD73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F6C7" w14:textId="77777777" w:rsidR="00554327" w:rsidRPr="00E454AB" w:rsidRDefault="00554327">
            <w:pPr>
              <w:pStyle w:val="TAL"/>
              <w:rPr>
                <w:sz w:val="16"/>
              </w:rPr>
            </w:pPr>
            <w:r w:rsidRPr="00E454AB">
              <w:rPr>
                <w:sz w:val="16"/>
              </w:rPr>
              <w:t>C1-213607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2FD3"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6B1F"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6A5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6809" w14:textId="77777777" w:rsidR="00554327" w:rsidRPr="00E454AB" w:rsidRDefault="00554327">
            <w:pPr>
              <w:pStyle w:val="TAL"/>
              <w:rPr>
                <w:sz w:val="16"/>
              </w:rPr>
            </w:pPr>
            <w:r w:rsidRPr="00E454AB">
              <w:rPr>
                <w:sz w:val="16"/>
              </w:rPr>
              <w:t>C1-212902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3C0D77" w14:textId="77777777" w:rsidR="00554327" w:rsidRPr="00E454AB" w:rsidRDefault="00554327">
            <w:pPr>
              <w:pStyle w:val="TAL"/>
              <w:rPr>
                <w:sz w:val="16"/>
              </w:rPr>
            </w:pPr>
          </w:p>
        </w:tc>
      </w:tr>
      <w:tr w:rsidR="00E454AB" w:rsidRPr="00E454AB" w14:paraId="395BFD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B925" w14:textId="77777777" w:rsidR="00554327" w:rsidRPr="00E454AB" w:rsidRDefault="00554327">
            <w:pPr>
              <w:pStyle w:val="TAL"/>
              <w:rPr>
                <w:sz w:val="16"/>
              </w:rPr>
            </w:pPr>
            <w:r w:rsidRPr="00E454AB">
              <w:rPr>
                <w:sz w:val="16"/>
              </w:rPr>
              <w:t>C1-213608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A4B2"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1BD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563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0B31" w14:textId="77777777" w:rsidR="00554327" w:rsidRPr="00E454AB" w:rsidRDefault="00554327">
            <w:pPr>
              <w:pStyle w:val="TAL"/>
              <w:rPr>
                <w:sz w:val="16"/>
              </w:rPr>
            </w:pPr>
            <w:r w:rsidRPr="00E454AB">
              <w:rPr>
                <w:sz w:val="16"/>
              </w:rPr>
              <w:t>C1-213533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C02BC4" w14:textId="77777777" w:rsidR="00554327" w:rsidRPr="00E454AB" w:rsidRDefault="00554327">
            <w:pPr>
              <w:pStyle w:val="TAL"/>
              <w:rPr>
                <w:sz w:val="16"/>
              </w:rPr>
            </w:pPr>
          </w:p>
        </w:tc>
      </w:tr>
      <w:tr w:rsidR="00E454AB" w:rsidRPr="00E454AB" w14:paraId="5A7902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EED3" w14:textId="77777777" w:rsidR="00554327" w:rsidRPr="00E454AB" w:rsidRDefault="00554327">
            <w:pPr>
              <w:pStyle w:val="TAL"/>
              <w:rPr>
                <w:sz w:val="16"/>
              </w:rPr>
            </w:pPr>
            <w:r w:rsidRPr="00E454AB">
              <w:rPr>
                <w:sz w:val="16"/>
              </w:rPr>
              <w:t>C1-213609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D17E"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BB7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C01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1598" w14:textId="77777777" w:rsidR="00554327" w:rsidRPr="00E454AB" w:rsidRDefault="00554327">
            <w:pPr>
              <w:pStyle w:val="TAL"/>
              <w:rPr>
                <w:sz w:val="16"/>
              </w:rPr>
            </w:pPr>
            <w:r w:rsidRPr="00E454AB">
              <w:rPr>
                <w:sz w:val="16"/>
              </w:rPr>
              <w:t>C1-213534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2221D8" w14:textId="77777777" w:rsidR="00554327" w:rsidRPr="00E454AB" w:rsidRDefault="00554327">
            <w:pPr>
              <w:pStyle w:val="TAL"/>
              <w:rPr>
                <w:sz w:val="16"/>
              </w:rPr>
            </w:pPr>
          </w:p>
        </w:tc>
      </w:tr>
      <w:tr w:rsidR="00E454AB" w:rsidRPr="00E454AB" w14:paraId="1EC1B4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A0AA" w14:textId="77777777" w:rsidR="00554327" w:rsidRPr="00E454AB" w:rsidRDefault="00554327">
            <w:pPr>
              <w:pStyle w:val="TAL"/>
              <w:rPr>
                <w:sz w:val="16"/>
              </w:rPr>
            </w:pPr>
            <w:r w:rsidRPr="00E454AB">
              <w:rPr>
                <w:sz w:val="16"/>
              </w:rPr>
              <w:t>C1-213610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86B4" w14:textId="77777777" w:rsidR="00554327" w:rsidRPr="00E454AB" w:rsidRDefault="00554327">
            <w:pPr>
              <w:pStyle w:val="TAL"/>
              <w:rPr>
                <w:sz w:val="16"/>
              </w:rPr>
            </w:pPr>
            <w:r w:rsidRPr="00E454AB">
              <w:rPr>
                <w:sz w:val="16"/>
              </w:rPr>
              <w:t>Evaluations of solutions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856D" w14:textId="77777777" w:rsidR="00554327" w:rsidRPr="00E454AB" w:rsidRDefault="00554327">
            <w:pPr>
              <w:pStyle w:val="TAL"/>
              <w:rPr>
                <w:sz w:val="16"/>
              </w:rPr>
            </w:pPr>
            <w:r w:rsidRPr="00E454AB">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7E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BD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E6651C" w14:textId="77777777" w:rsidR="00554327" w:rsidRPr="00E454AB" w:rsidRDefault="00554327">
            <w:pPr>
              <w:pStyle w:val="TAL"/>
              <w:rPr>
                <w:sz w:val="16"/>
              </w:rPr>
            </w:pPr>
          </w:p>
        </w:tc>
      </w:tr>
      <w:tr w:rsidR="00E454AB" w:rsidRPr="00E454AB" w14:paraId="2E309E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5B9A" w14:textId="77777777" w:rsidR="00554327" w:rsidRPr="00E454AB" w:rsidRDefault="00554327">
            <w:pPr>
              <w:pStyle w:val="TAL"/>
              <w:rPr>
                <w:sz w:val="16"/>
              </w:rPr>
            </w:pPr>
            <w:r w:rsidRPr="00E454AB">
              <w:rPr>
                <w:sz w:val="16"/>
              </w:rPr>
              <w:t>C1-213611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E8EF"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BEF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CEA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3942" w14:textId="77777777" w:rsidR="00554327" w:rsidRPr="00E454AB" w:rsidRDefault="00554327">
            <w:pPr>
              <w:pStyle w:val="TAL"/>
              <w:rPr>
                <w:sz w:val="16"/>
              </w:rPr>
            </w:pPr>
            <w:r w:rsidRPr="00E454AB">
              <w:rPr>
                <w:sz w:val="16"/>
              </w:rPr>
              <w:t>C1-213445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EB693A" w14:textId="77777777" w:rsidR="00554327" w:rsidRPr="00E454AB" w:rsidRDefault="00554327">
            <w:pPr>
              <w:pStyle w:val="TAL"/>
              <w:rPr>
                <w:sz w:val="16"/>
              </w:rPr>
            </w:pPr>
          </w:p>
        </w:tc>
      </w:tr>
      <w:tr w:rsidR="00E454AB" w:rsidRPr="00E454AB" w14:paraId="72346B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0DF8" w14:textId="77777777" w:rsidR="00554327" w:rsidRPr="00E454AB" w:rsidRDefault="00554327">
            <w:pPr>
              <w:pStyle w:val="TAL"/>
              <w:rPr>
                <w:sz w:val="16"/>
              </w:rPr>
            </w:pPr>
            <w:r w:rsidRPr="00E454AB">
              <w:rPr>
                <w:sz w:val="16"/>
              </w:rPr>
              <w:t>C1-213612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A7BA"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731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487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FAE3" w14:textId="77777777" w:rsidR="00554327" w:rsidRPr="00E454AB" w:rsidRDefault="00554327">
            <w:pPr>
              <w:pStyle w:val="TAL"/>
              <w:rPr>
                <w:sz w:val="16"/>
              </w:rPr>
            </w:pPr>
            <w:r w:rsidRPr="00E454AB">
              <w:rPr>
                <w:sz w:val="16"/>
              </w:rPr>
              <w:t>C1-213447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58A164" w14:textId="77777777" w:rsidR="00554327" w:rsidRPr="00E454AB" w:rsidRDefault="00554327">
            <w:pPr>
              <w:pStyle w:val="TAL"/>
              <w:rPr>
                <w:sz w:val="16"/>
              </w:rPr>
            </w:pPr>
          </w:p>
        </w:tc>
      </w:tr>
      <w:tr w:rsidR="00E454AB" w:rsidRPr="00E454AB" w14:paraId="134759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63FDF" w14:textId="77777777" w:rsidR="00554327" w:rsidRPr="00E454AB" w:rsidRDefault="00554327">
            <w:pPr>
              <w:pStyle w:val="TAL"/>
              <w:rPr>
                <w:sz w:val="16"/>
              </w:rPr>
            </w:pPr>
            <w:r w:rsidRPr="00E454AB">
              <w:rPr>
                <w:sz w:val="16"/>
              </w:rPr>
              <w:t>C1-213613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44EC"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F5B0"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46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E188" w14:textId="77777777" w:rsidR="00554327" w:rsidRPr="00E454AB" w:rsidRDefault="00554327">
            <w:pPr>
              <w:pStyle w:val="TAL"/>
              <w:rPr>
                <w:sz w:val="16"/>
              </w:rPr>
            </w:pPr>
            <w:r w:rsidRPr="00E454AB">
              <w:rPr>
                <w:sz w:val="16"/>
              </w:rPr>
              <w:t>C1-213450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B0F8D9" w14:textId="77777777" w:rsidR="00554327" w:rsidRPr="00E454AB" w:rsidRDefault="00554327">
            <w:pPr>
              <w:pStyle w:val="TAL"/>
              <w:rPr>
                <w:sz w:val="16"/>
              </w:rPr>
            </w:pPr>
          </w:p>
        </w:tc>
      </w:tr>
      <w:tr w:rsidR="00E454AB" w:rsidRPr="00E454AB" w14:paraId="4F9A3A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4877" w14:textId="77777777" w:rsidR="00554327" w:rsidRPr="00E454AB" w:rsidRDefault="00554327">
            <w:pPr>
              <w:pStyle w:val="TAL"/>
              <w:rPr>
                <w:sz w:val="16"/>
              </w:rPr>
            </w:pPr>
            <w:r w:rsidRPr="00E454AB">
              <w:rPr>
                <w:sz w:val="16"/>
              </w:rPr>
              <w:t>C1-213614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CE75"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0E1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22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77A3" w14:textId="77777777" w:rsidR="00554327" w:rsidRPr="00E454AB" w:rsidRDefault="00554327">
            <w:pPr>
              <w:pStyle w:val="TAL"/>
              <w:rPr>
                <w:sz w:val="16"/>
              </w:rPr>
            </w:pPr>
            <w:r w:rsidRPr="00E454AB">
              <w:rPr>
                <w:sz w:val="16"/>
              </w:rPr>
              <w:t>C1-213451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0D62F5" w14:textId="77777777" w:rsidR="00554327" w:rsidRPr="00E454AB" w:rsidRDefault="00554327">
            <w:pPr>
              <w:pStyle w:val="TAL"/>
              <w:rPr>
                <w:sz w:val="16"/>
              </w:rPr>
            </w:pPr>
          </w:p>
        </w:tc>
      </w:tr>
      <w:tr w:rsidR="00E454AB" w:rsidRPr="00E454AB" w14:paraId="12B9AF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6E3E" w14:textId="77777777" w:rsidR="00554327" w:rsidRPr="00E454AB" w:rsidRDefault="00554327">
            <w:pPr>
              <w:pStyle w:val="TAL"/>
              <w:rPr>
                <w:sz w:val="16"/>
              </w:rPr>
            </w:pPr>
            <w:r w:rsidRPr="00E454AB">
              <w:rPr>
                <w:sz w:val="16"/>
              </w:rPr>
              <w:t>C1-213615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2A05"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F86E"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5C1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C1AB" w14:textId="77777777" w:rsidR="00554327" w:rsidRPr="00E454AB" w:rsidRDefault="00554327">
            <w:pPr>
              <w:pStyle w:val="TAL"/>
              <w:rPr>
                <w:sz w:val="16"/>
              </w:rPr>
            </w:pPr>
            <w:r w:rsidRPr="00E454AB">
              <w:rPr>
                <w:sz w:val="16"/>
              </w:rPr>
              <w:t>C1-213452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AD7DA3" w14:textId="77777777" w:rsidR="00554327" w:rsidRPr="00E454AB" w:rsidRDefault="00554327">
            <w:pPr>
              <w:pStyle w:val="TAL"/>
              <w:rPr>
                <w:sz w:val="16"/>
              </w:rPr>
            </w:pPr>
          </w:p>
        </w:tc>
      </w:tr>
      <w:tr w:rsidR="00E454AB" w:rsidRPr="00E454AB" w14:paraId="6F16C3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FF43" w14:textId="77777777" w:rsidR="00554327" w:rsidRPr="00E454AB" w:rsidRDefault="00554327">
            <w:pPr>
              <w:pStyle w:val="TAL"/>
              <w:rPr>
                <w:sz w:val="16"/>
              </w:rPr>
            </w:pPr>
            <w:r w:rsidRPr="00E454AB">
              <w:rPr>
                <w:sz w:val="16"/>
              </w:rPr>
              <w:t>C1-213616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951D"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6968"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1759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5EFA" w14:textId="77777777" w:rsidR="00554327" w:rsidRPr="00E454AB" w:rsidRDefault="00554327">
            <w:pPr>
              <w:pStyle w:val="TAL"/>
              <w:rPr>
                <w:sz w:val="16"/>
              </w:rPr>
            </w:pPr>
            <w:r w:rsidRPr="00E454AB">
              <w:rPr>
                <w:sz w:val="16"/>
              </w:rPr>
              <w:t>C1-213452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FD78F9" w14:textId="77777777" w:rsidR="00554327" w:rsidRPr="00E454AB" w:rsidRDefault="00554327">
            <w:pPr>
              <w:pStyle w:val="TAL"/>
              <w:rPr>
                <w:sz w:val="16"/>
              </w:rPr>
            </w:pPr>
          </w:p>
        </w:tc>
      </w:tr>
      <w:tr w:rsidR="00E454AB" w:rsidRPr="00E454AB" w14:paraId="3D6052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6DFD" w14:textId="77777777" w:rsidR="00554327" w:rsidRPr="00E454AB" w:rsidRDefault="00554327">
            <w:pPr>
              <w:pStyle w:val="TAL"/>
              <w:rPr>
                <w:sz w:val="16"/>
              </w:rPr>
            </w:pPr>
            <w:r w:rsidRPr="00E454AB">
              <w:rPr>
                <w:sz w:val="16"/>
              </w:rPr>
              <w:t>C1-213617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5974"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891D"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EC6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426E" w14:textId="77777777" w:rsidR="00554327" w:rsidRPr="00E454AB" w:rsidRDefault="00554327">
            <w:pPr>
              <w:pStyle w:val="TAL"/>
              <w:rPr>
                <w:sz w:val="16"/>
              </w:rPr>
            </w:pPr>
            <w:r w:rsidRPr="00E454AB">
              <w:rPr>
                <w:sz w:val="16"/>
              </w:rPr>
              <w:t>C1-213453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354336" w14:textId="77777777" w:rsidR="00554327" w:rsidRPr="00E454AB" w:rsidRDefault="00554327">
            <w:pPr>
              <w:pStyle w:val="TAL"/>
              <w:rPr>
                <w:sz w:val="16"/>
              </w:rPr>
            </w:pPr>
          </w:p>
        </w:tc>
      </w:tr>
      <w:tr w:rsidR="00E454AB" w:rsidRPr="00E454AB" w14:paraId="52351E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81033" w14:textId="77777777" w:rsidR="00554327" w:rsidRPr="00E454AB" w:rsidRDefault="00554327">
            <w:pPr>
              <w:pStyle w:val="TAL"/>
              <w:rPr>
                <w:sz w:val="16"/>
              </w:rPr>
            </w:pPr>
            <w:r w:rsidRPr="00E454AB">
              <w:rPr>
                <w:sz w:val="16"/>
              </w:rPr>
              <w:t>C1-213618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508A"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w:t>
            </w:r>
            <w:proofErr w:type="spellStart"/>
            <w:r w:rsidRPr="00E454AB">
              <w:rPr>
                <w:sz w:val="16"/>
              </w:rPr>
              <w:t>MCData</w:t>
            </w:r>
            <w:proofErr w:type="spellEnd"/>
            <w:r w:rsidRPr="00E454AB">
              <w:rPr>
                <w:sz w:val="16"/>
              </w:rPr>
              <w:t xml:space="preserve">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9A12"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798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4951" w14:textId="77777777" w:rsidR="00554327" w:rsidRPr="00E454AB" w:rsidRDefault="00554327">
            <w:pPr>
              <w:pStyle w:val="TAL"/>
              <w:rPr>
                <w:sz w:val="16"/>
              </w:rPr>
            </w:pPr>
            <w:r w:rsidRPr="00E454AB">
              <w:rPr>
                <w:sz w:val="16"/>
              </w:rPr>
              <w:t>C1-213458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268125" w14:textId="77777777" w:rsidR="00554327" w:rsidRPr="00E454AB" w:rsidRDefault="00554327">
            <w:pPr>
              <w:pStyle w:val="TAL"/>
              <w:rPr>
                <w:sz w:val="16"/>
              </w:rPr>
            </w:pPr>
          </w:p>
        </w:tc>
      </w:tr>
      <w:tr w:rsidR="00E454AB" w:rsidRPr="00E454AB" w14:paraId="766459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D3E7" w14:textId="77777777" w:rsidR="00554327" w:rsidRPr="00E454AB" w:rsidRDefault="00554327">
            <w:pPr>
              <w:pStyle w:val="TAL"/>
              <w:rPr>
                <w:sz w:val="16"/>
              </w:rPr>
            </w:pPr>
            <w:r w:rsidRPr="00E454AB">
              <w:rPr>
                <w:sz w:val="16"/>
              </w:rPr>
              <w:t>C1-213619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33E3" w14:textId="77777777" w:rsidR="00554327" w:rsidRPr="00E454AB" w:rsidRDefault="00554327">
            <w:pPr>
              <w:pStyle w:val="TAL"/>
              <w:rPr>
                <w:sz w:val="16"/>
              </w:rPr>
            </w:pPr>
            <w:r w:rsidRPr="00E454AB">
              <w:rPr>
                <w:sz w:val="16"/>
              </w:rPr>
              <w:t>Revised WID: 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165AD"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925C"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BE92" w14:textId="77777777" w:rsidR="00554327" w:rsidRPr="00E454AB" w:rsidRDefault="00554327">
            <w:pPr>
              <w:pStyle w:val="TAL"/>
              <w:rPr>
                <w:sz w:val="16"/>
              </w:rPr>
            </w:pPr>
            <w:r w:rsidRPr="00E454AB">
              <w:rPr>
                <w:sz w:val="16"/>
              </w:rPr>
              <w:t>C1-213539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60B74B" w14:textId="77777777" w:rsidR="00554327" w:rsidRPr="00E454AB" w:rsidRDefault="00554327">
            <w:pPr>
              <w:pStyle w:val="TAL"/>
              <w:rPr>
                <w:sz w:val="16"/>
              </w:rPr>
            </w:pPr>
          </w:p>
        </w:tc>
      </w:tr>
      <w:tr w:rsidR="00E454AB" w:rsidRPr="00E454AB" w14:paraId="57D994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2889" w14:textId="77777777" w:rsidR="00554327" w:rsidRPr="00E454AB" w:rsidRDefault="00554327">
            <w:pPr>
              <w:pStyle w:val="TAL"/>
              <w:rPr>
                <w:sz w:val="16"/>
              </w:rPr>
            </w:pPr>
            <w:r w:rsidRPr="00E454AB">
              <w:rPr>
                <w:sz w:val="16"/>
              </w:rPr>
              <w:lastRenderedPageBreak/>
              <w:t>C1-213620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B9A7"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E2A1E" w14:textId="77777777" w:rsidR="00554327" w:rsidRPr="00E454AB" w:rsidRDefault="00554327">
            <w:pPr>
              <w:pStyle w:val="TAL"/>
              <w:rPr>
                <w:sz w:val="16"/>
              </w:rPr>
            </w:pPr>
            <w:r w:rsidRPr="00E454AB">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815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A22C" w14:textId="77777777" w:rsidR="00554327" w:rsidRPr="00E454AB" w:rsidRDefault="00554327">
            <w:pPr>
              <w:pStyle w:val="TAL"/>
              <w:rPr>
                <w:sz w:val="16"/>
              </w:rPr>
            </w:pPr>
            <w:r w:rsidRPr="00E454AB">
              <w:rPr>
                <w:sz w:val="16"/>
              </w:rPr>
              <w:t>C1-213073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E25B6A" w14:textId="77777777" w:rsidR="00554327" w:rsidRPr="00E454AB" w:rsidRDefault="00554327">
            <w:pPr>
              <w:pStyle w:val="TAL"/>
              <w:rPr>
                <w:sz w:val="16"/>
              </w:rPr>
            </w:pPr>
          </w:p>
        </w:tc>
      </w:tr>
      <w:tr w:rsidR="00E454AB" w:rsidRPr="00E454AB" w14:paraId="462F11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E5CD" w14:textId="77777777" w:rsidR="00554327" w:rsidRPr="00E454AB" w:rsidRDefault="00554327">
            <w:pPr>
              <w:pStyle w:val="TAL"/>
              <w:rPr>
                <w:sz w:val="16"/>
              </w:rPr>
            </w:pPr>
            <w:r w:rsidRPr="00E454AB">
              <w:rPr>
                <w:sz w:val="16"/>
              </w:rPr>
              <w:t>C1-213621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B8E5"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17B7"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77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FFFB" w14:textId="77777777" w:rsidR="00554327" w:rsidRPr="00E454AB" w:rsidRDefault="00554327">
            <w:pPr>
              <w:pStyle w:val="TAL"/>
              <w:rPr>
                <w:sz w:val="16"/>
              </w:rPr>
            </w:pPr>
            <w:r w:rsidRPr="00E454AB">
              <w:rPr>
                <w:sz w:val="16"/>
              </w:rPr>
              <w:t>C1-213081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2302CB" w14:textId="77777777" w:rsidR="00554327" w:rsidRPr="00E454AB" w:rsidRDefault="00554327">
            <w:pPr>
              <w:pStyle w:val="TAL"/>
              <w:rPr>
                <w:sz w:val="16"/>
              </w:rPr>
            </w:pPr>
          </w:p>
        </w:tc>
      </w:tr>
      <w:tr w:rsidR="00E454AB" w:rsidRPr="00E454AB" w14:paraId="43ADCC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2F7B" w14:textId="77777777" w:rsidR="00554327" w:rsidRPr="00E454AB" w:rsidRDefault="00554327">
            <w:pPr>
              <w:pStyle w:val="TAL"/>
              <w:rPr>
                <w:sz w:val="16"/>
              </w:rPr>
            </w:pPr>
            <w:r w:rsidRPr="00E454AB">
              <w:rPr>
                <w:sz w:val="16"/>
              </w:rPr>
              <w:t>C1-213622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4EDC"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2B35"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6F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C2F2" w14:textId="77777777" w:rsidR="00554327" w:rsidRPr="00E454AB" w:rsidRDefault="00554327">
            <w:pPr>
              <w:pStyle w:val="TAL"/>
              <w:rPr>
                <w:sz w:val="16"/>
              </w:rPr>
            </w:pPr>
            <w:r w:rsidRPr="00E454AB">
              <w:rPr>
                <w:sz w:val="16"/>
              </w:rPr>
              <w:t>C1-213082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DDC3CF" w14:textId="77777777" w:rsidR="00554327" w:rsidRPr="00E454AB" w:rsidRDefault="00554327">
            <w:pPr>
              <w:pStyle w:val="TAL"/>
              <w:rPr>
                <w:sz w:val="16"/>
              </w:rPr>
            </w:pPr>
          </w:p>
        </w:tc>
      </w:tr>
      <w:tr w:rsidR="00E454AB" w:rsidRPr="00E454AB" w14:paraId="4A9B62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47FC" w14:textId="77777777" w:rsidR="00554327" w:rsidRPr="00E454AB" w:rsidRDefault="00554327">
            <w:pPr>
              <w:pStyle w:val="TAL"/>
              <w:rPr>
                <w:sz w:val="16"/>
              </w:rPr>
            </w:pPr>
            <w:r w:rsidRPr="00E454AB">
              <w:rPr>
                <w:sz w:val="16"/>
              </w:rPr>
              <w:t>C1-213623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9B7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D783"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92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B1B6" w14:textId="77777777" w:rsidR="00554327" w:rsidRPr="00E454AB" w:rsidRDefault="00554327">
            <w:pPr>
              <w:pStyle w:val="TAL"/>
              <w:rPr>
                <w:sz w:val="16"/>
              </w:rPr>
            </w:pPr>
            <w:r w:rsidRPr="00E454AB">
              <w:rPr>
                <w:sz w:val="16"/>
              </w:rPr>
              <w:t>C1-213083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D46E62" w14:textId="77777777" w:rsidR="00554327" w:rsidRPr="00E454AB" w:rsidRDefault="00554327">
            <w:pPr>
              <w:pStyle w:val="TAL"/>
              <w:rPr>
                <w:sz w:val="16"/>
              </w:rPr>
            </w:pPr>
          </w:p>
        </w:tc>
      </w:tr>
      <w:tr w:rsidR="00E454AB" w:rsidRPr="00E454AB" w14:paraId="2B150D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D629" w14:textId="77777777" w:rsidR="00554327" w:rsidRPr="00E454AB" w:rsidRDefault="00554327">
            <w:pPr>
              <w:pStyle w:val="TAL"/>
              <w:rPr>
                <w:sz w:val="16"/>
              </w:rPr>
            </w:pPr>
            <w:r w:rsidRPr="00E454AB">
              <w:rPr>
                <w:sz w:val="16"/>
              </w:rPr>
              <w:t>C1-213624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B83E"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D1BB"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B7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161C" w14:textId="77777777" w:rsidR="00554327" w:rsidRPr="00E454AB" w:rsidRDefault="00554327">
            <w:pPr>
              <w:pStyle w:val="TAL"/>
              <w:rPr>
                <w:sz w:val="16"/>
              </w:rPr>
            </w:pPr>
            <w:r w:rsidRPr="00E454AB">
              <w:rPr>
                <w:sz w:val="16"/>
              </w:rPr>
              <w:t>C1-213084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190658" w14:textId="77777777" w:rsidR="00554327" w:rsidRPr="00E454AB" w:rsidRDefault="00554327">
            <w:pPr>
              <w:pStyle w:val="TAL"/>
              <w:rPr>
                <w:sz w:val="16"/>
              </w:rPr>
            </w:pPr>
          </w:p>
        </w:tc>
      </w:tr>
      <w:tr w:rsidR="00E454AB" w:rsidRPr="00E454AB" w14:paraId="63183C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5B96" w14:textId="77777777" w:rsidR="00554327" w:rsidRPr="00E454AB" w:rsidRDefault="00554327">
            <w:pPr>
              <w:pStyle w:val="TAL"/>
              <w:rPr>
                <w:sz w:val="16"/>
              </w:rPr>
            </w:pPr>
            <w:r w:rsidRPr="00E454AB">
              <w:rPr>
                <w:sz w:val="16"/>
              </w:rPr>
              <w:t>C1-213625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6BB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MCVideo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7712"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9F8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6AB7" w14:textId="77777777" w:rsidR="00554327" w:rsidRPr="00E454AB" w:rsidRDefault="00554327">
            <w:pPr>
              <w:pStyle w:val="TAL"/>
              <w:rPr>
                <w:sz w:val="16"/>
              </w:rPr>
            </w:pPr>
            <w:r w:rsidRPr="00E454AB">
              <w:rPr>
                <w:sz w:val="16"/>
              </w:rPr>
              <w:t>C1-213085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21A733" w14:textId="77777777" w:rsidR="00554327" w:rsidRPr="00E454AB" w:rsidRDefault="00554327">
            <w:pPr>
              <w:pStyle w:val="TAL"/>
              <w:rPr>
                <w:sz w:val="16"/>
              </w:rPr>
            </w:pPr>
          </w:p>
        </w:tc>
      </w:tr>
      <w:tr w:rsidR="00E454AB" w:rsidRPr="00E454AB" w14:paraId="076C2D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8B96" w14:textId="77777777" w:rsidR="00554327" w:rsidRPr="00E454AB" w:rsidRDefault="00554327">
            <w:pPr>
              <w:pStyle w:val="TAL"/>
              <w:rPr>
                <w:sz w:val="16"/>
              </w:rPr>
            </w:pPr>
            <w:r w:rsidRPr="00E454AB">
              <w:rPr>
                <w:sz w:val="16"/>
              </w:rPr>
              <w:t>C1-213626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BB94"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FE8B"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1C4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73FD" w14:textId="77777777" w:rsidR="00554327" w:rsidRPr="00E454AB" w:rsidRDefault="00554327">
            <w:pPr>
              <w:pStyle w:val="TAL"/>
              <w:rPr>
                <w:sz w:val="16"/>
              </w:rPr>
            </w:pPr>
            <w:r w:rsidRPr="00E454AB">
              <w:rPr>
                <w:sz w:val="16"/>
              </w:rPr>
              <w:t>C1-213058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765A1E" w14:textId="77777777" w:rsidR="00554327" w:rsidRPr="00E454AB" w:rsidRDefault="00554327">
            <w:pPr>
              <w:pStyle w:val="TAL"/>
              <w:rPr>
                <w:sz w:val="16"/>
              </w:rPr>
            </w:pPr>
          </w:p>
        </w:tc>
      </w:tr>
      <w:tr w:rsidR="00E454AB" w:rsidRPr="00E454AB" w14:paraId="3E890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CAA8" w14:textId="77777777" w:rsidR="00554327" w:rsidRPr="00E454AB" w:rsidRDefault="00554327">
            <w:pPr>
              <w:pStyle w:val="TAL"/>
              <w:rPr>
                <w:sz w:val="16"/>
              </w:rPr>
            </w:pPr>
            <w:r w:rsidRPr="00E454AB">
              <w:rPr>
                <w:sz w:val="16"/>
              </w:rPr>
              <w:t>C1-213627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7DA1"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40D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1AA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4846" w14:textId="77777777" w:rsidR="00554327" w:rsidRPr="00E454AB" w:rsidRDefault="00554327">
            <w:pPr>
              <w:pStyle w:val="TAL"/>
              <w:rPr>
                <w:sz w:val="16"/>
              </w:rPr>
            </w:pPr>
            <w:r w:rsidRPr="00E454AB">
              <w:rPr>
                <w:sz w:val="16"/>
              </w:rPr>
              <w:t>C1-213137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296EB6" w14:textId="77777777" w:rsidR="00554327" w:rsidRPr="00E454AB" w:rsidRDefault="00554327">
            <w:pPr>
              <w:pStyle w:val="TAL"/>
              <w:rPr>
                <w:sz w:val="16"/>
              </w:rPr>
            </w:pPr>
          </w:p>
        </w:tc>
      </w:tr>
      <w:tr w:rsidR="00E454AB" w:rsidRPr="00E454AB" w14:paraId="2350A5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0137" w14:textId="77777777" w:rsidR="00554327" w:rsidRPr="00E454AB" w:rsidRDefault="00554327">
            <w:pPr>
              <w:pStyle w:val="TAL"/>
              <w:rPr>
                <w:sz w:val="16"/>
              </w:rPr>
            </w:pPr>
            <w:r w:rsidRPr="00E454AB">
              <w:rPr>
                <w:sz w:val="16"/>
              </w:rPr>
              <w:t>C1-213628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6322"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0C7B"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B1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A3DA" w14:textId="77777777" w:rsidR="00554327" w:rsidRPr="00E454AB" w:rsidRDefault="00554327">
            <w:pPr>
              <w:pStyle w:val="TAL"/>
              <w:rPr>
                <w:sz w:val="16"/>
              </w:rPr>
            </w:pPr>
            <w:r w:rsidRPr="00E454AB">
              <w:rPr>
                <w:sz w:val="16"/>
              </w:rPr>
              <w:t>C1-213444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95A10F" w14:textId="77777777" w:rsidR="00554327" w:rsidRPr="00E454AB" w:rsidRDefault="00554327">
            <w:pPr>
              <w:pStyle w:val="TAL"/>
              <w:rPr>
                <w:sz w:val="16"/>
              </w:rPr>
            </w:pPr>
          </w:p>
        </w:tc>
      </w:tr>
      <w:tr w:rsidR="00E454AB" w:rsidRPr="00E454AB" w14:paraId="7EE856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EC4D" w14:textId="77777777" w:rsidR="00554327" w:rsidRPr="00E454AB" w:rsidRDefault="00554327">
            <w:pPr>
              <w:pStyle w:val="TAL"/>
              <w:rPr>
                <w:sz w:val="16"/>
              </w:rPr>
            </w:pPr>
            <w:r w:rsidRPr="00E454AB">
              <w:rPr>
                <w:sz w:val="16"/>
              </w:rPr>
              <w:t>C1-213629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26C8"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94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8F0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7DAC" w14:textId="77777777" w:rsidR="00554327" w:rsidRPr="00E454AB" w:rsidRDefault="00554327">
            <w:pPr>
              <w:pStyle w:val="TAL"/>
              <w:rPr>
                <w:sz w:val="16"/>
              </w:rPr>
            </w:pPr>
            <w:r w:rsidRPr="00E454AB">
              <w:rPr>
                <w:sz w:val="16"/>
              </w:rPr>
              <w:t>C1-213598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B9F492" w14:textId="77777777" w:rsidR="00554327" w:rsidRPr="00E454AB" w:rsidRDefault="00554327">
            <w:pPr>
              <w:pStyle w:val="TAL"/>
              <w:rPr>
                <w:sz w:val="16"/>
              </w:rPr>
            </w:pPr>
          </w:p>
        </w:tc>
      </w:tr>
      <w:tr w:rsidR="00E454AB" w:rsidRPr="00E454AB" w14:paraId="46AF93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CE84" w14:textId="77777777" w:rsidR="00554327" w:rsidRPr="00E454AB" w:rsidRDefault="00554327">
            <w:pPr>
              <w:pStyle w:val="TAL"/>
              <w:rPr>
                <w:sz w:val="16"/>
              </w:rPr>
            </w:pPr>
            <w:r w:rsidRPr="00E454AB">
              <w:rPr>
                <w:sz w:val="16"/>
              </w:rPr>
              <w:t>C1-213630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6836"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9352"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710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0064" w14:textId="77777777" w:rsidR="00554327" w:rsidRPr="00E454AB" w:rsidRDefault="00554327">
            <w:pPr>
              <w:pStyle w:val="TAL"/>
              <w:rPr>
                <w:sz w:val="16"/>
              </w:rPr>
            </w:pPr>
            <w:r w:rsidRPr="00E454AB">
              <w:rPr>
                <w:sz w:val="16"/>
              </w:rPr>
              <w:t>C1-213599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C1CBAE" w14:textId="77777777" w:rsidR="00554327" w:rsidRPr="00E454AB" w:rsidRDefault="00554327">
            <w:pPr>
              <w:pStyle w:val="TAL"/>
              <w:rPr>
                <w:sz w:val="16"/>
              </w:rPr>
            </w:pPr>
          </w:p>
        </w:tc>
      </w:tr>
      <w:tr w:rsidR="00E454AB" w:rsidRPr="00E454AB" w14:paraId="041861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8AF1" w14:textId="77777777" w:rsidR="00554327" w:rsidRPr="00E454AB" w:rsidRDefault="00554327">
            <w:pPr>
              <w:pStyle w:val="TAL"/>
              <w:rPr>
                <w:sz w:val="16"/>
              </w:rPr>
            </w:pPr>
            <w:r w:rsidRPr="00E454AB">
              <w:rPr>
                <w:sz w:val="16"/>
              </w:rPr>
              <w:t>C1-213631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260D"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AD25"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37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ACB2" w14:textId="77777777" w:rsidR="00554327" w:rsidRPr="00E454AB" w:rsidRDefault="00554327">
            <w:pPr>
              <w:pStyle w:val="TAL"/>
              <w:rPr>
                <w:sz w:val="16"/>
              </w:rPr>
            </w:pPr>
            <w:r w:rsidRPr="00E454AB">
              <w:rPr>
                <w:sz w:val="16"/>
              </w:rPr>
              <w:t>C1-213600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21DC97" w14:textId="77777777" w:rsidR="00554327" w:rsidRPr="00E454AB" w:rsidRDefault="00554327">
            <w:pPr>
              <w:pStyle w:val="TAL"/>
              <w:rPr>
                <w:sz w:val="16"/>
              </w:rPr>
            </w:pPr>
          </w:p>
        </w:tc>
      </w:tr>
      <w:tr w:rsidR="00E454AB" w:rsidRPr="00E454AB" w14:paraId="33AE29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8B7D" w14:textId="77777777" w:rsidR="00554327" w:rsidRPr="00E454AB" w:rsidRDefault="00554327">
            <w:pPr>
              <w:pStyle w:val="TAL"/>
              <w:rPr>
                <w:sz w:val="16"/>
              </w:rPr>
            </w:pPr>
            <w:r w:rsidRPr="00E454AB">
              <w:rPr>
                <w:sz w:val="16"/>
              </w:rPr>
              <w:t>C1-213632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01D2"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8CBC"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F2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8EF8" w14:textId="77777777" w:rsidR="00554327" w:rsidRPr="00E454AB" w:rsidRDefault="00554327">
            <w:pPr>
              <w:pStyle w:val="TAL"/>
              <w:rPr>
                <w:sz w:val="16"/>
              </w:rPr>
            </w:pPr>
            <w:r w:rsidRPr="00E454AB">
              <w:rPr>
                <w:sz w:val="16"/>
              </w:rPr>
              <w:t>C1-213601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A6A254" w14:textId="77777777" w:rsidR="00554327" w:rsidRPr="00E454AB" w:rsidRDefault="00554327">
            <w:pPr>
              <w:pStyle w:val="TAL"/>
              <w:rPr>
                <w:sz w:val="16"/>
              </w:rPr>
            </w:pPr>
          </w:p>
        </w:tc>
      </w:tr>
      <w:tr w:rsidR="00E454AB" w:rsidRPr="00E454AB" w14:paraId="2671A5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3048" w14:textId="77777777" w:rsidR="00554327" w:rsidRPr="00E454AB" w:rsidRDefault="00554327">
            <w:pPr>
              <w:pStyle w:val="TAL"/>
              <w:rPr>
                <w:sz w:val="16"/>
              </w:rPr>
            </w:pPr>
            <w:r w:rsidRPr="00E454AB">
              <w:rPr>
                <w:sz w:val="16"/>
              </w:rPr>
              <w:t>C1-213633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0BFB"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5D25"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40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51E2" w14:textId="77777777" w:rsidR="00554327" w:rsidRPr="00E454AB" w:rsidRDefault="00554327">
            <w:pPr>
              <w:pStyle w:val="TAL"/>
              <w:rPr>
                <w:sz w:val="16"/>
              </w:rPr>
            </w:pPr>
            <w:r w:rsidRPr="00E454AB">
              <w:rPr>
                <w:sz w:val="16"/>
              </w:rPr>
              <w:t>C1-213602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77367A" w14:textId="77777777" w:rsidR="00554327" w:rsidRPr="00E454AB" w:rsidRDefault="00554327">
            <w:pPr>
              <w:pStyle w:val="TAL"/>
              <w:rPr>
                <w:sz w:val="16"/>
              </w:rPr>
            </w:pPr>
          </w:p>
        </w:tc>
      </w:tr>
      <w:tr w:rsidR="00E454AB" w:rsidRPr="00E454AB" w14:paraId="2387E8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2561" w14:textId="77777777" w:rsidR="00554327" w:rsidRPr="00E454AB" w:rsidRDefault="00554327">
            <w:pPr>
              <w:pStyle w:val="TAL"/>
              <w:rPr>
                <w:sz w:val="16"/>
              </w:rPr>
            </w:pPr>
            <w:r w:rsidRPr="00E454AB">
              <w:rPr>
                <w:sz w:val="16"/>
              </w:rPr>
              <w:t>C1-213634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F5A5"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9B14"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03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C4B9" w14:textId="77777777" w:rsidR="00554327" w:rsidRPr="00E454AB" w:rsidRDefault="00554327">
            <w:pPr>
              <w:pStyle w:val="TAL"/>
              <w:rPr>
                <w:sz w:val="16"/>
              </w:rPr>
            </w:pPr>
            <w:r w:rsidRPr="00E454AB">
              <w:rPr>
                <w:sz w:val="16"/>
              </w:rPr>
              <w:t>C1-213603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51B48A" w14:textId="77777777" w:rsidR="00554327" w:rsidRPr="00E454AB" w:rsidRDefault="00554327">
            <w:pPr>
              <w:pStyle w:val="TAL"/>
              <w:rPr>
                <w:sz w:val="16"/>
              </w:rPr>
            </w:pPr>
          </w:p>
        </w:tc>
      </w:tr>
      <w:tr w:rsidR="00E454AB" w:rsidRPr="00E454AB" w14:paraId="58F55A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864E" w14:textId="77777777" w:rsidR="00554327" w:rsidRPr="00E454AB" w:rsidRDefault="00554327">
            <w:pPr>
              <w:pStyle w:val="TAL"/>
              <w:rPr>
                <w:sz w:val="16"/>
              </w:rPr>
            </w:pPr>
            <w:r w:rsidRPr="00E454AB">
              <w:rPr>
                <w:sz w:val="16"/>
              </w:rPr>
              <w:t>C1-213635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1CC0"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D75A"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7D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D244" w14:textId="77777777" w:rsidR="00554327" w:rsidRPr="00E454AB" w:rsidRDefault="00554327">
            <w:pPr>
              <w:pStyle w:val="TAL"/>
              <w:rPr>
                <w:sz w:val="16"/>
              </w:rPr>
            </w:pPr>
            <w:r w:rsidRPr="00E454AB">
              <w:rPr>
                <w:sz w:val="16"/>
              </w:rPr>
              <w:t>C1-213604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F25D62" w14:textId="77777777" w:rsidR="00554327" w:rsidRPr="00E454AB" w:rsidRDefault="00554327">
            <w:pPr>
              <w:pStyle w:val="TAL"/>
              <w:rPr>
                <w:sz w:val="16"/>
              </w:rPr>
            </w:pPr>
          </w:p>
        </w:tc>
      </w:tr>
      <w:tr w:rsidR="00E454AB" w:rsidRPr="00E454AB" w14:paraId="4DEC32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5C1C" w14:textId="77777777" w:rsidR="00554327" w:rsidRPr="00E454AB" w:rsidRDefault="00554327">
            <w:pPr>
              <w:pStyle w:val="TAL"/>
              <w:rPr>
                <w:sz w:val="16"/>
              </w:rPr>
            </w:pPr>
            <w:r w:rsidRPr="00E454AB">
              <w:rPr>
                <w:sz w:val="16"/>
              </w:rPr>
              <w:t>C1-213636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723E"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286B8"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24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CC0D" w14:textId="77777777" w:rsidR="00554327" w:rsidRPr="00E454AB" w:rsidRDefault="00554327">
            <w:pPr>
              <w:pStyle w:val="TAL"/>
              <w:rPr>
                <w:sz w:val="16"/>
              </w:rPr>
            </w:pPr>
            <w:r w:rsidRPr="00E454AB">
              <w:rPr>
                <w:sz w:val="16"/>
              </w:rPr>
              <w:t>C1-213605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A1B6BC" w14:textId="77777777" w:rsidR="00554327" w:rsidRPr="00E454AB" w:rsidRDefault="00554327">
            <w:pPr>
              <w:pStyle w:val="TAL"/>
              <w:rPr>
                <w:sz w:val="16"/>
              </w:rPr>
            </w:pPr>
          </w:p>
        </w:tc>
      </w:tr>
      <w:tr w:rsidR="00E454AB" w:rsidRPr="00E454AB" w14:paraId="2B998D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93DD" w14:textId="77777777" w:rsidR="00554327" w:rsidRPr="00E454AB" w:rsidRDefault="00554327">
            <w:pPr>
              <w:pStyle w:val="TAL"/>
              <w:rPr>
                <w:sz w:val="16"/>
              </w:rPr>
            </w:pPr>
            <w:r w:rsidRPr="00E454AB">
              <w:rPr>
                <w:sz w:val="16"/>
              </w:rPr>
              <w:t>C1-213637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7813"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553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9A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6AC0" w14:textId="77777777" w:rsidR="00554327" w:rsidRPr="00E454AB" w:rsidRDefault="00554327">
            <w:pPr>
              <w:pStyle w:val="TAL"/>
              <w:rPr>
                <w:sz w:val="16"/>
              </w:rPr>
            </w:pPr>
            <w:r w:rsidRPr="00E454AB">
              <w:rPr>
                <w:sz w:val="16"/>
              </w:rPr>
              <w:t>C1-213459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28FDB2" w14:textId="77777777" w:rsidR="00554327" w:rsidRPr="00E454AB" w:rsidRDefault="00554327">
            <w:pPr>
              <w:pStyle w:val="TAL"/>
              <w:rPr>
                <w:sz w:val="16"/>
              </w:rPr>
            </w:pPr>
          </w:p>
        </w:tc>
      </w:tr>
      <w:tr w:rsidR="00E454AB" w:rsidRPr="00E454AB" w14:paraId="78ED53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45CE" w14:textId="77777777" w:rsidR="00554327" w:rsidRPr="00E454AB" w:rsidRDefault="00554327">
            <w:pPr>
              <w:pStyle w:val="TAL"/>
              <w:rPr>
                <w:sz w:val="16"/>
              </w:rPr>
            </w:pPr>
            <w:r w:rsidRPr="00E454AB">
              <w:rPr>
                <w:sz w:val="16"/>
              </w:rPr>
              <w:t>C1-213638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CA6C"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823A"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C1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7603" w14:textId="77777777" w:rsidR="00554327" w:rsidRPr="00E454AB" w:rsidRDefault="00554327">
            <w:pPr>
              <w:pStyle w:val="TAL"/>
              <w:rPr>
                <w:sz w:val="16"/>
              </w:rPr>
            </w:pPr>
            <w:r w:rsidRPr="00E454AB">
              <w:rPr>
                <w:sz w:val="16"/>
              </w:rPr>
              <w:t>C1-213304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D8F9A1" w14:textId="77777777" w:rsidR="00554327" w:rsidRPr="00E454AB" w:rsidRDefault="00554327">
            <w:pPr>
              <w:pStyle w:val="TAL"/>
              <w:rPr>
                <w:sz w:val="16"/>
              </w:rPr>
            </w:pPr>
          </w:p>
        </w:tc>
      </w:tr>
      <w:tr w:rsidR="00E454AB" w:rsidRPr="00E454AB" w14:paraId="7D3530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CBAF" w14:textId="77777777" w:rsidR="00554327" w:rsidRPr="00E454AB" w:rsidRDefault="00554327">
            <w:pPr>
              <w:pStyle w:val="TAL"/>
              <w:rPr>
                <w:sz w:val="16"/>
              </w:rPr>
            </w:pPr>
            <w:r w:rsidRPr="00E454AB">
              <w:rPr>
                <w:sz w:val="16"/>
              </w:rPr>
              <w:t>C1-213639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DCE7" w14:textId="77777777" w:rsidR="00554327" w:rsidRPr="00E454AB" w:rsidRDefault="00554327">
            <w:pPr>
              <w:pStyle w:val="TAL"/>
              <w:rPr>
                <w:sz w:val="16"/>
              </w:rPr>
            </w:pPr>
            <w:r w:rsidRPr="00E454AB">
              <w:rPr>
                <w:sz w:val="16"/>
              </w:rPr>
              <w:t>LS on emergency services in an SNPN not belonging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6C1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EC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604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5684E5" w14:textId="77777777" w:rsidR="00554327" w:rsidRPr="00E454AB" w:rsidRDefault="00554327">
            <w:pPr>
              <w:pStyle w:val="TAL"/>
              <w:rPr>
                <w:sz w:val="16"/>
              </w:rPr>
            </w:pPr>
            <w:r w:rsidRPr="00E454AB">
              <w:rPr>
                <w:sz w:val="16"/>
              </w:rPr>
              <w:t>C1-213799</w:t>
            </w:r>
          </w:p>
        </w:tc>
      </w:tr>
      <w:tr w:rsidR="00E454AB" w:rsidRPr="00E454AB" w14:paraId="3118F1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CA38" w14:textId="77777777" w:rsidR="00554327" w:rsidRPr="00E454AB" w:rsidRDefault="00554327">
            <w:pPr>
              <w:pStyle w:val="TAL"/>
              <w:rPr>
                <w:sz w:val="16"/>
              </w:rPr>
            </w:pPr>
            <w:r w:rsidRPr="00E454AB">
              <w:rPr>
                <w:sz w:val="16"/>
              </w:rPr>
              <w:t>C1-213640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B768"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14BB"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1ED4"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7D24" w14:textId="77777777" w:rsidR="00554327" w:rsidRPr="00E454AB" w:rsidRDefault="00554327">
            <w:pPr>
              <w:pStyle w:val="TAL"/>
              <w:rPr>
                <w:sz w:val="16"/>
              </w:rPr>
            </w:pPr>
            <w:r w:rsidRPr="00E454AB">
              <w:rPr>
                <w:sz w:val="16"/>
              </w:rPr>
              <w:t>C1-212924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FB848D" w14:textId="77777777" w:rsidR="00554327" w:rsidRPr="00E454AB" w:rsidRDefault="00554327">
            <w:pPr>
              <w:pStyle w:val="TAL"/>
              <w:rPr>
                <w:sz w:val="16"/>
              </w:rPr>
            </w:pPr>
          </w:p>
        </w:tc>
      </w:tr>
      <w:tr w:rsidR="00E454AB" w:rsidRPr="00E454AB" w14:paraId="1568F6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A6FF" w14:textId="77777777" w:rsidR="00554327" w:rsidRPr="00E454AB" w:rsidRDefault="00554327">
            <w:pPr>
              <w:pStyle w:val="TAL"/>
              <w:rPr>
                <w:sz w:val="16"/>
              </w:rPr>
            </w:pPr>
            <w:r w:rsidRPr="00E454AB">
              <w:rPr>
                <w:sz w:val="16"/>
              </w:rPr>
              <w:t>C1-213641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3B7D"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DC63"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A1B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54A" w14:textId="77777777" w:rsidR="00554327" w:rsidRPr="00E454AB" w:rsidRDefault="00554327">
            <w:pPr>
              <w:pStyle w:val="TAL"/>
              <w:rPr>
                <w:sz w:val="16"/>
              </w:rPr>
            </w:pPr>
            <w:r w:rsidRPr="00E454AB">
              <w:rPr>
                <w:sz w:val="16"/>
              </w:rPr>
              <w:t>C1-213231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FFA4FB" w14:textId="77777777" w:rsidR="00554327" w:rsidRPr="00E454AB" w:rsidRDefault="00554327">
            <w:pPr>
              <w:pStyle w:val="TAL"/>
              <w:rPr>
                <w:sz w:val="16"/>
              </w:rPr>
            </w:pPr>
          </w:p>
        </w:tc>
      </w:tr>
      <w:tr w:rsidR="00E454AB" w:rsidRPr="00E454AB" w14:paraId="44EE0B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DA06" w14:textId="77777777" w:rsidR="00554327" w:rsidRPr="00E454AB" w:rsidRDefault="00554327">
            <w:pPr>
              <w:pStyle w:val="TAL"/>
              <w:rPr>
                <w:sz w:val="16"/>
              </w:rPr>
            </w:pPr>
            <w:r w:rsidRPr="00E454AB">
              <w:rPr>
                <w:sz w:val="16"/>
              </w:rPr>
              <w:lastRenderedPageBreak/>
              <w:t>C1-213642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2053"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EBA4"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C4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E4E6" w14:textId="77777777" w:rsidR="00554327" w:rsidRPr="00E454AB" w:rsidRDefault="00554327">
            <w:pPr>
              <w:pStyle w:val="TAL"/>
              <w:rPr>
                <w:sz w:val="16"/>
              </w:rPr>
            </w:pPr>
            <w:r w:rsidRPr="00E454AB">
              <w:rPr>
                <w:sz w:val="16"/>
              </w:rPr>
              <w:t>C1-213437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682205" w14:textId="77777777" w:rsidR="00554327" w:rsidRPr="00E454AB" w:rsidRDefault="00554327">
            <w:pPr>
              <w:pStyle w:val="TAL"/>
              <w:rPr>
                <w:sz w:val="16"/>
              </w:rPr>
            </w:pPr>
          </w:p>
        </w:tc>
      </w:tr>
      <w:tr w:rsidR="00E454AB" w:rsidRPr="00E454AB" w14:paraId="46CD43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DD17" w14:textId="77777777" w:rsidR="00554327" w:rsidRPr="00E454AB" w:rsidRDefault="00554327">
            <w:pPr>
              <w:pStyle w:val="TAL"/>
              <w:rPr>
                <w:sz w:val="16"/>
              </w:rPr>
            </w:pPr>
            <w:r w:rsidRPr="00E454AB">
              <w:rPr>
                <w:sz w:val="16"/>
              </w:rPr>
              <w:t>C1-213643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C572"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9DA0"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DCA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41EB" w14:textId="77777777" w:rsidR="00554327" w:rsidRPr="00E454AB" w:rsidRDefault="00554327">
            <w:pPr>
              <w:pStyle w:val="TAL"/>
              <w:rPr>
                <w:sz w:val="16"/>
              </w:rPr>
            </w:pPr>
            <w:r w:rsidRPr="00E454AB">
              <w:rPr>
                <w:sz w:val="16"/>
              </w:rPr>
              <w:t>C1-212959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56BE3F" w14:textId="77777777" w:rsidR="00554327" w:rsidRPr="00E454AB" w:rsidRDefault="00554327">
            <w:pPr>
              <w:pStyle w:val="TAL"/>
              <w:rPr>
                <w:sz w:val="16"/>
              </w:rPr>
            </w:pPr>
          </w:p>
        </w:tc>
      </w:tr>
      <w:tr w:rsidR="00E454AB" w:rsidRPr="00E454AB" w14:paraId="2709AA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97BF" w14:textId="77777777" w:rsidR="00554327" w:rsidRPr="00E454AB" w:rsidRDefault="00554327">
            <w:pPr>
              <w:pStyle w:val="TAL"/>
              <w:rPr>
                <w:sz w:val="16"/>
              </w:rPr>
            </w:pPr>
            <w:r w:rsidRPr="00E454AB">
              <w:rPr>
                <w:sz w:val="16"/>
              </w:rPr>
              <w:t>C1-213644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47EF"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9BF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AA5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CF7B" w14:textId="77777777" w:rsidR="00554327" w:rsidRPr="00E454AB" w:rsidRDefault="00554327">
            <w:pPr>
              <w:pStyle w:val="TAL"/>
              <w:rPr>
                <w:sz w:val="16"/>
              </w:rPr>
            </w:pPr>
            <w:r w:rsidRPr="00E454AB">
              <w:rPr>
                <w:sz w:val="16"/>
              </w:rPr>
              <w:t>C1-212960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FE6F88" w14:textId="77777777" w:rsidR="00554327" w:rsidRPr="00E454AB" w:rsidRDefault="00554327">
            <w:pPr>
              <w:pStyle w:val="TAL"/>
              <w:rPr>
                <w:sz w:val="16"/>
              </w:rPr>
            </w:pPr>
          </w:p>
        </w:tc>
      </w:tr>
      <w:tr w:rsidR="00E454AB" w:rsidRPr="00E454AB" w14:paraId="7ED5E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4894" w14:textId="77777777" w:rsidR="00554327" w:rsidRPr="00E454AB" w:rsidRDefault="00554327">
            <w:pPr>
              <w:pStyle w:val="TAL"/>
              <w:rPr>
                <w:sz w:val="16"/>
              </w:rPr>
            </w:pPr>
            <w:r w:rsidRPr="00E454AB">
              <w:rPr>
                <w:sz w:val="16"/>
              </w:rPr>
              <w:t>C1-213645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34C7"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37610"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Huawei, </w:t>
            </w:r>
            <w:proofErr w:type="spellStart"/>
            <w:r w:rsidRPr="00E454AB">
              <w:rPr>
                <w:sz w:val="16"/>
              </w:rPr>
              <w:t>HiSilicon</w:t>
            </w:r>
            <w:proofErr w:type="spellEnd"/>
            <w:r w:rsidRPr="00E454AB">
              <w:rPr>
                <w:sz w:val="16"/>
              </w:rPr>
              <w:t xml:space="preserve">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E70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DF9F" w14:textId="77777777" w:rsidR="00554327" w:rsidRPr="00E454AB" w:rsidRDefault="00554327">
            <w:pPr>
              <w:pStyle w:val="TAL"/>
              <w:rPr>
                <w:sz w:val="16"/>
              </w:rPr>
            </w:pPr>
            <w:r w:rsidRPr="00E454AB">
              <w:rPr>
                <w:sz w:val="16"/>
              </w:rPr>
              <w:t>C1-212962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2295B4" w14:textId="77777777" w:rsidR="00554327" w:rsidRPr="00E454AB" w:rsidRDefault="00554327">
            <w:pPr>
              <w:pStyle w:val="TAL"/>
              <w:rPr>
                <w:sz w:val="16"/>
              </w:rPr>
            </w:pPr>
          </w:p>
        </w:tc>
      </w:tr>
      <w:tr w:rsidR="00E454AB" w:rsidRPr="00E454AB" w14:paraId="1A8EE1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A690A" w14:textId="77777777" w:rsidR="00554327" w:rsidRPr="00E454AB" w:rsidRDefault="00554327">
            <w:pPr>
              <w:pStyle w:val="TAL"/>
              <w:rPr>
                <w:sz w:val="16"/>
              </w:rPr>
            </w:pPr>
            <w:r w:rsidRPr="00E454AB">
              <w:rPr>
                <w:sz w:val="16"/>
              </w:rPr>
              <w:t>C1-213646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85F7"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2CC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6BD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FA22" w14:textId="77777777" w:rsidR="00554327" w:rsidRPr="00E454AB" w:rsidRDefault="00554327">
            <w:pPr>
              <w:pStyle w:val="TAL"/>
              <w:rPr>
                <w:sz w:val="16"/>
              </w:rPr>
            </w:pPr>
            <w:r w:rsidRPr="00E454AB">
              <w:rPr>
                <w:sz w:val="16"/>
              </w:rPr>
              <w:t>C1-212968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DAAF97" w14:textId="77777777" w:rsidR="00554327" w:rsidRPr="00E454AB" w:rsidRDefault="00554327">
            <w:pPr>
              <w:pStyle w:val="TAL"/>
              <w:rPr>
                <w:sz w:val="16"/>
              </w:rPr>
            </w:pPr>
          </w:p>
        </w:tc>
      </w:tr>
      <w:tr w:rsidR="00E454AB" w:rsidRPr="00E454AB" w14:paraId="1A0CC0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046A" w14:textId="77777777" w:rsidR="00554327" w:rsidRPr="00E454AB" w:rsidRDefault="00554327">
            <w:pPr>
              <w:pStyle w:val="TAL"/>
              <w:rPr>
                <w:sz w:val="16"/>
              </w:rPr>
            </w:pPr>
            <w:r w:rsidRPr="00E454AB">
              <w:rPr>
                <w:sz w:val="16"/>
              </w:rPr>
              <w:t>C1-213647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47CD" w14:textId="77777777" w:rsidR="00554327" w:rsidRPr="00E454AB" w:rsidRDefault="00554327">
            <w:pPr>
              <w:pStyle w:val="TAL"/>
              <w:rPr>
                <w:sz w:val="16"/>
              </w:rPr>
            </w:pPr>
            <w:r w:rsidRPr="00E454AB">
              <w:rPr>
                <w:sz w:val="16"/>
              </w:rPr>
              <w:t>Clarification on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94F8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AF8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C4CD" w14:textId="77777777" w:rsidR="00554327" w:rsidRPr="00E454AB" w:rsidRDefault="00554327">
            <w:pPr>
              <w:pStyle w:val="TAL"/>
              <w:rPr>
                <w:sz w:val="16"/>
              </w:rPr>
            </w:pPr>
            <w:r w:rsidRPr="00E454AB">
              <w:rPr>
                <w:sz w:val="16"/>
              </w:rPr>
              <w:t>C1-212971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F8E8ED" w14:textId="77777777" w:rsidR="00554327" w:rsidRPr="00E454AB" w:rsidRDefault="00554327">
            <w:pPr>
              <w:pStyle w:val="TAL"/>
              <w:rPr>
                <w:sz w:val="16"/>
              </w:rPr>
            </w:pPr>
          </w:p>
        </w:tc>
      </w:tr>
      <w:tr w:rsidR="00E454AB" w:rsidRPr="00E454AB" w14:paraId="328B62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6B2B" w14:textId="77777777" w:rsidR="00554327" w:rsidRPr="00E454AB" w:rsidRDefault="00554327">
            <w:pPr>
              <w:pStyle w:val="TAL"/>
              <w:rPr>
                <w:sz w:val="16"/>
              </w:rPr>
            </w:pPr>
            <w:r w:rsidRPr="00E454AB">
              <w:rPr>
                <w:sz w:val="16"/>
              </w:rPr>
              <w:t>C1-213648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58D8" w14:textId="77777777" w:rsidR="00554327" w:rsidRPr="00E454AB" w:rsidRDefault="00554327">
            <w:pPr>
              <w:pStyle w:val="TAL"/>
              <w:rPr>
                <w:sz w:val="16"/>
              </w:rPr>
            </w:pPr>
            <w:r w:rsidRPr="00E454AB">
              <w:rPr>
                <w:sz w:val="16"/>
              </w:rPr>
              <w:t>Clarification on EPS interworking of a PDU session for time synchronization 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12A2"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CB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0132" w14:textId="77777777" w:rsidR="00554327" w:rsidRPr="00E454AB" w:rsidRDefault="00554327">
            <w:pPr>
              <w:pStyle w:val="TAL"/>
              <w:rPr>
                <w:sz w:val="16"/>
              </w:rPr>
            </w:pPr>
            <w:r w:rsidRPr="00E454AB">
              <w:rPr>
                <w:sz w:val="16"/>
              </w:rPr>
              <w:t>C1-212973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6DD4DA" w14:textId="77777777" w:rsidR="00554327" w:rsidRPr="00E454AB" w:rsidRDefault="00554327">
            <w:pPr>
              <w:pStyle w:val="TAL"/>
              <w:rPr>
                <w:sz w:val="16"/>
              </w:rPr>
            </w:pPr>
          </w:p>
        </w:tc>
      </w:tr>
      <w:tr w:rsidR="00E454AB" w:rsidRPr="00E454AB" w14:paraId="0E0E2E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3331" w14:textId="77777777" w:rsidR="00554327" w:rsidRPr="00E454AB" w:rsidRDefault="00554327">
            <w:pPr>
              <w:pStyle w:val="TAL"/>
              <w:rPr>
                <w:sz w:val="16"/>
              </w:rPr>
            </w:pPr>
            <w:r w:rsidRPr="00E454AB">
              <w:rPr>
                <w:sz w:val="16"/>
              </w:rPr>
              <w:t>C1-213649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B2CB"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0757"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562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86FC" w14:textId="77777777" w:rsidR="00554327" w:rsidRPr="00E454AB" w:rsidRDefault="00554327">
            <w:pPr>
              <w:pStyle w:val="TAL"/>
              <w:rPr>
                <w:sz w:val="16"/>
              </w:rPr>
            </w:pPr>
            <w:r w:rsidRPr="00E454AB">
              <w:rPr>
                <w:sz w:val="16"/>
              </w:rPr>
              <w:t>C1-213422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51754F" w14:textId="77777777" w:rsidR="00554327" w:rsidRPr="00E454AB" w:rsidRDefault="00554327">
            <w:pPr>
              <w:pStyle w:val="TAL"/>
              <w:rPr>
                <w:sz w:val="16"/>
              </w:rPr>
            </w:pPr>
          </w:p>
        </w:tc>
      </w:tr>
      <w:tr w:rsidR="00E454AB" w:rsidRPr="00E454AB" w14:paraId="5F17DE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923C" w14:textId="77777777" w:rsidR="00554327" w:rsidRPr="00E454AB" w:rsidRDefault="00554327">
            <w:pPr>
              <w:pStyle w:val="TAL"/>
              <w:rPr>
                <w:sz w:val="16"/>
              </w:rPr>
            </w:pPr>
            <w:r w:rsidRPr="00E454AB">
              <w:rPr>
                <w:sz w:val="16"/>
              </w:rPr>
              <w:t>C1-213650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F4D1"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DAC7"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F0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2FC5" w14:textId="77777777" w:rsidR="00554327" w:rsidRPr="00E454AB" w:rsidRDefault="00554327">
            <w:pPr>
              <w:pStyle w:val="TAL"/>
              <w:rPr>
                <w:sz w:val="16"/>
              </w:rPr>
            </w:pPr>
            <w:r w:rsidRPr="00E454AB">
              <w:rPr>
                <w:sz w:val="16"/>
              </w:rPr>
              <w:t>C1-213411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C3581C" w14:textId="77777777" w:rsidR="00554327" w:rsidRPr="00E454AB" w:rsidRDefault="00554327">
            <w:pPr>
              <w:pStyle w:val="TAL"/>
              <w:rPr>
                <w:sz w:val="16"/>
              </w:rPr>
            </w:pPr>
          </w:p>
        </w:tc>
      </w:tr>
      <w:tr w:rsidR="00E454AB" w:rsidRPr="00E454AB" w14:paraId="1E4664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F8E9" w14:textId="77777777" w:rsidR="00554327" w:rsidRPr="00E454AB" w:rsidRDefault="00554327">
            <w:pPr>
              <w:pStyle w:val="TAL"/>
              <w:rPr>
                <w:sz w:val="16"/>
              </w:rPr>
            </w:pPr>
            <w:r w:rsidRPr="00E454AB">
              <w:rPr>
                <w:sz w:val="16"/>
              </w:rPr>
              <w:t>C1-213651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C076" w14:textId="77777777" w:rsidR="00554327" w:rsidRPr="00E454AB" w:rsidRDefault="00554327">
            <w:pPr>
              <w:pStyle w:val="TAL"/>
              <w:rPr>
                <w:sz w:val="16"/>
              </w:rPr>
            </w:pPr>
            <w:r w:rsidRPr="00E454AB">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4317"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B8320"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3E30" w14:textId="77777777" w:rsidR="00554327" w:rsidRPr="00E454AB" w:rsidRDefault="00554327">
            <w:pPr>
              <w:pStyle w:val="TAL"/>
              <w:rPr>
                <w:sz w:val="16"/>
              </w:rPr>
            </w:pPr>
            <w:r w:rsidRPr="00E454AB">
              <w:rPr>
                <w:sz w:val="16"/>
              </w:rPr>
              <w:t>C1-213486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C88FED" w14:textId="77777777" w:rsidR="00554327" w:rsidRPr="00E454AB" w:rsidRDefault="00554327">
            <w:pPr>
              <w:pStyle w:val="TAL"/>
              <w:rPr>
                <w:sz w:val="16"/>
              </w:rPr>
            </w:pPr>
          </w:p>
        </w:tc>
      </w:tr>
      <w:tr w:rsidR="00E454AB" w:rsidRPr="00E454AB" w14:paraId="23E8E1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9697" w14:textId="77777777" w:rsidR="00554327" w:rsidRPr="00E454AB" w:rsidRDefault="00554327">
            <w:pPr>
              <w:pStyle w:val="TAL"/>
              <w:rPr>
                <w:sz w:val="16"/>
              </w:rPr>
            </w:pPr>
            <w:r w:rsidRPr="00E454AB">
              <w:rPr>
                <w:sz w:val="16"/>
              </w:rPr>
              <w:t>C1-213652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E656" w14:textId="77777777" w:rsidR="00554327" w:rsidRPr="00E454AB" w:rsidRDefault="00554327">
            <w:pPr>
              <w:pStyle w:val="TAL"/>
              <w:rPr>
                <w:sz w:val="16"/>
              </w:rPr>
            </w:pPr>
            <w:r w:rsidRPr="00E454AB">
              <w:rPr>
                <w:sz w:val="16"/>
              </w:rPr>
              <w:t>LS on user controlled services during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5605"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E36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6566" w14:textId="77777777" w:rsidR="00554327" w:rsidRPr="00E454AB" w:rsidRDefault="00554327">
            <w:pPr>
              <w:pStyle w:val="TAL"/>
              <w:rPr>
                <w:sz w:val="16"/>
              </w:rPr>
            </w:pPr>
            <w:r w:rsidRPr="00E454AB">
              <w:rPr>
                <w:sz w:val="16"/>
              </w:rPr>
              <w:t>C1-212894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9ED89C" w14:textId="77777777" w:rsidR="00554327" w:rsidRPr="00E454AB" w:rsidRDefault="00554327">
            <w:pPr>
              <w:pStyle w:val="TAL"/>
              <w:rPr>
                <w:sz w:val="16"/>
              </w:rPr>
            </w:pPr>
          </w:p>
        </w:tc>
      </w:tr>
      <w:tr w:rsidR="00E454AB" w:rsidRPr="00E454AB" w14:paraId="2164E6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DCB9A" w14:textId="77777777" w:rsidR="00554327" w:rsidRPr="00E454AB" w:rsidRDefault="00554327">
            <w:pPr>
              <w:pStyle w:val="TAL"/>
              <w:rPr>
                <w:sz w:val="16"/>
              </w:rPr>
            </w:pPr>
            <w:r w:rsidRPr="00E454AB">
              <w:rPr>
                <w:sz w:val="16"/>
              </w:rPr>
              <w:t>C1-213653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B780"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7A33"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C2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7085" w14:textId="77777777" w:rsidR="00554327" w:rsidRPr="00E454AB" w:rsidRDefault="00554327">
            <w:pPr>
              <w:pStyle w:val="TAL"/>
              <w:rPr>
                <w:sz w:val="16"/>
              </w:rPr>
            </w:pPr>
            <w:r w:rsidRPr="00E454AB">
              <w:rPr>
                <w:sz w:val="16"/>
              </w:rPr>
              <w:t>C1-213487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4468B91" w14:textId="77777777" w:rsidR="00554327" w:rsidRPr="00E454AB" w:rsidRDefault="00554327">
            <w:pPr>
              <w:pStyle w:val="TAL"/>
              <w:rPr>
                <w:sz w:val="16"/>
              </w:rPr>
            </w:pPr>
            <w:r w:rsidRPr="00E454AB">
              <w:rPr>
                <w:sz w:val="16"/>
              </w:rPr>
              <w:t>C1-213700</w:t>
            </w:r>
          </w:p>
        </w:tc>
      </w:tr>
      <w:tr w:rsidR="00E454AB" w:rsidRPr="00E454AB" w14:paraId="57A293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8DF6" w14:textId="77777777" w:rsidR="00554327" w:rsidRPr="00E454AB" w:rsidRDefault="00554327">
            <w:pPr>
              <w:pStyle w:val="TAL"/>
              <w:rPr>
                <w:sz w:val="16"/>
              </w:rPr>
            </w:pPr>
            <w:r w:rsidRPr="00E454AB">
              <w:rPr>
                <w:sz w:val="16"/>
              </w:rPr>
              <w:t>C1-213654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F8E6"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63EE"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42C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BAC28" w14:textId="77777777" w:rsidR="00554327" w:rsidRPr="00E454AB" w:rsidRDefault="00554327">
            <w:pPr>
              <w:pStyle w:val="TAL"/>
              <w:rPr>
                <w:sz w:val="16"/>
              </w:rPr>
            </w:pPr>
            <w:r w:rsidRPr="00E454AB">
              <w:rPr>
                <w:sz w:val="16"/>
              </w:rPr>
              <w:t>C1-212895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A853C5" w14:textId="77777777" w:rsidR="00554327" w:rsidRPr="00E454AB" w:rsidRDefault="00554327">
            <w:pPr>
              <w:pStyle w:val="TAL"/>
              <w:rPr>
                <w:sz w:val="16"/>
              </w:rPr>
            </w:pPr>
          </w:p>
        </w:tc>
      </w:tr>
      <w:tr w:rsidR="00E454AB" w:rsidRPr="00E454AB" w14:paraId="3137CD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9F57" w14:textId="77777777" w:rsidR="00554327" w:rsidRPr="00E454AB" w:rsidRDefault="00554327">
            <w:pPr>
              <w:pStyle w:val="TAL"/>
              <w:rPr>
                <w:sz w:val="16"/>
              </w:rPr>
            </w:pPr>
            <w:r w:rsidRPr="00E454AB">
              <w:rPr>
                <w:sz w:val="16"/>
              </w:rPr>
              <w:t>C1-213655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97D6"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AE4E"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BD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7449" w14:textId="77777777" w:rsidR="00554327" w:rsidRPr="00E454AB" w:rsidRDefault="00554327">
            <w:pPr>
              <w:pStyle w:val="TAL"/>
              <w:rPr>
                <w:sz w:val="16"/>
              </w:rPr>
            </w:pPr>
            <w:r w:rsidRPr="00E454AB">
              <w:rPr>
                <w:sz w:val="16"/>
              </w:rPr>
              <w:t>C1-212896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CB02D1" w14:textId="77777777" w:rsidR="00554327" w:rsidRPr="00E454AB" w:rsidRDefault="00554327">
            <w:pPr>
              <w:pStyle w:val="TAL"/>
              <w:rPr>
                <w:sz w:val="16"/>
              </w:rPr>
            </w:pPr>
          </w:p>
        </w:tc>
      </w:tr>
      <w:tr w:rsidR="00E454AB" w:rsidRPr="00E454AB" w14:paraId="15DB1A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8B42" w14:textId="77777777" w:rsidR="00554327" w:rsidRPr="00E454AB" w:rsidRDefault="00554327">
            <w:pPr>
              <w:pStyle w:val="TAL"/>
              <w:rPr>
                <w:sz w:val="16"/>
              </w:rPr>
            </w:pPr>
            <w:r w:rsidRPr="00E454AB">
              <w:rPr>
                <w:sz w:val="16"/>
              </w:rPr>
              <w:t>C1-213656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4AC1"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978A"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89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965" w14:textId="77777777" w:rsidR="00554327" w:rsidRPr="00E454AB" w:rsidRDefault="00554327">
            <w:pPr>
              <w:pStyle w:val="TAL"/>
              <w:rPr>
                <w:sz w:val="16"/>
              </w:rPr>
            </w:pPr>
            <w:r w:rsidRPr="00E454AB">
              <w:rPr>
                <w:sz w:val="16"/>
              </w:rPr>
              <w:t>C1-213219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DB871D" w14:textId="77777777" w:rsidR="00554327" w:rsidRPr="00E454AB" w:rsidRDefault="00554327">
            <w:pPr>
              <w:pStyle w:val="TAL"/>
              <w:rPr>
                <w:sz w:val="16"/>
              </w:rPr>
            </w:pPr>
          </w:p>
        </w:tc>
      </w:tr>
      <w:tr w:rsidR="00E454AB" w:rsidRPr="00E454AB" w14:paraId="34EEC0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392B" w14:textId="77777777" w:rsidR="00554327" w:rsidRPr="00E454AB" w:rsidRDefault="00554327">
            <w:pPr>
              <w:pStyle w:val="TAL"/>
              <w:rPr>
                <w:sz w:val="16"/>
              </w:rPr>
            </w:pPr>
            <w:r w:rsidRPr="00E454AB">
              <w:rPr>
                <w:sz w:val="16"/>
              </w:rPr>
              <w:t>C1-213657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EDA7"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010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F350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AAE1" w14:textId="77777777" w:rsidR="00554327" w:rsidRPr="00E454AB" w:rsidRDefault="00554327">
            <w:pPr>
              <w:pStyle w:val="TAL"/>
              <w:rPr>
                <w:sz w:val="16"/>
              </w:rPr>
            </w:pPr>
            <w:r w:rsidRPr="00E454AB">
              <w:rPr>
                <w:sz w:val="16"/>
              </w:rPr>
              <w:t>C1-213145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E2694F" w14:textId="77777777" w:rsidR="00554327" w:rsidRPr="00E454AB" w:rsidRDefault="00554327">
            <w:pPr>
              <w:pStyle w:val="TAL"/>
              <w:rPr>
                <w:sz w:val="16"/>
              </w:rPr>
            </w:pPr>
          </w:p>
        </w:tc>
      </w:tr>
      <w:tr w:rsidR="00E454AB" w:rsidRPr="00E454AB" w14:paraId="229685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645F" w14:textId="77777777" w:rsidR="00554327" w:rsidRPr="00E454AB" w:rsidRDefault="00554327">
            <w:pPr>
              <w:pStyle w:val="TAL"/>
              <w:rPr>
                <w:sz w:val="16"/>
              </w:rPr>
            </w:pPr>
            <w:r w:rsidRPr="00E454AB">
              <w:rPr>
                <w:sz w:val="16"/>
              </w:rPr>
              <w:t>C1-213658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584B"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0F88" w14:textId="77777777" w:rsidR="00554327" w:rsidRPr="00E454AB" w:rsidRDefault="00554327">
            <w:pPr>
              <w:pStyle w:val="TAL"/>
              <w:rPr>
                <w:sz w:val="16"/>
              </w:rPr>
            </w:pPr>
            <w:r w:rsidRPr="00E454AB">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CF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1E7E" w14:textId="77777777" w:rsidR="00554327" w:rsidRPr="00E454AB" w:rsidRDefault="00554327">
            <w:pPr>
              <w:pStyle w:val="TAL"/>
              <w:rPr>
                <w:sz w:val="16"/>
              </w:rPr>
            </w:pPr>
            <w:r w:rsidRPr="00E454AB">
              <w:rPr>
                <w:sz w:val="16"/>
              </w:rPr>
              <w:t>C1-213146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0D9840" w14:textId="77777777" w:rsidR="00554327" w:rsidRPr="00E454AB" w:rsidRDefault="00554327">
            <w:pPr>
              <w:pStyle w:val="TAL"/>
              <w:rPr>
                <w:sz w:val="16"/>
              </w:rPr>
            </w:pPr>
          </w:p>
        </w:tc>
      </w:tr>
      <w:tr w:rsidR="00E454AB" w:rsidRPr="00E454AB" w14:paraId="1A32AB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A5D1" w14:textId="77777777" w:rsidR="00554327" w:rsidRPr="00E454AB" w:rsidRDefault="00554327">
            <w:pPr>
              <w:pStyle w:val="TAL"/>
              <w:rPr>
                <w:sz w:val="16"/>
              </w:rPr>
            </w:pPr>
            <w:r w:rsidRPr="00E454AB">
              <w:rPr>
                <w:sz w:val="16"/>
              </w:rPr>
              <w:t>C1-213659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E252"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41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340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8D45" w14:textId="77777777" w:rsidR="00554327" w:rsidRPr="00E454AB" w:rsidRDefault="00554327">
            <w:pPr>
              <w:pStyle w:val="TAL"/>
              <w:rPr>
                <w:sz w:val="16"/>
              </w:rPr>
            </w:pPr>
            <w:r w:rsidRPr="00E454AB">
              <w:rPr>
                <w:sz w:val="16"/>
              </w:rPr>
              <w:t>C1-213541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C672E6" w14:textId="77777777" w:rsidR="00554327" w:rsidRPr="00E454AB" w:rsidRDefault="00554327">
            <w:pPr>
              <w:pStyle w:val="TAL"/>
              <w:rPr>
                <w:sz w:val="16"/>
              </w:rPr>
            </w:pPr>
            <w:r w:rsidRPr="00E454AB">
              <w:rPr>
                <w:sz w:val="16"/>
              </w:rPr>
              <w:t>C1-213935</w:t>
            </w:r>
          </w:p>
        </w:tc>
      </w:tr>
      <w:tr w:rsidR="00E454AB" w:rsidRPr="00E454AB" w14:paraId="6FEFB6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9EE9" w14:textId="77777777" w:rsidR="00554327" w:rsidRPr="00E454AB" w:rsidRDefault="00554327">
            <w:pPr>
              <w:pStyle w:val="TAL"/>
              <w:rPr>
                <w:sz w:val="16"/>
              </w:rPr>
            </w:pPr>
            <w:r w:rsidRPr="00E454AB">
              <w:rPr>
                <w:sz w:val="16"/>
              </w:rPr>
              <w:t>C1-213660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2576"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21162" w14:textId="77777777" w:rsidR="00554327" w:rsidRPr="00E454AB" w:rsidRDefault="00554327">
            <w:pPr>
              <w:pStyle w:val="TAL"/>
              <w:rPr>
                <w:sz w:val="16"/>
              </w:rPr>
            </w:pPr>
            <w:r w:rsidRPr="00E454AB">
              <w:rPr>
                <w:sz w:val="16"/>
              </w:rPr>
              <w:t>Nokia, Nokia Shanghai Bell,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BD9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F297" w14:textId="77777777" w:rsidR="00554327" w:rsidRPr="00E454AB" w:rsidRDefault="00554327">
            <w:pPr>
              <w:pStyle w:val="TAL"/>
              <w:rPr>
                <w:sz w:val="16"/>
              </w:rPr>
            </w:pPr>
            <w:r w:rsidRPr="00E454AB">
              <w:rPr>
                <w:sz w:val="16"/>
              </w:rPr>
              <w:t>C1-213147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4443F3" w14:textId="77777777" w:rsidR="00554327" w:rsidRPr="00E454AB" w:rsidRDefault="00554327">
            <w:pPr>
              <w:pStyle w:val="TAL"/>
              <w:rPr>
                <w:sz w:val="16"/>
              </w:rPr>
            </w:pPr>
          </w:p>
        </w:tc>
      </w:tr>
      <w:tr w:rsidR="00E454AB" w:rsidRPr="00E454AB" w14:paraId="68C292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8099" w14:textId="77777777" w:rsidR="00554327" w:rsidRPr="00E454AB" w:rsidRDefault="00554327">
            <w:pPr>
              <w:pStyle w:val="TAL"/>
              <w:rPr>
                <w:sz w:val="16"/>
              </w:rPr>
            </w:pPr>
            <w:r w:rsidRPr="00E454AB">
              <w:rPr>
                <w:sz w:val="16"/>
              </w:rPr>
              <w:t>C1-213661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48A0" w14:textId="77777777" w:rsidR="00554327" w:rsidRPr="00E454AB" w:rsidRDefault="00554327">
            <w:pPr>
              <w:pStyle w:val="TAL"/>
              <w:rPr>
                <w:sz w:val="16"/>
              </w:rPr>
            </w:pPr>
            <w:r w:rsidRPr="00E454AB">
              <w:rPr>
                <w:sz w:val="16"/>
              </w:rPr>
              <w:t>New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C9D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FAEC"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03F4" w14:textId="77777777" w:rsidR="00554327" w:rsidRPr="00E454AB" w:rsidRDefault="00554327">
            <w:pPr>
              <w:pStyle w:val="TAL"/>
              <w:rPr>
                <w:sz w:val="16"/>
              </w:rPr>
            </w:pPr>
            <w:r w:rsidRPr="00E454AB">
              <w:rPr>
                <w:sz w:val="16"/>
              </w:rPr>
              <w:t>C1-213181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0187C6" w14:textId="77777777" w:rsidR="00554327" w:rsidRPr="00E454AB" w:rsidRDefault="00554327">
            <w:pPr>
              <w:pStyle w:val="TAL"/>
              <w:rPr>
                <w:sz w:val="16"/>
              </w:rPr>
            </w:pPr>
          </w:p>
        </w:tc>
      </w:tr>
      <w:tr w:rsidR="00E454AB" w:rsidRPr="00E454AB" w14:paraId="2DCD71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C444" w14:textId="77777777" w:rsidR="00554327" w:rsidRPr="00E454AB" w:rsidRDefault="00554327">
            <w:pPr>
              <w:pStyle w:val="TAL"/>
              <w:rPr>
                <w:sz w:val="16"/>
              </w:rPr>
            </w:pPr>
            <w:r w:rsidRPr="00E454AB">
              <w:rPr>
                <w:sz w:val="16"/>
              </w:rPr>
              <w:t>C1-213662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2C08"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2C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1C1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8A1B" w14:textId="77777777" w:rsidR="00554327" w:rsidRPr="00E454AB" w:rsidRDefault="00554327">
            <w:pPr>
              <w:pStyle w:val="TAL"/>
              <w:rPr>
                <w:sz w:val="16"/>
              </w:rPr>
            </w:pPr>
            <w:r w:rsidRPr="00E454AB">
              <w:rPr>
                <w:sz w:val="16"/>
              </w:rPr>
              <w:t>C1-213168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EFE914" w14:textId="77777777" w:rsidR="00554327" w:rsidRPr="00E454AB" w:rsidRDefault="00554327">
            <w:pPr>
              <w:pStyle w:val="TAL"/>
              <w:rPr>
                <w:sz w:val="16"/>
              </w:rPr>
            </w:pPr>
          </w:p>
        </w:tc>
      </w:tr>
      <w:tr w:rsidR="00E454AB" w:rsidRPr="00E454AB" w14:paraId="051B66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58D2" w14:textId="77777777" w:rsidR="00554327" w:rsidRPr="00E454AB" w:rsidRDefault="00554327">
            <w:pPr>
              <w:pStyle w:val="TAL"/>
              <w:rPr>
                <w:sz w:val="16"/>
              </w:rPr>
            </w:pPr>
            <w:r w:rsidRPr="00E454AB">
              <w:rPr>
                <w:sz w:val="16"/>
              </w:rPr>
              <w:t>C1-213663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3F1E" w14:textId="77777777" w:rsidR="00554327" w:rsidRPr="00E454AB" w:rsidRDefault="00554327">
            <w:pPr>
              <w:pStyle w:val="TAL"/>
              <w:rPr>
                <w:sz w:val="16"/>
              </w:rPr>
            </w:pPr>
            <w:r w:rsidRPr="00E454AB">
              <w:rPr>
                <w:sz w:val="16"/>
              </w:rPr>
              <w:t xml:space="preserve">Revised WID on CT aspects of 5G </w:t>
            </w:r>
            <w:proofErr w:type="spellStart"/>
            <w:r w:rsidRPr="00E454AB">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18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4FDB" w14:textId="77777777" w:rsidR="00554327" w:rsidRPr="00E454AB" w:rsidRDefault="00554327">
            <w:pPr>
              <w:pStyle w:val="TAL"/>
              <w:rPr>
                <w:sz w:val="16"/>
              </w:rPr>
            </w:pPr>
            <w:r w:rsidRPr="00E454AB">
              <w:rPr>
                <w:sz w:val="16"/>
              </w:rPr>
              <w:lastRenderedPageBreak/>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6871" w14:textId="77777777" w:rsidR="00554327" w:rsidRPr="00E454AB" w:rsidRDefault="00554327">
            <w:pPr>
              <w:pStyle w:val="TAL"/>
              <w:rPr>
                <w:sz w:val="16"/>
              </w:rPr>
            </w:pPr>
            <w:r w:rsidRPr="00E454AB">
              <w:rPr>
                <w:sz w:val="16"/>
              </w:rPr>
              <w:t>C1-</w:t>
            </w:r>
            <w:r w:rsidRPr="00E454AB">
              <w:rPr>
                <w:sz w:val="16"/>
              </w:rPr>
              <w:lastRenderedPageBreak/>
              <w:t>213172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016F65" w14:textId="77777777" w:rsidR="00554327" w:rsidRPr="00E454AB" w:rsidRDefault="00554327">
            <w:pPr>
              <w:pStyle w:val="TAL"/>
              <w:rPr>
                <w:sz w:val="16"/>
              </w:rPr>
            </w:pPr>
          </w:p>
        </w:tc>
      </w:tr>
      <w:tr w:rsidR="00E454AB" w:rsidRPr="00E454AB" w14:paraId="615604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BEC4" w14:textId="77777777" w:rsidR="00554327" w:rsidRPr="00E454AB" w:rsidRDefault="00554327">
            <w:pPr>
              <w:pStyle w:val="TAL"/>
              <w:rPr>
                <w:sz w:val="16"/>
              </w:rPr>
            </w:pPr>
            <w:r w:rsidRPr="00E454AB">
              <w:rPr>
                <w:sz w:val="16"/>
              </w:rPr>
              <w:t>C1-213664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256A"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46E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B4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E978" w14:textId="77777777" w:rsidR="00554327" w:rsidRPr="00E454AB" w:rsidRDefault="00554327">
            <w:pPr>
              <w:pStyle w:val="TAL"/>
              <w:rPr>
                <w:sz w:val="16"/>
              </w:rPr>
            </w:pPr>
            <w:r w:rsidRPr="00E454AB">
              <w:rPr>
                <w:sz w:val="16"/>
              </w:rPr>
              <w:t>C1-213175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687B7C" w14:textId="77777777" w:rsidR="00554327" w:rsidRPr="00E454AB" w:rsidRDefault="00554327">
            <w:pPr>
              <w:pStyle w:val="TAL"/>
              <w:rPr>
                <w:sz w:val="16"/>
              </w:rPr>
            </w:pPr>
          </w:p>
        </w:tc>
      </w:tr>
      <w:tr w:rsidR="00E454AB" w:rsidRPr="00E454AB" w14:paraId="23B8FD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6B7F" w14:textId="77777777" w:rsidR="00554327" w:rsidRPr="00E454AB" w:rsidRDefault="00554327">
            <w:pPr>
              <w:pStyle w:val="TAL"/>
              <w:rPr>
                <w:sz w:val="16"/>
              </w:rPr>
            </w:pPr>
            <w:r w:rsidRPr="00E454AB">
              <w:rPr>
                <w:sz w:val="16"/>
              </w:rPr>
              <w:t>C1-213665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BA9B"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B37C"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7A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AF40" w14:textId="77777777" w:rsidR="00554327" w:rsidRPr="00E454AB" w:rsidRDefault="00554327">
            <w:pPr>
              <w:pStyle w:val="TAL"/>
              <w:rPr>
                <w:sz w:val="16"/>
              </w:rPr>
            </w:pPr>
            <w:r w:rsidRPr="00E454AB">
              <w:rPr>
                <w:sz w:val="16"/>
              </w:rPr>
              <w:t>C1-213196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A5EE70" w14:textId="77777777" w:rsidR="00554327" w:rsidRPr="00E454AB" w:rsidRDefault="00554327">
            <w:pPr>
              <w:pStyle w:val="TAL"/>
              <w:rPr>
                <w:sz w:val="16"/>
              </w:rPr>
            </w:pPr>
          </w:p>
        </w:tc>
      </w:tr>
      <w:tr w:rsidR="00E454AB" w:rsidRPr="00E454AB" w14:paraId="250653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3389" w14:textId="77777777" w:rsidR="00554327" w:rsidRPr="00E454AB" w:rsidRDefault="00554327">
            <w:pPr>
              <w:pStyle w:val="TAL"/>
              <w:rPr>
                <w:sz w:val="16"/>
              </w:rPr>
            </w:pPr>
            <w:r w:rsidRPr="00E454AB">
              <w:rPr>
                <w:sz w:val="16"/>
              </w:rPr>
              <w:t>C1-213666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BD74"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C4D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1A5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31DA" w14:textId="77777777" w:rsidR="00554327" w:rsidRPr="00E454AB" w:rsidRDefault="00554327">
            <w:pPr>
              <w:pStyle w:val="TAL"/>
              <w:rPr>
                <w:sz w:val="16"/>
              </w:rPr>
            </w:pPr>
            <w:r w:rsidRPr="00E454AB">
              <w:rPr>
                <w:sz w:val="16"/>
              </w:rPr>
              <w:t>C1-213204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9F6584" w14:textId="77777777" w:rsidR="00554327" w:rsidRPr="00E454AB" w:rsidRDefault="00554327">
            <w:pPr>
              <w:pStyle w:val="TAL"/>
              <w:rPr>
                <w:sz w:val="16"/>
              </w:rPr>
            </w:pPr>
            <w:r w:rsidRPr="00E454AB">
              <w:rPr>
                <w:sz w:val="16"/>
              </w:rPr>
              <w:t>C1-213843</w:t>
            </w:r>
          </w:p>
        </w:tc>
      </w:tr>
      <w:tr w:rsidR="00E454AB" w:rsidRPr="00E454AB" w14:paraId="1E9FDB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0661" w14:textId="77777777" w:rsidR="00554327" w:rsidRPr="00E454AB" w:rsidRDefault="00554327">
            <w:pPr>
              <w:pStyle w:val="TAL"/>
              <w:rPr>
                <w:sz w:val="16"/>
              </w:rPr>
            </w:pPr>
            <w:r w:rsidRPr="00E454AB">
              <w:rPr>
                <w:sz w:val="16"/>
              </w:rPr>
              <w:t>C1-213667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BC63" w14:textId="77777777" w:rsidR="00554327" w:rsidRPr="00E454AB" w:rsidRDefault="00554327">
            <w:pPr>
              <w:pStyle w:val="TAL"/>
              <w:rPr>
                <w:sz w:val="16"/>
              </w:rPr>
            </w:pPr>
            <w:r w:rsidRPr="00E454AB">
              <w:rPr>
                <w:sz w:val="16"/>
              </w:rPr>
              <w:t>Introducing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F34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2E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3014" w14:textId="77777777" w:rsidR="00554327" w:rsidRPr="00E454AB" w:rsidRDefault="00554327">
            <w:pPr>
              <w:pStyle w:val="TAL"/>
              <w:rPr>
                <w:sz w:val="16"/>
              </w:rPr>
            </w:pPr>
            <w:r w:rsidRPr="00E454AB">
              <w:rPr>
                <w:sz w:val="16"/>
              </w:rPr>
              <w:t>C1-213207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1F5F83" w14:textId="77777777" w:rsidR="00554327" w:rsidRPr="00E454AB" w:rsidRDefault="00554327">
            <w:pPr>
              <w:pStyle w:val="TAL"/>
              <w:rPr>
                <w:sz w:val="16"/>
              </w:rPr>
            </w:pPr>
          </w:p>
        </w:tc>
      </w:tr>
      <w:tr w:rsidR="00E454AB" w:rsidRPr="00E454AB" w14:paraId="253713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8F61" w14:textId="77777777" w:rsidR="00554327" w:rsidRPr="00E454AB" w:rsidRDefault="00554327">
            <w:pPr>
              <w:pStyle w:val="TAL"/>
              <w:rPr>
                <w:sz w:val="16"/>
              </w:rPr>
            </w:pPr>
            <w:r w:rsidRPr="00E454AB">
              <w:rPr>
                <w:sz w:val="16"/>
              </w:rPr>
              <w:t>C1-213668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6DC0" w14:textId="77777777" w:rsidR="00554327" w:rsidRPr="00E454AB" w:rsidRDefault="00554327">
            <w:pPr>
              <w:pStyle w:val="TAL"/>
              <w:rPr>
                <w:sz w:val="16"/>
              </w:rPr>
            </w:pPr>
            <w:r w:rsidRPr="00E454AB">
              <w:rPr>
                <w:sz w:val="16"/>
              </w:rPr>
              <w:t>Introducing the UE-to-network relay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662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7BF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D3D3" w14:textId="77777777" w:rsidR="00554327" w:rsidRPr="00E454AB" w:rsidRDefault="00554327">
            <w:pPr>
              <w:pStyle w:val="TAL"/>
              <w:rPr>
                <w:sz w:val="16"/>
              </w:rPr>
            </w:pPr>
            <w:r w:rsidRPr="00E454AB">
              <w:rPr>
                <w:sz w:val="16"/>
              </w:rPr>
              <w:t>C1-213209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7233B9" w14:textId="77777777" w:rsidR="00554327" w:rsidRPr="00E454AB" w:rsidRDefault="00554327">
            <w:pPr>
              <w:pStyle w:val="TAL"/>
              <w:rPr>
                <w:sz w:val="16"/>
              </w:rPr>
            </w:pPr>
          </w:p>
        </w:tc>
      </w:tr>
      <w:tr w:rsidR="00E454AB" w:rsidRPr="00E454AB" w14:paraId="5B7790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FB48" w14:textId="77777777" w:rsidR="00554327" w:rsidRPr="00E454AB" w:rsidRDefault="00554327">
            <w:pPr>
              <w:pStyle w:val="TAL"/>
              <w:rPr>
                <w:sz w:val="16"/>
              </w:rPr>
            </w:pPr>
            <w:r w:rsidRPr="00E454AB">
              <w:rPr>
                <w:sz w:val="16"/>
              </w:rPr>
              <w:t>C1-213669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DFCE"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DC3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35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A051F" w14:textId="77777777" w:rsidR="00554327" w:rsidRPr="00E454AB" w:rsidRDefault="00554327">
            <w:pPr>
              <w:pStyle w:val="TAL"/>
              <w:rPr>
                <w:sz w:val="16"/>
              </w:rPr>
            </w:pPr>
            <w:r w:rsidRPr="00E454AB">
              <w:rPr>
                <w:sz w:val="16"/>
              </w:rPr>
              <w:t>C1-213157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D36FDF" w14:textId="77777777" w:rsidR="00554327" w:rsidRPr="00E454AB" w:rsidRDefault="00554327">
            <w:pPr>
              <w:pStyle w:val="TAL"/>
              <w:rPr>
                <w:sz w:val="16"/>
              </w:rPr>
            </w:pPr>
          </w:p>
        </w:tc>
      </w:tr>
      <w:tr w:rsidR="00E454AB" w:rsidRPr="00E454AB" w14:paraId="477C5B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E4CD" w14:textId="77777777" w:rsidR="00554327" w:rsidRPr="00E454AB" w:rsidRDefault="00554327">
            <w:pPr>
              <w:pStyle w:val="TAL"/>
              <w:rPr>
                <w:sz w:val="16"/>
              </w:rPr>
            </w:pPr>
            <w:r w:rsidRPr="00E454AB">
              <w:rPr>
                <w:sz w:val="16"/>
              </w:rPr>
              <w:t>C1-213670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5BF8" w14:textId="77777777" w:rsidR="00554327" w:rsidRPr="00E454AB" w:rsidRDefault="00554327">
            <w:pPr>
              <w:pStyle w:val="TAL"/>
              <w:rPr>
                <w:sz w:val="16"/>
              </w:rPr>
            </w:pPr>
            <w:r w:rsidRPr="00E454AB">
              <w:rPr>
                <w:sz w:val="16"/>
              </w:rPr>
              <w:t>Introducing the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2E9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DCC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7F2F" w14:textId="77777777" w:rsidR="00554327" w:rsidRPr="00E454AB" w:rsidRDefault="00554327">
            <w:pPr>
              <w:pStyle w:val="TAL"/>
              <w:rPr>
                <w:sz w:val="16"/>
              </w:rPr>
            </w:pPr>
            <w:r w:rsidRPr="00E454AB">
              <w:rPr>
                <w:sz w:val="16"/>
              </w:rPr>
              <w:t>C1-213210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08ED17" w14:textId="77777777" w:rsidR="00554327" w:rsidRPr="00E454AB" w:rsidRDefault="00554327">
            <w:pPr>
              <w:pStyle w:val="TAL"/>
              <w:rPr>
                <w:sz w:val="16"/>
              </w:rPr>
            </w:pPr>
          </w:p>
        </w:tc>
      </w:tr>
      <w:tr w:rsidR="00E454AB" w:rsidRPr="00E454AB" w14:paraId="24D6D2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70BF" w14:textId="77777777" w:rsidR="00554327" w:rsidRPr="00E454AB" w:rsidRDefault="00554327">
            <w:pPr>
              <w:pStyle w:val="TAL"/>
              <w:rPr>
                <w:sz w:val="16"/>
              </w:rPr>
            </w:pPr>
            <w:r w:rsidRPr="00E454AB">
              <w:rPr>
                <w:sz w:val="16"/>
              </w:rPr>
              <w:t>C1-213671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0A94" w14:textId="77777777" w:rsidR="00554327" w:rsidRPr="00E454AB" w:rsidRDefault="00554327">
            <w:pPr>
              <w:pStyle w:val="TAL"/>
              <w:rPr>
                <w:sz w:val="16"/>
              </w:rPr>
            </w:pPr>
            <w:r w:rsidRPr="00E454AB">
              <w:rPr>
                <w:sz w:val="16"/>
              </w:rPr>
              <w:t>Unifying the terminology for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BCA4" w14:textId="77777777" w:rsidR="00554327" w:rsidRPr="00E454AB" w:rsidRDefault="00554327">
            <w:pPr>
              <w:pStyle w:val="TAL"/>
              <w:rPr>
                <w:sz w:val="16"/>
              </w:rPr>
            </w:pPr>
            <w:r w:rsidRPr="00E454AB">
              <w:rPr>
                <w:sz w:val="16"/>
              </w:rPr>
              <w:t xml:space="preserve">Nokia, Nokia Shanghai Bell,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2902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36CE" w14:textId="77777777" w:rsidR="00554327" w:rsidRPr="00E454AB" w:rsidRDefault="00554327">
            <w:pPr>
              <w:pStyle w:val="TAL"/>
              <w:rPr>
                <w:sz w:val="16"/>
              </w:rPr>
            </w:pPr>
            <w:r w:rsidRPr="00E454AB">
              <w:rPr>
                <w:sz w:val="16"/>
              </w:rPr>
              <w:t>C1-213211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333722" w14:textId="77777777" w:rsidR="00554327" w:rsidRPr="00E454AB" w:rsidRDefault="00554327">
            <w:pPr>
              <w:pStyle w:val="TAL"/>
              <w:rPr>
                <w:sz w:val="16"/>
              </w:rPr>
            </w:pPr>
          </w:p>
        </w:tc>
      </w:tr>
      <w:tr w:rsidR="00E454AB" w:rsidRPr="00E454AB" w14:paraId="7176E0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2FBC" w14:textId="77777777" w:rsidR="00554327" w:rsidRPr="00E454AB" w:rsidRDefault="00554327">
            <w:pPr>
              <w:pStyle w:val="TAL"/>
              <w:rPr>
                <w:sz w:val="16"/>
              </w:rPr>
            </w:pPr>
            <w:r w:rsidRPr="00E454AB">
              <w:rPr>
                <w:sz w:val="16"/>
              </w:rPr>
              <w:t>C1-213672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C3B1E" w14:textId="77777777" w:rsidR="00554327" w:rsidRPr="00E454AB" w:rsidRDefault="00554327">
            <w:pPr>
              <w:pStyle w:val="TAL"/>
              <w:rPr>
                <w:sz w:val="16"/>
              </w:rPr>
            </w:pPr>
            <w:r w:rsidRPr="00E454AB">
              <w:rPr>
                <w:sz w:val="16"/>
              </w:rPr>
              <w:t>Correcting the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BAC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5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5A2E" w14:textId="77777777" w:rsidR="00554327" w:rsidRPr="00E454AB" w:rsidRDefault="00554327">
            <w:pPr>
              <w:pStyle w:val="TAL"/>
              <w:rPr>
                <w:sz w:val="16"/>
              </w:rPr>
            </w:pPr>
            <w:r w:rsidRPr="00E454AB">
              <w:rPr>
                <w:sz w:val="16"/>
              </w:rPr>
              <w:t>C1-213173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B59737" w14:textId="77777777" w:rsidR="00554327" w:rsidRPr="00E454AB" w:rsidRDefault="00554327">
            <w:pPr>
              <w:pStyle w:val="TAL"/>
              <w:rPr>
                <w:sz w:val="16"/>
              </w:rPr>
            </w:pPr>
          </w:p>
        </w:tc>
      </w:tr>
      <w:tr w:rsidR="00E454AB" w:rsidRPr="00E454AB" w14:paraId="48DED5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5408" w14:textId="77777777" w:rsidR="00554327" w:rsidRPr="00E454AB" w:rsidRDefault="00554327">
            <w:pPr>
              <w:pStyle w:val="TAL"/>
              <w:rPr>
                <w:sz w:val="16"/>
              </w:rPr>
            </w:pPr>
            <w:r w:rsidRPr="00E454AB">
              <w:rPr>
                <w:sz w:val="16"/>
              </w:rPr>
              <w:t>C1-213673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A906"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173B"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1A4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32EA" w14:textId="77777777" w:rsidR="00554327" w:rsidRPr="00E454AB" w:rsidRDefault="00554327">
            <w:pPr>
              <w:pStyle w:val="TAL"/>
              <w:rPr>
                <w:sz w:val="16"/>
              </w:rPr>
            </w:pPr>
            <w:r w:rsidRPr="00E454AB">
              <w:rPr>
                <w:sz w:val="16"/>
              </w:rPr>
              <w:t>C1-213030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493764" w14:textId="77777777" w:rsidR="00554327" w:rsidRPr="00E454AB" w:rsidRDefault="00554327">
            <w:pPr>
              <w:pStyle w:val="TAL"/>
              <w:rPr>
                <w:sz w:val="16"/>
              </w:rPr>
            </w:pPr>
          </w:p>
        </w:tc>
      </w:tr>
      <w:tr w:rsidR="00E454AB" w:rsidRPr="00E454AB" w14:paraId="532ED6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2805" w14:textId="77777777" w:rsidR="00554327" w:rsidRPr="00E454AB" w:rsidRDefault="00554327">
            <w:pPr>
              <w:pStyle w:val="TAL"/>
              <w:rPr>
                <w:sz w:val="16"/>
              </w:rPr>
            </w:pPr>
            <w:r w:rsidRPr="00E454AB">
              <w:rPr>
                <w:sz w:val="16"/>
              </w:rPr>
              <w:t>C1-213674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FFA4" w14:textId="77777777" w:rsidR="00554327" w:rsidRPr="00E454AB" w:rsidRDefault="00554327">
            <w:pPr>
              <w:pStyle w:val="TAL"/>
              <w:rPr>
                <w:sz w:val="16"/>
              </w:rPr>
            </w:pPr>
            <w:r w:rsidRPr="00E454AB">
              <w:rPr>
                <w:sz w:val="16"/>
              </w:rPr>
              <w:t>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F66C" w14:textId="77777777" w:rsidR="00554327" w:rsidRPr="00E454AB" w:rsidRDefault="00554327">
            <w:pPr>
              <w:pStyle w:val="TAL"/>
              <w:rPr>
                <w:sz w:val="16"/>
              </w:rPr>
            </w:pPr>
            <w:proofErr w:type="spellStart"/>
            <w:r w:rsidRPr="00E454AB">
              <w:rPr>
                <w:sz w:val="16"/>
              </w:rPr>
              <w:t>InterDigital</w:t>
            </w:r>
            <w:proofErr w:type="spellEnd"/>
            <w:r w:rsidRPr="00E454AB">
              <w:rPr>
                <w:sz w:val="16"/>
              </w:rPr>
              <w:t>,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37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E7D4" w14:textId="77777777" w:rsidR="00554327" w:rsidRPr="00E454AB" w:rsidRDefault="00554327">
            <w:pPr>
              <w:pStyle w:val="TAL"/>
              <w:rPr>
                <w:sz w:val="16"/>
              </w:rPr>
            </w:pPr>
            <w:r w:rsidRPr="00E454AB">
              <w:rPr>
                <w:sz w:val="16"/>
              </w:rPr>
              <w:t>C1-213118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F6F55" w14:textId="77777777" w:rsidR="00554327" w:rsidRPr="00E454AB" w:rsidRDefault="00554327">
            <w:pPr>
              <w:pStyle w:val="TAL"/>
              <w:rPr>
                <w:sz w:val="16"/>
              </w:rPr>
            </w:pPr>
          </w:p>
        </w:tc>
      </w:tr>
      <w:tr w:rsidR="00E454AB" w:rsidRPr="00E454AB" w14:paraId="4F6414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0B87" w14:textId="77777777" w:rsidR="00554327" w:rsidRPr="00E454AB" w:rsidRDefault="00554327">
            <w:pPr>
              <w:pStyle w:val="TAL"/>
              <w:rPr>
                <w:sz w:val="16"/>
              </w:rPr>
            </w:pPr>
            <w:r w:rsidRPr="00E454AB">
              <w:rPr>
                <w:sz w:val="16"/>
              </w:rPr>
              <w:t>C1-213675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1D18"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26DD"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E3F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97E7" w14:textId="77777777" w:rsidR="00554327" w:rsidRPr="00E454AB" w:rsidRDefault="00554327">
            <w:pPr>
              <w:pStyle w:val="TAL"/>
              <w:rPr>
                <w:sz w:val="16"/>
              </w:rPr>
            </w:pPr>
            <w:r w:rsidRPr="00E454AB">
              <w:rPr>
                <w:sz w:val="16"/>
              </w:rPr>
              <w:t>C1-213328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DD3C6D" w14:textId="77777777" w:rsidR="00554327" w:rsidRPr="00E454AB" w:rsidRDefault="00554327">
            <w:pPr>
              <w:pStyle w:val="TAL"/>
              <w:rPr>
                <w:sz w:val="16"/>
              </w:rPr>
            </w:pPr>
          </w:p>
        </w:tc>
      </w:tr>
      <w:tr w:rsidR="00E454AB" w:rsidRPr="00E454AB" w14:paraId="32AA5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7DC7" w14:textId="77777777" w:rsidR="00554327" w:rsidRPr="00E454AB" w:rsidRDefault="00554327">
            <w:pPr>
              <w:pStyle w:val="TAL"/>
              <w:rPr>
                <w:sz w:val="16"/>
              </w:rPr>
            </w:pPr>
            <w:r w:rsidRPr="00E454AB">
              <w:rPr>
                <w:sz w:val="16"/>
              </w:rPr>
              <w:t>C1-213676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0CF6"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391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28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EF08" w14:textId="77777777" w:rsidR="00554327" w:rsidRPr="00E454AB" w:rsidRDefault="00554327">
            <w:pPr>
              <w:pStyle w:val="TAL"/>
              <w:rPr>
                <w:sz w:val="16"/>
              </w:rPr>
            </w:pPr>
            <w:r w:rsidRPr="00E454AB">
              <w:rPr>
                <w:sz w:val="16"/>
              </w:rPr>
              <w:t>C1-213331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A8F41F" w14:textId="77777777" w:rsidR="00554327" w:rsidRPr="00E454AB" w:rsidRDefault="00554327">
            <w:pPr>
              <w:pStyle w:val="TAL"/>
              <w:rPr>
                <w:sz w:val="16"/>
              </w:rPr>
            </w:pPr>
          </w:p>
        </w:tc>
      </w:tr>
      <w:tr w:rsidR="00E454AB" w:rsidRPr="00E454AB" w14:paraId="264839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9F0B" w14:textId="77777777" w:rsidR="00554327" w:rsidRPr="00E454AB" w:rsidRDefault="00554327">
            <w:pPr>
              <w:pStyle w:val="TAL"/>
              <w:rPr>
                <w:sz w:val="16"/>
              </w:rPr>
            </w:pPr>
            <w:r w:rsidRPr="00E454AB">
              <w:rPr>
                <w:sz w:val="16"/>
              </w:rPr>
              <w:t>C1-213677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533F"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0611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9AF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562F" w14:textId="77777777" w:rsidR="00554327" w:rsidRPr="00E454AB" w:rsidRDefault="00554327">
            <w:pPr>
              <w:pStyle w:val="TAL"/>
              <w:rPr>
                <w:sz w:val="16"/>
              </w:rPr>
            </w:pPr>
            <w:r w:rsidRPr="00E454AB">
              <w:rPr>
                <w:sz w:val="16"/>
              </w:rPr>
              <w:t>C1-213332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793738" w14:textId="77777777" w:rsidR="00554327" w:rsidRPr="00E454AB" w:rsidRDefault="00554327">
            <w:pPr>
              <w:pStyle w:val="TAL"/>
              <w:rPr>
                <w:sz w:val="16"/>
              </w:rPr>
            </w:pPr>
          </w:p>
        </w:tc>
      </w:tr>
      <w:tr w:rsidR="00E454AB" w:rsidRPr="00E454AB" w14:paraId="16A6D6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D0F8" w14:textId="77777777" w:rsidR="00554327" w:rsidRPr="00E454AB" w:rsidRDefault="00554327">
            <w:pPr>
              <w:pStyle w:val="TAL"/>
              <w:rPr>
                <w:sz w:val="16"/>
              </w:rPr>
            </w:pPr>
            <w:r w:rsidRPr="00E454AB">
              <w:rPr>
                <w:sz w:val="16"/>
              </w:rPr>
              <w:t>C1-213678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A11E"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F2B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F34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FB07" w14:textId="77777777" w:rsidR="00554327" w:rsidRPr="00E454AB" w:rsidRDefault="00554327">
            <w:pPr>
              <w:pStyle w:val="TAL"/>
              <w:rPr>
                <w:sz w:val="16"/>
              </w:rPr>
            </w:pPr>
            <w:r w:rsidRPr="00E454AB">
              <w:rPr>
                <w:sz w:val="16"/>
              </w:rPr>
              <w:t>C1-213333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412EA3" w14:textId="77777777" w:rsidR="00554327" w:rsidRPr="00E454AB" w:rsidRDefault="00554327">
            <w:pPr>
              <w:pStyle w:val="TAL"/>
              <w:rPr>
                <w:sz w:val="16"/>
              </w:rPr>
            </w:pPr>
          </w:p>
        </w:tc>
      </w:tr>
      <w:tr w:rsidR="00E454AB" w:rsidRPr="00E454AB" w14:paraId="636068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15FA" w14:textId="77777777" w:rsidR="00554327" w:rsidRPr="00E454AB" w:rsidRDefault="00554327">
            <w:pPr>
              <w:pStyle w:val="TAL"/>
              <w:rPr>
                <w:sz w:val="16"/>
              </w:rPr>
            </w:pPr>
            <w:r w:rsidRPr="00E454AB">
              <w:rPr>
                <w:sz w:val="16"/>
              </w:rPr>
              <w:t>C1-213679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AD8"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B50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CC3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B2DE" w14:textId="77777777" w:rsidR="00554327" w:rsidRPr="00E454AB" w:rsidRDefault="00554327">
            <w:pPr>
              <w:pStyle w:val="TAL"/>
              <w:rPr>
                <w:sz w:val="16"/>
              </w:rPr>
            </w:pPr>
            <w:r w:rsidRPr="00E454AB">
              <w:rPr>
                <w:sz w:val="16"/>
              </w:rPr>
              <w:t>C1-213334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82CF89" w14:textId="77777777" w:rsidR="00554327" w:rsidRPr="00E454AB" w:rsidRDefault="00554327">
            <w:pPr>
              <w:pStyle w:val="TAL"/>
              <w:rPr>
                <w:sz w:val="16"/>
              </w:rPr>
            </w:pPr>
          </w:p>
        </w:tc>
      </w:tr>
      <w:tr w:rsidR="00E454AB" w:rsidRPr="00E454AB" w14:paraId="2B5204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621BF" w14:textId="77777777" w:rsidR="00554327" w:rsidRPr="00E454AB" w:rsidRDefault="00554327">
            <w:pPr>
              <w:pStyle w:val="TAL"/>
              <w:rPr>
                <w:sz w:val="16"/>
              </w:rPr>
            </w:pPr>
            <w:r w:rsidRPr="00E454AB">
              <w:rPr>
                <w:sz w:val="16"/>
              </w:rPr>
              <w:t>C1-213680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4119"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5C70" w14:textId="77777777" w:rsidR="00554327" w:rsidRPr="00E454AB" w:rsidRDefault="00554327">
            <w:pPr>
              <w:pStyle w:val="TAL"/>
              <w:rPr>
                <w:sz w:val="16"/>
              </w:rPr>
            </w:pPr>
            <w:r w:rsidRPr="00E454AB">
              <w:rPr>
                <w:sz w:val="16"/>
              </w:rPr>
              <w:t xml:space="preserve">MediaTek Inc., Huawei, </w:t>
            </w:r>
            <w:proofErr w:type="spellStart"/>
            <w:r w:rsidRPr="00E454AB">
              <w:rPr>
                <w:sz w:val="16"/>
              </w:rPr>
              <w:t>HiSilicon</w:t>
            </w:r>
            <w:proofErr w:type="spellEnd"/>
            <w:r w:rsidRPr="00E454AB">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EE0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9AD9" w14:textId="77777777" w:rsidR="00554327" w:rsidRPr="00E454AB" w:rsidRDefault="00554327">
            <w:pPr>
              <w:pStyle w:val="TAL"/>
              <w:rPr>
                <w:sz w:val="16"/>
              </w:rPr>
            </w:pPr>
            <w:r w:rsidRPr="00E454AB">
              <w:rPr>
                <w:sz w:val="16"/>
              </w:rPr>
              <w:t>C1-213378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111B54" w14:textId="77777777" w:rsidR="00554327" w:rsidRPr="00E454AB" w:rsidRDefault="00554327">
            <w:pPr>
              <w:pStyle w:val="TAL"/>
              <w:rPr>
                <w:sz w:val="16"/>
              </w:rPr>
            </w:pPr>
          </w:p>
        </w:tc>
      </w:tr>
      <w:tr w:rsidR="00E454AB" w:rsidRPr="00E454AB" w14:paraId="2B2011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5DC6" w14:textId="77777777" w:rsidR="00554327" w:rsidRPr="00E454AB" w:rsidRDefault="00554327">
            <w:pPr>
              <w:pStyle w:val="TAL"/>
              <w:rPr>
                <w:sz w:val="16"/>
              </w:rPr>
            </w:pPr>
            <w:r w:rsidRPr="00E454AB">
              <w:rPr>
                <w:sz w:val="16"/>
              </w:rPr>
              <w:t>C1-213681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2C3A"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88DC" w14:textId="77777777" w:rsidR="00554327" w:rsidRPr="00E454AB" w:rsidRDefault="00554327">
            <w:pPr>
              <w:pStyle w:val="TAL"/>
              <w:rPr>
                <w:sz w:val="16"/>
              </w:rPr>
            </w:pPr>
            <w:r w:rsidRPr="00E454AB">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26F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3FF9" w14:textId="77777777" w:rsidR="00554327" w:rsidRPr="00E454AB" w:rsidRDefault="00554327">
            <w:pPr>
              <w:pStyle w:val="TAL"/>
              <w:rPr>
                <w:sz w:val="16"/>
              </w:rPr>
            </w:pPr>
            <w:r w:rsidRPr="00E454AB">
              <w:rPr>
                <w:sz w:val="16"/>
              </w:rPr>
              <w:t>C1-213380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10B6D" w14:textId="77777777" w:rsidR="00554327" w:rsidRPr="00E454AB" w:rsidRDefault="00554327">
            <w:pPr>
              <w:pStyle w:val="TAL"/>
              <w:rPr>
                <w:sz w:val="16"/>
              </w:rPr>
            </w:pPr>
          </w:p>
        </w:tc>
      </w:tr>
      <w:tr w:rsidR="00E454AB" w:rsidRPr="00E454AB" w14:paraId="4C45D0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C248" w14:textId="77777777" w:rsidR="00554327" w:rsidRPr="00E454AB" w:rsidRDefault="00554327">
            <w:pPr>
              <w:pStyle w:val="TAL"/>
              <w:rPr>
                <w:sz w:val="16"/>
              </w:rPr>
            </w:pPr>
            <w:r w:rsidRPr="00E454AB">
              <w:rPr>
                <w:sz w:val="16"/>
              </w:rPr>
              <w:t>C1-213682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0905"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B58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8B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50CE" w14:textId="77777777" w:rsidR="00554327" w:rsidRPr="00E454AB" w:rsidRDefault="00554327">
            <w:pPr>
              <w:pStyle w:val="TAL"/>
              <w:rPr>
                <w:sz w:val="16"/>
              </w:rPr>
            </w:pPr>
            <w:r w:rsidRPr="00E454AB">
              <w:rPr>
                <w:sz w:val="16"/>
              </w:rPr>
              <w:t>C1-213098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8D590" w14:textId="77777777" w:rsidR="00554327" w:rsidRPr="00E454AB" w:rsidRDefault="00554327">
            <w:pPr>
              <w:pStyle w:val="TAL"/>
              <w:rPr>
                <w:sz w:val="16"/>
              </w:rPr>
            </w:pPr>
          </w:p>
        </w:tc>
      </w:tr>
      <w:tr w:rsidR="00E454AB" w:rsidRPr="00E454AB" w14:paraId="5F0536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FAE7" w14:textId="77777777" w:rsidR="00554327" w:rsidRPr="00E454AB" w:rsidRDefault="00554327">
            <w:pPr>
              <w:pStyle w:val="TAL"/>
              <w:rPr>
                <w:sz w:val="16"/>
              </w:rPr>
            </w:pPr>
            <w:r w:rsidRPr="00E454AB">
              <w:rPr>
                <w:sz w:val="16"/>
              </w:rPr>
              <w:t>C1-213683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31DC"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7268"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BD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4BB5" w14:textId="77777777" w:rsidR="00554327" w:rsidRPr="00E454AB" w:rsidRDefault="00554327">
            <w:pPr>
              <w:pStyle w:val="TAL"/>
              <w:rPr>
                <w:sz w:val="16"/>
              </w:rPr>
            </w:pPr>
            <w:r w:rsidRPr="00E454AB">
              <w:rPr>
                <w:sz w:val="16"/>
              </w:rPr>
              <w:t>C1-213099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6E3572" w14:textId="77777777" w:rsidR="00554327" w:rsidRPr="00E454AB" w:rsidRDefault="00554327">
            <w:pPr>
              <w:pStyle w:val="TAL"/>
              <w:rPr>
                <w:sz w:val="16"/>
              </w:rPr>
            </w:pPr>
            <w:r w:rsidRPr="00E454AB">
              <w:rPr>
                <w:sz w:val="16"/>
              </w:rPr>
              <w:t>C1-213835</w:t>
            </w:r>
          </w:p>
        </w:tc>
      </w:tr>
      <w:tr w:rsidR="00E454AB" w:rsidRPr="00E454AB" w14:paraId="0C0338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D4CF" w14:textId="77777777" w:rsidR="00554327" w:rsidRPr="00E454AB" w:rsidRDefault="00554327">
            <w:pPr>
              <w:pStyle w:val="TAL"/>
              <w:rPr>
                <w:sz w:val="16"/>
              </w:rPr>
            </w:pPr>
            <w:r w:rsidRPr="00E454AB">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EE0D"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554C"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FFB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6879" w14:textId="77777777" w:rsidR="00554327" w:rsidRPr="00E454AB" w:rsidRDefault="00554327">
            <w:pPr>
              <w:pStyle w:val="TAL"/>
              <w:rPr>
                <w:sz w:val="16"/>
              </w:rPr>
            </w:pPr>
            <w:r w:rsidRPr="00E454AB">
              <w:rPr>
                <w:sz w:val="16"/>
              </w:rPr>
              <w:t>C1-213100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25C4FE" w14:textId="77777777" w:rsidR="00554327" w:rsidRPr="00E454AB" w:rsidRDefault="00554327">
            <w:pPr>
              <w:pStyle w:val="TAL"/>
              <w:rPr>
                <w:sz w:val="16"/>
              </w:rPr>
            </w:pPr>
          </w:p>
        </w:tc>
      </w:tr>
      <w:tr w:rsidR="00E454AB" w:rsidRPr="00E454AB" w14:paraId="16BC44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824B" w14:textId="77777777" w:rsidR="00554327" w:rsidRPr="00E454AB" w:rsidRDefault="00554327">
            <w:pPr>
              <w:pStyle w:val="TAL"/>
              <w:rPr>
                <w:sz w:val="16"/>
              </w:rPr>
            </w:pPr>
            <w:r w:rsidRPr="00E454AB">
              <w:rPr>
                <w:sz w:val="16"/>
              </w:rPr>
              <w:t>C1-213685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71D5"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DB226"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375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E9A5" w14:textId="77777777" w:rsidR="00554327" w:rsidRPr="00E454AB" w:rsidRDefault="00554327">
            <w:pPr>
              <w:pStyle w:val="TAL"/>
              <w:rPr>
                <w:sz w:val="16"/>
              </w:rPr>
            </w:pPr>
            <w:r w:rsidRPr="00E454AB">
              <w:rPr>
                <w:sz w:val="16"/>
              </w:rPr>
              <w:t>C1-213101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6FFFFC" w14:textId="77777777" w:rsidR="00554327" w:rsidRPr="00E454AB" w:rsidRDefault="00554327">
            <w:pPr>
              <w:pStyle w:val="TAL"/>
              <w:rPr>
                <w:sz w:val="16"/>
              </w:rPr>
            </w:pPr>
          </w:p>
        </w:tc>
      </w:tr>
      <w:tr w:rsidR="00E454AB" w:rsidRPr="00E454AB" w14:paraId="7BFE47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4C3F" w14:textId="77777777" w:rsidR="00554327" w:rsidRPr="00E454AB" w:rsidRDefault="00554327">
            <w:pPr>
              <w:pStyle w:val="TAL"/>
              <w:rPr>
                <w:sz w:val="16"/>
              </w:rPr>
            </w:pPr>
            <w:r w:rsidRPr="00E454AB">
              <w:rPr>
                <w:sz w:val="16"/>
              </w:rPr>
              <w:t>C1-213686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EA0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B98E" w14:textId="77777777" w:rsidR="00554327" w:rsidRPr="00E454AB" w:rsidRDefault="00554327">
            <w:pPr>
              <w:pStyle w:val="TAL"/>
              <w:rPr>
                <w:sz w:val="16"/>
              </w:rPr>
            </w:pPr>
            <w:r w:rsidRPr="00E454AB">
              <w:rPr>
                <w:sz w:val="16"/>
              </w:rPr>
              <w:t xml:space="preserve">OPPO, Nokia, Nokia Shanghai Bell, </w:t>
            </w:r>
            <w:r w:rsidRPr="00E454AB">
              <w:rPr>
                <w:sz w:val="16"/>
              </w:rPr>
              <w:lastRenderedPageBreak/>
              <w:t>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3A40"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95E6" w14:textId="77777777" w:rsidR="00554327" w:rsidRPr="00E454AB" w:rsidRDefault="00554327">
            <w:pPr>
              <w:pStyle w:val="TAL"/>
              <w:rPr>
                <w:sz w:val="16"/>
              </w:rPr>
            </w:pPr>
            <w:r w:rsidRPr="00E454AB">
              <w:rPr>
                <w:sz w:val="16"/>
              </w:rPr>
              <w:t>C1-213102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EB5A91" w14:textId="77777777" w:rsidR="00554327" w:rsidRPr="00E454AB" w:rsidRDefault="00554327">
            <w:pPr>
              <w:pStyle w:val="TAL"/>
              <w:rPr>
                <w:sz w:val="16"/>
              </w:rPr>
            </w:pPr>
          </w:p>
        </w:tc>
      </w:tr>
      <w:tr w:rsidR="00E454AB" w:rsidRPr="00E454AB" w14:paraId="5E096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97CF2" w14:textId="77777777" w:rsidR="00554327" w:rsidRPr="00E454AB" w:rsidRDefault="00554327">
            <w:pPr>
              <w:pStyle w:val="TAL"/>
              <w:rPr>
                <w:sz w:val="16"/>
              </w:rPr>
            </w:pPr>
            <w:r w:rsidRPr="00E454AB">
              <w:rPr>
                <w:sz w:val="16"/>
              </w:rPr>
              <w:t>C1-213687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378A" w14:textId="77777777" w:rsidR="00554327" w:rsidRPr="00E454AB" w:rsidRDefault="00554327">
            <w:pPr>
              <w:pStyle w:val="TAL"/>
              <w:rPr>
                <w:sz w:val="16"/>
              </w:rPr>
            </w:pPr>
            <w:r w:rsidRPr="00E454AB">
              <w:rPr>
                <w:sz w:val="16"/>
              </w:rPr>
              <w:t>Definition of UAV for purpose of UE NAS - in general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8AFE" w14:textId="77777777" w:rsidR="00554327" w:rsidRPr="00E454AB" w:rsidRDefault="00554327">
            <w:pPr>
              <w:pStyle w:val="TAL"/>
              <w:rPr>
                <w:sz w:val="16"/>
              </w:rPr>
            </w:pPr>
            <w:r w:rsidRPr="00E454AB">
              <w:rPr>
                <w:sz w:val="16"/>
              </w:rPr>
              <w:t xml:space="preserve">OPPO, Qualcomm Incorporated, </w:t>
            </w:r>
            <w:proofErr w:type="spellStart"/>
            <w:r w:rsidRPr="00E454AB">
              <w:rPr>
                <w:sz w:val="16"/>
              </w:rPr>
              <w:t>InterDigital</w:t>
            </w:r>
            <w:proofErr w:type="spellEnd"/>
            <w:r w:rsidRPr="00E454AB">
              <w:rPr>
                <w:sz w:val="16"/>
              </w:rPr>
              <w:t xml:space="preserve">, Samsung, 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EE4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79AD" w14:textId="77777777" w:rsidR="00554327" w:rsidRPr="00E454AB" w:rsidRDefault="00554327">
            <w:pPr>
              <w:pStyle w:val="TAL"/>
              <w:rPr>
                <w:sz w:val="16"/>
              </w:rPr>
            </w:pPr>
            <w:r w:rsidRPr="00E454AB">
              <w:rPr>
                <w:sz w:val="16"/>
              </w:rPr>
              <w:t>C1-213302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78D829" w14:textId="77777777" w:rsidR="00554327" w:rsidRPr="00E454AB" w:rsidRDefault="00554327">
            <w:pPr>
              <w:pStyle w:val="TAL"/>
              <w:rPr>
                <w:sz w:val="16"/>
              </w:rPr>
            </w:pPr>
          </w:p>
        </w:tc>
      </w:tr>
      <w:tr w:rsidR="00E454AB" w:rsidRPr="00E454AB" w14:paraId="523352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E863" w14:textId="77777777" w:rsidR="00554327" w:rsidRPr="00E454AB" w:rsidRDefault="00554327">
            <w:pPr>
              <w:pStyle w:val="TAL"/>
              <w:rPr>
                <w:sz w:val="16"/>
              </w:rPr>
            </w:pPr>
            <w:r w:rsidRPr="00E454AB">
              <w:rPr>
                <w:sz w:val="16"/>
              </w:rPr>
              <w:t>C1-213688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DCFC"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59D0"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1E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DA09" w14:textId="77777777" w:rsidR="00554327" w:rsidRPr="00E454AB" w:rsidRDefault="00554327">
            <w:pPr>
              <w:pStyle w:val="TAL"/>
              <w:rPr>
                <w:sz w:val="16"/>
              </w:rPr>
            </w:pPr>
            <w:r w:rsidRPr="00E454AB">
              <w:rPr>
                <w:sz w:val="16"/>
              </w:rPr>
              <w:t>C1-212997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1C5D47" w14:textId="77777777" w:rsidR="00554327" w:rsidRPr="00E454AB" w:rsidRDefault="00554327">
            <w:pPr>
              <w:pStyle w:val="TAL"/>
              <w:rPr>
                <w:sz w:val="16"/>
              </w:rPr>
            </w:pPr>
          </w:p>
        </w:tc>
      </w:tr>
      <w:tr w:rsidR="00E454AB" w:rsidRPr="00E454AB" w14:paraId="51EFA9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6240" w14:textId="77777777" w:rsidR="00554327" w:rsidRPr="00E454AB" w:rsidRDefault="00554327">
            <w:pPr>
              <w:pStyle w:val="TAL"/>
              <w:rPr>
                <w:sz w:val="16"/>
              </w:rPr>
            </w:pPr>
            <w:r w:rsidRPr="00E454AB">
              <w:rPr>
                <w:sz w:val="16"/>
              </w:rPr>
              <w:t>C1-213689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E807"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FF8D" w14:textId="77777777" w:rsidR="00554327" w:rsidRPr="00E454AB" w:rsidRDefault="00554327">
            <w:pPr>
              <w:pStyle w:val="TAL"/>
              <w:rPr>
                <w:sz w:val="16"/>
              </w:rPr>
            </w:pPr>
            <w:r w:rsidRPr="00E454AB">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A8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E329" w14:textId="77777777" w:rsidR="00554327" w:rsidRPr="00E454AB" w:rsidRDefault="00554327">
            <w:pPr>
              <w:pStyle w:val="TAL"/>
              <w:rPr>
                <w:sz w:val="16"/>
              </w:rPr>
            </w:pPr>
            <w:r w:rsidRPr="00E454AB">
              <w:rPr>
                <w:sz w:val="16"/>
              </w:rPr>
              <w:t>C1-212998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D15D28" w14:textId="77777777" w:rsidR="00554327" w:rsidRPr="00E454AB" w:rsidRDefault="00554327">
            <w:pPr>
              <w:pStyle w:val="TAL"/>
              <w:rPr>
                <w:sz w:val="16"/>
              </w:rPr>
            </w:pPr>
          </w:p>
        </w:tc>
      </w:tr>
      <w:tr w:rsidR="00E454AB" w:rsidRPr="00E454AB" w14:paraId="6F4758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3459" w14:textId="77777777" w:rsidR="00554327" w:rsidRPr="00E454AB" w:rsidRDefault="00554327">
            <w:pPr>
              <w:pStyle w:val="TAL"/>
              <w:rPr>
                <w:sz w:val="16"/>
              </w:rPr>
            </w:pPr>
            <w:r w:rsidRPr="00E454AB">
              <w:rPr>
                <w:sz w:val="16"/>
              </w:rPr>
              <w:t>C1-213690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1E0F"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1CA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558E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A4FD" w14:textId="77777777" w:rsidR="00554327" w:rsidRPr="00E454AB" w:rsidRDefault="00554327">
            <w:pPr>
              <w:pStyle w:val="TAL"/>
              <w:rPr>
                <w:sz w:val="16"/>
              </w:rPr>
            </w:pPr>
            <w:r w:rsidRPr="00E454AB">
              <w:rPr>
                <w:sz w:val="16"/>
              </w:rPr>
              <w:t>C1-213149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934193" w14:textId="77777777" w:rsidR="00554327" w:rsidRPr="00E454AB" w:rsidRDefault="00554327">
            <w:pPr>
              <w:pStyle w:val="TAL"/>
              <w:rPr>
                <w:sz w:val="16"/>
              </w:rPr>
            </w:pPr>
          </w:p>
        </w:tc>
      </w:tr>
      <w:tr w:rsidR="00E454AB" w:rsidRPr="00E454AB" w14:paraId="7A7B82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C2FD" w14:textId="77777777" w:rsidR="00554327" w:rsidRPr="00E454AB" w:rsidRDefault="00554327">
            <w:pPr>
              <w:pStyle w:val="TAL"/>
              <w:rPr>
                <w:sz w:val="16"/>
              </w:rPr>
            </w:pPr>
            <w:r w:rsidRPr="00E454AB">
              <w:rPr>
                <w:sz w:val="16"/>
              </w:rPr>
              <w:t>C1-213691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3669"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0D1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3F5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BC7B" w14:textId="77777777" w:rsidR="00554327" w:rsidRPr="00E454AB" w:rsidRDefault="00554327">
            <w:pPr>
              <w:pStyle w:val="TAL"/>
              <w:rPr>
                <w:sz w:val="16"/>
              </w:rPr>
            </w:pPr>
            <w:r w:rsidRPr="00E454AB">
              <w:rPr>
                <w:sz w:val="16"/>
              </w:rPr>
              <w:t>C1-213029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9B8649" w14:textId="77777777" w:rsidR="00554327" w:rsidRPr="00E454AB" w:rsidRDefault="00554327">
            <w:pPr>
              <w:pStyle w:val="TAL"/>
              <w:rPr>
                <w:sz w:val="16"/>
              </w:rPr>
            </w:pPr>
            <w:r w:rsidRPr="00E454AB">
              <w:rPr>
                <w:sz w:val="16"/>
              </w:rPr>
              <w:t>C1-213952</w:t>
            </w:r>
          </w:p>
        </w:tc>
      </w:tr>
      <w:tr w:rsidR="00E454AB" w:rsidRPr="00E454AB" w14:paraId="142B19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80DB" w14:textId="77777777" w:rsidR="00554327" w:rsidRPr="00E454AB" w:rsidRDefault="00554327">
            <w:pPr>
              <w:pStyle w:val="TAL"/>
              <w:rPr>
                <w:sz w:val="16"/>
              </w:rPr>
            </w:pPr>
            <w:r w:rsidRPr="00E454AB">
              <w:rPr>
                <w:sz w:val="16"/>
              </w:rPr>
              <w:t>C1-213692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4BC3"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81F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E7E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65F2" w14:textId="77777777" w:rsidR="00554327" w:rsidRPr="00E454AB" w:rsidRDefault="00554327">
            <w:pPr>
              <w:pStyle w:val="TAL"/>
              <w:rPr>
                <w:sz w:val="16"/>
              </w:rPr>
            </w:pPr>
            <w:r w:rsidRPr="00E454AB">
              <w:rPr>
                <w:sz w:val="16"/>
              </w:rPr>
              <w:t>C1-213033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E19F079" w14:textId="77777777" w:rsidR="00554327" w:rsidRPr="00E454AB" w:rsidRDefault="00554327">
            <w:pPr>
              <w:pStyle w:val="TAL"/>
              <w:rPr>
                <w:sz w:val="16"/>
              </w:rPr>
            </w:pPr>
            <w:r w:rsidRPr="00E454AB">
              <w:rPr>
                <w:sz w:val="16"/>
              </w:rPr>
              <w:t>C1-213954</w:t>
            </w:r>
          </w:p>
        </w:tc>
      </w:tr>
      <w:tr w:rsidR="00E454AB" w:rsidRPr="00E454AB" w14:paraId="261D94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8235" w14:textId="77777777" w:rsidR="00554327" w:rsidRPr="00E454AB" w:rsidRDefault="00554327">
            <w:pPr>
              <w:pStyle w:val="TAL"/>
              <w:rPr>
                <w:sz w:val="16"/>
              </w:rPr>
            </w:pPr>
            <w:r w:rsidRPr="00E454AB">
              <w:rPr>
                <w:sz w:val="16"/>
              </w:rPr>
              <w:t>C1-213693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089E"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554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B59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CE9A" w14:textId="77777777" w:rsidR="00554327" w:rsidRPr="00E454AB" w:rsidRDefault="00554327">
            <w:pPr>
              <w:pStyle w:val="TAL"/>
              <w:rPr>
                <w:sz w:val="16"/>
              </w:rPr>
            </w:pPr>
            <w:r w:rsidRPr="00E454AB">
              <w:rPr>
                <w:sz w:val="16"/>
              </w:rPr>
              <w:t>C1-213413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E9A9A3" w14:textId="77777777" w:rsidR="00554327" w:rsidRPr="00E454AB" w:rsidRDefault="00554327">
            <w:pPr>
              <w:pStyle w:val="TAL"/>
              <w:rPr>
                <w:sz w:val="16"/>
              </w:rPr>
            </w:pPr>
            <w:r w:rsidRPr="00E454AB">
              <w:rPr>
                <w:sz w:val="16"/>
              </w:rPr>
              <w:t>C1-213955</w:t>
            </w:r>
          </w:p>
        </w:tc>
      </w:tr>
      <w:tr w:rsidR="00E454AB" w:rsidRPr="00E454AB" w14:paraId="027C41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4ED9" w14:textId="77777777" w:rsidR="00554327" w:rsidRPr="00E454AB" w:rsidRDefault="00554327">
            <w:pPr>
              <w:pStyle w:val="TAL"/>
              <w:rPr>
                <w:sz w:val="16"/>
              </w:rPr>
            </w:pPr>
            <w:r w:rsidRPr="00E454AB">
              <w:rPr>
                <w:sz w:val="16"/>
              </w:rPr>
              <w:t>C1-213694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BFC3"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690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29BB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80F8" w14:textId="77777777" w:rsidR="00554327" w:rsidRPr="00E454AB" w:rsidRDefault="00554327">
            <w:pPr>
              <w:pStyle w:val="TAL"/>
              <w:rPr>
                <w:sz w:val="16"/>
              </w:rPr>
            </w:pPr>
            <w:r w:rsidRPr="00E454AB">
              <w:rPr>
                <w:sz w:val="16"/>
              </w:rPr>
              <w:t>C1-213151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A985BD" w14:textId="77777777" w:rsidR="00554327" w:rsidRPr="00E454AB" w:rsidRDefault="00554327">
            <w:pPr>
              <w:pStyle w:val="TAL"/>
              <w:rPr>
                <w:sz w:val="16"/>
              </w:rPr>
            </w:pPr>
          </w:p>
        </w:tc>
      </w:tr>
      <w:tr w:rsidR="00E454AB" w:rsidRPr="00E454AB" w14:paraId="512EDD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501D" w14:textId="77777777" w:rsidR="00554327" w:rsidRPr="00E454AB" w:rsidRDefault="00554327">
            <w:pPr>
              <w:pStyle w:val="TAL"/>
              <w:rPr>
                <w:sz w:val="16"/>
              </w:rPr>
            </w:pPr>
            <w:r w:rsidRPr="00E454AB">
              <w:rPr>
                <w:sz w:val="16"/>
              </w:rPr>
              <w:t>C1-213695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60E7"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72E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10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54A7B" w14:textId="77777777" w:rsidR="00554327" w:rsidRPr="00E454AB" w:rsidRDefault="00554327">
            <w:pPr>
              <w:pStyle w:val="TAL"/>
              <w:rPr>
                <w:sz w:val="16"/>
              </w:rPr>
            </w:pPr>
            <w:r w:rsidRPr="00E454AB">
              <w:rPr>
                <w:sz w:val="16"/>
              </w:rPr>
              <w:t>C1-212977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C755AE" w14:textId="77777777" w:rsidR="00554327" w:rsidRPr="00E454AB" w:rsidRDefault="00554327">
            <w:pPr>
              <w:pStyle w:val="TAL"/>
              <w:rPr>
                <w:sz w:val="16"/>
              </w:rPr>
            </w:pPr>
          </w:p>
        </w:tc>
      </w:tr>
      <w:tr w:rsidR="00E454AB" w:rsidRPr="00E454AB" w14:paraId="38D84B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FEFB" w14:textId="77777777" w:rsidR="00554327" w:rsidRPr="00E454AB" w:rsidRDefault="00554327">
            <w:pPr>
              <w:pStyle w:val="TAL"/>
              <w:rPr>
                <w:sz w:val="16"/>
              </w:rPr>
            </w:pPr>
            <w:r w:rsidRPr="00E454AB">
              <w:rPr>
                <w:sz w:val="16"/>
              </w:rPr>
              <w:t>C1-213696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9EE6"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D4D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1C8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AB35" w14:textId="77777777" w:rsidR="00554327" w:rsidRPr="00E454AB" w:rsidRDefault="00554327">
            <w:pPr>
              <w:pStyle w:val="TAL"/>
              <w:rPr>
                <w:sz w:val="16"/>
              </w:rPr>
            </w:pPr>
            <w:r w:rsidRPr="00E454AB">
              <w:rPr>
                <w:sz w:val="16"/>
              </w:rPr>
              <w:t>C1-212978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BFD842" w14:textId="77777777" w:rsidR="00554327" w:rsidRPr="00E454AB" w:rsidRDefault="00554327">
            <w:pPr>
              <w:pStyle w:val="TAL"/>
              <w:rPr>
                <w:sz w:val="16"/>
              </w:rPr>
            </w:pPr>
          </w:p>
        </w:tc>
      </w:tr>
      <w:tr w:rsidR="00E454AB" w:rsidRPr="00E454AB" w14:paraId="2E3B99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9FBD" w14:textId="77777777" w:rsidR="00554327" w:rsidRPr="00E454AB" w:rsidRDefault="00554327">
            <w:pPr>
              <w:pStyle w:val="TAL"/>
              <w:rPr>
                <w:sz w:val="16"/>
              </w:rPr>
            </w:pPr>
            <w:r w:rsidRPr="00E454AB">
              <w:rPr>
                <w:sz w:val="16"/>
              </w:rPr>
              <w:t>C1-213697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FDD0"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DA7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197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BFD5" w14:textId="77777777" w:rsidR="00554327" w:rsidRPr="00E454AB" w:rsidRDefault="00554327">
            <w:pPr>
              <w:pStyle w:val="TAL"/>
              <w:rPr>
                <w:sz w:val="16"/>
              </w:rPr>
            </w:pPr>
            <w:r w:rsidRPr="00E454AB">
              <w:rPr>
                <w:sz w:val="16"/>
              </w:rPr>
              <w:t>C1-213042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5905AC" w14:textId="77777777" w:rsidR="00554327" w:rsidRPr="00E454AB" w:rsidRDefault="00554327">
            <w:pPr>
              <w:pStyle w:val="TAL"/>
              <w:rPr>
                <w:sz w:val="16"/>
              </w:rPr>
            </w:pPr>
            <w:r w:rsidRPr="00E454AB">
              <w:rPr>
                <w:sz w:val="16"/>
              </w:rPr>
              <w:t>C1-213958</w:t>
            </w:r>
          </w:p>
        </w:tc>
      </w:tr>
      <w:tr w:rsidR="00E454AB" w:rsidRPr="00E454AB" w14:paraId="2E9B8F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C952" w14:textId="77777777" w:rsidR="00554327" w:rsidRPr="00E454AB" w:rsidRDefault="00554327">
            <w:pPr>
              <w:pStyle w:val="TAL"/>
              <w:rPr>
                <w:sz w:val="16"/>
              </w:rPr>
            </w:pPr>
            <w:r w:rsidRPr="00E454AB">
              <w:rPr>
                <w:sz w:val="16"/>
              </w:rPr>
              <w:t>C1-213698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3716"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4133"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254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25C1" w14:textId="77777777" w:rsidR="00554327" w:rsidRPr="00E454AB" w:rsidRDefault="00554327">
            <w:pPr>
              <w:pStyle w:val="TAL"/>
              <w:rPr>
                <w:sz w:val="16"/>
              </w:rPr>
            </w:pPr>
            <w:r w:rsidRPr="00E454AB">
              <w:rPr>
                <w:sz w:val="16"/>
              </w:rPr>
              <w:t>C1-213116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01C093F" w14:textId="77777777" w:rsidR="00554327" w:rsidRPr="00E454AB" w:rsidRDefault="00554327">
            <w:pPr>
              <w:pStyle w:val="TAL"/>
              <w:rPr>
                <w:sz w:val="16"/>
              </w:rPr>
            </w:pPr>
            <w:r w:rsidRPr="00E454AB">
              <w:rPr>
                <w:sz w:val="16"/>
              </w:rPr>
              <w:t>C1-213803</w:t>
            </w:r>
          </w:p>
        </w:tc>
      </w:tr>
      <w:tr w:rsidR="00E454AB" w:rsidRPr="00E454AB" w14:paraId="479FA3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8526" w14:textId="77777777" w:rsidR="00554327" w:rsidRPr="00E454AB" w:rsidRDefault="00554327">
            <w:pPr>
              <w:pStyle w:val="TAL"/>
              <w:rPr>
                <w:sz w:val="16"/>
              </w:rPr>
            </w:pPr>
            <w:r w:rsidRPr="00E454AB">
              <w:rPr>
                <w:sz w:val="16"/>
              </w:rPr>
              <w:t>C1-213699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D2AE"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28D0"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297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C7DB" w14:textId="77777777" w:rsidR="00554327" w:rsidRPr="00E454AB" w:rsidRDefault="00554327">
            <w:pPr>
              <w:pStyle w:val="TAL"/>
              <w:rPr>
                <w:sz w:val="16"/>
              </w:rPr>
            </w:pPr>
            <w:r w:rsidRPr="00E454AB">
              <w:rPr>
                <w:sz w:val="16"/>
              </w:rPr>
              <w:t>C1-213117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DBF055" w14:textId="77777777" w:rsidR="00554327" w:rsidRPr="00E454AB" w:rsidRDefault="00554327">
            <w:pPr>
              <w:pStyle w:val="TAL"/>
              <w:rPr>
                <w:sz w:val="16"/>
              </w:rPr>
            </w:pPr>
            <w:r w:rsidRPr="00E454AB">
              <w:rPr>
                <w:sz w:val="16"/>
              </w:rPr>
              <w:t>C1-213932</w:t>
            </w:r>
          </w:p>
        </w:tc>
      </w:tr>
      <w:tr w:rsidR="00E454AB" w:rsidRPr="00E454AB" w14:paraId="615814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CFD1" w14:textId="77777777" w:rsidR="00554327" w:rsidRPr="00E454AB" w:rsidRDefault="00554327">
            <w:pPr>
              <w:pStyle w:val="TAL"/>
              <w:rPr>
                <w:sz w:val="16"/>
              </w:rPr>
            </w:pPr>
            <w:r w:rsidRPr="00E454AB">
              <w:rPr>
                <w:sz w:val="16"/>
              </w:rPr>
              <w:t>C1-213700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5B2B"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5D15"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CE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2BB2" w14:textId="77777777" w:rsidR="00554327" w:rsidRPr="00E454AB" w:rsidRDefault="00554327">
            <w:pPr>
              <w:pStyle w:val="TAL"/>
              <w:rPr>
                <w:sz w:val="16"/>
              </w:rPr>
            </w:pPr>
            <w:r w:rsidRPr="00E454AB">
              <w:rPr>
                <w:sz w:val="16"/>
              </w:rPr>
              <w:t>C1-213653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0F2700" w14:textId="77777777" w:rsidR="00554327" w:rsidRPr="00E454AB" w:rsidRDefault="00554327">
            <w:pPr>
              <w:pStyle w:val="TAL"/>
              <w:rPr>
                <w:sz w:val="16"/>
              </w:rPr>
            </w:pPr>
          </w:p>
        </w:tc>
      </w:tr>
      <w:tr w:rsidR="00E454AB" w:rsidRPr="00E454AB" w14:paraId="5A7AA6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8220" w14:textId="77777777" w:rsidR="00554327" w:rsidRPr="00E454AB" w:rsidRDefault="00554327">
            <w:pPr>
              <w:pStyle w:val="TAL"/>
              <w:rPr>
                <w:sz w:val="16"/>
              </w:rPr>
            </w:pPr>
            <w:r w:rsidRPr="00E454AB">
              <w:rPr>
                <w:sz w:val="16"/>
              </w:rPr>
              <w:t>C1-213701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C2EB" w14:textId="77777777" w:rsidR="00554327" w:rsidRPr="00E454AB" w:rsidRDefault="00554327">
            <w:pPr>
              <w:pStyle w:val="TAL"/>
              <w:rPr>
                <w:sz w:val="16"/>
              </w:rPr>
            </w:pPr>
            <w:r w:rsidRPr="00E454AB">
              <w:rPr>
                <w:sz w:val="16"/>
              </w:rPr>
              <w:t>clause 4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7B2D" w14:textId="77777777" w:rsidR="00554327" w:rsidRPr="00E454AB" w:rsidRDefault="00554327">
            <w:pPr>
              <w:pStyle w:val="TAL"/>
              <w:rPr>
                <w:sz w:val="16"/>
              </w:rPr>
            </w:pPr>
            <w:r w:rsidRPr="00E454AB">
              <w:rPr>
                <w:sz w:val="16"/>
              </w:rPr>
              <w:t xml:space="preserve">Samsung, AT&amp;T, Qualcomm Incorporated, Apple, KDDI, </w:t>
            </w:r>
            <w:proofErr w:type="spellStart"/>
            <w:r w:rsidRPr="00E454AB">
              <w:rPr>
                <w:sz w:val="16"/>
              </w:rPr>
              <w:t>Convida</w:t>
            </w:r>
            <w:proofErr w:type="spellEnd"/>
            <w:r w:rsidRPr="00E454AB">
              <w:rPr>
                <w:sz w:val="16"/>
              </w:rPr>
              <w:t xml:space="preserve"> Wireless LLC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43F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33AB" w14:textId="77777777" w:rsidR="00554327" w:rsidRPr="00E454AB" w:rsidRDefault="00554327">
            <w:pPr>
              <w:pStyle w:val="TAL"/>
              <w:rPr>
                <w:sz w:val="16"/>
              </w:rPr>
            </w:pPr>
            <w:r w:rsidRPr="00E454AB">
              <w:rPr>
                <w:sz w:val="16"/>
              </w:rPr>
              <w:t>C1-213472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471842" w14:textId="77777777" w:rsidR="00554327" w:rsidRPr="00E454AB" w:rsidRDefault="00554327">
            <w:pPr>
              <w:pStyle w:val="TAL"/>
              <w:rPr>
                <w:sz w:val="16"/>
              </w:rPr>
            </w:pPr>
          </w:p>
        </w:tc>
      </w:tr>
      <w:tr w:rsidR="00E454AB" w:rsidRPr="00E454AB" w14:paraId="3249EA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9018" w14:textId="77777777" w:rsidR="00554327" w:rsidRPr="00E454AB" w:rsidRDefault="00554327">
            <w:pPr>
              <w:pStyle w:val="TAL"/>
              <w:rPr>
                <w:sz w:val="16"/>
              </w:rPr>
            </w:pPr>
            <w:r w:rsidRPr="00E454AB">
              <w:rPr>
                <w:sz w:val="16"/>
              </w:rPr>
              <w:t>C1-213702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BF55" w14:textId="77777777" w:rsidR="00554327" w:rsidRPr="00E454AB" w:rsidRDefault="00554327">
            <w:pPr>
              <w:pStyle w:val="TAL"/>
              <w:rPr>
                <w:sz w:val="16"/>
              </w:rPr>
            </w:pPr>
            <w:proofErr w:type="spellStart"/>
            <w:r w:rsidRPr="00E454AB">
              <w:rPr>
                <w:sz w:val="16"/>
              </w:rPr>
              <w:t>Eees_EECRegistration</w:t>
            </w:r>
            <w:proofErr w:type="spellEnd"/>
            <w:r w:rsidRPr="00E454AB">
              <w:rPr>
                <w:sz w:val="16"/>
              </w:rPr>
              <w:t xml:space="preserve"> Service Description and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1F30" w14:textId="77777777" w:rsidR="00554327" w:rsidRPr="00E454AB" w:rsidRDefault="00554327">
            <w:pPr>
              <w:pStyle w:val="TAL"/>
              <w:rPr>
                <w:sz w:val="16"/>
              </w:rPr>
            </w:pPr>
            <w:r w:rsidRPr="00E454AB">
              <w:rPr>
                <w:sz w:val="16"/>
              </w:rPr>
              <w:t xml:space="preserve">Samsung, Huawei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18E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278C" w14:textId="77777777" w:rsidR="00554327" w:rsidRPr="00E454AB" w:rsidRDefault="00554327">
            <w:pPr>
              <w:pStyle w:val="TAL"/>
              <w:rPr>
                <w:sz w:val="16"/>
              </w:rPr>
            </w:pPr>
            <w:r w:rsidRPr="00E454AB">
              <w:rPr>
                <w:sz w:val="16"/>
              </w:rPr>
              <w:t>C1-213480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C6EB9E" w14:textId="77777777" w:rsidR="00554327" w:rsidRPr="00E454AB" w:rsidRDefault="00554327">
            <w:pPr>
              <w:pStyle w:val="TAL"/>
              <w:rPr>
                <w:sz w:val="16"/>
              </w:rPr>
            </w:pPr>
          </w:p>
        </w:tc>
      </w:tr>
      <w:tr w:rsidR="00E454AB" w:rsidRPr="00E454AB" w14:paraId="4BEDEA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9CB8" w14:textId="77777777" w:rsidR="00554327" w:rsidRPr="00E454AB" w:rsidRDefault="00554327">
            <w:pPr>
              <w:pStyle w:val="TAL"/>
              <w:rPr>
                <w:sz w:val="16"/>
              </w:rPr>
            </w:pPr>
            <w:r w:rsidRPr="00E454AB">
              <w:rPr>
                <w:sz w:val="16"/>
              </w:rPr>
              <w:t>C1-213703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1BC2" w14:textId="77777777" w:rsidR="00554327" w:rsidRPr="00E454AB" w:rsidRDefault="00554327">
            <w:pPr>
              <w:pStyle w:val="TAL"/>
              <w:rPr>
                <w:sz w:val="16"/>
              </w:rPr>
            </w:pPr>
            <w:proofErr w:type="spellStart"/>
            <w:r w:rsidRPr="00E454AB">
              <w:rPr>
                <w:sz w:val="16"/>
              </w:rPr>
              <w:t>Eees_EECRegistration_Request</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9DF1"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16C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4755" w14:textId="77777777" w:rsidR="00554327" w:rsidRPr="00E454AB" w:rsidRDefault="00554327">
            <w:pPr>
              <w:pStyle w:val="TAL"/>
              <w:rPr>
                <w:sz w:val="16"/>
              </w:rPr>
            </w:pPr>
            <w:r w:rsidRPr="00E454AB">
              <w:rPr>
                <w:sz w:val="16"/>
              </w:rPr>
              <w:t>C1-213481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425CC6" w14:textId="77777777" w:rsidR="00554327" w:rsidRPr="00E454AB" w:rsidRDefault="00554327">
            <w:pPr>
              <w:pStyle w:val="TAL"/>
              <w:rPr>
                <w:sz w:val="16"/>
              </w:rPr>
            </w:pPr>
          </w:p>
        </w:tc>
      </w:tr>
      <w:tr w:rsidR="00E454AB" w:rsidRPr="00E454AB" w14:paraId="3D76C9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D190" w14:textId="77777777" w:rsidR="00554327" w:rsidRPr="00E454AB" w:rsidRDefault="00554327">
            <w:pPr>
              <w:pStyle w:val="TAL"/>
              <w:rPr>
                <w:sz w:val="16"/>
              </w:rPr>
            </w:pPr>
            <w:r w:rsidRPr="00E454AB">
              <w:rPr>
                <w:sz w:val="16"/>
              </w:rPr>
              <w:t>C1-213704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36CF" w14:textId="77777777" w:rsidR="00554327" w:rsidRPr="00E454AB" w:rsidRDefault="00554327">
            <w:pPr>
              <w:pStyle w:val="TAL"/>
              <w:rPr>
                <w:sz w:val="16"/>
              </w:rPr>
            </w:pPr>
            <w:proofErr w:type="spellStart"/>
            <w:r w:rsidRPr="00E454AB">
              <w:rPr>
                <w:sz w:val="16"/>
              </w:rPr>
              <w:t>Eees_EECRegistration_Update</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9790"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582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14FA" w14:textId="77777777" w:rsidR="00554327" w:rsidRPr="00E454AB" w:rsidRDefault="00554327">
            <w:pPr>
              <w:pStyle w:val="TAL"/>
              <w:rPr>
                <w:sz w:val="16"/>
              </w:rPr>
            </w:pPr>
            <w:r w:rsidRPr="00E454AB">
              <w:rPr>
                <w:sz w:val="16"/>
              </w:rPr>
              <w:t>C1-213482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181A1" w14:textId="77777777" w:rsidR="00554327" w:rsidRPr="00E454AB" w:rsidRDefault="00554327">
            <w:pPr>
              <w:pStyle w:val="TAL"/>
              <w:rPr>
                <w:sz w:val="16"/>
              </w:rPr>
            </w:pPr>
          </w:p>
        </w:tc>
      </w:tr>
      <w:tr w:rsidR="00E454AB" w:rsidRPr="00E454AB" w14:paraId="332FB9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FA57" w14:textId="77777777" w:rsidR="00554327" w:rsidRPr="00E454AB" w:rsidRDefault="00554327">
            <w:pPr>
              <w:pStyle w:val="TAL"/>
              <w:rPr>
                <w:sz w:val="16"/>
              </w:rPr>
            </w:pPr>
            <w:r w:rsidRPr="00E454AB">
              <w:rPr>
                <w:sz w:val="16"/>
              </w:rPr>
              <w:t>C1-213705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9767" w14:textId="77777777" w:rsidR="00554327" w:rsidRPr="00E454AB" w:rsidRDefault="00554327">
            <w:pPr>
              <w:pStyle w:val="TAL"/>
              <w:rPr>
                <w:sz w:val="16"/>
              </w:rPr>
            </w:pPr>
            <w:proofErr w:type="spellStart"/>
            <w:r w:rsidRPr="00E454AB">
              <w:rPr>
                <w:sz w:val="16"/>
              </w:rPr>
              <w:t>Eees_EECRegistration_Deregister</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FBF1"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4F3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3585" w14:textId="77777777" w:rsidR="00554327" w:rsidRPr="00E454AB" w:rsidRDefault="00554327">
            <w:pPr>
              <w:pStyle w:val="TAL"/>
              <w:rPr>
                <w:sz w:val="16"/>
              </w:rPr>
            </w:pPr>
            <w:r w:rsidRPr="00E454AB">
              <w:rPr>
                <w:sz w:val="16"/>
              </w:rPr>
              <w:t>C1-213483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83F3DF" w14:textId="77777777" w:rsidR="00554327" w:rsidRPr="00E454AB" w:rsidRDefault="00554327">
            <w:pPr>
              <w:pStyle w:val="TAL"/>
              <w:rPr>
                <w:sz w:val="16"/>
              </w:rPr>
            </w:pPr>
          </w:p>
        </w:tc>
      </w:tr>
      <w:tr w:rsidR="00E454AB" w:rsidRPr="00E454AB" w14:paraId="58D0D8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CC7B" w14:textId="77777777" w:rsidR="00554327" w:rsidRPr="00E454AB" w:rsidRDefault="00554327">
            <w:pPr>
              <w:pStyle w:val="TAL"/>
              <w:rPr>
                <w:sz w:val="16"/>
              </w:rPr>
            </w:pPr>
            <w:r w:rsidRPr="00E454AB">
              <w:rPr>
                <w:sz w:val="16"/>
              </w:rPr>
              <w:t>C1-213706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6F8A"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C757"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w:t>
            </w:r>
            <w:r w:rsidRPr="00E454AB">
              <w:rPr>
                <w:sz w:val="16"/>
              </w:rPr>
              <w:lastRenderedPageBreak/>
              <w:t xml:space="preserve">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3603" w14:textId="77777777" w:rsidR="00554327" w:rsidRPr="00E454AB" w:rsidRDefault="00554327">
            <w:pPr>
              <w:pStyle w:val="TAL"/>
              <w:rPr>
                <w:sz w:val="16"/>
              </w:rPr>
            </w:pPr>
            <w:r w:rsidRPr="00E454AB">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F007" w14:textId="77777777" w:rsidR="00554327" w:rsidRPr="00E454AB" w:rsidRDefault="00554327">
            <w:pPr>
              <w:pStyle w:val="TAL"/>
              <w:rPr>
                <w:sz w:val="16"/>
              </w:rPr>
            </w:pPr>
            <w:r w:rsidRPr="00E454AB">
              <w:rPr>
                <w:sz w:val="16"/>
              </w:rPr>
              <w:t>C1-213484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00F556" w14:textId="77777777" w:rsidR="00554327" w:rsidRPr="00E454AB" w:rsidRDefault="00554327">
            <w:pPr>
              <w:pStyle w:val="TAL"/>
              <w:rPr>
                <w:sz w:val="16"/>
              </w:rPr>
            </w:pPr>
          </w:p>
        </w:tc>
      </w:tr>
      <w:tr w:rsidR="00E454AB" w:rsidRPr="00E454AB" w14:paraId="0FBE4B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101C" w14:textId="77777777" w:rsidR="00554327" w:rsidRPr="00E454AB" w:rsidRDefault="00554327">
            <w:pPr>
              <w:pStyle w:val="TAL"/>
              <w:rPr>
                <w:sz w:val="16"/>
              </w:rPr>
            </w:pPr>
            <w:r w:rsidRPr="00E454AB">
              <w:rPr>
                <w:sz w:val="16"/>
              </w:rPr>
              <w:t>C1-213707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F1F7"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6ADF"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SK Telecom, KT Corp., Intel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B43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AB11" w14:textId="77777777" w:rsidR="00554327" w:rsidRPr="00E454AB" w:rsidRDefault="00554327">
            <w:pPr>
              <w:pStyle w:val="TAL"/>
              <w:rPr>
                <w:sz w:val="16"/>
              </w:rPr>
            </w:pPr>
            <w:r w:rsidRPr="00E454AB">
              <w:rPr>
                <w:sz w:val="16"/>
              </w:rPr>
              <w:t>C1-213545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54A156" w14:textId="77777777" w:rsidR="00554327" w:rsidRPr="00E454AB" w:rsidRDefault="00554327">
            <w:pPr>
              <w:pStyle w:val="TAL"/>
              <w:rPr>
                <w:sz w:val="16"/>
              </w:rPr>
            </w:pPr>
          </w:p>
        </w:tc>
      </w:tr>
      <w:tr w:rsidR="00E454AB" w:rsidRPr="00E454AB" w14:paraId="31E051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2BA2" w14:textId="77777777" w:rsidR="00554327" w:rsidRPr="00E454AB" w:rsidRDefault="00554327">
            <w:pPr>
              <w:pStyle w:val="TAL"/>
              <w:rPr>
                <w:sz w:val="16"/>
              </w:rPr>
            </w:pPr>
            <w:r w:rsidRPr="00E454AB">
              <w:rPr>
                <w:sz w:val="16"/>
              </w:rPr>
              <w:t>C1-213708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AB15" w14:textId="77777777" w:rsidR="00554327" w:rsidRPr="00E454AB" w:rsidRDefault="00554327">
            <w:pPr>
              <w:pStyle w:val="TAL"/>
              <w:rPr>
                <w:sz w:val="16"/>
              </w:rPr>
            </w:pPr>
            <w:proofErr w:type="spellStart"/>
            <w:r w:rsidRPr="00E454AB">
              <w:rPr>
                <w:sz w:val="16"/>
              </w:rPr>
              <w:t>Eees_ACREvents</w:t>
            </w:r>
            <w:proofErr w:type="spellEnd"/>
            <w:r w:rsidRPr="00E454AB">
              <w:rPr>
                <w:sz w:val="16"/>
              </w:rPr>
              <w:t xml:space="preserve"> resource structure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3E8B"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FB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FA2C" w14:textId="77777777" w:rsidR="00554327" w:rsidRPr="00E454AB" w:rsidRDefault="00554327">
            <w:pPr>
              <w:pStyle w:val="TAL"/>
              <w:rPr>
                <w:sz w:val="16"/>
              </w:rPr>
            </w:pPr>
            <w:r w:rsidRPr="00E454AB">
              <w:rPr>
                <w:sz w:val="16"/>
              </w:rPr>
              <w:t>C1-213485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D22B9E" w14:textId="77777777" w:rsidR="00554327" w:rsidRPr="00E454AB" w:rsidRDefault="00554327">
            <w:pPr>
              <w:pStyle w:val="TAL"/>
              <w:rPr>
                <w:sz w:val="16"/>
              </w:rPr>
            </w:pPr>
          </w:p>
        </w:tc>
      </w:tr>
      <w:tr w:rsidR="00E454AB" w:rsidRPr="00E454AB" w14:paraId="32BE23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F9F0" w14:textId="77777777" w:rsidR="00554327" w:rsidRPr="00E454AB" w:rsidRDefault="00554327">
            <w:pPr>
              <w:pStyle w:val="TAL"/>
              <w:rPr>
                <w:sz w:val="16"/>
              </w:rPr>
            </w:pPr>
            <w:r w:rsidRPr="00E454AB">
              <w:rPr>
                <w:sz w:val="16"/>
              </w:rPr>
              <w:t>C1-213709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151A"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40A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398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7D54" w14:textId="77777777" w:rsidR="00554327" w:rsidRPr="00E454AB" w:rsidRDefault="00554327">
            <w:pPr>
              <w:pStyle w:val="TAL"/>
              <w:rPr>
                <w:sz w:val="16"/>
              </w:rPr>
            </w:pPr>
            <w:r w:rsidRPr="00E454AB">
              <w:rPr>
                <w:sz w:val="16"/>
              </w:rPr>
              <w:t>C1-213187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3CEF88" w14:textId="77777777" w:rsidR="00554327" w:rsidRPr="00E454AB" w:rsidRDefault="00554327">
            <w:pPr>
              <w:pStyle w:val="TAL"/>
              <w:rPr>
                <w:sz w:val="16"/>
              </w:rPr>
            </w:pPr>
          </w:p>
        </w:tc>
      </w:tr>
      <w:tr w:rsidR="00E454AB" w:rsidRPr="00E454AB" w14:paraId="20E560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B3E8" w14:textId="77777777" w:rsidR="00554327" w:rsidRPr="00E454AB" w:rsidRDefault="00554327">
            <w:pPr>
              <w:pStyle w:val="TAL"/>
              <w:rPr>
                <w:sz w:val="16"/>
              </w:rPr>
            </w:pPr>
            <w:r w:rsidRPr="00E454AB">
              <w:rPr>
                <w:sz w:val="16"/>
              </w:rPr>
              <w:t>C1-213710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9829"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1E4F"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86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A20" w14:textId="77777777" w:rsidR="00554327" w:rsidRPr="00E454AB" w:rsidRDefault="00554327">
            <w:pPr>
              <w:pStyle w:val="TAL"/>
              <w:rPr>
                <w:sz w:val="16"/>
              </w:rPr>
            </w:pPr>
            <w:r w:rsidRPr="00E454AB">
              <w:rPr>
                <w:sz w:val="16"/>
              </w:rPr>
              <w:t>C1-213412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1C0B2B" w14:textId="77777777" w:rsidR="00554327" w:rsidRPr="00E454AB" w:rsidRDefault="00554327">
            <w:pPr>
              <w:pStyle w:val="TAL"/>
              <w:rPr>
                <w:sz w:val="16"/>
              </w:rPr>
            </w:pPr>
          </w:p>
        </w:tc>
      </w:tr>
      <w:tr w:rsidR="00E454AB" w:rsidRPr="00E454AB" w14:paraId="5C70FD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3D5F" w14:textId="77777777" w:rsidR="00554327" w:rsidRPr="00E454AB" w:rsidRDefault="00554327">
            <w:pPr>
              <w:pStyle w:val="TAL"/>
              <w:rPr>
                <w:sz w:val="16"/>
              </w:rPr>
            </w:pPr>
            <w:r w:rsidRPr="00E454AB">
              <w:rPr>
                <w:sz w:val="16"/>
              </w:rPr>
              <w:t>C1-213711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21E7"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843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2D8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A8AC" w14:textId="77777777" w:rsidR="00554327" w:rsidRPr="00E454AB" w:rsidRDefault="00554327">
            <w:pPr>
              <w:pStyle w:val="TAL"/>
              <w:rPr>
                <w:sz w:val="16"/>
              </w:rPr>
            </w:pPr>
            <w:r w:rsidRPr="00E454AB">
              <w:rPr>
                <w:sz w:val="16"/>
              </w:rPr>
              <w:t>C1-213188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C39D29" w14:textId="77777777" w:rsidR="00554327" w:rsidRPr="00E454AB" w:rsidRDefault="00554327">
            <w:pPr>
              <w:pStyle w:val="TAL"/>
              <w:rPr>
                <w:sz w:val="16"/>
              </w:rPr>
            </w:pPr>
          </w:p>
        </w:tc>
      </w:tr>
      <w:tr w:rsidR="00E454AB" w:rsidRPr="00E454AB" w14:paraId="2E87C0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5B54" w14:textId="77777777" w:rsidR="00554327" w:rsidRPr="00E454AB" w:rsidRDefault="00554327">
            <w:pPr>
              <w:pStyle w:val="TAL"/>
              <w:rPr>
                <w:sz w:val="16"/>
              </w:rPr>
            </w:pPr>
            <w:r w:rsidRPr="00E454AB">
              <w:rPr>
                <w:sz w:val="16"/>
              </w:rPr>
              <w:t>C1-213712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AF03"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C58E"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AC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7B3A" w14:textId="77777777" w:rsidR="00554327" w:rsidRPr="00E454AB" w:rsidRDefault="00554327">
            <w:pPr>
              <w:pStyle w:val="TAL"/>
              <w:rPr>
                <w:sz w:val="16"/>
              </w:rPr>
            </w:pPr>
            <w:r w:rsidRPr="00E454AB">
              <w:rPr>
                <w:sz w:val="16"/>
              </w:rPr>
              <w:t>C1-213309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B43E1" w14:textId="77777777" w:rsidR="00554327" w:rsidRPr="00E454AB" w:rsidRDefault="00554327">
            <w:pPr>
              <w:pStyle w:val="TAL"/>
              <w:rPr>
                <w:sz w:val="16"/>
              </w:rPr>
            </w:pPr>
          </w:p>
        </w:tc>
      </w:tr>
      <w:tr w:rsidR="00E454AB" w:rsidRPr="00E454AB" w14:paraId="033C27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0D46" w14:textId="77777777" w:rsidR="00554327" w:rsidRPr="00E454AB" w:rsidRDefault="00554327">
            <w:pPr>
              <w:pStyle w:val="TAL"/>
              <w:rPr>
                <w:sz w:val="16"/>
              </w:rPr>
            </w:pPr>
            <w:r w:rsidRPr="00E454AB">
              <w:rPr>
                <w:sz w:val="16"/>
              </w:rPr>
              <w:t>C1-213713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101F" w14:textId="77777777" w:rsidR="00554327" w:rsidRPr="00E454AB" w:rsidRDefault="00554327">
            <w:pPr>
              <w:pStyle w:val="TAL"/>
              <w:rPr>
                <w:sz w:val="16"/>
              </w:rPr>
            </w:pPr>
            <w:r w:rsidRPr="00E454AB">
              <w:rPr>
                <w:sz w:val="16"/>
              </w:rPr>
              <w:t>Evaluation of solutions for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3900" w14:textId="77777777" w:rsidR="00554327" w:rsidRPr="00E454AB" w:rsidRDefault="00554327">
            <w:pPr>
              <w:pStyle w:val="TAL"/>
              <w:rPr>
                <w:sz w:val="16"/>
              </w:rPr>
            </w:pPr>
            <w:r w:rsidRPr="00E454AB">
              <w:rPr>
                <w:sz w:val="16"/>
              </w:rPr>
              <w:t xml:space="preserve">Qualcomm Incorporated, Huawei, </w:t>
            </w:r>
            <w:proofErr w:type="spellStart"/>
            <w:r w:rsidRPr="00E454AB">
              <w:rPr>
                <w:sz w:val="16"/>
              </w:rPr>
              <w:t>HiSilicon</w:t>
            </w:r>
            <w:proofErr w:type="spellEnd"/>
            <w:r w:rsidRPr="00E454AB">
              <w:rPr>
                <w:sz w:val="16"/>
              </w:rPr>
              <w:t>, Apple,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704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EB8C" w14:textId="77777777" w:rsidR="00554327" w:rsidRPr="00E454AB" w:rsidRDefault="00554327">
            <w:pPr>
              <w:pStyle w:val="TAL"/>
              <w:rPr>
                <w:sz w:val="16"/>
              </w:rPr>
            </w:pPr>
            <w:r w:rsidRPr="00E454AB">
              <w:rPr>
                <w:sz w:val="16"/>
              </w:rPr>
              <w:t>C1-212920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A22397" w14:textId="77777777" w:rsidR="00554327" w:rsidRPr="00E454AB" w:rsidRDefault="00554327">
            <w:pPr>
              <w:pStyle w:val="TAL"/>
              <w:rPr>
                <w:sz w:val="16"/>
              </w:rPr>
            </w:pPr>
          </w:p>
        </w:tc>
      </w:tr>
      <w:tr w:rsidR="00E454AB" w:rsidRPr="00E454AB" w14:paraId="7B516B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5CED" w14:textId="77777777" w:rsidR="00554327" w:rsidRPr="00E454AB" w:rsidRDefault="00554327">
            <w:pPr>
              <w:pStyle w:val="TAL"/>
              <w:rPr>
                <w:sz w:val="16"/>
              </w:rPr>
            </w:pPr>
            <w:r w:rsidRPr="00E454AB">
              <w:rPr>
                <w:sz w:val="16"/>
              </w:rPr>
              <w:t>C1-213714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BA81"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BF8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8D2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201A" w14:textId="77777777" w:rsidR="00554327" w:rsidRPr="00E454AB" w:rsidRDefault="00554327">
            <w:pPr>
              <w:pStyle w:val="TAL"/>
              <w:rPr>
                <w:sz w:val="16"/>
              </w:rPr>
            </w:pPr>
            <w:r w:rsidRPr="00E454AB">
              <w:rPr>
                <w:sz w:val="16"/>
              </w:rPr>
              <w:t>C1-213159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125B9D" w14:textId="77777777" w:rsidR="00554327" w:rsidRPr="00E454AB" w:rsidRDefault="00554327">
            <w:pPr>
              <w:pStyle w:val="TAL"/>
              <w:rPr>
                <w:sz w:val="16"/>
              </w:rPr>
            </w:pPr>
          </w:p>
        </w:tc>
      </w:tr>
      <w:tr w:rsidR="00E454AB" w:rsidRPr="00E454AB" w14:paraId="6E3B04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6FD8B" w14:textId="77777777" w:rsidR="00554327" w:rsidRPr="00E454AB" w:rsidRDefault="00554327">
            <w:pPr>
              <w:pStyle w:val="TAL"/>
              <w:rPr>
                <w:sz w:val="16"/>
              </w:rPr>
            </w:pPr>
            <w:r w:rsidRPr="00E454AB">
              <w:rPr>
                <w:sz w:val="16"/>
              </w:rPr>
              <w:t>C1-213715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C618" w14:textId="77777777" w:rsidR="00554327" w:rsidRPr="00E454AB" w:rsidRDefault="00554327">
            <w:pPr>
              <w:pStyle w:val="TAL"/>
              <w:rPr>
                <w:sz w:val="16"/>
              </w:rPr>
            </w:pPr>
            <w:r w:rsidRPr="00E454AB">
              <w:rPr>
                <w:sz w:val="16"/>
              </w:rPr>
              <w:t>Evaluation of solutions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3F4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D9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48B2" w14:textId="77777777" w:rsidR="00554327" w:rsidRPr="00E454AB" w:rsidRDefault="00554327">
            <w:pPr>
              <w:pStyle w:val="TAL"/>
              <w:rPr>
                <w:sz w:val="16"/>
              </w:rPr>
            </w:pPr>
            <w:r w:rsidRPr="00E454AB">
              <w:rPr>
                <w:sz w:val="16"/>
              </w:rPr>
              <w:t>C1-212909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A5BC71" w14:textId="77777777" w:rsidR="00554327" w:rsidRPr="00E454AB" w:rsidRDefault="00554327">
            <w:pPr>
              <w:pStyle w:val="TAL"/>
              <w:rPr>
                <w:sz w:val="16"/>
              </w:rPr>
            </w:pPr>
          </w:p>
        </w:tc>
      </w:tr>
      <w:tr w:rsidR="00E454AB" w:rsidRPr="00E454AB" w14:paraId="283894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BCD2" w14:textId="77777777" w:rsidR="00554327" w:rsidRPr="00E454AB" w:rsidRDefault="00554327">
            <w:pPr>
              <w:pStyle w:val="TAL"/>
              <w:rPr>
                <w:sz w:val="16"/>
              </w:rPr>
            </w:pPr>
            <w:r w:rsidRPr="00E454AB">
              <w:rPr>
                <w:sz w:val="16"/>
              </w:rPr>
              <w:t>C1-213716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B1E9"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0785"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44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CFC6" w14:textId="77777777" w:rsidR="00554327" w:rsidRPr="00E454AB" w:rsidRDefault="00554327">
            <w:pPr>
              <w:pStyle w:val="TAL"/>
              <w:rPr>
                <w:sz w:val="16"/>
              </w:rPr>
            </w:pPr>
            <w:r w:rsidRPr="00E454AB">
              <w:rPr>
                <w:sz w:val="16"/>
              </w:rPr>
              <w:t>C1-212911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E5C80E" w14:textId="77777777" w:rsidR="00554327" w:rsidRPr="00E454AB" w:rsidRDefault="00554327">
            <w:pPr>
              <w:pStyle w:val="TAL"/>
              <w:rPr>
                <w:sz w:val="16"/>
              </w:rPr>
            </w:pPr>
            <w:r w:rsidRPr="00E454AB">
              <w:rPr>
                <w:sz w:val="16"/>
              </w:rPr>
              <w:t>C1-213834</w:t>
            </w:r>
          </w:p>
        </w:tc>
      </w:tr>
      <w:tr w:rsidR="00E454AB" w:rsidRPr="00E454AB" w14:paraId="14FDFC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521E" w14:textId="77777777" w:rsidR="00554327" w:rsidRPr="00E454AB" w:rsidRDefault="00554327">
            <w:pPr>
              <w:pStyle w:val="TAL"/>
              <w:rPr>
                <w:sz w:val="16"/>
              </w:rPr>
            </w:pPr>
            <w:r w:rsidRPr="00E454AB">
              <w:rPr>
                <w:sz w:val="16"/>
              </w:rPr>
              <w:t>C1-213717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12B3" w14:textId="77777777" w:rsidR="00554327" w:rsidRPr="00E454AB" w:rsidRDefault="00554327">
            <w:pPr>
              <w:pStyle w:val="TAL"/>
              <w:rPr>
                <w:sz w:val="16"/>
              </w:rPr>
            </w:pPr>
            <w:r w:rsidRPr="00E454AB">
              <w:rPr>
                <w:sz w:val="16"/>
              </w:rPr>
              <w:t>Conclusion for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5A0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D7A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85E7" w14:textId="77777777" w:rsidR="00554327" w:rsidRPr="00E454AB" w:rsidRDefault="00554327">
            <w:pPr>
              <w:pStyle w:val="TAL"/>
              <w:rPr>
                <w:sz w:val="16"/>
              </w:rPr>
            </w:pPr>
            <w:r w:rsidRPr="00E454AB">
              <w:rPr>
                <w:sz w:val="16"/>
              </w:rPr>
              <w:t>C1-212913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DFAD08" w14:textId="77777777" w:rsidR="00554327" w:rsidRPr="00E454AB" w:rsidRDefault="00554327">
            <w:pPr>
              <w:pStyle w:val="TAL"/>
              <w:rPr>
                <w:sz w:val="16"/>
              </w:rPr>
            </w:pPr>
          </w:p>
        </w:tc>
      </w:tr>
      <w:tr w:rsidR="00E454AB" w:rsidRPr="00E454AB" w14:paraId="059B43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5BA5" w14:textId="77777777" w:rsidR="00554327" w:rsidRPr="00E454AB" w:rsidRDefault="00554327">
            <w:pPr>
              <w:pStyle w:val="TAL"/>
              <w:rPr>
                <w:sz w:val="16"/>
              </w:rPr>
            </w:pPr>
            <w:r w:rsidRPr="00E454AB">
              <w:rPr>
                <w:sz w:val="16"/>
              </w:rPr>
              <w:t>C1-213718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CC5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FCB4"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54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5DD3" w14:textId="77777777" w:rsidR="00554327" w:rsidRPr="00E454AB" w:rsidRDefault="00554327">
            <w:pPr>
              <w:pStyle w:val="TAL"/>
              <w:rPr>
                <w:sz w:val="16"/>
              </w:rPr>
            </w:pPr>
            <w:r w:rsidRPr="00E454AB">
              <w:rPr>
                <w:sz w:val="16"/>
              </w:rPr>
              <w:t>C1-213004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30362D" w14:textId="77777777" w:rsidR="00554327" w:rsidRPr="00E454AB" w:rsidRDefault="00554327">
            <w:pPr>
              <w:pStyle w:val="TAL"/>
              <w:rPr>
                <w:sz w:val="16"/>
              </w:rPr>
            </w:pPr>
            <w:r w:rsidRPr="00E454AB">
              <w:rPr>
                <w:sz w:val="16"/>
              </w:rPr>
              <w:t>C1-213956</w:t>
            </w:r>
          </w:p>
        </w:tc>
      </w:tr>
      <w:tr w:rsidR="00E454AB" w:rsidRPr="00E454AB" w14:paraId="5EEF23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8951" w14:textId="77777777" w:rsidR="00554327" w:rsidRPr="00E454AB" w:rsidRDefault="00554327">
            <w:pPr>
              <w:pStyle w:val="TAL"/>
              <w:rPr>
                <w:sz w:val="16"/>
              </w:rPr>
            </w:pPr>
            <w:r w:rsidRPr="00E454AB">
              <w:rPr>
                <w:sz w:val="16"/>
              </w:rPr>
              <w:lastRenderedPageBreak/>
              <w:t>C1-213719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A471"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46FD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A7C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764E" w14:textId="77777777" w:rsidR="00554327" w:rsidRPr="00E454AB" w:rsidRDefault="00554327">
            <w:pPr>
              <w:pStyle w:val="TAL"/>
              <w:rPr>
                <w:sz w:val="16"/>
              </w:rPr>
            </w:pPr>
            <w:r w:rsidRPr="00E454AB">
              <w:rPr>
                <w:sz w:val="16"/>
              </w:rPr>
              <w:t>C1-213003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DF4F3A" w14:textId="77777777" w:rsidR="00554327" w:rsidRPr="00E454AB" w:rsidRDefault="00554327">
            <w:pPr>
              <w:pStyle w:val="TAL"/>
              <w:rPr>
                <w:sz w:val="16"/>
              </w:rPr>
            </w:pPr>
            <w:r w:rsidRPr="00E454AB">
              <w:rPr>
                <w:sz w:val="16"/>
              </w:rPr>
              <w:t>C1-213957</w:t>
            </w:r>
          </w:p>
        </w:tc>
      </w:tr>
      <w:tr w:rsidR="00E454AB" w:rsidRPr="00E454AB" w14:paraId="3385BF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39E" w14:textId="77777777" w:rsidR="00554327" w:rsidRPr="00E454AB" w:rsidRDefault="00554327">
            <w:pPr>
              <w:pStyle w:val="TAL"/>
              <w:rPr>
                <w:sz w:val="16"/>
              </w:rPr>
            </w:pPr>
            <w:r w:rsidRPr="00E454AB">
              <w:rPr>
                <w:sz w:val="16"/>
              </w:rPr>
              <w:t>C1-213720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018F6"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508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6A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D147" w14:textId="77777777" w:rsidR="00554327" w:rsidRPr="00E454AB" w:rsidRDefault="00554327">
            <w:pPr>
              <w:pStyle w:val="TAL"/>
              <w:rPr>
                <w:sz w:val="16"/>
              </w:rPr>
            </w:pPr>
            <w:r w:rsidRPr="00E454AB">
              <w:rPr>
                <w:sz w:val="16"/>
              </w:rPr>
              <w:t>C1-212912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888C94" w14:textId="77777777" w:rsidR="00554327" w:rsidRPr="00E454AB" w:rsidRDefault="00554327">
            <w:pPr>
              <w:pStyle w:val="TAL"/>
              <w:rPr>
                <w:sz w:val="16"/>
              </w:rPr>
            </w:pPr>
          </w:p>
        </w:tc>
      </w:tr>
      <w:tr w:rsidR="00E454AB" w:rsidRPr="00E454AB" w14:paraId="748326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408B" w14:textId="77777777" w:rsidR="00554327" w:rsidRPr="00E454AB" w:rsidRDefault="00554327">
            <w:pPr>
              <w:pStyle w:val="TAL"/>
              <w:rPr>
                <w:sz w:val="16"/>
              </w:rPr>
            </w:pPr>
            <w:r w:rsidRPr="00E454AB">
              <w:rPr>
                <w:sz w:val="16"/>
              </w:rPr>
              <w:t>C1-213721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CC9D"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A51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099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B1809" w14:textId="77777777" w:rsidR="00554327" w:rsidRPr="00E454AB" w:rsidRDefault="00554327">
            <w:pPr>
              <w:pStyle w:val="TAL"/>
              <w:rPr>
                <w:sz w:val="16"/>
              </w:rPr>
            </w:pPr>
            <w:r w:rsidRPr="00E454AB">
              <w:rPr>
                <w:sz w:val="16"/>
              </w:rPr>
              <w:t>C1-213166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5C5E8DC" w14:textId="77777777" w:rsidR="00554327" w:rsidRPr="00E454AB" w:rsidRDefault="00554327">
            <w:pPr>
              <w:pStyle w:val="TAL"/>
              <w:rPr>
                <w:sz w:val="16"/>
              </w:rPr>
            </w:pPr>
          </w:p>
        </w:tc>
      </w:tr>
      <w:tr w:rsidR="00E454AB" w:rsidRPr="00E454AB" w14:paraId="7C2296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6923" w14:textId="77777777" w:rsidR="00554327" w:rsidRPr="00E454AB" w:rsidRDefault="00554327">
            <w:pPr>
              <w:pStyle w:val="TAL"/>
              <w:rPr>
                <w:sz w:val="16"/>
              </w:rPr>
            </w:pPr>
            <w:r w:rsidRPr="00E454AB">
              <w:rPr>
                <w:sz w:val="16"/>
              </w:rPr>
              <w:t>C1-213722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4D24"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275C"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C0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898C" w14:textId="77777777" w:rsidR="00554327" w:rsidRPr="00E454AB" w:rsidRDefault="00554327">
            <w:pPr>
              <w:pStyle w:val="TAL"/>
              <w:rPr>
                <w:sz w:val="16"/>
              </w:rPr>
            </w:pPr>
            <w:r w:rsidRPr="00E454AB">
              <w:rPr>
                <w:sz w:val="16"/>
              </w:rPr>
              <w:t>C1-212915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84AE62" w14:textId="77777777" w:rsidR="00554327" w:rsidRPr="00E454AB" w:rsidRDefault="00554327">
            <w:pPr>
              <w:pStyle w:val="TAL"/>
              <w:rPr>
                <w:sz w:val="16"/>
              </w:rPr>
            </w:pPr>
            <w:r w:rsidRPr="00E454AB">
              <w:rPr>
                <w:sz w:val="16"/>
              </w:rPr>
              <w:t>C1-213842</w:t>
            </w:r>
          </w:p>
        </w:tc>
      </w:tr>
      <w:tr w:rsidR="00E454AB" w:rsidRPr="00E454AB" w14:paraId="4A5D68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6B1C" w14:textId="77777777" w:rsidR="00554327" w:rsidRPr="00E454AB" w:rsidRDefault="00554327">
            <w:pPr>
              <w:pStyle w:val="TAL"/>
              <w:rPr>
                <w:sz w:val="16"/>
              </w:rPr>
            </w:pPr>
            <w:r w:rsidRPr="00E454AB">
              <w:rPr>
                <w:sz w:val="16"/>
              </w:rPr>
              <w:t>C1-213723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F61A"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109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81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488AC" w14:textId="77777777" w:rsidR="00554327" w:rsidRPr="00E454AB" w:rsidRDefault="00554327">
            <w:pPr>
              <w:pStyle w:val="TAL"/>
              <w:rPr>
                <w:sz w:val="16"/>
              </w:rPr>
            </w:pPr>
            <w:r w:rsidRPr="00E454AB">
              <w:rPr>
                <w:sz w:val="16"/>
              </w:rPr>
              <w:t>C1-213171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FBE3C2" w14:textId="77777777" w:rsidR="00554327" w:rsidRPr="00E454AB" w:rsidRDefault="00554327">
            <w:pPr>
              <w:pStyle w:val="TAL"/>
              <w:rPr>
                <w:sz w:val="16"/>
              </w:rPr>
            </w:pPr>
          </w:p>
        </w:tc>
      </w:tr>
      <w:tr w:rsidR="00E454AB" w:rsidRPr="00E454AB" w14:paraId="6456FB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8265" w14:textId="77777777" w:rsidR="00554327" w:rsidRPr="00E454AB" w:rsidRDefault="00554327">
            <w:pPr>
              <w:pStyle w:val="TAL"/>
              <w:rPr>
                <w:sz w:val="16"/>
              </w:rPr>
            </w:pPr>
            <w:r w:rsidRPr="00E454AB">
              <w:rPr>
                <w:sz w:val="16"/>
              </w:rPr>
              <w:t>C1-213724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5A46"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F363"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138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FCFB" w14:textId="77777777" w:rsidR="00554327" w:rsidRPr="00E454AB" w:rsidRDefault="00554327">
            <w:pPr>
              <w:pStyle w:val="TAL"/>
              <w:rPr>
                <w:sz w:val="16"/>
              </w:rPr>
            </w:pPr>
            <w:r w:rsidRPr="00E454AB">
              <w:rPr>
                <w:sz w:val="16"/>
              </w:rPr>
              <w:t>C1-213580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CCD6BE" w14:textId="77777777" w:rsidR="00554327" w:rsidRPr="00E454AB" w:rsidRDefault="00554327">
            <w:pPr>
              <w:pStyle w:val="TAL"/>
              <w:rPr>
                <w:sz w:val="16"/>
              </w:rPr>
            </w:pPr>
            <w:r w:rsidRPr="00E454AB">
              <w:rPr>
                <w:sz w:val="16"/>
              </w:rPr>
              <w:t>C1-213805</w:t>
            </w:r>
          </w:p>
        </w:tc>
      </w:tr>
      <w:tr w:rsidR="00E454AB" w:rsidRPr="00E454AB" w14:paraId="5BC710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E533" w14:textId="77777777" w:rsidR="00554327" w:rsidRPr="00E454AB" w:rsidRDefault="00554327">
            <w:pPr>
              <w:pStyle w:val="TAL"/>
              <w:rPr>
                <w:sz w:val="16"/>
              </w:rPr>
            </w:pPr>
            <w:r w:rsidRPr="00E454AB">
              <w:rPr>
                <w:sz w:val="16"/>
              </w:rPr>
              <w:t>C1-213725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D2E2"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FD9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93B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0270" w14:textId="77777777" w:rsidR="00554327" w:rsidRPr="00E454AB" w:rsidRDefault="00554327">
            <w:pPr>
              <w:pStyle w:val="TAL"/>
              <w:rPr>
                <w:sz w:val="16"/>
              </w:rPr>
            </w:pPr>
            <w:r w:rsidRPr="00E454AB">
              <w:rPr>
                <w:sz w:val="16"/>
              </w:rPr>
              <w:t>C1-213177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CC618D" w14:textId="77777777" w:rsidR="00554327" w:rsidRPr="00E454AB" w:rsidRDefault="00554327">
            <w:pPr>
              <w:pStyle w:val="TAL"/>
              <w:rPr>
                <w:sz w:val="16"/>
              </w:rPr>
            </w:pPr>
          </w:p>
        </w:tc>
      </w:tr>
      <w:tr w:rsidR="00E454AB" w:rsidRPr="00E454AB" w14:paraId="6785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948A" w14:textId="77777777" w:rsidR="00554327" w:rsidRPr="00E454AB" w:rsidRDefault="00554327">
            <w:pPr>
              <w:pStyle w:val="TAL"/>
              <w:rPr>
                <w:sz w:val="16"/>
              </w:rPr>
            </w:pPr>
            <w:r w:rsidRPr="00E454AB">
              <w:rPr>
                <w:sz w:val="16"/>
              </w:rPr>
              <w:t>C1-213726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7FD3"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87B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24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75AB" w14:textId="77777777" w:rsidR="00554327" w:rsidRPr="00E454AB" w:rsidRDefault="00554327">
            <w:pPr>
              <w:pStyle w:val="TAL"/>
              <w:rPr>
                <w:sz w:val="16"/>
              </w:rPr>
            </w:pPr>
            <w:r w:rsidRPr="00E454AB">
              <w:rPr>
                <w:sz w:val="16"/>
              </w:rPr>
              <w:t>C1-213586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27FF9C" w14:textId="77777777" w:rsidR="00554327" w:rsidRPr="00E454AB" w:rsidRDefault="00554327">
            <w:pPr>
              <w:pStyle w:val="TAL"/>
              <w:rPr>
                <w:sz w:val="16"/>
              </w:rPr>
            </w:pPr>
            <w:r w:rsidRPr="00E454AB">
              <w:rPr>
                <w:sz w:val="16"/>
              </w:rPr>
              <w:t>C1-213806</w:t>
            </w:r>
          </w:p>
        </w:tc>
      </w:tr>
      <w:tr w:rsidR="00E454AB" w:rsidRPr="00E454AB" w14:paraId="1C412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DB3F" w14:textId="77777777" w:rsidR="00554327" w:rsidRPr="00E454AB" w:rsidRDefault="00554327">
            <w:pPr>
              <w:pStyle w:val="TAL"/>
              <w:rPr>
                <w:sz w:val="16"/>
              </w:rPr>
            </w:pPr>
            <w:r w:rsidRPr="00E454AB">
              <w:rPr>
                <w:sz w:val="16"/>
              </w:rPr>
              <w:t>C1-213727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BEF9"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546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270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D3B8" w14:textId="77777777" w:rsidR="00554327" w:rsidRPr="00E454AB" w:rsidRDefault="00554327">
            <w:pPr>
              <w:pStyle w:val="TAL"/>
              <w:rPr>
                <w:sz w:val="16"/>
              </w:rPr>
            </w:pPr>
            <w:r w:rsidRPr="00E454AB">
              <w:rPr>
                <w:sz w:val="16"/>
              </w:rPr>
              <w:t>C1-213587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BBF8B5" w14:textId="77777777" w:rsidR="00554327" w:rsidRPr="00E454AB" w:rsidRDefault="00554327">
            <w:pPr>
              <w:pStyle w:val="TAL"/>
              <w:rPr>
                <w:sz w:val="16"/>
              </w:rPr>
            </w:pPr>
            <w:r w:rsidRPr="00E454AB">
              <w:rPr>
                <w:sz w:val="16"/>
              </w:rPr>
              <w:t>C1-213809</w:t>
            </w:r>
          </w:p>
        </w:tc>
      </w:tr>
      <w:tr w:rsidR="00E454AB" w:rsidRPr="00E454AB" w14:paraId="45AF7A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4BA4" w14:textId="77777777" w:rsidR="00554327" w:rsidRPr="00E454AB" w:rsidRDefault="00554327">
            <w:pPr>
              <w:pStyle w:val="TAL"/>
              <w:rPr>
                <w:sz w:val="16"/>
              </w:rPr>
            </w:pPr>
            <w:r w:rsidRPr="00E454AB">
              <w:rPr>
                <w:sz w:val="16"/>
              </w:rPr>
              <w:t>C1-213728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8D06" w14:textId="77777777" w:rsidR="00554327" w:rsidRPr="00E454AB" w:rsidRDefault="00554327">
            <w:pPr>
              <w:pStyle w:val="TAL"/>
              <w:rPr>
                <w:sz w:val="16"/>
              </w:rPr>
            </w:pPr>
            <w:r w:rsidRPr="00E454AB">
              <w:rPr>
                <w:sz w:val="16"/>
              </w:rPr>
              <w:t>Evaluation and conclusion for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ECB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9BB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EC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EB5F30" w14:textId="77777777" w:rsidR="00554327" w:rsidRPr="00E454AB" w:rsidRDefault="00554327">
            <w:pPr>
              <w:pStyle w:val="TAL"/>
              <w:rPr>
                <w:sz w:val="16"/>
              </w:rPr>
            </w:pPr>
          </w:p>
        </w:tc>
      </w:tr>
      <w:tr w:rsidR="00E454AB" w:rsidRPr="00E454AB" w14:paraId="79640C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EE61" w14:textId="77777777" w:rsidR="00554327" w:rsidRPr="00E454AB" w:rsidRDefault="00554327">
            <w:pPr>
              <w:pStyle w:val="TAL"/>
              <w:rPr>
                <w:sz w:val="16"/>
              </w:rPr>
            </w:pPr>
            <w:r w:rsidRPr="00E454AB">
              <w:rPr>
                <w:sz w:val="16"/>
              </w:rPr>
              <w:t>C1-213729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AFF24"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E45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C1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AA0A" w14:textId="77777777" w:rsidR="00554327" w:rsidRPr="00E454AB" w:rsidRDefault="00554327">
            <w:pPr>
              <w:pStyle w:val="TAL"/>
              <w:rPr>
                <w:sz w:val="16"/>
              </w:rPr>
            </w:pPr>
            <w:r w:rsidRPr="00E454AB">
              <w:rPr>
                <w:sz w:val="16"/>
              </w:rPr>
              <w:t>C1-213283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E4036B" w14:textId="77777777" w:rsidR="00554327" w:rsidRPr="00E454AB" w:rsidRDefault="00554327">
            <w:pPr>
              <w:pStyle w:val="TAL"/>
              <w:rPr>
                <w:sz w:val="16"/>
              </w:rPr>
            </w:pPr>
            <w:r w:rsidRPr="00E454AB">
              <w:rPr>
                <w:sz w:val="16"/>
              </w:rPr>
              <w:t>C1-213801</w:t>
            </w:r>
          </w:p>
        </w:tc>
      </w:tr>
      <w:tr w:rsidR="00E454AB" w:rsidRPr="00E454AB" w14:paraId="4B42FE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ACFA" w14:textId="77777777" w:rsidR="00554327" w:rsidRPr="00E454AB" w:rsidRDefault="00554327">
            <w:pPr>
              <w:pStyle w:val="TAL"/>
              <w:rPr>
                <w:sz w:val="16"/>
              </w:rPr>
            </w:pPr>
            <w:r w:rsidRPr="00E454AB">
              <w:rPr>
                <w:sz w:val="16"/>
              </w:rPr>
              <w:t>C1-213730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BBE0"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5E0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5B0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157C" w14:textId="77777777" w:rsidR="00554327" w:rsidRPr="00E454AB" w:rsidRDefault="00554327">
            <w:pPr>
              <w:pStyle w:val="TAL"/>
              <w:rPr>
                <w:sz w:val="16"/>
              </w:rPr>
            </w:pPr>
            <w:r w:rsidRPr="00E454AB">
              <w:rPr>
                <w:sz w:val="16"/>
              </w:rPr>
              <w:t>C1-213284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F8F104" w14:textId="77777777" w:rsidR="00554327" w:rsidRPr="00E454AB" w:rsidRDefault="00554327">
            <w:pPr>
              <w:pStyle w:val="TAL"/>
              <w:rPr>
                <w:sz w:val="16"/>
              </w:rPr>
            </w:pPr>
          </w:p>
        </w:tc>
      </w:tr>
      <w:tr w:rsidR="00E454AB" w:rsidRPr="00E454AB" w14:paraId="077E75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3226" w14:textId="77777777" w:rsidR="00554327" w:rsidRPr="00E454AB" w:rsidRDefault="00554327">
            <w:pPr>
              <w:pStyle w:val="TAL"/>
              <w:rPr>
                <w:sz w:val="16"/>
              </w:rPr>
            </w:pPr>
            <w:r w:rsidRPr="00E454AB">
              <w:rPr>
                <w:sz w:val="16"/>
              </w:rPr>
              <w:t>C1-213731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CF7E"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4000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B0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7C5C6" w14:textId="77777777" w:rsidR="00554327" w:rsidRPr="00E454AB" w:rsidRDefault="00554327">
            <w:pPr>
              <w:pStyle w:val="TAL"/>
              <w:rPr>
                <w:sz w:val="16"/>
              </w:rPr>
            </w:pPr>
            <w:r w:rsidRPr="00E454AB">
              <w:rPr>
                <w:sz w:val="16"/>
              </w:rPr>
              <w:t>C1-213335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8B3BB5" w14:textId="77777777" w:rsidR="00554327" w:rsidRPr="00E454AB" w:rsidRDefault="00554327">
            <w:pPr>
              <w:pStyle w:val="TAL"/>
              <w:rPr>
                <w:sz w:val="16"/>
              </w:rPr>
            </w:pPr>
          </w:p>
        </w:tc>
      </w:tr>
      <w:tr w:rsidR="00E454AB" w:rsidRPr="00E454AB" w14:paraId="0C1DD8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CAA6" w14:textId="77777777" w:rsidR="00554327" w:rsidRPr="00E454AB" w:rsidRDefault="00554327">
            <w:pPr>
              <w:pStyle w:val="TAL"/>
              <w:rPr>
                <w:sz w:val="16"/>
              </w:rPr>
            </w:pPr>
            <w:r w:rsidRPr="00E454AB">
              <w:rPr>
                <w:sz w:val="16"/>
              </w:rPr>
              <w:t>C1-213732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096A"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E97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8E4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5DA1" w14:textId="77777777" w:rsidR="00554327" w:rsidRPr="00E454AB" w:rsidRDefault="00554327">
            <w:pPr>
              <w:pStyle w:val="TAL"/>
              <w:rPr>
                <w:sz w:val="16"/>
              </w:rPr>
            </w:pPr>
            <w:r w:rsidRPr="00E454AB">
              <w:rPr>
                <w:sz w:val="16"/>
              </w:rPr>
              <w:t>C1-213336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FD9A8" w14:textId="77777777" w:rsidR="00554327" w:rsidRPr="00E454AB" w:rsidRDefault="00554327">
            <w:pPr>
              <w:pStyle w:val="TAL"/>
              <w:rPr>
                <w:sz w:val="16"/>
              </w:rPr>
            </w:pPr>
          </w:p>
        </w:tc>
      </w:tr>
      <w:tr w:rsidR="00E454AB" w:rsidRPr="00E454AB" w14:paraId="6BCB80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111D" w14:textId="77777777" w:rsidR="00554327" w:rsidRPr="00E454AB" w:rsidRDefault="00554327">
            <w:pPr>
              <w:pStyle w:val="TAL"/>
              <w:rPr>
                <w:sz w:val="16"/>
              </w:rPr>
            </w:pPr>
            <w:r w:rsidRPr="00E454AB">
              <w:rPr>
                <w:sz w:val="16"/>
              </w:rPr>
              <w:t>C1-213733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D728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968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13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B647" w14:textId="77777777" w:rsidR="00554327" w:rsidRPr="00E454AB" w:rsidRDefault="00554327">
            <w:pPr>
              <w:pStyle w:val="TAL"/>
              <w:rPr>
                <w:sz w:val="16"/>
              </w:rPr>
            </w:pPr>
            <w:r w:rsidRPr="00E454AB">
              <w:rPr>
                <w:sz w:val="16"/>
              </w:rPr>
              <w:t>C1-213337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227ABD" w14:textId="77777777" w:rsidR="00554327" w:rsidRPr="00E454AB" w:rsidRDefault="00554327">
            <w:pPr>
              <w:pStyle w:val="TAL"/>
              <w:rPr>
                <w:sz w:val="16"/>
              </w:rPr>
            </w:pPr>
          </w:p>
        </w:tc>
      </w:tr>
      <w:tr w:rsidR="00E454AB" w:rsidRPr="00E454AB" w14:paraId="50235B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C311" w14:textId="77777777" w:rsidR="00554327" w:rsidRPr="00E454AB" w:rsidRDefault="00554327">
            <w:pPr>
              <w:pStyle w:val="TAL"/>
              <w:rPr>
                <w:sz w:val="16"/>
              </w:rPr>
            </w:pPr>
            <w:r w:rsidRPr="00E454AB">
              <w:rPr>
                <w:sz w:val="16"/>
              </w:rPr>
              <w:t>C1-213734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4CE6"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F8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F9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4180" w14:textId="77777777" w:rsidR="00554327" w:rsidRPr="00E454AB" w:rsidRDefault="00554327">
            <w:pPr>
              <w:pStyle w:val="TAL"/>
              <w:rPr>
                <w:sz w:val="16"/>
              </w:rPr>
            </w:pPr>
            <w:r w:rsidRPr="00E454AB">
              <w:rPr>
                <w:sz w:val="16"/>
              </w:rPr>
              <w:t>C1-213338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C3AF27" w14:textId="77777777" w:rsidR="00554327" w:rsidRPr="00E454AB" w:rsidRDefault="00554327">
            <w:pPr>
              <w:pStyle w:val="TAL"/>
              <w:rPr>
                <w:sz w:val="16"/>
              </w:rPr>
            </w:pPr>
          </w:p>
        </w:tc>
      </w:tr>
      <w:tr w:rsidR="00E454AB" w:rsidRPr="00E454AB" w14:paraId="090097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C8DB" w14:textId="77777777" w:rsidR="00554327" w:rsidRPr="00E454AB" w:rsidRDefault="00554327">
            <w:pPr>
              <w:pStyle w:val="TAL"/>
              <w:rPr>
                <w:sz w:val="16"/>
              </w:rPr>
            </w:pPr>
            <w:r w:rsidRPr="00E454AB">
              <w:rPr>
                <w:sz w:val="16"/>
              </w:rPr>
              <w:t>C1-213735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78DD"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8123"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07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9BDF" w14:textId="77777777" w:rsidR="00554327" w:rsidRPr="00E454AB" w:rsidRDefault="00554327">
            <w:pPr>
              <w:pStyle w:val="TAL"/>
              <w:rPr>
                <w:sz w:val="16"/>
              </w:rPr>
            </w:pPr>
            <w:r w:rsidRPr="00E454AB">
              <w:rPr>
                <w:sz w:val="16"/>
              </w:rPr>
              <w:t>C1-212982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D463AC" w14:textId="77777777" w:rsidR="00554327" w:rsidRPr="00E454AB" w:rsidRDefault="00554327">
            <w:pPr>
              <w:pStyle w:val="TAL"/>
              <w:rPr>
                <w:sz w:val="16"/>
              </w:rPr>
            </w:pPr>
          </w:p>
        </w:tc>
      </w:tr>
      <w:tr w:rsidR="00E454AB" w:rsidRPr="00E454AB" w14:paraId="14943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9D57" w14:textId="77777777" w:rsidR="00554327" w:rsidRPr="00E454AB" w:rsidRDefault="00554327">
            <w:pPr>
              <w:pStyle w:val="TAL"/>
              <w:rPr>
                <w:sz w:val="16"/>
              </w:rPr>
            </w:pPr>
            <w:r w:rsidRPr="00E454AB">
              <w:rPr>
                <w:sz w:val="16"/>
              </w:rPr>
              <w:t>C1-213736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FC7B"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C77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C0D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5F1C" w14:textId="77777777" w:rsidR="00554327" w:rsidRPr="00E454AB" w:rsidRDefault="00554327">
            <w:pPr>
              <w:pStyle w:val="TAL"/>
              <w:rPr>
                <w:sz w:val="16"/>
              </w:rPr>
            </w:pPr>
            <w:r w:rsidRPr="00E454AB">
              <w:rPr>
                <w:sz w:val="16"/>
              </w:rPr>
              <w:t>C1-213342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ED8F02" w14:textId="77777777" w:rsidR="00554327" w:rsidRPr="00E454AB" w:rsidRDefault="00554327">
            <w:pPr>
              <w:pStyle w:val="TAL"/>
              <w:rPr>
                <w:sz w:val="16"/>
              </w:rPr>
            </w:pPr>
          </w:p>
        </w:tc>
      </w:tr>
      <w:tr w:rsidR="00E454AB" w:rsidRPr="00E454AB" w14:paraId="6AE04B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0D3B" w14:textId="77777777" w:rsidR="00554327" w:rsidRPr="00E454AB" w:rsidRDefault="00554327">
            <w:pPr>
              <w:pStyle w:val="TAL"/>
              <w:rPr>
                <w:sz w:val="16"/>
              </w:rPr>
            </w:pPr>
            <w:r w:rsidRPr="00E454AB">
              <w:rPr>
                <w:sz w:val="16"/>
              </w:rPr>
              <w:t>C1-213737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5EA8"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452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8E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6F8A" w14:textId="77777777" w:rsidR="00554327" w:rsidRPr="00E454AB" w:rsidRDefault="00554327">
            <w:pPr>
              <w:pStyle w:val="TAL"/>
              <w:rPr>
                <w:sz w:val="16"/>
              </w:rPr>
            </w:pPr>
            <w:r w:rsidRPr="00E454AB">
              <w:rPr>
                <w:sz w:val="16"/>
              </w:rPr>
              <w:t>C1-213343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0EE127" w14:textId="77777777" w:rsidR="00554327" w:rsidRPr="00E454AB" w:rsidRDefault="00554327">
            <w:pPr>
              <w:pStyle w:val="TAL"/>
              <w:rPr>
                <w:sz w:val="16"/>
              </w:rPr>
            </w:pPr>
          </w:p>
        </w:tc>
      </w:tr>
      <w:tr w:rsidR="00E454AB" w:rsidRPr="00E454AB" w14:paraId="3894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EEB3" w14:textId="77777777" w:rsidR="00554327" w:rsidRPr="00E454AB" w:rsidRDefault="00554327">
            <w:pPr>
              <w:pStyle w:val="TAL"/>
              <w:rPr>
                <w:sz w:val="16"/>
              </w:rPr>
            </w:pPr>
            <w:r w:rsidRPr="00E454AB">
              <w:rPr>
                <w:sz w:val="16"/>
              </w:rPr>
              <w:t>C1-213738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1F46"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68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9F8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5035" w14:textId="77777777" w:rsidR="00554327" w:rsidRPr="00E454AB" w:rsidRDefault="00554327">
            <w:pPr>
              <w:pStyle w:val="TAL"/>
              <w:rPr>
                <w:sz w:val="16"/>
              </w:rPr>
            </w:pPr>
            <w:r w:rsidRPr="00E454AB">
              <w:rPr>
                <w:sz w:val="16"/>
              </w:rPr>
              <w:t>C1-213344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8DB63A" w14:textId="77777777" w:rsidR="00554327" w:rsidRPr="00E454AB" w:rsidRDefault="00554327">
            <w:pPr>
              <w:pStyle w:val="TAL"/>
              <w:rPr>
                <w:sz w:val="16"/>
              </w:rPr>
            </w:pPr>
          </w:p>
        </w:tc>
      </w:tr>
      <w:tr w:rsidR="00E454AB" w:rsidRPr="00E454AB" w14:paraId="0A78FD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C883" w14:textId="77777777" w:rsidR="00554327" w:rsidRPr="00E454AB" w:rsidRDefault="00554327">
            <w:pPr>
              <w:pStyle w:val="TAL"/>
              <w:rPr>
                <w:sz w:val="16"/>
              </w:rPr>
            </w:pPr>
            <w:r w:rsidRPr="00E454AB">
              <w:rPr>
                <w:sz w:val="16"/>
              </w:rPr>
              <w:t>C1-213739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1F4F"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EBBE"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44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A1BF" w14:textId="77777777" w:rsidR="00554327" w:rsidRPr="00E454AB" w:rsidRDefault="00554327">
            <w:pPr>
              <w:pStyle w:val="TAL"/>
              <w:rPr>
                <w:sz w:val="16"/>
              </w:rPr>
            </w:pPr>
            <w:r w:rsidRPr="00E454AB">
              <w:rPr>
                <w:sz w:val="16"/>
              </w:rPr>
              <w:t>C1-212942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14F7F3" w14:textId="77777777" w:rsidR="00554327" w:rsidRPr="00E454AB" w:rsidRDefault="00554327">
            <w:pPr>
              <w:pStyle w:val="TAL"/>
              <w:rPr>
                <w:sz w:val="16"/>
              </w:rPr>
            </w:pPr>
          </w:p>
        </w:tc>
      </w:tr>
      <w:tr w:rsidR="00E454AB" w:rsidRPr="00E454AB" w14:paraId="227D34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C35E6" w14:textId="77777777" w:rsidR="00554327" w:rsidRPr="00E454AB" w:rsidRDefault="00554327">
            <w:pPr>
              <w:pStyle w:val="TAL"/>
              <w:rPr>
                <w:sz w:val="16"/>
              </w:rPr>
            </w:pPr>
            <w:r w:rsidRPr="00E454AB">
              <w:rPr>
                <w:sz w:val="16"/>
              </w:rPr>
              <w:t>C1-213740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8F66"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038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838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7776" w14:textId="77777777" w:rsidR="00554327" w:rsidRPr="00E454AB" w:rsidRDefault="00554327">
            <w:pPr>
              <w:pStyle w:val="TAL"/>
              <w:rPr>
                <w:sz w:val="16"/>
              </w:rPr>
            </w:pPr>
            <w:r w:rsidRPr="00E454AB">
              <w:rPr>
                <w:sz w:val="16"/>
              </w:rPr>
              <w:t>C1-213345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0CCF65" w14:textId="77777777" w:rsidR="00554327" w:rsidRPr="00E454AB" w:rsidRDefault="00554327">
            <w:pPr>
              <w:pStyle w:val="TAL"/>
              <w:rPr>
                <w:sz w:val="16"/>
              </w:rPr>
            </w:pPr>
          </w:p>
        </w:tc>
      </w:tr>
      <w:tr w:rsidR="00E454AB" w:rsidRPr="00E454AB" w14:paraId="54BB99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5DEE" w14:textId="77777777" w:rsidR="00554327" w:rsidRPr="00E454AB" w:rsidRDefault="00554327">
            <w:pPr>
              <w:pStyle w:val="TAL"/>
              <w:rPr>
                <w:sz w:val="16"/>
              </w:rPr>
            </w:pPr>
            <w:r w:rsidRPr="00E454AB">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55C5"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260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D4F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4D04" w14:textId="77777777" w:rsidR="00554327" w:rsidRPr="00E454AB" w:rsidRDefault="00554327">
            <w:pPr>
              <w:pStyle w:val="TAL"/>
              <w:rPr>
                <w:sz w:val="16"/>
              </w:rPr>
            </w:pPr>
            <w:r w:rsidRPr="00E454AB">
              <w:rPr>
                <w:sz w:val="16"/>
              </w:rPr>
              <w:t>C1-213346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6E7643" w14:textId="77777777" w:rsidR="00554327" w:rsidRPr="00E454AB" w:rsidRDefault="00554327">
            <w:pPr>
              <w:pStyle w:val="TAL"/>
              <w:rPr>
                <w:sz w:val="16"/>
              </w:rPr>
            </w:pPr>
          </w:p>
        </w:tc>
      </w:tr>
      <w:tr w:rsidR="00E454AB" w:rsidRPr="00E454AB" w14:paraId="4C78F4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F638" w14:textId="77777777" w:rsidR="00554327" w:rsidRPr="00E454AB" w:rsidRDefault="00554327">
            <w:pPr>
              <w:pStyle w:val="TAL"/>
              <w:rPr>
                <w:sz w:val="16"/>
              </w:rPr>
            </w:pPr>
            <w:r w:rsidRPr="00E454AB">
              <w:rPr>
                <w:sz w:val="16"/>
              </w:rPr>
              <w:t>C1-213742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9C09"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C9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0D0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6031" w14:textId="77777777" w:rsidR="00554327" w:rsidRPr="00E454AB" w:rsidRDefault="00554327">
            <w:pPr>
              <w:pStyle w:val="TAL"/>
              <w:rPr>
                <w:sz w:val="16"/>
              </w:rPr>
            </w:pPr>
            <w:r w:rsidRPr="00E454AB">
              <w:rPr>
                <w:sz w:val="16"/>
              </w:rPr>
              <w:t>C1-213348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11EB33" w14:textId="77777777" w:rsidR="00554327" w:rsidRPr="00E454AB" w:rsidRDefault="00554327">
            <w:pPr>
              <w:pStyle w:val="TAL"/>
              <w:rPr>
                <w:sz w:val="16"/>
              </w:rPr>
            </w:pPr>
          </w:p>
        </w:tc>
      </w:tr>
      <w:tr w:rsidR="00E454AB" w:rsidRPr="00E454AB" w14:paraId="0E25BE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48BA" w14:textId="77777777" w:rsidR="00554327" w:rsidRPr="00E454AB" w:rsidRDefault="00554327">
            <w:pPr>
              <w:pStyle w:val="TAL"/>
              <w:rPr>
                <w:sz w:val="16"/>
              </w:rPr>
            </w:pPr>
            <w:r w:rsidRPr="00E454AB">
              <w:rPr>
                <w:sz w:val="16"/>
              </w:rPr>
              <w:t>C1-213743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FBC9"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1D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6A6D4"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F206" w14:textId="77777777" w:rsidR="00554327" w:rsidRPr="00E454AB" w:rsidRDefault="00554327">
            <w:pPr>
              <w:pStyle w:val="TAL"/>
              <w:rPr>
                <w:sz w:val="16"/>
              </w:rPr>
            </w:pPr>
            <w:r w:rsidRPr="00E454AB">
              <w:rPr>
                <w:sz w:val="16"/>
              </w:rPr>
              <w:t>C1-</w:t>
            </w:r>
            <w:r w:rsidRPr="00E454AB">
              <w:rPr>
                <w:sz w:val="16"/>
              </w:rPr>
              <w:lastRenderedPageBreak/>
              <w:t>213349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73B64E" w14:textId="77777777" w:rsidR="00554327" w:rsidRPr="00E454AB" w:rsidRDefault="00554327">
            <w:pPr>
              <w:pStyle w:val="TAL"/>
              <w:rPr>
                <w:sz w:val="16"/>
              </w:rPr>
            </w:pPr>
          </w:p>
        </w:tc>
      </w:tr>
      <w:tr w:rsidR="00E454AB" w:rsidRPr="00E454AB" w14:paraId="378CCD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71BD" w14:textId="77777777" w:rsidR="00554327" w:rsidRPr="00E454AB" w:rsidRDefault="00554327">
            <w:pPr>
              <w:pStyle w:val="TAL"/>
              <w:rPr>
                <w:sz w:val="16"/>
              </w:rPr>
            </w:pPr>
            <w:r w:rsidRPr="00E454AB">
              <w:rPr>
                <w:sz w:val="16"/>
              </w:rPr>
              <w:t>C1-213744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40D8"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688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BBA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0EF9" w14:textId="77777777" w:rsidR="00554327" w:rsidRPr="00E454AB" w:rsidRDefault="00554327">
            <w:pPr>
              <w:pStyle w:val="TAL"/>
              <w:rPr>
                <w:sz w:val="16"/>
              </w:rPr>
            </w:pPr>
            <w:r w:rsidRPr="00E454AB">
              <w:rPr>
                <w:sz w:val="16"/>
              </w:rPr>
              <w:t>C1-213350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84325C" w14:textId="77777777" w:rsidR="00554327" w:rsidRPr="00E454AB" w:rsidRDefault="00554327">
            <w:pPr>
              <w:pStyle w:val="TAL"/>
              <w:rPr>
                <w:sz w:val="16"/>
              </w:rPr>
            </w:pPr>
          </w:p>
        </w:tc>
      </w:tr>
      <w:tr w:rsidR="00E454AB" w:rsidRPr="00E454AB" w14:paraId="03645D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34E2" w14:textId="77777777" w:rsidR="00554327" w:rsidRPr="00E454AB" w:rsidRDefault="00554327">
            <w:pPr>
              <w:pStyle w:val="TAL"/>
              <w:rPr>
                <w:sz w:val="16"/>
              </w:rPr>
            </w:pPr>
            <w:r w:rsidRPr="00E454AB">
              <w:rPr>
                <w:sz w:val="16"/>
              </w:rPr>
              <w:t>C1-213745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975F"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E6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AE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72F1" w14:textId="77777777" w:rsidR="00554327" w:rsidRPr="00E454AB" w:rsidRDefault="00554327">
            <w:pPr>
              <w:pStyle w:val="TAL"/>
              <w:rPr>
                <w:sz w:val="16"/>
              </w:rPr>
            </w:pPr>
            <w:r w:rsidRPr="00E454AB">
              <w:rPr>
                <w:sz w:val="16"/>
              </w:rPr>
              <w:t>C1-213351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3D43F2" w14:textId="77777777" w:rsidR="00554327" w:rsidRPr="00E454AB" w:rsidRDefault="00554327">
            <w:pPr>
              <w:pStyle w:val="TAL"/>
              <w:rPr>
                <w:sz w:val="16"/>
              </w:rPr>
            </w:pPr>
          </w:p>
        </w:tc>
      </w:tr>
      <w:tr w:rsidR="00E454AB" w:rsidRPr="00E454AB" w14:paraId="0BE11B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57BC" w14:textId="77777777" w:rsidR="00554327" w:rsidRPr="00E454AB" w:rsidRDefault="00554327">
            <w:pPr>
              <w:pStyle w:val="TAL"/>
              <w:rPr>
                <w:sz w:val="16"/>
              </w:rPr>
            </w:pPr>
            <w:r w:rsidRPr="00E454AB">
              <w:rPr>
                <w:sz w:val="16"/>
              </w:rPr>
              <w:t>C1-213746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970F"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EED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B5F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CAF5" w14:textId="77777777" w:rsidR="00554327" w:rsidRPr="00E454AB" w:rsidRDefault="00554327">
            <w:pPr>
              <w:pStyle w:val="TAL"/>
              <w:rPr>
                <w:sz w:val="16"/>
              </w:rPr>
            </w:pPr>
            <w:r w:rsidRPr="00E454AB">
              <w:rPr>
                <w:sz w:val="16"/>
              </w:rPr>
              <w:t>C1-213573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33F23E" w14:textId="77777777" w:rsidR="00554327" w:rsidRPr="00E454AB" w:rsidRDefault="00554327">
            <w:pPr>
              <w:pStyle w:val="TAL"/>
              <w:rPr>
                <w:sz w:val="16"/>
              </w:rPr>
            </w:pPr>
          </w:p>
        </w:tc>
      </w:tr>
      <w:tr w:rsidR="00E454AB" w:rsidRPr="00E454AB" w14:paraId="3C3E8C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6157" w14:textId="77777777" w:rsidR="00554327" w:rsidRPr="00E454AB" w:rsidRDefault="00554327">
            <w:pPr>
              <w:pStyle w:val="TAL"/>
              <w:rPr>
                <w:sz w:val="16"/>
              </w:rPr>
            </w:pPr>
            <w:r w:rsidRPr="00E454AB">
              <w:rPr>
                <w:sz w:val="16"/>
              </w:rPr>
              <w:t>C1-213747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3833"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BE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4FB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551B" w14:textId="77777777" w:rsidR="00554327" w:rsidRPr="00E454AB" w:rsidRDefault="00554327">
            <w:pPr>
              <w:pStyle w:val="TAL"/>
              <w:rPr>
                <w:sz w:val="16"/>
              </w:rPr>
            </w:pPr>
            <w:r w:rsidRPr="00E454AB">
              <w:rPr>
                <w:sz w:val="16"/>
              </w:rPr>
              <w:t>C1-213352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18D209" w14:textId="77777777" w:rsidR="00554327" w:rsidRPr="00E454AB" w:rsidRDefault="00554327">
            <w:pPr>
              <w:pStyle w:val="TAL"/>
              <w:rPr>
                <w:sz w:val="16"/>
              </w:rPr>
            </w:pPr>
          </w:p>
        </w:tc>
      </w:tr>
      <w:tr w:rsidR="00E454AB" w:rsidRPr="00E454AB" w14:paraId="1943B4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F2BE" w14:textId="77777777" w:rsidR="00554327" w:rsidRPr="00E454AB" w:rsidRDefault="00554327">
            <w:pPr>
              <w:pStyle w:val="TAL"/>
              <w:rPr>
                <w:sz w:val="16"/>
              </w:rPr>
            </w:pPr>
            <w:r w:rsidRPr="00E454AB">
              <w:rPr>
                <w:sz w:val="16"/>
              </w:rPr>
              <w:t>C1-213748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2B68"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FA1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1ED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14AD" w14:textId="77777777" w:rsidR="00554327" w:rsidRPr="00E454AB" w:rsidRDefault="00554327">
            <w:pPr>
              <w:pStyle w:val="TAL"/>
              <w:rPr>
                <w:sz w:val="16"/>
              </w:rPr>
            </w:pPr>
            <w:r w:rsidRPr="00E454AB">
              <w:rPr>
                <w:sz w:val="16"/>
              </w:rPr>
              <w:t>C1-212987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60E526" w14:textId="77777777" w:rsidR="00554327" w:rsidRPr="00E454AB" w:rsidRDefault="00554327">
            <w:pPr>
              <w:pStyle w:val="TAL"/>
              <w:rPr>
                <w:sz w:val="16"/>
              </w:rPr>
            </w:pPr>
          </w:p>
        </w:tc>
      </w:tr>
      <w:tr w:rsidR="00E454AB" w:rsidRPr="00E454AB" w14:paraId="527944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A5D7" w14:textId="77777777" w:rsidR="00554327" w:rsidRPr="00E454AB" w:rsidRDefault="00554327">
            <w:pPr>
              <w:pStyle w:val="TAL"/>
              <w:rPr>
                <w:sz w:val="16"/>
              </w:rPr>
            </w:pPr>
            <w:r w:rsidRPr="00E454AB">
              <w:rPr>
                <w:sz w:val="16"/>
              </w:rPr>
              <w:t>C1-213749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FB74"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5C86"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29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060E" w14:textId="77777777" w:rsidR="00554327" w:rsidRPr="00E454AB" w:rsidRDefault="00554327">
            <w:pPr>
              <w:pStyle w:val="TAL"/>
              <w:rPr>
                <w:sz w:val="16"/>
              </w:rPr>
            </w:pPr>
            <w:r w:rsidRPr="00E454AB">
              <w:rPr>
                <w:sz w:val="16"/>
              </w:rPr>
              <w:t>C1-212988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84F35E" w14:textId="77777777" w:rsidR="00554327" w:rsidRPr="00E454AB" w:rsidRDefault="00554327">
            <w:pPr>
              <w:pStyle w:val="TAL"/>
              <w:rPr>
                <w:sz w:val="16"/>
              </w:rPr>
            </w:pPr>
          </w:p>
        </w:tc>
      </w:tr>
      <w:tr w:rsidR="00E454AB" w:rsidRPr="00E454AB" w14:paraId="14BC43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EDE6" w14:textId="77777777" w:rsidR="00554327" w:rsidRPr="00E454AB" w:rsidRDefault="00554327">
            <w:pPr>
              <w:pStyle w:val="TAL"/>
              <w:rPr>
                <w:sz w:val="16"/>
              </w:rPr>
            </w:pPr>
            <w:r w:rsidRPr="00E454AB">
              <w:rPr>
                <w:sz w:val="16"/>
              </w:rPr>
              <w:t>C1-213750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5929"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54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84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28EF" w14:textId="77777777" w:rsidR="00554327" w:rsidRPr="00E454AB" w:rsidRDefault="00554327">
            <w:pPr>
              <w:pStyle w:val="TAL"/>
              <w:rPr>
                <w:sz w:val="16"/>
              </w:rPr>
            </w:pPr>
            <w:r w:rsidRPr="00E454AB">
              <w:rPr>
                <w:sz w:val="16"/>
              </w:rPr>
              <w:t>C1-213355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684F70" w14:textId="77777777" w:rsidR="00554327" w:rsidRPr="00E454AB" w:rsidRDefault="00554327">
            <w:pPr>
              <w:pStyle w:val="TAL"/>
              <w:rPr>
                <w:sz w:val="16"/>
              </w:rPr>
            </w:pPr>
          </w:p>
        </w:tc>
      </w:tr>
      <w:tr w:rsidR="00E454AB" w:rsidRPr="00E454AB" w14:paraId="5BD470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8C3D" w14:textId="77777777" w:rsidR="00554327" w:rsidRPr="00E454AB" w:rsidRDefault="00554327">
            <w:pPr>
              <w:pStyle w:val="TAL"/>
              <w:rPr>
                <w:sz w:val="16"/>
              </w:rPr>
            </w:pPr>
            <w:r w:rsidRPr="00E454AB">
              <w:rPr>
                <w:sz w:val="16"/>
              </w:rPr>
              <w:t>C1-213751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C0AC"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6F6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E7D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29912" w14:textId="77777777" w:rsidR="00554327" w:rsidRPr="00E454AB" w:rsidRDefault="00554327">
            <w:pPr>
              <w:pStyle w:val="TAL"/>
              <w:rPr>
                <w:sz w:val="16"/>
              </w:rPr>
            </w:pPr>
            <w:r w:rsidRPr="00E454AB">
              <w:rPr>
                <w:sz w:val="16"/>
              </w:rPr>
              <w:t>C1-213356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6EDFA" w14:textId="77777777" w:rsidR="00554327" w:rsidRPr="00E454AB" w:rsidRDefault="00554327">
            <w:pPr>
              <w:pStyle w:val="TAL"/>
              <w:rPr>
                <w:sz w:val="16"/>
              </w:rPr>
            </w:pPr>
          </w:p>
        </w:tc>
      </w:tr>
      <w:tr w:rsidR="00E454AB" w:rsidRPr="00E454AB" w14:paraId="29B7D0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9E09" w14:textId="77777777" w:rsidR="00554327" w:rsidRPr="00E454AB" w:rsidRDefault="00554327">
            <w:pPr>
              <w:pStyle w:val="TAL"/>
              <w:rPr>
                <w:sz w:val="16"/>
              </w:rPr>
            </w:pPr>
            <w:r w:rsidRPr="00E454AB">
              <w:rPr>
                <w:sz w:val="16"/>
              </w:rPr>
              <w:t>C1-213752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BF65"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76E8"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8DC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E46A" w14:textId="77777777" w:rsidR="00554327" w:rsidRPr="00E454AB" w:rsidRDefault="00554327">
            <w:pPr>
              <w:pStyle w:val="TAL"/>
              <w:rPr>
                <w:sz w:val="16"/>
              </w:rPr>
            </w:pPr>
            <w:r w:rsidRPr="00E454AB">
              <w:rPr>
                <w:sz w:val="16"/>
              </w:rPr>
              <w:t>C1-212928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A08268" w14:textId="77777777" w:rsidR="00554327" w:rsidRPr="00E454AB" w:rsidRDefault="00554327">
            <w:pPr>
              <w:pStyle w:val="TAL"/>
              <w:rPr>
                <w:sz w:val="16"/>
              </w:rPr>
            </w:pPr>
          </w:p>
        </w:tc>
      </w:tr>
      <w:tr w:rsidR="00E454AB" w:rsidRPr="00E454AB" w14:paraId="25FA7A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A818" w14:textId="77777777" w:rsidR="00554327" w:rsidRPr="00E454AB" w:rsidRDefault="00554327">
            <w:pPr>
              <w:pStyle w:val="TAL"/>
              <w:rPr>
                <w:sz w:val="16"/>
              </w:rPr>
            </w:pPr>
            <w:r w:rsidRPr="00E454AB">
              <w:rPr>
                <w:sz w:val="16"/>
              </w:rPr>
              <w:t>C1-213753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4F9F" w14:textId="77777777" w:rsidR="00554327" w:rsidRPr="00E454AB" w:rsidRDefault="00554327">
            <w:pPr>
              <w:pStyle w:val="TAL"/>
              <w:rPr>
                <w:sz w:val="16"/>
              </w:rPr>
            </w:pPr>
            <w:r w:rsidRPr="00E454AB">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7BBB"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56CD"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D436" w14:textId="77777777" w:rsidR="00554327" w:rsidRPr="00E454AB" w:rsidRDefault="00554327">
            <w:pPr>
              <w:pStyle w:val="TAL"/>
              <w:rPr>
                <w:sz w:val="16"/>
              </w:rPr>
            </w:pPr>
            <w:r w:rsidRPr="00E454AB">
              <w:rPr>
                <w:sz w:val="16"/>
              </w:rPr>
              <w:t>C1-213225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C3E379" w14:textId="77777777" w:rsidR="00554327" w:rsidRPr="00E454AB" w:rsidRDefault="00554327">
            <w:pPr>
              <w:pStyle w:val="TAL"/>
              <w:rPr>
                <w:sz w:val="16"/>
              </w:rPr>
            </w:pPr>
          </w:p>
        </w:tc>
      </w:tr>
      <w:tr w:rsidR="00E454AB" w:rsidRPr="00E454AB" w14:paraId="5021EB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6121" w14:textId="77777777" w:rsidR="00554327" w:rsidRPr="00E454AB" w:rsidRDefault="00554327">
            <w:pPr>
              <w:pStyle w:val="TAL"/>
              <w:rPr>
                <w:sz w:val="16"/>
              </w:rPr>
            </w:pPr>
            <w:r w:rsidRPr="00E454AB">
              <w:rPr>
                <w:sz w:val="16"/>
              </w:rPr>
              <w:t>C1-213754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FDF6"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B171" w14:textId="77777777" w:rsidR="00554327" w:rsidRPr="00E454AB" w:rsidRDefault="00554327">
            <w:pPr>
              <w:pStyle w:val="TAL"/>
              <w:rPr>
                <w:sz w:val="16"/>
              </w:rPr>
            </w:pPr>
            <w:r w:rsidRPr="00E454AB">
              <w:rPr>
                <w:sz w:val="16"/>
              </w:rPr>
              <w:t>CATT,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8052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9A57" w14:textId="77777777" w:rsidR="00554327" w:rsidRPr="00E454AB" w:rsidRDefault="00554327">
            <w:pPr>
              <w:pStyle w:val="TAL"/>
              <w:rPr>
                <w:sz w:val="16"/>
              </w:rPr>
            </w:pPr>
            <w:r w:rsidRPr="00E454AB">
              <w:rPr>
                <w:sz w:val="16"/>
              </w:rPr>
              <w:t>C1-212955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5CD346" w14:textId="77777777" w:rsidR="00554327" w:rsidRPr="00E454AB" w:rsidRDefault="00554327">
            <w:pPr>
              <w:pStyle w:val="TAL"/>
              <w:rPr>
                <w:sz w:val="16"/>
              </w:rPr>
            </w:pPr>
          </w:p>
        </w:tc>
      </w:tr>
      <w:tr w:rsidR="00E454AB" w:rsidRPr="00E454AB" w14:paraId="7F39C9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4E8D" w14:textId="77777777" w:rsidR="00554327" w:rsidRPr="00E454AB" w:rsidRDefault="00554327">
            <w:pPr>
              <w:pStyle w:val="TAL"/>
              <w:rPr>
                <w:sz w:val="16"/>
              </w:rPr>
            </w:pPr>
            <w:r w:rsidRPr="00E454AB">
              <w:rPr>
                <w:sz w:val="16"/>
              </w:rPr>
              <w:t>C1-213755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60F2" w14:textId="77777777" w:rsidR="00554327" w:rsidRPr="00E454AB" w:rsidRDefault="00554327">
            <w:pPr>
              <w:pStyle w:val="TAL"/>
              <w:rPr>
                <w:sz w:val="16"/>
              </w:rPr>
            </w:pPr>
            <w:r w:rsidRPr="00E454AB">
              <w:rPr>
                <w:sz w:val="16"/>
              </w:rPr>
              <w:t>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0912"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B36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7BA4" w14:textId="77777777" w:rsidR="00554327" w:rsidRPr="00E454AB" w:rsidRDefault="00554327">
            <w:pPr>
              <w:pStyle w:val="TAL"/>
              <w:rPr>
                <w:sz w:val="16"/>
              </w:rPr>
            </w:pPr>
            <w:r w:rsidRPr="00E454AB">
              <w:rPr>
                <w:sz w:val="16"/>
              </w:rPr>
              <w:t>C1-212945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321AC5" w14:textId="77777777" w:rsidR="00554327" w:rsidRPr="00E454AB" w:rsidRDefault="00554327">
            <w:pPr>
              <w:pStyle w:val="TAL"/>
              <w:rPr>
                <w:sz w:val="16"/>
              </w:rPr>
            </w:pPr>
          </w:p>
        </w:tc>
      </w:tr>
      <w:tr w:rsidR="00E454AB" w:rsidRPr="00E454AB" w14:paraId="66266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C24A" w14:textId="77777777" w:rsidR="00554327" w:rsidRPr="00E454AB" w:rsidRDefault="00554327">
            <w:pPr>
              <w:pStyle w:val="TAL"/>
              <w:rPr>
                <w:sz w:val="16"/>
              </w:rPr>
            </w:pPr>
            <w:r w:rsidRPr="00E454AB">
              <w:rPr>
                <w:sz w:val="16"/>
              </w:rPr>
              <w:t>C1-213756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7D4F" w14:textId="77777777" w:rsidR="00554327" w:rsidRPr="00E454AB" w:rsidRDefault="00554327">
            <w:pPr>
              <w:pStyle w:val="TAL"/>
              <w:rPr>
                <w:sz w:val="16"/>
              </w:rPr>
            </w:pPr>
            <w:r w:rsidRPr="00E454AB">
              <w:rPr>
                <w:sz w:val="16"/>
              </w:rPr>
              <w:t xml:space="preserve">Provisioning of 5G </w:t>
            </w:r>
            <w:proofErr w:type="spellStart"/>
            <w:r w:rsidRPr="00E454AB">
              <w:rPr>
                <w:sz w:val="16"/>
              </w:rPr>
              <w:t>ProSe</w:t>
            </w:r>
            <w:proofErr w:type="spellEnd"/>
            <w:r w:rsidRPr="00E454AB">
              <w:rPr>
                <w:sz w:val="16"/>
              </w:rPr>
              <w:t xml:space="preserve"> configuration information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ECCF"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82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8B81" w14:textId="77777777" w:rsidR="00554327" w:rsidRPr="00E454AB" w:rsidRDefault="00554327">
            <w:pPr>
              <w:pStyle w:val="TAL"/>
              <w:rPr>
                <w:sz w:val="16"/>
              </w:rPr>
            </w:pPr>
            <w:r w:rsidRPr="00E454AB">
              <w:rPr>
                <w:sz w:val="16"/>
              </w:rPr>
              <w:t>C1-212946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9823E" w14:textId="77777777" w:rsidR="00554327" w:rsidRPr="00E454AB" w:rsidRDefault="00554327">
            <w:pPr>
              <w:pStyle w:val="TAL"/>
              <w:rPr>
                <w:sz w:val="16"/>
              </w:rPr>
            </w:pPr>
          </w:p>
        </w:tc>
      </w:tr>
      <w:tr w:rsidR="00E454AB" w:rsidRPr="00E454AB" w14:paraId="085F1F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EA9D" w14:textId="77777777" w:rsidR="00554327" w:rsidRPr="00E454AB" w:rsidRDefault="00554327">
            <w:pPr>
              <w:pStyle w:val="TAL"/>
              <w:rPr>
                <w:sz w:val="16"/>
              </w:rPr>
            </w:pPr>
            <w:r w:rsidRPr="00E454AB">
              <w:rPr>
                <w:sz w:val="16"/>
              </w:rPr>
              <w:t>C1-213757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8A83"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98A2"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5E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E53C" w14:textId="77777777" w:rsidR="00554327" w:rsidRPr="00E454AB" w:rsidRDefault="00554327">
            <w:pPr>
              <w:pStyle w:val="TAL"/>
              <w:rPr>
                <w:sz w:val="16"/>
              </w:rPr>
            </w:pPr>
            <w:r w:rsidRPr="00E454AB">
              <w:rPr>
                <w:sz w:val="16"/>
              </w:rPr>
              <w:t>C1-212989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A231D9" w14:textId="77777777" w:rsidR="00554327" w:rsidRPr="00E454AB" w:rsidRDefault="00554327">
            <w:pPr>
              <w:pStyle w:val="TAL"/>
              <w:rPr>
                <w:sz w:val="16"/>
              </w:rPr>
            </w:pPr>
          </w:p>
        </w:tc>
      </w:tr>
      <w:tr w:rsidR="00E454AB" w:rsidRPr="00E454AB" w14:paraId="768C1C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0B97" w14:textId="77777777" w:rsidR="00554327" w:rsidRPr="00E454AB" w:rsidRDefault="00554327">
            <w:pPr>
              <w:pStyle w:val="TAL"/>
              <w:rPr>
                <w:sz w:val="16"/>
              </w:rPr>
            </w:pPr>
            <w:r w:rsidRPr="00E454AB">
              <w:rPr>
                <w:sz w:val="16"/>
              </w:rPr>
              <w:t>C1-213758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7833"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1F5EC"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3D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6806" w14:textId="77777777" w:rsidR="00554327" w:rsidRPr="00E454AB" w:rsidRDefault="00554327">
            <w:pPr>
              <w:pStyle w:val="TAL"/>
              <w:rPr>
                <w:sz w:val="16"/>
              </w:rPr>
            </w:pPr>
            <w:r w:rsidRPr="00E454AB">
              <w:rPr>
                <w:sz w:val="16"/>
              </w:rPr>
              <w:t>C1-212990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2773A4" w14:textId="77777777" w:rsidR="00554327" w:rsidRPr="00E454AB" w:rsidRDefault="00554327">
            <w:pPr>
              <w:pStyle w:val="TAL"/>
              <w:rPr>
                <w:sz w:val="16"/>
              </w:rPr>
            </w:pPr>
          </w:p>
        </w:tc>
      </w:tr>
      <w:tr w:rsidR="00E454AB" w:rsidRPr="00E454AB" w14:paraId="0CBB78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8789" w14:textId="77777777" w:rsidR="00554327" w:rsidRPr="00E454AB" w:rsidRDefault="00554327">
            <w:pPr>
              <w:pStyle w:val="TAL"/>
              <w:rPr>
                <w:sz w:val="16"/>
              </w:rPr>
            </w:pPr>
            <w:r w:rsidRPr="00E454AB">
              <w:rPr>
                <w:sz w:val="16"/>
              </w:rPr>
              <w:t>C1-213759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94A0" w14:textId="77777777" w:rsidR="00554327" w:rsidRPr="00E454AB" w:rsidRDefault="00554327">
            <w:pPr>
              <w:pStyle w:val="TAL"/>
              <w:rPr>
                <w:sz w:val="16"/>
              </w:rPr>
            </w:pPr>
            <w:r w:rsidRPr="00E454AB">
              <w:rPr>
                <w:sz w:val="16"/>
              </w:rPr>
              <w:t>EAS Discovery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695C"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C0D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F0D1" w14:textId="77777777" w:rsidR="00554327" w:rsidRPr="00E454AB" w:rsidRDefault="00554327">
            <w:pPr>
              <w:pStyle w:val="TAL"/>
              <w:rPr>
                <w:sz w:val="16"/>
              </w:rPr>
            </w:pPr>
            <w:r w:rsidRPr="00E454AB">
              <w:rPr>
                <w:sz w:val="16"/>
              </w:rPr>
              <w:t>C1-213247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ED4D4E" w14:textId="77777777" w:rsidR="00554327" w:rsidRPr="00E454AB" w:rsidRDefault="00554327">
            <w:pPr>
              <w:pStyle w:val="TAL"/>
              <w:rPr>
                <w:sz w:val="16"/>
              </w:rPr>
            </w:pPr>
          </w:p>
        </w:tc>
      </w:tr>
      <w:tr w:rsidR="00E454AB" w:rsidRPr="00E454AB" w14:paraId="17D99B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78DF" w14:textId="77777777" w:rsidR="00554327" w:rsidRPr="00E454AB" w:rsidRDefault="00554327">
            <w:pPr>
              <w:pStyle w:val="TAL"/>
              <w:rPr>
                <w:sz w:val="16"/>
              </w:rPr>
            </w:pPr>
            <w:r w:rsidRPr="00E454AB">
              <w:rPr>
                <w:sz w:val="16"/>
              </w:rPr>
              <w:t>C1-213760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4AF4C"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B78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68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6093" w14:textId="77777777" w:rsidR="00554327" w:rsidRPr="00E454AB" w:rsidRDefault="00554327">
            <w:pPr>
              <w:pStyle w:val="TAL"/>
              <w:rPr>
                <w:sz w:val="16"/>
              </w:rPr>
            </w:pPr>
            <w:r w:rsidRPr="00E454AB">
              <w:rPr>
                <w:sz w:val="16"/>
              </w:rPr>
              <w:t>C1-213286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E8D253" w14:textId="77777777" w:rsidR="00554327" w:rsidRPr="00E454AB" w:rsidRDefault="00554327">
            <w:pPr>
              <w:pStyle w:val="TAL"/>
              <w:rPr>
                <w:sz w:val="16"/>
              </w:rPr>
            </w:pPr>
            <w:r w:rsidRPr="00E454AB">
              <w:rPr>
                <w:sz w:val="16"/>
              </w:rPr>
              <w:t>C1-213938</w:t>
            </w:r>
          </w:p>
        </w:tc>
      </w:tr>
      <w:tr w:rsidR="00E454AB" w:rsidRPr="00E454AB" w14:paraId="4D3916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5BC7" w14:textId="77777777" w:rsidR="00554327" w:rsidRPr="00E454AB" w:rsidRDefault="00554327">
            <w:pPr>
              <w:pStyle w:val="TAL"/>
              <w:rPr>
                <w:sz w:val="16"/>
              </w:rPr>
            </w:pPr>
            <w:r w:rsidRPr="00E454AB">
              <w:rPr>
                <w:sz w:val="16"/>
              </w:rPr>
              <w:t>C1-213761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9FC8"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A83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9A8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F91F" w14:textId="77777777" w:rsidR="00554327" w:rsidRPr="00E454AB" w:rsidRDefault="00554327">
            <w:pPr>
              <w:pStyle w:val="TAL"/>
              <w:rPr>
                <w:sz w:val="16"/>
              </w:rPr>
            </w:pPr>
            <w:r w:rsidRPr="00E454AB">
              <w:rPr>
                <w:sz w:val="16"/>
              </w:rPr>
              <w:t>C1-212947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B31BAA" w14:textId="77777777" w:rsidR="00554327" w:rsidRPr="00E454AB" w:rsidRDefault="00554327">
            <w:pPr>
              <w:pStyle w:val="TAL"/>
              <w:rPr>
                <w:sz w:val="16"/>
              </w:rPr>
            </w:pPr>
            <w:r w:rsidRPr="00E454AB">
              <w:rPr>
                <w:sz w:val="16"/>
              </w:rPr>
              <w:t>C1-213802</w:t>
            </w:r>
          </w:p>
        </w:tc>
      </w:tr>
      <w:tr w:rsidR="00E454AB" w:rsidRPr="00E454AB" w14:paraId="613FDA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AD6E" w14:textId="77777777" w:rsidR="00554327" w:rsidRPr="00E454AB" w:rsidRDefault="00554327">
            <w:pPr>
              <w:pStyle w:val="TAL"/>
              <w:rPr>
                <w:sz w:val="16"/>
              </w:rPr>
            </w:pPr>
            <w:r w:rsidRPr="00E454AB">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250F"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90F5"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DF0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933F" w14:textId="77777777" w:rsidR="00554327" w:rsidRPr="00E454AB" w:rsidRDefault="00554327">
            <w:pPr>
              <w:pStyle w:val="TAL"/>
              <w:rPr>
                <w:sz w:val="16"/>
              </w:rPr>
            </w:pPr>
            <w:r w:rsidRPr="00E454AB">
              <w:rPr>
                <w:sz w:val="16"/>
              </w:rPr>
              <w:t>C1-212966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5BA118" w14:textId="77777777" w:rsidR="00554327" w:rsidRPr="00E454AB" w:rsidRDefault="00554327">
            <w:pPr>
              <w:pStyle w:val="TAL"/>
              <w:rPr>
                <w:sz w:val="16"/>
              </w:rPr>
            </w:pPr>
          </w:p>
        </w:tc>
      </w:tr>
      <w:tr w:rsidR="00E454AB" w:rsidRPr="00E454AB" w14:paraId="1F1183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962F" w14:textId="77777777" w:rsidR="00554327" w:rsidRPr="00E454AB" w:rsidRDefault="00554327">
            <w:pPr>
              <w:pStyle w:val="TAL"/>
              <w:rPr>
                <w:sz w:val="16"/>
              </w:rPr>
            </w:pPr>
            <w:r w:rsidRPr="00E454AB">
              <w:rPr>
                <w:sz w:val="16"/>
              </w:rPr>
              <w:t>C1-213763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7737"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79A2"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110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C0FE" w14:textId="77777777" w:rsidR="00554327" w:rsidRPr="00E454AB" w:rsidRDefault="00554327">
            <w:pPr>
              <w:pStyle w:val="TAL"/>
              <w:rPr>
                <w:sz w:val="16"/>
              </w:rPr>
            </w:pPr>
            <w:r w:rsidRPr="00E454AB">
              <w:rPr>
                <w:sz w:val="16"/>
              </w:rPr>
              <w:t>C1-212967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FC9CA0" w14:textId="77777777" w:rsidR="00554327" w:rsidRPr="00E454AB" w:rsidRDefault="00554327">
            <w:pPr>
              <w:pStyle w:val="TAL"/>
              <w:rPr>
                <w:sz w:val="16"/>
              </w:rPr>
            </w:pPr>
          </w:p>
        </w:tc>
      </w:tr>
      <w:tr w:rsidR="00E454AB" w:rsidRPr="00E454AB" w14:paraId="1F3DA5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1252" w14:textId="77777777" w:rsidR="00554327" w:rsidRPr="00E454AB" w:rsidRDefault="00554327">
            <w:pPr>
              <w:pStyle w:val="TAL"/>
              <w:rPr>
                <w:sz w:val="16"/>
              </w:rPr>
            </w:pPr>
            <w:r w:rsidRPr="00E454AB">
              <w:rPr>
                <w:sz w:val="16"/>
              </w:rPr>
              <w:t>C1-213764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D1AB"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6CF4"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B2B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1946" w14:textId="77777777" w:rsidR="00554327" w:rsidRPr="00E454AB" w:rsidRDefault="00554327">
            <w:pPr>
              <w:pStyle w:val="TAL"/>
              <w:rPr>
                <w:sz w:val="16"/>
              </w:rPr>
            </w:pPr>
            <w:r w:rsidRPr="00E454AB">
              <w:rPr>
                <w:sz w:val="16"/>
              </w:rPr>
              <w:t>C1-212953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A37EA0" w14:textId="77777777" w:rsidR="00554327" w:rsidRPr="00E454AB" w:rsidRDefault="00554327">
            <w:pPr>
              <w:pStyle w:val="TAL"/>
              <w:rPr>
                <w:sz w:val="16"/>
              </w:rPr>
            </w:pPr>
          </w:p>
        </w:tc>
      </w:tr>
      <w:tr w:rsidR="00E454AB" w:rsidRPr="00E454AB" w14:paraId="4A576A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D744" w14:textId="77777777" w:rsidR="00554327" w:rsidRPr="00E454AB" w:rsidRDefault="00554327">
            <w:pPr>
              <w:pStyle w:val="TAL"/>
              <w:rPr>
                <w:sz w:val="16"/>
              </w:rPr>
            </w:pPr>
            <w:r w:rsidRPr="00E454AB">
              <w:rPr>
                <w:sz w:val="16"/>
              </w:rPr>
              <w:t>C1-213765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02A0"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936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4F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90E7" w14:textId="77777777" w:rsidR="00554327" w:rsidRPr="00E454AB" w:rsidRDefault="00554327">
            <w:pPr>
              <w:pStyle w:val="TAL"/>
              <w:rPr>
                <w:sz w:val="16"/>
              </w:rPr>
            </w:pPr>
            <w:r w:rsidRPr="00E454AB">
              <w:rPr>
                <w:sz w:val="16"/>
              </w:rPr>
              <w:t>C1-212970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44B819" w14:textId="77777777" w:rsidR="00554327" w:rsidRPr="00E454AB" w:rsidRDefault="00554327">
            <w:pPr>
              <w:pStyle w:val="TAL"/>
              <w:rPr>
                <w:sz w:val="16"/>
              </w:rPr>
            </w:pPr>
          </w:p>
        </w:tc>
      </w:tr>
      <w:tr w:rsidR="00E454AB" w:rsidRPr="00E454AB" w14:paraId="4D7279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12B0C" w14:textId="77777777" w:rsidR="00554327" w:rsidRPr="00E454AB" w:rsidRDefault="00554327">
            <w:pPr>
              <w:pStyle w:val="TAL"/>
              <w:rPr>
                <w:sz w:val="16"/>
              </w:rPr>
            </w:pPr>
            <w:r w:rsidRPr="00E454AB">
              <w:rPr>
                <w:sz w:val="16"/>
              </w:rPr>
              <w:t>C1-213766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3802"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9DF7"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BC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49E9" w14:textId="77777777" w:rsidR="00554327" w:rsidRPr="00E454AB" w:rsidRDefault="00554327">
            <w:pPr>
              <w:pStyle w:val="TAL"/>
              <w:rPr>
                <w:sz w:val="16"/>
              </w:rPr>
            </w:pPr>
            <w:r w:rsidRPr="00E454AB">
              <w:rPr>
                <w:sz w:val="16"/>
              </w:rPr>
              <w:t>C1-213213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6D4164" w14:textId="77777777" w:rsidR="00554327" w:rsidRPr="00E454AB" w:rsidRDefault="00554327">
            <w:pPr>
              <w:pStyle w:val="TAL"/>
              <w:rPr>
                <w:sz w:val="16"/>
              </w:rPr>
            </w:pPr>
          </w:p>
        </w:tc>
      </w:tr>
      <w:tr w:rsidR="00E454AB" w:rsidRPr="00E454AB" w14:paraId="76DB29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1F31" w14:textId="77777777" w:rsidR="00554327" w:rsidRPr="00E454AB" w:rsidRDefault="00554327">
            <w:pPr>
              <w:pStyle w:val="TAL"/>
              <w:rPr>
                <w:sz w:val="16"/>
              </w:rPr>
            </w:pPr>
            <w:r w:rsidRPr="00E454AB">
              <w:rPr>
                <w:sz w:val="16"/>
              </w:rPr>
              <w:lastRenderedPageBreak/>
              <w:t>C1-213767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74DD" w14:textId="77777777" w:rsidR="00554327" w:rsidRPr="00E454AB" w:rsidRDefault="00554327">
            <w:pPr>
              <w:pStyle w:val="TAL"/>
              <w:rPr>
                <w:sz w:val="16"/>
              </w:rPr>
            </w:pPr>
            <w:r w:rsidRPr="00E454AB">
              <w:rPr>
                <w:sz w:val="16"/>
              </w:rPr>
              <w:t xml:space="preserve">TS24.554: Broadcast mode </w:t>
            </w:r>
            <w:proofErr w:type="spellStart"/>
            <w:r w:rsidRPr="00E454AB">
              <w:rPr>
                <w:sz w:val="16"/>
              </w:rPr>
              <w:t>communicaiton</w:t>
            </w:r>
            <w:proofErr w:type="spellEnd"/>
            <w:r w:rsidRPr="00E454AB">
              <w:rPr>
                <w:sz w:val="16"/>
              </w:rPr>
              <w:t xml:space="preserv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28D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735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9369" w14:textId="77777777" w:rsidR="00554327" w:rsidRPr="00E454AB" w:rsidRDefault="00554327">
            <w:pPr>
              <w:pStyle w:val="TAL"/>
              <w:rPr>
                <w:sz w:val="16"/>
              </w:rPr>
            </w:pPr>
            <w:r w:rsidRPr="00E454AB">
              <w:rPr>
                <w:sz w:val="16"/>
              </w:rPr>
              <w:t>C1-213007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C40AB2" w14:textId="77777777" w:rsidR="00554327" w:rsidRPr="00E454AB" w:rsidRDefault="00554327">
            <w:pPr>
              <w:pStyle w:val="TAL"/>
              <w:rPr>
                <w:sz w:val="16"/>
              </w:rPr>
            </w:pPr>
          </w:p>
        </w:tc>
      </w:tr>
      <w:tr w:rsidR="00E454AB" w:rsidRPr="00E454AB" w14:paraId="6A23BF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AC77" w14:textId="77777777" w:rsidR="00554327" w:rsidRPr="00E454AB" w:rsidRDefault="00554327">
            <w:pPr>
              <w:pStyle w:val="TAL"/>
              <w:rPr>
                <w:sz w:val="16"/>
              </w:rPr>
            </w:pPr>
            <w:r w:rsidRPr="00E454AB">
              <w:rPr>
                <w:sz w:val="16"/>
              </w:rPr>
              <w:t>C1-213768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3590" w14:textId="77777777" w:rsidR="00554327" w:rsidRPr="00E454AB" w:rsidRDefault="00554327">
            <w:pPr>
              <w:pStyle w:val="TAL"/>
              <w:rPr>
                <w:sz w:val="16"/>
              </w:rPr>
            </w:pPr>
            <w:r w:rsidRPr="00E454AB">
              <w:rPr>
                <w:sz w:val="16"/>
              </w:rPr>
              <w:t>TS24.554: UE-to-Network Relay Discovery over PC5 interface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911C" w14:textId="77777777" w:rsidR="00554327" w:rsidRPr="00E454AB" w:rsidRDefault="00554327">
            <w:pPr>
              <w:pStyle w:val="TAL"/>
              <w:rPr>
                <w:sz w:val="16"/>
              </w:rPr>
            </w:pPr>
            <w:r w:rsidRPr="00E454AB">
              <w:rPr>
                <w:sz w:val="16"/>
              </w:rPr>
              <w:t xml:space="preserve">vivo, OPPO, </w:t>
            </w:r>
            <w:proofErr w:type="spellStart"/>
            <w:r w:rsidRPr="00E454AB">
              <w:rPr>
                <w:sz w:val="16"/>
              </w:rPr>
              <w:t>InterDigital</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90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FF58" w14:textId="77777777" w:rsidR="00554327" w:rsidRPr="00E454AB" w:rsidRDefault="00554327">
            <w:pPr>
              <w:pStyle w:val="TAL"/>
              <w:rPr>
                <w:sz w:val="16"/>
              </w:rPr>
            </w:pPr>
            <w:r w:rsidRPr="00E454AB">
              <w:rPr>
                <w:sz w:val="16"/>
              </w:rPr>
              <w:t>C1-213008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B5950B" w14:textId="77777777" w:rsidR="00554327" w:rsidRPr="00E454AB" w:rsidRDefault="00554327">
            <w:pPr>
              <w:pStyle w:val="TAL"/>
              <w:rPr>
                <w:sz w:val="16"/>
              </w:rPr>
            </w:pPr>
          </w:p>
        </w:tc>
      </w:tr>
      <w:tr w:rsidR="00E454AB" w:rsidRPr="00E454AB" w14:paraId="522BF4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7DD8" w14:textId="77777777" w:rsidR="00554327" w:rsidRPr="00E454AB" w:rsidRDefault="00554327">
            <w:pPr>
              <w:pStyle w:val="TAL"/>
              <w:rPr>
                <w:sz w:val="16"/>
              </w:rPr>
            </w:pPr>
            <w:r w:rsidRPr="00E454AB">
              <w:rPr>
                <w:sz w:val="16"/>
              </w:rPr>
              <w:t>C1-213769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B683"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A0E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55B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9750" w14:textId="77777777" w:rsidR="00554327" w:rsidRPr="00E454AB" w:rsidRDefault="00554327">
            <w:pPr>
              <w:pStyle w:val="TAL"/>
              <w:rPr>
                <w:sz w:val="16"/>
              </w:rPr>
            </w:pPr>
            <w:r w:rsidRPr="00E454AB">
              <w:rPr>
                <w:sz w:val="16"/>
              </w:rPr>
              <w:t>C1-212951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0E7F07" w14:textId="77777777" w:rsidR="00554327" w:rsidRPr="00E454AB" w:rsidRDefault="00554327">
            <w:pPr>
              <w:pStyle w:val="TAL"/>
              <w:rPr>
                <w:sz w:val="16"/>
              </w:rPr>
            </w:pPr>
          </w:p>
        </w:tc>
      </w:tr>
      <w:tr w:rsidR="00E454AB" w:rsidRPr="00E454AB" w14:paraId="7EEDE5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EA7B" w14:textId="77777777" w:rsidR="00554327" w:rsidRPr="00E454AB" w:rsidRDefault="00554327">
            <w:pPr>
              <w:pStyle w:val="TAL"/>
              <w:rPr>
                <w:sz w:val="16"/>
              </w:rPr>
            </w:pPr>
            <w:r w:rsidRPr="00E454AB">
              <w:rPr>
                <w:sz w:val="16"/>
              </w:rPr>
              <w:t>C1-213770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736F" w14:textId="77777777" w:rsidR="00554327" w:rsidRPr="00E454AB" w:rsidRDefault="00554327">
            <w:pPr>
              <w:pStyle w:val="TAL"/>
              <w:rPr>
                <w:sz w:val="16"/>
              </w:rPr>
            </w:pPr>
            <w:r w:rsidRPr="00E454AB">
              <w:rPr>
                <w:sz w:val="16"/>
              </w:rPr>
              <w:t xml:space="preserve">TS24.554: Update UE-requested 5G </w:t>
            </w:r>
            <w:proofErr w:type="spellStart"/>
            <w:r w:rsidRPr="00E454AB">
              <w:rPr>
                <w:sz w:val="16"/>
              </w:rPr>
              <w:t>ProSe</w:t>
            </w:r>
            <w:proofErr w:type="spellEnd"/>
            <w:r w:rsidRPr="00E454AB">
              <w:rPr>
                <w:sz w:val="16"/>
              </w:rPr>
              <w:t xml:space="preserve"> policy provisioning procedure for adding new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41D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B64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D8D1" w14:textId="77777777" w:rsidR="00554327" w:rsidRPr="00E454AB" w:rsidRDefault="00554327">
            <w:pPr>
              <w:pStyle w:val="TAL"/>
              <w:rPr>
                <w:sz w:val="16"/>
              </w:rPr>
            </w:pPr>
            <w:r w:rsidRPr="00E454AB">
              <w:rPr>
                <w:sz w:val="16"/>
              </w:rPr>
              <w:t>C1-213032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43B7C5" w14:textId="77777777" w:rsidR="00554327" w:rsidRPr="00E454AB" w:rsidRDefault="00554327">
            <w:pPr>
              <w:pStyle w:val="TAL"/>
              <w:rPr>
                <w:sz w:val="16"/>
              </w:rPr>
            </w:pPr>
          </w:p>
        </w:tc>
      </w:tr>
      <w:tr w:rsidR="00E454AB" w:rsidRPr="00E454AB" w14:paraId="5B682E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4693" w14:textId="77777777" w:rsidR="00554327" w:rsidRPr="00E454AB" w:rsidRDefault="00554327">
            <w:pPr>
              <w:pStyle w:val="TAL"/>
              <w:rPr>
                <w:sz w:val="16"/>
              </w:rPr>
            </w:pPr>
            <w:r w:rsidRPr="00E454AB">
              <w:rPr>
                <w:sz w:val="16"/>
              </w:rPr>
              <w:t>C1-213771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3490"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7D3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49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6F5E" w14:textId="77777777" w:rsidR="00554327" w:rsidRPr="00E454AB" w:rsidRDefault="00554327">
            <w:pPr>
              <w:pStyle w:val="TAL"/>
              <w:rPr>
                <w:sz w:val="16"/>
              </w:rPr>
            </w:pPr>
            <w:r w:rsidRPr="00E454AB">
              <w:rPr>
                <w:sz w:val="16"/>
              </w:rPr>
              <w:t>C1-212951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EC46E2" w14:textId="77777777" w:rsidR="00554327" w:rsidRPr="00E454AB" w:rsidRDefault="00554327">
            <w:pPr>
              <w:pStyle w:val="TAL"/>
              <w:rPr>
                <w:sz w:val="16"/>
              </w:rPr>
            </w:pPr>
          </w:p>
        </w:tc>
      </w:tr>
      <w:tr w:rsidR="00E454AB" w:rsidRPr="00E454AB" w14:paraId="72FA0B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70D5" w14:textId="77777777" w:rsidR="00554327" w:rsidRPr="00E454AB" w:rsidRDefault="00554327">
            <w:pPr>
              <w:pStyle w:val="TAL"/>
              <w:rPr>
                <w:sz w:val="16"/>
              </w:rPr>
            </w:pPr>
            <w:r w:rsidRPr="00E454AB">
              <w:rPr>
                <w:sz w:val="16"/>
              </w:rPr>
              <w:t>C1-213772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7D16"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8970" w14:textId="77777777" w:rsidR="00554327" w:rsidRPr="00E454AB" w:rsidRDefault="00554327">
            <w:pPr>
              <w:pStyle w:val="TAL"/>
              <w:rPr>
                <w:sz w:val="16"/>
              </w:rPr>
            </w:pPr>
            <w:r w:rsidRPr="00E454AB">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5C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2AFD" w14:textId="77777777" w:rsidR="00554327" w:rsidRPr="00E454AB" w:rsidRDefault="00554327">
            <w:pPr>
              <w:pStyle w:val="TAL"/>
              <w:rPr>
                <w:sz w:val="16"/>
              </w:rPr>
            </w:pPr>
            <w:r w:rsidRPr="00E454AB">
              <w:rPr>
                <w:sz w:val="16"/>
              </w:rPr>
              <w:t>C1-213535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ACDF2A" w14:textId="77777777" w:rsidR="00554327" w:rsidRPr="00E454AB" w:rsidRDefault="00554327">
            <w:pPr>
              <w:pStyle w:val="TAL"/>
              <w:rPr>
                <w:sz w:val="16"/>
              </w:rPr>
            </w:pPr>
          </w:p>
        </w:tc>
      </w:tr>
      <w:tr w:rsidR="00E454AB" w:rsidRPr="00E454AB" w14:paraId="5C0075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CAEE" w14:textId="77777777" w:rsidR="00554327" w:rsidRPr="00E454AB" w:rsidRDefault="00554327">
            <w:pPr>
              <w:pStyle w:val="TAL"/>
              <w:rPr>
                <w:sz w:val="16"/>
              </w:rPr>
            </w:pPr>
            <w:r w:rsidRPr="00E454AB">
              <w:rPr>
                <w:sz w:val="16"/>
              </w:rPr>
              <w:t>C1-213773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0014"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BD3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629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12BF" w14:textId="77777777" w:rsidR="00554327" w:rsidRPr="00E454AB" w:rsidRDefault="00554327">
            <w:pPr>
              <w:pStyle w:val="TAL"/>
              <w:rPr>
                <w:sz w:val="16"/>
              </w:rPr>
            </w:pPr>
            <w:r w:rsidRPr="00E454AB">
              <w:rPr>
                <w:sz w:val="16"/>
              </w:rPr>
              <w:t>C1-212983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ED05B2" w14:textId="77777777" w:rsidR="00554327" w:rsidRPr="00E454AB" w:rsidRDefault="00554327">
            <w:pPr>
              <w:pStyle w:val="TAL"/>
              <w:rPr>
                <w:sz w:val="16"/>
              </w:rPr>
            </w:pPr>
          </w:p>
        </w:tc>
      </w:tr>
      <w:tr w:rsidR="00E454AB" w:rsidRPr="00E454AB" w14:paraId="31576B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8DE2" w14:textId="77777777" w:rsidR="00554327" w:rsidRPr="00E454AB" w:rsidRDefault="00554327">
            <w:pPr>
              <w:pStyle w:val="TAL"/>
              <w:rPr>
                <w:sz w:val="16"/>
              </w:rPr>
            </w:pPr>
            <w:r w:rsidRPr="00E454AB">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D24B"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741E"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79E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F53F" w14:textId="77777777" w:rsidR="00554327" w:rsidRPr="00E454AB" w:rsidRDefault="00554327">
            <w:pPr>
              <w:pStyle w:val="TAL"/>
              <w:rPr>
                <w:sz w:val="16"/>
              </w:rPr>
            </w:pPr>
            <w:r w:rsidRPr="00E454AB">
              <w:rPr>
                <w:sz w:val="16"/>
              </w:rPr>
              <w:t>C1-213142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124E6D" w14:textId="77777777" w:rsidR="00554327" w:rsidRPr="00E454AB" w:rsidRDefault="00554327">
            <w:pPr>
              <w:pStyle w:val="TAL"/>
              <w:rPr>
                <w:sz w:val="16"/>
              </w:rPr>
            </w:pPr>
          </w:p>
        </w:tc>
      </w:tr>
      <w:tr w:rsidR="00E454AB" w:rsidRPr="00E454AB" w14:paraId="4AF63D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37FB" w14:textId="77777777" w:rsidR="00554327" w:rsidRPr="00E454AB" w:rsidRDefault="00554327">
            <w:pPr>
              <w:pStyle w:val="TAL"/>
              <w:rPr>
                <w:sz w:val="16"/>
              </w:rPr>
            </w:pPr>
            <w:r w:rsidRPr="00E454AB">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4D88"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40D5"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27D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0B57" w14:textId="77777777" w:rsidR="00554327" w:rsidRPr="00E454AB" w:rsidRDefault="00554327">
            <w:pPr>
              <w:pStyle w:val="TAL"/>
              <w:rPr>
                <w:sz w:val="16"/>
              </w:rPr>
            </w:pPr>
            <w:r w:rsidRPr="00E454AB">
              <w:rPr>
                <w:sz w:val="16"/>
              </w:rPr>
              <w:t>C1-213215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76F734" w14:textId="77777777" w:rsidR="00554327" w:rsidRPr="00E454AB" w:rsidRDefault="00554327">
            <w:pPr>
              <w:pStyle w:val="TAL"/>
              <w:rPr>
                <w:sz w:val="16"/>
              </w:rPr>
            </w:pPr>
          </w:p>
        </w:tc>
      </w:tr>
      <w:tr w:rsidR="00E454AB" w:rsidRPr="00E454AB" w14:paraId="28AD1F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91618" w14:textId="77777777" w:rsidR="00554327" w:rsidRPr="00E454AB" w:rsidRDefault="00554327">
            <w:pPr>
              <w:pStyle w:val="TAL"/>
              <w:rPr>
                <w:sz w:val="16"/>
              </w:rPr>
            </w:pPr>
            <w:r w:rsidRPr="00E454AB">
              <w:rPr>
                <w:sz w:val="16"/>
              </w:rPr>
              <w:t>C1-213776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7FFF"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14F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B5A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C729" w14:textId="77777777" w:rsidR="00554327" w:rsidRPr="00E454AB" w:rsidRDefault="00554327">
            <w:pPr>
              <w:pStyle w:val="TAL"/>
              <w:rPr>
                <w:sz w:val="16"/>
              </w:rPr>
            </w:pPr>
            <w:r w:rsidRPr="00E454AB">
              <w:rPr>
                <w:sz w:val="16"/>
              </w:rPr>
              <w:t>C1-212985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FA26BE" w14:textId="77777777" w:rsidR="00554327" w:rsidRPr="00E454AB" w:rsidRDefault="00554327">
            <w:pPr>
              <w:pStyle w:val="TAL"/>
              <w:rPr>
                <w:sz w:val="16"/>
              </w:rPr>
            </w:pPr>
          </w:p>
        </w:tc>
      </w:tr>
      <w:tr w:rsidR="00E454AB" w:rsidRPr="00E454AB" w14:paraId="138E90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128C" w14:textId="77777777" w:rsidR="00554327" w:rsidRPr="00E454AB" w:rsidRDefault="00554327">
            <w:pPr>
              <w:pStyle w:val="TAL"/>
              <w:rPr>
                <w:sz w:val="16"/>
              </w:rPr>
            </w:pPr>
            <w:r w:rsidRPr="00E454AB">
              <w:rPr>
                <w:sz w:val="16"/>
              </w:rPr>
              <w:t>C1-213777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3D94"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43D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3AB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7378" w14:textId="77777777" w:rsidR="00554327" w:rsidRPr="00E454AB" w:rsidRDefault="00554327">
            <w:pPr>
              <w:pStyle w:val="TAL"/>
              <w:rPr>
                <w:sz w:val="16"/>
              </w:rPr>
            </w:pPr>
            <w:r w:rsidRPr="00E454AB">
              <w:rPr>
                <w:sz w:val="16"/>
              </w:rPr>
              <w:t>C1-212950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A0CABD" w14:textId="77777777" w:rsidR="00554327" w:rsidRPr="00E454AB" w:rsidRDefault="00554327">
            <w:pPr>
              <w:pStyle w:val="TAL"/>
              <w:rPr>
                <w:sz w:val="16"/>
              </w:rPr>
            </w:pPr>
          </w:p>
        </w:tc>
      </w:tr>
      <w:tr w:rsidR="00E454AB" w:rsidRPr="00E454AB" w14:paraId="25F43A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D353" w14:textId="77777777" w:rsidR="00554327" w:rsidRPr="00E454AB" w:rsidRDefault="00554327">
            <w:pPr>
              <w:pStyle w:val="TAL"/>
              <w:rPr>
                <w:sz w:val="16"/>
              </w:rPr>
            </w:pPr>
            <w:r w:rsidRPr="00E454AB">
              <w:rPr>
                <w:sz w:val="16"/>
              </w:rPr>
              <w:t>C1-213778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08F8"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E88F"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A7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A172" w14:textId="77777777" w:rsidR="00554327" w:rsidRPr="00E454AB" w:rsidRDefault="00554327">
            <w:pPr>
              <w:pStyle w:val="TAL"/>
              <w:rPr>
                <w:sz w:val="16"/>
              </w:rPr>
            </w:pPr>
            <w:r w:rsidRPr="00E454AB">
              <w:rPr>
                <w:sz w:val="16"/>
              </w:rPr>
              <w:t>C1-212986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CF7626" w14:textId="77777777" w:rsidR="00554327" w:rsidRPr="00E454AB" w:rsidRDefault="00554327">
            <w:pPr>
              <w:pStyle w:val="TAL"/>
              <w:rPr>
                <w:sz w:val="16"/>
              </w:rPr>
            </w:pPr>
          </w:p>
        </w:tc>
      </w:tr>
      <w:tr w:rsidR="00E454AB" w:rsidRPr="00E454AB" w14:paraId="0CA07E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227A" w14:textId="77777777" w:rsidR="00554327" w:rsidRPr="00E454AB" w:rsidRDefault="00554327">
            <w:pPr>
              <w:pStyle w:val="TAL"/>
              <w:rPr>
                <w:sz w:val="16"/>
              </w:rPr>
            </w:pPr>
            <w:r w:rsidRPr="00E454AB">
              <w:rPr>
                <w:sz w:val="16"/>
              </w:rPr>
              <w:t>C1-213779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7BA2"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E3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68E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45EDB" w14:textId="77777777" w:rsidR="00554327" w:rsidRPr="00E454AB" w:rsidRDefault="00554327">
            <w:pPr>
              <w:pStyle w:val="TAL"/>
              <w:rPr>
                <w:sz w:val="16"/>
              </w:rPr>
            </w:pPr>
            <w:r w:rsidRPr="00E454AB">
              <w:rPr>
                <w:sz w:val="16"/>
              </w:rPr>
              <w:t>C1-213438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37B17A" w14:textId="77777777" w:rsidR="00554327" w:rsidRPr="00E454AB" w:rsidRDefault="00554327">
            <w:pPr>
              <w:pStyle w:val="TAL"/>
              <w:rPr>
                <w:sz w:val="16"/>
              </w:rPr>
            </w:pPr>
          </w:p>
        </w:tc>
      </w:tr>
      <w:tr w:rsidR="00E454AB" w:rsidRPr="00E454AB" w14:paraId="55FF6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0E8B" w14:textId="77777777" w:rsidR="00554327" w:rsidRPr="00E454AB" w:rsidRDefault="00554327">
            <w:pPr>
              <w:pStyle w:val="TAL"/>
              <w:rPr>
                <w:sz w:val="16"/>
              </w:rPr>
            </w:pPr>
            <w:r w:rsidRPr="00E454AB">
              <w:rPr>
                <w:sz w:val="16"/>
              </w:rPr>
              <w:t>C1-213780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8C36"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FE9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62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7947" w14:textId="77777777" w:rsidR="00554327" w:rsidRPr="00E454AB" w:rsidRDefault="00554327">
            <w:pPr>
              <w:pStyle w:val="TAL"/>
              <w:rPr>
                <w:sz w:val="16"/>
              </w:rPr>
            </w:pPr>
            <w:r w:rsidRPr="00E454AB">
              <w:rPr>
                <w:sz w:val="16"/>
              </w:rPr>
              <w:t>C1-213424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537D6D" w14:textId="77777777" w:rsidR="00554327" w:rsidRPr="00E454AB" w:rsidRDefault="00554327">
            <w:pPr>
              <w:pStyle w:val="TAL"/>
              <w:rPr>
                <w:sz w:val="16"/>
              </w:rPr>
            </w:pPr>
          </w:p>
        </w:tc>
      </w:tr>
      <w:tr w:rsidR="00E454AB" w:rsidRPr="00E454AB" w14:paraId="1AE73B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832" w14:textId="77777777" w:rsidR="00554327" w:rsidRPr="00E454AB" w:rsidRDefault="00554327">
            <w:pPr>
              <w:pStyle w:val="TAL"/>
              <w:rPr>
                <w:sz w:val="16"/>
              </w:rPr>
            </w:pPr>
            <w:r w:rsidRPr="00E454AB">
              <w:rPr>
                <w:sz w:val="16"/>
              </w:rPr>
              <w:t>C1-213781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8FDA"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88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86E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3338" w14:textId="77777777" w:rsidR="00554327" w:rsidRPr="00E454AB" w:rsidRDefault="00554327">
            <w:pPr>
              <w:pStyle w:val="TAL"/>
              <w:rPr>
                <w:sz w:val="16"/>
              </w:rPr>
            </w:pPr>
            <w:r w:rsidRPr="00E454AB">
              <w:rPr>
                <w:sz w:val="16"/>
              </w:rPr>
              <w:t>C1-213425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0E97EE" w14:textId="77777777" w:rsidR="00554327" w:rsidRPr="00E454AB" w:rsidRDefault="00554327">
            <w:pPr>
              <w:pStyle w:val="TAL"/>
              <w:rPr>
                <w:sz w:val="16"/>
              </w:rPr>
            </w:pPr>
          </w:p>
        </w:tc>
      </w:tr>
      <w:tr w:rsidR="00E454AB" w:rsidRPr="00E454AB" w14:paraId="40DD41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3BD1" w14:textId="77777777" w:rsidR="00554327" w:rsidRPr="00E454AB" w:rsidRDefault="00554327">
            <w:pPr>
              <w:pStyle w:val="TAL"/>
              <w:rPr>
                <w:sz w:val="16"/>
              </w:rPr>
            </w:pPr>
            <w:r w:rsidRPr="00E454AB">
              <w:rPr>
                <w:sz w:val="16"/>
              </w:rPr>
              <w:t>C1-213782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930D"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103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2A0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1C8B" w14:textId="77777777" w:rsidR="00554327" w:rsidRPr="00E454AB" w:rsidRDefault="00554327">
            <w:pPr>
              <w:pStyle w:val="TAL"/>
              <w:rPr>
                <w:sz w:val="16"/>
              </w:rPr>
            </w:pPr>
            <w:r w:rsidRPr="00E454AB">
              <w:rPr>
                <w:sz w:val="16"/>
              </w:rPr>
              <w:t>C1-213426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83DDB5" w14:textId="77777777" w:rsidR="00554327" w:rsidRPr="00E454AB" w:rsidRDefault="00554327">
            <w:pPr>
              <w:pStyle w:val="TAL"/>
              <w:rPr>
                <w:sz w:val="16"/>
              </w:rPr>
            </w:pPr>
          </w:p>
        </w:tc>
      </w:tr>
      <w:tr w:rsidR="00E454AB" w:rsidRPr="00E454AB" w14:paraId="2EF117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157B" w14:textId="77777777" w:rsidR="00554327" w:rsidRPr="00E454AB" w:rsidRDefault="00554327">
            <w:pPr>
              <w:pStyle w:val="TAL"/>
              <w:rPr>
                <w:sz w:val="16"/>
              </w:rPr>
            </w:pPr>
            <w:r w:rsidRPr="00E454AB">
              <w:rPr>
                <w:sz w:val="16"/>
              </w:rPr>
              <w:t>C1-213783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C868"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048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18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79E5" w14:textId="77777777" w:rsidR="00554327" w:rsidRPr="00E454AB" w:rsidRDefault="00554327">
            <w:pPr>
              <w:pStyle w:val="TAL"/>
              <w:rPr>
                <w:sz w:val="16"/>
              </w:rPr>
            </w:pPr>
            <w:r w:rsidRPr="00E454AB">
              <w:rPr>
                <w:sz w:val="16"/>
              </w:rPr>
              <w:t>C1-213427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540283" w14:textId="77777777" w:rsidR="00554327" w:rsidRPr="00E454AB" w:rsidRDefault="00554327">
            <w:pPr>
              <w:pStyle w:val="TAL"/>
              <w:rPr>
                <w:sz w:val="16"/>
              </w:rPr>
            </w:pPr>
          </w:p>
        </w:tc>
      </w:tr>
      <w:tr w:rsidR="00E454AB" w:rsidRPr="00E454AB" w14:paraId="0809AB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A23B" w14:textId="77777777" w:rsidR="00554327" w:rsidRPr="00E454AB" w:rsidRDefault="00554327">
            <w:pPr>
              <w:pStyle w:val="TAL"/>
              <w:rPr>
                <w:sz w:val="16"/>
              </w:rPr>
            </w:pPr>
            <w:r w:rsidRPr="00E454AB">
              <w:rPr>
                <w:sz w:val="16"/>
              </w:rPr>
              <w:t>C1-213784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ABD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35F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430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BFF4" w14:textId="77777777" w:rsidR="00554327" w:rsidRPr="00E454AB" w:rsidRDefault="00554327">
            <w:pPr>
              <w:pStyle w:val="TAL"/>
              <w:rPr>
                <w:sz w:val="16"/>
              </w:rPr>
            </w:pPr>
            <w:r w:rsidRPr="00E454AB">
              <w:rPr>
                <w:sz w:val="16"/>
              </w:rPr>
              <w:t>C1-213429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31C2C4" w14:textId="77777777" w:rsidR="00554327" w:rsidRPr="00E454AB" w:rsidRDefault="00554327">
            <w:pPr>
              <w:pStyle w:val="TAL"/>
              <w:rPr>
                <w:sz w:val="16"/>
              </w:rPr>
            </w:pPr>
            <w:r w:rsidRPr="00E454AB">
              <w:rPr>
                <w:sz w:val="16"/>
              </w:rPr>
              <w:t>C1-213940</w:t>
            </w:r>
          </w:p>
        </w:tc>
      </w:tr>
      <w:tr w:rsidR="00E454AB" w:rsidRPr="00E454AB" w14:paraId="2A3C41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8B15" w14:textId="77777777" w:rsidR="00554327" w:rsidRPr="00E454AB" w:rsidRDefault="00554327">
            <w:pPr>
              <w:pStyle w:val="TAL"/>
              <w:rPr>
                <w:sz w:val="16"/>
              </w:rPr>
            </w:pPr>
            <w:r w:rsidRPr="00E454AB">
              <w:rPr>
                <w:sz w:val="16"/>
              </w:rPr>
              <w:t>C1-213785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8A02"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3F6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04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1D10" w14:textId="77777777" w:rsidR="00554327" w:rsidRPr="00E454AB" w:rsidRDefault="00554327">
            <w:pPr>
              <w:pStyle w:val="TAL"/>
              <w:rPr>
                <w:sz w:val="16"/>
              </w:rPr>
            </w:pPr>
            <w:r w:rsidRPr="00E454AB">
              <w:rPr>
                <w:sz w:val="16"/>
              </w:rPr>
              <w:t>C1-213430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79B5B1" w14:textId="77777777" w:rsidR="00554327" w:rsidRPr="00E454AB" w:rsidRDefault="00554327">
            <w:pPr>
              <w:pStyle w:val="TAL"/>
              <w:rPr>
                <w:sz w:val="16"/>
              </w:rPr>
            </w:pPr>
          </w:p>
        </w:tc>
      </w:tr>
      <w:tr w:rsidR="00E454AB" w:rsidRPr="00E454AB" w14:paraId="184662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BCBB" w14:textId="77777777" w:rsidR="00554327" w:rsidRPr="00E454AB" w:rsidRDefault="00554327">
            <w:pPr>
              <w:pStyle w:val="TAL"/>
              <w:rPr>
                <w:sz w:val="16"/>
              </w:rPr>
            </w:pPr>
            <w:r w:rsidRPr="00E454AB">
              <w:rPr>
                <w:sz w:val="16"/>
              </w:rPr>
              <w:t>C1-213786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3B6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E19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8C7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40D8" w14:textId="77777777" w:rsidR="00554327" w:rsidRPr="00E454AB" w:rsidRDefault="00554327">
            <w:pPr>
              <w:pStyle w:val="TAL"/>
              <w:rPr>
                <w:sz w:val="16"/>
              </w:rPr>
            </w:pPr>
            <w:r w:rsidRPr="00E454AB">
              <w:rPr>
                <w:sz w:val="16"/>
              </w:rPr>
              <w:t>C1-213431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41898B" w14:textId="77777777" w:rsidR="00554327" w:rsidRPr="00E454AB" w:rsidRDefault="00554327">
            <w:pPr>
              <w:pStyle w:val="TAL"/>
              <w:rPr>
                <w:sz w:val="16"/>
              </w:rPr>
            </w:pPr>
          </w:p>
        </w:tc>
      </w:tr>
      <w:tr w:rsidR="00E454AB" w:rsidRPr="00E454AB" w14:paraId="23A78B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78C1" w14:textId="77777777" w:rsidR="00554327" w:rsidRPr="00E454AB" w:rsidRDefault="00554327">
            <w:pPr>
              <w:pStyle w:val="TAL"/>
              <w:rPr>
                <w:sz w:val="16"/>
              </w:rPr>
            </w:pPr>
            <w:r w:rsidRPr="00E454AB">
              <w:rPr>
                <w:sz w:val="16"/>
              </w:rPr>
              <w:t>C1-213787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5BC8"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CF1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76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9B7C" w14:textId="77777777" w:rsidR="00554327" w:rsidRPr="00E454AB" w:rsidRDefault="00554327">
            <w:pPr>
              <w:pStyle w:val="TAL"/>
              <w:rPr>
                <w:sz w:val="16"/>
              </w:rPr>
            </w:pPr>
            <w:r w:rsidRPr="00E454AB">
              <w:rPr>
                <w:sz w:val="16"/>
              </w:rPr>
              <w:t>C1-213433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04C934" w14:textId="77777777" w:rsidR="00554327" w:rsidRPr="00E454AB" w:rsidRDefault="00554327">
            <w:pPr>
              <w:pStyle w:val="TAL"/>
              <w:rPr>
                <w:sz w:val="16"/>
              </w:rPr>
            </w:pPr>
          </w:p>
        </w:tc>
      </w:tr>
      <w:tr w:rsidR="00E454AB" w:rsidRPr="00E454AB" w14:paraId="7EBD02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B098" w14:textId="77777777" w:rsidR="00554327" w:rsidRPr="00E454AB" w:rsidRDefault="00554327">
            <w:pPr>
              <w:pStyle w:val="TAL"/>
              <w:rPr>
                <w:sz w:val="16"/>
              </w:rPr>
            </w:pPr>
            <w:r w:rsidRPr="00E454AB">
              <w:rPr>
                <w:sz w:val="16"/>
              </w:rPr>
              <w:t>C1-213788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97A7"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B2D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CA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C4A2" w14:textId="77777777" w:rsidR="00554327" w:rsidRPr="00E454AB" w:rsidRDefault="00554327">
            <w:pPr>
              <w:pStyle w:val="TAL"/>
              <w:rPr>
                <w:sz w:val="16"/>
              </w:rPr>
            </w:pPr>
            <w:r w:rsidRPr="00E454AB">
              <w:rPr>
                <w:sz w:val="16"/>
              </w:rPr>
              <w:t>C1-213490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F82C01" w14:textId="77777777" w:rsidR="00554327" w:rsidRPr="00E454AB" w:rsidRDefault="00554327">
            <w:pPr>
              <w:pStyle w:val="TAL"/>
              <w:rPr>
                <w:sz w:val="16"/>
              </w:rPr>
            </w:pPr>
          </w:p>
        </w:tc>
      </w:tr>
      <w:tr w:rsidR="00E454AB" w:rsidRPr="00E454AB" w14:paraId="436875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1E38" w14:textId="77777777" w:rsidR="00554327" w:rsidRPr="00E454AB" w:rsidRDefault="00554327">
            <w:pPr>
              <w:pStyle w:val="TAL"/>
              <w:rPr>
                <w:sz w:val="16"/>
              </w:rPr>
            </w:pPr>
            <w:r w:rsidRPr="00E454AB">
              <w:rPr>
                <w:sz w:val="16"/>
              </w:rPr>
              <w:t>C1-213789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0D1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9894"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42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4112" w14:textId="77777777" w:rsidR="00554327" w:rsidRPr="00E454AB" w:rsidRDefault="00554327">
            <w:pPr>
              <w:pStyle w:val="TAL"/>
              <w:rPr>
                <w:sz w:val="16"/>
              </w:rPr>
            </w:pPr>
            <w:r w:rsidRPr="00E454AB">
              <w:rPr>
                <w:sz w:val="16"/>
              </w:rPr>
              <w:t>C1-212991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661CB8" w14:textId="77777777" w:rsidR="00554327" w:rsidRPr="00E454AB" w:rsidRDefault="00554327">
            <w:pPr>
              <w:pStyle w:val="TAL"/>
              <w:rPr>
                <w:sz w:val="16"/>
              </w:rPr>
            </w:pPr>
          </w:p>
        </w:tc>
      </w:tr>
      <w:tr w:rsidR="00E454AB" w:rsidRPr="00E454AB" w14:paraId="649A05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BF84" w14:textId="77777777" w:rsidR="00554327" w:rsidRPr="00E454AB" w:rsidRDefault="00554327">
            <w:pPr>
              <w:pStyle w:val="TAL"/>
              <w:rPr>
                <w:sz w:val="16"/>
              </w:rPr>
            </w:pPr>
            <w:r w:rsidRPr="00E454AB">
              <w:rPr>
                <w:sz w:val="16"/>
              </w:rPr>
              <w:t>C1-213790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E03B"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F087" w14:textId="77777777" w:rsidR="00554327" w:rsidRPr="00E454AB" w:rsidRDefault="00554327">
            <w:pPr>
              <w:pStyle w:val="TAL"/>
              <w:rPr>
                <w:sz w:val="16"/>
              </w:rPr>
            </w:pPr>
            <w:r w:rsidRPr="00E454AB">
              <w:rPr>
                <w:sz w:val="16"/>
              </w:rPr>
              <w:t xml:space="preserve">ZTE / Joy, Nokia, Nokia Shanghai Bell, </w:t>
            </w:r>
            <w:r w:rsidRPr="00E454AB">
              <w:rPr>
                <w:sz w:val="16"/>
              </w:rPr>
              <w:lastRenderedPageBreak/>
              <w:t xml:space="preserve">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549F"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089E" w14:textId="77777777" w:rsidR="00554327" w:rsidRPr="00E454AB" w:rsidRDefault="00554327">
            <w:pPr>
              <w:pStyle w:val="TAL"/>
              <w:rPr>
                <w:sz w:val="16"/>
              </w:rPr>
            </w:pPr>
            <w:r w:rsidRPr="00E454AB">
              <w:rPr>
                <w:sz w:val="16"/>
              </w:rPr>
              <w:t>C1-212992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3D595C" w14:textId="77777777" w:rsidR="00554327" w:rsidRPr="00E454AB" w:rsidRDefault="00554327">
            <w:pPr>
              <w:pStyle w:val="TAL"/>
              <w:rPr>
                <w:sz w:val="16"/>
              </w:rPr>
            </w:pPr>
          </w:p>
        </w:tc>
      </w:tr>
      <w:tr w:rsidR="00E454AB" w:rsidRPr="00E454AB" w14:paraId="6868BD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6387" w14:textId="77777777" w:rsidR="00554327" w:rsidRPr="00E454AB" w:rsidRDefault="00554327">
            <w:pPr>
              <w:pStyle w:val="TAL"/>
              <w:rPr>
                <w:sz w:val="16"/>
              </w:rPr>
            </w:pPr>
            <w:r w:rsidRPr="00E454AB">
              <w:rPr>
                <w:sz w:val="16"/>
              </w:rPr>
              <w:t>C1-213791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D436"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EEDD"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668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405C" w14:textId="77777777" w:rsidR="00554327" w:rsidRPr="00E454AB" w:rsidRDefault="00554327">
            <w:pPr>
              <w:pStyle w:val="TAL"/>
              <w:rPr>
                <w:sz w:val="16"/>
              </w:rPr>
            </w:pPr>
            <w:r w:rsidRPr="00E454AB">
              <w:rPr>
                <w:sz w:val="16"/>
              </w:rPr>
              <w:t>C1-212984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6CDD0B" w14:textId="77777777" w:rsidR="00554327" w:rsidRPr="00E454AB" w:rsidRDefault="00554327">
            <w:pPr>
              <w:pStyle w:val="TAL"/>
              <w:rPr>
                <w:sz w:val="16"/>
              </w:rPr>
            </w:pPr>
          </w:p>
        </w:tc>
      </w:tr>
      <w:tr w:rsidR="00E454AB" w:rsidRPr="00E454AB" w14:paraId="0C72B8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1E8F" w14:textId="77777777" w:rsidR="00554327" w:rsidRPr="00E454AB" w:rsidRDefault="00554327">
            <w:pPr>
              <w:pStyle w:val="TAL"/>
              <w:rPr>
                <w:sz w:val="16"/>
              </w:rPr>
            </w:pPr>
            <w:r w:rsidRPr="00E454AB">
              <w:rPr>
                <w:sz w:val="16"/>
              </w:rPr>
              <w:t>C1-213792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0314"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F9C5"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DC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5CF7" w14:textId="77777777" w:rsidR="00554327" w:rsidRPr="00E454AB" w:rsidRDefault="00554327">
            <w:pPr>
              <w:pStyle w:val="TAL"/>
              <w:rPr>
                <w:sz w:val="16"/>
              </w:rPr>
            </w:pPr>
            <w:r w:rsidRPr="00E454AB">
              <w:rPr>
                <w:sz w:val="16"/>
              </w:rPr>
              <w:t>C1-212948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6B6E49" w14:textId="77777777" w:rsidR="00554327" w:rsidRPr="00E454AB" w:rsidRDefault="00554327">
            <w:pPr>
              <w:pStyle w:val="TAL"/>
              <w:rPr>
                <w:sz w:val="16"/>
              </w:rPr>
            </w:pPr>
            <w:r w:rsidRPr="00E454AB">
              <w:rPr>
                <w:sz w:val="16"/>
              </w:rPr>
              <w:t>C1-213941</w:t>
            </w:r>
          </w:p>
        </w:tc>
      </w:tr>
      <w:tr w:rsidR="00E454AB" w:rsidRPr="00E454AB" w14:paraId="24D15F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A8CE" w14:textId="77777777" w:rsidR="00554327" w:rsidRPr="00E454AB" w:rsidRDefault="00554327">
            <w:pPr>
              <w:pStyle w:val="TAL"/>
              <w:rPr>
                <w:sz w:val="16"/>
              </w:rPr>
            </w:pPr>
            <w:r w:rsidRPr="00E454AB">
              <w:rPr>
                <w:sz w:val="16"/>
              </w:rPr>
              <w:t>C1-213793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A8B2" w14:textId="77777777" w:rsidR="00554327" w:rsidRPr="00E454AB" w:rsidRDefault="00554327">
            <w:pPr>
              <w:pStyle w:val="TAL"/>
              <w:rPr>
                <w:sz w:val="16"/>
              </w:rPr>
            </w:pPr>
            <w:r w:rsidRPr="00E454AB">
              <w:rPr>
                <w:sz w:val="16"/>
              </w:rPr>
              <w:t>Data Semantics for obtaining dynamic information of the UEs in proximity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A7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30D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A5D6" w14:textId="77777777" w:rsidR="00554327" w:rsidRPr="00E454AB" w:rsidRDefault="00554327">
            <w:pPr>
              <w:pStyle w:val="TAL"/>
              <w:rPr>
                <w:sz w:val="16"/>
              </w:rPr>
            </w:pPr>
            <w:r w:rsidRPr="00E454AB">
              <w:rPr>
                <w:sz w:val="16"/>
              </w:rPr>
              <w:t>C1-213432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13D4A4" w14:textId="77777777" w:rsidR="00554327" w:rsidRPr="00E454AB" w:rsidRDefault="00554327">
            <w:pPr>
              <w:pStyle w:val="TAL"/>
              <w:rPr>
                <w:sz w:val="16"/>
              </w:rPr>
            </w:pPr>
          </w:p>
        </w:tc>
      </w:tr>
      <w:tr w:rsidR="00E454AB" w:rsidRPr="00E454AB" w14:paraId="45FC0F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E675" w14:textId="77777777" w:rsidR="00554327" w:rsidRPr="00E454AB" w:rsidRDefault="00554327">
            <w:pPr>
              <w:pStyle w:val="TAL"/>
              <w:rPr>
                <w:sz w:val="16"/>
              </w:rPr>
            </w:pPr>
            <w:r w:rsidRPr="00E454AB">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BD05"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2A3B" w14:textId="77777777" w:rsidR="00554327" w:rsidRPr="00E454AB" w:rsidRDefault="00554327">
            <w:pPr>
              <w:pStyle w:val="TAL"/>
              <w:rPr>
                <w:sz w:val="16"/>
              </w:rPr>
            </w:pPr>
            <w:r w:rsidRPr="00E454AB">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E2D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126C" w14:textId="77777777" w:rsidR="00554327" w:rsidRPr="00E454AB" w:rsidRDefault="00554327">
            <w:pPr>
              <w:pStyle w:val="TAL"/>
              <w:rPr>
                <w:sz w:val="16"/>
              </w:rPr>
            </w:pPr>
            <w:r w:rsidRPr="00E454AB">
              <w:rPr>
                <w:sz w:val="16"/>
              </w:rPr>
              <w:t>C1-213492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A5A6C8" w14:textId="77777777" w:rsidR="00554327" w:rsidRPr="00E454AB" w:rsidRDefault="00554327">
            <w:pPr>
              <w:pStyle w:val="TAL"/>
              <w:rPr>
                <w:sz w:val="16"/>
              </w:rPr>
            </w:pPr>
          </w:p>
        </w:tc>
      </w:tr>
      <w:tr w:rsidR="00E454AB" w:rsidRPr="00E454AB" w14:paraId="550F91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396C6" w14:textId="77777777" w:rsidR="00554327" w:rsidRPr="00E454AB" w:rsidRDefault="00554327">
            <w:pPr>
              <w:pStyle w:val="TAL"/>
              <w:rPr>
                <w:sz w:val="16"/>
              </w:rPr>
            </w:pPr>
            <w:r w:rsidRPr="00E454AB">
              <w:rPr>
                <w:sz w:val="16"/>
              </w:rPr>
              <w:t>C1-213795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2C15"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E8B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5C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2D6D" w14:textId="77777777" w:rsidR="00554327" w:rsidRPr="00E454AB" w:rsidRDefault="00554327">
            <w:pPr>
              <w:pStyle w:val="TAL"/>
              <w:rPr>
                <w:sz w:val="16"/>
              </w:rPr>
            </w:pPr>
            <w:r w:rsidRPr="00E454AB">
              <w:rPr>
                <w:sz w:val="16"/>
              </w:rPr>
              <w:t>C1-213516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F89241" w14:textId="77777777" w:rsidR="00554327" w:rsidRPr="00E454AB" w:rsidRDefault="00554327">
            <w:pPr>
              <w:pStyle w:val="TAL"/>
              <w:rPr>
                <w:sz w:val="16"/>
              </w:rPr>
            </w:pPr>
          </w:p>
        </w:tc>
      </w:tr>
      <w:tr w:rsidR="00E454AB" w:rsidRPr="00E454AB" w14:paraId="243714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8C7D" w14:textId="77777777" w:rsidR="00554327" w:rsidRPr="00E454AB" w:rsidRDefault="00554327">
            <w:pPr>
              <w:pStyle w:val="TAL"/>
              <w:rPr>
                <w:sz w:val="16"/>
              </w:rPr>
            </w:pPr>
            <w:r w:rsidRPr="00E454AB">
              <w:rPr>
                <w:sz w:val="16"/>
              </w:rPr>
              <w:t>C1-213796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C705A"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F77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C17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AF7E" w14:textId="77777777" w:rsidR="00554327" w:rsidRPr="00E454AB" w:rsidRDefault="00554327">
            <w:pPr>
              <w:pStyle w:val="TAL"/>
              <w:rPr>
                <w:sz w:val="16"/>
              </w:rPr>
            </w:pPr>
            <w:r w:rsidRPr="00E454AB">
              <w:rPr>
                <w:sz w:val="16"/>
              </w:rPr>
              <w:t>C1-213517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764B65" w14:textId="77777777" w:rsidR="00554327" w:rsidRPr="00E454AB" w:rsidRDefault="00554327">
            <w:pPr>
              <w:pStyle w:val="TAL"/>
              <w:rPr>
                <w:sz w:val="16"/>
              </w:rPr>
            </w:pPr>
          </w:p>
        </w:tc>
      </w:tr>
      <w:tr w:rsidR="00E454AB" w:rsidRPr="00E454AB" w14:paraId="4C61EB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5D8" w14:textId="77777777" w:rsidR="00554327" w:rsidRPr="00E454AB" w:rsidRDefault="00554327">
            <w:pPr>
              <w:pStyle w:val="TAL"/>
              <w:rPr>
                <w:sz w:val="16"/>
              </w:rPr>
            </w:pPr>
            <w:r w:rsidRPr="00E454AB">
              <w:rPr>
                <w:sz w:val="16"/>
              </w:rPr>
              <w:t>C1-213797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F3F2" w14:textId="77777777" w:rsidR="00554327" w:rsidRPr="00E454AB" w:rsidRDefault="00554327">
            <w:pPr>
              <w:pStyle w:val="TAL"/>
              <w:rPr>
                <w:sz w:val="16"/>
              </w:rPr>
            </w:pPr>
            <w:proofErr w:type="spellStart"/>
            <w:r w:rsidRPr="00E454AB">
              <w:rPr>
                <w:sz w:val="16"/>
              </w:rPr>
              <w:t>Generla</w:t>
            </w:r>
            <w:proofErr w:type="spellEnd"/>
            <w:r w:rsidRPr="00E454AB">
              <w:rPr>
                <w:sz w:val="16"/>
              </w:rPr>
              <w:t xml:space="preserve"> evaluation of solutions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7B14"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AB3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68D4" w14:textId="77777777" w:rsidR="00554327" w:rsidRPr="00E454AB" w:rsidRDefault="00554327">
            <w:pPr>
              <w:pStyle w:val="TAL"/>
              <w:rPr>
                <w:sz w:val="16"/>
              </w:rPr>
            </w:pPr>
            <w:r w:rsidRPr="00E454AB">
              <w:rPr>
                <w:sz w:val="16"/>
              </w:rPr>
              <w:t>C1-213257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1157CA" w14:textId="77777777" w:rsidR="00554327" w:rsidRPr="00E454AB" w:rsidRDefault="00554327">
            <w:pPr>
              <w:pStyle w:val="TAL"/>
              <w:rPr>
                <w:sz w:val="16"/>
              </w:rPr>
            </w:pPr>
          </w:p>
        </w:tc>
      </w:tr>
      <w:tr w:rsidR="00E454AB" w:rsidRPr="00E454AB" w14:paraId="410F6E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D9DF" w14:textId="77777777" w:rsidR="00554327" w:rsidRPr="00E454AB" w:rsidRDefault="00554327">
            <w:pPr>
              <w:pStyle w:val="TAL"/>
              <w:rPr>
                <w:sz w:val="16"/>
              </w:rPr>
            </w:pPr>
            <w:r w:rsidRPr="00E454AB">
              <w:rPr>
                <w:sz w:val="16"/>
              </w:rPr>
              <w:t>C1-213798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3CFE"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B53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C9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FBF4" w14:textId="77777777" w:rsidR="00554327" w:rsidRPr="00E454AB" w:rsidRDefault="00554327">
            <w:pPr>
              <w:pStyle w:val="TAL"/>
              <w:rPr>
                <w:sz w:val="16"/>
              </w:rPr>
            </w:pPr>
            <w:r w:rsidRPr="00E454AB">
              <w:rPr>
                <w:sz w:val="16"/>
              </w:rPr>
              <w:t>C1-213520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B2AFCE" w14:textId="77777777" w:rsidR="00554327" w:rsidRPr="00E454AB" w:rsidRDefault="00554327">
            <w:pPr>
              <w:pStyle w:val="TAL"/>
              <w:rPr>
                <w:sz w:val="16"/>
              </w:rPr>
            </w:pPr>
          </w:p>
        </w:tc>
      </w:tr>
      <w:tr w:rsidR="00E454AB" w:rsidRPr="00E454AB" w14:paraId="77C392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20DF" w14:textId="77777777" w:rsidR="00554327" w:rsidRPr="00E454AB" w:rsidRDefault="00554327">
            <w:pPr>
              <w:pStyle w:val="TAL"/>
              <w:rPr>
                <w:sz w:val="16"/>
              </w:rPr>
            </w:pPr>
            <w:r w:rsidRPr="00E454AB">
              <w:rPr>
                <w:sz w:val="16"/>
              </w:rPr>
              <w:t>C1-213799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AF6E" w14:textId="77777777" w:rsidR="00554327" w:rsidRPr="00E454AB" w:rsidRDefault="00554327">
            <w:pPr>
              <w:pStyle w:val="TAL"/>
              <w:rPr>
                <w:sz w:val="16"/>
              </w:rPr>
            </w:pPr>
            <w:r w:rsidRPr="00E454AB">
              <w:rPr>
                <w:sz w:val="16"/>
              </w:rPr>
              <w:t>LS on emergency services in an SNPN not belonging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CD1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42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A349" w14:textId="77777777" w:rsidR="00554327" w:rsidRPr="00E454AB" w:rsidRDefault="00554327">
            <w:pPr>
              <w:pStyle w:val="TAL"/>
              <w:rPr>
                <w:sz w:val="16"/>
              </w:rPr>
            </w:pPr>
            <w:r w:rsidRPr="00E454AB">
              <w:rPr>
                <w:sz w:val="16"/>
              </w:rPr>
              <w:t>C1-213639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B30495" w14:textId="77777777" w:rsidR="00554327" w:rsidRPr="00E454AB" w:rsidRDefault="00554327">
            <w:pPr>
              <w:pStyle w:val="TAL"/>
              <w:rPr>
                <w:sz w:val="16"/>
              </w:rPr>
            </w:pPr>
            <w:r w:rsidRPr="00E454AB">
              <w:rPr>
                <w:sz w:val="16"/>
              </w:rPr>
              <w:t>C1-213960</w:t>
            </w:r>
          </w:p>
        </w:tc>
      </w:tr>
      <w:tr w:rsidR="00E454AB" w:rsidRPr="00E454AB" w14:paraId="47A142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5369" w14:textId="77777777" w:rsidR="00554327" w:rsidRPr="00E454AB" w:rsidRDefault="00554327">
            <w:pPr>
              <w:pStyle w:val="TAL"/>
              <w:rPr>
                <w:sz w:val="16"/>
              </w:rPr>
            </w:pPr>
            <w:r w:rsidRPr="00E454AB">
              <w:rPr>
                <w:sz w:val="16"/>
              </w:rPr>
              <w:t>C1-213800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B1E" w14:textId="77777777" w:rsidR="00554327" w:rsidRPr="00E454AB" w:rsidRDefault="00554327">
            <w:pPr>
              <w:pStyle w:val="TAL"/>
              <w:rPr>
                <w:sz w:val="16"/>
              </w:rPr>
            </w:pPr>
            <w:r w:rsidRPr="00E454AB">
              <w:rPr>
                <w:sz w:val="16"/>
              </w:rPr>
              <w:t>LS on loss of network connection for the UE with E-UTRA capability disabled in a network which does not support 2G/3G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89BAC"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042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30F3" w14:textId="77777777" w:rsidR="00554327" w:rsidRPr="00E454AB" w:rsidRDefault="00554327">
            <w:pPr>
              <w:pStyle w:val="TAL"/>
              <w:rPr>
                <w:sz w:val="16"/>
              </w:rPr>
            </w:pPr>
            <w:r w:rsidRPr="00E454AB">
              <w:rPr>
                <w:sz w:val="16"/>
              </w:rPr>
              <w:t>C1-213561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AF9985" w14:textId="77777777" w:rsidR="00554327" w:rsidRPr="00E454AB" w:rsidRDefault="00554327">
            <w:pPr>
              <w:pStyle w:val="TAL"/>
              <w:rPr>
                <w:sz w:val="16"/>
              </w:rPr>
            </w:pPr>
          </w:p>
        </w:tc>
      </w:tr>
      <w:tr w:rsidR="00E454AB" w:rsidRPr="00E454AB" w14:paraId="201FB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473F" w14:textId="77777777" w:rsidR="00554327" w:rsidRPr="00E454AB" w:rsidRDefault="00554327">
            <w:pPr>
              <w:pStyle w:val="TAL"/>
              <w:rPr>
                <w:sz w:val="16"/>
              </w:rPr>
            </w:pPr>
            <w:r w:rsidRPr="00E454AB">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F835"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C53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F4F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8857" w14:textId="77777777" w:rsidR="00554327" w:rsidRPr="00E454AB" w:rsidRDefault="00554327">
            <w:pPr>
              <w:pStyle w:val="TAL"/>
              <w:rPr>
                <w:sz w:val="16"/>
              </w:rPr>
            </w:pPr>
            <w:r w:rsidRPr="00E454AB">
              <w:rPr>
                <w:sz w:val="16"/>
              </w:rPr>
              <w:t>C1-213729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326A2A" w14:textId="77777777" w:rsidR="00554327" w:rsidRPr="00E454AB" w:rsidRDefault="00554327">
            <w:pPr>
              <w:pStyle w:val="TAL"/>
              <w:rPr>
                <w:sz w:val="16"/>
              </w:rPr>
            </w:pPr>
          </w:p>
        </w:tc>
      </w:tr>
      <w:tr w:rsidR="00E454AB" w:rsidRPr="00E454AB" w14:paraId="1F6EF4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6A6C" w14:textId="77777777" w:rsidR="00554327" w:rsidRPr="00E454AB" w:rsidRDefault="00554327">
            <w:pPr>
              <w:pStyle w:val="TAL"/>
              <w:rPr>
                <w:sz w:val="16"/>
              </w:rPr>
            </w:pPr>
            <w:r w:rsidRPr="00E454AB">
              <w:rPr>
                <w:sz w:val="16"/>
              </w:rPr>
              <w:t>C1-213802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A1DA"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0255"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64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7281" w14:textId="77777777" w:rsidR="00554327" w:rsidRPr="00E454AB" w:rsidRDefault="00554327">
            <w:pPr>
              <w:pStyle w:val="TAL"/>
              <w:rPr>
                <w:sz w:val="16"/>
              </w:rPr>
            </w:pPr>
            <w:r w:rsidRPr="00E454AB">
              <w:rPr>
                <w:sz w:val="16"/>
              </w:rPr>
              <w:t>C1-213761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D48E97" w14:textId="77777777" w:rsidR="00554327" w:rsidRPr="00E454AB" w:rsidRDefault="00554327">
            <w:pPr>
              <w:pStyle w:val="TAL"/>
              <w:rPr>
                <w:sz w:val="16"/>
              </w:rPr>
            </w:pPr>
          </w:p>
        </w:tc>
      </w:tr>
      <w:tr w:rsidR="00E454AB" w:rsidRPr="00E454AB" w14:paraId="486110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7EF5" w14:textId="77777777" w:rsidR="00554327" w:rsidRPr="00E454AB" w:rsidRDefault="00554327">
            <w:pPr>
              <w:pStyle w:val="TAL"/>
              <w:rPr>
                <w:sz w:val="16"/>
              </w:rPr>
            </w:pPr>
            <w:r w:rsidRPr="00E454AB">
              <w:rPr>
                <w:sz w:val="16"/>
              </w:rPr>
              <w:t>C1-213803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8BBD"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D2E8"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1B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26CF" w14:textId="77777777" w:rsidR="00554327" w:rsidRPr="00E454AB" w:rsidRDefault="00554327">
            <w:pPr>
              <w:pStyle w:val="TAL"/>
              <w:rPr>
                <w:sz w:val="16"/>
              </w:rPr>
            </w:pPr>
            <w:r w:rsidRPr="00E454AB">
              <w:rPr>
                <w:sz w:val="16"/>
              </w:rPr>
              <w:t>C1-213698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D1A985" w14:textId="77777777" w:rsidR="00554327" w:rsidRPr="00E454AB" w:rsidRDefault="00554327">
            <w:pPr>
              <w:pStyle w:val="TAL"/>
              <w:rPr>
                <w:sz w:val="16"/>
              </w:rPr>
            </w:pPr>
          </w:p>
        </w:tc>
      </w:tr>
      <w:tr w:rsidR="00E454AB" w:rsidRPr="00E454AB" w14:paraId="2B54D7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5ADD" w14:textId="77777777" w:rsidR="00554327" w:rsidRPr="00E454AB" w:rsidRDefault="00554327">
            <w:pPr>
              <w:pStyle w:val="TAL"/>
              <w:rPr>
                <w:sz w:val="16"/>
              </w:rPr>
            </w:pPr>
            <w:r w:rsidRPr="00E454AB">
              <w:rPr>
                <w:sz w:val="16"/>
              </w:rPr>
              <w:t>C1-213804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B343"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0F85"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36A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C6F6" w14:textId="77777777" w:rsidR="00554327" w:rsidRPr="00E454AB" w:rsidRDefault="00554327">
            <w:pPr>
              <w:pStyle w:val="TAL"/>
              <w:rPr>
                <w:sz w:val="16"/>
              </w:rPr>
            </w:pPr>
            <w:r w:rsidRPr="00E454AB">
              <w:rPr>
                <w:sz w:val="16"/>
              </w:rPr>
              <w:t>C1-212927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A8B5D7" w14:textId="77777777" w:rsidR="00554327" w:rsidRPr="00E454AB" w:rsidRDefault="00554327">
            <w:pPr>
              <w:pStyle w:val="TAL"/>
              <w:rPr>
                <w:sz w:val="16"/>
              </w:rPr>
            </w:pPr>
            <w:r w:rsidRPr="00E454AB">
              <w:rPr>
                <w:sz w:val="16"/>
              </w:rPr>
              <w:t>C1-213966</w:t>
            </w:r>
          </w:p>
        </w:tc>
      </w:tr>
      <w:tr w:rsidR="00E454AB" w:rsidRPr="00E454AB" w14:paraId="582C2E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1815" w14:textId="77777777" w:rsidR="00554327" w:rsidRPr="00E454AB" w:rsidRDefault="00554327">
            <w:pPr>
              <w:pStyle w:val="TAL"/>
              <w:rPr>
                <w:sz w:val="16"/>
              </w:rPr>
            </w:pPr>
            <w:r w:rsidRPr="00E454AB">
              <w:rPr>
                <w:sz w:val="16"/>
              </w:rPr>
              <w:t>C1-213805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CD48B"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9629"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8F8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8981" w14:textId="77777777" w:rsidR="00554327" w:rsidRPr="00E454AB" w:rsidRDefault="00554327">
            <w:pPr>
              <w:pStyle w:val="TAL"/>
              <w:rPr>
                <w:sz w:val="16"/>
              </w:rPr>
            </w:pPr>
            <w:r w:rsidRPr="00E454AB">
              <w:rPr>
                <w:sz w:val="16"/>
              </w:rPr>
              <w:t>C1-213724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3A1B0B" w14:textId="77777777" w:rsidR="00554327" w:rsidRPr="00E454AB" w:rsidRDefault="00554327">
            <w:pPr>
              <w:pStyle w:val="TAL"/>
              <w:rPr>
                <w:sz w:val="16"/>
              </w:rPr>
            </w:pPr>
          </w:p>
        </w:tc>
      </w:tr>
      <w:tr w:rsidR="00E454AB" w:rsidRPr="00E454AB" w14:paraId="1C39EC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F1CD" w14:textId="77777777" w:rsidR="00554327" w:rsidRPr="00E454AB" w:rsidRDefault="00554327">
            <w:pPr>
              <w:pStyle w:val="TAL"/>
              <w:rPr>
                <w:sz w:val="16"/>
              </w:rPr>
            </w:pPr>
            <w:r w:rsidRPr="00E454AB">
              <w:rPr>
                <w:sz w:val="16"/>
              </w:rPr>
              <w:t>C1-213806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1891"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5D6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F88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25EA" w14:textId="77777777" w:rsidR="00554327" w:rsidRPr="00E454AB" w:rsidRDefault="00554327">
            <w:pPr>
              <w:pStyle w:val="TAL"/>
              <w:rPr>
                <w:sz w:val="16"/>
              </w:rPr>
            </w:pPr>
            <w:r w:rsidRPr="00E454AB">
              <w:rPr>
                <w:sz w:val="16"/>
              </w:rPr>
              <w:t>C1-213726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0B57F4" w14:textId="77777777" w:rsidR="00554327" w:rsidRPr="00E454AB" w:rsidRDefault="00554327">
            <w:pPr>
              <w:pStyle w:val="TAL"/>
              <w:rPr>
                <w:sz w:val="16"/>
              </w:rPr>
            </w:pPr>
          </w:p>
        </w:tc>
      </w:tr>
      <w:tr w:rsidR="00E454AB" w:rsidRPr="00E454AB" w14:paraId="3340F2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5CEF" w14:textId="77777777" w:rsidR="00554327" w:rsidRPr="00E454AB" w:rsidRDefault="00554327">
            <w:pPr>
              <w:pStyle w:val="TAL"/>
              <w:rPr>
                <w:sz w:val="16"/>
              </w:rPr>
            </w:pPr>
            <w:r w:rsidRPr="00E454AB">
              <w:rPr>
                <w:sz w:val="16"/>
              </w:rPr>
              <w:t>C1-213807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444C"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DAAC"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C1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4868" w14:textId="77777777" w:rsidR="00554327" w:rsidRPr="00E454AB" w:rsidRDefault="00554327">
            <w:pPr>
              <w:pStyle w:val="TAL"/>
              <w:rPr>
                <w:sz w:val="16"/>
              </w:rPr>
            </w:pPr>
            <w:r w:rsidRPr="00E454AB">
              <w:rPr>
                <w:sz w:val="16"/>
              </w:rPr>
              <w:t>C1-213418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878D34" w14:textId="77777777" w:rsidR="00554327" w:rsidRPr="00E454AB" w:rsidRDefault="00554327">
            <w:pPr>
              <w:pStyle w:val="TAL"/>
              <w:rPr>
                <w:sz w:val="16"/>
              </w:rPr>
            </w:pPr>
          </w:p>
        </w:tc>
      </w:tr>
      <w:tr w:rsidR="00E454AB" w:rsidRPr="00E454AB" w14:paraId="501581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7CE9" w14:textId="77777777" w:rsidR="00554327" w:rsidRPr="00E454AB" w:rsidRDefault="00554327">
            <w:pPr>
              <w:pStyle w:val="TAL"/>
              <w:rPr>
                <w:sz w:val="16"/>
              </w:rPr>
            </w:pPr>
            <w:r w:rsidRPr="00E454AB">
              <w:rPr>
                <w:sz w:val="16"/>
              </w:rPr>
              <w:t>C1-213808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DD85"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203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C33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B14E" w14:textId="77777777" w:rsidR="00554327" w:rsidRPr="00E454AB" w:rsidRDefault="00554327">
            <w:pPr>
              <w:pStyle w:val="TAL"/>
              <w:rPr>
                <w:sz w:val="16"/>
              </w:rPr>
            </w:pPr>
            <w:r w:rsidRPr="00E454AB">
              <w:rPr>
                <w:sz w:val="16"/>
              </w:rPr>
              <w:t>C1-213216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9D6CA23" w14:textId="77777777" w:rsidR="00554327" w:rsidRPr="00E454AB" w:rsidRDefault="00554327">
            <w:pPr>
              <w:pStyle w:val="TAL"/>
              <w:rPr>
                <w:sz w:val="16"/>
              </w:rPr>
            </w:pPr>
            <w:r w:rsidRPr="00E454AB">
              <w:rPr>
                <w:sz w:val="16"/>
              </w:rPr>
              <w:t>C1-213859</w:t>
            </w:r>
          </w:p>
        </w:tc>
      </w:tr>
      <w:tr w:rsidR="00E454AB" w:rsidRPr="00E454AB" w14:paraId="5639BE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BF3B" w14:textId="77777777" w:rsidR="00554327" w:rsidRPr="00E454AB" w:rsidRDefault="00554327">
            <w:pPr>
              <w:pStyle w:val="TAL"/>
              <w:rPr>
                <w:sz w:val="16"/>
              </w:rPr>
            </w:pPr>
            <w:r w:rsidRPr="00E454AB">
              <w:rPr>
                <w:sz w:val="16"/>
              </w:rPr>
              <w:t>C1-213809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1432"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B33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BBF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00C3" w14:textId="77777777" w:rsidR="00554327" w:rsidRPr="00E454AB" w:rsidRDefault="00554327">
            <w:pPr>
              <w:pStyle w:val="TAL"/>
              <w:rPr>
                <w:sz w:val="16"/>
              </w:rPr>
            </w:pPr>
            <w:r w:rsidRPr="00E454AB">
              <w:rPr>
                <w:sz w:val="16"/>
              </w:rPr>
              <w:t>C1-213727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CF2E8D" w14:textId="77777777" w:rsidR="00554327" w:rsidRPr="00E454AB" w:rsidRDefault="00554327">
            <w:pPr>
              <w:pStyle w:val="TAL"/>
              <w:rPr>
                <w:sz w:val="16"/>
              </w:rPr>
            </w:pPr>
          </w:p>
        </w:tc>
      </w:tr>
      <w:tr w:rsidR="00E454AB" w:rsidRPr="00E454AB" w14:paraId="39E4D4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6CC4" w14:textId="77777777" w:rsidR="00554327" w:rsidRPr="00E454AB" w:rsidRDefault="00554327">
            <w:pPr>
              <w:pStyle w:val="TAL"/>
              <w:rPr>
                <w:sz w:val="16"/>
              </w:rPr>
            </w:pPr>
            <w:r w:rsidRPr="00E454AB">
              <w:rPr>
                <w:sz w:val="16"/>
              </w:rPr>
              <w:t>C1-213810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5E30"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401E"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77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7625" w14:textId="77777777" w:rsidR="00554327" w:rsidRPr="00E454AB" w:rsidRDefault="00554327">
            <w:pPr>
              <w:pStyle w:val="TAL"/>
              <w:rPr>
                <w:sz w:val="16"/>
              </w:rPr>
            </w:pPr>
            <w:r w:rsidRPr="00E454AB">
              <w:rPr>
                <w:sz w:val="16"/>
              </w:rPr>
              <w:t>C1-213051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C21D25" w14:textId="77777777" w:rsidR="00554327" w:rsidRPr="00E454AB" w:rsidRDefault="00554327">
            <w:pPr>
              <w:pStyle w:val="TAL"/>
              <w:rPr>
                <w:sz w:val="16"/>
              </w:rPr>
            </w:pPr>
          </w:p>
        </w:tc>
      </w:tr>
      <w:tr w:rsidR="00E454AB" w:rsidRPr="00E454AB" w14:paraId="244EED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FE0F" w14:textId="77777777" w:rsidR="00554327" w:rsidRPr="00E454AB" w:rsidRDefault="00554327">
            <w:pPr>
              <w:pStyle w:val="TAL"/>
              <w:rPr>
                <w:sz w:val="16"/>
              </w:rPr>
            </w:pPr>
            <w:r w:rsidRPr="00E454AB">
              <w:rPr>
                <w:sz w:val="16"/>
              </w:rPr>
              <w:t>C1-213811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54CD"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FDA9"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17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0BA9" w14:textId="77777777" w:rsidR="00554327" w:rsidRPr="00E454AB" w:rsidRDefault="00554327">
            <w:pPr>
              <w:pStyle w:val="TAL"/>
              <w:rPr>
                <w:sz w:val="16"/>
              </w:rPr>
            </w:pPr>
            <w:r w:rsidRPr="00E454AB">
              <w:rPr>
                <w:sz w:val="16"/>
              </w:rPr>
              <w:t>C1-213217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2781875" w14:textId="77777777" w:rsidR="00554327" w:rsidRPr="00E454AB" w:rsidRDefault="00554327">
            <w:pPr>
              <w:pStyle w:val="TAL"/>
              <w:rPr>
                <w:sz w:val="16"/>
              </w:rPr>
            </w:pPr>
            <w:r w:rsidRPr="00E454AB">
              <w:rPr>
                <w:sz w:val="16"/>
              </w:rPr>
              <w:t>C1-213851</w:t>
            </w:r>
          </w:p>
        </w:tc>
      </w:tr>
      <w:tr w:rsidR="00E454AB" w:rsidRPr="00E454AB" w14:paraId="58CAD3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60DA" w14:textId="77777777" w:rsidR="00554327" w:rsidRPr="00E454AB" w:rsidRDefault="00554327">
            <w:pPr>
              <w:pStyle w:val="TAL"/>
              <w:rPr>
                <w:sz w:val="16"/>
              </w:rPr>
            </w:pPr>
            <w:r w:rsidRPr="00E454AB">
              <w:rPr>
                <w:sz w:val="16"/>
              </w:rPr>
              <w:t>C1-213812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6433D"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764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10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9B2" w14:textId="77777777" w:rsidR="00554327" w:rsidRPr="00E454AB" w:rsidRDefault="00554327">
            <w:pPr>
              <w:pStyle w:val="TAL"/>
              <w:rPr>
                <w:sz w:val="16"/>
              </w:rPr>
            </w:pPr>
            <w:r w:rsidRPr="00E454AB">
              <w:rPr>
                <w:sz w:val="16"/>
              </w:rPr>
              <w:t>C1-213420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BBDAF0" w14:textId="77777777" w:rsidR="00554327" w:rsidRPr="00E454AB" w:rsidRDefault="00554327">
            <w:pPr>
              <w:pStyle w:val="TAL"/>
              <w:rPr>
                <w:sz w:val="16"/>
              </w:rPr>
            </w:pPr>
          </w:p>
        </w:tc>
      </w:tr>
      <w:tr w:rsidR="00E454AB" w:rsidRPr="00E454AB" w14:paraId="22F765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46F2" w14:textId="77777777" w:rsidR="00554327" w:rsidRPr="00E454AB" w:rsidRDefault="00554327">
            <w:pPr>
              <w:pStyle w:val="TAL"/>
              <w:rPr>
                <w:sz w:val="16"/>
              </w:rPr>
            </w:pPr>
            <w:r w:rsidRPr="00E454AB">
              <w:rPr>
                <w:sz w:val="16"/>
              </w:rPr>
              <w:t>C1-213813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AD79"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C2A9"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C71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2382" w14:textId="77777777" w:rsidR="00554327" w:rsidRPr="00E454AB" w:rsidRDefault="00554327">
            <w:pPr>
              <w:pStyle w:val="TAL"/>
              <w:rPr>
                <w:sz w:val="16"/>
              </w:rPr>
            </w:pPr>
            <w:r w:rsidRPr="00E454AB">
              <w:rPr>
                <w:sz w:val="16"/>
              </w:rPr>
              <w:t>C1-213218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D0F298" w14:textId="77777777" w:rsidR="00554327" w:rsidRPr="00E454AB" w:rsidRDefault="00554327">
            <w:pPr>
              <w:pStyle w:val="TAL"/>
              <w:rPr>
                <w:sz w:val="16"/>
              </w:rPr>
            </w:pPr>
          </w:p>
        </w:tc>
      </w:tr>
      <w:tr w:rsidR="00E454AB" w:rsidRPr="00E454AB" w14:paraId="0608EA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F066" w14:textId="77777777" w:rsidR="00554327" w:rsidRPr="00E454AB" w:rsidRDefault="00554327">
            <w:pPr>
              <w:pStyle w:val="TAL"/>
              <w:rPr>
                <w:sz w:val="16"/>
              </w:rPr>
            </w:pPr>
            <w:r w:rsidRPr="00E454AB">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3AFF"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F61E"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C08E"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DFC7" w14:textId="77777777" w:rsidR="00554327" w:rsidRPr="00E454AB" w:rsidRDefault="00554327">
            <w:pPr>
              <w:pStyle w:val="TAL"/>
              <w:rPr>
                <w:sz w:val="16"/>
              </w:rPr>
            </w:pPr>
            <w:r w:rsidRPr="00E454AB">
              <w:rPr>
                <w:sz w:val="16"/>
              </w:rPr>
              <w:t>C1-</w:t>
            </w:r>
            <w:r w:rsidRPr="00E454AB">
              <w:rPr>
                <w:sz w:val="16"/>
              </w:rPr>
              <w:lastRenderedPageBreak/>
              <w:t>213221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A5A71D" w14:textId="77777777" w:rsidR="00554327" w:rsidRPr="00E454AB" w:rsidRDefault="00554327">
            <w:pPr>
              <w:pStyle w:val="TAL"/>
              <w:rPr>
                <w:sz w:val="16"/>
              </w:rPr>
            </w:pPr>
          </w:p>
        </w:tc>
      </w:tr>
      <w:tr w:rsidR="00E454AB" w:rsidRPr="00E454AB" w14:paraId="67154C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E658" w14:textId="77777777" w:rsidR="00554327" w:rsidRPr="00E454AB" w:rsidRDefault="00554327">
            <w:pPr>
              <w:pStyle w:val="TAL"/>
              <w:rPr>
                <w:sz w:val="16"/>
              </w:rPr>
            </w:pPr>
            <w:r w:rsidRPr="00E454AB">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F9171"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5CD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68B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4969" w14:textId="77777777" w:rsidR="00554327" w:rsidRPr="00E454AB" w:rsidRDefault="00554327">
            <w:pPr>
              <w:pStyle w:val="TAL"/>
              <w:rPr>
                <w:sz w:val="16"/>
              </w:rPr>
            </w:pPr>
            <w:r w:rsidRPr="00E454AB">
              <w:rPr>
                <w:sz w:val="16"/>
              </w:rPr>
              <w:t>C1-213222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6C0554" w14:textId="77777777" w:rsidR="00554327" w:rsidRPr="00E454AB" w:rsidRDefault="00554327">
            <w:pPr>
              <w:pStyle w:val="TAL"/>
              <w:rPr>
                <w:sz w:val="16"/>
              </w:rPr>
            </w:pPr>
          </w:p>
        </w:tc>
      </w:tr>
      <w:tr w:rsidR="00E454AB" w:rsidRPr="00E454AB" w14:paraId="1988F1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83E55" w14:textId="77777777" w:rsidR="00554327" w:rsidRPr="00E454AB" w:rsidRDefault="00554327">
            <w:pPr>
              <w:pStyle w:val="TAL"/>
              <w:rPr>
                <w:sz w:val="16"/>
              </w:rPr>
            </w:pPr>
            <w:r w:rsidRPr="00E454AB">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C17ED"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98CC" w14:textId="77777777" w:rsidR="00554327" w:rsidRPr="00E454AB" w:rsidRDefault="00554327">
            <w:pPr>
              <w:pStyle w:val="TAL"/>
              <w:rPr>
                <w:sz w:val="16"/>
              </w:rPr>
            </w:pPr>
            <w:r w:rsidRPr="00E454AB">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785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7E37" w14:textId="77777777" w:rsidR="00554327" w:rsidRPr="00E454AB" w:rsidRDefault="00554327">
            <w:pPr>
              <w:pStyle w:val="TAL"/>
              <w:rPr>
                <w:sz w:val="16"/>
              </w:rPr>
            </w:pPr>
            <w:r w:rsidRPr="00E454AB">
              <w:rPr>
                <w:sz w:val="16"/>
              </w:rPr>
              <w:t>C1-213223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6FF14E" w14:textId="77777777" w:rsidR="00554327" w:rsidRPr="00E454AB" w:rsidRDefault="00554327">
            <w:pPr>
              <w:pStyle w:val="TAL"/>
              <w:rPr>
                <w:sz w:val="16"/>
              </w:rPr>
            </w:pPr>
          </w:p>
        </w:tc>
      </w:tr>
      <w:tr w:rsidR="00E454AB" w:rsidRPr="00E454AB" w14:paraId="79E9D8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4C54" w14:textId="77777777" w:rsidR="00554327" w:rsidRPr="00E454AB" w:rsidRDefault="00554327">
            <w:pPr>
              <w:pStyle w:val="TAL"/>
              <w:rPr>
                <w:sz w:val="16"/>
              </w:rPr>
            </w:pPr>
            <w:r w:rsidRPr="00E454AB">
              <w:rPr>
                <w:sz w:val="16"/>
              </w:rPr>
              <w:t>C1-213817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156C"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A11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7C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79EA" w14:textId="77777777" w:rsidR="00554327" w:rsidRPr="00E454AB" w:rsidRDefault="00554327">
            <w:pPr>
              <w:pStyle w:val="TAL"/>
              <w:rPr>
                <w:sz w:val="16"/>
              </w:rPr>
            </w:pPr>
            <w:r w:rsidRPr="00E454AB">
              <w:rPr>
                <w:sz w:val="16"/>
              </w:rPr>
              <w:t>C1-213556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7CCDA4" w14:textId="77777777" w:rsidR="00554327" w:rsidRPr="00E454AB" w:rsidRDefault="00554327">
            <w:pPr>
              <w:pStyle w:val="TAL"/>
              <w:rPr>
                <w:sz w:val="16"/>
              </w:rPr>
            </w:pPr>
          </w:p>
        </w:tc>
      </w:tr>
      <w:tr w:rsidR="00E454AB" w:rsidRPr="00E454AB" w14:paraId="2A821F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FFD3" w14:textId="77777777" w:rsidR="00554327" w:rsidRPr="00E454AB" w:rsidRDefault="00554327">
            <w:pPr>
              <w:pStyle w:val="TAL"/>
              <w:rPr>
                <w:sz w:val="16"/>
              </w:rPr>
            </w:pPr>
            <w:r w:rsidRPr="00E454AB">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01B8"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AEF0"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DE6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6F4F" w14:textId="77777777" w:rsidR="00554327" w:rsidRPr="00E454AB" w:rsidRDefault="00554327">
            <w:pPr>
              <w:pStyle w:val="TAL"/>
              <w:rPr>
                <w:sz w:val="16"/>
              </w:rPr>
            </w:pPr>
            <w:r w:rsidRPr="00E454AB">
              <w:rPr>
                <w:sz w:val="16"/>
              </w:rPr>
              <w:t>C1-213224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230BA3" w14:textId="77777777" w:rsidR="00554327" w:rsidRPr="00E454AB" w:rsidRDefault="00554327">
            <w:pPr>
              <w:pStyle w:val="TAL"/>
              <w:rPr>
                <w:sz w:val="16"/>
              </w:rPr>
            </w:pPr>
          </w:p>
        </w:tc>
      </w:tr>
      <w:tr w:rsidR="00E454AB" w:rsidRPr="00E454AB" w14:paraId="4603BF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5AB6" w14:textId="77777777" w:rsidR="00554327" w:rsidRPr="00E454AB" w:rsidRDefault="00554327">
            <w:pPr>
              <w:pStyle w:val="TAL"/>
              <w:rPr>
                <w:sz w:val="16"/>
              </w:rPr>
            </w:pPr>
            <w:r w:rsidRPr="00E454AB">
              <w:rPr>
                <w:sz w:val="16"/>
              </w:rPr>
              <w:t>C1-213819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EFA1"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C276"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13F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CDAE" w14:textId="77777777" w:rsidR="00554327" w:rsidRPr="00E454AB" w:rsidRDefault="00554327">
            <w:pPr>
              <w:pStyle w:val="TAL"/>
              <w:rPr>
                <w:sz w:val="16"/>
              </w:rPr>
            </w:pPr>
            <w:r w:rsidRPr="00E454AB">
              <w:rPr>
                <w:sz w:val="16"/>
              </w:rPr>
              <w:t>C1-213248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6670D8" w14:textId="77777777" w:rsidR="00554327" w:rsidRPr="00E454AB" w:rsidRDefault="00554327">
            <w:pPr>
              <w:pStyle w:val="TAL"/>
              <w:rPr>
                <w:sz w:val="16"/>
              </w:rPr>
            </w:pPr>
            <w:r w:rsidRPr="00E454AB">
              <w:rPr>
                <w:sz w:val="16"/>
              </w:rPr>
              <w:t>C1-213876</w:t>
            </w:r>
          </w:p>
        </w:tc>
      </w:tr>
      <w:tr w:rsidR="00E454AB" w:rsidRPr="00E454AB" w14:paraId="57E1E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D657" w14:textId="77777777" w:rsidR="00554327" w:rsidRPr="00E454AB" w:rsidRDefault="00554327">
            <w:pPr>
              <w:pStyle w:val="TAL"/>
              <w:rPr>
                <w:sz w:val="16"/>
              </w:rPr>
            </w:pPr>
            <w:r w:rsidRPr="00E454AB">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7F0E"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FF72"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9D9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A5E9" w14:textId="77777777" w:rsidR="00554327" w:rsidRPr="00E454AB" w:rsidRDefault="00554327">
            <w:pPr>
              <w:pStyle w:val="TAL"/>
              <w:rPr>
                <w:sz w:val="16"/>
              </w:rPr>
            </w:pPr>
            <w:r w:rsidRPr="00E454AB">
              <w:rPr>
                <w:sz w:val="16"/>
              </w:rPr>
              <w:t>C1-213236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2B9437" w14:textId="77777777" w:rsidR="00554327" w:rsidRPr="00E454AB" w:rsidRDefault="00554327">
            <w:pPr>
              <w:pStyle w:val="TAL"/>
              <w:rPr>
                <w:sz w:val="16"/>
              </w:rPr>
            </w:pPr>
          </w:p>
        </w:tc>
      </w:tr>
      <w:tr w:rsidR="00E454AB" w:rsidRPr="00E454AB" w14:paraId="388868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06C9" w14:textId="77777777" w:rsidR="00554327" w:rsidRPr="00E454AB" w:rsidRDefault="00554327">
            <w:pPr>
              <w:pStyle w:val="TAL"/>
              <w:rPr>
                <w:sz w:val="16"/>
              </w:rPr>
            </w:pPr>
            <w:r w:rsidRPr="00E454AB">
              <w:rPr>
                <w:sz w:val="16"/>
              </w:rPr>
              <w:t>C1-213821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054A"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D188"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2C9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830E" w14:textId="77777777" w:rsidR="00554327" w:rsidRPr="00E454AB" w:rsidRDefault="00554327">
            <w:pPr>
              <w:pStyle w:val="TAL"/>
              <w:rPr>
                <w:sz w:val="16"/>
              </w:rPr>
            </w:pPr>
            <w:r w:rsidRPr="00E454AB">
              <w:rPr>
                <w:sz w:val="16"/>
              </w:rPr>
              <w:t>C1-213243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F9A6FF" w14:textId="77777777" w:rsidR="00554327" w:rsidRPr="00E454AB" w:rsidRDefault="00554327">
            <w:pPr>
              <w:pStyle w:val="TAL"/>
              <w:rPr>
                <w:sz w:val="16"/>
              </w:rPr>
            </w:pPr>
          </w:p>
        </w:tc>
      </w:tr>
      <w:tr w:rsidR="00E454AB" w:rsidRPr="00E454AB" w14:paraId="71D814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4E88" w14:textId="77777777" w:rsidR="00554327" w:rsidRPr="00E454AB" w:rsidRDefault="00554327">
            <w:pPr>
              <w:pStyle w:val="TAL"/>
              <w:rPr>
                <w:sz w:val="16"/>
              </w:rPr>
            </w:pPr>
            <w:r w:rsidRPr="00E454AB">
              <w:rPr>
                <w:sz w:val="16"/>
              </w:rPr>
              <w:t>C1-213822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A3E6" w14:textId="77777777" w:rsidR="00554327" w:rsidRPr="00E454AB" w:rsidRDefault="00554327">
            <w:pPr>
              <w:pStyle w:val="TAL"/>
              <w:rPr>
                <w:sz w:val="16"/>
              </w:rPr>
            </w:pPr>
            <w:r w:rsidRPr="00E454AB">
              <w:rPr>
                <w:sz w:val="16"/>
              </w:rPr>
              <w:t>Solution 3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AF5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193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2C31" w14:textId="77777777" w:rsidR="00554327" w:rsidRPr="00E454AB" w:rsidRDefault="00554327">
            <w:pPr>
              <w:pStyle w:val="TAL"/>
              <w:rPr>
                <w:sz w:val="16"/>
              </w:rPr>
            </w:pPr>
            <w:r w:rsidRPr="00E454AB">
              <w:rPr>
                <w:sz w:val="16"/>
              </w:rPr>
              <w:t>C1-213529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8120E7" w14:textId="77777777" w:rsidR="00554327" w:rsidRPr="00E454AB" w:rsidRDefault="00554327">
            <w:pPr>
              <w:pStyle w:val="TAL"/>
              <w:rPr>
                <w:sz w:val="16"/>
              </w:rPr>
            </w:pPr>
          </w:p>
        </w:tc>
      </w:tr>
      <w:tr w:rsidR="00E454AB" w:rsidRPr="00E454AB" w14:paraId="41CAEB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253B" w14:textId="77777777" w:rsidR="00554327" w:rsidRPr="00E454AB" w:rsidRDefault="00554327">
            <w:pPr>
              <w:pStyle w:val="TAL"/>
              <w:rPr>
                <w:sz w:val="16"/>
              </w:rPr>
            </w:pPr>
            <w:r w:rsidRPr="00E454AB">
              <w:rPr>
                <w:sz w:val="16"/>
              </w:rPr>
              <w:t>C1-213823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FD69"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68BA"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A1A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7349" w14:textId="77777777" w:rsidR="00554327" w:rsidRPr="00E454AB" w:rsidRDefault="00554327">
            <w:pPr>
              <w:pStyle w:val="TAL"/>
              <w:rPr>
                <w:sz w:val="16"/>
              </w:rPr>
            </w:pPr>
            <w:r w:rsidRPr="00E454AB">
              <w:rPr>
                <w:sz w:val="16"/>
              </w:rPr>
              <w:t>C1-213000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D96A2C" w14:textId="77777777" w:rsidR="00554327" w:rsidRPr="00E454AB" w:rsidRDefault="00554327">
            <w:pPr>
              <w:pStyle w:val="TAL"/>
              <w:rPr>
                <w:sz w:val="16"/>
              </w:rPr>
            </w:pPr>
          </w:p>
        </w:tc>
      </w:tr>
      <w:tr w:rsidR="00E454AB" w:rsidRPr="00E454AB" w14:paraId="6AB757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454B" w14:textId="77777777" w:rsidR="00554327" w:rsidRPr="00E454AB" w:rsidRDefault="00554327">
            <w:pPr>
              <w:pStyle w:val="TAL"/>
              <w:rPr>
                <w:sz w:val="16"/>
              </w:rPr>
            </w:pPr>
            <w:r w:rsidRPr="00E454AB">
              <w:rPr>
                <w:sz w:val="16"/>
              </w:rPr>
              <w:t>C1-213824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1859"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0D3"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67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6974" w14:textId="77777777" w:rsidR="00554327" w:rsidRPr="00E454AB" w:rsidRDefault="00554327">
            <w:pPr>
              <w:pStyle w:val="TAL"/>
              <w:rPr>
                <w:sz w:val="16"/>
              </w:rPr>
            </w:pPr>
            <w:r w:rsidRPr="00E454AB">
              <w:rPr>
                <w:sz w:val="16"/>
              </w:rPr>
              <w:t>C1-213040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9E372B" w14:textId="77777777" w:rsidR="00554327" w:rsidRPr="00E454AB" w:rsidRDefault="00554327">
            <w:pPr>
              <w:pStyle w:val="TAL"/>
              <w:rPr>
                <w:sz w:val="16"/>
              </w:rPr>
            </w:pPr>
            <w:r w:rsidRPr="00E454AB">
              <w:rPr>
                <w:sz w:val="16"/>
              </w:rPr>
              <w:t>C1-213963</w:t>
            </w:r>
          </w:p>
        </w:tc>
      </w:tr>
      <w:tr w:rsidR="00E454AB" w:rsidRPr="00E454AB" w14:paraId="367995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31F6" w14:textId="77777777" w:rsidR="00554327" w:rsidRPr="00E454AB" w:rsidRDefault="00554327">
            <w:pPr>
              <w:pStyle w:val="TAL"/>
              <w:rPr>
                <w:sz w:val="16"/>
              </w:rPr>
            </w:pPr>
            <w:r w:rsidRPr="00E454AB">
              <w:rPr>
                <w:sz w:val="16"/>
              </w:rPr>
              <w:t>C1-213825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675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08B8"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3B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A613" w14:textId="77777777" w:rsidR="00554327" w:rsidRPr="00E454AB" w:rsidRDefault="00554327">
            <w:pPr>
              <w:pStyle w:val="TAL"/>
              <w:rPr>
                <w:sz w:val="16"/>
              </w:rPr>
            </w:pPr>
            <w:r w:rsidRPr="00E454AB">
              <w:rPr>
                <w:sz w:val="16"/>
              </w:rPr>
              <w:t>C1-212831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E9E817" w14:textId="77777777" w:rsidR="00554327" w:rsidRPr="00E454AB" w:rsidRDefault="00554327">
            <w:pPr>
              <w:pStyle w:val="TAL"/>
              <w:rPr>
                <w:sz w:val="16"/>
              </w:rPr>
            </w:pPr>
          </w:p>
        </w:tc>
      </w:tr>
      <w:tr w:rsidR="00E454AB" w:rsidRPr="00E454AB" w14:paraId="166D60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5206" w14:textId="77777777" w:rsidR="00554327" w:rsidRPr="00E454AB" w:rsidRDefault="00554327">
            <w:pPr>
              <w:pStyle w:val="TAL"/>
              <w:rPr>
                <w:sz w:val="16"/>
              </w:rPr>
            </w:pPr>
            <w:r w:rsidRPr="00E454AB">
              <w:rPr>
                <w:sz w:val="16"/>
              </w:rPr>
              <w:t>C1-213826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9C99"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937E" w14:textId="77777777" w:rsidR="00554327" w:rsidRPr="00E454AB" w:rsidRDefault="00554327">
            <w:pPr>
              <w:pStyle w:val="TAL"/>
              <w:rPr>
                <w:sz w:val="16"/>
              </w:rPr>
            </w:pPr>
            <w:r w:rsidRPr="00E454AB">
              <w:rPr>
                <w:sz w:val="16"/>
              </w:rPr>
              <w:t xml:space="preserve">Apple, </w:t>
            </w:r>
            <w:proofErr w:type="spellStart"/>
            <w:r w:rsidRPr="00E454AB">
              <w:rPr>
                <w:sz w:val="16"/>
              </w:rPr>
              <w:t>Convida</w:t>
            </w:r>
            <w:proofErr w:type="spellEnd"/>
            <w:r w:rsidRPr="00E454AB">
              <w:rPr>
                <w:sz w:val="16"/>
              </w:rPr>
              <w:t xml:space="preserve"> Wireless, Ericsson, </w:t>
            </w:r>
            <w:proofErr w:type="spellStart"/>
            <w:r w:rsidRPr="00E454AB">
              <w:rPr>
                <w:sz w:val="16"/>
              </w:rPr>
              <w:t>InterDigital</w:t>
            </w:r>
            <w:proofErr w:type="spellEnd"/>
            <w:r w:rsidRPr="00E454AB">
              <w:rPr>
                <w:sz w:val="16"/>
              </w:rPr>
              <w:t xml:space="preserve">, Samsung, LG Electronics, Qualcomm Incorporated,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10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BD1BE" w14:textId="77777777" w:rsidR="00554327" w:rsidRPr="00E454AB" w:rsidRDefault="00554327">
            <w:pPr>
              <w:pStyle w:val="TAL"/>
              <w:rPr>
                <w:sz w:val="16"/>
              </w:rPr>
            </w:pPr>
            <w:r w:rsidRPr="00E454AB">
              <w:rPr>
                <w:sz w:val="16"/>
              </w:rPr>
              <w:t>C1-213041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CA5D62" w14:textId="77777777" w:rsidR="00554327" w:rsidRPr="00E454AB" w:rsidRDefault="00554327">
            <w:pPr>
              <w:pStyle w:val="TAL"/>
              <w:rPr>
                <w:sz w:val="16"/>
              </w:rPr>
            </w:pPr>
          </w:p>
        </w:tc>
      </w:tr>
      <w:tr w:rsidR="00E454AB" w:rsidRPr="00E454AB" w14:paraId="5E2FC1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D350" w14:textId="77777777" w:rsidR="00554327" w:rsidRPr="00E454AB" w:rsidRDefault="00554327">
            <w:pPr>
              <w:pStyle w:val="TAL"/>
              <w:rPr>
                <w:sz w:val="16"/>
              </w:rPr>
            </w:pPr>
            <w:r w:rsidRPr="00E454AB">
              <w:rPr>
                <w:sz w:val="16"/>
              </w:rPr>
              <w:t>C1-213827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92C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D4A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197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6577" w14:textId="77777777" w:rsidR="00554327" w:rsidRPr="00E454AB" w:rsidRDefault="00554327">
            <w:pPr>
              <w:pStyle w:val="TAL"/>
              <w:rPr>
                <w:sz w:val="16"/>
              </w:rPr>
            </w:pPr>
            <w:r w:rsidRPr="00E454AB">
              <w:rPr>
                <w:sz w:val="16"/>
              </w:rPr>
              <w:t>C1-213130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7561A5" w14:textId="77777777" w:rsidR="00554327" w:rsidRPr="00E454AB" w:rsidRDefault="00554327">
            <w:pPr>
              <w:pStyle w:val="TAL"/>
              <w:rPr>
                <w:sz w:val="16"/>
              </w:rPr>
            </w:pPr>
            <w:r w:rsidRPr="00E454AB">
              <w:rPr>
                <w:sz w:val="16"/>
              </w:rPr>
              <w:t>C1-213917</w:t>
            </w:r>
          </w:p>
        </w:tc>
      </w:tr>
      <w:tr w:rsidR="00E454AB" w:rsidRPr="00E454AB" w14:paraId="70CC39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EF4B5" w14:textId="77777777" w:rsidR="00554327" w:rsidRPr="00E454AB" w:rsidRDefault="00554327">
            <w:pPr>
              <w:pStyle w:val="TAL"/>
              <w:rPr>
                <w:sz w:val="16"/>
              </w:rPr>
            </w:pPr>
            <w:r w:rsidRPr="00E454AB">
              <w:rPr>
                <w:sz w:val="16"/>
              </w:rPr>
              <w:t>C1-213828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C035"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A624"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9AB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CD40" w14:textId="77777777" w:rsidR="00554327" w:rsidRPr="00E454AB" w:rsidRDefault="00554327">
            <w:pPr>
              <w:pStyle w:val="TAL"/>
              <w:rPr>
                <w:sz w:val="16"/>
              </w:rPr>
            </w:pPr>
            <w:r w:rsidRPr="00E454AB">
              <w:rPr>
                <w:sz w:val="16"/>
              </w:rPr>
              <w:t>C1-213131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7FCC44" w14:textId="77777777" w:rsidR="00554327" w:rsidRPr="00E454AB" w:rsidRDefault="00554327">
            <w:pPr>
              <w:pStyle w:val="TAL"/>
              <w:rPr>
                <w:sz w:val="16"/>
              </w:rPr>
            </w:pPr>
            <w:r w:rsidRPr="00E454AB">
              <w:rPr>
                <w:sz w:val="16"/>
              </w:rPr>
              <w:t>C1-213919</w:t>
            </w:r>
          </w:p>
        </w:tc>
      </w:tr>
      <w:tr w:rsidR="00E454AB" w:rsidRPr="00E454AB" w14:paraId="19F86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B372" w14:textId="77777777" w:rsidR="00554327" w:rsidRPr="00E454AB" w:rsidRDefault="00554327">
            <w:pPr>
              <w:pStyle w:val="TAL"/>
              <w:rPr>
                <w:sz w:val="16"/>
              </w:rPr>
            </w:pPr>
            <w:r w:rsidRPr="00E454AB">
              <w:rPr>
                <w:sz w:val="16"/>
              </w:rPr>
              <w:t>C1-213829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156D"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B77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F5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2738" w14:textId="77777777" w:rsidR="00554327" w:rsidRPr="00E454AB" w:rsidRDefault="00554327">
            <w:pPr>
              <w:pStyle w:val="TAL"/>
              <w:rPr>
                <w:sz w:val="16"/>
              </w:rPr>
            </w:pPr>
            <w:r w:rsidRPr="00E454AB">
              <w:rPr>
                <w:sz w:val="16"/>
              </w:rPr>
              <w:t>C1-213264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6D7A45" w14:textId="77777777" w:rsidR="00554327" w:rsidRPr="00E454AB" w:rsidRDefault="00554327">
            <w:pPr>
              <w:pStyle w:val="TAL"/>
              <w:rPr>
                <w:sz w:val="16"/>
              </w:rPr>
            </w:pPr>
          </w:p>
        </w:tc>
      </w:tr>
      <w:tr w:rsidR="00E454AB" w:rsidRPr="00E454AB" w14:paraId="383A10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24D8" w14:textId="77777777" w:rsidR="00554327" w:rsidRPr="00E454AB" w:rsidRDefault="00554327">
            <w:pPr>
              <w:pStyle w:val="TAL"/>
              <w:rPr>
                <w:sz w:val="16"/>
              </w:rPr>
            </w:pPr>
            <w:r w:rsidRPr="00E454AB">
              <w:rPr>
                <w:sz w:val="16"/>
              </w:rPr>
              <w:t>C1-213830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6FC0"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73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702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A134" w14:textId="77777777" w:rsidR="00554327" w:rsidRPr="00E454AB" w:rsidRDefault="00554327">
            <w:pPr>
              <w:pStyle w:val="TAL"/>
              <w:rPr>
                <w:sz w:val="16"/>
              </w:rPr>
            </w:pPr>
            <w:r w:rsidRPr="00E454AB">
              <w:rPr>
                <w:sz w:val="16"/>
              </w:rPr>
              <w:t>C1-213265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B1178" w14:textId="77777777" w:rsidR="00554327" w:rsidRPr="00E454AB" w:rsidRDefault="00554327">
            <w:pPr>
              <w:pStyle w:val="TAL"/>
              <w:rPr>
                <w:sz w:val="16"/>
              </w:rPr>
            </w:pPr>
          </w:p>
        </w:tc>
      </w:tr>
      <w:tr w:rsidR="00E454AB" w:rsidRPr="00E454AB" w14:paraId="1194F8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556D" w14:textId="77777777" w:rsidR="00554327" w:rsidRPr="00E454AB" w:rsidRDefault="00554327">
            <w:pPr>
              <w:pStyle w:val="TAL"/>
              <w:rPr>
                <w:sz w:val="16"/>
              </w:rPr>
            </w:pPr>
            <w:r w:rsidRPr="00E454AB">
              <w:rPr>
                <w:sz w:val="16"/>
              </w:rPr>
              <w:t>C1-213831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0041"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864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CC6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61FE" w14:textId="77777777" w:rsidR="00554327" w:rsidRPr="00E454AB" w:rsidRDefault="00554327">
            <w:pPr>
              <w:pStyle w:val="TAL"/>
              <w:rPr>
                <w:sz w:val="16"/>
              </w:rPr>
            </w:pPr>
            <w:r w:rsidRPr="00E454AB">
              <w:rPr>
                <w:sz w:val="16"/>
              </w:rPr>
              <w:t>C1-213269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89126E" w14:textId="77777777" w:rsidR="00554327" w:rsidRPr="00E454AB" w:rsidRDefault="00554327">
            <w:pPr>
              <w:pStyle w:val="TAL"/>
              <w:rPr>
                <w:sz w:val="16"/>
              </w:rPr>
            </w:pPr>
          </w:p>
        </w:tc>
      </w:tr>
      <w:tr w:rsidR="00E454AB" w:rsidRPr="00E454AB" w14:paraId="313A15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81D3" w14:textId="77777777" w:rsidR="00554327" w:rsidRPr="00E454AB" w:rsidRDefault="00554327">
            <w:pPr>
              <w:pStyle w:val="TAL"/>
              <w:rPr>
                <w:sz w:val="16"/>
              </w:rPr>
            </w:pPr>
            <w:r w:rsidRPr="00E454AB">
              <w:rPr>
                <w:sz w:val="16"/>
              </w:rPr>
              <w:t>C1-213832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2F34"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B687"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54A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3F72" w14:textId="77777777" w:rsidR="00554327" w:rsidRPr="00E454AB" w:rsidRDefault="00554327">
            <w:pPr>
              <w:pStyle w:val="TAL"/>
              <w:rPr>
                <w:sz w:val="16"/>
              </w:rPr>
            </w:pPr>
            <w:r w:rsidRPr="00E454AB">
              <w:rPr>
                <w:sz w:val="16"/>
              </w:rPr>
              <w:t>C1-213266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DBE703" w14:textId="77777777" w:rsidR="00554327" w:rsidRPr="00E454AB" w:rsidRDefault="00554327">
            <w:pPr>
              <w:pStyle w:val="TAL"/>
              <w:rPr>
                <w:sz w:val="16"/>
              </w:rPr>
            </w:pPr>
          </w:p>
        </w:tc>
      </w:tr>
      <w:tr w:rsidR="00E454AB" w:rsidRPr="00E454AB" w14:paraId="0FCE7D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32A0" w14:textId="77777777" w:rsidR="00554327" w:rsidRPr="00E454AB" w:rsidRDefault="00554327">
            <w:pPr>
              <w:pStyle w:val="TAL"/>
              <w:rPr>
                <w:sz w:val="16"/>
              </w:rPr>
            </w:pPr>
            <w:r w:rsidRPr="00E454AB">
              <w:rPr>
                <w:sz w:val="16"/>
              </w:rPr>
              <w:t>C1-213833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E70A"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C25F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BC4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4B62" w14:textId="77777777" w:rsidR="00554327" w:rsidRPr="00E454AB" w:rsidRDefault="00554327">
            <w:pPr>
              <w:pStyle w:val="TAL"/>
              <w:rPr>
                <w:sz w:val="16"/>
              </w:rPr>
            </w:pPr>
            <w:r w:rsidRPr="00E454AB">
              <w:rPr>
                <w:sz w:val="16"/>
              </w:rPr>
              <w:t>C1-213267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509770" w14:textId="77777777" w:rsidR="00554327" w:rsidRPr="00E454AB" w:rsidRDefault="00554327">
            <w:pPr>
              <w:pStyle w:val="TAL"/>
              <w:rPr>
                <w:sz w:val="16"/>
              </w:rPr>
            </w:pPr>
          </w:p>
        </w:tc>
      </w:tr>
      <w:tr w:rsidR="00E454AB" w:rsidRPr="00E454AB" w14:paraId="6D2FCA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D619" w14:textId="77777777" w:rsidR="00554327" w:rsidRPr="00E454AB" w:rsidRDefault="00554327">
            <w:pPr>
              <w:pStyle w:val="TAL"/>
              <w:rPr>
                <w:sz w:val="16"/>
              </w:rPr>
            </w:pPr>
            <w:r w:rsidRPr="00E454AB">
              <w:rPr>
                <w:sz w:val="16"/>
              </w:rPr>
              <w:t>C1-213834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8933"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36C7"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548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5A0C" w14:textId="77777777" w:rsidR="00554327" w:rsidRPr="00E454AB" w:rsidRDefault="00554327">
            <w:pPr>
              <w:pStyle w:val="TAL"/>
              <w:rPr>
                <w:sz w:val="16"/>
              </w:rPr>
            </w:pPr>
            <w:r w:rsidRPr="00E454AB">
              <w:rPr>
                <w:sz w:val="16"/>
              </w:rPr>
              <w:t>C1-213716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785A5F" w14:textId="77777777" w:rsidR="00554327" w:rsidRPr="00E454AB" w:rsidRDefault="00554327">
            <w:pPr>
              <w:pStyle w:val="TAL"/>
              <w:rPr>
                <w:sz w:val="16"/>
              </w:rPr>
            </w:pPr>
            <w:r w:rsidRPr="00E454AB">
              <w:rPr>
                <w:sz w:val="16"/>
              </w:rPr>
              <w:t>C1-213931</w:t>
            </w:r>
          </w:p>
        </w:tc>
      </w:tr>
      <w:tr w:rsidR="00E454AB" w:rsidRPr="00E454AB" w14:paraId="6EA54A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72BF" w14:textId="77777777" w:rsidR="00554327" w:rsidRPr="00E454AB" w:rsidRDefault="00554327">
            <w:pPr>
              <w:pStyle w:val="TAL"/>
              <w:rPr>
                <w:sz w:val="16"/>
              </w:rPr>
            </w:pPr>
            <w:r w:rsidRPr="00E454AB">
              <w:rPr>
                <w:sz w:val="16"/>
              </w:rPr>
              <w:t>C1-213835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E2A1" w14:textId="77777777" w:rsidR="00554327" w:rsidRPr="00E454AB" w:rsidRDefault="00554327">
            <w:pPr>
              <w:pStyle w:val="TAL"/>
              <w:rPr>
                <w:sz w:val="16"/>
              </w:rPr>
            </w:pPr>
            <w:r w:rsidRPr="00E454AB">
              <w:rPr>
                <w:sz w:val="16"/>
              </w:rPr>
              <w:t>UE's handling of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FAC8"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784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7A1E" w14:textId="77777777" w:rsidR="00554327" w:rsidRPr="00E454AB" w:rsidRDefault="00554327">
            <w:pPr>
              <w:pStyle w:val="TAL"/>
              <w:rPr>
                <w:sz w:val="16"/>
              </w:rPr>
            </w:pPr>
            <w:r w:rsidRPr="00E454AB">
              <w:rPr>
                <w:sz w:val="16"/>
              </w:rPr>
              <w:t>C1-213683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8F8319" w14:textId="77777777" w:rsidR="00554327" w:rsidRPr="00E454AB" w:rsidRDefault="00554327">
            <w:pPr>
              <w:pStyle w:val="TAL"/>
              <w:rPr>
                <w:sz w:val="16"/>
              </w:rPr>
            </w:pPr>
          </w:p>
        </w:tc>
      </w:tr>
      <w:tr w:rsidR="00E454AB" w:rsidRPr="00E454AB" w14:paraId="71C1DE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6B1C" w14:textId="77777777" w:rsidR="00554327" w:rsidRPr="00E454AB" w:rsidRDefault="00554327">
            <w:pPr>
              <w:pStyle w:val="TAL"/>
              <w:rPr>
                <w:sz w:val="16"/>
              </w:rPr>
            </w:pPr>
            <w:r w:rsidRPr="00E454AB">
              <w:rPr>
                <w:sz w:val="16"/>
              </w:rPr>
              <w:lastRenderedPageBreak/>
              <w:t>C1-213836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F666"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901A"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28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C98E" w14:textId="77777777" w:rsidR="00554327" w:rsidRPr="00E454AB" w:rsidRDefault="00554327">
            <w:pPr>
              <w:pStyle w:val="TAL"/>
              <w:rPr>
                <w:sz w:val="16"/>
              </w:rPr>
            </w:pPr>
            <w:r w:rsidRPr="00E454AB">
              <w:rPr>
                <w:sz w:val="16"/>
              </w:rPr>
              <w:t>C1-213134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CB211B" w14:textId="77777777" w:rsidR="00554327" w:rsidRPr="00E454AB" w:rsidRDefault="00554327">
            <w:pPr>
              <w:pStyle w:val="TAL"/>
              <w:rPr>
                <w:sz w:val="16"/>
              </w:rPr>
            </w:pPr>
          </w:p>
        </w:tc>
      </w:tr>
      <w:tr w:rsidR="00E454AB" w:rsidRPr="00E454AB" w14:paraId="1227B1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D338" w14:textId="77777777" w:rsidR="00554327" w:rsidRPr="00E454AB" w:rsidRDefault="00554327">
            <w:pPr>
              <w:pStyle w:val="TAL"/>
              <w:rPr>
                <w:sz w:val="16"/>
              </w:rPr>
            </w:pPr>
            <w:r w:rsidRPr="00E454AB">
              <w:rPr>
                <w:sz w:val="16"/>
              </w:rPr>
              <w:t>C1-213837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E57D"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8D3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D95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AE54" w14:textId="77777777" w:rsidR="00554327" w:rsidRPr="00E454AB" w:rsidRDefault="00554327">
            <w:pPr>
              <w:pStyle w:val="TAL"/>
              <w:rPr>
                <w:sz w:val="16"/>
              </w:rPr>
            </w:pPr>
            <w:r w:rsidRPr="00E454AB">
              <w:rPr>
                <w:sz w:val="16"/>
              </w:rPr>
              <w:t>C1-213139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DEB08B" w14:textId="77777777" w:rsidR="00554327" w:rsidRPr="00E454AB" w:rsidRDefault="00554327">
            <w:pPr>
              <w:pStyle w:val="TAL"/>
              <w:rPr>
                <w:sz w:val="16"/>
              </w:rPr>
            </w:pPr>
          </w:p>
        </w:tc>
      </w:tr>
      <w:tr w:rsidR="00E454AB" w:rsidRPr="00E454AB" w14:paraId="60928D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7A67" w14:textId="77777777" w:rsidR="00554327" w:rsidRPr="00E454AB" w:rsidRDefault="00554327">
            <w:pPr>
              <w:pStyle w:val="TAL"/>
              <w:rPr>
                <w:sz w:val="16"/>
              </w:rPr>
            </w:pPr>
            <w:r w:rsidRPr="00E454AB">
              <w:rPr>
                <w:sz w:val="16"/>
              </w:rPr>
              <w:t>C1-213838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78B7" w14:textId="77777777" w:rsidR="00554327" w:rsidRPr="00E454AB" w:rsidRDefault="00554327">
            <w:pPr>
              <w:pStyle w:val="TAL"/>
              <w:rPr>
                <w:sz w:val="16"/>
              </w:rPr>
            </w:pPr>
            <w:r w:rsidRPr="00E454AB">
              <w:rPr>
                <w:sz w:val="16"/>
              </w:rPr>
              <w:t>EAS Discovery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E04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7E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666B" w14:textId="77777777" w:rsidR="00554327" w:rsidRPr="00E454AB" w:rsidRDefault="00554327">
            <w:pPr>
              <w:pStyle w:val="TAL"/>
              <w:rPr>
                <w:sz w:val="16"/>
              </w:rPr>
            </w:pPr>
            <w:r w:rsidRPr="00E454AB">
              <w:rPr>
                <w:sz w:val="16"/>
              </w:rPr>
              <w:t>C1-213250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8C88C" w14:textId="77777777" w:rsidR="00554327" w:rsidRPr="00E454AB" w:rsidRDefault="00554327">
            <w:pPr>
              <w:pStyle w:val="TAL"/>
              <w:rPr>
                <w:sz w:val="16"/>
              </w:rPr>
            </w:pPr>
          </w:p>
        </w:tc>
      </w:tr>
      <w:tr w:rsidR="00E454AB" w:rsidRPr="00E454AB" w14:paraId="355893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3460" w14:textId="77777777" w:rsidR="00554327" w:rsidRPr="00E454AB" w:rsidRDefault="00554327">
            <w:pPr>
              <w:pStyle w:val="TAL"/>
              <w:rPr>
                <w:sz w:val="16"/>
              </w:rPr>
            </w:pPr>
            <w:r w:rsidRPr="00E454AB">
              <w:rPr>
                <w:sz w:val="16"/>
              </w:rPr>
              <w:t>C1-213839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3279"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1F8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5F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173A" w14:textId="77777777" w:rsidR="00554327" w:rsidRPr="00E454AB" w:rsidRDefault="00554327">
            <w:pPr>
              <w:pStyle w:val="TAL"/>
              <w:rPr>
                <w:sz w:val="16"/>
              </w:rPr>
            </w:pPr>
            <w:r w:rsidRPr="00E454AB">
              <w:rPr>
                <w:sz w:val="16"/>
              </w:rPr>
              <w:t>C1-212974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32078D" w14:textId="77777777" w:rsidR="00554327" w:rsidRPr="00E454AB" w:rsidRDefault="00554327">
            <w:pPr>
              <w:pStyle w:val="TAL"/>
              <w:rPr>
                <w:sz w:val="16"/>
              </w:rPr>
            </w:pPr>
          </w:p>
        </w:tc>
      </w:tr>
      <w:tr w:rsidR="00E454AB" w:rsidRPr="00E454AB" w14:paraId="3E58FF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CEBA" w14:textId="77777777" w:rsidR="00554327" w:rsidRPr="00E454AB" w:rsidRDefault="00554327">
            <w:pPr>
              <w:pStyle w:val="TAL"/>
              <w:rPr>
                <w:sz w:val="16"/>
              </w:rPr>
            </w:pPr>
            <w:r w:rsidRPr="00E454AB">
              <w:rPr>
                <w:sz w:val="16"/>
              </w:rPr>
              <w:t>C1-213840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6C32"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B7D9A"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42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D15A" w14:textId="77777777" w:rsidR="00554327" w:rsidRPr="00E454AB" w:rsidRDefault="00554327">
            <w:pPr>
              <w:pStyle w:val="TAL"/>
              <w:rPr>
                <w:sz w:val="16"/>
              </w:rPr>
            </w:pPr>
            <w:r w:rsidRPr="00E454AB">
              <w:rPr>
                <w:sz w:val="16"/>
              </w:rPr>
              <w:t>C1-212975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F93AFE" w14:textId="77777777" w:rsidR="00554327" w:rsidRPr="00E454AB" w:rsidRDefault="00554327">
            <w:pPr>
              <w:pStyle w:val="TAL"/>
              <w:rPr>
                <w:sz w:val="16"/>
              </w:rPr>
            </w:pPr>
          </w:p>
        </w:tc>
      </w:tr>
      <w:tr w:rsidR="00E454AB" w:rsidRPr="00E454AB" w14:paraId="334E2F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90E7" w14:textId="77777777" w:rsidR="00554327" w:rsidRPr="00E454AB" w:rsidRDefault="00554327">
            <w:pPr>
              <w:pStyle w:val="TAL"/>
              <w:rPr>
                <w:sz w:val="16"/>
              </w:rPr>
            </w:pPr>
            <w:r w:rsidRPr="00E454AB">
              <w:rPr>
                <w:sz w:val="16"/>
              </w:rPr>
              <w:t>C1-213841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DE29"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A8A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0B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632CD" w14:textId="77777777" w:rsidR="00554327" w:rsidRPr="00E454AB" w:rsidRDefault="00554327">
            <w:pPr>
              <w:pStyle w:val="TAL"/>
              <w:rPr>
                <w:sz w:val="16"/>
              </w:rPr>
            </w:pPr>
            <w:r w:rsidRPr="00E454AB">
              <w:rPr>
                <w:sz w:val="16"/>
              </w:rPr>
              <w:t>C1-212976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579DD0" w14:textId="77777777" w:rsidR="00554327" w:rsidRPr="00E454AB" w:rsidRDefault="00554327">
            <w:pPr>
              <w:pStyle w:val="TAL"/>
              <w:rPr>
                <w:sz w:val="16"/>
              </w:rPr>
            </w:pPr>
          </w:p>
        </w:tc>
      </w:tr>
      <w:tr w:rsidR="00E454AB" w:rsidRPr="00E454AB" w14:paraId="5B401A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1E2F" w14:textId="77777777" w:rsidR="00554327" w:rsidRPr="00E454AB" w:rsidRDefault="00554327">
            <w:pPr>
              <w:pStyle w:val="TAL"/>
              <w:rPr>
                <w:sz w:val="16"/>
              </w:rPr>
            </w:pPr>
            <w:r w:rsidRPr="00E454AB">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E6A4"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D4D5"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AC2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ED33" w14:textId="77777777" w:rsidR="00554327" w:rsidRPr="00E454AB" w:rsidRDefault="00554327">
            <w:pPr>
              <w:pStyle w:val="TAL"/>
              <w:rPr>
                <w:sz w:val="16"/>
              </w:rPr>
            </w:pPr>
            <w:r w:rsidRPr="00E454AB">
              <w:rPr>
                <w:sz w:val="16"/>
              </w:rPr>
              <w:t>C1-213722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53646B" w14:textId="77777777" w:rsidR="00554327" w:rsidRPr="00E454AB" w:rsidRDefault="00554327">
            <w:pPr>
              <w:pStyle w:val="TAL"/>
              <w:rPr>
                <w:sz w:val="16"/>
              </w:rPr>
            </w:pPr>
          </w:p>
        </w:tc>
      </w:tr>
      <w:tr w:rsidR="00E454AB" w:rsidRPr="00E454AB" w14:paraId="4A3FE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8607" w14:textId="77777777" w:rsidR="00554327" w:rsidRPr="00E454AB" w:rsidRDefault="00554327">
            <w:pPr>
              <w:pStyle w:val="TAL"/>
              <w:rPr>
                <w:sz w:val="16"/>
              </w:rPr>
            </w:pPr>
            <w:r w:rsidRPr="00E454AB">
              <w:rPr>
                <w:sz w:val="16"/>
              </w:rPr>
              <w:t>C1-213843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968F"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A187"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66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C764" w14:textId="77777777" w:rsidR="00554327" w:rsidRPr="00E454AB" w:rsidRDefault="00554327">
            <w:pPr>
              <w:pStyle w:val="TAL"/>
              <w:rPr>
                <w:sz w:val="16"/>
              </w:rPr>
            </w:pPr>
            <w:r w:rsidRPr="00E454AB">
              <w:rPr>
                <w:sz w:val="16"/>
              </w:rPr>
              <w:t>C1-213666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DE4668" w14:textId="77777777" w:rsidR="00554327" w:rsidRPr="00E454AB" w:rsidRDefault="00554327">
            <w:pPr>
              <w:pStyle w:val="TAL"/>
              <w:rPr>
                <w:sz w:val="16"/>
              </w:rPr>
            </w:pPr>
          </w:p>
        </w:tc>
      </w:tr>
      <w:tr w:rsidR="00E454AB" w:rsidRPr="00E454AB" w14:paraId="4F0709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EA4C" w14:textId="77777777" w:rsidR="00554327" w:rsidRPr="00E454AB" w:rsidRDefault="00554327">
            <w:pPr>
              <w:pStyle w:val="TAL"/>
              <w:rPr>
                <w:sz w:val="16"/>
              </w:rPr>
            </w:pPr>
            <w:r w:rsidRPr="00E454AB">
              <w:rPr>
                <w:sz w:val="16"/>
              </w:rPr>
              <w:t>C1-213844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2E38"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CE32"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22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4237" w14:textId="77777777" w:rsidR="00554327" w:rsidRPr="00E454AB" w:rsidRDefault="00554327">
            <w:pPr>
              <w:pStyle w:val="TAL"/>
              <w:rPr>
                <w:sz w:val="16"/>
              </w:rPr>
            </w:pPr>
            <w:r w:rsidRPr="00E454AB">
              <w:rPr>
                <w:sz w:val="16"/>
              </w:rPr>
              <w:t>C1-212916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53E1B8" w14:textId="77777777" w:rsidR="00554327" w:rsidRPr="00E454AB" w:rsidRDefault="00554327">
            <w:pPr>
              <w:pStyle w:val="TAL"/>
              <w:rPr>
                <w:sz w:val="16"/>
              </w:rPr>
            </w:pPr>
            <w:r w:rsidRPr="00E454AB">
              <w:rPr>
                <w:sz w:val="16"/>
              </w:rPr>
              <w:t>C1-213933</w:t>
            </w:r>
          </w:p>
        </w:tc>
      </w:tr>
      <w:tr w:rsidR="00E454AB" w:rsidRPr="00E454AB" w14:paraId="66492F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06F3" w14:textId="77777777" w:rsidR="00554327" w:rsidRPr="00E454AB" w:rsidRDefault="00554327">
            <w:pPr>
              <w:pStyle w:val="TAL"/>
              <w:rPr>
                <w:sz w:val="16"/>
              </w:rPr>
            </w:pPr>
            <w:r w:rsidRPr="00E454AB">
              <w:rPr>
                <w:sz w:val="16"/>
              </w:rPr>
              <w:t>C1-213845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8286"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3E4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E29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6276" w14:textId="77777777" w:rsidR="00554327" w:rsidRPr="00E454AB" w:rsidRDefault="00554327">
            <w:pPr>
              <w:pStyle w:val="TAL"/>
              <w:rPr>
                <w:sz w:val="16"/>
              </w:rPr>
            </w:pPr>
            <w:r w:rsidRPr="00E454AB">
              <w:rPr>
                <w:sz w:val="16"/>
              </w:rPr>
              <w:t>C1-213491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4C32E4" w14:textId="77777777" w:rsidR="00554327" w:rsidRPr="00E454AB" w:rsidRDefault="00554327">
            <w:pPr>
              <w:pStyle w:val="TAL"/>
              <w:rPr>
                <w:sz w:val="16"/>
              </w:rPr>
            </w:pPr>
          </w:p>
        </w:tc>
      </w:tr>
      <w:tr w:rsidR="00E454AB" w:rsidRPr="00E454AB" w14:paraId="2FCC5F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A63E" w14:textId="77777777" w:rsidR="00554327" w:rsidRPr="00E454AB" w:rsidRDefault="00554327">
            <w:pPr>
              <w:pStyle w:val="TAL"/>
              <w:rPr>
                <w:sz w:val="16"/>
              </w:rPr>
            </w:pPr>
            <w:r w:rsidRPr="00E454AB">
              <w:rPr>
                <w:sz w:val="16"/>
              </w:rPr>
              <w:t>C1-213846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66D4"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7F6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4D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EBB1" w14:textId="77777777" w:rsidR="00554327" w:rsidRPr="00E454AB" w:rsidRDefault="00554327">
            <w:pPr>
              <w:pStyle w:val="TAL"/>
              <w:rPr>
                <w:sz w:val="16"/>
              </w:rPr>
            </w:pPr>
            <w:r w:rsidRPr="00E454AB">
              <w:rPr>
                <w:sz w:val="16"/>
              </w:rPr>
              <w:t>C1-213414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6CC4F2" w14:textId="77777777" w:rsidR="00554327" w:rsidRPr="00E454AB" w:rsidRDefault="00554327">
            <w:pPr>
              <w:pStyle w:val="TAL"/>
              <w:rPr>
                <w:sz w:val="16"/>
              </w:rPr>
            </w:pPr>
          </w:p>
        </w:tc>
      </w:tr>
      <w:tr w:rsidR="00E454AB" w:rsidRPr="00E454AB" w14:paraId="70E0C1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B29A" w14:textId="77777777" w:rsidR="00554327" w:rsidRPr="00E454AB" w:rsidRDefault="00554327">
            <w:pPr>
              <w:pStyle w:val="TAL"/>
              <w:rPr>
                <w:sz w:val="16"/>
              </w:rPr>
            </w:pPr>
            <w:r w:rsidRPr="00E454AB">
              <w:rPr>
                <w:sz w:val="16"/>
              </w:rPr>
              <w:t>C1-213847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93F7"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324A" w14:textId="77777777" w:rsidR="00554327" w:rsidRPr="00E454AB" w:rsidRDefault="00554327">
            <w:pPr>
              <w:pStyle w:val="TAL"/>
              <w:rPr>
                <w:sz w:val="16"/>
              </w:rPr>
            </w:pPr>
            <w:r w:rsidRPr="00E454AB">
              <w:rPr>
                <w:sz w:val="16"/>
              </w:rPr>
              <w:t xml:space="preserve">Nokia, Nokia Shanghai Bell, Samsung, Intel,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064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4030" w14:textId="77777777" w:rsidR="00554327" w:rsidRPr="00E454AB" w:rsidRDefault="00554327">
            <w:pPr>
              <w:pStyle w:val="TAL"/>
              <w:rPr>
                <w:sz w:val="16"/>
              </w:rPr>
            </w:pPr>
            <w:r w:rsidRPr="00E454AB">
              <w:rPr>
                <w:sz w:val="16"/>
              </w:rPr>
              <w:t>C1-213122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A130FB" w14:textId="77777777" w:rsidR="00554327" w:rsidRPr="00E454AB" w:rsidRDefault="00554327">
            <w:pPr>
              <w:pStyle w:val="TAL"/>
              <w:rPr>
                <w:sz w:val="16"/>
              </w:rPr>
            </w:pPr>
          </w:p>
        </w:tc>
      </w:tr>
      <w:tr w:rsidR="00E454AB" w:rsidRPr="00E454AB" w14:paraId="25BC4E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E2FE" w14:textId="77777777" w:rsidR="00554327" w:rsidRPr="00E454AB" w:rsidRDefault="00554327">
            <w:pPr>
              <w:pStyle w:val="TAL"/>
              <w:rPr>
                <w:sz w:val="16"/>
              </w:rPr>
            </w:pPr>
            <w:r w:rsidRPr="00E454AB">
              <w:rPr>
                <w:sz w:val="16"/>
              </w:rPr>
              <w:t>C1-213848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34F7"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C9F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C1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A643" w14:textId="77777777" w:rsidR="00554327" w:rsidRPr="00E454AB" w:rsidRDefault="00554327">
            <w:pPr>
              <w:pStyle w:val="TAL"/>
              <w:rPr>
                <w:sz w:val="16"/>
              </w:rPr>
            </w:pPr>
            <w:r w:rsidRPr="00E454AB">
              <w:rPr>
                <w:sz w:val="16"/>
              </w:rPr>
              <w:t>C1-213436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F62A29" w14:textId="77777777" w:rsidR="00554327" w:rsidRPr="00E454AB" w:rsidRDefault="00554327">
            <w:pPr>
              <w:pStyle w:val="TAL"/>
              <w:rPr>
                <w:sz w:val="16"/>
              </w:rPr>
            </w:pPr>
          </w:p>
        </w:tc>
      </w:tr>
      <w:tr w:rsidR="00E454AB" w:rsidRPr="00E454AB" w14:paraId="4B66D6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A6B1" w14:textId="77777777" w:rsidR="00554327" w:rsidRPr="00E454AB" w:rsidRDefault="00554327">
            <w:pPr>
              <w:pStyle w:val="TAL"/>
              <w:rPr>
                <w:sz w:val="16"/>
              </w:rPr>
            </w:pPr>
            <w:r w:rsidRPr="00E454AB">
              <w:rPr>
                <w:sz w:val="16"/>
              </w:rPr>
              <w:t>C1-213849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A0CD"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C3C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3A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FE36" w14:textId="77777777" w:rsidR="00554327" w:rsidRPr="00E454AB" w:rsidRDefault="00554327">
            <w:pPr>
              <w:pStyle w:val="TAL"/>
              <w:rPr>
                <w:sz w:val="16"/>
              </w:rPr>
            </w:pPr>
            <w:r w:rsidRPr="00E454AB">
              <w:rPr>
                <w:sz w:val="16"/>
              </w:rPr>
              <w:t>C1-213440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11368F" w14:textId="77777777" w:rsidR="00554327" w:rsidRPr="00E454AB" w:rsidRDefault="00554327">
            <w:pPr>
              <w:pStyle w:val="TAL"/>
              <w:rPr>
                <w:sz w:val="16"/>
              </w:rPr>
            </w:pPr>
          </w:p>
        </w:tc>
      </w:tr>
      <w:tr w:rsidR="00E454AB" w:rsidRPr="00E454AB" w14:paraId="768B4B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820D" w14:textId="77777777" w:rsidR="00554327" w:rsidRPr="00E454AB" w:rsidRDefault="00554327">
            <w:pPr>
              <w:pStyle w:val="TAL"/>
              <w:rPr>
                <w:sz w:val="16"/>
              </w:rPr>
            </w:pPr>
            <w:r w:rsidRPr="00E454AB">
              <w:rPr>
                <w:sz w:val="16"/>
              </w:rPr>
              <w:t>C1-213850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F674"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88FC9" w14:textId="77777777" w:rsidR="00554327" w:rsidRPr="00E454AB" w:rsidRDefault="00554327">
            <w:pPr>
              <w:pStyle w:val="TAL"/>
              <w:rPr>
                <w:sz w:val="16"/>
              </w:rPr>
            </w:pPr>
            <w:r w:rsidRPr="00E454AB">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157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80F7" w14:textId="77777777" w:rsidR="00554327" w:rsidRPr="00E454AB" w:rsidRDefault="00554327">
            <w:pPr>
              <w:pStyle w:val="TAL"/>
              <w:rPr>
                <w:sz w:val="16"/>
              </w:rPr>
            </w:pPr>
            <w:r w:rsidRPr="00E454AB">
              <w:rPr>
                <w:sz w:val="16"/>
              </w:rPr>
              <w:t>C1-213521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4079BE" w14:textId="77777777" w:rsidR="00554327" w:rsidRPr="00E454AB" w:rsidRDefault="00554327">
            <w:pPr>
              <w:pStyle w:val="TAL"/>
              <w:rPr>
                <w:sz w:val="16"/>
              </w:rPr>
            </w:pPr>
          </w:p>
        </w:tc>
      </w:tr>
      <w:tr w:rsidR="00E454AB" w:rsidRPr="00E454AB" w14:paraId="461294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5565" w14:textId="77777777" w:rsidR="00554327" w:rsidRPr="00E454AB" w:rsidRDefault="00554327">
            <w:pPr>
              <w:pStyle w:val="TAL"/>
              <w:rPr>
                <w:sz w:val="16"/>
              </w:rPr>
            </w:pPr>
            <w:r w:rsidRPr="00E454AB">
              <w:rPr>
                <w:sz w:val="16"/>
              </w:rPr>
              <w:t>C1-213851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EBC5"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A38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7B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55C9" w14:textId="77777777" w:rsidR="00554327" w:rsidRPr="00E454AB" w:rsidRDefault="00554327">
            <w:pPr>
              <w:pStyle w:val="TAL"/>
              <w:rPr>
                <w:sz w:val="16"/>
              </w:rPr>
            </w:pPr>
            <w:r w:rsidRPr="00E454AB">
              <w:rPr>
                <w:sz w:val="16"/>
              </w:rPr>
              <w:t>C1-213811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BEBAD7" w14:textId="77777777" w:rsidR="00554327" w:rsidRPr="00E454AB" w:rsidRDefault="00554327">
            <w:pPr>
              <w:pStyle w:val="TAL"/>
              <w:rPr>
                <w:sz w:val="16"/>
              </w:rPr>
            </w:pPr>
          </w:p>
        </w:tc>
      </w:tr>
      <w:tr w:rsidR="00E454AB" w:rsidRPr="00E454AB" w14:paraId="3723C7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C7DF" w14:textId="77777777" w:rsidR="00554327" w:rsidRPr="00E454AB" w:rsidRDefault="00554327">
            <w:pPr>
              <w:pStyle w:val="TAL"/>
              <w:rPr>
                <w:sz w:val="16"/>
              </w:rPr>
            </w:pPr>
            <w:r w:rsidRPr="00E454AB">
              <w:rPr>
                <w:sz w:val="16"/>
              </w:rPr>
              <w:t>C1-213852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A8F4" w14:textId="77777777" w:rsidR="00554327" w:rsidRPr="00E454AB" w:rsidRDefault="00554327">
            <w:pPr>
              <w:pStyle w:val="TAL"/>
              <w:rPr>
                <w:sz w:val="16"/>
              </w:rPr>
            </w:pPr>
            <w:r w:rsidRPr="00E454AB">
              <w:rPr>
                <w:sz w:val="16"/>
              </w:rPr>
              <w:t>FS_MINT: Conclusion of Solutions for KI#9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64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26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4EC9" w14:textId="77777777" w:rsidR="00554327" w:rsidRPr="00E454AB" w:rsidRDefault="00554327">
            <w:pPr>
              <w:pStyle w:val="TAL"/>
              <w:rPr>
                <w:sz w:val="16"/>
              </w:rPr>
            </w:pPr>
            <w:r w:rsidRPr="00E454AB">
              <w:rPr>
                <w:sz w:val="16"/>
              </w:rPr>
              <w:t>C1-213296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794A4A" w14:textId="77777777" w:rsidR="00554327" w:rsidRPr="00E454AB" w:rsidRDefault="00554327">
            <w:pPr>
              <w:pStyle w:val="TAL"/>
              <w:rPr>
                <w:sz w:val="16"/>
              </w:rPr>
            </w:pPr>
          </w:p>
        </w:tc>
      </w:tr>
      <w:tr w:rsidR="00E454AB" w:rsidRPr="00E454AB" w14:paraId="76D912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A846" w14:textId="77777777" w:rsidR="00554327" w:rsidRPr="00E454AB" w:rsidRDefault="00554327">
            <w:pPr>
              <w:pStyle w:val="TAL"/>
              <w:rPr>
                <w:sz w:val="16"/>
              </w:rPr>
            </w:pPr>
            <w:r w:rsidRPr="00E454AB">
              <w:rPr>
                <w:sz w:val="16"/>
              </w:rPr>
              <w:t>C1-213853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8987"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E2D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75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1C32" w14:textId="77777777" w:rsidR="00554327" w:rsidRPr="00E454AB" w:rsidRDefault="00554327">
            <w:pPr>
              <w:pStyle w:val="TAL"/>
              <w:rPr>
                <w:sz w:val="16"/>
              </w:rPr>
            </w:pPr>
            <w:r w:rsidRPr="00E454AB">
              <w:rPr>
                <w:sz w:val="16"/>
              </w:rPr>
              <w:t>C1-213301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C9A558" w14:textId="77777777" w:rsidR="00554327" w:rsidRPr="00E454AB" w:rsidRDefault="00554327">
            <w:pPr>
              <w:pStyle w:val="TAL"/>
              <w:rPr>
                <w:sz w:val="16"/>
              </w:rPr>
            </w:pPr>
          </w:p>
        </w:tc>
      </w:tr>
      <w:tr w:rsidR="00E454AB" w:rsidRPr="00E454AB" w14:paraId="42B7BF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0015" w14:textId="77777777" w:rsidR="00554327" w:rsidRPr="00E454AB" w:rsidRDefault="00554327">
            <w:pPr>
              <w:pStyle w:val="TAL"/>
              <w:rPr>
                <w:sz w:val="16"/>
              </w:rPr>
            </w:pPr>
            <w:r w:rsidRPr="00E454AB">
              <w:rPr>
                <w:sz w:val="16"/>
              </w:rPr>
              <w:t>C1-213854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E1CC"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237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F8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24CC" w14:textId="77777777" w:rsidR="00554327" w:rsidRPr="00E454AB" w:rsidRDefault="00554327">
            <w:pPr>
              <w:pStyle w:val="TAL"/>
              <w:rPr>
                <w:sz w:val="16"/>
              </w:rPr>
            </w:pPr>
            <w:r w:rsidRPr="00E454AB">
              <w:rPr>
                <w:sz w:val="16"/>
              </w:rPr>
              <w:t>C1-213259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337FBA" w14:textId="77777777" w:rsidR="00554327" w:rsidRPr="00E454AB" w:rsidRDefault="00554327">
            <w:pPr>
              <w:pStyle w:val="TAL"/>
              <w:rPr>
                <w:sz w:val="16"/>
              </w:rPr>
            </w:pPr>
          </w:p>
        </w:tc>
      </w:tr>
      <w:tr w:rsidR="00E454AB" w:rsidRPr="00E454AB" w14:paraId="51C792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2BFF" w14:textId="77777777" w:rsidR="00554327" w:rsidRPr="00E454AB" w:rsidRDefault="00554327">
            <w:pPr>
              <w:pStyle w:val="TAL"/>
              <w:rPr>
                <w:sz w:val="16"/>
              </w:rPr>
            </w:pPr>
            <w:r w:rsidRPr="00E454AB">
              <w:rPr>
                <w:sz w:val="16"/>
              </w:rPr>
              <w:t>C1-213855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A2BD"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02F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14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B683" w14:textId="77777777" w:rsidR="00554327" w:rsidRPr="00E454AB" w:rsidRDefault="00554327">
            <w:pPr>
              <w:pStyle w:val="TAL"/>
              <w:rPr>
                <w:sz w:val="16"/>
              </w:rPr>
            </w:pPr>
            <w:r w:rsidRPr="00E454AB">
              <w:rPr>
                <w:sz w:val="16"/>
              </w:rPr>
              <w:t>C1-213260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F6A292" w14:textId="77777777" w:rsidR="00554327" w:rsidRPr="00E454AB" w:rsidRDefault="00554327">
            <w:pPr>
              <w:pStyle w:val="TAL"/>
              <w:rPr>
                <w:sz w:val="16"/>
              </w:rPr>
            </w:pPr>
          </w:p>
        </w:tc>
      </w:tr>
      <w:tr w:rsidR="00E454AB" w:rsidRPr="00E454AB" w14:paraId="425B44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B0E6" w14:textId="77777777" w:rsidR="00554327" w:rsidRPr="00E454AB" w:rsidRDefault="00554327">
            <w:pPr>
              <w:pStyle w:val="TAL"/>
              <w:rPr>
                <w:sz w:val="16"/>
              </w:rPr>
            </w:pPr>
            <w:r w:rsidRPr="00E454AB">
              <w:rPr>
                <w:sz w:val="16"/>
              </w:rPr>
              <w:t>C1-213856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637D"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76A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A6A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CA9D" w14:textId="77777777" w:rsidR="00554327" w:rsidRPr="00E454AB" w:rsidRDefault="00554327">
            <w:pPr>
              <w:pStyle w:val="TAL"/>
              <w:rPr>
                <w:sz w:val="16"/>
              </w:rPr>
            </w:pPr>
            <w:r w:rsidRPr="00E454AB">
              <w:rPr>
                <w:sz w:val="16"/>
              </w:rPr>
              <w:t>C1-213261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94BE75" w14:textId="77777777" w:rsidR="00554327" w:rsidRPr="00E454AB" w:rsidRDefault="00554327">
            <w:pPr>
              <w:pStyle w:val="TAL"/>
              <w:rPr>
                <w:sz w:val="16"/>
              </w:rPr>
            </w:pPr>
          </w:p>
        </w:tc>
      </w:tr>
      <w:tr w:rsidR="00E454AB" w:rsidRPr="00E454AB" w14:paraId="7BE7AA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8733" w14:textId="77777777" w:rsidR="00554327" w:rsidRPr="00E454AB" w:rsidRDefault="00554327">
            <w:pPr>
              <w:pStyle w:val="TAL"/>
              <w:rPr>
                <w:sz w:val="16"/>
              </w:rPr>
            </w:pPr>
            <w:r w:rsidRPr="00E454AB">
              <w:rPr>
                <w:sz w:val="16"/>
              </w:rPr>
              <w:t>C1-213857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9979"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B10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BC4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95E8" w14:textId="77777777" w:rsidR="00554327" w:rsidRPr="00E454AB" w:rsidRDefault="00554327">
            <w:pPr>
              <w:pStyle w:val="TAL"/>
              <w:rPr>
                <w:sz w:val="16"/>
              </w:rPr>
            </w:pPr>
            <w:r w:rsidRPr="00E454AB">
              <w:rPr>
                <w:sz w:val="16"/>
              </w:rPr>
              <w:t>C1-213271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1190AA" w14:textId="77777777" w:rsidR="00554327" w:rsidRPr="00E454AB" w:rsidRDefault="00554327">
            <w:pPr>
              <w:pStyle w:val="TAL"/>
              <w:rPr>
                <w:sz w:val="16"/>
              </w:rPr>
            </w:pPr>
          </w:p>
        </w:tc>
      </w:tr>
      <w:tr w:rsidR="00E454AB" w:rsidRPr="00E454AB" w14:paraId="090C23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0B02" w14:textId="77777777" w:rsidR="00554327" w:rsidRPr="00E454AB" w:rsidRDefault="00554327">
            <w:pPr>
              <w:pStyle w:val="TAL"/>
              <w:rPr>
                <w:sz w:val="16"/>
              </w:rPr>
            </w:pPr>
            <w:r w:rsidRPr="00E454AB">
              <w:rPr>
                <w:sz w:val="16"/>
              </w:rPr>
              <w:lastRenderedPageBreak/>
              <w:t>C1-213858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F191"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171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14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0EE6" w14:textId="77777777" w:rsidR="00554327" w:rsidRPr="00E454AB" w:rsidRDefault="00554327">
            <w:pPr>
              <w:pStyle w:val="TAL"/>
              <w:rPr>
                <w:sz w:val="16"/>
              </w:rPr>
            </w:pPr>
            <w:r w:rsidRPr="00E454AB">
              <w:rPr>
                <w:sz w:val="16"/>
              </w:rPr>
              <w:t>C1-213305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C36525" w14:textId="77777777" w:rsidR="00554327" w:rsidRPr="00E454AB" w:rsidRDefault="00554327">
            <w:pPr>
              <w:pStyle w:val="TAL"/>
              <w:rPr>
                <w:sz w:val="16"/>
              </w:rPr>
            </w:pPr>
          </w:p>
        </w:tc>
      </w:tr>
      <w:tr w:rsidR="00E454AB" w:rsidRPr="00E454AB" w14:paraId="38661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E375" w14:textId="77777777" w:rsidR="00554327" w:rsidRPr="00E454AB" w:rsidRDefault="00554327">
            <w:pPr>
              <w:pStyle w:val="TAL"/>
              <w:rPr>
                <w:sz w:val="16"/>
              </w:rPr>
            </w:pPr>
            <w:r w:rsidRPr="00E454AB">
              <w:rPr>
                <w:sz w:val="16"/>
              </w:rPr>
              <w:t>C1-213859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C27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C1E1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02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AC79" w14:textId="77777777" w:rsidR="00554327" w:rsidRPr="00E454AB" w:rsidRDefault="00554327">
            <w:pPr>
              <w:pStyle w:val="TAL"/>
              <w:rPr>
                <w:sz w:val="16"/>
              </w:rPr>
            </w:pPr>
            <w:r w:rsidRPr="00E454AB">
              <w:rPr>
                <w:sz w:val="16"/>
              </w:rPr>
              <w:t>C1-213808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899001" w14:textId="77777777" w:rsidR="00554327" w:rsidRPr="00E454AB" w:rsidRDefault="00554327">
            <w:pPr>
              <w:pStyle w:val="TAL"/>
              <w:rPr>
                <w:sz w:val="16"/>
              </w:rPr>
            </w:pPr>
          </w:p>
        </w:tc>
      </w:tr>
      <w:tr w:rsidR="00E454AB" w:rsidRPr="00E454AB" w14:paraId="33F282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9279" w14:textId="77777777" w:rsidR="00554327" w:rsidRPr="00E454AB" w:rsidRDefault="00554327">
            <w:pPr>
              <w:pStyle w:val="TAL"/>
              <w:rPr>
                <w:sz w:val="16"/>
              </w:rPr>
            </w:pPr>
            <w:r w:rsidRPr="00E454AB">
              <w:rPr>
                <w:sz w:val="16"/>
              </w:rPr>
              <w:t>C1-213860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0354"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590D" w14:textId="77777777" w:rsidR="00554327" w:rsidRPr="00E454AB" w:rsidRDefault="00554327">
            <w:pPr>
              <w:pStyle w:val="TAL"/>
              <w:rPr>
                <w:sz w:val="16"/>
              </w:rPr>
            </w:pPr>
            <w:r w:rsidRPr="00E454AB">
              <w:rPr>
                <w:sz w:val="16"/>
              </w:rPr>
              <w:t>Orange, OPPO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0F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61E6" w14:textId="77777777" w:rsidR="00554327" w:rsidRPr="00E454AB" w:rsidRDefault="00554327">
            <w:pPr>
              <w:pStyle w:val="TAL"/>
              <w:rPr>
                <w:sz w:val="16"/>
              </w:rPr>
            </w:pPr>
            <w:r w:rsidRPr="00E454AB">
              <w:rPr>
                <w:sz w:val="16"/>
              </w:rPr>
              <w:t>C1-213189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405B12" w14:textId="77777777" w:rsidR="00554327" w:rsidRPr="00E454AB" w:rsidRDefault="00554327">
            <w:pPr>
              <w:pStyle w:val="TAL"/>
              <w:rPr>
                <w:sz w:val="16"/>
              </w:rPr>
            </w:pPr>
          </w:p>
        </w:tc>
      </w:tr>
      <w:tr w:rsidR="00E454AB" w:rsidRPr="00E454AB" w14:paraId="24F47D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9411" w14:textId="77777777" w:rsidR="00554327" w:rsidRPr="00E454AB" w:rsidRDefault="00554327">
            <w:pPr>
              <w:pStyle w:val="TAL"/>
              <w:rPr>
                <w:sz w:val="16"/>
              </w:rPr>
            </w:pPr>
            <w:r w:rsidRPr="00E454AB">
              <w:rPr>
                <w:sz w:val="16"/>
              </w:rPr>
              <w:t>C1-213861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50AE"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EA7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CD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4033" w14:textId="77777777" w:rsidR="00554327" w:rsidRPr="00E454AB" w:rsidRDefault="00554327">
            <w:pPr>
              <w:pStyle w:val="TAL"/>
              <w:rPr>
                <w:sz w:val="16"/>
              </w:rPr>
            </w:pPr>
            <w:r w:rsidRPr="00E454AB">
              <w:rPr>
                <w:sz w:val="16"/>
              </w:rPr>
              <w:t>C1-213308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07A292" w14:textId="77777777" w:rsidR="00554327" w:rsidRPr="00E454AB" w:rsidRDefault="00554327">
            <w:pPr>
              <w:pStyle w:val="TAL"/>
              <w:rPr>
                <w:sz w:val="16"/>
              </w:rPr>
            </w:pPr>
          </w:p>
        </w:tc>
      </w:tr>
      <w:tr w:rsidR="00E454AB" w:rsidRPr="00E454AB" w14:paraId="74DC30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F53E" w14:textId="77777777" w:rsidR="00554327" w:rsidRPr="00E454AB" w:rsidRDefault="00554327">
            <w:pPr>
              <w:pStyle w:val="TAL"/>
              <w:rPr>
                <w:sz w:val="16"/>
              </w:rPr>
            </w:pPr>
            <w:r w:rsidRPr="00E454AB">
              <w:rPr>
                <w:sz w:val="16"/>
              </w:rPr>
              <w:t>C1-213862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2836"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6D8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543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8632" w14:textId="77777777" w:rsidR="00554327" w:rsidRPr="00E454AB" w:rsidRDefault="00554327">
            <w:pPr>
              <w:pStyle w:val="TAL"/>
              <w:rPr>
                <w:sz w:val="16"/>
              </w:rPr>
            </w:pPr>
            <w:r w:rsidRPr="00E454AB">
              <w:rPr>
                <w:sz w:val="16"/>
              </w:rPr>
              <w:t>C1-213313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9D1285" w14:textId="77777777" w:rsidR="00554327" w:rsidRPr="00E454AB" w:rsidRDefault="00554327">
            <w:pPr>
              <w:pStyle w:val="TAL"/>
              <w:rPr>
                <w:sz w:val="16"/>
              </w:rPr>
            </w:pPr>
          </w:p>
        </w:tc>
      </w:tr>
      <w:tr w:rsidR="00E454AB" w:rsidRPr="00E454AB" w14:paraId="7E67EB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1466" w14:textId="77777777" w:rsidR="00554327" w:rsidRPr="00E454AB" w:rsidRDefault="00554327">
            <w:pPr>
              <w:pStyle w:val="TAL"/>
              <w:rPr>
                <w:sz w:val="16"/>
              </w:rPr>
            </w:pPr>
            <w:r w:rsidRPr="00E454AB">
              <w:rPr>
                <w:sz w:val="16"/>
              </w:rPr>
              <w:t>C1-213863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737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1B2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E5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87E2" w14:textId="77777777" w:rsidR="00554327" w:rsidRPr="00E454AB" w:rsidRDefault="00554327">
            <w:pPr>
              <w:pStyle w:val="TAL"/>
              <w:rPr>
                <w:sz w:val="16"/>
              </w:rPr>
            </w:pPr>
            <w:r w:rsidRPr="00E454AB">
              <w:rPr>
                <w:sz w:val="16"/>
              </w:rPr>
              <w:t>C1-213454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F29C6E" w14:textId="77777777" w:rsidR="00554327" w:rsidRPr="00E454AB" w:rsidRDefault="00554327">
            <w:pPr>
              <w:pStyle w:val="TAL"/>
              <w:rPr>
                <w:sz w:val="16"/>
              </w:rPr>
            </w:pPr>
          </w:p>
        </w:tc>
      </w:tr>
      <w:tr w:rsidR="00E454AB" w:rsidRPr="00E454AB" w14:paraId="5C7D6C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ED4B" w14:textId="77777777" w:rsidR="00554327" w:rsidRPr="00E454AB" w:rsidRDefault="00554327">
            <w:pPr>
              <w:pStyle w:val="TAL"/>
              <w:rPr>
                <w:sz w:val="16"/>
              </w:rPr>
            </w:pPr>
            <w:r w:rsidRPr="00E454AB">
              <w:rPr>
                <w:sz w:val="16"/>
              </w:rPr>
              <w:t>C1-213864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4A2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E0BB"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5DF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CC7D" w14:textId="77777777" w:rsidR="00554327" w:rsidRPr="00E454AB" w:rsidRDefault="00554327">
            <w:pPr>
              <w:pStyle w:val="TAL"/>
              <w:rPr>
                <w:sz w:val="16"/>
              </w:rPr>
            </w:pPr>
            <w:r w:rsidRPr="00E454AB">
              <w:rPr>
                <w:sz w:val="16"/>
              </w:rPr>
              <w:t>C1-213455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F67F47" w14:textId="77777777" w:rsidR="00554327" w:rsidRPr="00E454AB" w:rsidRDefault="00554327">
            <w:pPr>
              <w:pStyle w:val="TAL"/>
              <w:rPr>
                <w:sz w:val="16"/>
              </w:rPr>
            </w:pPr>
          </w:p>
        </w:tc>
      </w:tr>
      <w:tr w:rsidR="00E454AB" w:rsidRPr="00E454AB" w14:paraId="38F382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130D" w14:textId="77777777" w:rsidR="00554327" w:rsidRPr="00E454AB" w:rsidRDefault="00554327">
            <w:pPr>
              <w:pStyle w:val="TAL"/>
              <w:rPr>
                <w:sz w:val="16"/>
              </w:rPr>
            </w:pPr>
            <w:r w:rsidRPr="00E454AB">
              <w:rPr>
                <w:sz w:val="16"/>
              </w:rPr>
              <w:t>C1-213865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BA9B"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A0D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BA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B07A" w14:textId="77777777" w:rsidR="00554327" w:rsidRPr="00E454AB" w:rsidRDefault="00554327">
            <w:pPr>
              <w:pStyle w:val="TAL"/>
              <w:rPr>
                <w:sz w:val="16"/>
              </w:rPr>
            </w:pPr>
            <w:r w:rsidRPr="00E454AB">
              <w:rPr>
                <w:sz w:val="16"/>
              </w:rPr>
              <w:t>C1-213456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07EBF2" w14:textId="77777777" w:rsidR="00554327" w:rsidRPr="00E454AB" w:rsidRDefault="00554327">
            <w:pPr>
              <w:pStyle w:val="TAL"/>
              <w:rPr>
                <w:sz w:val="16"/>
              </w:rPr>
            </w:pPr>
          </w:p>
        </w:tc>
      </w:tr>
      <w:tr w:rsidR="00E454AB" w:rsidRPr="00E454AB" w14:paraId="13E1AA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1FD3" w14:textId="77777777" w:rsidR="00554327" w:rsidRPr="00E454AB" w:rsidRDefault="00554327">
            <w:pPr>
              <w:pStyle w:val="TAL"/>
              <w:rPr>
                <w:sz w:val="16"/>
              </w:rPr>
            </w:pPr>
            <w:r w:rsidRPr="00E454AB">
              <w:rPr>
                <w:sz w:val="16"/>
              </w:rPr>
              <w:t>C1-213866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D6FD"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9323"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56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2342" w14:textId="77777777" w:rsidR="00554327" w:rsidRPr="00E454AB" w:rsidRDefault="00554327">
            <w:pPr>
              <w:pStyle w:val="TAL"/>
              <w:rPr>
                <w:sz w:val="16"/>
              </w:rPr>
            </w:pPr>
            <w:r w:rsidRPr="00E454AB">
              <w:rPr>
                <w:sz w:val="16"/>
              </w:rPr>
              <w:t>C1-213457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127365" w14:textId="77777777" w:rsidR="00554327" w:rsidRPr="00E454AB" w:rsidRDefault="00554327">
            <w:pPr>
              <w:pStyle w:val="TAL"/>
              <w:rPr>
                <w:sz w:val="16"/>
              </w:rPr>
            </w:pPr>
          </w:p>
        </w:tc>
      </w:tr>
      <w:tr w:rsidR="00E454AB" w:rsidRPr="00E454AB" w14:paraId="01FA85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B60C" w14:textId="77777777" w:rsidR="00554327" w:rsidRPr="00E454AB" w:rsidRDefault="00554327">
            <w:pPr>
              <w:pStyle w:val="TAL"/>
              <w:rPr>
                <w:sz w:val="16"/>
              </w:rPr>
            </w:pPr>
            <w:r w:rsidRPr="00E454AB">
              <w:rPr>
                <w:sz w:val="16"/>
              </w:rPr>
              <w:t>C1-213867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D7D5" w14:textId="77777777" w:rsidR="00554327" w:rsidRPr="00E454AB" w:rsidRDefault="00554327">
            <w:pPr>
              <w:pStyle w:val="TAL"/>
              <w:rPr>
                <w:sz w:val="16"/>
              </w:rPr>
            </w:pPr>
            <w:r w:rsidRPr="00E454AB">
              <w:rPr>
                <w:sz w:val="16"/>
              </w:rPr>
              <w:t>FS_MINT: Evaluation and conclusion for some issues of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C85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9F4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FDB8" w14:textId="77777777" w:rsidR="00554327" w:rsidRPr="00E454AB" w:rsidRDefault="00554327">
            <w:pPr>
              <w:pStyle w:val="TAL"/>
              <w:rPr>
                <w:sz w:val="16"/>
              </w:rPr>
            </w:pPr>
            <w:r w:rsidRPr="00E454AB">
              <w:rPr>
                <w:sz w:val="16"/>
              </w:rPr>
              <w:t>C1-213298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D66C04" w14:textId="77777777" w:rsidR="00554327" w:rsidRPr="00E454AB" w:rsidRDefault="00554327">
            <w:pPr>
              <w:pStyle w:val="TAL"/>
              <w:rPr>
                <w:sz w:val="16"/>
              </w:rPr>
            </w:pPr>
          </w:p>
        </w:tc>
      </w:tr>
      <w:tr w:rsidR="00E454AB" w:rsidRPr="00E454AB" w14:paraId="56F6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49B3" w14:textId="77777777" w:rsidR="00554327" w:rsidRPr="00E454AB" w:rsidRDefault="00554327">
            <w:pPr>
              <w:pStyle w:val="TAL"/>
              <w:rPr>
                <w:sz w:val="16"/>
              </w:rPr>
            </w:pPr>
            <w:r w:rsidRPr="00E454AB">
              <w:rPr>
                <w:sz w:val="16"/>
              </w:rPr>
              <w:t>C1-213868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FC72"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7688"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F86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5034" w14:textId="77777777" w:rsidR="00554327" w:rsidRPr="00E454AB" w:rsidRDefault="00554327">
            <w:pPr>
              <w:pStyle w:val="TAL"/>
              <w:rPr>
                <w:sz w:val="16"/>
              </w:rPr>
            </w:pPr>
            <w:r w:rsidRPr="00E454AB">
              <w:rPr>
                <w:sz w:val="16"/>
              </w:rPr>
              <w:t>C1-213179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57B63B" w14:textId="77777777" w:rsidR="00554327" w:rsidRPr="00E454AB" w:rsidRDefault="00554327">
            <w:pPr>
              <w:pStyle w:val="TAL"/>
              <w:rPr>
                <w:sz w:val="16"/>
              </w:rPr>
            </w:pPr>
          </w:p>
        </w:tc>
      </w:tr>
      <w:tr w:rsidR="00E454AB" w:rsidRPr="00E454AB" w14:paraId="69F629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C883" w14:textId="77777777" w:rsidR="00554327" w:rsidRPr="00E454AB" w:rsidRDefault="00554327">
            <w:pPr>
              <w:pStyle w:val="TAL"/>
              <w:rPr>
                <w:sz w:val="16"/>
              </w:rPr>
            </w:pPr>
            <w:r w:rsidRPr="00E454AB">
              <w:rPr>
                <w:sz w:val="16"/>
              </w:rPr>
              <w:t>C1-213869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1F4E"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EBBF"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D4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A199" w14:textId="77777777" w:rsidR="00554327" w:rsidRPr="00E454AB" w:rsidRDefault="00554327">
            <w:pPr>
              <w:pStyle w:val="TAL"/>
              <w:rPr>
                <w:sz w:val="16"/>
              </w:rPr>
            </w:pPr>
            <w:r w:rsidRPr="00E454AB">
              <w:rPr>
                <w:sz w:val="16"/>
              </w:rPr>
              <w:t>C1-213558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A13835" w14:textId="77777777" w:rsidR="00554327" w:rsidRPr="00E454AB" w:rsidRDefault="00554327">
            <w:pPr>
              <w:pStyle w:val="TAL"/>
              <w:rPr>
                <w:sz w:val="16"/>
              </w:rPr>
            </w:pPr>
          </w:p>
        </w:tc>
      </w:tr>
      <w:tr w:rsidR="00E454AB" w:rsidRPr="00E454AB" w14:paraId="4BDE05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957F" w14:textId="77777777" w:rsidR="00554327" w:rsidRPr="00E454AB" w:rsidRDefault="00554327">
            <w:pPr>
              <w:pStyle w:val="TAL"/>
              <w:rPr>
                <w:sz w:val="16"/>
              </w:rPr>
            </w:pPr>
            <w:r w:rsidRPr="00E454AB">
              <w:rPr>
                <w:sz w:val="16"/>
              </w:rPr>
              <w:t>C1-213870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E0AA"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7DB9"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033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1DB1" w14:textId="77777777" w:rsidR="00554327" w:rsidRPr="00E454AB" w:rsidRDefault="00554327">
            <w:pPr>
              <w:pStyle w:val="TAL"/>
              <w:rPr>
                <w:sz w:val="16"/>
              </w:rPr>
            </w:pPr>
            <w:r w:rsidRPr="00E454AB">
              <w:rPr>
                <w:sz w:val="16"/>
              </w:rPr>
              <w:t>C1-213183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4FE3AC" w14:textId="77777777" w:rsidR="00554327" w:rsidRPr="00E454AB" w:rsidRDefault="00554327">
            <w:pPr>
              <w:pStyle w:val="TAL"/>
              <w:rPr>
                <w:sz w:val="16"/>
              </w:rPr>
            </w:pPr>
          </w:p>
        </w:tc>
      </w:tr>
      <w:tr w:rsidR="00E454AB" w:rsidRPr="00E454AB" w14:paraId="1C093C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C20" w14:textId="77777777" w:rsidR="00554327" w:rsidRPr="00E454AB" w:rsidRDefault="00554327">
            <w:pPr>
              <w:pStyle w:val="TAL"/>
              <w:rPr>
                <w:sz w:val="16"/>
              </w:rPr>
            </w:pPr>
            <w:r w:rsidRPr="00E454AB">
              <w:rPr>
                <w:sz w:val="16"/>
              </w:rPr>
              <w:t>C1-213871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0A81"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B727"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27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417D" w14:textId="77777777" w:rsidR="00554327" w:rsidRPr="00E454AB" w:rsidRDefault="00554327">
            <w:pPr>
              <w:pStyle w:val="TAL"/>
              <w:rPr>
                <w:sz w:val="16"/>
              </w:rPr>
            </w:pPr>
            <w:r w:rsidRPr="00E454AB">
              <w:rPr>
                <w:sz w:val="16"/>
              </w:rPr>
              <w:t>C1-213212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F819F8" w14:textId="77777777" w:rsidR="00554327" w:rsidRPr="00E454AB" w:rsidRDefault="00554327">
            <w:pPr>
              <w:pStyle w:val="TAL"/>
              <w:rPr>
                <w:sz w:val="16"/>
              </w:rPr>
            </w:pPr>
          </w:p>
        </w:tc>
      </w:tr>
      <w:tr w:rsidR="00E454AB" w:rsidRPr="00E454AB" w14:paraId="1C5F08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3CB3" w14:textId="77777777" w:rsidR="00554327" w:rsidRPr="00E454AB" w:rsidRDefault="00554327">
            <w:pPr>
              <w:pStyle w:val="TAL"/>
              <w:rPr>
                <w:sz w:val="16"/>
              </w:rPr>
            </w:pPr>
            <w:r w:rsidRPr="00E454AB">
              <w:rPr>
                <w:sz w:val="16"/>
              </w:rPr>
              <w:t>C1-213872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74E6"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552D"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6CF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6D31" w14:textId="77777777" w:rsidR="00554327" w:rsidRPr="00E454AB" w:rsidRDefault="00554327">
            <w:pPr>
              <w:pStyle w:val="TAL"/>
              <w:rPr>
                <w:sz w:val="16"/>
              </w:rPr>
            </w:pPr>
            <w:r w:rsidRPr="00E454AB">
              <w:rPr>
                <w:sz w:val="16"/>
              </w:rPr>
              <w:t>C1-213239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C3B763" w14:textId="77777777" w:rsidR="00554327" w:rsidRPr="00E454AB" w:rsidRDefault="00554327">
            <w:pPr>
              <w:pStyle w:val="TAL"/>
              <w:rPr>
                <w:sz w:val="16"/>
              </w:rPr>
            </w:pPr>
          </w:p>
        </w:tc>
      </w:tr>
      <w:tr w:rsidR="00E454AB" w:rsidRPr="00E454AB" w14:paraId="26E8E3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6DBE" w14:textId="77777777" w:rsidR="00554327" w:rsidRPr="00E454AB" w:rsidRDefault="00554327">
            <w:pPr>
              <w:pStyle w:val="TAL"/>
              <w:rPr>
                <w:sz w:val="16"/>
              </w:rPr>
            </w:pPr>
            <w:r w:rsidRPr="00E454AB">
              <w:rPr>
                <w:sz w:val="16"/>
              </w:rPr>
              <w:t>C1-213873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CCB2"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84C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D3E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2A90" w14:textId="77777777" w:rsidR="00554327" w:rsidRPr="00E454AB" w:rsidRDefault="00554327">
            <w:pPr>
              <w:pStyle w:val="TAL"/>
              <w:rPr>
                <w:sz w:val="16"/>
              </w:rPr>
            </w:pPr>
            <w:r w:rsidRPr="00E454AB">
              <w:rPr>
                <w:sz w:val="16"/>
              </w:rPr>
              <w:t>C1-213153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CBCF9E" w14:textId="77777777" w:rsidR="00554327" w:rsidRPr="00E454AB" w:rsidRDefault="00554327">
            <w:pPr>
              <w:pStyle w:val="TAL"/>
              <w:rPr>
                <w:sz w:val="16"/>
              </w:rPr>
            </w:pPr>
            <w:r w:rsidRPr="00E454AB">
              <w:rPr>
                <w:sz w:val="16"/>
              </w:rPr>
              <w:t>C1-213962</w:t>
            </w:r>
          </w:p>
        </w:tc>
      </w:tr>
      <w:tr w:rsidR="00E454AB" w:rsidRPr="00E454AB" w14:paraId="44E9D8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60B9" w14:textId="77777777" w:rsidR="00554327" w:rsidRPr="00E454AB" w:rsidRDefault="00554327">
            <w:pPr>
              <w:pStyle w:val="TAL"/>
              <w:rPr>
                <w:sz w:val="16"/>
              </w:rPr>
            </w:pPr>
            <w:r w:rsidRPr="00E454AB">
              <w:rPr>
                <w:sz w:val="16"/>
              </w:rPr>
              <w:t>C1-213874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7944"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FA4C"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12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BAA" w14:textId="77777777" w:rsidR="00554327" w:rsidRPr="00E454AB" w:rsidRDefault="00554327">
            <w:pPr>
              <w:pStyle w:val="TAL"/>
              <w:rPr>
                <w:sz w:val="16"/>
              </w:rPr>
            </w:pPr>
            <w:r w:rsidRPr="00E454AB">
              <w:rPr>
                <w:sz w:val="16"/>
              </w:rPr>
              <w:t>C1-213408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05E332" w14:textId="77777777" w:rsidR="00554327" w:rsidRPr="00E454AB" w:rsidRDefault="00554327">
            <w:pPr>
              <w:pStyle w:val="TAL"/>
              <w:rPr>
                <w:sz w:val="16"/>
              </w:rPr>
            </w:pPr>
          </w:p>
        </w:tc>
      </w:tr>
      <w:tr w:rsidR="00E454AB" w:rsidRPr="00E454AB" w14:paraId="207889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B20" w14:textId="77777777" w:rsidR="00554327" w:rsidRPr="00E454AB" w:rsidRDefault="00554327">
            <w:pPr>
              <w:pStyle w:val="TAL"/>
              <w:rPr>
                <w:sz w:val="16"/>
              </w:rPr>
            </w:pPr>
            <w:r w:rsidRPr="00E454AB">
              <w:rPr>
                <w:sz w:val="16"/>
              </w:rPr>
              <w:t>C1-213875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B237"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9790"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2F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916E" w14:textId="77777777" w:rsidR="00554327" w:rsidRPr="00E454AB" w:rsidRDefault="00554327">
            <w:pPr>
              <w:pStyle w:val="TAL"/>
              <w:rPr>
                <w:sz w:val="16"/>
              </w:rPr>
            </w:pPr>
            <w:r w:rsidRPr="00E454AB">
              <w:rPr>
                <w:sz w:val="16"/>
              </w:rPr>
              <w:t>C1-213017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C8DAA3" w14:textId="77777777" w:rsidR="00554327" w:rsidRPr="00E454AB" w:rsidRDefault="00554327">
            <w:pPr>
              <w:pStyle w:val="TAL"/>
              <w:rPr>
                <w:sz w:val="16"/>
              </w:rPr>
            </w:pPr>
          </w:p>
        </w:tc>
      </w:tr>
      <w:tr w:rsidR="00E454AB" w:rsidRPr="00E454AB" w14:paraId="2C965B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636F" w14:textId="77777777" w:rsidR="00554327" w:rsidRPr="00E454AB" w:rsidRDefault="00554327">
            <w:pPr>
              <w:pStyle w:val="TAL"/>
              <w:rPr>
                <w:sz w:val="16"/>
              </w:rPr>
            </w:pPr>
            <w:r w:rsidRPr="00E454AB">
              <w:rPr>
                <w:sz w:val="16"/>
              </w:rPr>
              <w:t>C1-213876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84EC"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2547"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02F0"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8B7A" w14:textId="77777777" w:rsidR="00554327" w:rsidRPr="00E454AB" w:rsidRDefault="00554327">
            <w:pPr>
              <w:pStyle w:val="TAL"/>
              <w:rPr>
                <w:sz w:val="16"/>
              </w:rPr>
            </w:pPr>
            <w:r w:rsidRPr="00E454AB">
              <w:rPr>
                <w:sz w:val="16"/>
              </w:rPr>
              <w:t>C1-213819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F89C71" w14:textId="77777777" w:rsidR="00554327" w:rsidRPr="00E454AB" w:rsidRDefault="00554327">
            <w:pPr>
              <w:pStyle w:val="TAL"/>
              <w:rPr>
                <w:sz w:val="16"/>
              </w:rPr>
            </w:pPr>
          </w:p>
        </w:tc>
      </w:tr>
      <w:tr w:rsidR="00E454AB" w:rsidRPr="00E454AB" w14:paraId="500D93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4BF5" w14:textId="77777777" w:rsidR="00554327" w:rsidRPr="00E454AB" w:rsidRDefault="00554327">
            <w:pPr>
              <w:pStyle w:val="TAL"/>
              <w:rPr>
                <w:sz w:val="16"/>
              </w:rPr>
            </w:pPr>
            <w:r w:rsidRPr="00E454AB">
              <w:rPr>
                <w:sz w:val="16"/>
              </w:rPr>
              <w:t>C1-213877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ACA0"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5FE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CCD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DCB97" w14:textId="77777777" w:rsidR="00554327" w:rsidRPr="00E454AB" w:rsidRDefault="00554327">
            <w:pPr>
              <w:pStyle w:val="TAL"/>
              <w:rPr>
                <w:sz w:val="16"/>
              </w:rPr>
            </w:pPr>
            <w:r w:rsidRPr="00E454AB">
              <w:rPr>
                <w:sz w:val="16"/>
              </w:rPr>
              <w:t>C1-213018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B85E7C" w14:textId="77777777" w:rsidR="00554327" w:rsidRPr="00E454AB" w:rsidRDefault="00554327">
            <w:pPr>
              <w:pStyle w:val="TAL"/>
              <w:rPr>
                <w:sz w:val="16"/>
              </w:rPr>
            </w:pPr>
          </w:p>
        </w:tc>
      </w:tr>
      <w:tr w:rsidR="00E454AB" w:rsidRPr="00E454AB" w14:paraId="63C915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1BB1" w14:textId="77777777" w:rsidR="00554327" w:rsidRPr="00E454AB" w:rsidRDefault="00554327">
            <w:pPr>
              <w:pStyle w:val="TAL"/>
              <w:rPr>
                <w:sz w:val="16"/>
              </w:rPr>
            </w:pPr>
            <w:r w:rsidRPr="00E454AB">
              <w:rPr>
                <w:sz w:val="16"/>
              </w:rPr>
              <w:t>C1-213878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136B"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B99A"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18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5C47" w14:textId="77777777" w:rsidR="00554327" w:rsidRPr="00E454AB" w:rsidRDefault="00554327">
            <w:pPr>
              <w:pStyle w:val="TAL"/>
              <w:rPr>
                <w:sz w:val="16"/>
              </w:rPr>
            </w:pPr>
            <w:r w:rsidRPr="00E454AB">
              <w:rPr>
                <w:sz w:val="16"/>
              </w:rPr>
              <w:t>C1-213292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1500B5" w14:textId="77777777" w:rsidR="00554327" w:rsidRPr="00E454AB" w:rsidRDefault="00554327">
            <w:pPr>
              <w:pStyle w:val="TAL"/>
              <w:rPr>
                <w:sz w:val="16"/>
              </w:rPr>
            </w:pPr>
            <w:r w:rsidRPr="00E454AB">
              <w:rPr>
                <w:sz w:val="16"/>
              </w:rPr>
              <w:t>C1-213968</w:t>
            </w:r>
          </w:p>
        </w:tc>
      </w:tr>
      <w:tr w:rsidR="00E454AB" w:rsidRPr="00E454AB" w14:paraId="1C953D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FD8B" w14:textId="77777777" w:rsidR="00554327" w:rsidRPr="00E454AB" w:rsidRDefault="00554327">
            <w:pPr>
              <w:pStyle w:val="TAL"/>
              <w:rPr>
                <w:sz w:val="16"/>
              </w:rPr>
            </w:pPr>
            <w:r w:rsidRPr="00E454AB">
              <w:rPr>
                <w:sz w:val="16"/>
              </w:rPr>
              <w:t>C1-213879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99F5" w14:textId="77777777" w:rsidR="00554327" w:rsidRPr="00E454AB" w:rsidRDefault="00554327">
            <w:pPr>
              <w:pStyle w:val="TAL"/>
              <w:rPr>
                <w:sz w:val="16"/>
              </w:rPr>
            </w:pPr>
            <w:r w:rsidRPr="00E454AB">
              <w:rPr>
                <w:sz w:val="16"/>
              </w:rPr>
              <w:t>Further evaluation of solutions and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2B63"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57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5761" w14:textId="77777777" w:rsidR="00554327" w:rsidRPr="00E454AB" w:rsidRDefault="00554327">
            <w:pPr>
              <w:pStyle w:val="TAL"/>
              <w:rPr>
                <w:sz w:val="16"/>
              </w:rPr>
            </w:pPr>
            <w:r w:rsidRPr="00E454AB">
              <w:rPr>
                <w:sz w:val="16"/>
              </w:rPr>
              <w:t>C1-213022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68E7E6" w14:textId="77777777" w:rsidR="00554327" w:rsidRPr="00E454AB" w:rsidRDefault="00554327">
            <w:pPr>
              <w:pStyle w:val="TAL"/>
              <w:rPr>
                <w:sz w:val="16"/>
              </w:rPr>
            </w:pPr>
          </w:p>
        </w:tc>
      </w:tr>
      <w:tr w:rsidR="00E454AB" w:rsidRPr="00E454AB" w14:paraId="58FDC6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5EF1" w14:textId="77777777" w:rsidR="00554327" w:rsidRPr="00E454AB" w:rsidRDefault="00554327">
            <w:pPr>
              <w:pStyle w:val="TAL"/>
              <w:rPr>
                <w:sz w:val="16"/>
              </w:rPr>
            </w:pPr>
            <w:r w:rsidRPr="00E454AB">
              <w:rPr>
                <w:sz w:val="16"/>
              </w:rPr>
              <w:t>C1-213880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15F9"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C3CE"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81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A7B" w14:textId="77777777" w:rsidR="00554327" w:rsidRPr="00E454AB" w:rsidRDefault="00554327">
            <w:pPr>
              <w:pStyle w:val="TAL"/>
              <w:rPr>
                <w:sz w:val="16"/>
              </w:rPr>
            </w:pPr>
            <w:r w:rsidRPr="00E454AB">
              <w:rPr>
                <w:sz w:val="16"/>
              </w:rPr>
              <w:t>C1-213579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53FCF" w14:textId="77777777" w:rsidR="00554327" w:rsidRPr="00E454AB" w:rsidRDefault="00554327">
            <w:pPr>
              <w:pStyle w:val="TAL"/>
              <w:rPr>
                <w:sz w:val="16"/>
              </w:rPr>
            </w:pPr>
          </w:p>
        </w:tc>
      </w:tr>
      <w:tr w:rsidR="00E454AB" w:rsidRPr="00E454AB" w14:paraId="4B1FAE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A3F0" w14:textId="77777777" w:rsidR="00554327" w:rsidRPr="00E454AB" w:rsidRDefault="00554327">
            <w:pPr>
              <w:pStyle w:val="TAL"/>
              <w:rPr>
                <w:sz w:val="16"/>
              </w:rPr>
            </w:pPr>
            <w:r w:rsidRPr="00E454AB">
              <w:rPr>
                <w:sz w:val="16"/>
              </w:rPr>
              <w:t>C1-213881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6DC7F"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B1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 xml:space="preserve">Ericsson, vivo, </w:t>
            </w:r>
            <w:proofErr w:type="spellStart"/>
            <w:r w:rsidRPr="00E454AB">
              <w:rPr>
                <w:sz w:val="16"/>
              </w:rPr>
              <w:t>InterDigital</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B2E6"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D5EE" w14:textId="77777777" w:rsidR="00554327" w:rsidRPr="00E454AB" w:rsidRDefault="00554327">
            <w:pPr>
              <w:pStyle w:val="TAL"/>
              <w:rPr>
                <w:sz w:val="16"/>
              </w:rPr>
            </w:pPr>
            <w:r w:rsidRPr="00E454AB">
              <w:rPr>
                <w:sz w:val="16"/>
              </w:rPr>
              <w:t>C1-</w:t>
            </w:r>
            <w:r w:rsidRPr="00E454AB">
              <w:rPr>
                <w:sz w:val="16"/>
              </w:rPr>
              <w:lastRenderedPageBreak/>
              <w:t>213383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13E407" w14:textId="77777777" w:rsidR="00554327" w:rsidRPr="00E454AB" w:rsidRDefault="00554327">
            <w:pPr>
              <w:pStyle w:val="TAL"/>
              <w:rPr>
                <w:sz w:val="16"/>
              </w:rPr>
            </w:pPr>
          </w:p>
        </w:tc>
      </w:tr>
      <w:tr w:rsidR="00E454AB" w:rsidRPr="00E454AB" w14:paraId="09A0AF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6731" w14:textId="77777777" w:rsidR="00554327" w:rsidRPr="00E454AB" w:rsidRDefault="00554327">
            <w:pPr>
              <w:pStyle w:val="TAL"/>
              <w:rPr>
                <w:sz w:val="16"/>
              </w:rPr>
            </w:pPr>
            <w:r w:rsidRPr="00E454AB">
              <w:rPr>
                <w:sz w:val="16"/>
              </w:rPr>
              <w:t>C1-213882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8AA8"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304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57E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3A24" w14:textId="77777777" w:rsidR="00554327" w:rsidRPr="00E454AB" w:rsidRDefault="00554327">
            <w:pPr>
              <w:pStyle w:val="TAL"/>
              <w:rPr>
                <w:sz w:val="16"/>
              </w:rPr>
            </w:pPr>
            <w:r w:rsidRPr="00E454AB">
              <w:rPr>
                <w:sz w:val="16"/>
              </w:rPr>
              <w:t>C1-213384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CA4408" w14:textId="77777777" w:rsidR="00554327" w:rsidRPr="00E454AB" w:rsidRDefault="00554327">
            <w:pPr>
              <w:pStyle w:val="TAL"/>
              <w:rPr>
                <w:sz w:val="16"/>
              </w:rPr>
            </w:pPr>
          </w:p>
        </w:tc>
      </w:tr>
      <w:tr w:rsidR="00E454AB" w:rsidRPr="00E454AB" w14:paraId="41636A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6F30" w14:textId="77777777" w:rsidR="00554327" w:rsidRPr="00E454AB" w:rsidRDefault="00554327">
            <w:pPr>
              <w:pStyle w:val="TAL"/>
              <w:rPr>
                <w:sz w:val="16"/>
              </w:rPr>
            </w:pPr>
            <w:r w:rsidRPr="00E454AB">
              <w:rPr>
                <w:sz w:val="16"/>
              </w:rPr>
              <w:t>C1-213883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8551"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381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7E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C4C6" w14:textId="77777777" w:rsidR="00554327" w:rsidRPr="00E454AB" w:rsidRDefault="00554327">
            <w:pPr>
              <w:pStyle w:val="TAL"/>
              <w:rPr>
                <w:sz w:val="16"/>
              </w:rPr>
            </w:pPr>
            <w:r w:rsidRPr="00E454AB">
              <w:rPr>
                <w:sz w:val="16"/>
              </w:rPr>
              <w:t>C1-213385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7EE6A8" w14:textId="77777777" w:rsidR="00554327" w:rsidRPr="00E454AB" w:rsidRDefault="00554327">
            <w:pPr>
              <w:pStyle w:val="TAL"/>
              <w:rPr>
                <w:sz w:val="16"/>
              </w:rPr>
            </w:pPr>
          </w:p>
        </w:tc>
      </w:tr>
      <w:tr w:rsidR="00E454AB" w:rsidRPr="00E454AB" w14:paraId="0DC488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4A25" w14:textId="77777777" w:rsidR="00554327" w:rsidRPr="00E454AB" w:rsidRDefault="00554327">
            <w:pPr>
              <w:pStyle w:val="TAL"/>
              <w:rPr>
                <w:sz w:val="16"/>
              </w:rPr>
            </w:pPr>
            <w:r w:rsidRPr="00E454AB">
              <w:rPr>
                <w:sz w:val="16"/>
              </w:rPr>
              <w:t>C1-213884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2110"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68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B8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1899" w14:textId="77777777" w:rsidR="00554327" w:rsidRPr="00E454AB" w:rsidRDefault="00554327">
            <w:pPr>
              <w:pStyle w:val="TAL"/>
              <w:rPr>
                <w:sz w:val="16"/>
              </w:rPr>
            </w:pPr>
            <w:r w:rsidRPr="00E454AB">
              <w:rPr>
                <w:sz w:val="16"/>
              </w:rPr>
              <w:t>C1-213386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526A4A" w14:textId="77777777" w:rsidR="00554327" w:rsidRPr="00E454AB" w:rsidRDefault="00554327">
            <w:pPr>
              <w:pStyle w:val="TAL"/>
              <w:rPr>
                <w:sz w:val="16"/>
              </w:rPr>
            </w:pPr>
          </w:p>
        </w:tc>
      </w:tr>
      <w:tr w:rsidR="00E454AB" w:rsidRPr="00E454AB" w14:paraId="54A9C4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AF81" w14:textId="77777777" w:rsidR="00554327" w:rsidRPr="00E454AB" w:rsidRDefault="00554327">
            <w:pPr>
              <w:pStyle w:val="TAL"/>
              <w:rPr>
                <w:sz w:val="16"/>
              </w:rPr>
            </w:pPr>
            <w:r w:rsidRPr="00E454AB">
              <w:rPr>
                <w:sz w:val="16"/>
              </w:rPr>
              <w:t>C1-213885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9BF87"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BD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885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8E3D" w14:textId="77777777" w:rsidR="00554327" w:rsidRPr="00E454AB" w:rsidRDefault="00554327">
            <w:pPr>
              <w:pStyle w:val="TAL"/>
              <w:rPr>
                <w:sz w:val="16"/>
              </w:rPr>
            </w:pPr>
            <w:r w:rsidRPr="00E454AB">
              <w:rPr>
                <w:sz w:val="16"/>
              </w:rPr>
              <w:t>C1-213387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C27907" w14:textId="77777777" w:rsidR="00554327" w:rsidRPr="00E454AB" w:rsidRDefault="00554327">
            <w:pPr>
              <w:pStyle w:val="TAL"/>
              <w:rPr>
                <w:sz w:val="16"/>
              </w:rPr>
            </w:pPr>
          </w:p>
        </w:tc>
      </w:tr>
      <w:tr w:rsidR="00E454AB" w:rsidRPr="00E454AB" w14:paraId="7FA6B1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D83D" w14:textId="77777777" w:rsidR="00554327" w:rsidRPr="00E454AB" w:rsidRDefault="00554327">
            <w:pPr>
              <w:pStyle w:val="TAL"/>
              <w:rPr>
                <w:sz w:val="16"/>
              </w:rPr>
            </w:pPr>
            <w:r w:rsidRPr="00E454AB">
              <w:rPr>
                <w:sz w:val="16"/>
              </w:rPr>
              <w:t>C1-213886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569B"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45D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E2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44A5" w14:textId="77777777" w:rsidR="00554327" w:rsidRPr="00E454AB" w:rsidRDefault="00554327">
            <w:pPr>
              <w:pStyle w:val="TAL"/>
              <w:rPr>
                <w:sz w:val="16"/>
              </w:rPr>
            </w:pPr>
            <w:r w:rsidRPr="00E454AB">
              <w:rPr>
                <w:sz w:val="16"/>
              </w:rPr>
              <w:t>C1-213388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872516" w14:textId="77777777" w:rsidR="00554327" w:rsidRPr="00E454AB" w:rsidRDefault="00554327">
            <w:pPr>
              <w:pStyle w:val="TAL"/>
              <w:rPr>
                <w:sz w:val="16"/>
              </w:rPr>
            </w:pPr>
          </w:p>
        </w:tc>
      </w:tr>
      <w:tr w:rsidR="00E454AB" w:rsidRPr="00E454AB" w14:paraId="3BAF0F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0D9B" w14:textId="77777777" w:rsidR="00554327" w:rsidRPr="00E454AB" w:rsidRDefault="00554327">
            <w:pPr>
              <w:pStyle w:val="TAL"/>
              <w:rPr>
                <w:sz w:val="16"/>
              </w:rPr>
            </w:pPr>
            <w:r w:rsidRPr="00E454AB">
              <w:rPr>
                <w:sz w:val="16"/>
              </w:rPr>
              <w:t>C1-213887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B492"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26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0019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2AD7" w14:textId="77777777" w:rsidR="00554327" w:rsidRPr="00E454AB" w:rsidRDefault="00554327">
            <w:pPr>
              <w:pStyle w:val="TAL"/>
              <w:rPr>
                <w:sz w:val="16"/>
              </w:rPr>
            </w:pPr>
            <w:r w:rsidRPr="00E454AB">
              <w:rPr>
                <w:sz w:val="16"/>
              </w:rPr>
              <w:t>C1-213393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DD23B1" w14:textId="77777777" w:rsidR="00554327" w:rsidRPr="00E454AB" w:rsidRDefault="00554327">
            <w:pPr>
              <w:pStyle w:val="TAL"/>
              <w:rPr>
                <w:sz w:val="16"/>
              </w:rPr>
            </w:pPr>
          </w:p>
        </w:tc>
      </w:tr>
      <w:tr w:rsidR="00E454AB" w:rsidRPr="00E454AB" w14:paraId="2C80A9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BE4B" w14:textId="77777777" w:rsidR="00554327" w:rsidRPr="00E454AB" w:rsidRDefault="00554327">
            <w:pPr>
              <w:pStyle w:val="TAL"/>
              <w:rPr>
                <w:sz w:val="16"/>
              </w:rPr>
            </w:pPr>
            <w:r w:rsidRPr="00E454AB">
              <w:rPr>
                <w:sz w:val="16"/>
              </w:rPr>
              <w:t>C1-213888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2CBF"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6BA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144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7769" w14:textId="77777777" w:rsidR="00554327" w:rsidRPr="00E454AB" w:rsidRDefault="00554327">
            <w:pPr>
              <w:pStyle w:val="TAL"/>
              <w:rPr>
                <w:sz w:val="16"/>
              </w:rPr>
            </w:pPr>
            <w:r w:rsidRPr="00E454AB">
              <w:rPr>
                <w:sz w:val="16"/>
              </w:rPr>
              <w:t>C1-213399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90BBC7" w14:textId="77777777" w:rsidR="00554327" w:rsidRPr="00E454AB" w:rsidRDefault="00554327">
            <w:pPr>
              <w:pStyle w:val="TAL"/>
              <w:rPr>
                <w:sz w:val="16"/>
              </w:rPr>
            </w:pPr>
          </w:p>
        </w:tc>
      </w:tr>
      <w:tr w:rsidR="00E454AB" w:rsidRPr="00E454AB" w14:paraId="2B6289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9FAD" w14:textId="77777777" w:rsidR="00554327" w:rsidRPr="00E454AB" w:rsidRDefault="00554327">
            <w:pPr>
              <w:pStyle w:val="TAL"/>
              <w:rPr>
                <w:sz w:val="16"/>
              </w:rPr>
            </w:pPr>
            <w:r w:rsidRPr="00E454AB">
              <w:rPr>
                <w:sz w:val="16"/>
              </w:rPr>
              <w:t>C1-213889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D8724"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3B0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87C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C526" w14:textId="77777777" w:rsidR="00554327" w:rsidRPr="00E454AB" w:rsidRDefault="00554327">
            <w:pPr>
              <w:pStyle w:val="TAL"/>
              <w:rPr>
                <w:sz w:val="16"/>
              </w:rPr>
            </w:pPr>
            <w:r w:rsidRPr="00E454AB">
              <w:rPr>
                <w:sz w:val="16"/>
              </w:rPr>
              <w:t>C1-213400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FAECFD" w14:textId="77777777" w:rsidR="00554327" w:rsidRPr="00E454AB" w:rsidRDefault="00554327">
            <w:pPr>
              <w:pStyle w:val="TAL"/>
              <w:rPr>
                <w:sz w:val="16"/>
              </w:rPr>
            </w:pPr>
          </w:p>
        </w:tc>
      </w:tr>
      <w:tr w:rsidR="00E454AB" w:rsidRPr="00E454AB" w14:paraId="072047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C91C" w14:textId="77777777" w:rsidR="00554327" w:rsidRPr="00E454AB" w:rsidRDefault="00554327">
            <w:pPr>
              <w:pStyle w:val="TAL"/>
              <w:rPr>
                <w:sz w:val="16"/>
              </w:rPr>
            </w:pPr>
            <w:r w:rsidRPr="00E454AB">
              <w:rPr>
                <w:sz w:val="16"/>
              </w:rPr>
              <w:t>C1-213890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319B"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D9A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CD6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04A6" w14:textId="77777777" w:rsidR="00554327" w:rsidRPr="00E454AB" w:rsidRDefault="00554327">
            <w:pPr>
              <w:pStyle w:val="TAL"/>
              <w:rPr>
                <w:sz w:val="16"/>
              </w:rPr>
            </w:pPr>
            <w:r w:rsidRPr="00E454AB">
              <w:rPr>
                <w:sz w:val="16"/>
              </w:rPr>
              <w:t>C1-213403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53FD11" w14:textId="77777777" w:rsidR="00554327" w:rsidRPr="00E454AB" w:rsidRDefault="00554327">
            <w:pPr>
              <w:pStyle w:val="TAL"/>
              <w:rPr>
                <w:sz w:val="16"/>
              </w:rPr>
            </w:pPr>
          </w:p>
        </w:tc>
      </w:tr>
      <w:tr w:rsidR="00E454AB" w:rsidRPr="00E454AB" w14:paraId="720533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2A89" w14:textId="77777777" w:rsidR="00554327" w:rsidRPr="00E454AB" w:rsidRDefault="00554327">
            <w:pPr>
              <w:pStyle w:val="TAL"/>
              <w:rPr>
                <w:sz w:val="16"/>
              </w:rPr>
            </w:pPr>
            <w:r w:rsidRPr="00E454AB">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D582"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D34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897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3E74" w14:textId="77777777" w:rsidR="00554327" w:rsidRPr="00E454AB" w:rsidRDefault="00554327">
            <w:pPr>
              <w:pStyle w:val="TAL"/>
              <w:rPr>
                <w:sz w:val="16"/>
              </w:rPr>
            </w:pPr>
            <w:r w:rsidRPr="00E454AB">
              <w:rPr>
                <w:sz w:val="16"/>
              </w:rPr>
              <w:t>C1-213404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0CAAE7" w14:textId="77777777" w:rsidR="00554327" w:rsidRPr="00E454AB" w:rsidRDefault="00554327">
            <w:pPr>
              <w:pStyle w:val="TAL"/>
              <w:rPr>
                <w:sz w:val="16"/>
              </w:rPr>
            </w:pPr>
          </w:p>
        </w:tc>
      </w:tr>
      <w:tr w:rsidR="00E454AB" w:rsidRPr="00E454AB" w14:paraId="4CA7143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C3A0" w14:textId="77777777" w:rsidR="00554327" w:rsidRPr="00E454AB" w:rsidRDefault="00554327">
            <w:pPr>
              <w:pStyle w:val="TAL"/>
              <w:rPr>
                <w:sz w:val="16"/>
              </w:rPr>
            </w:pPr>
            <w:r w:rsidRPr="00E454AB">
              <w:rPr>
                <w:sz w:val="16"/>
              </w:rPr>
              <w:t>C1-213892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9F20" w14:textId="77777777" w:rsidR="00554327" w:rsidRPr="00E454AB" w:rsidRDefault="00554327">
            <w:pPr>
              <w:pStyle w:val="TAL"/>
              <w:rPr>
                <w:sz w:val="16"/>
              </w:rPr>
            </w:pPr>
            <w:r w:rsidRPr="00E454AB">
              <w:rPr>
                <w:sz w:val="16"/>
              </w:rPr>
              <w:t>Evaluation of solutions and conclusions for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6BD6" w14:textId="77777777" w:rsidR="00554327" w:rsidRPr="00E454AB" w:rsidRDefault="00554327">
            <w:pPr>
              <w:pStyle w:val="TAL"/>
              <w:rPr>
                <w:sz w:val="16"/>
              </w:rPr>
            </w:pPr>
            <w:r w:rsidRPr="00E454AB">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C91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0A63" w14:textId="77777777" w:rsidR="00554327" w:rsidRPr="00E454AB" w:rsidRDefault="00554327">
            <w:pPr>
              <w:pStyle w:val="TAL"/>
              <w:rPr>
                <w:sz w:val="16"/>
              </w:rPr>
            </w:pPr>
            <w:r w:rsidRPr="00E454AB">
              <w:rPr>
                <w:sz w:val="16"/>
              </w:rPr>
              <w:t>C1-213024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1D5733" w14:textId="77777777" w:rsidR="00554327" w:rsidRPr="00E454AB" w:rsidRDefault="00554327">
            <w:pPr>
              <w:pStyle w:val="TAL"/>
              <w:rPr>
                <w:sz w:val="16"/>
              </w:rPr>
            </w:pPr>
          </w:p>
        </w:tc>
      </w:tr>
      <w:tr w:rsidR="00E454AB" w:rsidRPr="00E454AB" w14:paraId="398BF8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A5BE" w14:textId="77777777" w:rsidR="00554327" w:rsidRPr="00E454AB" w:rsidRDefault="00554327">
            <w:pPr>
              <w:pStyle w:val="TAL"/>
              <w:rPr>
                <w:sz w:val="16"/>
              </w:rPr>
            </w:pPr>
            <w:r w:rsidRPr="00E454AB">
              <w:rPr>
                <w:sz w:val="16"/>
              </w:rPr>
              <w:t>C1-213893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5338"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8C7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CA0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6505B" w14:textId="77777777" w:rsidR="00554327" w:rsidRPr="00E454AB" w:rsidRDefault="00554327">
            <w:pPr>
              <w:pStyle w:val="TAL"/>
              <w:rPr>
                <w:sz w:val="16"/>
              </w:rPr>
            </w:pPr>
            <w:r w:rsidRPr="00E454AB">
              <w:rPr>
                <w:sz w:val="16"/>
              </w:rPr>
              <w:t>C1-213086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4581A9" w14:textId="77777777" w:rsidR="00554327" w:rsidRPr="00E454AB" w:rsidRDefault="00554327">
            <w:pPr>
              <w:pStyle w:val="TAL"/>
              <w:rPr>
                <w:sz w:val="16"/>
              </w:rPr>
            </w:pPr>
          </w:p>
        </w:tc>
      </w:tr>
      <w:tr w:rsidR="00E454AB" w:rsidRPr="00E454AB" w14:paraId="1F7E1B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EFDC" w14:textId="77777777" w:rsidR="00554327" w:rsidRPr="00E454AB" w:rsidRDefault="00554327">
            <w:pPr>
              <w:pStyle w:val="TAL"/>
              <w:rPr>
                <w:sz w:val="16"/>
              </w:rPr>
            </w:pPr>
            <w:r w:rsidRPr="00E454AB">
              <w:rPr>
                <w:sz w:val="16"/>
              </w:rPr>
              <w:t>C1-213894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ADAD"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AF20"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1A0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F369" w14:textId="77777777" w:rsidR="00554327" w:rsidRPr="00E454AB" w:rsidRDefault="00554327">
            <w:pPr>
              <w:pStyle w:val="TAL"/>
              <w:rPr>
                <w:sz w:val="16"/>
              </w:rPr>
            </w:pPr>
            <w:r w:rsidRPr="00E454AB">
              <w:rPr>
                <w:sz w:val="16"/>
              </w:rPr>
              <w:t>C1-213087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36CDB3" w14:textId="77777777" w:rsidR="00554327" w:rsidRPr="00E454AB" w:rsidRDefault="00554327">
            <w:pPr>
              <w:pStyle w:val="TAL"/>
              <w:rPr>
                <w:sz w:val="16"/>
              </w:rPr>
            </w:pPr>
          </w:p>
        </w:tc>
      </w:tr>
      <w:tr w:rsidR="00E454AB" w:rsidRPr="00E454AB" w14:paraId="2E9540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B90A" w14:textId="77777777" w:rsidR="00554327" w:rsidRPr="00E454AB" w:rsidRDefault="00554327">
            <w:pPr>
              <w:pStyle w:val="TAL"/>
              <w:rPr>
                <w:sz w:val="16"/>
              </w:rPr>
            </w:pPr>
            <w:r w:rsidRPr="00E454AB">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8328"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7D28"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496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3D5A" w14:textId="77777777" w:rsidR="00554327" w:rsidRPr="00E454AB" w:rsidRDefault="00554327">
            <w:pPr>
              <w:pStyle w:val="TAL"/>
              <w:rPr>
                <w:sz w:val="16"/>
              </w:rPr>
            </w:pPr>
            <w:r w:rsidRPr="00E454AB">
              <w:rPr>
                <w:sz w:val="16"/>
              </w:rPr>
              <w:t>C1-213088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2445C3" w14:textId="77777777" w:rsidR="00554327" w:rsidRPr="00E454AB" w:rsidRDefault="00554327">
            <w:pPr>
              <w:pStyle w:val="TAL"/>
              <w:rPr>
                <w:sz w:val="16"/>
              </w:rPr>
            </w:pPr>
          </w:p>
        </w:tc>
      </w:tr>
      <w:tr w:rsidR="00E454AB" w:rsidRPr="00E454AB" w14:paraId="4D883B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EAD1" w14:textId="77777777" w:rsidR="00554327" w:rsidRPr="00E454AB" w:rsidRDefault="00554327">
            <w:pPr>
              <w:pStyle w:val="TAL"/>
              <w:rPr>
                <w:sz w:val="16"/>
              </w:rPr>
            </w:pPr>
            <w:r w:rsidRPr="00E454AB">
              <w:rPr>
                <w:sz w:val="16"/>
              </w:rPr>
              <w:t>C1-213896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14D0"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54F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722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ECE8" w14:textId="77777777" w:rsidR="00554327" w:rsidRPr="00E454AB" w:rsidRDefault="00554327">
            <w:pPr>
              <w:pStyle w:val="TAL"/>
              <w:rPr>
                <w:sz w:val="16"/>
              </w:rPr>
            </w:pPr>
            <w:r w:rsidRPr="00E454AB">
              <w:rPr>
                <w:sz w:val="16"/>
              </w:rPr>
              <w:t>C1-213092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FA61D7" w14:textId="77777777" w:rsidR="00554327" w:rsidRPr="00E454AB" w:rsidRDefault="00554327">
            <w:pPr>
              <w:pStyle w:val="TAL"/>
              <w:rPr>
                <w:sz w:val="16"/>
              </w:rPr>
            </w:pPr>
            <w:r w:rsidRPr="00E454AB">
              <w:rPr>
                <w:sz w:val="16"/>
              </w:rPr>
              <w:t>C1-213967</w:t>
            </w:r>
          </w:p>
        </w:tc>
      </w:tr>
      <w:tr w:rsidR="00E454AB" w:rsidRPr="00E454AB" w14:paraId="786F40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8CB1" w14:textId="77777777" w:rsidR="00554327" w:rsidRPr="00E454AB" w:rsidRDefault="00554327">
            <w:pPr>
              <w:pStyle w:val="TAL"/>
              <w:rPr>
                <w:sz w:val="16"/>
              </w:rPr>
            </w:pPr>
            <w:r w:rsidRPr="00E454AB">
              <w:rPr>
                <w:sz w:val="16"/>
              </w:rPr>
              <w:t>C1-213897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4EDF"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9A27E"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lastRenderedPageBreak/>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A1AD"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44E2" w14:textId="77777777" w:rsidR="00554327" w:rsidRPr="00E454AB" w:rsidRDefault="00554327">
            <w:pPr>
              <w:pStyle w:val="TAL"/>
              <w:rPr>
                <w:sz w:val="16"/>
              </w:rPr>
            </w:pPr>
            <w:r w:rsidRPr="00E454AB">
              <w:rPr>
                <w:sz w:val="16"/>
              </w:rPr>
              <w:t>C1-213094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8D868A" w14:textId="77777777" w:rsidR="00554327" w:rsidRPr="00E454AB" w:rsidRDefault="00554327">
            <w:pPr>
              <w:pStyle w:val="TAL"/>
              <w:rPr>
                <w:sz w:val="16"/>
              </w:rPr>
            </w:pPr>
          </w:p>
        </w:tc>
      </w:tr>
      <w:tr w:rsidR="00E454AB" w:rsidRPr="00E454AB" w14:paraId="641D21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1148" w14:textId="77777777" w:rsidR="00554327" w:rsidRPr="00E454AB" w:rsidRDefault="00554327">
            <w:pPr>
              <w:pStyle w:val="TAL"/>
              <w:rPr>
                <w:sz w:val="16"/>
              </w:rPr>
            </w:pPr>
            <w:r w:rsidRPr="00E454AB">
              <w:rPr>
                <w:sz w:val="16"/>
              </w:rPr>
              <w:t>C1-213898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D74B"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0D73"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A6E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D99D" w14:textId="77777777" w:rsidR="00554327" w:rsidRPr="00E454AB" w:rsidRDefault="00554327">
            <w:pPr>
              <w:pStyle w:val="TAL"/>
              <w:rPr>
                <w:sz w:val="16"/>
              </w:rPr>
            </w:pPr>
            <w:r w:rsidRPr="00E454AB">
              <w:rPr>
                <w:sz w:val="16"/>
              </w:rPr>
              <w:t>C1-213095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1649E2" w14:textId="77777777" w:rsidR="00554327" w:rsidRPr="00E454AB" w:rsidRDefault="00554327">
            <w:pPr>
              <w:pStyle w:val="TAL"/>
              <w:rPr>
                <w:sz w:val="16"/>
              </w:rPr>
            </w:pPr>
          </w:p>
        </w:tc>
      </w:tr>
      <w:tr w:rsidR="00E454AB" w:rsidRPr="00E454AB" w14:paraId="5BA116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6A4C" w14:textId="77777777" w:rsidR="00554327" w:rsidRPr="00E454AB" w:rsidRDefault="00554327">
            <w:pPr>
              <w:pStyle w:val="TAL"/>
              <w:rPr>
                <w:sz w:val="16"/>
              </w:rPr>
            </w:pPr>
            <w:r w:rsidRPr="00E454AB">
              <w:rPr>
                <w:sz w:val="16"/>
              </w:rPr>
              <w:t>C1-213899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C2E5"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AA7F" w14:textId="77777777" w:rsidR="00554327" w:rsidRPr="00E454AB" w:rsidRDefault="00554327">
            <w:pPr>
              <w:pStyle w:val="TAL"/>
              <w:rPr>
                <w:sz w:val="16"/>
              </w:rPr>
            </w:pPr>
            <w:r w:rsidRPr="00E454AB">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CC2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3A40" w14:textId="77777777" w:rsidR="00554327" w:rsidRPr="00E454AB" w:rsidRDefault="00554327">
            <w:pPr>
              <w:pStyle w:val="TAL"/>
              <w:rPr>
                <w:sz w:val="16"/>
              </w:rPr>
            </w:pPr>
            <w:r w:rsidRPr="00E454AB">
              <w:rPr>
                <w:sz w:val="16"/>
              </w:rPr>
              <w:t>C1-213097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E8736D" w14:textId="77777777" w:rsidR="00554327" w:rsidRPr="00E454AB" w:rsidRDefault="00554327">
            <w:pPr>
              <w:pStyle w:val="TAL"/>
              <w:rPr>
                <w:sz w:val="16"/>
              </w:rPr>
            </w:pPr>
          </w:p>
        </w:tc>
      </w:tr>
      <w:tr w:rsidR="00E454AB" w:rsidRPr="00E454AB" w14:paraId="74A0A2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01C9" w14:textId="77777777" w:rsidR="00554327" w:rsidRPr="00E454AB" w:rsidRDefault="00554327">
            <w:pPr>
              <w:pStyle w:val="TAL"/>
              <w:rPr>
                <w:sz w:val="16"/>
              </w:rPr>
            </w:pPr>
            <w:r w:rsidRPr="00E454AB">
              <w:rPr>
                <w:sz w:val="16"/>
              </w:rPr>
              <w:t>C1-213900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48AB"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C15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7960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64F4" w14:textId="77777777" w:rsidR="00554327" w:rsidRPr="00E454AB" w:rsidRDefault="00554327">
            <w:pPr>
              <w:pStyle w:val="TAL"/>
              <w:rPr>
                <w:sz w:val="16"/>
              </w:rPr>
            </w:pPr>
            <w:r w:rsidRPr="00E454AB">
              <w:rPr>
                <w:sz w:val="16"/>
              </w:rPr>
              <w:t>C1-213294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B7AE25" w14:textId="77777777" w:rsidR="00554327" w:rsidRPr="00E454AB" w:rsidRDefault="00554327">
            <w:pPr>
              <w:pStyle w:val="TAL"/>
              <w:rPr>
                <w:sz w:val="16"/>
              </w:rPr>
            </w:pPr>
          </w:p>
        </w:tc>
      </w:tr>
      <w:tr w:rsidR="00E454AB" w:rsidRPr="00E454AB" w14:paraId="605EEA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BE48" w14:textId="77777777" w:rsidR="00554327" w:rsidRPr="00E454AB" w:rsidRDefault="00554327">
            <w:pPr>
              <w:pStyle w:val="TAL"/>
              <w:rPr>
                <w:sz w:val="16"/>
              </w:rPr>
            </w:pPr>
            <w:r w:rsidRPr="00E454AB">
              <w:rPr>
                <w:sz w:val="16"/>
              </w:rPr>
              <w:t>C1-213901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BFE1"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Eees_EECRegistration</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C7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112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40CB" w14:textId="77777777" w:rsidR="00554327" w:rsidRPr="00E454AB" w:rsidRDefault="00554327">
            <w:pPr>
              <w:pStyle w:val="TAL"/>
              <w:rPr>
                <w:sz w:val="16"/>
              </w:rPr>
            </w:pPr>
            <w:r w:rsidRPr="00E454AB">
              <w:rPr>
                <w:sz w:val="16"/>
              </w:rPr>
              <w:t>C1-213295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9258A1" w14:textId="77777777" w:rsidR="00554327" w:rsidRPr="00E454AB" w:rsidRDefault="00554327">
            <w:pPr>
              <w:pStyle w:val="TAL"/>
              <w:rPr>
                <w:sz w:val="16"/>
              </w:rPr>
            </w:pPr>
          </w:p>
        </w:tc>
      </w:tr>
      <w:tr w:rsidR="00E454AB" w:rsidRPr="00E454AB" w14:paraId="0F52C1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FF40" w14:textId="77777777" w:rsidR="00554327" w:rsidRPr="00E454AB" w:rsidRDefault="00554327">
            <w:pPr>
              <w:pStyle w:val="TAL"/>
              <w:rPr>
                <w:sz w:val="16"/>
              </w:rPr>
            </w:pPr>
            <w:r w:rsidRPr="00E454AB">
              <w:rPr>
                <w:sz w:val="16"/>
              </w:rPr>
              <w:t>C1-213902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0DE0"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F2C3"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F90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79738" w14:textId="77777777" w:rsidR="00554327" w:rsidRPr="00E454AB" w:rsidRDefault="00554327">
            <w:pPr>
              <w:pStyle w:val="TAL"/>
              <w:rPr>
                <w:sz w:val="16"/>
              </w:rPr>
            </w:pPr>
            <w:r w:rsidRPr="00E454AB">
              <w:rPr>
                <w:sz w:val="16"/>
              </w:rPr>
              <w:t>C1-213026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7122DA" w14:textId="77777777" w:rsidR="00554327" w:rsidRPr="00E454AB" w:rsidRDefault="00554327">
            <w:pPr>
              <w:pStyle w:val="TAL"/>
              <w:rPr>
                <w:sz w:val="16"/>
              </w:rPr>
            </w:pPr>
          </w:p>
        </w:tc>
      </w:tr>
      <w:tr w:rsidR="00E454AB" w:rsidRPr="00E454AB" w14:paraId="4ED74F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61AC" w14:textId="77777777" w:rsidR="00554327" w:rsidRPr="00E454AB" w:rsidRDefault="00554327">
            <w:pPr>
              <w:pStyle w:val="TAL"/>
              <w:rPr>
                <w:sz w:val="16"/>
              </w:rPr>
            </w:pPr>
            <w:r w:rsidRPr="00E454AB">
              <w:rPr>
                <w:sz w:val="16"/>
              </w:rPr>
              <w:t>C1-213903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E72D"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89E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4E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37BA" w14:textId="77777777" w:rsidR="00554327" w:rsidRPr="00E454AB" w:rsidRDefault="00554327">
            <w:pPr>
              <w:pStyle w:val="TAL"/>
              <w:rPr>
                <w:sz w:val="16"/>
              </w:rPr>
            </w:pPr>
            <w:r w:rsidRPr="00E454AB">
              <w:rPr>
                <w:sz w:val="16"/>
              </w:rPr>
              <w:t>C1-213180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C67DDC" w14:textId="77777777" w:rsidR="00554327" w:rsidRPr="00E454AB" w:rsidRDefault="00554327">
            <w:pPr>
              <w:pStyle w:val="TAL"/>
              <w:rPr>
                <w:sz w:val="16"/>
              </w:rPr>
            </w:pPr>
          </w:p>
        </w:tc>
      </w:tr>
      <w:tr w:rsidR="00E454AB" w:rsidRPr="00E454AB" w14:paraId="49BAB5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9810" w14:textId="77777777" w:rsidR="00554327" w:rsidRPr="00E454AB" w:rsidRDefault="00554327">
            <w:pPr>
              <w:pStyle w:val="TAL"/>
              <w:rPr>
                <w:sz w:val="16"/>
              </w:rPr>
            </w:pPr>
            <w:r w:rsidRPr="00E454AB">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75C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369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72B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34CA" w14:textId="77777777" w:rsidR="00554327" w:rsidRPr="00E454AB" w:rsidRDefault="00554327">
            <w:pPr>
              <w:pStyle w:val="TAL"/>
              <w:rPr>
                <w:sz w:val="16"/>
              </w:rPr>
            </w:pPr>
            <w:r w:rsidRPr="00E454AB">
              <w:rPr>
                <w:sz w:val="16"/>
              </w:rPr>
              <w:t>C1-213185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A226E3" w14:textId="77777777" w:rsidR="00554327" w:rsidRPr="00E454AB" w:rsidRDefault="00554327">
            <w:pPr>
              <w:pStyle w:val="TAL"/>
              <w:rPr>
                <w:sz w:val="16"/>
              </w:rPr>
            </w:pPr>
          </w:p>
        </w:tc>
      </w:tr>
      <w:tr w:rsidR="00E454AB" w:rsidRPr="00E454AB" w14:paraId="1C8941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0ED75" w14:textId="77777777" w:rsidR="00554327" w:rsidRPr="00E454AB" w:rsidRDefault="00554327">
            <w:pPr>
              <w:pStyle w:val="TAL"/>
              <w:rPr>
                <w:sz w:val="16"/>
              </w:rPr>
            </w:pPr>
            <w:r w:rsidRPr="00E454AB">
              <w:rPr>
                <w:sz w:val="16"/>
              </w:rPr>
              <w:t>C1-213905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5E1F"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3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0B9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3550" w14:textId="77777777" w:rsidR="00554327" w:rsidRPr="00E454AB" w:rsidRDefault="00554327">
            <w:pPr>
              <w:pStyle w:val="TAL"/>
              <w:rPr>
                <w:sz w:val="16"/>
              </w:rPr>
            </w:pPr>
            <w:r w:rsidRPr="00E454AB">
              <w:rPr>
                <w:sz w:val="16"/>
              </w:rPr>
              <w:t>C1-213191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F62F81" w14:textId="77777777" w:rsidR="00554327" w:rsidRPr="00E454AB" w:rsidRDefault="00554327">
            <w:pPr>
              <w:pStyle w:val="TAL"/>
              <w:rPr>
                <w:sz w:val="16"/>
              </w:rPr>
            </w:pPr>
          </w:p>
        </w:tc>
      </w:tr>
      <w:tr w:rsidR="00E454AB" w:rsidRPr="00E454AB" w14:paraId="573117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27CD" w14:textId="77777777" w:rsidR="00554327" w:rsidRPr="00E454AB" w:rsidRDefault="00554327">
            <w:pPr>
              <w:pStyle w:val="TAL"/>
              <w:rPr>
                <w:sz w:val="16"/>
              </w:rPr>
            </w:pPr>
            <w:r w:rsidRPr="00E454AB">
              <w:rPr>
                <w:sz w:val="16"/>
              </w:rPr>
              <w:t>C1-213906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DAFB" w14:textId="77777777" w:rsidR="00554327" w:rsidRPr="00E454AB" w:rsidRDefault="00554327">
            <w:pPr>
              <w:pStyle w:val="TAL"/>
              <w:rPr>
                <w:sz w:val="16"/>
              </w:rPr>
            </w:pPr>
            <w:r w:rsidRPr="00E454AB">
              <w:rPr>
                <w:sz w:val="16"/>
              </w:rPr>
              <w:t>General on elementary procedures between ECS and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C48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0D8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3E34" w14:textId="77777777" w:rsidR="00554327" w:rsidRPr="00E454AB" w:rsidRDefault="00554327">
            <w:pPr>
              <w:pStyle w:val="TAL"/>
              <w:rPr>
                <w:sz w:val="16"/>
              </w:rPr>
            </w:pPr>
            <w:r w:rsidRPr="00E454AB">
              <w:rPr>
                <w:sz w:val="16"/>
              </w:rPr>
              <w:t>C1-213194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D706EA" w14:textId="77777777" w:rsidR="00554327" w:rsidRPr="00E454AB" w:rsidRDefault="00554327">
            <w:pPr>
              <w:pStyle w:val="TAL"/>
              <w:rPr>
                <w:sz w:val="16"/>
              </w:rPr>
            </w:pPr>
          </w:p>
        </w:tc>
      </w:tr>
      <w:tr w:rsidR="00E454AB" w:rsidRPr="00E454AB" w14:paraId="5CDAC8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87F8" w14:textId="77777777" w:rsidR="00554327" w:rsidRPr="00E454AB" w:rsidRDefault="00554327">
            <w:pPr>
              <w:pStyle w:val="TAL"/>
              <w:rPr>
                <w:sz w:val="16"/>
              </w:rPr>
            </w:pPr>
            <w:r w:rsidRPr="00E454AB">
              <w:rPr>
                <w:sz w:val="16"/>
              </w:rPr>
              <w:t>C1-213907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E0A1" w14:textId="77777777" w:rsidR="00554327" w:rsidRPr="00E454AB" w:rsidRDefault="00554327">
            <w:pPr>
              <w:pStyle w:val="TAL"/>
              <w:rPr>
                <w:sz w:val="16"/>
              </w:rPr>
            </w:pPr>
            <w:r w:rsidRPr="00E454AB">
              <w:rPr>
                <w:sz w:val="16"/>
              </w:rPr>
              <w:t>Handling of unknown, unforeseen, and erroneous service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486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191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A0F6" w14:textId="77777777" w:rsidR="00554327" w:rsidRPr="00E454AB" w:rsidRDefault="00554327">
            <w:pPr>
              <w:pStyle w:val="TAL"/>
              <w:rPr>
                <w:sz w:val="16"/>
              </w:rPr>
            </w:pPr>
            <w:r w:rsidRPr="00E454AB">
              <w:rPr>
                <w:sz w:val="16"/>
              </w:rPr>
              <w:t>C1-213195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A3BEC8" w14:textId="77777777" w:rsidR="00554327" w:rsidRPr="00E454AB" w:rsidRDefault="00554327">
            <w:pPr>
              <w:pStyle w:val="TAL"/>
              <w:rPr>
                <w:sz w:val="16"/>
              </w:rPr>
            </w:pPr>
          </w:p>
        </w:tc>
      </w:tr>
      <w:tr w:rsidR="00E454AB" w:rsidRPr="00E454AB" w14:paraId="641682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CE21" w14:textId="77777777" w:rsidR="00554327" w:rsidRPr="00E454AB" w:rsidRDefault="00554327">
            <w:pPr>
              <w:pStyle w:val="TAL"/>
              <w:rPr>
                <w:sz w:val="16"/>
              </w:rPr>
            </w:pPr>
            <w:r w:rsidRPr="00E454AB">
              <w:rPr>
                <w:sz w:val="16"/>
              </w:rPr>
              <w:t>C1-213908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B588"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11AD" w14:textId="77777777" w:rsidR="00554327" w:rsidRPr="00E454AB" w:rsidRDefault="00554327">
            <w:pPr>
              <w:pStyle w:val="TAL"/>
              <w:rPr>
                <w:sz w:val="16"/>
              </w:rPr>
            </w:pPr>
            <w:r w:rsidRPr="00E454AB">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E9A6"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49F1" w14:textId="77777777" w:rsidR="00554327" w:rsidRPr="00E454AB" w:rsidRDefault="00554327">
            <w:pPr>
              <w:pStyle w:val="TAL"/>
              <w:rPr>
                <w:sz w:val="16"/>
              </w:rPr>
            </w:pPr>
            <w:r w:rsidRPr="00E454AB">
              <w:rPr>
                <w:sz w:val="16"/>
              </w:rPr>
              <w:t>C1-213559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9A64B6" w14:textId="77777777" w:rsidR="00554327" w:rsidRPr="00E454AB" w:rsidRDefault="00554327">
            <w:pPr>
              <w:pStyle w:val="TAL"/>
              <w:rPr>
                <w:sz w:val="16"/>
              </w:rPr>
            </w:pPr>
          </w:p>
        </w:tc>
      </w:tr>
      <w:tr w:rsidR="00E454AB" w:rsidRPr="00E454AB" w14:paraId="1DAC4E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6167" w14:textId="77777777" w:rsidR="00554327" w:rsidRPr="00E454AB" w:rsidRDefault="00554327">
            <w:pPr>
              <w:pStyle w:val="TAL"/>
              <w:rPr>
                <w:sz w:val="16"/>
              </w:rPr>
            </w:pPr>
            <w:r w:rsidRPr="00E454AB">
              <w:rPr>
                <w:sz w:val="16"/>
              </w:rPr>
              <w:t>C1-213909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95B2" w14:textId="77777777" w:rsidR="00554327" w:rsidRPr="00E454AB" w:rsidRDefault="00554327">
            <w:pPr>
              <w:pStyle w:val="TAL"/>
              <w:rPr>
                <w:sz w:val="16"/>
              </w:rPr>
            </w:pPr>
            <w:r w:rsidRPr="00E454AB">
              <w:rPr>
                <w:sz w:val="16"/>
              </w:rPr>
              <w:t>Service provisioning procedure based on request-response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89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E62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F4A9" w14:textId="77777777" w:rsidR="00554327" w:rsidRPr="00E454AB" w:rsidRDefault="00554327">
            <w:pPr>
              <w:pStyle w:val="TAL"/>
              <w:rPr>
                <w:sz w:val="16"/>
              </w:rPr>
            </w:pPr>
            <w:r w:rsidRPr="00E454AB">
              <w:rPr>
                <w:sz w:val="16"/>
              </w:rPr>
              <w:t>C1-213197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C3C6BF" w14:textId="77777777" w:rsidR="00554327" w:rsidRPr="00E454AB" w:rsidRDefault="00554327">
            <w:pPr>
              <w:pStyle w:val="TAL"/>
              <w:rPr>
                <w:sz w:val="16"/>
              </w:rPr>
            </w:pPr>
          </w:p>
        </w:tc>
      </w:tr>
      <w:tr w:rsidR="00E454AB" w:rsidRPr="00E454AB" w14:paraId="6CCA4F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384A" w14:textId="77777777" w:rsidR="00554327" w:rsidRPr="00E454AB" w:rsidRDefault="00554327">
            <w:pPr>
              <w:pStyle w:val="TAL"/>
              <w:rPr>
                <w:sz w:val="16"/>
              </w:rPr>
            </w:pPr>
            <w:r w:rsidRPr="00E454AB">
              <w:rPr>
                <w:sz w:val="16"/>
              </w:rPr>
              <w:t>C1-213910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5562" w14:textId="77777777" w:rsidR="00554327" w:rsidRPr="00E454AB" w:rsidRDefault="00554327">
            <w:pPr>
              <w:pStyle w:val="TAL"/>
              <w:rPr>
                <w:sz w:val="16"/>
              </w:rPr>
            </w:pPr>
            <w:r w:rsidRPr="00E454AB">
              <w:rPr>
                <w:sz w:val="16"/>
              </w:rPr>
              <w:t>Service provisioning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7D0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22A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217B" w14:textId="77777777" w:rsidR="00554327" w:rsidRPr="00E454AB" w:rsidRDefault="00554327">
            <w:pPr>
              <w:pStyle w:val="TAL"/>
              <w:rPr>
                <w:sz w:val="16"/>
              </w:rPr>
            </w:pPr>
            <w:r w:rsidRPr="00E454AB">
              <w:rPr>
                <w:sz w:val="16"/>
              </w:rPr>
              <w:t>C1-213198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0FF4A18" w14:textId="77777777" w:rsidR="00554327" w:rsidRPr="00E454AB" w:rsidRDefault="00554327">
            <w:pPr>
              <w:pStyle w:val="TAL"/>
              <w:rPr>
                <w:sz w:val="16"/>
              </w:rPr>
            </w:pPr>
          </w:p>
        </w:tc>
      </w:tr>
      <w:tr w:rsidR="00E454AB" w:rsidRPr="00E454AB" w14:paraId="05C3D5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4C6B" w14:textId="77777777" w:rsidR="00554327" w:rsidRPr="00E454AB" w:rsidRDefault="00554327">
            <w:pPr>
              <w:pStyle w:val="TAL"/>
              <w:rPr>
                <w:sz w:val="16"/>
              </w:rPr>
            </w:pPr>
            <w:r w:rsidRPr="00E454AB">
              <w:rPr>
                <w:sz w:val="16"/>
              </w:rPr>
              <w:t>C1-213911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63BD" w14:textId="77777777" w:rsidR="00554327" w:rsidRPr="00E454AB" w:rsidRDefault="00554327">
            <w:pPr>
              <w:pStyle w:val="TAL"/>
              <w:rPr>
                <w:sz w:val="16"/>
              </w:rPr>
            </w:pPr>
            <w:r w:rsidRPr="00E454AB">
              <w:rPr>
                <w:sz w:val="16"/>
              </w:rPr>
              <w:t>Service provisioning subscription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0C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7F2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1C29" w14:textId="77777777" w:rsidR="00554327" w:rsidRPr="00E454AB" w:rsidRDefault="00554327">
            <w:pPr>
              <w:pStyle w:val="TAL"/>
              <w:rPr>
                <w:sz w:val="16"/>
              </w:rPr>
            </w:pPr>
            <w:r w:rsidRPr="00E454AB">
              <w:rPr>
                <w:sz w:val="16"/>
              </w:rPr>
              <w:t>C1-213199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531E71" w14:textId="77777777" w:rsidR="00554327" w:rsidRPr="00E454AB" w:rsidRDefault="00554327">
            <w:pPr>
              <w:pStyle w:val="TAL"/>
              <w:rPr>
                <w:sz w:val="16"/>
              </w:rPr>
            </w:pPr>
          </w:p>
        </w:tc>
      </w:tr>
      <w:tr w:rsidR="00E454AB" w:rsidRPr="00E454AB" w14:paraId="766999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1090" w14:textId="77777777" w:rsidR="00554327" w:rsidRPr="00E454AB" w:rsidRDefault="00554327">
            <w:pPr>
              <w:pStyle w:val="TAL"/>
              <w:rPr>
                <w:sz w:val="16"/>
              </w:rPr>
            </w:pPr>
            <w:r w:rsidRPr="00E454AB">
              <w:rPr>
                <w:sz w:val="16"/>
              </w:rPr>
              <w:t>C1-213912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4FC2"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B173"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58C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8A03" w14:textId="77777777" w:rsidR="00554327" w:rsidRPr="00E454AB" w:rsidRDefault="00554327">
            <w:pPr>
              <w:pStyle w:val="TAL"/>
              <w:rPr>
                <w:sz w:val="16"/>
              </w:rPr>
            </w:pPr>
            <w:r w:rsidRPr="00E454AB">
              <w:rPr>
                <w:sz w:val="16"/>
              </w:rPr>
              <w:t>C1-213028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B47142" w14:textId="77777777" w:rsidR="00554327" w:rsidRPr="00E454AB" w:rsidRDefault="00554327">
            <w:pPr>
              <w:pStyle w:val="TAL"/>
              <w:rPr>
                <w:sz w:val="16"/>
              </w:rPr>
            </w:pPr>
          </w:p>
        </w:tc>
      </w:tr>
      <w:tr w:rsidR="00E454AB" w:rsidRPr="00E454AB" w14:paraId="3CDFC7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FA90" w14:textId="77777777" w:rsidR="00554327" w:rsidRPr="00E454AB" w:rsidRDefault="00554327">
            <w:pPr>
              <w:pStyle w:val="TAL"/>
              <w:rPr>
                <w:sz w:val="16"/>
              </w:rPr>
            </w:pPr>
            <w:r w:rsidRPr="00E454AB">
              <w:rPr>
                <w:sz w:val="16"/>
              </w:rPr>
              <w:t>C1-213913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55E1" w14:textId="77777777" w:rsidR="00554327" w:rsidRPr="00E454AB" w:rsidRDefault="00554327">
            <w:pPr>
              <w:pStyle w:val="TAL"/>
              <w:rPr>
                <w:sz w:val="16"/>
              </w:rPr>
            </w:pPr>
            <w:r w:rsidRPr="00E454AB">
              <w:rPr>
                <w:sz w:val="16"/>
              </w:rPr>
              <w:t>Service provisioning unsubscribe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845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AAC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6CF2A" w14:textId="77777777" w:rsidR="00554327" w:rsidRPr="00E454AB" w:rsidRDefault="00554327">
            <w:pPr>
              <w:pStyle w:val="TAL"/>
              <w:rPr>
                <w:sz w:val="16"/>
              </w:rPr>
            </w:pPr>
            <w:r w:rsidRPr="00E454AB">
              <w:rPr>
                <w:sz w:val="16"/>
              </w:rPr>
              <w:t>C1-213200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6588C" w14:textId="77777777" w:rsidR="00554327" w:rsidRPr="00E454AB" w:rsidRDefault="00554327">
            <w:pPr>
              <w:pStyle w:val="TAL"/>
              <w:rPr>
                <w:sz w:val="16"/>
              </w:rPr>
            </w:pPr>
          </w:p>
        </w:tc>
      </w:tr>
      <w:tr w:rsidR="00E454AB" w:rsidRPr="00E454AB" w14:paraId="04AF65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A8D8" w14:textId="77777777" w:rsidR="00554327" w:rsidRPr="00E454AB" w:rsidRDefault="00554327">
            <w:pPr>
              <w:pStyle w:val="TAL"/>
              <w:rPr>
                <w:sz w:val="16"/>
              </w:rPr>
            </w:pPr>
            <w:r w:rsidRPr="00E454AB">
              <w:rPr>
                <w:sz w:val="16"/>
              </w:rPr>
              <w:t>C1-213914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5D4D" w14:textId="77777777" w:rsidR="00554327" w:rsidRPr="00E454AB" w:rsidRDefault="00554327">
            <w:pPr>
              <w:pStyle w:val="TAL"/>
              <w:rPr>
                <w:sz w:val="16"/>
              </w:rPr>
            </w:pPr>
            <w:r w:rsidRPr="00E454AB">
              <w:rPr>
                <w:sz w:val="16"/>
              </w:rPr>
              <w:t>Service provisioning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956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3167"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2744" w14:textId="77777777" w:rsidR="00554327" w:rsidRPr="00E454AB" w:rsidRDefault="00554327">
            <w:pPr>
              <w:pStyle w:val="TAL"/>
              <w:rPr>
                <w:sz w:val="16"/>
              </w:rPr>
            </w:pPr>
            <w:r w:rsidRPr="00E454AB">
              <w:rPr>
                <w:sz w:val="16"/>
              </w:rPr>
              <w:t>C1-</w:t>
            </w:r>
            <w:r w:rsidRPr="00E454AB">
              <w:rPr>
                <w:sz w:val="16"/>
              </w:rPr>
              <w:lastRenderedPageBreak/>
              <w:t>213201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C23672" w14:textId="77777777" w:rsidR="00554327" w:rsidRPr="00E454AB" w:rsidRDefault="00554327">
            <w:pPr>
              <w:pStyle w:val="TAL"/>
              <w:rPr>
                <w:sz w:val="16"/>
              </w:rPr>
            </w:pPr>
          </w:p>
        </w:tc>
      </w:tr>
      <w:tr w:rsidR="00E454AB" w:rsidRPr="00E454AB" w14:paraId="57097E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2CB3" w14:textId="77777777" w:rsidR="00554327" w:rsidRPr="00E454AB" w:rsidRDefault="00554327">
            <w:pPr>
              <w:pStyle w:val="TAL"/>
              <w:rPr>
                <w:sz w:val="16"/>
              </w:rPr>
            </w:pPr>
            <w:r w:rsidRPr="00E454AB">
              <w:rPr>
                <w:sz w:val="16"/>
              </w:rPr>
              <w:t>C1-213915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A1BF"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0A9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BD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34AD" w14:textId="77777777" w:rsidR="00554327" w:rsidRPr="00E454AB" w:rsidRDefault="00554327">
            <w:pPr>
              <w:pStyle w:val="TAL"/>
              <w:rPr>
                <w:sz w:val="16"/>
              </w:rPr>
            </w:pPr>
            <w:r w:rsidRPr="00E454AB">
              <w:rPr>
                <w:sz w:val="16"/>
              </w:rPr>
              <w:t>C1-213150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A091E3" w14:textId="77777777" w:rsidR="00554327" w:rsidRPr="00E454AB" w:rsidRDefault="00554327">
            <w:pPr>
              <w:pStyle w:val="TAL"/>
              <w:rPr>
                <w:sz w:val="16"/>
              </w:rPr>
            </w:pPr>
          </w:p>
        </w:tc>
      </w:tr>
      <w:tr w:rsidR="00E454AB" w:rsidRPr="00E454AB" w14:paraId="26333D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9741" w14:textId="77777777" w:rsidR="00554327" w:rsidRPr="00E454AB" w:rsidRDefault="00554327">
            <w:pPr>
              <w:pStyle w:val="TAL"/>
              <w:rPr>
                <w:sz w:val="16"/>
              </w:rPr>
            </w:pPr>
            <w:r w:rsidRPr="00E454AB">
              <w:rPr>
                <w:sz w:val="16"/>
              </w:rPr>
              <w:t>C1-213916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5DED"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014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B7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404F" w14:textId="77777777" w:rsidR="00554327" w:rsidRPr="00E454AB" w:rsidRDefault="00554327">
            <w:pPr>
              <w:pStyle w:val="TAL"/>
              <w:rPr>
                <w:sz w:val="16"/>
              </w:rPr>
            </w:pPr>
            <w:r w:rsidRPr="00E454AB">
              <w:rPr>
                <w:sz w:val="16"/>
              </w:rPr>
              <w:t>C1-213182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85E872" w14:textId="77777777" w:rsidR="00554327" w:rsidRPr="00E454AB" w:rsidRDefault="00554327">
            <w:pPr>
              <w:pStyle w:val="TAL"/>
              <w:rPr>
                <w:sz w:val="16"/>
              </w:rPr>
            </w:pPr>
          </w:p>
        </w:tc>
      </w:tr>
      <w:tr w:rsidR="00E454AB" w:rsidRPr="00E454AB" w14:paraId="560489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9F09" w14:textId="77777777" w:rsidR="00554327" w:rsidRPr="00E454AB" w:rsidRDefault="00554327">
            <w:pPr>
              <w:pStyle w:val="TAL"/>
              <w:rPr>
                <w:sz w:val="16"/>
              </w:rPr>
            </w:pPr>
            <w:r w:rsidRPr="00E454AB">
              <w:rPr>
                <w:sz w:val="16"/>
              </w:rPr>
              <w:t>C1-213917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E866"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5983"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C2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950B" w14:textId="77777777" w:rsidR="00554327" w:rsidRPr="00E454AB" w:rsidRDefault="00554327">
            <w:pPr>
              <w:pStyle w:val="TAL"/>
              <w:rPr>
                <w:sz w:val="16"/>
              </w:rPr>
            </w:pPr>
            <w:r w:rsidRPr="00E454AB">
              <w:rPr>
                <w:sz w:val="16"/>
              </w:rPr>
              <w:t>C1-213827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8A8B08" w14:textId="77777777" w:rsidR="00554327" w:rsidRPr="00E454AB" w:rsidRDefault="00554327">
            <w:pPr>
              <w:pStyle w:val="TAL"/>
              <w:rPr>
                <w:sz w:val="16"/>
              </w:rPr>
            </w:pPr>
          </w:p>
        </w:tc>
      </w:tr>
      <w:tr w:rsidR="00E454AB" w:rsidRPr="00E454AB" w14:paraId="4724FB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802F" w14:textId="77777777" w:rsidR="00554327" w:rsidRPr="00E454AB" w:rsidRDefault="00554327">
            <w:pPr>
              <w:pStyle w:val="TAL"/>
              <w:rPr>
                <w:sz w:val="16"/>
              </w:rPr>
            </w:pPr>
            <w:r w:rsidRPr="00E454AB">
              <w:rPr>
                <w:sz w:val="16"/>
              </w:rPr>
              <w:t>C1-213918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30FD"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304E"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E4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2E7A8" w14:textId="77777777" w:rsidR="00554327" w:rsidRPr="00E454AB" w:rsidRDefault="00554327">
            <w:pPr>
              <w:pStyle w:val="TAL"/>
              <w:rPr>
                <w:sz w:val="16"/>
              </w:rPr>
            </w:pPr>
            <w:r w:rsidRPr="00E454AB">
              <w:rPr>
                <w:sz w:val="16"/>
              </w:rPr>
              <w:t>C1-213037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3DD51A" w14:textId="77777777" w:rsidR="00554327" w:rsidRPr="00E454AB" w:rsidRDefault="00554327">
            <w:pPr>
              <w:pStyle w:val="TAL"/>
              <w:rPr>
                <w:sz w:val="16"/>
              </w:rPr>
            </w:pPr>
          </w:p>
        </w:tc>
      </w:tr>
      <w:tr w:rsidR="00E454AB" w:rsidRPr="00E454AB" w14:paraId="6D4257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41F2" w14:textId="77777777" w:rsidR="00554327" w:rsidRPr="00E454AB" w:rsidRDefault="00554327">
            <w:pPr>
              <w:pStyle w:val="TAL"/>
              <w:rPr>
                <w:sz w:val="16"/>
              </w:rPr>
            </w:pPr>
            <w:r w:rsidRPr="00E454AB">
              <w:rPr>
                <w:sz w:val="16"/>
              </w:rPr>
              <w:t>C1-213919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DF18"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710F"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486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9BB7" w14:textId="77777777" w:rsidR="00554327" w:rsidRPr="00E454AB" w:rsidRDefault="00554327">
            <w:pPr>
              <w:pStyle w:val="TAL"/>
              <w:rPr>
                <w:sz w:val="16"/>
              </w:rPr>
            </w:pPr>
            <w:r w:rsidRPr="00E454AB">
              <w:rPr>
                <w:sz w:val="16"/>
              </w:rPr>
              <w:t>C1-213828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A5733A" w14:textId="77777777" w:rsidR="00554327" w:rsidRPr="00E454AB" w:rsidRDefault="00554327">
            <w:pPr>
              <w:pStyle w:val="TAL"/>
              <w:rPr>
                <w:sz w:val="16"/>
              </w:rPr>
            </w:pPr>
          </w:p>
        </w:tc>
      </w:tr>
      <w:tr w:rsidR="00E454AB" w:rsidRPr="00E454AB" w14:paraId="3A5CF4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2002" w14:textId="77777777" w:rsidR="00554327" w:rsidRPr="00E454AB" w:rsidRDefault="00554327">
            <w:pPr>
              <w:pStyle w:val="TAL"/>
              <w:rPr>
                <w:sz w:val="16"/>
              </w:rPr>
            </w:pPr>
            <w:r w:rsidRPr="00E454AB">
              <w:rPr>
                <w:sz w:val="16"/>
              </w:rPr>
              <w:t>C1-213920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AA18"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2B7E"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534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5761" w14:textId="77777777" w:rsidR="00554327" w:rsidRPr="00E454AB" w:rsidRDefault="00554327">
            <w:pPr>
              <w:pStyle w:val="TAL"/>
              <w:rPr>
                <w:sz w:val="16"/>
              </w:rPr>
            </w:pPr>
            <w:r w:rsidRPr="00E454AB">
              <w:rPr>
                <w:sz w:val="16"/>
              </w:rPr>
              <w:t>C1-213053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FF11DC" w14:textId="77777777" w:rsidR="00554327" w:rsidRPr="00E454AB" w:rsidRDefault="00554327">
            <w:pPr>
              <w:pStyle w:val="TAL"/>
              <w:rPr>
                <w:sz w:val="16"/>
              </w:rPr>
            </w:pPr>
          </w:p>
        </w:tc>
      </w:tr>
      <w:tr w:rsidR="00E454AB" w:rsidRPr="00E454AB" w14:paraId="3E9A16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E196" w14:textId="77777777" w:rsidR="00554327" w:rsidRPr="00E454AB" w:rsidRDefault="00554327">
            <w:pPr>
              <w:pStyle w:val="TAL"/>
              <w:rPr>
                <w:sz w:val="16"/>
              </w:rPr>
            </w:pPr>
            <w:r w:rsidRPr="00E454AB">
              <w:rPr>
                <w:sz w:val="16"/>
              </w:rPr>
              <w:t>C1-213921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F169"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32A6"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B43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83E3" w14:textId="77777777" w:rsidR="00554327" w:rsidRPr="00E454AB" w:rsidRDefault="00554327">
            <w:pPr>
              <w:pStyle w:val="TAL"/>
              <w:rPr>
                <w:sz w:val="16"/>
              </w:rPr>
            </w:pPr>
            <w:r w:rsidRPr="00E454AB">
              <w:rPr>
                <w:sz w:val="16"/>
              </w:rPr>
              <w:t>C1-213055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8244E7" w14:textId="77777777" w:rsidR="00554327" w:rsidRPr="00E454AB" w:rsidRDefault="00554327">
            <w:pPr>
              <w:pStyle w:val="TAL"/>
              <w:rPr>
                <w:sz w:val="16"/>
              </w:rPr>
            </w:pPr>
          </w:p>
        </w:tc>
      </w:tr>
      <w:tr w:rsidR="00E454AB" w:rsidRPr="00E454AB" w14:paraId="08C558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07C0" w14:textId="77777777" w:rsidR="00554327" w:rsidRPr="00E454AB" w:rsidRDefault="00554327">
            <w:pPr>
              <w:pStyle w:val="TAL"/>
              <w:rPr>
                <w:sz w:val="16"/>
              </w:rPr>
            </w:pPr>
            <w:r w:rsidRPr="00E454AB">
              <w:rPr>
                <w:sz w:val="16"/>
              </w:rPr>
              <w:t>C1-213922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1323"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FD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00A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F916" w14:textId="77777777" w:rsidR="00554327" w:rsidRPr="00E454AB" w:rsidRDefault="00554327">
            <w:pPr>
              <w:pStyle w:val="TAL"/>
              <w:rPr>
                <w:sz w:val="16"/>
              </w:rPr>
            </w:pPr>
            <w:r w:rsidRPr="00E454AB">
              <w:rPr>
                <w:sz w:val="16"/>
              </w:rPr>
              <w:t>C1-213159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048828E" w14:textId="77777777" w:rsidR="00554327" w:rsidRPr="00E454AB" w:rsidRDefault="00554327">
            <w:pPr>
              <w:pStyle w:val="TAL"/>
              <w:rPr>
                <w:sz w:val="16"/>
              </w:rPr>
            </w:pPr>
          </w:p>
        </w:tc>
      </w:tr>
      <w:tr w:rsidR="00E454AB" w:rsidRPr="00E454AB" w14:paraId="0738DD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6601" w14:textId="77777777" w:rsidR="00554327" w:rsidRPr="00E454AB" w:rsidRDefault="00554327">
            <w:pPr>
              <w:pStyle w:val="TAL"/>
              <w:rPr>
                <w:sz w:val="16"/>
              </w:rPr>
            </w:pPr>
            <w:r w:rsidRPr="00E454AB">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F448"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1F50"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F98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BC75" w14:textId="77777777" w:rsidR="00554327" w:rsidRPr="00E454AB" w:rsidRDefault="00554327">
            <w:pPr>
              <w:pStyle w:val="TAL"/>
              <w:rPr>
                <w:sz w:val="16"/>
              </w:rPr>
            </w:pPr>
            <w:r w:rsidRPr="00E454AB">
              <w:rPr>
                <w:sz w:val="16"/>
              </w:rPr>
              <w:t>C1-213297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73BD7B" w14:textId="77777777" w:rsidR="00554327" w:rsidRPr="00E454AB" w:rsidRDefault="00554327">
            <w:pPr>
              <w:pStyle w:val="TAL"/>
              <w:rPr>
                <w:sz w:val="16"/>
              </w:rPr>
            </w:pPr>
          </w:p>
        </w:tc>
      </w:tr>
      <w:tr w:rsidR="00E454AB" w:rsidRPr="00E454AB" w14:paraId="73CAFC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F5E2" w14:textId="77777777" w:rsidR="00554327" w:rsidRPr="00E454AB" w:rsidRDefault="00554327">
            <w:pPr>
              <w:pStyle w:val="TAL"/>
              <w:rPr>
                <w:sz w:val="16"/>
              </w:rPr>
            </w:pPr>
            <w:r w:rsidRPr="00E454AB">
              <w:rPr>
                <w:sz w:val="16"/>
              </w:rPr>
              <w:t>C1-213924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AC47"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FD14" w14:textId="77777777" w:rsidR="00554327" w:rsidRPr="00E454AB" w:rsidRDefault="00554327">
            <w:pPr>
              <w:pStyle w:val="TAL"/>
              <w:rPr>
                <w:sz w:val="16"/>
              </w:rPr>
            </w:pPr>
            <w:r w:rsidRPr="00E454AB">
              <w:rPr>
                <w:sz w:val="16"/>
              </w:rPr>
              <w:t xml:space="preserve">Ericsson, Qualcomm Incorporated, Apple, Samsung, </w:t>
            </w:r>
            <w:proofErr w:type="spellStart"/>
            <w:r w:rsidRPr="00E454AB">
              <w:rPr>
                <w:sz w:val="16"/>
              </w:rPr>
              <w:t>Convida</w:t>
            </w:r>
            <w:proofErr w:type="spellEnd"/>
            <w:r w:rsidRPr="00E454AB">
              <w:rPr>
                <w:sz w:val="16"/>
              </w:rPr>
              <w:t xml:space="preserve">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C7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2E0B" w14:textId="77777777" w:rsidR="00554327" w:rsidRPr="00E454AB" w:rsidRDefault="00554327">
            <w:pPr>
              <w:pStyle w:val="TAL"/>
              <w:rPr>
                <w:sz w:val="16"/>
              </w:rPr>
            </w:pPr>
            <w:r w:rsidRPr="00E454AB">
              <w:rPr>
                <w:sz w:val="16"/>
              </w:rPr>
              <w:t>C1-213549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991518" w14:textId="77777777" w:rsidR="00554327" w:rsidRPr="00E454AB" w:rsidRDefault="00554327">
            <w:pPr>
              <w:pStyle w:val="TAL"/>
              <w:rPr>
                <w:sz w:val="16"/>
              </w:rPr>
            </w:pPr>
          </w:p>
        </w:tc>
      </w:tr>
      <w:tr w:rsidR="00E454AB" w:rsidRPr="00E454AB" w14:paraId="2D3C8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0DAD" w14:textId="77777777" w:rsidR="00554327" w:rsidRPr="00E454AB" w:rsidRDefault="00554327">
            <w:pPr>
              <w:pStyle w:val="TAL"/>
              <w:rPr>
                <w:sz w:val="16"/>
              </w:rPr>
            </w:pPr>
            <w:r w:rsidRPr="00E454AB">
              <w:rPr>
                <w:sz w:val="16"/>
              </w:rPr>
              <w:t>C1-213925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902B" w14:textId="77777777" w:rsidR="00554327" w:rsidRPr="00E454AB" w:rsidRDefault="00554327">
            <w:pPr>
              <w:pStyle w:val="TAL"/>
              <w:rPr>
                <w:sz w:val="16"/>
              </w:rPr>
            </w:pPr>
            <w:r w:rsidRPr="00E454AB">
              <w:rPr>
                <w:sz w:val="16"/>
              </w:rPr>
              <w:t>Resolving ENs regarding security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B829"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BE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E663" w14:textId="77777777" w:rsidR="00554327" w:rsidRPr="00E454AB" w:rsidRDefault="00554327">
            <w:pPr>
              <w:pStyle w:val="TAL"/>
              <w:rPr>
                <w:sz w:val="16"/>
              </w:rPr>
            </w:pPr>
            <w:r w:rsidRPr="00E454AB">
              <w:rPr>
                <w:sz w:val="16"/>
              </w:rPr>
              <w:t>C1-213278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94659" w14:textId="77777777" w:rsidR="00554327" w:rsidRPr="00E454AB" w:rsidRDefault="00554327">
            <w:pPr>
              <w:pStyle w:val="TAL"/>
              <w:rPr>
                <w:sz w:val="16"/>
              </w:rPr>
            </w:pPr>
          </w:p>
        </w:tc>
      </w:tr>
      <w:tr w:rsidR="00E454AB" w:rsidRPr="00E454AB" w14:paraId="75DCC7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45128" w14:textId="77777777" w:rsidR="00554327" w:rsidRPr="00E454AB" w:rsidRDefault="00554327">
            <w:pPr>
              <w:pStyle w:val="TAL"/>
              <w:rPr>
                <w:sz w:val="16"/>
              </w:rPr>
            </w:pPr>
            <w:r w:rsidRPr="00E454AB">
              <w:rPr>
                <w:sz w:val="16"/>
              </w:rPr>
              <w:t>C1-213926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17BD" w14:textId="77777777" w:rsidR="00554327" w:rsidRPr="00E454AB" w:rsidRDefault="00554327">
            <w:pPr>
              <w:pStyle w:val="TAL"/>
              <w:rPr>
                <w:sz w:val="16"/>
              </w:rPr>
            </w:pPr>
            <w:r w:rsidRPr="00E454AB">
              <w:rPr>
                <w:sz w:val="16"/>
              </w:rPr>
              <w:t>Conclusion on the use of 3GPP access as a basis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8DF2"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B400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02F9" w14:textId="77777777" w:rsidR="00554327" w:rsidRPr="00E454AB" w:rsidRDefault="00554327">
            <w:pPr>
              <w:pStyle w:val="TAL"/>
              <w:rPr>
                <w:sz w:val="16"/>
              </w:rPr>
            </w:pPr>
            <w:r w:rsidRPr="00E454AB">
              <w:rPr>
                <w:sz w:val="16"/>
              </w:rPr>
              <w:t>C1-213279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1FD28B" w14:textId="77777777" w:rsidR="00554327" w:rsidRPr="00E454AB" w:rsidRDefault="00554327">
            <w:pPr>
              <w:pStyle w:val="TAL"/>
              <w:rPr>
                <w:sz w:val="16"/>
              </w:rPr>
            </w:pPr>
          </w:p>
        </w:tc>
      </w:tr>
      <w:tr w:rsidR="00E454AB" w:rsidRPr="00E454AB" w14:paraId="3D24BA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E076" w14:textId="77777777" w:rsidR="00554327" w:rsidRPr="00E454AB" w:rsidRDefault="00554327">
            <w:pPr>
              <w:pStyle w:val="TAL"/>
              <w:rPr>
                <w:sz w:val="16"/>
              </w:rPr>
            </w:pPr>
            <w:r w:rsidRPr="00E454AB">
              <w:rPr>
                <w:sz w:val="16"/>
              </w:rPr>
              <w:t>C1-213927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D108" w14:textId="77777777" w:rsidR="00554327" w:rsidRPr="00E454AB" w:rsidRDefault="00554327">
            <w:pPr>
              <w:pStyle w:val="TAL"/>
              <w:rPr>
                <w:sz w:val="16"/>
              </w:rPr>
            </w:pPr>
            <w:r w:rsidRPr="00E454AB">
              <w:rPr>
                <w:sz w:val="16"/>
              </w:rPr>
              <w:t>Resolving ENs regarding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0E24B"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2E8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2F10" w14:textId="77777777" w:rsidR="00554327" w:rsidRPr="00E454AB" w:rsidRDefault="00554327">
            <w:pPr>
              <w:pStyle w:val="TAL"/>
              <w:rPr>
                <w:sz w:val="16"/>
              </w:rPr>
            </w:pPr>
            <w:r w:rsidRPr="00E454AB">
              <w:rPr>
                <w:sz w:val="16"/>
              </w:rPr>
              <w:t>C1-213280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7E44DE" w14:textId="77777777" w:rsidR="00554327" w:rsidRPr="00E454AB" w:rsidRDefault="00554327">
            <w:pPr>
              <w:pStyle w:val="TAL"/>
              <w:rPr>
                <w:sz w:val="16"/>
              </w:rPr>
            </w:pPr>
          </w:p>
        </w:tc>
      </w:tr>
      <w:tr w:rsidR="00E454AB" w:rsidRPr="00E454AB" w14:paraId="101050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A11D" w14:textId="77777777" w:rsidR="00554327" w:rsidRPr="00E454AB" w:rsidRDefault="00554327">
            <w:pPr>
              <w:pStyle w:val="TAL"/>
              <w:rPr>
                <w:sz w:val="16"/>
              </w:rPr>
            </w:pPr>
            <w:r w:rsidRPr="00E454AB">
              <w:rPr>
                <w:sz w:val="16"/>
              </w:rPr>
              <w:t>C1-213928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AB8F"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2E2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06D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AE48" w14:textId="77777777" w:rsidR="00554327" w:rsidRPr="00E454AB" w:rsidRDefault="00554327">
            <w:pPr>
              <w:pStyle w:val="TAL"/>
              <w:rPr>
                <w:sz w:val="16"/>
              </w:rPr>
            </w:pPr>
            <w:r w:rsidRPr="00E454AB">
              <w:rPr>
                <w:sz w:val="16"/>
              </w:rPr>
              <w:t>C1-212848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FF3FF" w14:textId="77777777" w:rsidR="00554327" w:rsidRPr="00E454AB" w:rsidRDefault="00554327">
            <w:pPr>
              <w:pStyle w:val="TAL"/>
              <w:rPr>
                <w:sz w:val="16"/>
              </w:rPr>
            </w:pPr>
          </w:p>
        </w:tc>
      </w:tr>
      <w:tr w:rsidR="00E454AB" w:rsidRPr="00E454AB" w14:paraId="6D8481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126" w14:textId="77777777" w:rsidR="00554327" w:rsidRPr="00E454AB" w:rsidRDefault="00554327">
            <w:pPr>
              <w:pStyle w:val="TAL"/>
              <w:rPr>
                <w:sz w:val="16"/>
              </w:rPr>
            </w:pPr>
            <w:r w:rsidRPr="00E454AB">
              <w:rPr>
                <w:sz w:val="16"/>
              </w:rPr>
              <w:t>C1-213929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6BF1"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CDED"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BA9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F7BF" w14:textId="77777777" w:rsidR="00554327" w:rsidRPr="00E454AB" w:rsidRDefault="00554327">
            <w:pPr>
              <w:pStyle w:val="TAL"/>
              <w:rPr>
                <w:sz w:val="16"/>
              </w:rPr>
            </w:pPr>
            <w:r w:rsidRPr="00E454AB">
              <w:rPr>
                <w:sz w:val="16"/>
              </w:rPr>
              <w:t>C1-213036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4224A3" w14:textId="77777777" w:rsidR="00554327" w:rsidRPr="00E454AB" w:rsidRDefault="00554327">
            <w:pPr>
              <w:pStyle w:val="TAL"/>
              <w:rPr>
                <w:sz w:val="16"/>
              </w:rPr>
            </w:pPr>
          </w:p>
        </w:tc>
      </w:tr>
      <w:tr w:rsidR="00E454AB" w:rsidRPr="00E454AB" w14:paraId="31FD9A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574F" w14:textId="77777777" w:rsidR="00554327" w:rsidRPr="00E454AB" w:rsidRDefault="00554327">
            <w:pPr>
              <w:pStyle w:val="TAL"/>
              <w:rPr>
                <w:sz w:val="16"/>
              </w:rPr>
            </w:pPr>
            <w:r w:rsidRPr="00E454AB">
              <w:rPr>
                <w:sz w:val="16"/>
              </w:rPr>
              <w:t>C1-213930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2660"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FE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594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20BA" w14:textId="77777777" w:rsidR="00554327" w:rsidRPr="00E454AB" w:rsidRDefault="00554327">
            <w:pPr>
              <w:pStyle w:val="TAL"/>
              <w:rPr>
                <w:sz w:val="16"/>
              </w:rPr>
            </w:pPr>
            <w:r w:rsidRPr="00E454AB">
              <w:rPr>
                <w:sz w:val="16"/>
              </w:rPr>
              <w:t>C1-213526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2D3958" w14:textId="77777777" w:rsidR="00554327" w:rsidRPr="00E454AB" w:rsidRDefault="00554327">
            <w:pPr>
              <w:pStyle w:val="TAL"/>
              <w:rPr>
                <w:sz w:val="16"/>
              </w:rPr>
            </w:pPr>
            <w:r w:rsidRPr="00E454AB">
              <w:rPr>
                <w:sz w:val="16"/>
              </w:rPr>
              <w:t>C1-213965</w:t>
            </w:r>
          </w:p>
        </w:tc>
      </w:tr>
      <w:tr w:rsidR="00E454AB" w:rsidRPr="00E454AB" w14:paraId="6F3165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3C1C" w14:textId="77777777" w:rsidR="00554327" w:rsidRPr="00E454AB" w:rsidRDefault="00554327">
            <w:pPr>
              <w:pStyle w:val="TAL"/>
              <w:rPr>
                <w:sz w:val="16"/>
              </w:rPr>
            </w:pPr>
            <w:r w:rsidRPr="00E454AB">
              <w:rPr>
                <w:sz w:val="16"/>
              </w:rPr>
              <w:t>C1-213931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EBDE"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7A7E"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FB4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D164" w14:textId="77777777" w:rsidR="00554327" w:rsidRPr="00E454AB" w:rsidRDefault="00554327">
            <w:pPr>
              <w:pStyle w:val="TAL"/>
              <w:rPr>
                <w:sz w:val="16"/>
              </w:rPr>
            </w:pPr>
            <w:r w:rsidRPr="00E454AB">
              <w:rPr>
                <w:sz w:val="16"/>
              </w:rPr>
              <w:t>C1-213834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8ACEEF" w14:textId="77777777" w:rsidR="00554327" w:rsidRPr="00E454AB" w:rsidRDefault="00554327">
            <w:pPr>
              <w:pStyle w:val="TAL"/>
              <w:rPr>
                <w:sz w:val="16"/>
              </w:rPr>
            </w:pPr>
          </w:p>
        </w:tc>
      </w:tr>
      <w:tr w:rsidR="00E454AB" w:rsidRPr="00E454AB" w14:paraId="7DB43E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7978" w14:textId="77777777" w:rsidR="00554327" w:rsidRPr="00E454AB" w:rsidRDefault="00554327">
            <w:pPr>
              <w:pStyle w:val="TAL"/>
              <w:rPr>
                <w:sz w:val="16"/>
              </w:rPr>
            </w:pPr>
            <w:r w:rsidRPr="00E454AB">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D36D"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C67B"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13E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801A" w14:textId="77777777" w:rsidR="00554327" w:rsidRPr="00E454AB" w:rsidRDefault="00554327">
            <w:pPr>
              <w:pStyle w:val="TAL"/>
              <w:rPr>
                <w:sz w:val="16"/>
              </w:rPr>
            </w:pPr>
            <w:r w:rsidRPr="00E454AB">
              <w:rPr>
                <w:sz w:val="16"/>
              </w:rPr>
              <w:t>C1-213699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EB3098" w14:textId="77777777" w:rsidR="00554327" w:rsidRPr="00E454AB" w:rsidRDefault="00554327">
            <w:pPr>
              <w:pStyle w:val="TAL"/>
              <w:rPr>
                <w:sz w:val="16"/>
              </w:rPr>
            </w:pPr>
          </w:p>
        </w:tc>
      </w:tr>
      <w:tr w:rsidR="00E454AB" w:rsidRPr="00E454AB" w14:paraId="68D25C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0FC6" w14:textId="77777777" w:rsidR="00554327" w:rsidRPr="00E454AB" w:rsidRDefault="00554327">
            <w:pPr>
              <w:pStyle w:val="TAL"/>
              <w:rPr>
                <w:sz w:val="16"/>
              </w:rPr>
            </w:pPr>
            <w:r w:rsidRPr="00E454AB">
              <w:rPr>
                <w:sz w:val="16"/>
              </w:rPr>
              <w:t>C1-213933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D819"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279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F8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26C9" w14:textId="77777777" w:rsidR="00554327" w:rsidRPr="00E454AB" w:rsidRDefault="00554327">
            <w:pPr>
              <w:pStyle w:val="TAL"/>
              <w:rPr>
                <w:sz w:val="16"/>
              </w:rPr>
            </w:pPr>
            <w:r w:rsidRPr="00E454AB">
              <w:rPr>
                <w:sz w:val="16"/>
              </w:rPr>
              <w:t>C1-213844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3DB194" w14:textId="77777777" w:rsidR="00554327" w:rsidRPr="00E454AB" w:rsidRDefault="00554327">
            <w:pPr>
              <w:pStyle w:val="TAL"/>
              <w:rPr>
                <w:sz w:val="16"/>
              </w:rPr>
            </w:pPr>
          </w:p>
        </w:tc>
      </w:tr>
      <w:tr w:rsidR="00E454AB" w:rsidRPr="00E454AB" w14:paraId="3267D6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A2A8" w14:textId="77777777" w:rsidR="00554327" w:rsidRPr="00E454AB" w:rsidRDefault="00554327">
            <w:pPr>
              <w:pStyle w:val="TAL"/>
              <w:rPr>
                <w:sz w:val="16"/>
              </w:rPr>
            </w:pPr>
            <w:r w:rsidRPr="00E454AB">
              <w:rPr>
                <w:sz w:val="16"/>
              </w:rPr>
              <w:t>C1-213934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044F"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3F8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65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E7BC" w14:textId="77777777" w:rsidR="00554327" w:rsidRPr="00E454AB" w:rsidRDefault="00554327">
            <w:pPr>
              <w:pStyle w:val="TAL"/>
              <w:rPr>
                <w:sz w:val="16"/>
              </w:rPr>
            </w:pPr>
            <w:r w:rsidRPr="00E454AB">
              <w:rPr>
                <w:sz w:val="16"/>
              </w:rPr>
              <w:t>C1-213416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41F52F" w14:textId="77777777" w:rsidR="00554327" w:rsidRPr="00E454AB" w:rsidRDefault="00554327">
            <w:pPr>
              <w:pStyle w:val="TAL"/>
              <w:rPr>
                <w:sz w:val="16"/>
              </w:rPr>
            </w:pPr>
          </w:p>
        </w:tc>
      </w:tr>
      <w:tr w:rsidR="00E454AB" w:rsidRPr="00E454AB" w14:paraId="49BC6C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E73" w14:textId="77777777" w:rsidR="00554327" w:rsidRPr="00E454AB" w:rsidRDefault="00554327">
            <w:pPr>
              <w:pStyle w:val="TAL"/>
              <w:rPr>
                <w:sz w:val="16"/>
              </w:rPr>
            </w:pPr>
            <w:r w:rsidRPr="00E454AB">
              <w:rPr>
                <w:sz w:val="16"/>
              </w:rPr>
              <w:t>C1-213935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343D"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AF3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035A"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8D00" w14:textId="77777777" w:rsidR="00554327" w:rsidRPr="00E454AB" w:rsidRDefault="00554327">
            <w:pPr>
              <w:pStyle w:val="TAL"/>
              <w:rPr>
                <w:sz w:val="16"/>
              </w:rPr>
            </w:pPr>
            <w:r w:rsidRPr="00E454AB">
              <w:rPr>
                <w:sz w:val="16"/>
              </w:rPr>
              <w:t>C1-213659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913C1F" w14:textId="77777777" w:rsidR="00554327" w:rsidRPr="00E454AB" w:rsidRDefault="00554327">
            <w:pPr>
              <w:pStyle w:val="TAL"/>
              <w:rPr>
                <w:sz w:val="16"/>
              </w:rPr>
            </w:pPr>
          </w:p>
        </w:tc>
      </w:tr>
      <w:tr w:rsidR="00E454AB" w:rsidRPr="00E454AB" w14:paraId="13FDFA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BC2E" w14:textId="77777777" w:rsidR="00554327" w:rsidRPr="00E454AB" w:rsidRDefault="00554327">
            <w:pPr>
              <w:pStyle w:val="TAL"/>
              <w:rPr>
                <w:sz w:val="16"/>
              </w:rPr>
            </w:pPr>
            <w:r w:rsidRPr="00E454AB">
              <w:rPr>
                <w:sz w:val="16"/>
              </w:rPr>
              <w:lastRenderedPageBreak/>
              <w:t>C1-213936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054E"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5DF3"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DFA3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AA29" w14:textId="77777777" w:rsidR="00554327" w:rsidRPr="00E454AB" w:rsidRDefault="00554327">
            <w:pPr>
              <w:pStyle w:val="TAL"/>
              <w:rPr>
                <w:sz w:val="16"/>
              </w:rPr>
            </w:pPr>
            <w:r w:rsidRPr="00E454AB">
              <w:rPr>
                <w:sz w:val="16"/>
              </w:rPr>
              <w:t>C1-213237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0DC2FA" w14:textId="77777777" w:rsidR="00554327" w:rsidRPr="00E454AB" w:rsidRDefault="00554327">
            <w:pPr>
              <w:pStyle w:val="TAL"/>
              <w:rPr>
                <w:sz w:val="16"/>
              </w:rPr>
            </w:pPr>
          </w:p>
        </w:tc>
      </w:tr>
      <w:tr w:rsidR="00E454AB" w:rsidRPr="00E454AB" w14:paraId="4E9168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1535" w14:textId="77777777" w:rsidR="00554327" w:rsidRPr="00E454AB" w:rsidRDefault="00554327">
            <w:pPr>
              <w:pStyle w:val="TAL"/>
              <w:rPr>
                <w:sz w:val="16"/>
              </w:rPr>
            </w:pPr>
            <w:r w:rsidRPr="00E454AB">
              <w:rPr>
                <w:sz w:val="16"/>
              </w:rPr>
              <w:t>C1-213937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455C"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894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54A3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1F3C" w14:textId="77777777" w:rsidR="00554327" w:rsidRPr="00E454AB" w:rsidRDefault="00554327">
            <w:pPr>
              <w:pStyle w:val="TAL"/>
              <w:rPr>
                <w:sz w:val="16"/>
              </w:rPr>
            </w:pPr>
            <w:r w:rsidRPr="00E454AB">
              <w:rPr>
                <w:sz w:val="16"/>
              </w:rPr>
              <w:t>C1-213160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614499" w14:textId="77777777" w:rsidR="00554327" w:rsidRPr="00E454AB" w:rsidRDefault="00554327">
            <w:pPr>
              <w:pStyle w:val="TAL"/>
              <w:rPr>
                <w:sz w:val="16"/>
              </w:rPr>
            </w:pPr>
          </w:p>
        </w:tc>
      </w:tr>
      <w:tr w:rsidR="00E454AB" w:rsidRPr="00E454AB" w14:paraId="4F8768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507F" w14:textId="77777777" w:rsidR="00554327" w:rsidRPr="00E454AB" w:rsidRDefault="00554327">
            <w:pPr>
              <w:pStyle w:val="TAL"/>
              <w:rPr>
                <w:sz w:val="16"/>
              </w:rPr>
            </w:pPr>
            <w:r w:rsidRPr="00E454AB">
              <w:rPr>
                <w:sz w:val="16"/>
              </w:rPr>
              <w:t>C1-213938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F43A"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11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84E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AB90" w14:textId="77777777" w:rsidR="00554327" w:rsidRPr="00E454AB" w:rsidRDefault="00554327">
            <w:pPr>
              <w:pStyle w:val="TAL"/>
              <w:rPr>
                <w:sz w:val="16"/>
              </w:rPr>
            </w:pPr>
            <w:r w:rsidRPr="00E454AB">
              <w:rPr>
                <w:sz w:val="16"/>
              </w:rPr>
              <w:t>C1-213760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FEAEDF" w14:textId="77777777" w:rsidR="00554327" w:rsidRPr="00E454AB" w:rsidRDefault="00554327">
            <w:pPr>
              <w:pStyle w:val="TAL"/>
              <w:rPr>
                <w:sz w:val="16"/>
              </w:rPr>
            </w:pPr>
          </w:p>
        </w:tc>
      </w:tr>
      <w:tr w:rsidR="00E454AB" w:rsidRPr="00E454AB" w14:paraId="17BDB0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2E2B" w14:textId="77777777" w:rsidR="00554327" w:rsidRPr="00E454AB" w:rsidRDefault="00554327">
            <w:pPr>
              <w:pStyle w:val="TAL"/>
              <w:rPr>
                <w:sz w:val="16"/>
              </w:rPr>
            </w:pPr>
            <w:r w:rsidRPr="00E454AB">
              <w:rPr>
                <w:sz w:val="16"/>
              </w:rPr>
              <w:t>C1-213939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DA7F"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20C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B98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4935" w14:textId="77777777" w:rsidR="00554327" w:rsidRPr="00E454AB" w:rsidRDefault="00554327">
            <w:pPr>
              <w:pStyle w:val="TAL"/>
              <w:rPr>
                <w:sz w:val="16"/>
              </w:rPr>
            </w:pPr>
            <w:r w:rsidRPr="00E454AB">
              <w:rPr>
                <w:sz w:val="16"/>
              </w:rPr>
              <w:t>C1-213566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1055F1" w14:textId="77777777" w:rsidR="00554327" w:rsidRPr="00E454AB" w:rsidRDefault="00554327">
            <w:pPr>
              <w:pStyle w:val="TAL"/>
              <w:rPr>
                <w:sz w:val="16"/>
              </w:rPr>
            </w:pPr>
          </w:p>
        </w:tc>
      </w:tr>
      <w:tr w:rsidR="00E454AB" w:rsidRPr="00E454AB" w14:paraId="3A8767E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6B30" w14:textId="77777777" w:rsidR="00554327" w:rsidRPr="00E454AB" w:rsidRDefault="00554327">
            <w:pPr>
              <w:pStyle w:val="TAL"/>
              <w:rPr>
                <w:sz w:val="16"/>
              </w:rPr>
            </w:pPr>
            <w:r w:rsidRPr="00E454AB">
              <w:rPr>
                <w:sz w:val="16"/>
              </w:rPr>
              <w:t>C1-213940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FBE3"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F9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1DE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E6A2" w14:textId="77777777" w:rsidR="00554327" w:rsidRPr="00E454AB" w:rsidRDefault="00554327">
            <w:pPr>
              <w:pStyle w:val="TAL"/>
              <w:rPr>
                <w:sz w:val="16"/>
              </w:rPr>
            </w:pPr>
            <w:r w:rsidRPr="00E454AB">
              <w:rPr>
                <w:sz w:val="16"/>
              </w:rPr>
              <w:t>C1-213784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C4D761" w14:textId="77777777" w:rsidR="00554327" w:rsidRPr="00E454AB" w:rsidRDefault="00554327">
            <w:pPr>
              <w:pStyle w:val="TAL"/>
              <w:rPr>
                <w:sz w:val="16"/>
              </w:rPr>
            </w:pPr>
          </w:p>
        </w:tc>
      </w:tr>
      <w:tr w:rsidR="00E454AB" w:rsidRPr="00E454AB" w14:paraId="717977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9BD37" w14:textId="77777777" w:rsidR="00554327" w:rsidRPr="00E454AB" w:rsidRDefault="00554327">
            <w:pPr>
              <w:pStyle w:val="TAL"/>
              <w:rPr>
                <w:sz w:val="16"/>
              </w:rPr>
            </w:pPr>
            <w:r w:rsidRPr="00E454AB">
              <w:rPr>
                <w:sz w:val="16"/>
              </w:rPr>
              <w:t>C1-213941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DEF1"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960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23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6B1C" w14:textId="77777777" w:rsidR="00554327" w:rsidRPr="00E454AB" w:rsidRDefault="00554327">
            <w:pPr>
              <w:pStyle w:val="TAL"/>
              <w:rPr>
                <w:sz w:val="16"/>
              </w:rPr>
            </w:pPr>
            <w:r w:rsidRPr="00E454AB">
              <w:rPr>
                <w:sz w:val="16"/>
              </w:rPr>
              <w:t>C1-213792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30BAC2" w14:textId="77777777" w:rsidR="00554327" w:rsidRPr="00E454AB" w:rsidRDefault="00554327">
            <w:pPr>
              <w:pStyle w:val="TAL"/>
              <w:rPr>
                <w:sz w:val="16"/>
              </w:rPr>
            </w:pPr>
            <w:r w:rsidRPr="00E454AB">
              <w:rPr>
                <w:sz w:val="16"/>
              </w:rPr>
              <w:t>C1-213959</w:t>
            </w:r>
          </w:p>
        </w:tc>
      </w:tr>
      <w:tr w:rsidR="00E454AB" w:rsidRPr="00E454AB" w14:paraId="1FD846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E7A4" w14:textId="77777777" w:rsidR="00554327" w:rsidRPr="00E454AB" w:rsidRDefault="00554327">
            <w:pPr>
              <w:pStyle w:val="TAL"/>
              <w:rPr>
                <w:sz w:val="16"/>
              </w:rPr>
            </w:pPr>
            <w:r w:rsidRPr="00E454AB">
              <w:rPr>
                <w:sz w:val="16"/>
              </w:rPr>
              <w:t>C1-213942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6827"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7763"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D4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846" w14:textId="77777777" w:rsidR="00554327" w:rsidRPr="00E454AB" w:rsidRDefault="00554327">
            <w:pPr>
              <w:pStyle w:val="TAL"/>
              <w:rPr>
                <w:sz w:val="16"/>
              </w:rPr>
            </w:pPr>
            <w:r w:rsidRPr="00E454AB">
              <w:rPr>
                <w:sz w:val="16"/>
              </w:rPr>
              <w:t>C1-213306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2B368C" w14:textId="77777777" w:rsidR="00554327" w:rsidRPr="00E454AB" w:rsidRDefault="00554327">
            <w:pPr>
              <w:pStyle w:val="TAL"/>
              <w:rPr>
                <w:sz w:val="16"/>
              </w:rPr>
            </w:pPr>
            <w:r w:rsidRPr="00E454AB">
              <w:rPr>
                <w:sz w:val="16"/>
              </w:rPr>
              <w:t>C1-213961</w:t>
            </w:r>
          </w:p>
        </w:tc>
      </w:tr>
      <w:tr w:rsidR="00E454AB" w:rsidRPr="00E454AB" w14:paraId="7D669D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3B21" w14:textId="77777777" w:rsidR="00554327" w:rsidRPr="00E454AB" w:rsidRDefault="00554327">
            <w:pPr>
              <w:pStyle w:val="TAL"/>
              <w:rPr>
                <w:sz w:val="16"/>
              </w:rPr>
            </w:pPr>
            <w:r w:rsidRPr="00E454AB">
              <w:rPr>
                <w:sz w:val="16"/>
              </w:rPr>
              <w:t>C1-213943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4D09"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294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C4C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2304" w14:textId="77777777" w:rsidR="00554327" w:rsidRPr="00E454AB" w:rsidRDefault="00554327">
            <w:pPr>
              <w:pStyle w:val="TAL"/>
              <w:rPr>
                <w:sz w:val="16"/>
              </w:rPr>
            </w:pPr>
            <w:r w:rsidRPr="00E454AB">
              <w:rPr>
                <w:sz w:val="16"/>
              </w:rPr>
              <w:t>C1-213461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3F1071" w14:textId="77777777" w:rsidR="00554327" w:rsidRPr="00E454AB" w:rsidRDefault="00554327">
            <w:pPr>
              <w:pStyle w:val="TAL"/>
              <w:rPr>
                <w:sz w:val="16"/>
              </w:rPr>
            </w:pPr>
          </w:p>
        </w:tc>
      </w:tr>
      <w:tr w:rsidR="00E454AB" w:rsidRPr="00E454AB" w14:paraId="5E9B5F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6C7B" w14:textId="77777777" w:rsidR="00554327" w:rsidRPr="00E454AB" w:rsidRDefault="00554327">
            <w:pPr>
              <w:pStyle w:val="TAL"/>
              <w:rPr>
                <w:sz w:val="16"/>
              </w:rPr>
            </w:pPr>
            <w:r w:rsidRPr="00E454AB">
              <w:rPr>
                <w:sz w:val="16"/>
              </w:rPr>
              <w:t>C1-213944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911C"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C49F"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05B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245C" w14:textId="77777777" w:rsidR="00554327" w:rsidRPr="00E454AB" w:rsidRDefault="00554327">
            <w:pPr>
              <w:pStyle w:val="TAL"/>
              <w:rPr>
                <w:sz w:val="16"/>
              </w:rPr>
            </w:pPr>
            <w:r w:rsidRPr="00E454AB">
              <w:rPr>
                <w:sz w:val="16"/>
              </w:rPr>
              <w:t>C1-213462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8E9FF6" w14:textId="77777777" w:rsidR="00554327" w:rsidRPr="00E454AB" w:rsidRDefault="00554327">
            <w:pPr>
              <w:pStyle w:val="TAL"/>
              <w:rPr>
                <w:sz w:val="16"/>
              </w:rPr>
            </w:pPr>
          </w:p>
        </w:tc>
      </w:tr>
      <w:tr w:rsidR="00E454AB" w:rsidRPr="00E454AB" w14:paraId="20E222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437D" w14:textId="77777777" w:rsidR="00554327" w:rsidRPr="00E454AB" w:rsidRDefault="00554327">
            <w:pPr>
              <w:pStyle w:val="TAL"/>
              <w:rPr>
                <w:sz w:val="16"/>
              </w:rPr>
            </w:pPr>
            <w:r w:rsidRPr="00E454AB">
              <w:rPr>
                <w:sz w:val="16"/>
              </w:rPr>
              <w:t>C1-213945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B8DA"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3DA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8A2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EDC0" w14:textId="77777777" w:rsidR="00554327" w:rsidRPr="00E454AB" w:rsidRDefault="00554327">
            <w:pPr>
              <w:pStyle w:val="TAL"/>
              <w:rPr>
                <w:sz w:val="16"/>
              </w:rPr>
            </w:pPr>
            <w:r w:rsidRPr="00E454AB">
              <w:rPr>
                <w:sz w:val="16"/>
              </w:rPr>
              <w:t>C1-213463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A7CFF7" w14:textId="77777777" w:rsidR="00554327" w:rsidRPr="00E454AB" w:rsidRDefault="00554327">
            <w:pPr>
              <w:pStyle w:val="TAL"/>
              <w:rPr>
                <w:sz w:val="16"/>
              </w:rPr>
            </w:pPr>
          </w:p>
        </w:tc>
      </w:tr>
      <w:tr w:rsidR="00E454AB" w:rsidRPr="00E454AB" w14:paraId="6548A4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0452" w14:textId="77777777" w:rsidR="00554327" w:rsidRPr="00E454AB" w:rsidRDefault="00554327">
            <w:pPr>
              <w:pStyle w:val="TAL"/>
              <w:rPr>
                <w:sz w:val="16"/>
              </w:rPr>
            </w:pPr>
            <w:r w:rsidRPr="00E454AB">
              <w:rPr>
                <w:sz w:val="16"/>
              </w:rPr>
              <w:t>C1-213946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8DCF"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3E1B"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47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CF0E" w14:textId="77777777" w:rsidR="00554327" w:rsidRPr="00E454AB" w:rsidRDefault="00554327">
            <w:pPr>
              <w:pStyle w:val="TAL"/>
              <w:rPr>
                <w:sz w:val="16"/>
              </w:rPr>
            </w:pPr>
            <w:r w:rsidRPr="00E454AB">
              <w:rPr>
                <w:sz w:val="16"/>
              </w:rPr>
              <w:t>C1-213464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8A14B0" w14:textId="77777777" w:rsidR="00554327" w:rsidRPr="00E454AB" w:rsidRDefault="00554327">
            <w:pPr>
              <w:pStyle w:val="TAL"/>
              <w:rPr>
                <w:sz w:val="16"/>
              </w:rPr>
            </w:pPr>
          </w:p>
        </w:tc>
      </w:tr>
      <w:tr w:rsidR="00E454AB" w:rsidRPr="00E454AB" w14:paraId="60DB20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2A1B" w14:textId="77777777" w:rsidR="00554327" w:rsidRPr="00E454AB" w:rsidRDefault="00554327">
            <w:pPr>
              <w:pStyle w:val="TAL"/>
              <w:rPr>
                <w:sz w:val="16"/>
              </w:rPr>
            </w:pPr>
            <w:r w:rsidRPr="00E454AB">
              <w:rPr>
                <w:sz w:val="16"/>
              </w:rPr>
              <w:t>C1-213947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1298"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r w:rsidRPr="00E454AB">
              <w:rPr>
                <w:sz w:val="16"/>
              </w:rPr>
              <w:t>-mirror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215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00F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A8DE" w14:textId="77777777" w:rsidR="00554327" w:rsidRPr="00E454AB" w:rsidRDefault="00554327">
            <w:pPr>
              <w:pStyle w:val="TAL"/>
              <w:rPr>
                <w:sz w:val="16"/>
              </w:rPr>
            </w:pPr>
            <w:r w:rsidRPr="00E454AB">
              <w:rPr>
                <w:sz w:val="16"/>
              </w:rPr>
              <w:t>C1-213465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641088" w14:textId="77777777" w:rsidR="00554327" w:rsidRPr="00E454AB" w:rsidRDefault="00554327">
            <w:pPr>
              <w:pStyle w:val="TAL"/>
              <w:rPr>
                <w:sz w:val="16"/>
              </w:rPr>
            </w:pPr>
          </w:p>
        </w:tc>
      </w:tr>
      <w:tr w:rsidR="00E454AB" w:rsidRPr="00E454AB" w14:paraId="1DB72E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DC21" w14:textId="77777777" w:rsidR="00554327" w:rsidRPr="00E454AB" w:rsidRDefault="00554327">
            <w:pPr>
              <w:pStyle w:val="TAL"/>
              <w:rPr>
                <w:sz w:val="16"/>
              </w:rPr>
            </w:pPr>
            <w:r w:rsidRPr="00E454AB">
              <w:rPr>
                <w:sz w:val="16"/>
              </w:rPr>
              <w:t>C1-213948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B881"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F086"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1F5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4492" w14:textId="77777777" w:rsidR="00554327" w:rsidRPr="00E454AB" w:rsidRDefault="00554327">
            <w:pPr>
              <w:pStyle w:val="TAL"/>
              <w:rPr>
                <w:sz w:val="16"/>
              </w:rPr>
            </w:pPr>
            <w:r w:rsidRPr="00E454AB">
              <w:rPr>
                <w:sz w:val="16"/>
              </w:rPr>
              <w:t>C1-213466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FD4118" w14:textId="77777777" w:rsidR="00554327" w:rsidRPr="00E454AB" w:rsidRDefault="00554327">
            <w:pPr>
              <w:pStyle w:val="TAL"/>
              <w:rPr>
                <w:sz w:val="16"/>
              </w:rPr>
            </w:pPr>
          </w:p>
        </w:tc>
      </w:tr>
      <w:tr w:rsidR="00E454AB" w:rsidRPr="00E454AB" w14:paraId="437BE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FD57" w14:textId="77777777" w:rsidR="00554327" w:rsidRPr="00E454AB" w:rsidRDefault="00554327">
            <w:pPr>
              <w:pStyle w:val="TAL"/>
              <w:rPr>
                <w:sz w:val="16"/>
              </w:rPr>
            </w:pPr>
            <w:r w:rsidRPr="00E454AB">
              <w:rPr>
                <w:sz w:val="16"/>
              </w:rPr>
              <w:t>C1-213949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C21B" w14:textId="77777777" w:rsidR="00554327" w:rsidRPr="00E454AB" w:rsidRDefault="00554327">
            <w:pPr>
              <w:pStyle w:val="TAL"/>
              <w:rPr>
                <w:sz w:val="16"/>
              </w:rPr>
            </w:pPr>
            <w:r w:rsidRPr="00E454AB">
              <w:rPr>
                <w:sz w:val="16"/>
              </w:rPr>
              <w:t>Update Non-3GPP TAI to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54E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277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0DD9" w14:textId="77777777" w:rsidR="00554327" w:rsidRPr="00E454AB" w:rsidRDefault="00554327">
            <w:pPr>
              <w:pStyle w:val="TAL"/>
              <w:rPr>
                <w:sz w:val="16"/>
              </w:rPr>
            </w:pPr>
            <w:r w:rsidRPr="00E454AB">
              <w:rPr>
                <w:sz w:val="16"/>
              </w:rPr>
              <w:t>C1-213473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07FCD8" w14:textId="77777777" w:rsidR="00554327" w:rsidRPr="00E454AB" w:rsidRDefault="00554327">
            <w:pPr>
              <w:pStyle w:val="TAL"/>
              <w:rPr>
                <w:sz w:val="16"/>
              </w:rPr>
            </w:pPr>
          </w:p>
        </w:tc>
      </w:tr>
      <w:tr w:rsidR="00E454AB" w:rsidRPr="00E454AB" w14:paraId="66819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0A11" w14:textId="77777777" w:rsidR="00554327" w:rsidRPr="00E454AB" w:rsidRDefault="00554327">
            <w:pPr>
              <w:pStyle w:val="TAL"/>
              <w:rPr>
                <w:sz w:val="16"/>
              </w:rPr>
            </w:pPr>
            <w:r w:rsidRPr="00E454AB">
              <w:rPr>
                <w:sz w:val="16"/>
              </w:rPr>
              <w:t>C1-213950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E95F"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8A805"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B5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D90B" w14:textId="77777777" w:rsidR="00554327" w:rsidRPr="00E454AB" w:rsidRDefault="00554327">
            <w:pPr>
              <w:pStyle w:val="TAL"/>
              <w:rPr>
                <w:sz w:val="16"/>
              </w:rPr>
            </w:pPr>
            <w:r w:rsidRPr="00E454AB">
              <w:rPr>
                <w:sz w:val="16"/>
              </w:rPr>
              <w:t>C1-213475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6D5C7B" w14:textId="77777777" w:rsidR="00554327" w:rsidRPr="00E454AB" w:rsidRDefault="00554327">
            <w:pPr>
              <w:pStyle w:val="TAL"/>
              <w:rPr>
                <w:sz w:val="16"/>
              </w:rPr>
            </w:pPr>
          </w:p>
        </w:tc>
      </w:tr>
      <w:tr w:rsidR="00E454AB" w:rsidRPr="00E454AB" w14:paraId="17CB3E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57BF" w14:textId="77777777" w:rsidR="00554327" w:rsidRPr="00E454AB" w:rsidRDefault="00554327">
            <w:pPr>
              <w:pStyle w:val="TAL"/>
              <w:rPr>
                <w:sz w:val="16"/>
              </w:rPr>
            </w:pPr>
            <w:r w:rsidRPr="00E454AB">
              <w:rPr>
                <w:sz w:val="16"/>
              </w:rPr>
              <w:t>C1-213951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0877"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7B0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4F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C0E5" w14:textId="77777777" w:rsidR="00554327" w:rsidRPr="00E454AB" w:rsidRDefault="00554327">
            <w:pPr>
              <w:pStyle w:val="TAL"/>
              <w:rPr>
                <w:sz w:val="16"/>
              </w:rPr>
            </w:pPr>
            <w:r w:rsidRPr="00E454AB">
              <w:rPr>
                <w:sz w:val="16"/>
              </w:rPr>
              <w:t>C1-213479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55131E" w14:textId="77777777" w:rsidR="00554327" w:rsidRPr="00E454AB" w:rsidRDefault="00554327">
            <w:pPr>
              <w:pStyle w:val="TAL"/>
              <w:rPr>
                <w:sz w:val="16"/>
              </w:rPr>
            </w:pPr>
          </w:p>
        </w:tc>
      </w:tr>
      <w:tr w:rsidR="00E454AB" w:rsidRPr="00E454AB" w14:paraId="02BA13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0966" w14:textId="77777777" w:rsidR="00554327" w:rsidRPr="00E454AB" w:rsidRDefault="00554327">
            <w:pPr>
              <w:pStyle w:val="TAL"/>
              <w:rPr>
                <w:sz w:val="16"/>
              </w:rPr>
            </w:pPr>
            <w:r w:rsidRPr="00E454AB">
              <w:rPr>
                <w:sz w:val="16"/>
              </w:rPr>
              <w:t>C1-213952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830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1F1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CD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DE3C" w14:textId="77777777" w:rsidR="00554327" w:rsidRPr="00E454AB" w:rsidRDefault="00554327">
            <w:pPr>
              <w:pStyle w:val="TAL"/>
              <w:rPr>
                <w:sz w:val="16"/>
              </w:rPr>
            </w:pPr>
            <w:r w:rsidRPr="00E454AB">
              <w:rPr>
                <w:sz w:val="16"/>
              </w:rPr>
              <w:t>C1-213691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ED8954" w14:textId="77777777" w:rsidR="00554327" w:rsidRPr="00E454AB" w:rsidRDefault="00554327">
            <w:pPr>
              <w:pStyle w:val="TAL"/>
              <w:rPr>
                <w:sz w:val="16"/>
              </w:rPr>
            </w:pPr>
          </w:p>
        </w:tc>
      </w:tr>
      <w:tr w:rsidR="00E454AB" w:rsidRPr="00E454AB" w14:paraId="16919E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0FCC" w14:textId="77777777" w:rsidR="00554327" w:rsidRPr="00E454AB" w:rsidRDefault="00554327">
            <w:pPr>
              <w:pStyle w:val="TAL"/>
              <w:rPr>
                <w:sz w:val="16"/>
              </w:rPr>
            </w:pPr>
            <w:r w:rsidRPr="00E454AB">
              <w:rPr>
                <w:sz w:val="16"/>
              </w:rPr>
              <w:t>C1-213953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E76C" w14:textId="77777777" w:rsidR="00554327" w:rsidRPr="00E454AB" w:rsidRDefault="00554327">
            <w:pPr>
              <w:pStyle w:val="TAL"/>
              <w:rPr>
                <w:sz w:val="16"/>
              </w:rPr>
            </w:pPr>
            <w:r w:rsidRPr="00E454AB">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CA5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369D"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D1B1" w14:textId="77777777" w:rsidR="00554327" w:rsidRPr="00E454AB" w:rsidRDefault="00554327">
            <w:pPr>
              <w:pStyle w:val="TAL"/>
              <w:rPr>
                <w:sz w:val="16"/>
              </w:rPr>
            </w:pPr>
            <w:r w:rsidRPr="00E454AB">
              <w:rPr>
                <w:sz w:val="16"/>
              </w:rPr>
              <w:t>C1-213275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C25709" w14:textId="77777777" w:rsidR="00554327" w:rsidRPr="00E454AB" w:rsidRDefault="00554327">
            <w:pPr>
              <w:pStyle w:val="TAL"/>
              <w:rPr>
                <w:sz w:val="16"/>
              </w:rPr>
            </w:pPr>
          </w:p>
        </w:tc>
      </w:tr>
      <w:tr w:rsidR="00E454AB" w:rsidRPr="00E454AB" w14:paraId="22BE25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4BB4" w14:textId="77777777" w:rsidR="00554327" w:rsidRPr="00E454AB" w:rsidRDefault="00554327">
            <w:pPr>
              <w:pStyle w:val="TAL"/>
              <w:rPr>
                <w:sz w:val="16"/>
              </w:rPr>
            </w:pPr>
            <w:r w:rsidRPr="00E454AB">
              <w:rPr>
                <w:sz w:val="16"/>
              </w:rPr>
              <w:t>C1-213954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3811"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D1C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64E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E527" w14:textId="77777777" w:rsidR="00554327" w:rsidRPr="00E454AB" w:rsidRDefault="00554327">
            <w:pPr>
              <w:pStyle w:val="TAL"/>
              <w:rPr>
                <w:sz w:val="16"/>
              </w:rPr>
            </w:pPr>
            <w:r w:rsidRPr="00E454AB">
              <w:rPr>
                <w:sz w:val="16"/>
              </w:rPr>
              <w:t>C1-213692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C3C735" w14:textId="77777777" w:rsidR="00554327" w:rsidRPr="00E454AB" w:rsidRDefault="00554327">
            <w:pPr>
              <w:pStyle w:val="TAL"/>
              <w:rPr>
                <w:sz w:val="16"/>
              </w:rPr>
            </w:pPr>
            <w:r w:rsidRPr="00E454AB">
              <w:rPr>
                <w:sz w:val="16"/>
              </w:rPr>
              <w:t>C1-213964</w:t>
            </w:r>
          </w:p>
        </w:tc>
      </w:tr>
      <w:tr w:rsidR="00E454AB" w:rsidRPr="00E454AB" w14:paraId="177809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CE01" w14:textId="77777777" w:rsidR="00554327" w:rsidRPr="00E454AB" w:rsidRDefault="00554327">
            <w:pPr>
              <w:pStyle w:val="TAL"/>
              <w:rPr>
                <w:sz w:val="16"/>
              </w:rPr>
            </w:pPr>
            <w:r w:rsidRPr="00E454AB">
              <w:rPr>
                <w:sz w:val="16"/>
              </w:rPr>
              <w:t>C1-213955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FF6A"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538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67F7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C407" w14:textId="77777777" w:rsidR="00554327" w:rsidRPr="00E454AB" w:rsidRDefault="00554327">
            <w:pPr>
              <w:pStyle w:val="TAL"/>
              <w:rPr>
                <w:sz w:val="16"/>
              </w:rPr>
            </w:pPr>
            <w:r w:rsidRPr="00E454AB">
              <w:rPr>
                <w:sz w:val="16"/>
              </w:rPr>
              <w:t>C1-213693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A4204D" w14:textId="77777777" w:rsidR="00554327" w:rsidRPr="00E454AB" w:rsidRDefault="00554327">
            <w:pPr>
              <w:pStyle w:val="TAL"/>
              <w:rPr>
                <w:sz w:val="16"/>
              </w:rPr>
            </w:pPr>
          </w:p>
        </w:tc>
      </w:tr>
      <w:tr w:rsidR="00E454AB" w:rsidRPr="00E454AB" w14:paraId="182C1D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4B2E" w14:textId="77777777" w:rsidR="00554327" w:rsidRPr="00E454AB" w:rsidRDefault="00554327">
            <w:pPr>
              <w:pStyle w:val="TAL"/>
              <w:rPr>
                <w:sz w:val="16"/>
              </w:rPr>
            </w:pPr>
            <w:r w:rsidRPr="00E454AB">
              <w:rPr>
                <w:sz w:val="16"/>
              </w:rPr>
              <w:t>C1-213956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0F88"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BCE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DF4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D1C7" w14:textId="77777777" w:rsidR="00554327" w:rsidRPr="00E454AB" w:rsidRDefault="00554327">
            <w:pPr>
              <w:pStyle w:val="TAL"/>
              <w:rPr>
                <w:sz w:val="16"/>
              </w:rPr>
            </w:pPr>
            <w:r w:rsidRPr="00E454AB">
              <w:rPr>
                <w:sz w:val="16"/>
              </w:rPr>
              <w:t>C1-213718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F3AC77" w14:textId="77777777" w:rsidR="00554327" w:rsidRPr="00E454AB" w:rsidRDefault="00554327">
            <w:pPr>
              <w:pStyle w:val="TAL"/>
              <w:rPr>
                <w:sz w:val="16"/>
              </w:rPr>
            </w:pPr>
          </w:p>
        </w:tc>
      </w:tr>
      <w:tr w:rsidR="00E454AB" w:rsidRPr="00E454AB" w14:paraId="732609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9A5C" w14:textId="77777777" w:rsidR="00554327" w:rsidRPr="00E454AB" w:rsidRDefault="00554327">
            <w:pPr>
              <w:pStyle w:val="TAL"/>
              <w:rPr>
                <w:sz w:val="16"/>
              </w:rPr>
            </w:pPr>
            <w:r w:rsidRPr="00E454AB">
              <w:rPr>
                <w:sz w:val="16"/>
              </w:rPr>
              <w:t>C1-213957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9D94"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0EC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DF1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1832" w14:textId="77777777" w:rsidR="00554327" w:rsidRPr="00E454AB" w:rsidRDefault="00554327">
            <w:pPr>
              <w:pStyle w:val="TAL"/>
              <w:rPr>
                <w:sz w:val="16"/>
              </w:rPr>
            </w:pPr>
            <w:r w:rsidRPr="00E454AB">
              <w:rPr>
                <w:sz w:val="16"/>
              </w:rPr>
              <w:t>C1-213719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9221C4" w14:textId="77777777" w:rsidR="00554327" w:rsidRPr="00E454AB" w:rsidRDefault="00554327">
            <w:pPr>
              <w:pStyle w:val="TAL"/>
              <w:rPr>
                <w:sz w:val="16"/>
              </w:rPr>
            </w:pPr>
          </w:p>
        </w:tc>
      </w:tr>
      <w:tr w:rsidR="00E454AB" w:rsidRPr="00E454AB" w14:paraId="2F8DF0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E2C0" w14:textId="77777777" w:rsidR="00554327" w:rsidRPr="00E454AB" w:rsidRDefault="00554327">
            <w:pPr>
              <w:pStyle w:val="TAL"/>
              <w:rPr>
                <w:sz w:val="16"/>
              </w:rPr>
            </w:pPr>
            <w:r w:rsidRPr="00E454AB">
              <w:rPr>
                <w:sz w:val="16"/>
              </w:rPr>
              <w:lastRenderedPageBreak/>
              <w:t>C1-213958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93D3"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E8B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468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ED5C" w14:textId="77777777" w:rsidR="00554327" w:rsidRPr="00E454AB" w:rsidRDefault="00554327">
            <w:pPr>
              <w:pStyle w:val="TAL"/>
              <w:rPr>
                <w:sz w:val="16"/>
              </w:rPr>
            </w:pPr>
            <w:r w:rsidRPr="00E454AB">
              <w:rPr>
                <w:sz w:val="16"/>
              </w:rPr>
              <w:t>C1-213697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209200" w14:textId="77777777" w:rsidR="00554327" w:rsidRPr="00E454AB" w:rsidRDefault="00554327">
            <w:pPr>
              <w:pStyle w:val="TAL"/>
              <w:rPr>
                <w:sz w:val="16"/>
              </w:rPr>
            </w:pPr>
          </w:p>
        </w:tc>
      </w:tr>
      <w:tr w:rsidR="00E454AB" w:rsidRPr="00E454AB" w14:paraId="3766BC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8A24" w14:textId="77777777" w:rsidR="00554327" w:rsidRPr="00E454AB" w:rsidRDefault="00554327">
            <w:pPr>
              <w:pStyle w:val="TAL"/>
              <w:rPr>
                <w:sz w:val="16"/>
              </w:rPr>
            </w:pPr>
            <w:r w:rsidRPr="00E454AB">
              <w:rPr>
                <w:sz w:val="16"/>
              </w:rPr>
              <w:t>C1-213959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8E8B"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7A49"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0BE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638D" w14:textId="77777777" w:rsidR="00554327" w:rsidRPr="00E454AB" w:rsidRDefault="00554327">
            <w:pPr>
              <w:pStyle w:val="TAL"/>
              <w:rPr>
                <w:sz w:val="16"/>
              </w:rPr>
            </w:pPr>
            <w:r w:rsidRPr="00E454AB">
              <w:rPr>
                <w:sz w:val="16"/>
              </w:rPr>
              <w:t>C1-213941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F5BD29" w14:textId="77777777" w:rsidR="00554327" w:rsidRPr="00E454AB" w:rsidRDefault="00554327">
            <w:pPr>
              <w:pStyle w:val="TAL"/>
              <w:rPr>
                <w:sz w:val="16"/>
              </w:rPr>
            </w:pPr>
          </w:p>
        </w:tc>
      </w:tr>
      <w:tr w:rsidR="00E454AB" w:rsidRPr="00E454AB" w14:paraId="01E1C2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64A0" w14:textId="77777777" w:rsidR="00554327" w:rsidRPr="00E454AB" w:rsidRDefault="00554327">
            <w:pPr>
              <w:pStyle w:val="TAL"/>
              <w:rPr>
                <w:sz w:val="16"/>
              </w:rPr>
            </w:pPr>
            <w:r w:rsidRPr="00E454AB">
              <w:rPr>
                <w:sz w:val="16"/>
              </w:rPr>
              <w:t>C1-213960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46C2" w14:textId="77777777" w:rsidR="00554327" w:rsidRPr="00E454AB" w:rsidRDefault="00554327">
            <w:pPr>
              <w:pStyle w:val="TAL"/>
              <w:rPr>
                <w:sz w:val="16"/>
              </w:rPr>
            </w:pPr>
            <w:r w:rsidRPr="00E454AB">
              <w:rPr>
                <w:sz w:val="16"/>
              </w:rPr>
              <w:t>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6B66"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09AF"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726A" w14:textId="77777777" w:rsidR="00554327" w:rsidRPr="00E454AB" w:rsidRDefault="00554327">
            <w:pPr>
              <w:pStyle w:val="TAL"/>
              <w:rPr>
                <w:sz w:val="16"/>
              </w:rPr>
            </w:pPr>
            <w:r w:rsidRPr="00E454AB">
              <w:rPr>
                <w:sz w:val="16"/>
              </w:rPr>
              <w:t>C1-213799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741F4F" w14:textId="77777777" w:rsidR="00554327" w:rsidRPr="00E454AB" w:rsidRDefault="00554327">
            <w:pPr>
              <w:pStyle w:val="TAL"/>
              <w:rPr>
                <w:sz w:val="16"/>
              </w:rPr>
            </w:pPr>
          </w:p>
        </w:tc>
      </w:tr>
      <w:tr w:rsidR="00E454AB" w:rsidRPr="00E454AB" w14:paraId="5B05DD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7C08" w14:textId="77777777" w:rsidR="00554327" w:rsidRPr="00E454AB" w:rsidRDefault="00554327">
            <w:pPr>
              <w:pStyle w:val="TAL"/>
              <w:rPr>
                <w:sz w:val="16"/>
              </w:rPr>
            </w:pPr>
            <w:r w:rsidRPr="00E454AB">
              <w:rPr>
                <w:sz w:val="16"/>
              </w:rPr>
              <w:t>C1-213961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1BC8"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7CDC"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B60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D80D" w14:textId="77777777" w:rsidR="00554327" w:rsidRPr="00E454AB" w:rsidRDefault="00554327">
            <w:pPr>
              <w:pStyle w:val="TAL"/>
              <w:rPr>
                <w:sz w:val="16"/>
              </w:rPr>
            </w:pPr>
            <w:r w:rsidRPr="00E454AB">
              <w:rPr>
                <w:sz w:val="16"/>
              </w:rPr>
              <w:t>C1-213942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9E67ED" w14:textId="77777777" w:rsidR="00554327" w:rsidRPr="00E454AB" w:rsidRDefault="00554327">
            <w:pPr>
              <w:pStyle w:val="TAL"/>
              <w:rPr>
                <w:sz w:val="16"/>
              </w:rPr>
            </w:pPr>
          </w:p>
        </w:tc>
      </w:tr>
      <w:tr w:rsidR="00E454AB" w:rsidRPr="00E454AB" w14:paraId="051B2A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CE34" w14:textId="77777777" w:rsidR="00554327" w:rsidRPr="00E454AB" w:rsidRDefault="00554327">
            <w:pPr>
              <w:pStyle w:val="TAL"/>
              <w:rPr>
                <w:sz w:val="16"/>
              </w:rPr>
            </w:pPr>
            <w:r w:rsidRPr="00E454AB">
              <w:rPr>
                <w:sz w:val="16"/>
              </w:rPr>
              <w:t>C1-213962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5C03"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9EA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618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4632" w14:textId="77777777" w:rsidR="00554327" w:rsidRPr="00E454AB" w:rsidRDefault="00554327">
            <w:pPr>
              <w:pStyle w:val="TAL"/>
              <w:rPr>
                <w:sz w:val="16"/>
              </w:rPr>
            </w:pPr>
            <w:r w:rsidRPr="00E454AB">
              <w:rPr>
                <w:sz w:val="16"/>
              </w:rPr>
              <w:t>C1-213873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12B0F3" w14:textId="77777777" w:rsidR="00554327" w:rsidRPr="00E454AB" w:rsidRDefault="00554327">
            <w:pPr>
              <w:pStyle w:val="TAL"/>
              <w:rPr>
                <w:sz w:val="16"/>
              </w:rPr>
            </w:pPr>
          </w:p>
        </w:tc>
      </w:tr>
      <w:tr w:rsidR="00E454AB" w:rsidRPr="00E454AB" w14:paraId="6FEBBD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8561" w14:textId="77777777" w:rsidR="00554327" w:rsidRPr="00E454AB" w:rsidRDefault="00554327">
            <w:pPr>
              <w:pStyle w:val="TAL"/>
              <w:rPr>
                <w:sz w:val="16"/>
              </w:rPr>
            </w:pPr>
            <w:r w:rsidRPr="00E454AB">
              <w:rPr>
                <w:sz w:val="16"/>
              </w:rPr>
              <w:t>C1-213963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D8A4"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5E6"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6F1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ACD5" w14:textId="77777777" w:rsidR="00554327" w:rsidRPr="00E454AB" w:rsidRDefault="00554327">
            <w:pPr>
              <w:pStyle w:val="TAL"/>
              <w:rPr>
                <w:sz w:val="16"/>
              </w:rPr>
            </w:pPr>
            <w:r w:rsidRPr="00E454AB">
              <w:rPr>
                <w:sz w:val="16"/>
              </w:rPr>
              <w:t>C1-213824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2C3B4C" w14:textId="77777777" w:rsidR="00554327" w:rsidRPr="00E454AB" w:rsidRDefault="00554327">
            <w:pPr>
              <w:pStyle w:val="TAL"/>
              <w:rPr>
                <w:sz w:val="16"/>
              </w:rPr>
            </w:pPr>
          </w:p>
        </w:tc>
      </w:tr>
      <w:tr w:rsidR="00E454AB" w:rsidRPr="00E454AB" w14:paraId="2580A4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6C7B" w14:textId="77777777" w:rsidR="00554327" w:rsidRPr="00E454AB" w:rsidRDefault="00554327">
            <w:pPr>
              <w:pStyle w:val="TAL"/>
              <w:rPr>
                <w:sz w:val="16"/>
              </w:rPr>
            </w:pPr>
            <w:r w:rsidRPr="00E454AB">
              <w:rPr>
                <w:sz w:val="16"/>
              </w:rPr>
              <w:t>C1-213964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81D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5F0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7A40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3AEB" w14:textId="77777777" w:rsidR="00554327" w:rsidRPr="00E454AB" w:rsidRDefault="00554327">
            <w:pPr>
              <w:pStyle w:val="TAL"/>
              <w:rPr>
                <w:sz w:val="16"/>
              </w:rPr>
            </w:pPr>
            <w:r w:rsidRPr="00E454AB">
              <w:rPr>
                <w:sz w:val="16"/>
              </w:rPr>
              <w:t>C1-213954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1D20D1" w14:textId="77777777" w:rsidR="00554327" w:rsidRPr="00E454AB" w:rsidRDefault="00554327">
            <w:pPr>
              <w:pStyle w:val="TAL"/>
              <w:rPr>
                <w:sz w:val="16"/>
              </w:rPr>
            </w:pPr>
          </w:p>
        </w:tc>
      </w:tr>
      <w:tr w:rsidR="00E454AB" w:rsidRPr="00E454AB" w14:paraId="033CBF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D3C5" w14:textId="77777777" w:rsidR="00554327" w:rsidRPr="00E454AB" w:rsidRDefault="00554327">
            <w:pPr>
              <w:pStyle w:val="TAL"/>
              <w:rPr>
                <w:sz w:val="16"/>
              </w:rPr>
            </w:pPr>
            <w:r w:rsidRPr="00E454AB">
              <w:rPr>
                <w:sz w:val="16"/>
              </w:rPr>
              <w:t>C1-213965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152B"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DBF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D8FE"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5393" w14:textId="77777777" w:rsidR="00554327" w:rsidRPr="00E454AB" w:rsidRDefault="00554327">
            <w:pPr>
              <w:pStyle w:val="TAL"/>
              <w:rPr>
                <w:sz w:val="16"/>
              </w:rPr>
            </w:pPr>
            <w:r w:rsidRPr="00E454AB">
              <w:rPr>
                <w:sz w:val="16"/>
              </w:rPr>
              <w:t>C1-213930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3C1D4C" w14:textId="77777777" w:rsidR="00554327" w:rsidRPr="00E454AB" w:rsidRDefault="00554327">
            <w:pPr>
              <w:pStyle w:val="TAL"/>
              <w:rPr>
                <w:sz w:val="16"/>
              </w:rPr>
            </w:pPr>
          </w:p>
        </w:tc>
      </w:tr>
      <w:tr w:rsidR="00E454AB" w:rsidRPr="00E454AB" w14:paraId="2928C6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06D4" w14:textId="77777777" w:rsidR="00554327" w:rsidRPr="00E454AB" w:rsidRDefault="00554327">
            <w:pPr>
              <w:pStyle w:val="TAL"/>
              <w:rPr>
                <w:sz w:val="16"/>
              </w:rPr>
            </w:pPr>
            <w:r w:rsidRPr="00E454AB">
              <w:rPr>
                <w:sz w:val="16"/>
              </w:rPr>
              <w:t>C1-213966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DDCB"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7902"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076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1E22" w14:textId="77777777" w:rsidR="00554327" w:rsidRPr="00E454AB" w:rsidRDefault="00554327">
            <w:pPr>
              <w:pStyle w:val="TAL"/>
              <w:rPr>
                <w:sz w:val="16"/>
              </w:rPr>
            </w:pPr>
            <w:r w:rsidRPr="00E454AB">
              <w:rPr>
                <w:sz w:val="16"/>
              </w:rPr>
              <w:t>C1-213804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0FA22" w14:textId="77777777" w:rsidR="00554327" w:rsidRPr="00E454AB" w:rsidRDefault="00554327">
            <w:pPr>
              <w:pStyle w:val="TAL"/>
              <w:rPr>
                <w:sz w:val="16"/>
              </w:rPr>
            </w:pPr>
          </w:p>
        </w:tc>
      </w:tr>
      <w:tr w:rsidR="00E454AB" w:rsidRPr="00E454AB" w14:paraId="3CCE1F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D8D2" w14:textId="77777777" w:rsidR="00554327" w:rsidRPr="00E454AB" w:rsidRDefault="00554327">
            <w:pPr>
              <w:pStyle w:val="TAL"/>
              <w:rPr>
                <w:sz w:val="16"/>
              </w:rPr>
            </w:pPr>
            <w:r w:rsidRPr="00E454AB">
              <w:rPr>
                <w:sz w:val="16"/>
              </w:rPr>
              <w:t>C1-213967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A86A"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9FDB"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7AF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FB13" w14:textId="77777777" w:rsidR="00554327" w:rsidRPr="00E454AB" w:rsidRDefault="00554327">
            <w:pPr>
              <w:pStyle w:val="TAL"/>
              <w:rPr>
                <w:sz w:val="16"/>
              </w:rPr>
            </w:pPr>
            <w:r w:rsidRPr="00E454AB">
              <w:rPr>
                <w:sz w:val="16"/>
              </w:rPr>
              <w:t>C1-213896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98E677" w14:textId="77777777" w:rsidR="00554327" w:rsidRPr="00E454AB" w:rsidRDefault="00554327">
            <w:pPr>
              <w:pStyle w:val="TAL"/>
              <w:rPr>
                <w:sz w:val="16"/>
              </w:rPr>
            </w:pPr>
          </w:p>
        </w:tc>
      </w:tr>
      <w:tr w:rsidR="00E454AB" w:rsidRPr="00E454AB" w14:paraId="60939A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202A" w14:textId="77777777" w:rsidR="00554327" w:rsidRPr="00E454AB" w:rsidRDefault="00554327">
            <w:pPr>
              <w:pStyle w:val="TAL"/>
              <w:rPr>
                <w:sz w:val="16"/>
              </w:rPr>
            </w:pPr>
            <w:r w:rsidRPr="00E454AB">
              <w:rPr>
                <w:sz w:val="16"/>
              </w:rPr>
              <w:t>C1-213968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D117"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0D10"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F10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BD88" w14:textId="77777777" w:rsidR="00554327" w:rsidRPr="00E454AB" w:rsidRDefault="00554327">
            <w:pPr>
              <w:pStyle w:val="TAL"/>
              <w:rPr>
                <w:sz w:val="16"/>
              </w:rPr>
            </w:pPr>
            <w:r w:rsidRPr="00E454AB">
              <w:rPr>
                <w:sz w:val="16"/>
              </w:rPr>
              <w:t>C1-213878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FFE226" w14:textId="77777777" w:rsidR="00554327" w:rsidRPr="00E454AB" w:rsidRDefault="00554327">
            <w:pPr>
              <w:pStyle w:val="TAL"/>
              <w:rPr>
                <w:sz w:val="16"/>
              </w:rPr>
            </w:pPr>
          </w:p>
        </w:tc>
      </w:tr>
    </w:tbl>
    <w:p w14:paraId="198EB067" w14:textId="77777777" w:rsidR="00554327" w:rsidRDefault="00554327" w:rsidP="00554327"/>
    <w:p w14:paraId="12122328" w14:textId="77777777" w:rsidR="00554327" w:rsidRDefault="00554327" w:rsidP="00554327">
      <w:pPr>
        <w:pStyle w:val="Heading2"/>
      </w:pPr>
      <w:r>
        <w:br w:type="page"/>
      </w:r>
      <w:bookmarkStart w:id="147" w:name="_Toc73893558"/>
      <w:r>
        <w:lastRenderedPageBreak/>
        <w:t>Annex B: List of change requests</w:t>
      </w:r>
      <w:bookmarkEnd w:id="147"/>
    </w:p>
    <w:p w14:paraId="5CDB70CC" w14:textId="77777777" w:rsidR="00554327" w:rsidRDefault="00554327" w:rsidP="00554327">
      <w:pPr>
        <w:pStyle w:val="TH"/>
      </w:pPr>
    </w:p>
    <w:tbl>
      <w:tblPr>
        <w:tblW w:w="15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69"/>
        <w:gridCol w:w="1408"/>
        <w:gridCol w:w="706"/>
        <w:gridCol w:w="572"/>
        <w:gridCol w:w="547"/>
        <w:gridCol w:w="510"/>
        <w:gridCol w:w="507"/>
        <w:gridCol w:w="1408"/>
        <w:gridCol w:w="967"/>
      </w:tblGrid>
      <w:tr w:rsidR="00E454AB" w:rsidRPr="00E454AB" w14:paraId="751979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35F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7E12"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6DBB"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55B5" w14:textId="77777777" w:rsidR="00554327" w:rsidRDefault="0055432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D220" w14:textId="77777777" w:rsidR="00554327" w:rsidRDefault="00554327">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F982" w14:textId="77777777" w:rsidR="00554327" w:rsidRDefault="00554327">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A892" w14:textId="77777777" w:rsidR="00554327" w:rsidRDefault="0055432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D9A9" w14:textId="77777777" w:rsidR="00554327" w:rsidRDefault="00554327">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DC2C" w14:textId="77777777" w:rsidR="00554327" w:rsidRDefault="00554327">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4B2A" w14:textId="77777777" w:rsidR="00554327" w:rsidRDefault="00554327">
            <w:pPr>
              <w:pStyle w:val="TAH"/>
            </w:pPr>
            <w:r>
              <w:t>Decision</w:t>
            </w:r>
          </w:p>
        </w:tc>
      </w:tr>
      <w:tr w:rsidR="00E454AB" w:rsidRPr="00E454AB" w14:paraId="5C3BB4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FFD7" w14:textId="77777777" w:rsidR="00554327" w:rsidRPr="00E454AB" w:rsidRDefault="00554327">
            <w:pPr>
              <w:pStyle w:val="TAL"/>
              <w:rPr>
                <w:sz w:val="16"/>
              </w:rPr>
            </w:pPr>
            <w:r w:rsidRPr="00E454AB">
              <w:rPr>
                <w:sz w:val="16"/>
              </w:rPr>
              <w:t>C1-213175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C62D"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9BE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4B9B" w14:textId="77777777" w:rsidR="00554327" w:rsidRPr="00E454AB" w:rsidRDefault="00554327">
            <w:pPr>
              <w:pStyle w:val="TAL"/>
              <w:rPr>
                <w:sz w:val="16"/>
              </w:rPr>
            </w:pPr>
            <w:r w:rsidRPr="00E454AB">
              <w:rPr>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4CDB" w14:textId="77777777" w:rsidR="00554327" w:rsidRPr="00E454AB" w:rsidRDefault="00554327">
            <w:pPr>
              <w:pStyle w:val="TAL"/>
              <w:rPr>
                <w:sz w:val="16"/>
              </w:rPr>
            </w:pPr>
            <w:r w:rsidRPr="00E454AB">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35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24E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3A63"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AFA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2CCF" w14:textId="77777777" w:rsidR="00554327" w:rsidRPr="00E454AB" w:rsidRDefault="00554327">
            <w:pPr>
              <w:pStyle w:val="TAL"/>
              <w:rPr>
                <w:sz w:val="16"/>
              </w:rPr>
            </w:pPr>
            <w:r w:rsidRPr="00E454AB">
              <w:rPr>
                <w:sz w:val="16"/>
              </w:rPr>
              <w:t>revised</w:t>
            </w:r>
          </w:p>
        </w:tc>
      </w:tr>
      <w:tr w:rsidR="00E454AB" w:rsidRPr="00E454AB" w14:paraId="543601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8238D" w14:textId="77777777" w:rsidR="00554327" w:rsidRPr="00E454AB" w:rsidRDefault="00554327">
            <w:pPr>
              <w:pStyle w:val="TAL"/>
              <w:rPr>
                <w:sz w:val="16"/>
              </w:rPr>
            </w:pPr>
            <w:r w:rsidRPr="00E454AB">
              <w:rPr>
                <w:sz w:val="16"/>
              </w:rPr>
              <w:t>C1-213664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D295"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696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8FDA" w14:textId="77777777" w:rsidR="00554327" w:rsidRPr="00E454AB" w:rsidRDefault="00554327">
            <w:pPr>
              <w:pStyle w:val="TAL"/>
              <w:rPr>
                <w:sz w:val="16"/>
              </w:rPr>
            </w:pPr>
            <w:r w:rsidRPr="00E454AB">
              <w:rPr>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97CD" w14:textId="77777777" w:rsidR="00554327" w:rsidRPr="00E454AB" w:rsidRDefault="00554327">
            <w:pPr>
              <w:pStyle w:val="TAL"/>
              <w:rPr>
                <w:sz w:val="16"/>
              </w:rPr>
            </w:pPr>
            <w:r w:rsidRPr="00E454AB">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8C1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D2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317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7548"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2212" w14:textId="77777777" w:rsidR="00554327" w:rsidRPr="00E454AB" w:rsidRDefault="00554327">
            <w:pPr>
              <w:pStyle w:val="TAL"/>
              <w:rPr>
                <w:sz w:val="16"/>
              </w:rPr>
            </w:pPr>
            <w:r w:rsidRPr="00E454AB">
              <w:rPr>
                <w:sz w:val="16"/>
              </w:rPr>
              <w:t>agreed</w:t>
            </w:r>
          </w:p>
        </w:tc>
      </w:tr>
      <w:tr w:rsidR="00E454AB" w:rsidRPr="00E454AB" w14:paraId="516BF9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BA5B" w14:textId="77777777" w:rsidR="00554327" w:rsidRPr="00E454AB" w:rsidRDefault="00554327">
            <w:pPr>
              <w:pStyle w:val="TAL"/>
              <w:rPr>
                <w:sz w:val="16"/>
              </w:rPr>
            </w:pPr>
            <w:r w:rsidRPr="00E454AB">
              <w:rPr>
                <w:sz w:val="16"/>
              </w:rPr>
              <w:t>C1-212831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F4A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4C7E"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47BA"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8F1F" w14:textId="77777777" w:rsidR="00554327" w:rsidRPr="00E454AB" w:rsidRDefault="00554327">
            <w:pPr>
              <w:pStyle w:val="TAL"/>
              <w:rPr>
                <w:sz w:val="16"/>
              </w:rPr>
            </w:pPr>
            <w:r w:rsidRPr="00E454AB">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8F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EE7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5A4C"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AFF7B"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04C6" w14:textId="77777777" w:rsidR="00554327" w:rsidRPr="00E454AB" w:rsidRDefault="00554327">
            <w:pPr>
              <w:pStyle w:val="TAL"/>
              <w:rPr>
                <w:sz w:val="16"/>
              </w:rPr>
            </w:pPr>
            <w:r w:rsidRPr="00E454AB">
              <w:rPr>
                <w:sz w:val="16"/>
              </w:rPr>
              <w:t>revised</w:t>
            </w:r>
          </w:p>
        </w:tc>
      </w:tr>
      <w:tr w:rsidR="00E454AB" w:rsidRPr="00E454AB" w14:paraId="3102FB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CC3D" w14:textId="77777777" w:rsidR="00554327" w:rsidRPr="00E454AB" w:rsidRDefault="00554327">
            <w:pPr>
              <w:pStyle w:val="TAL"/>
              <w:rPr>
                <w:sz w:val="16"/>
              </w:rPr>
            </w:pPr>
            <w:r w:rsidRPr="00E454AB">
              <w:rPr>
                <w:sz w:val="16"/>
              </w:rPr>
              <w:t>C1-213825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198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0472"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7B88"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DC62" w14:textId="77777777" w:rsidR="00554327" w:rsidRPr="00E454AB" w:rsidRDefault="00554327">
            <w:pPr>
              <w:pStyle w:val="TAL"/>
              <w:rPr>
                <w:sz w:val="16"/>
              </w:rPr>
            </w:pPr>
            <w:r w:rsidRPr="00E454AB">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7C7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759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1151"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41D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BBC9" w14:textId="77777777" w:rsidR="00554327" w:rsidRPr="00E454AB" w:rsidRDefault="00554327">
            <w:pPr>
              <w:pStyle w:val="TAL"/>
              <w:rPr>
                <w:sz w:val="16"/>
              </w:rPr>
            </w:pPr>
            <w:r w:rsidRPr="00E454AB">
              <w:rPr>
                <w:sz w:val="16"/>
              </w:rPr>
              <w:t>agreed</w:t>
            </w:r>
          </w:p>
        </w:tc>
      </w:tr>
      <w:tr w:rsidR="00E454AB" w:rsidRPr="00E454AB" w14:paraId="47B49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9273" w14:textId="77777777" w:rsidR="00554327" w:rsidRPr="00E454AB" w:rsidRDefault="00554327">
            <w:pPr>
              <w:pStyle w:val="TAL"/>
              <w:rPr>
                <w:sz w:val="16"/>
              </w:rPr>
            </w:pPr>
            <w:r w:rsidRPr="00E454AB">
              <w:rPr>
                <w:sz w:val="16"/>
              </w:rPr>
              <w:t>C1-213398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B37BD" w14:textId="77777777" w:rsidR="00554327" w:rsidRPr="00E454AB" w:rsidRDefault="00554327">
            <w:pPr>
              <w:pStyle w:val="TAL"/>
              <w:rPr>
                <w:sz w:val="16"/>
              </w:rPr>
            </w:pPr>
            <w:r w:rsidRPr="00E454AB">
              <w:rPr>
                <w:sz w:val="16"/>
              </w:rPr>
              <w:t>Geo-fencing check for none of stored "warning message" matched to geo-fencing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58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one2many/Lin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36B9"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2AF9"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958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6A3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10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7280"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A51E6" w14:textId="77777777" w:rsidR="00554327" w:rsidRPr="00E454AB" w:rsidRDefault="00554327">
            <w:pPr>
              <w:pStyle w:val="TAL"/>
              <w:rPr>
                <w:sz w:val="16"/>
              </w:rPr>
            </w:pPr>
            <w:r w:rsidRPr="00E454AB">
              <w:rPr>
                <w:sz w:val="16"/>
              </w:rPr>
              <w:t>agreed</w:t>
            </w:r>
          </w:p>
        </w:tc>
      </w:tr>
      <w:tr w:rsidR="00E454AB" w:rsidRPr="00E454AB" w14:paraId="602BD6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7386" w14:textId="77777777" w:rsidR="00554327" w:rsidRPr="00E454AB" w:rsidRDefault="00554327">
            <w:pPr>
              <w:pStyle w:val="TAL"/>
              <w:rPr>
                <w:sz w:val="16"/>
              </w:rPr>
            </w:pPr>
            <w:r w:rsidRPr="00E454AB">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6C781" w14:textId="77777777" w:rsidR="00554327" w:rsidRPr="00E454AB" w:rsidRDefault="00554327">
            <w:pPr>
              <w:pStyle w:val="TAL"/>
              <w:rPr>
                <w:sz w:val="16"/>
              </w:rPr>
            </w:pPr>
            <w:proofErr w:type="spellStart"/>
            <w:r w:rsidRPr="00E454AB">
              <w:rPr>
                <w:sz w:val="16"/>
              </w:rPr>
              <w:t>Tsor</w:t>
            </w:r>
            <w:proofErr w:type="spellEnd"/>
            <w:r w:rsidRPr="00E454AB">
              <w:rPr>
                <w:sz w:val="16"/>
              </w:rPr>
              <w:t>-cm timer handling in case of IDLE and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6206" w14:textId="77777777" w:rsidR="00554327" w:rsidRPr="00E454AB" w:rsidRDefault="00554327">
            <w:pPr>
              <w:pStyle w:val="TAL"/>
              <w:rPr>
                <w:sz w:val="16"/>
              </w:rPr>
            </w:pPr>
            <w:r w:rsidRPr="00E454AB">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68E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49C0" w14:textId="77777777" w:rsidR="00554327" w:rsidRPr="00E454AB" w:rsidRDefault="00554327">
            <w:pPr>
              <w:pStyle w:val="TAL"/>
              <w:rPr>
                <w:sz w:val="16"/>
              </w:rPr>
            </w:pPr>
            <w:r w:rsidRPr="00E454AB">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3C0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3E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3A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D9E4"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AB5D" w14:textId="77777777" w:rsidR="00554327" w:rsidRPr="00E454AB" w:rsidRDefault="00554327">
            <w:pPr>
              <w:pStyle w:val="TAL"/>
              <w:rPr>
                <w:sz w:val="16"/>
              </w:rPr>
            </w:pPr>
            <w:r w:rsidRPr="00E454AB">
              <w:rPr>
                <w:sz w:val="16"/>
              </w:rPr>
              <w:t>postponed</w:t>
            </w:r>
          </w:p>
        </w:tc>
      </w:tr>
      <w:tr w:rsidR="00E454AB" w:rsidRPr="00E454AB" w14:paraId="73E4A6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12B6" w14:textId="77777777" w:rsidR="00554327" w:rsidRPr="00E454AB" w:rsidRDefault="00554327">
            <w:pPr>
              <w:pStyle w:val="TAL"/>
              <w:rPr>
                <w:sz w:val="16"/>
              </w:rPr>
            </w:pPr>
            <w:r w:rsidRPr="00E454AB">
              <w:rPr>
                <w:sz w:val="16"/>
              </w:rPr>
              <w:t>C1-213513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76A0"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E644"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883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3A5C"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C4D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99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D70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4484"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6A66" w14:textId="77777777" w:rsidR="00554327" w:rsidRPr="00E454AB" w:rsidRDefault="00554327">
            <w:pPr>
              <w:pStyle w:val="TAL"/>
              <w:rPr>
                <w:sz w:val="16"/>
              </w:rPr>
            </w:pPr>
            <w:r w:rsidRPr="00E454AB">
              <w:rPr>
                <w:sz w:val="16"/>
              </w:rPr>
              <w:t>withdrawn</w:t>
            </w:r>
          </w:p>
        </w:tc>
      </w:tr>
      <w:tr w:rsidR="00E454AB" w:rsidRPr="00E454AB" w14:paraId="5AFCEC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D5468" w14:textId="77777777" w:rsidR="00554327" w:rsidRPr="00E454AB" w:rsidRDefault="00554327">
            <w:pPr>
              <w:pStyle w:val="TAL"/>
              <w:rPr>
                <w:sz w:val="16"/>
              </w:rPr>
            </w:pPr>
            <w:r w:rsidRPr="00E454AB">
              <w:rPr>
                <w:sz w:val="16"/>
              </w:rPr>
              <w:t>C1-213535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F1AC"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2FCC"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D768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106F"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4CEA"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77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E7EC3"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AA73"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CCAE" w14:textId="77777777" w:rsidR="00554327" w:rsidRPr="00E454AB" w:rsidRDefault="00554327">
            <w:pPr>
              <w:pStyle w:val="TAL"/>
              <w:rPr>
                <w:sz w:val="16"/>
              </w:rPr>
            </w:pPr>
            <w:r w:rsidRPr="00E454AB">
              <w:rPr>
                <w:sz w:val="16"/>
              </w:rPr>
              <w:t>revised</w:t>
            </w:r>
          </w:p>
        </w:tc>
      </w:tr>
      <w:tr w:rsidR="00E454AB" w:rsidRPr="00E454AB" w14:paraId="0DA26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19E5" w14:textId="77777777" w:rsidR="00554327" w:rsidRPr="00E454AB" w:rsidRDefault="00554327">
            <w:pPr>
              <w:pStyle w:val="TAL"/>
              <w:rPr>
                <w:sz w:val="16"/>
              </w:rPr>
            </w:pPr>
            <w:r w:rsidRPr="00E454AB">
              <w:rPr>
                <w:sz w:val="16"/>
              </w:rPr>
              <w:t>C1-213772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2416"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14D2" w14:textId="77777777" w:rsidR="00554327" w:rsidRPr="00E454AB" w:rsidRDefault="00554327">
            <w:pPr>
              <w:pStyle w:val="TAL"/>
              <w:rPr>
                <w:sz w:val="16"/>
              </w:rPr>
            </w:pPr>
            <w:r w:rsidRPr="00E454AB">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171F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E020"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0097"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A05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CF6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F1BE"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F6DE" w14:textId="77777777" w:rsidR="00554327" w:rsidRPr="00E454AB" w:rsidRDefault="00554327">
            <w:pPr>
              <w:pStyle w:val="TAL"/>
              <w:rPr>
                <w:sz w:val="16"/>
              </w:rPr>
            </w:pPr>
            <w:r w:rsidRPr="00E454AB">
              <w:rPr>
                <w:sz w:val="16"/>
              </w:rPr>
              <w:t>agreed</w:t>
            </w:r>
          </w:p>
        </w:tc>
      </w:tr>
      <w:tr w:rsidR="00E454AB" w:rsidRPr="00E454AB" w14:paraId="3B8C23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76D4" w14:textId="77777777" w:rsidR="00554327" w:rsidRPr="00E454AB" w:rsidRDefault="00554327">
            <w:pPr>
              <w:pStyle w:val="TAL"/>
              <w:rPr>
                <w:sz w:val="16"/>
              </w:rPr>
            </w:pPr>
            <w:r w:rsidRPr="00E454AB">
              <w:rPr>
                <w:sz w:val="16"/>
              </w:rPr>
              <w:t>C1-212895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712B"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4369"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BCE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E440"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1C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9A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118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A07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E991" w14:textId="77777777" w:rsidR="00554327" w:rsidRPr="00E454AB" w:rsidRDefault="00554327">
            <w:pPr>
              <w:pStyle w:val="TAL"/>
              <w:rPr>
                <w:sz w:val="16"/>
              </w:rPr>
            </w:pPr>
            <w:r w:rsidRPr="00E454AB">
              <w:rPr>
                <w:sz w:val="16"/>
              </w:rPr>
              <w:t>revised</w:t>
            </w:r>
          </w:p>
        </w:tc>
      </w:tr>
      <w:tr w:rsidR="00E454AB" w:rsidRPr="00E454AB" w14:paraId="7503B5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74E9" w14:textId="77777777" w:rsidR="00554327" w:rsidRPr="00E454AB" w:rsidRDefault="00554327">
            <w:pPr>
              <w:pStyle w:val="TAL"/>
              <w:rPr>
                <w:sz w:val="16"/>
              </w:rPr>
            </w:pPr>
            <w:r w:rsidRPr="00E454AB">
              <w:rPr>
                <w:sz w:val="16"/>
              </w:rPr>
              <w:t>C1-213654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B9E1"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BF29"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5A3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C7E6"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B86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AF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9C4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5D69"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442A" w14:textId="77777777" w:rsidR="00554327" w:rsidRPr="00E454AB" w:rsidRDefault="00554327">
            <w:pPr>
              <w:pStyle w:val="TAL"/>
              <w:rPr>
                <w:sz w:val="16"/>
              </w:rPr>
            </w:pPr>
            <w:r w:rsidRPr="00E454AB">
              <w:rPr>
                <w:sz w:val="16"/>
              </w:rPr>
              <w:t>agreed</w:t>
            </w:r>
          </w:p>
        </w:tc>
      </w:tr>
      <w:tr w:rsidR="00E454AB" w:rsidRPr="00E454AB" w14:paraId="69035F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5407" w14:textId="77777777" w:rsidR="00554327" w:rsidRPr="00E454AB" w:rsidRDefault="00554327">
            <w:pPr>
              <w:pStyle w:val="TAL"/>
              <w:rPr>
                <w:sz w:val="16"/>
              </w:rPr>
            </w:pPr>
            <w:r w:rsidRPr="00E454AB">
              <w:rPr>
                <w:sz w:val="16"/>
              </w:rPr>
              <w:t>C1-212896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4C43"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7743"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25C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EE02"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E64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59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4DB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9A5B"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8155" w14:textId="77777777" w:rsidR="00554327" w:rsidRPr="00E454AB" w:rsidRDefault="00554327">
            <w:pPr>
              <w:pStyle w:val="TAL"/>
              <w:rPr>
                <w:sz w:val="16"/>
              </w:rPr>
            </w:pPr>
            <w:r w:rsidRPr="00E454AB">
              <w:rPr>
                <w:sz w:val="16"/>
              </w:rPr>
              <w:t>revised</w:t>
            </w:r>
          </w:p>
        </w:tc>
      </w:tr>
      <w:tr w:rsidR="00E454AB" w:rsidRPr="00E454AB" w14:paraId="2EB8DF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2E90" w14:textId="77777777" w:rsidR="00554327" w:rsidRPr="00E454AB" w:rsidRDefault="00554327">
            <w:pPr>
              <w:pStyle w:val="TAL"/>
              <w:rPr>
                <w:sz w:val="16"/>
              </w:rPr>
            </w:pPr>
            <w:r w:rsidRPr="00E454AB">
              <w:rPr>
                <w:sz w:val="16"/>
              </w:rPr>
              <w:t>C1-213655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727FA"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573F"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D2E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62B4"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6B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65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87E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DA0A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30A3" w14:textId="77777777" w:rsidR="00554327" w:rsidRPr="00E454AB" w:rsidRDefault="00554327">
            <w:pPr>
              <w:pStyle w:val="TAL"/>
              <w:rPr>
                <w:sz w:val="16"/>
              </w:rPr>
            </w:pPr>
            <w:r w:rsidRPr="00E454AB">
              <w:rPr>
                <w:sz w:val="16"/>
              </w:rPr>
              <w:t>agreed</w:t>
            </w:r>
          </w:p>
        </w:tc>
      </w:tr>
      <w:tr w:rsidR="00E454AB" w:rsidRPr="00E454AB" w14:paraId="59ADED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DF3A" w14:textId="77777777" w:rsidR="00554327" w:rsidRPr="00E454AB" w:rsidRDefault="00554327">
            <w:pPr>
              <w:pStyle w:val="TAL"/>
              <w:rPr>
                <w:sz w:val="16"/>
              </w:rPr>
            </w:pPr>
            <w:r w:rsidRPr="00E454AB">
              <w:rPr>
                <w:sz w:val="16"/>
              </w:rPr>
              <w:t>C1-212926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5509" w14:textId="77777777" w:rsidR="00554327" w:rsidRPr="00E454AB" w:rsidRDefault="00554327">
            <w:pPr>
              <w:pStyle w:val="TAL"/>
              <w:rPr>
                <w:sz w:val="16"/>
              </w:rPr>
            </w:pPr>
            <w:r w:rsidRPr="00E454AB">
              <w:rPr>
                <w:sz w:val="16"/>
              </w:rPr>
              <w:t>Resolution of Editor’s note on HPLMN control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377A" w14:textId="77777777" w:rsidR="00554327" w:rsidRPr="00E454AB" w:rsidRDefault="00554327">
            <w:pPr>
              <w:pStyle w:val="TAL"/>
              <w:rPr>
                <w:sz w:val="16"/>
              </w:rPr>
            </w:pPr>
            <w:r w:rsidRPr="00E454AB">
              <w:rPr>
                <w:sz w:val="16"/>
              </w:rPr>
              <w:t>Qualcomm Incorporated, vivo,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0AE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1F20"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C9E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23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29E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EB3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BA4D" w14:textId="77777777" w:rsidR="00554327" w:rsidRPr="00E454AB" w:rsidRDefault="00554327">
            <w:pPr>
              <w:pStyle w:val="TAL"/>
              <w:rPr>
                <w:sz w:val="16"/>
              </w:rPr>
            </w:pPr>
            <w:r w:rsidRPr="00E454AB">
              <w:rPr>
                <w:sz w:val="16"/>
              </w:rPr>
              <w:t>postponed</w:t>
            </w:r>
          </w:p>
        </w:tc>
      </w:tr>
      <w:tr w:rsidR="00E454AB" w:rsidRPr="00E454AB" w14:paraId="2D17C2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2CDA" w14:textId="77777777" w:rsidR="00554327" w:rsidRPr="00E454AB" w:rsidRDefault="00554327">
            <w:pPr>
              <w:pStyle w:val="TAL"/>
              <w:rPr>
                <w:sz w:val="16"/>
              </w:rPr>
            </w:pPr>
            <w:r w:rsidRPr="00E454AB">
              <w:rPr>
                <w:sz w:val="16"/>
              </w:rPr>
              <w:t>C1-212950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5F8A"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21C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A86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4A19"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552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C29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D34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1C16"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7B45" w14:textId="77777777" w:rsidR="00554327" w:rsidRPr="00E454AB" w:rsidRDefault="00554327">
            <w:pPr>
              <w:pStyle w:val="TAL"/>
              <w:rPr>
                <w:sz w:val="16"/>
              </w:rPr>
            </w:pPr>
            <w:r w:rsidRPr="00E454AB">
              <w:rPr>
                <w:sz w:val="16"/>
              </w:rPr>
              <w:t>revised</w:t>
            </w:r>
          </w:p>
        </w:tc>
      </w:tr>
      <w:tr w:rsidR="00E454AB" w:rsidRPr="00E454AB" w14:paraId="37976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CBA7" w14:textId="77777777" w:rsidR="00554327" w:rsidRPr="00E454AB" w:rsidRDefault="00554327">
            <w:pPr>
              <w:pStyle w:val="TAL"/>
              <w:rPr>
                <w:sz w:val="16"/>
              </w:rPr>
            </w:pPr>
            <w:r w:rsidRPr="00E454AB">
              <w:rPr>
                <w:sz w:val="16"/>
              </w:rPr>
              <w:t>C1-213777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7CE5"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0BA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AA7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2B76"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29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599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749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4E99"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0E96" w14:textId="77777777" w:rsidR="00554327" w:rsidRPr="00E454AB" w:rsidRDefault="00554327">
            <w:pPr>
              <w:pStyle w:val="TAL"/>
              <w:rPr>
                <w:sz w:val="16"/>
              </w:rPr>
            </w:pPr>
            <w:r w:rsidRPr="00E454AB">
              <w:rPr>
                <w:sz w:val="16"/>
              </w:rPr>
              <w:t>agreed</w:t>
            </w:r>
          </w:p>
        </w:tc>
      </w:tr>
      <w:tr w:rsidR="00E454AB" w:rsidRPr="00E454AB" w14:paraId="540AD4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C52" w14:textId="77777777" w:rsidR="00554327" w:rsidRPr="00E454AB" w:rsidRDefault="00554327">
            <w:pPr>
              <w:pStyle w:val="TAL"/>
              <w:rPr>
                <w:sz w:val="16"/>
              </w:rPr>
            </w:pPr>
            <w:r w:rsidRPr="00E454AB">
              <w:rPr>
                <w:sz w:val="16"/>
              </w:rPr>
              <w:lastRenderedPageBreak/>
              <w:t>C1-212951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2691"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34C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C28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0936"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2C7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B4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E87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F711"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3F36" w14:textId="77777777" w:rsidR="00554327" w:rsidRPr="00E454AB" w:rsidRDefault="00554327">
            <w:pPr>
              <w:pStyle w:val="TAL"/>
              <w:rPr>
                <w:sz w:val="16"/>
              </w:rPr>
            </w:pPr>
            <w:r w:rsidRPr="00E454AB">
              <w:rPr>
                <w:sz w:val="16"/>
              </w:rPr>
              <w:t>revised</w:t>
            </w:r>
          </w:p>
        </w:tc>
      </w:tr>
      <w:tr w:rsidR="00E454AB" w:rsidRPr="00E454AB" w14:paraId="6AC63F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1EF4" w14:textId="77777777" w:rsidR="00554327" w:rsidRPr="00E454AB" w:rsidRDefault="00554327">
            <w:pPr>
              <w:pStyle w:val="TAL"/>
              <w:rPr>
                <w:sz w:val="16"/>
              </w:rPr>
            </w:pPr>
            <w:r w:rsidRPr="00E454AB">
              <w:rPr>
                <w:sz w:val="16"/>
              </w:rPr>
              <w:t>C1-213771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4266"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E8A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C90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FFF6"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369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125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076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9652"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AAB2" w14:textId="77777777" w:rsidR="00554327" w:rsidRPr="00E454AB" w:rsidRDefault="00554327">
            <w:pPr>
              <w:pStyle w:val="TAL"/>
              <w:rPr>
                <w:sz w:val="16"/>
              </w:rPr>
            </w:pPr>
            <w:r w:rsidRPr="00E454AB">
              <w:rPr>
                <w:sz w:val="16"/>
              </w:rPr>
              <w:t>agreed</w:t>
            </w:r>
          </w:p>
        </w:tc>
      </w:tr>
      <w:tr w:rsidR="00E454AB" w:rsidRPr="00E454AB" w14:paraId="6D4A7D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5E0E" w14:textId="77777777" w:rsidR="00554327" w:rsidRPr="00E454AB" w:rsidRDefault="00554327">
            <w:pPr>
              <w:pStyle w:val="TAL"/>
              <w:rPr>
                <w:sz w:val="16"/>
              </w:rPr>
            </w:pPr>
            <w:r w:rsidRPr="00E454AB">
              <w:rPr>
                <w:sz w:val="16"/>
              </w:rPr>
              <w:t>C1-213011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146D"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958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46A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D3CD"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5C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06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68CB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C42B"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5E1D" w14:textId="77777777" w:rsidR="00554327" w:rsidRPr="00E454AB" w:rsidRDefault="00554327">
            <w:pPr>
              <w:pStyle w:val="TAL"/>
              <w:rPr>
                <w:sz w:val="16"/>
              </w:rPr>
            </w:pPr>
            <w:r w:rsidRPr="00E454AB">
              <w:rPr>
                <w:sz w:val="16"/>
              </w:rPr>
              <w:t>withdrawn</w:t>
            </w:r>
          </w:p>
        </w:tc>
      </w:tr>
      <w:tr w:rsidR="00E454AB" w:rsidRPr="00E454AB" w14:paraId="682A04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AD40" w14:textId="77777777" w:rsidR="00554327" w:rsidRPr="00E454AB" w:rsidRDefault="00554327">
            <w:pPr>
              <w:pStyle w:val="TAL"/>
              <w:rPr>
                <w:sz w:val="16"/>
              </w:rPr>
            </w:pPr>
            <w:r w:rsidRPr="00E454AB">
              <w:rPr>
                <w:sz w:val="16"/>
              </w:rPr>
              <w:t>C1-213026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5E9E"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C298"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09FA"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7D9C"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8F9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0CA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9E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6F39"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B97F" w14:textId="77777777" w:rsidR="00554327" w:rsidRPr="00E454AB" w:rsidRDefault="00554327">
            <w:pPr>
              <w:pStyle w:val="TAL"/>
              <w:rPr>
                <w:sz w:val="16"/>
              </w:rPr>
            </w:pPr>
            <w:r w:rsidRPr="00E454AB">
              <w:rPr>
                <w:sz w:val="16"/>
              </w:rPr>
              <w:t>revised</w:t>
            </w:r>
          </w:p>
        </w:tc>
      </w:tr>
      <w:tr w:rsidR="00E454AB" w:rsidRPr="00E454AB" w14:paraId="146B98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C6F4" w14:textId="77777777" w:rsidR="00554327" w:rsidRPr="00E454AB" w:rsidRDefault="00554327">
            <w:pPr>
              <w:pStyle w:val="TAL"/>
              <w:rPr>
                <w:sz w:val="16"/>
              </w:rPr>
            </w:pPr>
            <w:r w:rsidRPr="00E454AB">
              <w:rPr>
                <w:sz w:val="16"/>
              </w:rPr>
              <w:t>C1-213902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569C"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5B97"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7D2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38EF"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FFE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AA3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D86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816B"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C0D5" w14:textId="77777777" w:rsidR="00554327" w:rsidRPr="00E454AB" w:rsidRDefault="00554327">
            <w:pPr>
              <w:pStyle w:val="TAL"/>
              <w:rPr>
                <w:sz w:val="16"/>
              </w:rPr>
            </w:pPr>
            <w:r w:rsidRPr="00E454AB">
              <w:rPr>
                <w:sz w:val="16"/>
              </w:rPr>
              <w:t>agreed</w:t>
            </w:r>
          </w:p>
        </w:tc>
      </w:tr>
      <w:tr w:rsidR="00E454AB" w:rsidRPr="00E454AB" w14:paraId="4EA44F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A534" w14:textId="77777777" w:rsidR="00554327" w:rsidRPr="00E454AB" w:rsidRDefault="00554327">
            <w:pPr>
              <w:pStyle w:val="TAL"/>
              <w:rPr>
                <w:sz w:val="16"/>
              </w:rPr>
            </w:pPr>
            <w:r w:rsidRPr="00E454AB">
              <w:rPr>
                <w:sz w:val="16"/>
              </w:rPr>
              <w:t>C1-213036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BD12"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314B5"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544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BADB"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35D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F0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490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7A1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80B4" w14:textId="77777777" w:rsidR="00554327" w:rsidRPr="00E454AB" w:rsidRDefault="00554327">
            <w:pPr>
              <w:pStyle w:val="TAL"/>
              <w:rPr>
                <w:sz w:val="16"/>
              </w:rPr>
            </w:pPr>
            <w:r w:rsidRPr="00E454AB">
              <w:rPr>
                <w:sz w:val="16"/>
              </w:rPr>
              <w:t>revised</w:t>
            </w:r>
          </w:p>
        </w:tc>
      </w:tr>
      <w:tr w:rsidR="00E454AB" w:rsidRPr="00E454AB" w14:paraId="5AC2C2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D75A" w14:textId="77777777" w:rsidR="00554327" w:rsidRPr="00E454AB" w:rsidRDefault="00554327">
            <w:pPr>
              <w:pStyle w:val="TAL"/>
              <w:rPr>
                <w:sz w:val="16"/>
              </w:rPr>
            </w:pPr>
            <w:r w:rsidRPr="00E454AB">
              <w:rPr>
                <w:sz w:val="16"/>
              </w:rPr>
              <w:t>C1-213929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4B53"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6865"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E23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B3DE"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10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628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9FD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45D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F6B2" w14:textId="77777777" w:rsidR="00554327" w:rsidRPr="00E454AB" w:rsidRDefault="00554327">
            <w:pPr>
              <w:pStyle w:val="TAL"/>
              <w:rPr>
                <w:sz w:val="16"/>
              </w:rPr>
            </w:pPr>
            <w:r w:rsidRPr="00E454AB">
              <w:rPr>
                <w:sz w:val="16"/>
              </w:rPr>
              <w:t>agreed</w:t>
            </w:r>
          </w:p>
        </w:tc>
      </w:tr>
      <w:tr w:rsidR="00E454AB" w:rsidRPr="00E454AB" w14:paraId="21FC47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75C3" w14:textId="77777777" w:rsidR="00554327" w:rsidRPr="00E454AB" w:rsidRDefault="00554327">
            <w:pPr>
              <w:pStyle w:val="TAL"/>
              <w:rPr>
                <w:sz w:val="16"/>
              </w:rPr>
            </w:pPr>
            <w:r w:rsidRPr="00E454AB">
              <w:rPr>
                <w:sz w:val="16"/>
              </w:rPr>
              <w:t>C1-213038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C13D"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FD5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53E3"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F32B"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B24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339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75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6E1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E6DC" w14:textId="77777777" w:rsidR="00554327" w:rsidRPr="00E454AB" w:rsidRDefault="00554327">
            <w:pPr>
              <w:pStyle w:val="TAL"/>
              <w:rPr>
                <w:sz w:val="16"/>
              </w:rPr>
            </w:pPr>
            <w:r w:rsidRPr="00E454AB">
              <w:rPr>
                <w:sz w:val="16"/>
              </w:rPr>
              <w:t>agreed</w:t>
            </w:r>
          </w:p>
        </w:tc>
      </w:tr>
      <w:tr w:rsidR="00E454AB" w:rsidRPr="00E454AB" w14:paraId="1D3E08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F3769" w14:textId="77777777" w:rsidR="00554327" w:rsidRPr="00E454AB" w:rsidRDefault="00554327">
            <w:pPr>
              <w:pStyle w:val="TAL"/>
              <w:rPr>
                <w:sz w:val="16"/>
              </w:rPr>
            </w:pPr>
            <w:r w:rsidRPr="00E454AB">
              <w:rPr>
                <w:sz w:val="16"/>
              </w:rPr>
              <w:t>C1-213087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AF68"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F0B7"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5E58"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22D9"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A03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5A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AF9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14D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04D3" w14:textId="77777777" w:rsidR="00554327" w:rsidRPr="00E454AB" w:rsidRDefault="00554327">
            <w:pPr>
              <w:pStyle w:val="TAL"/>
              <w:rPr>
                <w:sz w:val="16"/>
              </w:rPr>
            </w:pPr>
            <w:r w:rsidRPr="00E454AB">
              <w:rPr>
                <w:sz w:val="16"/>
              </w:rPr>
              <w:t>revised</w:t>
            </w:r>
          </w:p>
        </w:tc>
      </w:tr>
      <w:tr w:rsidR="00E454AB" w:rsidRPr="00E454AB" w14:paraId="7FFDC8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1EB0" w14:textId="77777777" w:rsidR="00554327" w:rsidRPr="00E454AB" w:rsidRDefault="00554327">
            <w:pPr>
              <w:pStyle w:val="TAL"/>
              <w:rPr>
                <w:sz w:val="16"/>
              </w:rPr>
            </w:pPr>
            <w:r w:rsidRPr="00E454AB">
              <w:rPr>
                <w:sz w:val="16"/>
              </w:rPr>
              <w:t>C1-213894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3295"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66A7"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FD6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C951"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DA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A04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5FA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AEC7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D77F" w14:textId="77777777" w:rsidR="00554327" w:rsidRPr="00E454AB" w:rsidRDefault="00554327">
            <w:pPr>
              <w:pStyle w:val="TAL"/>
              <w:rPr>
                <w:sz w:val="16"/>
              </w:rPr>
            </w:pPr>
            <w:r w:rsidRPr="00E454AB">
              <w:rPr>
                <w:sz w:val="16"/>
              </w:rPr>
              <w:t>agreed</w:t>
            </w:r>
          </w:p>
        </w:tc>
      </w:tr>
      <w:tr w:rsidR="00E454AB" w:rsidRPr="00E454AB" w14:paraId="722990B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6FCC" w14:textId="77777777" w:rsidR="00554327" w:rsidRPr="00E454AB" w:rsidRDefault="00554327">
            <w:pPr>
              <w:pStyle w:val="TAL"/>
              <w:rPr>
                <w:sz w:val="16"/>
              </w:rPr>
            </w:pPr>
            <w:r w:rsidRPr="00E454AB">
              <w:rPr>
                <w:sz w:val="16"/>
              </w:rPr>
              <w:t>C1-213095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C3E4"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F969" w14:textId="77777777" w:rsidR="00554327" w:rsidRPr="00E454AB" w:rsidRDefault="00554327">
            <w:pPr>
              <w:pStyle w:val="TAL"/>
              <w:rPr>
                <w:sz w:val="16"/>
              </w:rPr>
            </w:pPr>
            <w:r w:rsidRPr="00E454AB">
              <w:rPr>
                <w:sz w:val="16"/>
              </w:rPr>
              <w:t xml:space="preserve">China Mobile,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2D73"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7BBB"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7E7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6F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A8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69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21E7" w14:textId="77777777" w:rsidR="00554327" w:rsidRPr="00E454AB" w:rsidRDefault="00554327">
            <w:pPr>
              <w:pStyle w:val="TAL"/>
              <w:rPr>
                <w:sz w:val="16"/>
              </w:rPr>
            </w:pPr>
            <w:r w:rsidRPr="00E454AB">
              <w:rPr>
                <w:sz w:val="16"/>
              </w:rPr>
              <w:t>revised</w:t>
            </w:r>
          </w:p>
        </w:tc>
      </w:tr>
      <w:tr w:rsidR="00E454AB" w:rsidRPr="00E454AB" w14:paraId="04BA14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4EEA" w14:textId="77777777" w:rsidR="00554327" w:rsidRPr="00E454AB" w:rsidRDefault="00554327">
            <w:pPr>
              <w:pStyle w:val="TAL"/>
              <w:rPr>
                <w:sz w:val="16"/>
              </w:rPr>
            </w:pPr>
            <w:r w:rsidRPr="00E454AB">
              <w:rPr>
                <w:sz w:val="16"/>
              </w:rPr>
              <w:t>C1-213898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34DC"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AB32"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7DC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E766"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F3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88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94E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22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B8E6" w14:textId="77777777" w:rsidR="00554327" w:rsidRPr="00E454AB" w:rsidRDefault="00554327">
            <w:pPr>
              <w:pStyle w:val="TAL"/>
              <w:rPr>
                <w:sz w:val="16"/>
              </w:rPr>
            </w:pPr>
            <w:r w:rsidRPr="00E454AB">
              <w:rPr>
                <w:sz w:val="16"/>
              </w:rPr>
              <w:t>agreed</w:t>
            </w:r>
          </w:p>
        </w:tc>
      </w:tr>
      <w:tr w:rsidR="00E454AB" w:rsidRPr="00E454AB" w14:paraId="16505A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3CCC" w14:textId="77777777" w:rsidR="00554327" w:rsidRPr="00E454AB" w:rsidRDefault="00554327">
            <w:pPr>
              <w:pStyle w:val="TAL"/>
              <w:rPr>
                <w:sz w:val="16"/>
              </w:rPr>
            </w:pPr>
            <w:r w:rsidRPr="00E454AB">
              <w:rPr>
                <w:sz w:val="16"/>
              </w:rPr>
              <w:t>C1-213096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4822" w14:textId="77777777" w:rsidR="00554327" w:rsidRPr="00E454AB" w:rsidRDefault="00554327">
            <w:pPr>
              <w:pStyle w:val="TAL"/>
              <w:rPr>
                <w:sz w:val="16"/>
              </w:rPr>
            </w:pPr>
            <w:r w:rsidRPr="00E454AB">
              <w:rPr>
                <w:sz w:val="16"/>
              </w:rPr>
              <w:t>The handling of wildcard CAG-ID-solution#2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1B17"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19EC"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4109"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C8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80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53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68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8D81" w14:textId="77777777" w:rsidR="00554327" w:rsidRPr="00E454AB" w:rsidRDefault="00554327">
            <w:pPr>
              <w:pStyle w:val="TAL"/>
              <w:rPr>
                <w:sz w:val="16"/>
              </w:rPr>
            </w:pPr>
            <w:r w:rsidRPr="00E454AB">
              <w:rPr>
                <w:sz w:val="16"/>
              </w:rPr>
              <w:t>not pursued</w:t>
            </w:r>
          </w:p>
        </w:tc>
      </w:tr>
      <w:tr w:rsidR="00E454AB" w:rsidRPr="00E454AB" w14:paraId="2967CF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CC4F" w14:textId="77777777" w:rsidR="00554327" w:rsidRPr="00E454AB" w:rsidRDefault="00554327">
            <w:pPr>
              <w:pStyle w:val="TAL"/>
              <w:rPr>
                <w:sz w:val="16"/>
              </w:rPr>
            </w:pPr>
            <w:r w:rsidRPr="00E454AB">
              <w:rPr>
                <w:sz w:val="16"/>
              </w:rPr>
              <w:t>C1-213116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B803"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FF3D"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B12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32BD"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4E6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CC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4B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1634" w14:textId="77777777" w:rsidR="00554327" w:rsidRPr="00E454AB" w:rsidRDefault="00554327">
            <w:pPr>
              <w:pStyle w:val="TAL"/>
              <w:rPr>
                <w:sz w:val="16"/>
              </w:rPr>
            </w:pPr>
            <w:proofErr w:type="spellStart"/>
            <w:r w:rsidRPr="00E454AB">
              <w:rPr>
                <w:sz w:val="16"/>
              </w:rPr>
              <w:t>Vertical_LAN</w:t>
            </w:r>
            <w:proofErr w:type="spellEnd"/>
            <w:r w:rsidRPr="00E454AB">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9159" w14:textId="77777777" w:rsidR="00554327" w:rsidRPr="00E454AB" w:rsidRDefault="00554327">
            <w:pPr>
              <w:pStyle w:val="TAL"/>
              <w:rPr>
                <w:sz w:val="16"/>
              </w:rPr>
            </w:pPr>
            <w:r w:rsidRPr="00E454AB">
              <w:rPr>
                <w:sz w:val="16"/>
              </w:rPr>
              <w:t>revised</w:t>
            </w:r>
          </w:p>
        </w:tc>
      </w:tr>
      <w:tr w:rsidR="00E454AB" w:rsidRPr="00E454AB" w14:paraId="26153D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6A11" w14:textId="77777777" w:rsidR="00554327" w:rsidRPr="00E454AB" w:rsidRDefault="00554327">
            <w:pPr>
              <w:pStyle w:val="TAL"/>
              <w:rPr>
                <w:sz w:val="16"/>
              </w:rPr>
            </w:pPr>
            <w:r w:rsidRPr="00E454AB">
              <w:rPr>
                <w:sz w:val="16"/>
              </w:rPr>
              <w:t>C1-213698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D235"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38C2"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4DE8"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988B"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EF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F32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5B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2405" w14:textId="77777777" w:rsidR="00554327" w:rsidRPr="00E454AB" w:rsidRDefault="00554327">
            <w:pPr>
              <w:pStyle w:val="TAL"/>
              <w:rPr>
                <w:sz w:val="16"/>
              </w:rPr>
            </w:pPr>
            <w:proofErr w:type="spellStart"/>
            <w:r w:rsidRPr="00E454AB">
              <w:rPr>
                <w:sz w:val="16"/>
              </w:rPr>
              <w:t>Vertical_LAN</w:t>
            </w:r>
            <w:proofErr w:type="spellEnd"/>
            <w:r w:rsidRPr="00E454AB">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97EC" w14:textId="77777777" w:rsidR="00554327" w:rsidRPr="00E454AB" w:rsidRDefault="00554327">
            <w:pPr>
              <w:pStyle w:val="TAL"/>
              <w:rPr>
                <w:sz w:val="16"/>
              </w:rPr>
            </w:pPr>
            <w:r w:rsidRPr="00E454AB">
              <w:rPr>
                <w:sz w:val="16"/>
              </w:rPr>
              <w:t>revised</w:t>
            </w:r>
          </w:p>
        </w:tc>
      </w:tr>
      <w:tr w:rsidR="00E454AB" w:rsidRPr="00E454AB" w14:paraId="31ADE7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F97E" w14:textId="77777777" w:rsidR="00554327" w:rsidRPr="00E454AB" w:rsidRDefault="00554327">
            <w:pPr>
              <w:pStyle w:val="TAL"/>
              <w:rPr>
                <w:sz w:val="16"/>
              </w:rPr>
            </w:pPr>
            <w:r w:rsidRPr="00E454AB">
              <w:rPr>
                <w:sz w:val="16"/>
              </w:rPr>
              <w:t>C1-213803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0515"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B3D9"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4EA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D0DB"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07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9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FD9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6FCBE" w14:textId="77777777" w:rsidR="00554327" w:rsidRPr="00E454AB" w:rsidRDefault="00554327">
            <w:pPr>
              <w:pStyle w:val="TAL"/>
              <w:rPr>
                <w:sz w:val="16"/>
              </w:rPr>
            </w:pPr>
            <w:proofErr w:type="spellStart"/>
            <w:r w:rsidRPr="00E454AB">
              <w:rPr>
                <w:sz w:val="16"/>
              </w:rPr>
              <w:t>Vertical_LAN</w:t>
            </w:r>
            <w:proofErr w:type="spellEnd"/>
            <w:r w:rsidRPr="00E454AB">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E708" w14:textId="77777777" w:rsidR="00554327" w:rsidRPr="00E454AB" w:rsidRDefault="00554327">
            <w:pPr>
              <w:pStyle w:val="TAL"/>
              <w:rPr>
                <w:sz w:val="16"/>
              </w:rPr>
            </w:pPr>
            <w:r w:rsidRPr="00E454AB">
              <w:rPr>
                <w:sz w:val="16"/>
              </w:rPr>
              <w:t>agreed</w:t>
            </w:r>
          </w:p>
        </w:tc>
      </w:tr>
      <w:tr w:rsidR="00E454AB" w:rsidRPr="00E454AB" w14:paraId="70C95B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C779" w14:textId="77777777" w:rsidR="00554327" w:rsidRPr="00E454AB" w:rsidRDefault="00554327">
            <w:pPr>
              <w:pStyle w:val="TAL"/>
              <w:rPr>
                <w:sz w:val="16"/>
              </w:rPr>
            </w:pPr>
            <w:r w:rsidRPr="00E454AB">
              <w:rPr>
                <w:sz w:val="16"/>
              </w:rPr>
              <w:t>C1-213212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6406"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DF6C" w14:textId="77777777" w:rsidR="00554327" w:rsidRPr="00E454AB" w:rsidRDefault="00554327">
            <w:pPr>
              <w:pStyle w:val="TAL"/>
              <w:rPr>
                <w:sz w:val="16"/>
              </w:rPr>
            </w:pPr>
            <w:r w:rsidRPr="00E454AB">
              <w:rPr>
                <w:sz w:val="16"/>
              </w:rPr>
              <w:t xml:space="preserve">Orange / </w:t>
            </w:r>
            <w:r w:rsidRPr="00E454AB">
              <w:rPr>
                <w:sz w:val="16"/>
              </w:rPr>
              <w:lastRenderedPageBreak/>
              <w:t>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F046" w14:textId="77777777" w:rsidR="00554327" w:rsidRPr="00E454AB" w:rsidRDefault="00554327">
            <w:pPr>
              <w:pStyle w:val="TAL"/>
              <w:rPr>
                <w:sz w:val="16"/>
              </w:rPr>
            </w:pPr>
            <w:r w:rsidRPr="00E454A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968D"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99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F4B0"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FB13"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DA8C"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141C" w14:textId="77777777" w:rsidR="00554327" w:rsidRPr="00E454AB" w:rsidRDefault="00554327">
            <w:pPr>
              <w:pStyle w:val="TAL"/>
              <w:rPr>
                <w:sz w:val="16"/>
              </w:rPr>
            </w:pPr>
            <w:r w:rsidRPr="00E454AB">
              <w:rPr>
                <w:sz w:val="16"/>
              </w:rPr>
              <w:t>revised</w:t>
            </w:r>
          </w:p>
        </w:tc>
      </w:tr>
      <w:tr w:rsidR="00E454AB" w:rsidRPr="00E454AB" w14:paraId="3EC225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C095" w14:textId="77777777" w:rsidR="00554327" w:rsidRPr="00E454AB" w:rsidRDefault="00554327">
            <w:pPr>
              <w:pStyle w:val="TAL"/>
              <w:rPr>
                <w:sz w:val="16"/>
              </w:rPr>
            </w:pPr>
            <w:r w:rsidRPr="00E454AB">
              <w:rPr>
                <w:sz w:val="16"/>
              </w:rPr>
              <w:t>C1-213871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1D52"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C31B"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C76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EB5A"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C97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B8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415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2537"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6AB3" w14:textId="77777777" w:rsidR="00554327" w:rsidRPr="00E454AB" w:rsidRDefault="00554327">
            <w:pPr>
              <w:pStyle w:val="TAL"/>
              <w:rPr>
                <w:sz w:val="16"/>
              </w:rPr>
            </w:pPr>
            <w:r w:rsidRPr="00E454AB">
              <w:rPr>
                <w:sz w:val="16"/>
              </w:rPr>
              <w:t>agreed</w:t>
            </w:r>
          </w:p>
        </w:tc>
      </w:tr>
      <w:tr w:rsidR="00E454AB" w:rsidRPr="00E454AB" w14:paraId="3775A6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BBB6" w14:textId="77777777" w:rsidR="00554327" w:rsidRPr="00E454AB" w:rsidRDefault="00554327">
            <w:pPr>
              <w:pStyle w:val="TAL"/>
              <w:rPr>
                <w:sz w:val="16"/>
              </w:rPr>
            </w:pPr>
            <w:r w:rsidRPr="00E454AB">
              <w:rPr>
                <w:sz w:val="16"/>
              </w:rPr>
              <w:t>C1-213231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0632"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64DCF"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C709"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46AA"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A98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25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BC1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FA8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DE29" w14:textId="77777777" w:rsidR="00554327" w:rsidRPr="00E454AB" w:rsidRDefault="00554327">
            <w:pPr>
              <w:pStyle w:val="TAL"/>
              <w:rPr>
                <w:sz w:val="16"/>
              </w:rPr>
            </w:pPr>
            <w:r w:rsidRPr="00E454AB">
              <w:rPr>
                <w:sz w:val="16"/>
              </w:rPr>
              <w:t>revised</w:t>
            </w:r>
          </w:p>
        </w:tc>
      </w:tr>
      <w:tr w:rsidR="00E454AB" w:rsidRPr="00E454AB" w14:paraId="27EB4B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4E9B" w14:textId="77777777" w:rsidR="00554327" w:rsidRPr="00E454AB" w:rsidRDefault="00554327">
            <w:pPr>
              <w:pStyle w:val="TAL"/>
              <w:rPr>
                <w:sz w:val="16"/>
              </w:rPr>
            </w:pPr>
            <w:r w:rsidRPr="00E454AB">
              <w:rPr>
                <w:sz w:val="16"/>
              </w:rPr>
              <w:t>C1-213641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71A5"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788B"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4FC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69A0"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DAF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21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BED8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BF5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6DC0" w14:textId="77777777" w:rsidR="00554327" w:rsidRPr="00E454AB" w:rsidRDefault="00554327">
            <w:pPr>
              <w:pStyle w:val="TAL"/>
              <w:rPr>
                <w:sz w:val="16"/>
              </w:rPr>
            </w:pPr>
            <w:r w:rsidRPr="00E454AB">
              <w:rPr>
                <w:sz w:val="16"/>
              </w:rPr>
              <w:t>agreed</w:t>
            </w:r>
          </w:p>
        </w:tc>
      </w:tr>
      <w:tr w:rsidR="00E454AB" w:rsidRPr="00E454AB" w14:paraId="22EBDB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CA96" w14:textId="77777777" w:rsidR="00554327" w:rsidRPr="00E454AB" w:rsidRDefault="00554327">
            <w:pPr>
              <w:pStyle w:val="TAL"/>
              <w:rPr>
                <w:sz w:val="16"/>
              </w:rPr>
            </w:pPr>
            <w:r w:rsidRPr="00E454AB">
              <w:rPr>
                <w:sz w:val="16"/>
              </w:rPr>
              <w:t>C1-213262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A16D" w14:textId="77777777" w:rsidR="00554327" w:rsidRPr="00E454AB" w:rsidRDefault="00554327">
            <w:pPr>
              <w:pStyle w:val="TAL"/>
              <w:rPr>
                <w:sz w:val="16"/>
              </w:rPr>
            </w:pPr>
            <w:r w:rsidRPr="00E454AB">
              <w:rPr>
                <w:sz w:val="16"/>
              </w:rPr>
              <w:t>adding default configured NSSAI in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B0A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0F1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CAB0" w14:textId="77777777" w:rsidR="00554327" w:rsidRPr="00E454AB" w:rsidRDefault="00554327">
            <w:pPr>
              <w:pStyle w:val="TAL"/>
              <w:rPr>
                <w:sz w:val="16"/>
              </w:rPr>
            </w:pPr>
            <w:r w:rsidRPr="00E454AB">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A5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42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7B7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E7D5"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B65C" w14:textId="77777777" w:rsidR="00554327" w:rsidRPr="00E454AB" w:rsidRDefault="00554327">
            <w:pPr>
              <w:pStyle w:val="TAL"/>
              <w:rPr>
                <w:sz w:val="16"/>
              </w:rPr>
            </w:pPr>
            <w:r w:rsidRPr="00E454AB">
              <w:rPr>
                <w:sz w:val="16"/>
              </w:rPr>
              <w:t>agreed</w:t>
            </w:r>
          </w:p>
        </w:tc>
      </w:tr>
      <w:tr w:rsidR="00E454AB" w:rsidRPr="00E454AB" w14:paraId="469D81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0BBF" w14:textId="77777777" w:rsidR="00554327" w:rsidRPr="00E454AB" w:rsidRDefault="00554327">
            <w:pPr>
              <w:pStyle w:val="TAL"/>
              <w:rPr>
                <w:sz w:val="16"/>
              </w:rPr>
            </w:pPr>
            <w:r w:rsidRPr="00E454AB">
              <w:rPr>
                <w:sz w:val="16"/>
              </w:rPr>
              <w:t>C1-213267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8737"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00E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7E8C"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8D4A" w14:textId="77777777" w:rsidR="00554327" w:rsidRPr="00E454AB" w:rsidRDefault="00554327">
            <w:pPr>
              <w:pStyle w:val="TAL"/>
              <w:rPr>
                <w:sz w:val="16"/>
              </w:rPr>
            </w:pPr>
            <w:r w:rsidRPr="00E454AB">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0D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1FF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04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08DB"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B86A" w14:textId="77777777" w:rsidR="00554327" w:rsidRPr="00E454AB" w:rsidRDefault="00554327">
            <w:pPr>
              <w:pStyle w:val="TAL"/>
              <w:rPr>
                <w:sz w:val="16"/>
              </w:rPr>
            </w:pPr>
            <w:r w:rsidRPr="00E454AB">
              <w:rPr>
                <w:sz w:val="16"/>
              </w:rPr>
              <w:t>revised</w:t>
            </w:r>
          </w:p>
        </w:tc>
      </w:tr>
      <w:tr w:rsidR="00E454AB" w:rsidRPr="00E454AB" w14:paraId="0F1919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EBF3" w14:textId="77777777" w:rsidR="00554327" w:rsidRPr="00E454AB" w:rsidRDefault="00554327">
            <w:pPr>
              <w:pStyle w:val="TAL"/>
              <w:rPr>
                <w:sz w:val="16"/>
              </w:rPr>
            </w:pPr>
            <w:r w:rsidRPr="00E454AB">
              <w:rPr>
                <w:sz w:val="16"/>
              </w:rPr>
              <w:t>C1-213833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90C3"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474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6E37"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1983" w14:textId="77777777" w:rsidR="00554327" w:rsidRPr="00E454AB" w:rsidRDefault="00554327">
            <w:pPr>
              <w:pStyle w:val="TAL"/>
              <w:rPr>
                <w:sz w:val="16"/>
              </w:rPr>
            </w:pPr>
            <w:r w:rsidRPr="00E454AB">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6EC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F7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70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52B6"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BDD3" w14:textId="77777777" w:rsidR="00554327" w:rsidRPr="00E454AB" w:rsidRDefault="00554327">
            <w:pPr>
              <w:pStyle w:val="TAL"/>
              <w:rPr>
                <w:sz w:val="16"/>
              </w:rPr>
            </w:pPr>
            <w:r w:rsidRPr="00E454AB">
              <w:rPr>
                <w:sz w:val="16"/>
              </w:rPr>
              <w:t>agreed</w:t>
            </w:r>
          </w:p>
        </w:tc>
      </w:tr>
      <w:tr w:rsidR="00E454AB" w:rsidRPr="00E454AB" w14:paraId="71E9FE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7DA3" w14:textId="77777777" w:rsidR="00554327" w:rsidRPr="00E454AB" w:rsidRDefault="00554327">
            <w:pPr>
              <w:pStyle w:val="TAL"/>
              <w:rPr>
                <w:sz w:val="16"/>
              </w:rPr>
            </w:pPr>
            <w:r w:rsidRPr="00E454AB">
              <w:rPr>
                <w:sz w:val="16"/>
              </w:rPr>
              <w:t>C1-213306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ADF5"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5E60" w14:textId="77777777" w:rsidR="00554327" w:rsidRPr="00E454AB" w:rsidRDefault="00554327">
            <w:pPr>
              <w:pStyle w:val="TAL"/>
              <w:rPr>
                <w:sz w:val="16"/>
              </w:rPr>
            </w:pPr>
            <w:r w:rsidRPr="00E454AB">
              <w:rPr>
                <w:sz w:val="16"/>
              </w:rPr>
              <w:t>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88E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D646"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FDA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52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E57D"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DE13"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6DCD" w14:textId="77777777" w:rsidR="00554327" w:rsidRPr="00E454AB" w:rsidRDefault="00554327">
            <w:pPr>
              <w:pStyle w:val="TAL"/>
              <w:rPr>
                <w:sz w:val="16"/>
              </w:rPr>
            </w:pPr>
            <w:r w:rsidRPr="00E454AB">
              <w:rPr>
                <w:sz w:val="16"/>
              </w:rPr>
              <w:t>revised</w:t>
            </w:r>
          </w:p>
        </w:tc>
      </w:tr>
      <w:tr w:rsidR="00E454AB" w:rsidRPr="00E454AB" w14:paraId="52E008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BB55" w14:textId="77777777" w:rsidR="00554327" w:rsidRPr="00E454AB" w:rsidRDefault="00554327">
            <w:pPr>
              <w:pStyle w:val="TAL"/>
              <w:rPr>
                <w:sz w:val="16"/>
              </w:rPr>
            </w:pPr>
            <w:r w:rsidRPr="00E454AB">
              <w:rPr>
                <w:sz w:val="16"/>
              </w:rPr>
              <w:t>C1-213942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7071"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5A3F"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E96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9E9B"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951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A6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6B5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1758"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2E90" w14:textId="77777777" w:rsidR="00554327" w:rsidRPr="00E454AB" w:rsidRDefault="00554327">
            <w:pPr>
              <w:pStyle w:val="TAL"/>
              <w:rPr>
                <w:sz w:val="16"/>
              </w:rPr>
            </w:pPr>
            <w:r w:rsidRPr="00E454AB">
              <w:rPr>
                <w:sz w:val="16"/>
              </w:rPr>
              <w:t>revised</w:t>
            </w:r>
          </w:p>
        </w:tc>
      </w:tr>
      <w:tr w:rsidR="00E454AB" w:rsidRPr="00E454AB" w14:paraId="62358C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0D8F" w14:textId="77777777" w:rsidR="00554327" w:rsidRPr="00E454AB" w:rsidRDefault="00554327">
            <w:pPr>
              <w:pStyle w:val="TAL"/>
              <w:rPr>
                <w:sz w:val="16"/>
              </w:rPr>
            </w:pPr>
            <w:r w:rsidRPr="00E454AB">
              <w:rPr>
                <w:sz w:val="16"/>
              </w:rPr>
              <w:t>C1-213961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18D8"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CD8A"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146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A0C8"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06C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C0C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CDF5"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1707"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5E62" w14:textId="77777777" w:rsidR="00554327" w:rsidRPr="00E454AB" w:rsidRDefault="00554327">
            <w:pPr>
              <w:pStyle w:val="TAL"/>
              <w:rPr>
                <w:sz w:val="16"/>
              </w:rPr>
            </w:pPr>
            <w:r w:rsidRPr="00E454AB">
              <w:rPr>
                <w:sz w:val="16"/>
              </w:rPr>
              <w:t>agreed</w:t>
            </w:r>
          </w:p>
        </w:tc>
      </w:tr>
      <w:tr w:rsidR="00E454AB" w:rsidRPr="00E454AB" w14:paraId="0FCFD9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103F" w14:textId="77777777" w:rsidR="00554327" w:rsidRPr="00E454AB" w:rsidRDefault="00554327">
            <w:pPr>
              <w:pStyle w:val="TAL"/>
              <w:rPr>
                <w:sz w:val="16"/>
              </w:rPr>
            </w:pPr>
            <w:r w:rsidRPr="00E454AB">
              <w:rPr>
                <w:sz w:val="16"/>
              </w:rPr>
              <w:t>C1-213307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24C5" w14:textId="77777777" w:rsidR="00554327" w:rsidRPr="00E454AB" w:rsidRDefault="00554327">
            <w:pPr>
              <w:pStyle w:val="TAL"/>
              <w:rPr>
                <w:sz w:val="16"/>
              </w:rPr>
            </w:pPr>
            <w:r w:rsidRPr="00E454AB">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51EA"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4844"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0C67" w14:textId="77777777" w:rsidR="00554327" w:rsidRPr="00E454AB" w:rsidRDefault="00554327">
            <w:pPr>
              <w:pStyle w:val="TAL"/>
              <w:rPr>
                <w:sz w:val="16"/>
              </w:rPr>
            </w:pPr>
            <w:r w:rsidRPr="00E454AB">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B1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50A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591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9485C"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CC4F" w14:textId="77777777" w:rsidR="00554327" w:rsidRPr="00E454AB" w:rsidRDefault="00554327">
            <w:pPr>
              <w:pStyle w:val="TAL"/>
              <w:rPr>
                <w:sz w:val="16"/>
              </w:rPr>
            </w:pPr>
            <w:r w:rsidRPr="00E454AB">
              <w:rPr>
                <w:sz w:val="16"/>
              </w:rPr>
              <w:t>postponed</w:t>
            </w:r>
          </w:p>
        </w:tc>
      </w:tr>
      <w:tr w:rsidR="00E454AB" w:rsidRPr="00E454AB" w14:paraId="47639E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65F3" w14:textId="77777777" w:rsidR="00554327" w:rsidRPr="00E454AB" w:rsidRDefault="00554327">
            <w:pPr>
              <w:pStyle w:val="TAL"/>
              <w:rPr>
                <w:sz w:val="16"/>
              </w:rPr>
            </w:pPr>
            <w:r w:rsidRPr="00E454AB">
              <w:rPr>
                <w:sz w:val="16"/>
              </w:rPr>
              <w:t>C1-213310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EEBF" w14:textId="77777777" w:rsidR="00554327" w:rsidRPr="00E454AB" w:rsidRDefault="00554327">
            <w:pPr>
              <w:pStyle w:val="TAL"/>
              <w:rPr>
                <w:sz w:val="16"/>
              </w:rPr>
            </w:pPr>
            <w:proofErr w:type="spellStart"/>
            <w:r w:rsidRPr="00E454AB">
              <w:rPr>
                <w:sz w:val="16"/>
              </w:rPr>
              <w:t>InterSystem</w:t>
            </w:r>
            <w:proofErr w:type="spellEnd"/>
            <w:r w:rsidRPr="00E454AB">
              <w:rPr>
                <w:sz w:val="16"/>
              </w:rPr>
              <w:t xml:space="preserve"> handling of </w:t>
            </w:r>
            <w:proofErr w:type="spellStart"/>
            <w:r w:rsidRPr="00E454AB">
              <w:rPr>
                <w:sz w:val="16"/>
              </w:rPr>
              <w:t>Tsor</w:t>
            </w:r>
            <w:proofErr w:type="spellEnd"/>
            <w:r w:rsidRPr="00E454AB">
              <w:rPr>
                <w:sz w:val="16"/>
              </w:rPr>
              <w:t>-CM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FC90"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FEB9"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FD3F3" w14:textId="77777777" w:rsidR="00554327" w:rsidRPr="00E454AB" w:rsidRDefault="00554327">
            <w:pPr>
              <w:pStyle w:val="TAL"/>
              <w:rPr>
                <w:sz w:val="16"/>
              </w:rPr>
            </w:pPr>
            <w:r w:rsidRPr="00E454AB">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FBD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B2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4AC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F42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8FE2" w14:textId="77777777" w:rsidR="00554327" w:rsidRPr="00E454AB" w:rsidRDefault="00554327">
            <w:pPr>
              <w:pStyle w:val="TAL"/>
              <w:rPr>
                <w:sz w:val="16"/>
              </w:rPr>
            </w:pPr>
            <w:r w:rsidRPr="00E454AB">
              <w:rPr>
                <w:sz w:val="16"/>
              </w:rPr>
              <w:t>postponed</w:t>
            </w:r>
          </w:p>
        </w:tc>
      </w:tr>
      <w:tr w:rsidR="00E454AB" w:rsidRPr="00E454AB" w14:paraId="4DCD8C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A466E" w14:textId="77777777" w:rsidR="00554327" w:rsidRPr="00E454AB" w:rsidRDefault="00554327">
            <w:pPr>
              <w:pStyle w:val="TAL"/>
              <w:rPr>
                <w:sz w:val="16"/>
              </w:rPr>
            </w:pPr>
            <w:r w:rsidRPr="00E454AB">
              <w:rPr>
                <w:sz w:val="16"/>
              </w:rPr>
              <w:t>C1-213350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DB08"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790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DBF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5577"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C707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CA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672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E67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059F" w14:textId="77777777" w:rsidR="00554327" w:rsidRPr="00E454AB" w:rsidRDefault="00554327">
            <w:pPr>
              <w:pStyle w:val="TAL"/>
              <w:rPr>
                <w:sz w:val="16"/>
              </w:rPr>
            </w:pPr>
            <w:r w:rsidRPr="00E454AB">
              <w:rPr>
                <w:sz w:val="16"/>
              </w:rPr>
              <w:t>revised</w:t>
            </w:r>
          </w:p>
        </w:tc>
      </w:tr>
      <w:tr w:rsidR="00E454AB" w:rsidRPr="00E454AB" w14:paraId="2AFFAAA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92C9" w14:textId="77777777" w:rsidR="00554327" w:rsidRPr="00E454AB" w:rsidRDefault="00554327">
            <w:pPr>
              <w:pStyle w:val="TAL"/>
              <w:rPr>
                <w:sz w:val="16"/>
              </w:rPr>
            </w:pPr>
            <w:r w:rsidRPr="00E454AB">
              <w:rPr>
                <w:sz w:val="16"/>
              </w:rPr>
              <w:t>C1-213744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10CB"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2B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274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6FB0"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82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31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FCA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C8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6A16" w14:textId="77777777" w:rsidR="00554327" w:rsidRPr="00E454AB" w:rsidRDefault="00554327">
            <w:pPr>
              <w:pStyle w:val="TAL"/>
              <w:rPr>
                <w:sz w:val="16"/>
              </w:rPr>
            </w:pPr>
            <w:r w:rsidRPr="00E454AB">
              <w:rPr>
                <w:sz w:val="16"/>
              </w:rPr>
              <w:t>agreed</w:t>
            </w:r>
          </w:p>
        </w:tc>
      </w:tr>
      <w:tr w:rsidR="00E454AB" w:rsidRPr="00E454AB" w14:paraId="7CAC6F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A323" w14:textId="77777777" w:rsidR="00554327" w:rsidRPr="00E454AB" w:rsidRDefault="00554327">
            <w:pPr>
              <w:pStyle w:val="TAL"/>
              <w:rPr>
                <w:sz w:val="16"/>
              </w:rPr>
            </w:pPr>
            <w:r w:rsidRPr="00E454AB">
              <w:rPr>
                <w:sz w:val="16"/>
              </w:rPr>
              <w:t>C1-213371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64BF6"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D27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FE9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AFA4" w14:textId="77777777" w:rsidR="00554327" w:rsidRPr="00E454AB" w:rsidRDefault="00554327">
            <w:pPr>
              <w:pStyle w:val="TAL"/>
              <w:rPr>
                <w:sz w:val="16"/>
              </w:rPr>
            </w:pPr>
            <w:r w:rsidRPr="00E454AB">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01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57F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25B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19D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6660" w14:textId="77777777" w:rsidR="00554327" w:rsidRPr="00E454AB" w:rsidRDefault="00554327">
            <w:pPr>
              <w:pStyle w:val="TAL"/>
              <w:rPr>
                <w:sz w:val="16"/>
              </w:rPr>
            </w:pPr>
            <w:r w:rsidRPr="00E454AB">
              <w:rPr>
                <w:sz w:val="16"/>
              </w:rPr>
              <w:t>withdrawn</w:t>
            </w:r>
          </w:p>
        </w:tc>
      </w:tr>
      <w:tr w:rsidR="00E454AB" w:rsidRPr="00E454AB" w14:paraId="665566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BFE0" w14:textId="77777777" w:rsidR="00554327" w:rsidRPr="00E454AB" w:rsidRDefault="00554327">
            <w:pPr>
              <w:pStyle w:val="TAL"/>
              <w:rPr>
                <w:sz w:val="16"/>
              </w:rPr>
            </w:pPr>
            <w:r w:rsidRPr="00E454AB">
              <w:rPr>
                <w:sz w:val="16"/>
              </w:rPr>
              <w:t>C1-213411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E54A"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3DE4"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8574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232C"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F83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6C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EE93"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6BF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F35F" w14:textId="77777777" w:rsidR="00554327" w:rsidRPr="00E454AB" w:rsidRDefault="00554327">
            <w:pPr>
              <w:pStyle w:val="TAL"/>
              <w:rPr>
                <w:sz w:val="16"/>
              </w:rPr>
            </w:pPr>
            <w:r w:rsidRPr="00E454AB">
              <w:rPr>
                <w:sz w:val="16"/>
              </w:rPr>
              <w:t>revised</w:t>
            </w:r>
          </w:p>
        </w:tc>
      </w:tr>
      <w:tr w:rsidR="00E454AB" w:rsidRPr="00E454AB" w14:paraId="3CCDF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27F9" w14:textId="77777777" w:rsidR="00554327" w:rsidRPr="00E454AB" w:rsidRDefault="00554327">
            <w:pPr>
              <w:pStyle w:val="TAL"/>
              <w:rPr>
                <w:sz w:val="16"/>
              </w:rPr>
            </w:pPr>
            <w:r w:rsidRPr="00E454AB">
              <w:rPr>
                <w:sz w:val="16"/>
              </w:rPr>
              <w:t>C1-213650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8386"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A67D"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D81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9331"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98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FD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3C0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461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CC86" w14:textId="77777777" w:rsidR="00554327" w:rsidRPr="00E454AB" w:rsidRDefault="00554327">
            <w:pPr>
              <w:pStyle w:val="TAL"/>
              <w:rPr>
                <w:sz w:val="16"/>
              </w:rPr>
            </w:pPr>
            <w:r w:rsidRPr="00E454AB">
              <w:rPr>
                <w:sz w:val="16"/>
              </w:rPr>
              <w:t>agreed</w:t>
            </w:r>
          </w:p>
        </w:tc>
      </w:tr>
      <w:tr w:rsidR="00E454AB" w:rsidRPr="00E454AB" w14:paraId="0E3830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9AF3" w14:textId="77777777" w:rsidR="00554327" w:rsidRPr="00E454AB" w:rsidRDefault="00554327">
            <w:pPr>
              <w:pStyle w:val="TAL"/>
              <w:rPr>
                <w:sz w:val="16"/>
              </w:rPr>
            </w:pPr>
            <w:r w:rsidRPr="00E454AB">
              <w:rPr>
                <w:sz w:val="16"/>
              </w:rPr>
              <w:t>C1-213422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2B68"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E110"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0A1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F8A7"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A0DA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00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4A1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FF5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BCE3" w14:textId="77777777" w:rsidR="00554327" w:rsidRPr="00E454AB" w:rsidRDefault="00554327">
            <w:pPr>
              <w:pStyle w:val="TAL"/>
              <w:rPr>
                <w:sz w:val="16"/>
              </w:rPr>
            </w:pPr>
            <w:r w:rsidRPr="00E454AB">
              <w:rPr>
                <w:sz w:val="16"/>
              </w:rPr>
              <w:t>revised</w:t>
            </w:r>
          </w:p>
        </w:tc>
      </w:tr>
      <w:tr w:rsidR="00E454AB" w:rsidRPr="00E454AB" w14:paraId="379EE6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9880" w14:textId="77777777" w:rsidR="00554327" w:rsidRPr="00E454AB" w:rsidRDefault="00554327">
            <w:pPr>
              <w:pStyle w:val="TAL"/>
              <w:rPr>
                <w:sz w:val="16"/>
              </w:rPr>
            </w:pPr>
            <w:r w:rsidRPr="00E454AB">
              <w:rPr>
                <w:sz w:val="16"/>
              </w:rPr>
              <w:t>C1-213649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2A62"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E12C"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1A37"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A9E5"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579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D5F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1EF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9F38"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1EA2" w14:textId="77777777" w:rsidR="00554327" w:rsidRPr="00E454AB" w:rsidRDefault="00554327">
            <w:pPr>
              <w:pStyle w:val="TAL"/>
              <w:rPr>
                <w:sz w:val="16"/>
              </w:rPr>
            </w:pPr>
            <w:r w:rsidRPr="00E454AB">
              <w:rPr>
                <w:sz w:val="16"/>
              </w:rPr>
              <w:t>agreed</w:t>
            </w:r>
          </w:p>
        </w:tc>
      </w:tr>
      <w:tr w:rsidR="00E454AB" w:rsidRPr="00E454AB" w14:paraId="1A92BB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BCCE" w14:textId="77777777" w:rsidR="00554327" w:rsidRPr="00E454AB" w:rsidRDefault="00554327">
            <w:pPr>
              <w:pStyle w:val="TAL"/>
              <w:rPr>
                <w:sz w:val="16"/>
              </w:rPr>
            </w:pPr>
            <w:r w:rsidRPr="00E454AB">
              <w:rPr>
                <w:sz w:val="16"/>
              </w:rPr>
              <w:t>C1-213514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193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CF1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47B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528A"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550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69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B3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15A7"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5201" w14:textId="77777777" w:rsidR="00554327" w:rsidRPr="00E454AB" w:rsidRDefault="00554327">
            <w:pPr>
              <w:pStyle w:val="TAL"/>
              <w:rPr>
                <w:sz w:val="16"/>
              </w:rPr>
            </w:pPr>
            <w:r w:rsidRPr="00E454AB">
              <w:rPr>
                <w:sz w:val="16"/>
              </w:rPr>
              <w:t>withdrawn</w:t>
            </w:r>
          </w:p>
        </w:tc>
      </w:tr>
      <w:tr w:rsidR="00E454AB" w:rsidRPr="00E454AB" w14:paraId="15E93D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F744" w14:textId="77777777" w:rsidR="00554327" w:rsidRPr="00E454AB" w:rsidRDefault="00554327">
            <w:pPr>
              <w:pStyle w:val="TAL"/>
              <w:rPr>
                <w:sz w:val="16"/>
              </w:rPr>
            </w:pPr>
            <w:r w:rsidRPr="00E454AB">
              <w:rPr>
                <w:sz w:val="16"/>
              </w:rPr>
              <w:t>C1-213492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B296"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F7E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9FA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6C03"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A9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CB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5BB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8614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82DFF" w14:textId="77777777" w:rsidR="00554327" w:rsidRPr="00E454AB" w:rsidRDefault="00554327">
            <w:pPr>
              <w:pStyle w:val="TAL"/>
              <w:rPr>
                <w:sz w:val="16"/>
              </w:rPr>
            </w:pPr>
            <w:r w:rsidRPr="00E454AB">
              <w:rPr>
                <w:sz w:val="16"/>
              </w:rPr>
              <w:t>revised</w:t>
            </w:r>
          </w:p>
        </w:tc>
      </w:tr>
      <w:tr w:rsidR="00E454AB" w:rsidRPr="00E454AB" w14:paraId="12FE90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0B09" w14:textId="77777777" w:rsidR="00554327" w:rsidRPr="00E454AB" w:rsidRDefault="00554327">
            <w:pPr>
              <w:pStyle w:val="TAL"/>
              <w:rPr>
                <w:sz w:val="16"/>
              </w:rPr>
            </w:pPr>
            <w:r w:rsidRPr="00E454AB">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37F4"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63C2" w14:textId="77777777" w:rsidR="00554327" w:rsidRPr="00E454AB" w:rsidRDefault="00554327">
            <w:pPr>
              <w:pStyle w:val="TAL"/>
              <w:rPr>
                <w:sz w:val="16"/>
              </w:rPr>
            </w:pPr>
            <w:r w:rsidRPr="00E454AB">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D45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85F6"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1A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4B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18E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079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3C78" w14:textId="77777777" w:rsidR="00554327" w:rsidRPr="00E454AB" w:rsidRDefault="00554327">
            <w:pPr>
              <w:pStyle w:val="TAL"/>
              <w:rPr>
                <w:sz w:val="16"/>
              </w:rPr>
            </w:pPr>
            <w:r w:rsidRPr="00E454AB">
              <w:rPr>
                <w:sz w:val="16"/>
              </w:rPr>
              <w:t>postponed</w:t>
            </w:r>
          </w:p>
        </w:tc>
      </w:tr>
      <w:tr w:rsidR="00E454AB" w:rsidRPr="00E454AB" w14:paraId="134BBA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CDB5" w14:textId="77777777" w:rsidR="00554327" w:rsidRPr="00E454AB" w:rsidRDefault="00554327">
            <w:pPr>
              <w:pStyle w:val="TAL"/>
              <w:rPr>
                <w:sz w:val="16"/>
              </w:rPr>
            </w:pPr>
            <w:r w:rsidRPr="00E454AB">
              <w:rPr>
                <w:sz w:val="16"/>
              </w:rPr>
              <w:t>C1-213536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6C4D"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DC2" w14:textId="77777777" w:rsidR="00554327" w:rsidRPr="00E454AB" w:rsidRDefault="00554327">
            <w:pPr>
              <w:pStyle w:val="TAL"/>
              <w:rPr>
                <w:sz w:val="16"/>
              </w:rPr>
            </w:pPr>
            <w:r w:rsidRPr="00E454AB">
              <w:rPr>
                <w:sz w:val="16"/>
              </w:rPr>
              <w:t xml:space="preserve">Nokia, Nokia Shanghai Bell, </w:t>
            </w:r>
            <w:r w:rsidRPr="00E454AB">
              <w:rPr>
                <w:sz w:val="16"/>
              </w:rPr>
              <w:lastRenderedPageBreak/>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FF67" w14:textId="77777777" w:rsidR="00554327" w:rsidRPr="00E454AB" w:rsidRDefault="00554327">
            <w:pPr>
              <w:pStyle w:val="TAL"/>
              <w:rPr>
                <w:sz w:val="16"/>
              </w:rPr>
            </w:pPr>
            <w:r w:rsidRPr="00E454A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E78A"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759C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B7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AC1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C9C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7B38" w14:textId="77777777" w:rsidR="00554327" w:rsidRPr="00E454AB" w:rsidRDefault="00554327">
            <w:pPr>
              <w:pStyle w:val="TAL"/>
              <w:rPr>
                <w:sz w:val="16"/>
              </w:rPr>
            </w:pPr>
            <w:r w:rsidRPr="00E454AB">
              <w:rPr>
                <w:sz w:val="16"/>
              </w:rPr>
              <w:t>merged</w:t>
            </w:r>
          </w:p>
        </w:tc>
      </w:tr>
      <w:tr w:rsidR="00E454AB" w:rsidRPr="00E454AB" w14:paraId="735C02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4DB0" w14:textId="77777777" w:rsidR="00554327" w:rsidRPr="00E454AB" w:rsidRDefault="00554327">
            <w:pPr>
              <w:pStyle w:val="TAL"/>
              <w:rPr>
                <w:sz w:val="16"/>
              </w:rPr>
            </w:pPr>
            <w:r w:rsidRPr="00E454AB">
              <w:rPr>
                <w:sz w:val="16"/>
              </w:rPr>
              <w:t>C1-213179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3421"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8BA2"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C826" w14:textId="77777777" w:rsidR="00554327" w:rsidRPr="00E454AB" w:rsidRDefault="00554327">
            <w:pPr>
              <w:pStyle w:val="TAL"/>
              <w:rPr>
                <w:sz w:val="16"/>
              </w:rPr>
            </w:pPr>
            <w:r w:rsidRPr="00E454AB">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60C0" w14:textId="77777777" w:rsidR="00554327" w:rsidRPr="00E454AB" w:rsidRDefault="00554327">
            <w:pPr>
              <w:pStyle w:val="TAL"/>
              <w:rPr>
                <w:sz w:val="16"/>
              </w:rPr>
            </w:pPr>
            <w:r w:rsidRPr="00E454AB">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84D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CC7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29C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9FB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1DF5" w14:textId="77777777" w:rsidR="00554327" w:rsidRPr="00E454AB" w:rsidRDefault="00554327">
            <w:pPr>
              <w:pStyle w:val="TAL"/>
              <w:rPr>
                <w:sz w:val="16"/>
              </w:rPr>
            </w:pPr>
            <w:r w:rsidRPr="00E454AB">
              <w:rPr>
                <w:sz w:val="16"/>
              </w:rPr>
              <w:t>revised</w:t>
            </w:r>
          </w:p>
        </w:tc>
      </w:tr>
      <w:tr w:rsidR="00E454AB" w:rsidRPr="00E454AB" w14:paraId="6535EE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9816" w14:textId="77777777" w:rsidR="00554327" w:rsidRPr="00E454AB" w:rsidRDefault="00554327">
            <w:pPr>
              <w:pStyle w:val="TAL"/>
              <w:rPr>
                <w:sz w:val="16"/>
              </w:rPr>
            </w:pPr>
            <w:r w:rsidRPr="00E454AB">
              <w:rPr>
                <w:sz w:val="16"/>
              </w:rPr>
              <w:t>C1-213868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4C01"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E64D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0823" w14:textId="77777777" w:rsidR="00554327" w:rsidRPr="00E454AB" w:rsidRDefault="00554327">
            <w:pPr>
              <w:pStyle w:val="TAL"/>
              <w:rPr>
                <w:sz w:val="16"/>
              </w:rPr>
            </w:pPr>
            <w:r w:rsidRPr="00E454AB">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E881" w14:textId="77777777" w:rsidR="00554327" w:rsidRPr="00E454AB" w:rsidRDefault="00554327">
            <w:pPr>
              <w:pStyle w:val="TAL"/>
              <w:rPr>
                <w:sz w:val="16"/>
              </w:rPr>
            </w:pPr>
            <w:r w:rsidRPr="00E454AB">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62C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0B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9D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D74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BB5F" w14:textId="77777777" w:rsidR="00554327" w:rsidRPr="00E454AB" w:rsidRDefault="00554327">
            <w:pPr>
              <w:pStyle w:val="TAL"/>
              <w:rPr>
                <w:sz w:val="16"/>
              </w:rPr>
            </w:pPr>
            <w:r w:rsidRPr="00E454AB">
              <w:rPr>
                <w:sz w:val="16"/>
              </w:rPr>
              <w:t>agreed</w:t>
            </w:r>
          </w:p>
        </w:tc>
      </w:tr>
      <w:tr w:rsidR="00E454AB" w:rsidRPr="00E454AB" w14:paraId="5615F4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86F0" w14:textId="77777777" w:rsidR="00554327" w:rsidRPr="00E454AB" w:rsidRDefault="00554327">
            <w:pPr>
              <w:pStyle w:val="TAL"/>
              <w:rPr>
                <w:sz w:val="16"/>
              </w:rPr>
            </w:pPr>
            <w:r w:rsidRPr="00E454AB">
              <w:rPr>
                <w:sz w:val="16"/>
              </w:rPr>
              <w:t>C1-213029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9FFF"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C85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7443"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07F5"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FEC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B1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63E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F826"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86DF" w14:textId="77777777" w:rsidR="00554327" w:rsidRPr="00E454AB" w:rsidRDefault="00554327">
            <w:pPr>
              <w:pStyle w:val="TAL"/>
              <w:rPr>
                <w:sz w:val="16"/>
              </w:rPr>
            </w:pPr>
            <w:r w:rsidRPr="00E454AB">
              <w:rPr>
                <w:sz w:val="16"/>
              </w:rPr>
              <w:t>revised</w:t>
            </w:r>
          </w:p>
        </w:tc>
      </w:tr>
      <w:tr w:rsidR="00E454AB" w:rsidRPr="00E454AB" w14:paraId="20D8AE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0469" w14:textId="77777777" w:rsidR="00554327" w:rsidRPr="00E454AB" w:rsidRDefault="00554327">
            <w:pPr>
              <w:pStyle w:val="TAL"/>
              <w:rPr>
                <w:sz w:val="16"/>
              </w:rPr>
            </w:pPr>
            <w:r w:rsidRPr="00E454AB">
              <w:rPr>
                <w:sz w:val="16"/>
              </w:rPr>
              <w:t>C1-213691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07F6"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3DB6"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44AF"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D80B"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228B"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14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C78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201D"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00D4" w14:textId="77777777" w:rsidR="00554327" w:rsidRPr="00E454AB" w:rsidRDefault="00554327">
            <w:pPr>
              <w:pStyle w:val="TAL"/>
              <w:rPr>
                <w:sz w:val="16"/>
              </w:rPr>
            </w:pPr>
            <w:r w:rsidRPr="00E454AB">
              <w:rPr>
                <w:sz w:val="16"/>
              </w:rPr>
              <w:t>revised</w:t>
            </w:r>
          </w:p>
        </w:tc>
      </w:tr>
      <w:tr w:rsidR="00E454AB" w:rsidRPr="00E454AB" w14:paraId="72F26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E55" w14:textId="77777777" w:rsidR="00554327" w:rsidRPr="00E454AB" w:rsidRDefault="00554327">
            <w:pPr>
              <w:pStyle w:val="TAL"/>
              <w:rPr>
                <w:sz w:val="16"/>
              </w:rPr>
            </w:pPr>
            <w:r w:rsidRPr="00E454AB">
              <w:rPr>
                <w:sz w:val="16"/>
              </w:rPr>
              <w:t>C1-213952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FF1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980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7193E"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364A"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9BC2"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4A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2A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107F"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A4F1" w14:textId="77777777" w:rsidR="00554327" w:rsidRPr="00E454AB" w:rsidRDefault="00554327">
            <w:pPr>
              <w:pStyle w:val="TAL"/>
              <w:rPr>
                <w:sz w:val="16"/>
              </w:rPr>
            </w:pPr>
            <w:r w:rsidRPr="00E454AB">
              <w:rPr>
                <w:sz w:val="16"/>
              </w:rPr>
              <w:t>agreed</w:t>
            </w:r>
          </w:p>
        </w:tc>
      </w:tr>
      <w:tr w:rsidR="00E454AB" w:rsidRPr="00E454AB" w14:paraId="5CEA19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5E330" w14:textId="77777777" w:rsidR="00554327" w:rsidRPr="00E454AB" w:rsidRDefault="00554327">
            <w:pPr>
              <w:pStyle w:val="TAL"/>
              <w:rPr>
                <w:sz w:val="16"/>
              </w:rPr>
            </w:pPr>
            <w:r w:rsidRPr="00E454AB">
              <w:rPr>
                <w:sz w:val="16"/>
              </w:rPr>
              <w:t>C1-213125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8247"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AF7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419F"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3EFE"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3BA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B4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71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C63B"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9B13" w14:textId="77777777" w:rsidR="00554327" w:rsidRPr="00E454AB" w:rsidRDefault="00554327">
            <w:pPr>
              <w:pStyle w:val="TAL"/>
              <w:rPr>
                <w:sz w:val="16"/>
              </w:rPr>
            </w:pPr>
            <w:r w:rsidRPr="00E454AB">
              <w:rPr>
                <w:sz w:val="16"/>
              </w:rPr>
              <w:t>agreed</w:t>
            </w:r>
          </w:p>
        </w:tc>
      </w:tr>
      <w:tr w:rsidR="00E454AB" w:rsidRPr="00E454AB" w14:paraId="2879AE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1F1C" w14:textId="77777777" w:rsidR="00554327" w:rsidRPr="00E454AB" w:rsidRDefault="00554327">
            <w:pPr>
              <w:pStyle w:val="TAL"/>
              <w:rPr>
                <w:sz w:val="16"/>
              </w:rPr>
            </w:pPr>
            <w:r w:rsidRPr="00E454AB">
              <w:rPr>
                <w:sz w:val="16"/>
              </w:rPr>
              <w:t>C1-212844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3C5B" w14:textId="77777777" w:rsidR="00554327" w:rsidRPr="00E454AB" w:rsidRDefault="00554327">
            <w:pPr>
              <w:pStyle w:val="TAL"/>
              <w:rPr>
                <w:sz w:val="16"/>
              </w:rPr>
            </w:pPr>
            <w:proofErr w:type="spellStart"/>
            <w:r w:rsidRPr="00E454AB">
              <w:rPr>
                <w:sz w:val="16"/>
              </w:rPr>
              <w:t>eDRX</w:t>
            </w:r>
            <w:proofErr w:type="spellEnd"/>
            <w:r w:rsidRPr="00E454AB">
              <w:rPr>
                <w:sz w:val="16"/>
              </w:rPr>
              <w:t xml:space="preserve">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37F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CE74"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1C2B"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8A4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3B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49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63CC" w14:textId="77777777" w:rsidR="00554327" w:rsidRPr="00E454AB" w:rsidRDefault="00554327">
            <w:pPr>
              <w:pStyle w:val="TAL"/>
              <w:rPr>
                <w:sz w:val="16"/>
              </w:rPr>
            </w:pPr>
            <w:proofErr w:type="spellStart"/>
            <w:r w:rsidRPr="00E454AB">
              <w:rPr>
                <w:sz w:val="16"/>
              </w:rPr>
              <w:t>NR_redcap</w:t>
            </w:r>
            <w:proofErr w:type="spellEnd"/>
            <w:r w:rsidRPr="00E454AB">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B79B9" w14:textId="77777777" w:rsidR="00554327" w:rsidRPr="00E454AB" w:rsidRDefault="00554327">
            <w:pPr>
              <w:pStyle w:val="TAL"/>
              <w:rPr>
                <w:sz w:val="16"/>
              </w:rPr>
            </w:pPr>
            <w:r w:rsidRPr="00E454AB">
              <w:rPr>
                <w:sz w:val="16"/>
              </w:rPr>
              <w:t>postponed</w:t>
            </w:r>
          </w:p>
        </w:tc>
      </w:tr>
      <w:tr w:rsidR="00E454AB" w:rsidRPr="00E454AB" w14:paraId="7F1432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435F" w14:textId="77777777" w:rsidR="00554327" w:rsidRPr="00E454AB" w:rsidRDefault="00554327">
            <w:pPr>
              <w:pStyle w:val="TAL"/>
              <w:rPr>
                <w:sz w:val="16"/>
              </w:rPr>
            </w:pPr>
            <w:r w:rsidRPr="00E454AB">
              <w:rPr>
                <w:sz w:val="16"/>
              </w:rPr>
              <w:t>C1-213236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589BF"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565A"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9F1A"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6B36"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A40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56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50A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CD85"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194B" w14:textId="77777777" w:rsidR="00554327" w:rsidRPr="00E454AB" w:rsidRDefault="00554327">
            <w:pPr>
              <w:pStyle w:val="TAL"/>
              <w:rPr>
                <w:sz w:val="16"/>
              </w:rPr>
            </w:pPr>
            <w:r w:rsidRPr="00E454AB">
              <w:rPr>
                <w:sz w:val="16"/>
              </w:rPr>
              <w:t>revised</w:t>
            </w:r>
          </w:p>
        </w:tc>
      </w:tr>
      <w:tr w:rsidR="00E454AB" w:rsidRPr="00E454AB" w14:paraId="4C85D9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2F73" w14:textId="77777777" w:rsidR="00554327" w:rsidRPr="00E454AB" w:rsidRDefault="00554327">
            <w:pPr>
              <w:pStyle w:val="TAL"/>
              <w:rPr>
                <w:sz w:val="16"/>
              </w:rPr>
            </w:pPr>
            <w:r w:rsidRPr="00E454AB">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1595"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E7E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06B4"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E342"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39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9EE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08A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B894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E20E" w14:textId="77777777" w:rsidR="00554327" w:rsidRPr="00E454AB" w:rsidRDefault="00554327">
            <w:pPr>
              <w:pStyle w:val="TAL"/>
              <w:rPr>
                <w:sz w:val="16"/>
              </w:rPr>
            </w:pPr>
            <w:r w:rsidRPr="00E454AB">
              <w:rPr>
                <w:sz w:val="16"/>
              </w:rPr>
              <w:t>postponed</w:t>
            </w:r>
          </w:p>
        </w:tc>
      </w:tr>
      <w:tr w:rsidR="00E454AB" w:rsidRPr="00E454AB" w14:paraId="7C565E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0ABF" w14:textId="77777777" w:rsidR="00554327" w:rsidRPr="00E454AB" w:rsidRDefault="00554327">
            <w:pPr>
              <w:pStyle w:val="TAL"/>
              <w:rPr>
                <w:sz w:val="16"/>
              </w:rPr>
            </w:pPr>
            <w:r w:rsidRPr="00E454AB">
              <w:rPr>
                <w:sz w:val="16"/>
              </w:rPr>
              <w:t>C1-213255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2E2F"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105"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65C0"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572E"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77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B4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182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B73B" w14:textId="77777777" w:rsidR="00554327" w:rsidRPr="00E454AB" w:rsidRDefault="00554327">
            <w:pPr>
              <w:pStyle w:val="TAL"/>
              <w:rPr>
                <w:sz w:val="16"/>
              </w:rPr>
            </w:pPr>
            <w:r w:rsidRPr="00E454AB">
              <w:rPr>
                <w:sz w:val="16"/>
              </w:rPr>
              <w:t>TEI17,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14FA" w14:textId="77777777" w:rsidR="00554327" w:rsidRPr="00E454AB" w:rsidRDefault="00554327">
            <w:pPr>
              <w:pStyle w:val="TAL"/>
              <w:rPr>
                <w:sz w:val="16"/>
              </w:rPr>
            </w:pPr>
            <w:r w:rsidRPr="00E454AB">
              <w:rPr>
                <w:sz w:val="16"/>
              </w:rPr>
              <w:t>revised</w:t>
            </w:r>
          </w:p>
        </w:tc>
      </w:tr>
      <w:tr w:rsidR="00E454AB" w:rsidRPr="00E454AB" w14:paraId="00CEF4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260E" w14:textId="77777777" w:rsidR="00554327" w:rsidRPr="00E454AB" w:rsidRDefault="00554327">
            <w:pPr>
              <w:pStyle w:val="TAL"/>
              <w:rPr>
                <w:sz w:val="16"/>
              </w:rPr>
            </w:pPr>
            <w:r w:rsidRPr="00E454AB">
              <w:rPr>
                <w:sz w:val="16"/>
              </w:rPr>
              <w:t>C1-213563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A340"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C8FC"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3342"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17EF"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05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A1D7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32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A64C" w14:textId="77777777" w:rsidR="00554327" w:rsidRPr="00E454AB" w:rsidRDefault="00554327">
            <w:pPr>
              <w:pStyle w:val="TAL"/>
              <w:rPr>
                <w:sz w:val="16"/>
              </w:rPr>
            </w:pPr>
            <w:r w:rsidRPr="00E454AB">
              <w:rPr>
                <w:sz w:val="16"/>
              </w:rPr>
              <w:t>TEI17,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998A" w14:textId="77777777" w:rsidR="00554327" w:rsidRPr="00E454AB" w:rsidRDefault="00554327">
            <w:pPr>
              <w:pStyle w:val="TAL"/>
              <w:rPr>
                <w:sz w:val="16"/>
              </w:rPr>
            </w:pPr>
            <w:r w:rsidRPr="00E454AB">
              <w:rPr>
                <w:sz w:val="16"/>
              </w:rPr>
              <w:t>agreed</w:t>
            </w:r>
          </w:p>
        </w:tc>
      </w:tr>
      <w:tr w:rsidR="00E454AB" w:rsidRPr="00E454AB" w14:paraId="3A7DBE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B49D" w14:textId="77777777" w:rsidR="00554327" w:rsidRPr="00E454AB" w:rsidRDefault="00554327">
            <w:pPr>
              <w:pStyle w:val="TAL"/>
              <w:rPr>
                <w:sz w:val="16"/>
              </w:rPr>
            </w:pPr>
            <w:r w:rsidRPr="00E454AB">
              <w:rPr>
                <w:sz w:val="16"/>
              </w:rPr>
              <w:t>C1-213388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B2F8"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A17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E107"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B1BC"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2F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B4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9A2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B32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7E5E" w14:textId="77777777" w:rsidR="00554327" w:rsidRPr="00E454AB" w:rsidRDefault="00554327">
            <w:pPr>
              <w:pStyle w:val="TAL"/>
              <w:rPr>
                <w:sz w:val="16"/>
              </w:rPr>
            </w:pPr>
            <w:r w:rsidRPr="00E454AB">
              <w:rPr>
                <w:sz w:val="16"/>
              </w:rPr>
              <w:t>revised</w:t>
            </w:r>
          </w:p>
        </w:tc>
      </w:tr>
      <w:tr w:rsidR="00E454AB" w:rsidRPr="00E454AB" w14:paraId="04F465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CD74" w14:textId="77777777" w:rsidR="00554327" w:rsidRPr="00E454AB" w:rsidRDefault="00554327">
            <w:pPr>
              <w:pStyle w:val="TAL"/>
              <w:rPr>
                <w:sz w:val="16"/>
              </w:rPr>
            </w:pPr>
            <w:r w:rsidRPr="00E454AB">
              <w:rPr>
                <w:sz w:val="16"/>
              </w:rPr>
              <w:t>C1-213886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9EBA"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194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1B6B"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D048"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301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160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20E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ECC7"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6F79" w14:textId="77777777" w:rsidR="00554327" w:rsidRPr="00E454AB" w:rsidRDefault="00554327">
            <w:pPr>
              <w:pStyle w:val="TAL"/>
              <w:rPr>
                <w:sz w:val="16"/>
              </w:rPr>
            </w:pPr>
            <w:r w:rsidRPr="00E454AB">
              <w:rPr>
                <w:sz w:val="16"/>
              </w:rPr>
              <w:t>agreed</w:t>
            </w:r>
          </w:p>
        </w:tc>
      </w:tr>
      <w:tr w:rsidR="00E454AB" w:rsidRPr="00E454AB" w14:paraId="490F62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D2BA" w14:textId="77777777" w:rsidR="00554327" w:rsidRPr="00E454AB" w:rsidRDefault="00554327">
            <w:pPr>
              <w:pStyle w:val="TAL"/>
              <w:rPr>
                <w:sz w:val="16"/>
              </w:rPr>
            </w:pPr>
            <w:r w:rsidRPr="00E454AB">
              <w:rPr>
                <w:sz w:val="16"/>
              </w:rPr>
              <w:t>C1-213494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F20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C2D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C8D5"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655A"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FC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375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38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AB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C0AD" w14:textId="77777777" w:rsidR="00554327" w:rsidRPr="00E454AB" w:rsidRDefault="00554327">
            <w:pPr>
              <w:pStyle w:val="TAL"/>
              <w:rPr>
                <w:sz w:val="16"/>
              </w:rPr>
            </w:pPr>
            <w:r w:rsidRPr="00E454AB">
              <w:rPr>
                <w:sz w:val="16"/>
              </w:rPr>
              <w:t>withdrawn</w:t>
            </w:r>
          </w:p>
        </w:tc>
      </w:tr>
      <w:tr w:rsidR="00E454AB" w:rsidRPr="00E454AB" w14:paraId="090312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5DF1" w14:textId="77777777" w:rsidR="00554327" w:rsidRPr="00E454AB" w:rsidRDefault="00554327">
            <w:pPr>
              <w:pStyle w:val="TAL"/>
              <w:rPr>
                <w:sz w:val="16"/>
              </w:rPr>
            </w:pPr>
            <w:r w:rsidRPr="00E454AB">
              <w:rPr>
                <w:sz w:val="16"/>
              </w:rPr>
              <w:t>C1-213516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DDC2"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5B6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747A"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36E0"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FEF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86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B9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75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B40D" w14:textId="77777777" w:rsidR="00554327" w:rsidRPr="00E454AB" w:rsidRDefault="00554327">
            <w:pPr>
              <w:pStyle w:val="TAL"/>
              <w:rPr>
                <w:sz w:val="16"/>
              </w:rPr>
            </w:pPr>
            <w:r w:rsidRPr="00E454AB">
              <w:rPr>
                <w:sz w:val="16"/>
              </w:rPr>
              <w:t>revised</w:t>
            </w:r>
          </w:p>
        </w:tc>
      </w:tr>
      <w:tr w:rsidR="00E454AB" w:rsidRPr="00E454AB" w14:paraId="1A2A9B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C974" w14:textId="77777777" w:rsidR="00554327" w:rsidRPr="00E454AB" w:rsidRDefault="00554327">
            <w:pPr>
              <w:pStyle w:val="TAL"/>
              <w:rPr>
                <w:sz w:val="16"/>
              </w:rPr>
            </w:pPr>
            <w:r w:rsidRPr="00E454AB">
              <w:rPr>
                <w:sz w:val="16"/>
              </w:rPr>
              <w:t>C1-213795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5D73"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FDB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0F66"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A58F"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08D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C1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8B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A5C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8574" w14:textId="77777777" w:rsidR="00554327" w:rsidRPr="00E454AB" w:rsidRDefault="00554327">
            <w:pPr>
              <w:pStyle w:val="TAL"/>
              <w:rPr>
                <w:sz w:val="16"/>
              </w:rPr>
            </w:pPr>
            <w:r w:rsidRPr="00E454AB">
              <w:rPr>
                <w:sz w:val="16"/>
              </w:rPr>
              <w:t>agreed</w:t>
            </w:r>
          </w:p>
        </w:tc>
      </w:tr>
      <w:tr w:rsidR="00E454AB" w:rsidRPr="00E454AB" w14:paraId="000A1A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511E" w14:textId="77777777" w:rsidR="00554327" w:rsidRPr="00E454AB" w:rsidRDefault="00554327">
            <w:pPr>
              <w:pStyle w:val="TAL"/>
              <w:rPr>
                <w:sz w:val="16"/>
              </w:rPr>
            </w:pPr>
            <w:r w:rsidRPr="00E454AB">
              <w:rPr>
                <w:sz w:val="16"/>
              </w:rPr>
              <w:t>C1-213324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DD31"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6CD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CF0B"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CFC2"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1B7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9E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D80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25D7"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8F03" w14:textId="77777777" w:rsidR="00554327" w:rsidRPr="00E454AB" w:rsidRDefault="00554327">
            <w:pPr>
              <w:pStyle w:val="TAL"/>
              <w:rPr>
                <w:sz w:val="16"/>
              </w:rPr>
            </w:pPr>
            <w:r w:rsidRPr="00E454AB">
              <w:rPr>
                <w:sz w:val="16"/>
              </w:rPr>
              <w:t>withdrawn</w:t>
            </w:r>
          </w:p>
        </w:tc>
      </w:tr>
      <w:tr w:rsidR="00E454AB" w:rsidRPr="00E454AB" w14:paraId="529763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9F48" w14:textId="77777777" w:rsidR="00554327" w:rsidRPr="00E454AB" w:rsidRDefault="00554327">
            <w:pPr>
              <w:pStyle w:val="TAL"/>
              <w:rPr>
                <w:sz w:val="16"/>
              </w:rPr>
            </w:pPr>
            <w:r w:rsidRPr="00E454AB">
              <w:rPr>
                <w:sz w:val="16"/>
              </w:rPr>
              <w:t>C1-213345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4AFA"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145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2372"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92D8"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5EC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F1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FE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B615"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3AB1" w14:textId="77777777" w:rsidR="00554327" w:rsidRPr="00E454AB" w:rsidRDefault="00554327">
            <w:pPr>
              <w:pStyle w:val="TAL"/>
              <w:rPr>
                <w:sz w:val="16"/>
              </w:rPr>
            </w:pPr>
            <w:r w:rsidRPr="00E454AB">
              <w:rPr>
                <w:sz w:val="16"/>
              </w:rPr>
              <w:t>revised</w:t>
            </w:r>
          </w:p>
        </w:tc>
      </w:tr>
      <w:tr w:rsidR="00E454AB" w:rsidRPr="00E454AB" w14:paraId="1B79A3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7953" w14:textId="77777777" w:rsidR="00554327" w:rsidRPr="00E454AB" w:rsidRDefault="00554327">
            <w:pPr>
              <w:pStyle w:val="TAL"/>
              <w:rPr>
                <w:sz w:val="16"/>
              </w:rPr>
            </w:pPr>
            <w:r w:rsidRPr="00E454AB">
              <w:rPr>
                <w:sz w:val="16"/>
              </w:rPr>
              <w:t>C1-213366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B27E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0F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21FB"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7F1E"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48B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4B6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8DC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D41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DE9B" w14:textId="77777777" w:rsidR="00554327" w:rsidRPr="00E454AB" w:rsidRDefault="00554327">
            <w:pPr>
              <w:pStyle w:val="TAL"/>
              <w:rPr>
                <w:sz w:val="16"/>
              </w:rPr>
            </w:pPr>
            <w:r w:rsidRPr="00E454AB">
              <w:rPr>
                <w:sz w:val="16"/>
              </w:rPr>
              <w:t>withdrawn</w:t>
            </w:r>
          </w:p>
        </w:tc>
      </w:tr>
      <w:tr w:rsidR="00E454AB" w:rsidRPr="00E454AB" w14:paraId="05B502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5BE3" w14:textId="77777777" w:rsidR="00554327" w:rsidRPr="00E454AB" w:rsidRDefault="00554327">
            <w:pPr>
              <w:pStyle w:val="TAL"/>
              <w:rPr>
                <w:sz w:val="16"/>
              </w:rPr>
            </w:pPr>
            <w:r w:rsidRPr="00E454AB">
              <w:rPr>
                <w:sz w:val="16"/>
              </w:rPr>
              <w:t>C1-213740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E92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821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B534" w14:textId="77777777" w:rsidR="00554327" w:rsidRPr="00E454AB" w:rsidRDefault="00554327">
            <w:pPr>
              <w:pStyle w:val="TAL"/>
              <w:rPr>
                <w:sz w:val="16"/>
              </w:rPr>
            </w:pPr>
            <w:r w:rsidRPr="00E454AB">
              <w:rPr>
                <w:sz w:val="16"/>
              </w:rPr>
              <w:lastRenderedPageBreak/>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72D7"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91F9"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DE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23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D2F1"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33E7" w14:textId="77777777" w:rsidR="00554327" w:rsidRPr="00E454AB" w:rsidRDefault="00554327">
            <w:pPr>
              <w:pStyle w:val="TAL"/>
              <w:rPr>
                <w:sz w:val="16"/>
              </w:rPr>
            </w:pPr>
            <w:r w:rsidRPr="00E454AB">
              <w:rPr>
                <w:sz w:val="16"/>
              </w:rPr>
              <w:t>agreed</w:t>
            </w:r>
          </w:p>
        </w:tc>
      </w:tr>
      <w:tr w:rsidR="00E454AB" w:rsidRPr="00E454AB" w14:paraId="6D3199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4413" w14:textId="77777777" w:rsidR="00554327" w:rsidRPr="00E454AB" w:rsidRDefault="00554327">
            <w:pPr>
              <w:pStyle w:val="TAL"/>
              <w:rPr>
                <w:sz w:val="16"/>
              </w:rPr>
            </w:pPr>
            <w:r w:rsidRPr="00E454AB">
              <w:rPr>
                <w:sz w:val="16"/>
              </w:rPr>
              <w:t>C1-213556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3E0F"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7EE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E36D"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8F35" w14:textId="77777777" w:rsidR="00554327" w:rsidRPr="00E454AB" w:rsidRDefault="00554327">
            <w:pPr>
              <w:pStyle w:val="TAL"/>
              <w:rPr>
                <w:sz w:val="16"/>
              </w:rPr>
            </w:pPr>
            <w:r w:rsidRPr="00E454AB">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D0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B0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DCE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73B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F45B3" w14:textId="77777777" w:rsidR="00554327" w:rsidRPr="00E454AB" w:rsidRDefault="00554327">
            <w:pPr>
              <w:pStyle w:val="TAL"/>
              <w:rPr>
                <w:sz w:val="16"/>
              </w:rPr>
            </w:pPr>
            <w:r w:rsidRPr="00E454AB">
              <w:rPr>
                <w:sz w:val="16"/>
              </w:rPr>
              <w:t>revised</w:t>
            </w:r>
          </w:p>
        </w:tc>
      </w:tr>
      <w:tr w:rsidR="00E454AB" w:rsidRPr="00E454AB" w14:paraId="5A1C37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E6F" w14:textId="77777777" w:rsidR="00554327" w:rsidRPr="00E454AB" w:rsidRDefault="00554327">
            <w:pPr>
              <w:pStyle w:val="TAL"/>
              <w:rPr>
                <w:sz w:val="16"/>
              </w:rPr>
            </w:pPr>
            <w:r w:rsidRPr="00E454AB">
              <w:rPr>
                <w:sz w:val="16"/>
              </w:rPr>
              <w:t>C1-213817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ABB0"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3D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EAA6"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D9AA" w14:textId="77777777" w:rsidR="00554327" w:rsidRPr="00E454AB" w:rsidRDefault="00554327">
            <w:pPr>
              <w:pStyle w:val="TAL"/>
              <w:rPr>
                <w:sz w:val="16"/>
              </w:rPr>
            </w:pPr>
            <w:r w:rsidRPr="00E454AB">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363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6FB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AA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937E"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1FEB" w14:textId="77777777" w:rsidR="00554327" w:rsidRPr="00E454AB" w:rsidRDefault="00554327">
            <w:pPr>
              <w:pStyle w:val="TAL"/>
              <w:rPr>
                <w:sz w:val="16"/>
              </w:rPr>
            </w:pPr>
            <w:r w:rsidRPr="00E454AB">
              <w:rPr>
                <w:sz w:val="16"/>
              </w:rPr>
              <w:t>agreed</w:t>
            </w:r>
          </w:p>
        </w:tc>
      </w:tr>
      <w:tr w:rsidR="00E454AB" w:rsidRPr="00E454AB" w14:paraId="42E416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BF15" w14:textId="77777777" w:rsidR="00554327" w:rsidRPr="00E454AB" w:rsidRDefault="00554327">
            <w:pPr>
              <w:pStyle w:val="TAL"/>
              <w:rPr>
                <w:sz w:val="16"/>
              </w:rPr>
            </w:pPr>
            <w:r w:rsidRPr="00E454AB">
              <w:rPr>
                <w:sz w:val="16"/>
              </w:rPr>
              <w:t>C1-213243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495F"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7297"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E3B8"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F405" w14:textId="77777777" w:rsidR="00554327" w:rsidRPr="00E454AB" w:rsidRDefault="00554327">
            <w:pPr>
              <w:pStyle w:val="TAL"/>
              <w:rPr>
                <w:sz w:val="16"/>
              </w:rPr>
            </w:pPr>
            <w:r w:rsidRPr="00E454AB">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260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B07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B2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000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83B9E" w14:textId="77777777" w:rsidR="00554327" w:rsidRPr="00E454AB" w:rsidRDefault="00554327">
            <w:pPr>
              <w:pStyle w:val="TAL"/>
              <w:rPr>
                <w:sz w:val="16"/>
              </w:rPr>
            </w:pPr>
            <w:r w:rsidRPr="00E454AB">
              <w:rPr>
                <w:sz w:val="16"/>
              </w:rPr>
              <w:t>revised</w:t>
            </w:r>
          </w:p>
        </w:tc>
      </w:tr>
      <w:tr w:rsidR="00E454AB" w:rsidRPr="00E454AB" w14:paraId="3053A7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1CFF" w14:textId="77777777" w:rsidR="00554327" w:rsidRPr="00E454AB" w:rsidRDefault="00554327">
            <w:pPr>
              <w:pStyle w:val="TAL"/>
              <w:rPr>
                <w:sz w:val="16"/>
              </w:rPr>
            </w:pPr>
            <w:r w:rsidRPr="00E454AB">
              <w:rPr>
                <w:sz w:val="16"/>
              </w:rPr>
              <w:t>C1-213821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4D69"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88C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95F5"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87CE" w14:textId="77777777" w:rsidR="00554327" w:rsidRPr="00E454AB" w:rsidRDefault="00554327">
            <w:pPr>
              <w:pStyle w:val="TAL"/>
              <w:rPr>
                <w:sz w:val="16"/>
              </w:rPr>
            </w:pPr>
            <w:r w:rsidRPr="00E454AB">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E5B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9A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92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DBE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EBA9" w14:textId="77777777" w:rsidR="00554327" w:rsidRPr="00E454AB" w:rsidRDefault="00554327">
            <w:pPr>
              <w:pStyle w:val="TAL"/>
              <w:rPr>
                <w:sz w:val="16"/>
              </w:rPr>
            </w:pPr>
            <w:r w:rsidRPr="00E454AB">
              <w:rPr>
                <w:sz w:val="16"/>
              </w:rPr>
              <w:t>agreed</w:t>
            </w:r>
          </w:p>
        </w:tc>
      </w:tr>
      <w:tr w:rsidR="00E454AB" w:rsidRPr="00E454AB" w14:paraId="2B1BC9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BD3F" w14:textId="77777777" w:rsidR="00554327" w:rsidRPr="00E454AB" w:rsidRDefault="00554327">
            <w:pPr>
              <w:pStyle w:val="TAL"/>
              <w:rPr>
                <w:sz w:val="16"/>
              </w:rPr>
            </w:pPr>
            <w:r w:rsidRPr="00E454AB">
              <w:rPr>
                <w:sz w:val="16"/>
              </w:rPr>
              <w:t>C1-213237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E8B5"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6B40"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6E10"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205F"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BE1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7F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C64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603D"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0B2E" w14:textId="77777777" w:rsidR="00554327" w:rsidRPr="00E454AB" w:rsidRDefault="00554327">
            <w:pPr>
              <w:pStyle w:val="TAL"/>
              <w:rPr>
                <w:sz w:val="16"/>
              </w:rPr>
            </w:pPr>
            <w:r w:rsidRPr="00E454AB">
              <w:rPr>
                <w:sz w:val="16"/>
              </w:rPr>
              <w:t>revised</w:t>
            </w:r>
          </w:p>
        </w:tc>
      </w:tr>
      <w:tr w:rsidR="00E454AB" w:rsidRPr="00E454AB" w14:paraId="05B0F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06AF" w14:textId="77777777" w:rsidR="00554327" w:rsidRPr="00E454AB" w:rsidRDefault="00554327">
            <w:pPr>
              <w:pStyle w:val="TAL"/>
              <w:rPr>
                <w:sz w:val="16"/>
              </w:rPr>
            </w:pPr>
            <w:r w:rsidRPr="00E454AB">
              <w:rPr>
                <w:sz w:val="16"/>
              </w:rPr>
              <w:t>C1-213936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4FA5"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789B"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C253"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D933"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345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04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28F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987D"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E5AD" w14:textId="77777777" w:rsidR="00554327" w:rsidRPr="00E454AB" w:rsidRDefault="00554327">
            <w:pPr>
              <w:pStyle w:val="TAL"/>
              <w:rPr>
                <w:sz w:val="16"/>
              </w:rPr>
            </w:pPr>
            <w:r w:rsidRPr="00E454AB">
              <w:rPr>
                <w:sz w:val="16"/>
              </w:rPr>
              <w:t>agreed</w:t>
            </w:r>
          </w:p>
        </w:tc>
      </w:tr>
      <w:tr w:rsidR="00E454AB" w:rsidRPr="00E454AB" w14:paraId="4E395C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CC7A" w14:textId="77777777" w:rsidR="00554327" w:rsidRPr="00E454AB" w:rsidRDefault="00554327">
            <w:pPr>
              <w:pStyle w:val="TAL"/>
              <w:rPr>
                <w:sz w:val="16"/>
              </w:rPr>
            </w:pPr>
            <w:r w:rsidRPr="00E454AB">
              <w:rPr>
                <w:sz w:val="16"/>
              </w:rPr>
              <w:t>C1-213239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A5FF4"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E26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EC7F"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99A1"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98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2A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75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F245"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0EC5" w14:textId="77777777" w:rsidR="00554327" w:rsidRPr="00E454AB" w:rsidRDefault="00554327">
            <w:pPr>
              <w:pStyle w:val="TAL"/>
              <w:rPr>
                <w:sz w:val="16"/>
              </w:rPr>
            </w:pPr>
            <w:r w:rsidRPr="00E454AB">
              <w:rPr>
                <w:sz w:val="16"/>
              </w:rPr>
              <w:t>revised</w:t>
            </w:r>
          </w:p>
        </w:tc>
      </w:tr>
      <w:tr w:rsidR="00E454AB" w:rsidRPr="00E454AB" w14:paraId="26CD5B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F2BF" w14:textId="77777777" w:rsidR="00554327" w:rsidRPr="00E454AB" w:rsidRDefault="00554327">
            <w:pPr>
              <w:pStyle w:val="TAL"/>
              <w:rPr>
                <w:sz w:val="16"/>
              </w:rPr>
            </w:pPr>
            <w:r w:rsidRPr="00E454AB">
              <w:rPr>
                <w:sz w:val="16"/>
              </w:rPr>
              <w:t>C1-213872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4148"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5454"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E704"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6FC0"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F6C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55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AA4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7BFB"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1995" w14:textId="77777777" w:rsidR="00554327" w:rsidRPr="00E454AB" w:rsidRDefault="00554327">
            <w:pPr>
              <w:pStyle w:val="TAL"/>
              <w:rPr>
                <w:sz w:val="16"/>
              </w:rPr>
            </w:pPr>
            <w:r w:rsidRPr="00E454AB">
              <w:rPr>
                <w:sz w:val="16"/>
              </w:rPr>
              <w:t>agreed</w:t>
            </w:r>
          </w:p>
        </w:tc>
      </w:tr>
      <w:tr w:rsidR="00E454AB" w:rsidRPr="00E454AB" w14:paraId="55E99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2BBC" w14:textId="77777777" w:rsidR="00554327" w:rsidRPr="00E454AB" w:rsidRDefault="00554327">
            <w:pPr>
              <w:pStyle w:val="TAL"/>
              <w:rPr>
                <w:sz w:val="16"/>
              </w:rPr>
            </w:pPr>
            <w:r w:rsidRPr="00E454AB">
              <w:rPr>
                <w:sz w:val="16"/>
              </w:rPr>
              <w:t>C1-213459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A80F"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1C5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2E17"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0530"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04A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BB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9E6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B20F"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C9F4" w14:textId="77777777" w:rsidR="00554327" w:rsidRPr="00E454AB" w:rsidRDefault="00554327">
            <w:pPr>
              <w:pStyle w:val="TAL"/>
              <w:rPr>
                <w:sz w:val="16"/>
              </w:rPr>
            </w:pPr>
            <w:r w:rsidRPr="00E454AB">
              <w:rPr>
                <w:sz w:val="16"/>
              </w:rPr>
              <w:t>revised</w:t>
            </w:r>
          </w:p>
        </w:tc>
      </w:tr>
      <w:tr w:rsidR="00E454AB" w:rsidRPr="00E454AB" w14:paraId="571E01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5451" w14:textId="77777777" w:rsidR="00554327" w:rsidRPr="00E454AB" w:rsidRDefault="00554327">
            <w:pPr>
              <w:pStyle w:val="TAL"/>
              <w:rPr>
                <w:sz w:val="16"/>
              </w:rPr>
            </w:pPr>
            <w:r w:rsidRPr="00E454AB">
              <w:rPr>
                <w:sz w:val="16"/>
              </w:rPr>
              <w:t>C1-213637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9DF6"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CDFE"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6B35"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933E"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73D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A91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C0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3CC0"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6239" w14:textId="77777777" w:rsidR="00554327" w:rsidRPr="00E454AB" w:rsidRDefault="00554327">
            <w:pPr>
              <w:pStyle w:val="TAL"/>
              <w:rPr>
                <w:sz w:val="16"/>
              </w:rPr>
            </w:pPr>
            <w:r w:rsidRPr="00E454AB">
              <w:rPr>
                <w:sz w:val="16"/>
              </w:rPr>
              <w:t>agreed</w:t>
            </w:r>
          </w:p>
        </w:tc>
      </w:tr>
      <w:tr w:rsidR="00E454AB" w:rsidRPr="00E454AB" w14:paraId="7921D0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CD1A" w14:textId="77777777" w:rsidR="00554327" w:rsidRPr="00E454AB" w:rsidRDefault="00554327">
            <w:pPr>
              <w:pStyle w:val="TAL"/>
              <w:rPr>
                <w:sz w:val="16"/>
              </w:rPr>
            </w:pPr>
            <w:r w:rsidRPr="00E454AB">
              <w:rPr>
                <w:sz w:val="16"/>
              </w:rPr>
              <w:t>C1-213290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2435"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BCD9"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C87F"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66AE"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62A6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A1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8D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B4E4"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0CB" w14:textId="77777777" w:rsidR="00554327" w:rsidRPr="00E454AB" w:rsidRDefault="00554327">
            <w:pPr>
              <w:pStyle w:val="TAL"/>
              <w:rPr>
                <w:sz w:val="16"/>
              </w:rPr>
            </w:pPr>
            <w:r w:rsidRPr="00E454AB">
              <w:rPr>
                <w:sz w:val="16"/>
              </w:rPr>
              <w:t>revised</w:t>
            </w:r>
          </w:p>
        </w:tc>
      </w:tr>
      <w:tr w:rsidR="00E454AB" w:rsidRPr="00E454AB" w14:paraId="6CFD54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2AEE" w14:textId="77777777" w:rsidR="00554327" w:rsidRPr="00E454AB" w:rsidRDefault="00554327">
            <w:pPr>
              <w:pStyle w:val="TAL"/>
              <w:rPr>
                <w:sz w:val="16"/>
              </w:rPr>
            </w:pPr>
            <w:r w:rsidRPr="00E454AB">
              <w:rPr>
                <w:sz w:val="16"/>
              </w:rPr>
              <w:t>C1-213558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C04D"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53FE"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013A"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F2A1"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B4D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CE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982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B0B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2355" w14:textId="77777777" w:rsidR="00554327" w:rsidRPr="00E454AB" w:rsidRDefault="00554327">
            <w:pPr>
              <w:pStyle w:val="TAL"/>
              <w:rPr>
                <w:sz w:val="16"/>
              </w:rPr>
            </w:pPr>
            <w:r w:rsidRPr="00E454AB">
              <w:rPr>
                <w:sz w:val="16"/>
              </w:rPr>
              <w:t>revised</w:t>
            </w:r>
          </w:p>
        </w:tc>
      </w:tr>
      <w:tr w:rsidR="00E454AB" w:rsidRPr="00E454AB" w14:paraId="79A3A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B286" w14:textId="77777777" w:rsidR="00554327" w:rsidRPr="00E454AB" w:rsidRDefault="00554327">
            <w:pPr>
              <w:pStyle w:val="TAL"/>
              <w:rPr>
                <w:sz w:val="16"/>
              </w:rPr>
            </w:pPr>
            <w:r w:rsidRPr="00E454AB">
              <w:rPr>
                <w:sz w:val="16"/>
              </w:rPr>
              <w:t>C1-213869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9320"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014D"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B62B"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8F99"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C3B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02D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F2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18EE"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267F" w14:textId="77777777" w:rsidR="00554327" w:rsidRPr="00E454AB" w:rsidRDefault="00554327">
            <w:pPr>
              <w:pStyle w:val="TAL"/>
              <w:rPr>
                <w:sz w:val="16"/>
              </w:rPr>
            </w:pPr>
            <w:r w:rsidRPr="00E454AB">
              <w:rPr>
                <w:sz w:val="16"/>
              </w:rPr>
              <w:t>agreed</w:t>
            </w:r>
          </w:p>
        </w:tc>
      </w:tr>
      <w:tr w:rsidR="00E454AB" w:rsidRPr="00E454AB" w14:paraId="362EFA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6027" w14:textId="77777777" w:rsidR="00554327" w:rsidRPr="00E454AB" w:rsidRDefault="00554327">
            <w:pPr>
              <w:pStyle w:val="TAL"/>
              <w:rPr>
                <w:sz w:val="16"/>
              </w:rPr>
            </w:pPr>
            <w:r w:rsidRPr="00E454AB">
              <w:rPr>
                <w:sz w:val="16"/>
              </w:rPr>
              <w:t>C1-213292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63F"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73EC"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1A4D"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AF3A"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00D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F7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A906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0A3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E188" w14:textId="77777777" w:rsidR="00554327" w:rsidRPr="00E454AB" w:rsidRDefault="00554327">
            <w:pPr>
              <w:pStyle w:val="TAL"/>
              <w:rPr>
                <w:sz w:val="16"/>
              </w:rPr>
            </w:pPr>
            <w:r w:rsidRPr="00E454AB">
              <w:rPr>
                <w:sz w:val="16"/>
              </w:rPr>
              <w:t>revised</w:t>
            </w:r>
          </w:p>
        </w:tc>
      </w:tr>
      <w:tr w:rsidR="00E454AB" w:rsidRPr="00E454AB" w14:paraId="6DC56B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B6CF" w14:textId="77777777" w:rsidR="00554327" w:rsidRPr="00E454AB" w:rsidRDefault="00554327">
            <w:pPr>
              <w:pStyle w:val="TAL"/>
              <w:rPr>
                <w:sz w:val="16"/>
              </w:rPr>
            </w:pPr>
            <w:r w:rsidRPr="00E454AB">
              <w:rPr>
                <w:sz w:val="16"/>
              </w:rPr>
              <w:t>C1-213878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F82A"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62B7"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B8E9"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7F7C"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A4C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E2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CB6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CA0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0F37" w14:textId="77777777" w:rsidR="00554327" w:rsidRPr="00E454AB" w:rsidRDefault="00554327">
            <w:pPr>
              <w:pStyle w:val="TAL"/>
              <w:rPr>
                <w:sz w:val="16"/>
              </w:rPr>
            </w:pPr>
            <w:r w:rsidRPr="00E454AB">
              <w:rPr>
                <w:sz w:val="16"/>
              </w:rPr>
              <w:t>revised</w:t>
            </w:r>
          </w:p>
        </w:tc>
      </w:tr>
      <w:tr w:rsidR="00E454AB" w:rsidRPr="00E454AB" w14:paraId="32CE13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213E" w14:textId="77777777" w:rsidR="00554327" w:rsidRPr="00E454AB" w:rsidRDefault="00554327">
            <w:pPr>
              <w:pStyle w:val="TAL"/>
              <w:rPr>
                <w:sz w:val="16"/>
              </w:rPr>
            </w:pPr>
            <w:r w:rsidRPr="00E454AB">
              <w:rPr>
                <w:sz w:val="16"/>
              </w:rPr>
              <w:t>C1-213968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2AF5"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ADE7"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59E6"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A45F"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A5DB"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98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EE1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133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1E0A" w14:textId="77777777" w:rsidR="00554327" w:rsidRPr="00E454AB" w:rsidRDefault="00554327">
            <w:pPr>
              <w:pStyle w:val="TAL"/>
              <w:rPr>
                <w:sz w:val="16"/>
              </w:rPr>
            </w:pPr>
            <w:r w:rsidRPr="00E454AB">
              <w:rPr>
                <w:sz w:val="16"/>
              </w:rPr>
              <w:t>postponed</w:t>
            </w:r>
          </w:p>
        </w:tc>
      </w:tr>
      <w:tr w:rsidR="00E454AB" w:rsidRPr="00E454AB" w14:paraId="1D740A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C1C5" w14:textId="77777777" w:rsidR="00554327" w:rsidRPr="00E454AB" w:rsidRDefault="00554327">
            <w:pPr>
              <w:pStyle w:val="TAL"/>
              <w:rPr>
                <w:sz w:val="16"/>
              </w:rPr>
            </w:pPr>
            <w:r w:rsidRPr="00E454AB">
              <w:rPr>
                <w:sz w:val="16"/>
              </w:rPr>
              <w:t>C1-213291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6566"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FB2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062D"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9B53" w14:textId="77777777" w:rsidR="00554327" w:rsidRPr="00E454AB" w:rsidRDefault="00554327">
            <w:pPr>
              <w:pStyle w:val="TAL"/>
              <w:rPr>
                <w:sz w:val="16"/>
              </w:rPr>
            </w:pPr>
            <w:r w:rsidRPr="00E454AB">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BB1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FF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6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34D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30F5" w14:textId="77777777" w:rsidR="00554327" w:rsidRPr="00E454AB" w:rsidRDefault="00554327">
            <w:pPr>
              <w:pStyle w:val="TAL"/>
              <w:rPr>
                <w:sz w:val="16"/>
              </w:rPr>
            </w:pPr>
            <w:r w:rsidRPr="00E454AB">
              <w:rPr>
                <w:sz w:val="16"/>
              </w:rPr>
              <w:t>withdrawn</w:t>
            </w:r>
          </w:p>
        </w:tc>
      </w:tr>
      <w:tr w:rsidR="00E454AB" w:rsidRPr="00E454AB" w14:paraId="418571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DF68" w14:textId="77777777" w:rsidR="00554327" w:rsidRPr="00E454AB" w:rsidRDefault="00554327">
            <w:pPr>
              <w:pStyle w:val="TAL"/>
              <w:rPr>
                <w:sz w:val="16"/>
              </w:rPr>
            </w:pPr>
            <w:r w:rsidRPr="00E454AB">
              <w:rPr>
                <w:sz w:val="16"/>
              </w:rPr>
              <w:lastRenderedPageBreak/>
              <w:t>C1-213408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541F"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2411"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954B"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0E21" w14:textId="77777777" w:rsidR="00554327" w:rsidRPr="00E454AB" w:rsidRDefault="00554327">
            <w:pPr>
              <w:pStyle w:val="TAL"/>
              <w:rPr>
                <w:sz w:val="16"/>
              </w:rPr>
            </w:pPr>
            <w:r w:rsidRPr="00E454AB">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7BE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3FC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9DA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CDC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17F1" w14:textId="77777777" w:rsidR="00554327" w:rsidRPr="00E454AB" w:rsidRDefault="00554327">
            <w:pPr>
              <w:pStyle w:val="TAL"/>
              <w:rPr>
                <w:sz w:val="16"/>
              </w:rPr>
            </w:pPr>
            <w:r w:rsidRPr="00E454AB">
              <w:rPr>
                <w:sz w:val="16"/>
              </w:rPr>
              <w:t>revised</w:t>
            </w:r>
          </w:p>
        </w:tc>
      </w:tr>
      <w:tr w:rsidR="00E454AB" w:rsidRPr="00E454AB" w14:paraId="2BF4AA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E1C2" w14:textId="77777777" w:rsidR="00554327" w:rsidRPr="00E454AB" w:rsidRDefault="00554327">
            <w:pPr>
              <w:pStyle w:val="TAL"/>
              <w:rPr>
                <w:sz w:val="16"/>
              </w:rPr>
            </w:pPr>
            <w:r w:rsidRPr="00E454AB">
              <w:rPr>
                <w:sz w:val="16"/>
              </w:rPr>
              <w:t>C1-213874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AB58"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F69B"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7586"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47A9" w14:textId="77777777" w:rsidR="00554327" w:rsidRPr="00E454AB" w:rsidRDefault="00554327">
            <w:pPr>
              <w:pStyle w:val="TAL"/>
              <w:rPr>
                <w:sz w:val="16"/>
              </w:rPr>
            </w:pPr>
            <w:r w:rsidRPr="00E454AB">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D7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3F7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A55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4CF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D4E9" w14:textId="77777777" w:rsidR="00554327" w:rsidRPr="00E454AB" w:rsidRDefault="00554327">
            <w:pPr>
              <w:pStyle w:val="TAL"/>
              <w:rPr>
                <w:sz w:val="16"/>
              </w:rPr>
            </w:pPr>
            <w:r w:rsidRPr="00E454AB">
              <w:rPr>
                <w:sz w:val="16"/>
              </w:rPr>
              <w:t>agreed</w:t>
            </w:r>
          </w:p>
        </w:tc>
      </w:tr>
      <w:tr w:rsidR="00E454AB" w:rsidRPr="00E454AB" w14:paraId="3F08CA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0339" w14:textId="77777777" w:rsidR="00554327" w:rsidRPr="00E454AB" w:rsidRDefault="00554327">
            <w:pPr>
              <w:pStyle w:val="TAL"/>
              <w:rPr>
                <w:sz w:val="16"/>
              </w:rPr>
            </w:pPr>
            <w:r w:rsidRPr="00E454AB">
              <w:rPr>
                <w:sz w:val="16"/>
              </w:rPr>
              <w:t>C1-212983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92A0"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D3B3"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501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83C9"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9DA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A4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087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9035"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1134" w14:textId="77777777" w:rsidR="00554327" w:rsidRPr="00E454AB" w:rsidRDefault="00554327">
            <w:pPr>
              <w:pStyle w:val="TAL"/>
              <w:rPr>
                <w:sz w:val="16"/>
              </w:rPr>
            </w:pPr>
            <w:r w:rsidRPr="00E454AB">
              <w:rPr>
                <w:sz w:val="16"/>
              </w:rPr>
              <w:t>revised</w:t>
            </w:r>
          </w:p>
        </w:tc>
      </w:tr>
      <w:tr w:rsidR="00E454AB" w:rsidRPr="00E454AB" w14:paraId="5C4844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F126" w14:textId="77777777" w:rsidR="00554327" w:rsidRPr="00E454AB" w:rsidRDefault="00554327">
            <w:pPr>
              <w:pStyle w:val="TAL"/>
              <w:rPr>
                <w:sz w:val="16"/>
              </w:rPr>
            </w:pPr>
            <w:r w:rsidRPr="00E454AB">
              <w:rPr>
                <w:sz w:val="16"/>
              </w:rPr>
              <w:t>C1-213773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284E"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089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2A9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61933"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A486"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913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60A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4ADF"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17F0" w14:textId="77777777" w:rsidR="00554327" w:rsidRPr="00E454AB" w:rsidRDefault="00554327">
            <w:pPr>
              <w:pStyle w:val="TAL"/>
              <w:rPr>
                <w:sz w:val="16"/>
              </w:rPr>
            </w:pPr>
            <w:r w:rsidRPr="00E454AB">
              <w:rPr>
                <w:sz w:val="16"/>
              </w:rPr>
              <w:t>agreed</w:t>
            </w:r>
          </w:p>
        </w:tc>
      </w:tr>
      <w:tr w:rsidR="00E454AB" w:rsidRPr="00E454AB" w14:paraId="3860CE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AFDF" w14:textId="77777777" w:rsidR="00554327" w:rsidRPr="00E454AB" w:rsidRDefault="00554327">
            <w:pPr>
              <w:pStyle w:val="TAL"/>
              <w:rPr>
                <w:sz w:val="16"/>
              </w:rPr>
            </w:pPr>
            <w:r w:rsidRPr="00E454AB">
              <w:rPr>
                <w:sz w:val="16"/>
              </w:rPr>
              <w:t>C1-212984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D560"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BC2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52A6"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6C2B" w14:textId="77777777" w:rsidR="00554327" w:rsidRPr="00E454AB" w:rsidRDefault="00554327">
            <w:pPr>
              <w:pStyle w:val="TAL"/>
              <w:rPr>
                <w:sz w:val="16"/>
              </w:rPr>
            </w:pPr>
            <w:r w:rsidRPr="00E454AB">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7A7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41E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777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DDD4"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D533" w14:textId="77777777" w:rsidR="00554327" w:rsidRPr="00E454AB" w:rsidRDefault="00554327">
            <w:pPr>
              <w:pStyle w:val="TAL"/>
              <w:rPr>
                <w:sz w:val="16"/>
              </w:rPr>
            </w:pPr>
            <w:r w:rsidRPr="00E454AB">
              <w:rPr>
                <w:sz w:val="16"/>
              </w:rPr>
              <w:t>revised</w:t>
            </w:r>
          </w:p>
        </w:tc>
      </w:tr>
      <w:tr w:rsidR="00E454AB" w:rsidRPr="00E454AB" w14:paraId="283AB1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480C" w14:textId="77777777" w:rsidR="00554327" w:rsidRPr="00E454AB" w:rsidRDefault="00554327">
            <w:pPr>
              <w:pStyle w:val="TAL"/>
              <w:rPr>
                <w:sz w:val="16"/>
              </w:rPr>
            </w:pPr>
            <w:r w:rsidRPr="00E454AB">
              <w:rPr>
                <w:sz w:val="16"/>
              </w:rPr>
              <w:t>C1-213791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D864"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3AB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3AE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2010" w14:textId="77777777" w:rsidR="00554327" w:rsidRPr="00E454AB" w:rsidRDefault="00554327">
            <w:pPr>
              <w:pStyle w:val="TAL"/>
              <w:rPr>
                <w:sz w:val="16"/>
              </w:rPr>
            </w:pPr>
            <w:r w:rsidRPr="00E454AB">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E5B9"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B0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FF3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724A"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3C00" w14:textId="77777777" w:rsidR="00554327" w:rsidRPr="00E454AB" w:rsidRDefault="00554327">
            <w:pPr>
              <w:pStyle w:val="TAL"/>
              <w:rPr>
                <w:sz w:val="16"/>
              </w:rPr>
            </w:pPr>
            <w:r w:rsidRPr="00E454AB">
              <w:rPr>
                <w:sz w:val="16"/>
              </w:rPr>
              <w:t>agreed</w:t>
            </w:r>
          </w:p>
        </w:tc>
      </w:tr>
      <w:tr w:rsidR="00E454AB" w:rsidRPr="00E454AB" w14:paraId="20DD57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C5F4" w14:textId="77777777" w:rsidR="00554327" w:rsidRPr="00E454AB" w:rsidRDefault="00554327">
            <w:pPr>
              <w:pStyle w:val="TAL"/>
              <w:rPr>
                <w:sz w:val="16"/>
              </w:rPr>
            </w:pPr>
            <w:r w:rsidRPr="00E454AB">
              <w:rPr>
                <w:sz w:val="16"/>
              </w:rPr>
              <w:t>C1-212979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1615" w14:textId="77777777" w:rsidR="00554327" w:rsidRPr="00E454AB" w:rsidRDefault="00554327">
            <w:pPr>
              <w:pStyle w:val="TAL"/>
              <w:rPr>
                <w:sz w:val="16"/>
              </w:rPr>
            </w:pPr>
            <w:r w:rsidRPr="00E454AB">
              <w:rPr>
                <w:sz w:val="16"/>
              </w:rPr>
              <w:t>Enable report the availability and unavailability of an access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5E198" w14:textId="77777777" w:rsidR="00554327" w:rsidRPr="00E454AB" w:rsidRDefault="00554327">
            <w:pPr>
              <w:pStyle w:val="TAL"/>
              <w:rPr>
                <w:sz w:val="16"/>
              </w:rPr>
            </w:pPr>
            <w:r w:rsidRPr="00E454AB">
              <w:rPr>
                <w:sz w:val="16"/>
              </w:rPr>
              <w:t>ZTE / Joy,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6661"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543A" w14:textId="77777777" w:rsidR="00554327" w:rsidRPr="00E454AB" w:rsidRDefault="00554327">
            <w:pPr>
              <w:pStyle w:val="TAL"/>
              <w:rPr>
                <w:sz w:val="16"/>
              </w:rPr>
            </w:pPr>
            <w:r w:rsidRPr="00E454AB">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2F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D9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72E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C6F6" w14:textId="77777777" w:rsidR="00554327" w:rsidRPr="00E454AB" w:rsidRDefault="00554327">
            <w:pPr>
              <w:pStyle w:val="TAL"/>
              <w:rPr>
                <w:sz w:val="16"/>
              </w:rPr>
            </w:pPr>
            <w:r w:rsidRPr="00E454AB">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B58B" w14:textId="77777777" w:rsidR="00554327" w:rsidRPr="00E454AB" w:rsidRDefault="00554327">
            <w:pPr>
              <w:pStyle w:val="TAL"/>
              <w:rPr>
                <w:sz w:val="16"/>
              </w:rPr>
            </w:pPr>
            <w:r w:rsidRPr="00E454AB">
              <w:rPr>
                <w:sz w:val="16"/>
              </w:rPr>
              <w:t>agreed</w:t>
            </w:r>
          </w:p>
        </w:tc>
      </w:tr>
      <w:tr w:rsidR="00E454AB" w:rsidRPr="00E454AB" w14:paraId="1DD1AF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7085" w14:textId="77777777" w:rsidR="00554327" w:rsidRPr="00E454AB" w:rsidRDefault="00554327">
            <w:pPr>
              <w:pStyle w:val="TAL"/>
              <w:rPr>
                <w:sz w:val="16"/>
              </w:rPr>
            </w:pPr>
            <w:r w:rsidRPr="00E454AB">
              <w:rPr>
                <w:sz w:val="16"/>
              </w:rPr>
              <w:t>C1-212980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93BB" w14:textId="77777777" w:rsidR="00554327" w:rsidRPr="00E454AB" w:rsidRDefault="00554327">
            <w:pPr>
              <w:pStyle w:val="TAL"/>
              <w:rPr>
                <w:sz w:val="16"/>
              </w:rPr>
            </w:pPr>
            <w:r w:rsidRPr="00E454AB">
              <w:rPr>
                <w:sz w:val="16"/>
              </w:rPr>
              <w:t>Correction on EPTI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389D"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A40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1F00" w14:textId="77777777" w:rsidR="00554327" w:rsidRPr="00E454AB" w:rsidRDefault="00554327">
            <w:pPr>
              <w:pStyle w:val="TAL"/>
              <w:rPr>
                <w:sz w:val="16"/>
              </w:rPr>
            </w:pPr>
            <w:r w:rsidRPr="00E454AB">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317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BF9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7CF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F464" w14:textId="77777777" w:rsidR="00554327" w:rsidRPr="00E454AB" w:rsidRDefault="00554327">
            <w:pPr>
              <w:pStyle w:val="TAL"/>
              <w:rPr>
                <w:sz w:val="16"/>
              </w:rPr>
            </w:pPr>
            <w:r w:rsidRPr="00E454AB">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6B2F" w14:textId="77777777" w:rsidR="00554327" w:rsidRPr="00E454AB" w:rsidRDefault="00554327">
            <w:pPr>
              <w:pStyle w:val="TAL"/>
              <w:rPr>
                <w:sz w:val="16"/>
              </w:rPr>
            </w:pPr>
            <w:r w:rsidRPr="00E454AB">
              <w:rPr>
                <w:sz w:val="16"/>
              </w:rPr>
              <w:t>agreed</w:t>
            </w:r>
          </w:p>
        </w:tc>
      </w:tr>
      <w:tr w:rsidR="00E454AB" w:rsidRPr="00E454AB" w14:paraId="3D0DA5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7D82" w14:textId="77777777" w:rsidR="00554327" w:rsidRPr="00E454AB" w:rsidRDefault="00554327">
            <w:pPr>
              <w:pStyle w:val="TAL"/>
              <w:rPr>
                <w:sz w:val="16"/>
              </w:rPr>
            </w:pPr>
            <w:r w:rsidRPr="00E454AB">
              <w:rPr>
                <w:sz w:val="16"/>
              </w:rPr>
              <w:t>C1-212985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8DE4"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170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5D87"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C78E" w14:textId="77777777" w:rsidR="00554327" w:rsidRPr="00E454AB" w:rsidRDefault="00554327">
            <w:pPr>
              <w:pStyle w:val="TAL"/>
              <w:rPr>
                <w:sz w:val="16"/>
              </w:rPr>
            </w:pPr>
            <w:r w:rsidRPr="00E454AB">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5F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59E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C49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AE3E"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751C" w14:textId="77777777" w:rsidR="00554327" w:rsidRPr="00E454AB" w:rsidRDefault="00554327">
            <w:pPr>
              <w:pStyle w:val="TAL"/>
              <w:rPr>
                <w:sz w:val="16"/>
              </w:rPr>
            </w:pPr>
            <w:r w:rsidRPr="00E454AB">
              <w:rPr>
                <w:sz w:val="16"/>
              </w:rPr>
              <w:t>revised</w:t>
            </w:r>
          </w:p>
        </w:tc>
      </w:tr>
      <w:tr w:rsidR="00E454AB" w:rsidRPr="00E454AB" w14:paraId="419EE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D3DC" w14:textId="77777777" w:rsidR="00554327" w:rsidRPr="00E454AB" w:rsidRDefault="00554327">
            <w:pPr>
              <w:pStyle w:val="TAL"/>
              <w:rPr>
                <w:sz w:val="16"/>
              </w:rPr>
            </w:pPr>
            <w:r w:rsidRPr="00E454AB">
              <w:rPr>
                <w:sz w:val="16"/>
              </w:rPr>
              <w:t>C1-213776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7FCF"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D65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36B4"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6279" w14:textId="77777777" w:rsidR="00554327" w:rsidRPr="00E454AB" w:rsidRDefault="00554327">
            <w:pPr>
              <w:pStyle w:val="TAL"/>
              <w:rPr>
                <w:sz w:val="16"/>
              </w:rPr>
            </w:pPr>
            <w:r w:rsidRPr="00E454AB">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6F9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86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D1C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C12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A035" w14:textId="77777777" w:rsidR="00554327" w:rsidRPr="00E454AB" w:rsidRDefault="00554327">
            <w:pPr>
              <w:pStyle w:val="TAL"/>
              <w:rPr>
                <w:sz w:val="16"/>
              </w:rPr>
            </w:pPr>
            <w:r w:rsidRPr="00E454AB">
              <w:rPr>
                <w:sz w:val="16"/>
              </w:rPr>
              <w:t>agreed</w:t>
            </w:r>
          </w:p>
        </w:tc>
      </w:tr>
      <w:tr w:rsidR="00E454AB" w:rsidRPr="00E454AB" w14:paraId="72DE15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6E2E" w14:textId="77777777" w:rsidR="00554327" w:rsidRPr="00E454AB" w:rsidRDefault="00554327">
            <w:pPr>
              <w:pStyle w:val="TAL"/>
              <w:rPr>
                <w:sz w:val="16"/>
              </w:rPr>
            </w:pPr>
            <w:r w:rsidRPr="00E454AB">
              <w:rPr>
                <w:sz w:val="16"/>
              </w:rPr>
              <w:t>C1-212986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8CC4"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FB9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9C4A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8EAF" w14:textId="77777777" w:rsidR="00554327" w:rsidRPr="00E454AB" w:rsidRDefault="00554327">
            <w:pPr>
              <w:pStyle w:val="TAL"/>
              <w:rPr>
                <w:sz w:val="16"/>
              </w:rPr>
            </w:pPr>
            <w:r w:rsidRPr="00E454AB">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B7E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E0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A7F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D1CE"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A274" w14:textId="77777777" w:rsidR="00554327" w:rsidRPr="00E454AB" w:rsidRDefault="00554327">
            <w:pPr>
              <w:pStyle w:val="TAL"/>
              <w:rPr>
                <w:sz w:val="16"/>
              </w:rPr>
            </w:pPr>
            <w:r w:rsidRPr="00E454AB">
              <w:rPr>
                <w:sz w:val="16"/>
              </w:rPr>
              <w:t>revised</w:t>
            </w:r>
          </w:p>
        </w:tc>
      </w:tr>
      <w:tr w:rsidR="00E454AB" w:rsidRPr="00E454AB" w14:paraId="6BB0BA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B9168" w14:textId="77777777" w:rsidR="00554327" w:rsidRPr="00E454AB" w:rsidRDefault="00554327">
            <w:pPr>
              <w:pStyle w:val="TAL"/>
              <w:rPr>
                <w:sz w:val="16"/>
              </w:rPr>
            </w:pPr>
            <w:r w:rsidRPr="00E454AB">
              <w:rPr>
                <w:sz w:val="16"/>
              </w:rPr>
              <w:t>C1-213778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276A"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BECF"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F8F9"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21FE8" w14:textId="77777777" w:rsidR="00554327" w:rsidRPr="00E454AB" w:rsidRDefault="00554327">
            <w:pPr>
              <w:pStyle w:val="TAL"/>
              <w:rPr>
                <w:sz w:val="16"/>
              </w:rPr>
            </w:pPr>
            <w:r w:rsidRPr="00E454AB">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CAA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DA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1A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DC60"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2F4F" w14:textId="77777777" w:rsidR="00554327" w:rsidRPr="00E454AB" w:rsidRDefault="00554327">
            <w:pPr>
              <w:pStyle w:val="TAL"/>
              <w:rPr>
                <w:sz w:val="16"/>
              </w:rPr>
            </w:pPr>
            <w:r w:rsidRPr="00E454AB">
              <w:rPr>
                <w:sz w:val="16"/>
              </w:rPr>
              <w:t>agreed</w:t>
            </w:r>
          </w:p>
        </w:tc>
      </w:tr>
      <w:tr w:rsidR="00E454AB" w:rsidRPr="00E454AB" w14:paraId="5F3AFC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05EF" w14:textId="77777777" w:rsidR="00554327" w:rsidRPr="00E454AB" w:rsidRDefault="00554327">
            <w:pPr>
              <w:pStyle w:val="TAL"/>
              <w:rPr>
                <w:sz w:val="16"/>
              </w:rPr>
            </w:pPr>
            <w:r w:rsidRPr="00E454AB">
              <w:rPr>
                <w:sz w:val="16"/>
              </w:rPr>
              <w:t>C1-212988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9119"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5158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753F4"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79CE" w14:textId="77777777" w:rsidR="00554327" w:rsidRPr="00E454AB" w:rsidRDefault="00554327">
            <w:pPr>
              <w:pStyle w:val="TAL"/>
              <w:rPr>
                <w:sz w:val="16"/>
              </w:rPr>
            </w:pPr>
            <w:r w:rsidRPr="00E454AB">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96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E0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2AE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B883"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46172" w14:textId="77777777" w:rsidR="00554327" w:rsidRPr="00E454AB" w:rsidRDefault="00554327">
            <w:pPr>
              <w:pStyle w:val="TAL"/>
              <w:rPr>
                <w:sz w:val="16"/>
              </w:rPr>
            </w:pPr>
            <w:r w:rsidRPr="00E454AB">
              <w:rPr>
                <w:sz w:val="16"/>
              </w:rPr>
              <w:t>revised</w:t>
            </w:r>
          </w:p>
        </w:tc>
      </w:tr>
      <w:tr w:rsidR="00E454AB" w:rsidRPr="00E454AB" w14:paraId="24788D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9DCB" w14:textId="77777777" w:rsidR="00554327" w:rsidRPr="00E454AB" w:rsidRDefault="00554327">
            <w:pPr>
              <w:pStyle w:val="TAL"/>
              <w:rPr>
                <w:sz w:val="16"/>
              </w:rPr>
            </w:pPr>
            <w:r w:rsidRPr="00E454AB">
              <w:rPr>
                <w:sz w:val="16"/>
              </w:rPr>
              <w:t>C1-213749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62AB"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FF9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B937"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54C4" w14:textId="77777777" w:rsidR="00554327" w:rsidRPr="00E454AB" w:rsidRDefault="00554327">
            <w:pPr>
              <w:pStyle w:val="TAL"/>
              <w:rPr>
                <w:sz w:val="16"/>
              </w:rPr>
            </w:pPr>
            <w:r w:rsidRPr="00E454AB">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984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C0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013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B167"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BF3E" w14:textId="77777777" w:rsidR="00554327" w:rsidRPr="00E454AB" w:rsidRDefault="00554327">
            <w:pPr>
              <w:pStyle w:val="TAL"/>
              <w:rPr>
                <w:sz w:val="16"/>
              </w:rPr>
            </w:pPr>
            <w:r w:rsidRPr="00E454AB">
              <w:rPr>
                <w:sz w:val="16"/>
              </w:rPr>
              <w:t>agreed</w:t>
            </w:r>
          </w:p>
        </w:tc>
      </w:tr>
      <w:tr w:rsidR="00E454AB" w:rsidRPr="00E454AB" w14:paraId="66658C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842B4" w14:textId="77777777" w:rsidR="00554327" w:rsidRPr="00E454AB" w:rsidRDefault="00554327">
            <w:pPr>
              <w:pStyle w:val="TAL"/>
              <w:rPr>
                <w:sz w:val="16"/>
              </w:rPr>
            </w:pPr>
            <w:r w:rsidRPr="00E454AB">
              <w:rPr>
                <w:sz w:val="16"/>
              </w:rPr>
              <w:t>C1-212989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CD75"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C1B9"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7CDF"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51DD" w14:textId="77777777" w:rsidR="00554327" w:rsidRPr="00E454AB" w:rsidRDefault="00554327">
            <w:pPr>
              <w:pStyle w:val="TAL"/>
              <w:rPr>
                <w:sz w:val="16"/>
              </w:rPr>
            </w:pPr>
            <w:r w:rsidRPr="00E454AB">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5B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8F8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EAD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ECF5"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2761" w14:textId="77777777" w:rsidR="00554327" w:rsidRPr="00E454AB" w:rsidRDefault="00554327">
            <w:pPr>
              <w:pStyle w:val="TAL"/>
              <w:rPr>
                <w:sz w:val="16"/>
              </w:rPr>
            </w:pPr>
            <w:r w:rsidRPr="00E454AB">
              <w:rPr>
                <w:sz w:val="16"/>
              </w:rPr>
              <w:t>revised</w:t>
            </w:r>
          </w:p>
        </w:tc>
      </w:tr>
      <w:tr w:rsidR="00E454AB" w:rsidRPr="00E454AB" w14:paraId="0A2D72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8922" w14:textId="77777777" w:rsidR="00554327" w:rsidRPr="00E454AB" w:rsidRDefault="00554327">
            <w:pPr>
              <w:pStyle w:val="TAL"/>
              <w:rPr>
                <w:sz w:val="16"/>
              </w:rPr>
            </w:pPr>
            <w:r w:rsidRPr="00E454AB">
              <w:rPr>
                <w:sz w:val="16"/>
              </w:rPr>
              <w:t>C1-213757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D66F"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4E8A"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0BC1"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BC43" w14:textId="77777777" w:rsidR="00554327" w:rsidRPr="00E454AB" w:rsidRDefault="00554327">
            <w:pPr>
              <w:pStyle w:val="TAL"/>
              <w:rPr>
                <w:sz w:val="16"/>
              </w:rPr>
            </w:pPr>
            <w:r w:rsidRPr="00E454AB">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255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592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5C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AF1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29BF" w14:textId="77777777" w:rsidR="00554327" w:rsidRPr="00E454AB" w:rsidRDefault="00554327">
            <w:pPr>
              <w:pStyle w:val="TAL"/>
              <w:rPr>
                <w:sz w:val="16"/>
              </w:rPr>
            </w:pPr>
            <w:r w:rsidRPr="00E454AB">
              <w:rPr>
                <w:sz w:val="16"/>
              </w:rPr>
              <w:t>agreed</w:t>
            </w:r>
          </w:p>
        </w:tc>
      </w:tr>
      <w:tr w:rsidR="00E454AB" w:rsidRPr="00E454AB" w14:paraId="1EB11E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4658" w14:textId="77777777" w:rsidR="00554327" w:rsidRPr="00E454AB" w:rsidRDefault="00554327">
            <w:pPr>
              <w:pStyle w:val="TAL"/>
              <w:rPr>
                <w:sz w:val="16"/>
              </w:rPr>
            </w:pPr>
            <w:r w:rsidRPr="00E454AB">
              <w:rPr>
                <w:sz w:val="16"/>
              </w:rPr>
              <w:t>C1-212990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6154"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B8AB"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5A3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4DD1" w14:textId="77777777" w:rsidR="00554327" w:rsidRPr="00E454AB" w:rsidRDefault="00554327">
            <w:pPr>
              <w:pStyle w:val="TAL"/>
              <w:rPr>
                <w:sz w:val="16"/>
              </w:rPr>
            </w:pPr>
            <w:r w:rsidRPr="00E454AB">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050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7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4BD2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3D74"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7A43" w14:textId="77777777" w:rsidR="00554327" w:rsidRPr="00E454AB" w:rsidRDefault="00554327">
            <w:pPr>
              <w:pStyle w:val="TAL"/>
              <w:rPr>
                <w:sz w:val="16"/>
              </w:rPr>
            </w:pPr>
            <w:r w:rsidRPr="00E454AB">
              <w:rPr>
                <w:sz w:val="16"/>
              </w:rPr>
              <w:t>revised</w:t>
            </w:r>
          </w:p>
        </w:tc>
      </w:tr>
      <w:tr w:rsidR="00E454AB" w:rsidRPr="00E454AB" w14:paraId="746163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7DC5" w14:textId="77777777" w:rsidR="00554327" w:rsidRPr="00E454AB" w:rsidRDefault="00554327">
            <w:pPr>
              <w:pStyle w:val="TAL"/>
              <w:rPr>
                <w:sz w:val="16"/>
              </w:rPr>
            </w:pPr>
            <w:r w:rsidRPr="00E454AB">
              <w:rPr>
                <w:sz w:val="16"/>
              </w:rPr>
              <w:t>C1-213758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AFFB"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F99E"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lastRenderedPageBreak/>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D62C" w14:textId="77777777" w:rsidR="00554327" w:rsidRPr="00E454AB" w:rsidRDefault="00554327">
            <w:pPr>
              <w:pStyle w:val="TAL"/>
              <w:rPr>
                <w:sz w:val="16"/>
              </w:rPr>
            </w:pPr>
            <w:r w:rsidRPr="00E454AB">
              <w:rPr>
                <w:sz w:val="16"/>
              </w:rPr>
              <w:lastRenderedPageBreak/>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4387" w14:textId="77777777" w:rsidR="00554327" w:rsidRPr="00E454AB" w:rsidRDefault="00554327">
            <w:pPr>
              <w:pStyle w:val="TAL"/>
              <w:rPr>
                <w:sz w:val="16"/>
              </w:rPr>
            </w:pPr>
            <w:r w:rsidRPr="00E454AB">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815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A9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47E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EAE6"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D3BF1" w14:textId="77777777" w:rsidR="00554327" w:rsidRPr="00E454AB" w:rsidRDefault="00554327">
            <w:pPr>
              <w:pStyle w:val="TAL"/>
              <w:rPr>
                <w:sz w:val="16"/>
              </w:rPr>
            </w:pPr>
            <w:r w:rsidRPr="00E454AB">
              <w:rPr>
                <w:sz w:val="16"/>
              </w:rPr>
              <w:t>agreed</w:t>
            </w:r>
          </w:p>
        </w:tc>
      </w:tr>
      <w:tr w:rsidR="00E454AB" w:rsidRPr="00E454AB" w14:paraId="22786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2065" w14:textId="77777777" w:rsidR="00554327" w:rsidRPr="00E454AB" w:rsidRDefault="00554327">
            <w:pPr>
              <w:pStyle w:val="TAL"/>
              <w:rPr>
                <w:sz w:val="16"/>
              </w:rPr>
            </w:pPr>
            <w:r w:rsidRPr="00E454AB">
              <w:rPr>
                <w:sz w:val="16"/>
              </w:rPr>
              <w:t>C1-213055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B51B"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B4A8"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87C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C4CC5" w14:textId="77777777" w:rsidR="00554327" w:rsidRPr="00E454AB" w:rsidRDefault="00554327">
            <w:pPr>
              <w:pStyle w:val="TAL"/>
              <w:rPr>
                <w:sz w:val="16"/>
              </w:rPr>
            </w:pPr>
            <w:r w:rsidRPr="00E454AB">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C2C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783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0FA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578F" w14:textId="77777777" w:rsidR="00554327" w:rsidRPr="00E454AB" w:rsidRDefault="00554327">
            <w:pPr>
              <w:pStyle w:val="TAL"/>
              <w:rPr>
                <w:sz w:val="16"/>
              </w:rPr>
            </w:pPr>
            <w:r w:rsidRPr="00E454AB">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ACEB" w14:textId="77777777" w:rsidR="00554327" w:rsidRPr="00E454AB" w:rsidRDefault="00554327">
            <w:pPr>
              <w:pStyle w:val="TAL"/>
              <w:rPr>
                <w:sz w:val="16"/>
              </w:rPr>
            </w:pPr>
            <w:r w:rsidRPr="00E454AB">
              <w:rPr>
                <w:sz w:val="16"/>
              </w:rPr>
              <w:t>revised</w:t>
            </w:r>
          </w:p>
        </w:tc>
      </w:tr>
      <w:tr w:rsidR="00E454AB" w:rsidRPr="00E454AB" w14:paraId="2F7F49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25818" w14:textId="77777777" w:rsidR="00554327" w:rsidRPr="00E454AB" w:rsidRDefault="00554327">
            <w:pPr>
              <w:pStyle w:val="TAL"/>
              <w:rPr>
                <w:sz w:val="16"/>
              </w:rPr>
            </w:pPr>
            <w:r w:rsidRPr="00E454AB">
              <w:rPr>
                <w:sz w:val="16"/>
              </w:rPr>
              <w:t>C1-213921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37C2"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D94E"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63C8"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DB1A" w14:textId="77777777" w:rsidR="00554327" w:rsidRPr="00E454AB" w:rsidRDefault="00554327">
            <w:pPr>
              <w:pStyle w:val="TAL"/>
              <w:rPr>
                <w:sz w:val="16"/>
              </w:rPr>
            </w:pPr>
            <w:r w:rsidRPr="00E454AB">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60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B8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02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9C19" w14:textId="77777777" w:rsidR="00554327" w:rsidRPr="00E454AB" w:rsidRDefault="00554327">
            <w:pPr>
              <w:pStyle w:val="TAL"/>
              <w:rPr>
                <w:sz w:val="16"/>
              </w:rPr>
            </w:pPr>
            <w:r w:rsidRPr="00E454AB">
              <w:rPr>
                <w:sz w:val="16"/>
              </w:rPr>
              <w:t>5WWC,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2E98" w14:textId="77777777" w:rsidR="00554327" w:rsidRPr="00E454AB" w:rsidRDefault="00554327">
            <w:pPr>
              <w:pStyle w:val="TAL"/>
              <w:rPr>
                <w:sz w:val="16"/>
              </w:rPr>
            </w:pPr>
            <w:r w:rsidRPr="00E454AB">
              <w:rPr>
                <w:sz w:val="16"/>
              </w:rPr>
              <w:t>agreed</w:t>
            </w:r>
          </w:p>
        </w:tc>
      </w:tr>
      <w:tr w:rsidR="00E454AB" w:rsidRPr="00E454AB" w14:paraId="36E848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A2C1" w14:textId="77777777" w:rsidR="00554327" w:rsidRPr="00E454AB" w:rsidRDefault="00554327">
            <w:pPr>
              <w:pStyle w:val="TAL"/>
              <w:rPr>
                <w:sz w:val="16"/>
              </w:rPr>
            </w:pPr>
            <w:r w:rsidRPr="00E454AB">
              <w:rPr>
                <w:sz w:val="16"/>
              </w:rPr>
              <w:t>C1-213128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97CA"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D368"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315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E0CD" w14:textId="77777777" w:rsidR="00554327" w:rsidRPr="00E454AB" w:rsidRDefault="00554327">
            <w:pPr>
              <w:pStyle w:val="TAL"/>
              <w:rPr>
                <w:sz w:val="16"/>
              </w:rPr>
            </w:pPr>
            <w:r w:rsidRPr="00E454AB">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09D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5021"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9BF5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D6D5"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8A3E" w14:textId="77777777" w:rsidR="00554327" w:rsidRPr="00E454AB" w:rsidRDefault="00554327">
            <w:pPr>
              <w:pStyle w:val="TAL"/>
              <w:rPr>
                <w:sz w:val="16"/>
              </w:rPr>
            </w:pPr>
            <w:r w:rsidRPr="00E454AB">
              <w:rPr>
                <w:sz w:val="16"/>
              </w:rPr>
              <w:t>postponed</w:t>
            </w:r>
          </w:p>
        </w:tc>
      </w:tr>
      <w:tr w:rsidR="00E454AB" w:rsidRPr="00E454AB" w14:paraId="77F762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EB10" w14:textId="77777777" w:rsidR="00554327" w:rsidRPr="00E454AB" w:rsidRDefault="00554327">
            <w:pPr>
              <w:pStyle w:val="TAL"/>
              <w:rPr>
                <w:sz w:val="16"/>
              </w:rPr>
            </w:pPr>
            <w:r w:rsidRPr="00E454AB">
              <w:rPr>
                <w:sz w:val="16"/>
              </w:rPr>
              <w:t>C1-213129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852D"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EA50"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C62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47EC" w14:textId="77777777" w:rsidR="00554327" w:rsidRPr="00E454AB" w:rsidRDefault="00554327">
            <w:pPr>
              <w:pStyle w:val="TAL"/>
              <w:rPr>
                <w:sz w:val="16"/>
              </w:rPr>
            </w:pPr>
            <w:r w:rsidRPr="00E454AB">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FC9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9D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020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1040"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4030" w14:textId="77777777" w:rsidR="00554327" w:rsidRPr="00E454AB" w:rsidRDefault="00554327">
            <w:pPr>
              <w:pStyle w:val="TAL"/>
              <w:rPr>
                <w:sz w:val="16"/>
              </w:rPr>
            </w:pPr>
            <w:r w:rsidRPr="00E454AB">
              <w:rPr>
                <w:sz w:val="16"/>
              </w:rPr>
              <w:t>postponed</w:t>
            </w:r>
          </w:p>
        </w:tc>
      </w:tr>
      <w:tr w:rsidR="00E454AB" w:rsidRPr="00E454AB" w14:paraId="40C649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AC3E" w14:textId="77777777" w:rsidR="00554327" w:rsidRPr="00E454AB" w:rsidRDefault="00554327">
            <w:pPr>
              <w:pStyle w:val="TAL"/>
              <w:rPr>
                <w:sz w:val="16"/>
              </w:rPr>
            </w:pPr>
            <w:r w:rsidRPr="00E454AB">
              <w:rPr>
                <w:sz w:val="16"/>
              </w:rPr>
              <w:t>C1-213130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B6B2"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7AEB"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6250"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61D8"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599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993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EF5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5331"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7688" w14:textId="77777777" w:rsidR="00554327" w:rsidRPr="00E454AB" w:rsidRDefault="00554327">
            <w:pPr>
              <w:pStyle w:val="TAL"/>
              <w:rPr>
                <w:sz w:val="16"/>
              </w:rPr>
            </w:pPr>
            <w:r w:rsidRPr="00E454AB">
              <w:rPr>
                <w:sz w:val="16"/>
              </w:rPr>
              <w:t>revised</w:t>
            </w:r>
          </w:p>
        </w:tc>
      </w:tr>
      <w:tr w:rsidR="00E454AB" w:rsidRPr="00E454AB" w14:paraId="0E4165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03D5" w14:textId="77777777" w:rsidR="00554327" w:rsidRPr="00E454AB" w:rsidRDefault="00554327">
            <w:pPr>
              <w:pStyle w:val="TAL"/>
              <w:rPr>
                <w:sz w:val="16"/>
              </w:rPr>
            </w:pPr>
            <w:r w:rsidRPr="00E454AB">
              <w:rPr>
                <w:sz w:val="16"/>
              </w:rPr>
              <w:t>C1-213827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CB5C"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5F1D"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BB72"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CB12"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566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26E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26F6"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8A4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8B21" w14:textId="77777777" w:rsidR="00554327" w:rsidRPr="00E454AB" w:rsidRDefault="00554327">
            <w:pPr>
              <w:pStyle w:val="TAL"/>
              <w:rPr>
                <w:sz w:val="16"/>
              </w:rPr>
            </w:pPr>
            <w:r w:rsidRPr="00E454AB">
              <w:rPr>
                <w:sz w:val="16"/>
              </w:rPr>
              <w:t>revised</w:t>
            </w:r>
          </w:p>
        </w:tc>
      </w:tr>
      <w:tr w:rsidR="00E454AB" w:rsidRPr="00E454AB" w14:paraId="2C8C5F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8B6C" w14:textId="77777777" w:rsidR="00554327" w:rsidRPr="00E454AB" w:rsidRDefault="00554327">
            <w:pPr>
              <w:pStyle w:val="TAL"/>
              <w:rPr>
                <w:sz w:val="16"/>
              </w:rPr>
            </w:pPr>
            <w:r w:rsidRPr="00E454AB">
              <w:rPr>
                <w:sz w:val="16"/>
              </w:rPr>
              <w:t>C1-213917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970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F8C9"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04DF"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AE4A"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071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4F7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FB45"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4FA6"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5505" w14:textId="77777777" w:rsidR="00554327" w:rsidRPr="00E454AB" w:rsidRDefault="00554327">
            <w:pPr>
              <w:pStyle w:val="TAL"/>
              <w:rPr>
                <w:sz w:val="16"/>
              </w:rPr>
            </w:pPr>
            <w:r w:rsidRPr="00E454AB">
              <w:rPr>
                <w:sz w:val="16"/>
              </w:rPr>
              <w:t>agreed</w:t>
            </w:r>
          </w:p>
        </w:tc>
      </w:tr>
      <w:tr w:rsidR="00E454AB" w:rsidRPr="00E454AB" w14:paraId="1351BC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5F22" w14:textId="77777777" w:rsidR="00554327" w:rsidRPr="00E454AB" w:rsidRDefault="00554327">
            <w:pPr>
              <w:pStyle w:val="TAL"/>
              <w:rPr>
                <w:sz w:val="16"/>
              </w:rPr>
            </w:pPr>
            <w:r w:rsidRPr="00E454AB">
              <w:rPr>
                <w:sz w:val="16"/>
              </w:rPr>
              <w:t>C1-213131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6409"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681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046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0F20"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0B3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95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66A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3A0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4089" w14:textId="77777777" w:rsidR="00554327" w:rsidRPr="00E454AB" w:rsidRDefault="00554327">
            <w:pPr>
              <w:pStyle w:val="TAL"/>
              <w:rPr>
                <w:sz w:val="16"/>
              </w:rPr>
            </w:pPr>
            <w:r w:rsidRPr="00E454AB">
              <w:rPr>
                <w:sz w:val="16"/>
              </w:rPr>
              <w:t>revised</w:t>
            </w:r>
          </w:p>
        </w:tc>
      </w:tr>
      <w:tr w:rsidR="00E454AB" w:rsidRPr="00E454AB" w14:paraId="417328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409A" w14:textId="77777777" w:rsidR="00554327" w:rsidRPr="00E454AB" w:rsidRDefault="00554327">
            <w:pPr>
              <w:pStyle w:val="TAL"/>
              <w:rPr>
                <w:sz w:val="16"/>
              </w:rPr>
            </w:pPr>
            <w:r w:rsidRPr="00E454AB">
              <w:rPr>
                <w:sz w:val="16"/>
              </w:rPr>
              <w:t>C1-213828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38A6"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16F1"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DED6"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95EE"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8B4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D9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A75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C79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BA69" w14:textId="77777777" w:rsidR="00554327" w:rsidRPr="00E454AB" w:rsidRDefault="00554327">
            <w:pPr>
              <w:pStyle w:val="TAL"/>
              <w:rPr>
                <w:sz w:val="16"/>
              </w:rPr>
            </w:pPr>
            <w:r w:rsidRPr="00E454AB">
              <w:rPr>
                <w:sz w:val="16"/>
              </w:rPr>
              <w:t>revised</w:t>
            </w:r>
          </w:p>
        </w:tc>
      </w:tr>
      <w:tr w:rsidR="00E454AB" w:rsidRPr="00E454AB" w14:paraId="5D5F55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1E89" w14:textId="77777777" w:rsidR="00554327" w:rsidRPr="00E454AB" w:rsidRDefault="00554327">
            <w:pPr>
              <w:pStyle w:val="TAL"/>
              <w:rPr>
                <w:sz w:val="16"/>
              </w:rPr>
            </w:pPr>
            <w:r w:rsidRPr="00E454AB">
              <w:rPr>
                <w:sz w:val="16"/>
              </w:rPr>
              <w:t>C1-213919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5E51"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DF650"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F06F8"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42DE"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124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AF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BB2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3D2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0DF5" w14:textId="77777777" w:rsidR="00554327" w:rsidRPr="00E454AB" w:rsidRDefault="00554327">
            <w:pPr>
              <w:pStyle w:val="TAL"/>
              <w:rPr>
                <w:sz w:val="16"/>
              </w:rPr>
            </w:pPr>
            <w:r w:rsidRPr="00E454AB">
              <w:rPr>
                <w:sz w:val="16"/>
              </w:rPr>
              <w:t>agreed</w:t>
            </w:r>
          </w:p>
        </w:tc>
      </w:tr>
      <w:tr w:rsidR="00E454AB" w:rsidRPr="00E454AB" w14:paraId="3E7503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4119" w14:textId="77777777" w:rsidR="00554327" w:rsidRPr="00E454AB" w:rsidRDefault="00554327">
            <w:pPr>
              <w:pStyle w:val="TAL"/>
              <w:rPr>
                <w:sz w:val="16"/>
              </w:rPr>
            </w:pPr>
            <w:r w:rsidRPr="00E454AB">
              <w:rPr>
                <w:sz w:val="16"/>
              </w:rPr>
              <w:t>C1-213185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1C86"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FC4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E63D"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7479" w14:textId="77777777" w:rsidR="00554327" w:rsidRPr="00E454AB" w:rsidRDefault="00554327">
            <w:pPr>
              <w:pStyle w:val="TAL"/>
              <w:rPr>
                <w:sz w:val="16"/>
              </w:rPr>
            </w:pPr>
            <w:r w:rsidRPr="00E454AB">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16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97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D97E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70D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8063" w14:textId="77777777" w:rsidR="00554327" w:rsidRPr="00E454AB" w:rsidRDefault="00554327">
            <w:pPr>
              <w:pStyle w:val="TAL"/>
              <w:rPr>
                <w:sz w:val="16"/>
              </w:rPr>
            </w:pPr>
            <w:r w:rsidRPr="00E454AB">
              <w:rPr>
                <w:sz w:val="16"/>
              </w:rPr>
              <w:t>revised</w:t>
            </w:r>
          </w:p>
        </w:tc>
      </w:tr>
      <w:tr w:rsidR="00E454AB" w:rsidRPr="00E454AB" w14:paraId="6A4C5F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8F8E" w14:textId="77777777" w:rsidR="00554327" w:rsidRPr="00E454AB" w:rsidRDefault="00554327">
            <w:pPr>
              <w:pStyle w:val="TAL"/>
              <w:rPr>
                <w:sz w:val="16"/>
              </w:rPr>
            </w:pPr>
            <w:r w:rsidRPr="00E454AB">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F3E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E36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8AE9"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D1BB" w14:textId="77777777" w:rsidR="00554327" w:rsidRPr="00E454AB" w:rsidRDefault="00554327">
            <w:pPr>
              <w:pStyle w:val="TAL"/>
              <w:rPr>
                <w:sz w:val="16"/>
              </w:rPr>
            </w:pPr>
            <w:r w:rsidRPr="00E454AB">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B88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7C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D3D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54B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00B7" w14:textId="77777777" w:rsidR="00554327" w:rsidRPr="00E454AB" w:rsidRDefault="00554327">
            <w:pPr>
              <w:pStyle w:val="TAL"/>
              <w:rPr>
                <w:sz w:val="16"/>
              </w:rPr>
            </w:pPr>
            <w:r w:rsidRPr="00E454AB">
              <w:rPr>
                <w:sz w:val="16"/>
              </w:rPr>
              <w:t>postponed</w:t>
            </w:r>
          </w:p>
        </w:tc>
      </w:tr>
      <w:tr w:rsidR="00E454AB" w:rsidRPr="00E454AB" w14:paraId="610322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3DE2" w14:textId="77777777" w:rsidR="00554327" w:rsidRPr="00E454AB" w:rsidRDefault="00554327">
            <w:pPr>
              <w:pStyle w:val="TAL"/>
              <w:rPr>
                <w:sz w:val="16"/>
              </w:rPr>
            </w:pPr>
            <w:r w:rsidRPr="00E454AB">
              <w:rPr>
                <w:sz w:val="16"/>
              </w:rPr>
              <w:t>C1-213191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B269"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3F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38F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5A64" w14:textId="77777777" w:rsidR="00554327" w:rsidRPr="00E454AB" w:rsidRDefault="00554327">
            <w:pPr>
              <w:pStyle w:val="TAL"/>
              <w:rPr>
                <w:sz w:val="16"/>
              </w:rPr>
            </w:pPr>
            <w:r w:rsidRPr="00E454AB">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37A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C3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19E8"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96E0"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CEB1" w14:textId="77777777" w:rsidR="00554327" w:rsidRPr="00E454AB" w:rsidRDefault="00554327">
            <w:pPr>
              <w:pStyle w:val="TAL"/>
              <w:rPr>
                <w:sz w:val="16"/>
              </w:rPr>
            </w:pPr>
            <w:r w:rsidRPr="00E454AB">
              <w:rPr>
                <w:sz w:val="16"/>
              </w:rPr>
              <w:t>revised</w:t>
            </w:r>
          </w:p>
        </w:tc>
      </w:tr>
      <w:tr w:rsidR="00E454AB" w:rsidRPr="00E454AB" w14:paraId="23FBC8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D6C3" w14:textId="77777777" w:rsidR="00554327" w:rsidRPr="00E454AB" w:rsidRDefault="00554327">
            <w:pPr>
              <w:pStyle w:val="TAL"/>
              <w:rPr>
                <w:sz w:val="16"/>
              </w:rPr>
            </w:pPr>
            <w:r w:rsidRPr="00E454AB">
              <w:rPr>
                <w:sz w:val="16"/>
              </w:rPr>
              <w:t>C1-213905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D9E5"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F04F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BC0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C7F1" w14:textId="77777777" w:rsidR="00554327" w:rsidRPr="00E454AB" w:rsidRDefault="00554327">
            <w:pPr>
              <w:pStyle w:val="TAL"/>
              <w:rPr>
                <w:sz w:val="16"/>
              </w:rPr>
            </w:pPr>
            <w:r w:rsidRPr="00E454AB">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292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13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C3C"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133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3AFC" w14:textId="77777777" w:rsidR="00554327" w:rsidRPr="00E454AB" w:rsidRDefault="00554327">
            <w:pPr>
              <w:pStyle w:val="TAL"/>
              <w:rPr>
                <w:sz w:val="16"/>
              </w:rPr>
            </w:pPr>
            <w:r w:rsidRPr="00E454AB">
              <w:rPr>
                <w:sz w:val="16"/>
              </w:rPr>
              <w:t>agreed</w:t>
            </w:r>
          </w:p>
        </w:tc>
      </w:tr>
      <w:tr w:rsidR="00E454AB" w:rsidRPr="00E454AB" w14:paraId="405CA8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CFF6" w14:textId="77777777" w:rsidR="00554327" w:rsidRPr="00E454AB" w:rsidRDefault="00554327">
            <w:pPr>
              <w:pStyle w:val="TAL"/>
              <w:rPr>
                <w:sz w:val="16"/>
              </w:rPr>
            </w:pPr>
            <w:r w:rsidRPr="00E454AB">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D886" w14:textId="77777777" w:rsidR="00554327" w:rsidRPr="00E454AB" w:rsidRDefault="00554327">
            <w:pPr>
              <w:pStyle w:val="TAL"/>
              <w:rPr>
                <w:sz w:val="16"/>
              </w:rPr>
            </w:pPr>
            <w:r w:rsidRPr="00E454AB">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6373"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F34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46C9" w14:textId="77777777" w:rsidR="00554327" w:rsidRPr="00E454AB" w:rsidRDefault="00554327">
            <w:pPr>
              <w:pStyle w:val="TAL"/>
              <w:rPr>
                <w:sz w:val="16"/>
              </w:rPr>
            </w:pPr>
            <w:r w:rsidRPr="00E454AB">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4BE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06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D2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54E8"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1EF77" w14:textId="77777777" w:rsidR="00554327" w:rsidRPr="00E454AB" w:rsidRDefault="00554327">
            <w:pPr>
              <w:pStyle w:val="TAL"/>
              <w:rPr>
                <w:sz w:val="16"/>
              </w:rPr>
            </w:pPr>
            <w:r w:rsidRPr="00E454AB">
              <w:rPr>
                <w:sz w:val="16"/>
              </w:rPr>
              <w:t>postponed</w:t>
            </w:r>
          </w:p>
        </w:tc>
      </w:tr>
      <w:tr w:rsidR="00E454AB" w:rsidRPr="00E454AB" w14:paraId="38D147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9C47" w14:textId="77777777" w:rsidR="00554327" w:rsidRPr="00E454AB" w:rsidRDefault="00554327">
            <w:pPr>
              <w:pStyle w:val="TAL"/>
              <w:rPr>
                <w:sz w:val="16"/>
              </w:rPr>
            </w:pPr>
            <w:r w:rsidRPr="00E454AB">
              <w:rPr>
                <w:sz w:val="16"/>
              </w:rPr>
              <w:t>C1-213299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14E1" w14:textId="77777777" w:rsidR="00554327" w:rsidRPr="00E454AB" w:rsidRDefault="00554327">
            <w:pPr>
              <w:pStyle w:val="TAL"/>
              <w:rPr>
                <w:sz w:val="16"/>
              </w:rPr>
            </w:pPr>
            <w:r w:rsidRPr="00E454AB">
              <w:rPr>
                <w:sz w:val="16"/>
              </w:rPr>
              <w:t>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C158" w14:textId="77777777" w:rsidR="00554327" w:rsidRPr="00E454AB" w:rsidRDefault="00554327">
            <w:pPr>
              <w:pStyle w:val="TAL"/>
              <w:rPr>
                <w:sz w:val="16"/>
              </w:rPr>
            </w:pPr>
            <w:r w:rsidRPr="00E454AB">
              <w:rPr>
                <w:sz w:val="16"/>
              </w:rPr>
              <w:t xml:space="preserve">Samsung /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435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D398" w14:textId="77777777" w:rsidR="00554327" w:rsidRPr="00E454AB" w:rsidRDefault="00554327">
            <w:pPr>
              <w:pStyle w:val="TAL"/>
              <w:rPr>
                <w:sz w:val="16"/>
              </w:rPr>
            </w:pPr>
            <w:r w:rsidRPr="00E454AB">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70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13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8E0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4DC7"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9DB7" w14:textId="77777777" w:rsidR="00554327" w:rsidRPr="00E454AB" w:rsidRDefault="00554327">
            <w:pPr>
              <w:pStyle w:val="TAL"/>
              <w:rPr>
                <w:sz w:val="16"/>
              </w:rPr>
            </w:pPr>
            <w:r w:rsidRPr="00E454AB">
              <w:rPr>
                <w:sz w:val="16"/>
              </w:rPr>
              <w:t>merged</w:t>
            </w:r>
          </w:p>
        </w:tc>
      </w:tr>
      <w:tr w:rsidR="00E454AB" w:rsidRPr="00E454AB" w14:paraId="36207C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5B65" w14:textId="77777777" w:rsidR="00554327" w:rsidRPr="00E454AB" w:rsidRDefault="00554327">
            <w:pPr>
              <w:pStyle w:val="TAL"/>
              <w:rPr>
                <w:sz w:val="16"/>
              </w:rPr>
            </w:pPr>
            <w:r w:rsidRPr="00E454AB">
              <w:rPr>
                <w:sz w:val="16"/>
              </w:rPr>
              <w:t>C1-213471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0131" w14:textId="77777777" w:rsidR="00554327" w:rsidRPr="00E454AB" w:rsidRDefault="00554327">
            <w:pPr>
              <w:pStyle w:val="TAL"/>
              <w:rPr>
                <w:sz w:val="16"/>
              </w:rPr>
            </w:pPr>
            <w:r w:rsidRPr="00E454AB">
              <w:rPr>
                <w:sz w:val="16"/>
              </w:rPr>
              <w:t>Non-IP type PDN Connection support as 3GPP access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283E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EDB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7947" w14:textId="77777777" w:rsidR="00554327" w:rsidRPr="00E454AB" w:rsidRDefault="00554327">
            <w:pPr>
              <w:pStyle w:val="TAL"/>
              <w:rPr>
                <w:sz w:val="16"/>
              </w:rPr>
            </w:pPr>
            <w:r w:rsidRPr="00E454AB">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57C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70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133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E02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E4DB" w14:textId="77777777" w:rsidR="00554327" w:rsidRPr="00E454AB" w:rsidRDefault="00554327">
            <w:pPr>
              <w:pStyle w:val="TAL"/>
              <w:rPr>
                <w:sz w:val="16"/>
              </w:rPr>
            </w:pPr>
            <w:r w:rsidRPr="00E454AB">
              <w:rPr>
                <w:sz w:val="16"/>
              </w:rPr>
              <w:t>withdrawn</w:t>
            </w:r>
          </w:p>
        </w:tc>
      </w:tr>
      <w:tr w:rsidR="00E454AB" w:rsidRPr="00E454AB" w14:paraId="46D64B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22C6" w14:textId="77777777" w:rsidR="00554327" w:rsidRPr="00E454AB" w:rsidRDefault="00554327">
            <w:pPr>
              <w:pStyle w:val="TAL"/>
              <w:rPr>
                <w:sz w:val="16"/>
              </w:rPr>
            </w:pPr>
            <w:r w:rsidRPr="00E454AB">
              <w:rPr>
                <w:sz w:val="16"/>
              </w:rPr>
              <w:t>C1-213304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C03A"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30B0"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8B95"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9D15" w14:textId="77777777" w:rsidR="00554327" w:rsidRPr="00E454AB" w:rsidRDefault="00554327">
            <w:pPr>
              <w:pStyle w:val="TAL"/>
              <w:rPr>
                <w:sz w:val="16"/>
              </w:rPr>
            </w:pPr>
            <w:r w:rsidRPr="00E454AB">
              <w:rPr>
                <w:sz w:val="16"/>
              </w:rPr>
              <w:t>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133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C2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F17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F2F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CE6E" w14:textId="77777777" w:rsidR="00554327" w:rsidRPr="00E454AB" w:rsidRDefault="00554327">
            <w:pPr>
              <w:pStyle w:val="TAL"/>
              <w:rPr>
                <w:sz w:val="16"/>
              </w:rPr>
            </w:pPr>
            <w:r w:rsidRPr="00E454AB">
              <w:rPr>
                <w:sz w:val="16"/>
              </w:rPr>
              <w:t>revised</w:t>
            </w:r>
          </w:p>
        </w:tc>
      </w:tr>
      <w:tr w:rsidR="00E454AB" w:rsidRPr="00E454AB" w14:paraId="1163B9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B221" w14:textId="77777777" w:rsidR="00554327" w:rsidRPr="00E454AB" w:rsidRDefault="00554327">
            <w:pPr>
              <w:pStyle w:val="TAL"/>
              <w:rPr>
                <w:sz w:val="16"/>
              </w:rPr>
            </w:pPr>
            <w:r w:rsidRPr="00E454AB">
              <w:rPr>
                <w:sz w:val="16"/>
              </w:rPr>
              <w:t>C1-213638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5F20"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1EE0" w14:textId="77777777" w:rsidR="00554327" w:rsidRPr="00E454AB" w:rsidRDefault="00554327">
            <w:pPr>
              <w:pStyle w:val="TAL"/>
              <w:rPr>
                <w:sz w:val="16"/>
              </w:rPr>
            </w:pPr>
            <w:r w:rsidRPr="00E454AB">
              <w:rPr>
                <w:sz w:val="16"/>
              </w:rPr>
              <w:t xml:space="preserve">Ericsson, Deutsche Telekom, </w:t>
            </w:r>
            <w:r w:rsidRPr="00E454AB">
              <w:rPr>
                <w:sz w:val="16"/>
              </w:rPr>
              <w:lastRenderedPageBreak/>
              <w:t>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3F75" w14:textId="77777777" w:rsidR="00554327" w:rsidRPr="00E454AB" w:rsidRDefault="00554327">
            <w:pPr>
              <w:pStyle w:val="TAL"/>
              <w:rPr>
                <w:sz w:val="16"/>
              </w:rPr>
            </w:pPr>
            <w:r w:rsidRPr="00E454AB">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3B4E" w14:textId="77777777" w:rsidR="00554327" w:rsidRPr="00E454AB" w:rsidRDefault="00554327">
            <w:pPr>
              <w:pStyle w:val="TAL"/>
              <w:rPr>
                <w:sz w:val="16"/>
              </w:rPr>
            </w:pPr>
            <w:r w:rsidRPr="00E454AB">
              <w:rPr>
                <w:sz w:val="16"/>
              </w:rPr>
              <w:t>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E3F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89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5B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981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C203" w14:textId="77777777" w:rsidR="00554327" w:rsidRPr="00E454AB" w:rsidRDefault="00554327">
            <w:pPr>
              <w:pStyle w:val="TAL"/>
              <w:rPr>
                <w:sz w:val="16"/>
              </w:rPr>
            </w:pPr>
            <w:r w:rsidRPr="00E454AB">
              <w:rPr>
                <w:sz w:val="16"/>
              </w:rPr>
              <w:t>agreed</w:t>
            </w:r>
          </w:p>
        </w:tc>
      </w:tr>
      <w:tr w:rsidR="00E454AB" w:rsidRPr="00E454AB" w14:paraId="1476EB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81EE" w14:textId="77777777" w:rsidR="00554327" w:rsidRPr="00E454AB" w:rsidRDefault="00554327">
            <w:pPr>
              <w:pStyle w:val="TAL"/>
              <w:rPr>
                <w:sz w:val="16"/>
              </w:rPr>
            </w:pPr>
            <w:r w:rsidRPr="00E454AB">
              <w:rPr>
                <w:sz w:val="16"/>
              </w:rPr>
              <w:t>C1-213073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F57DB"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68F0" w14:textId="77777777" w:rsidR="00554327" w:rsidRPr="00E454AB" w:rsidRDefault="00554327">
            <w:pPr>
              <w:pStyle w:val="TAL"/>
              <w:rPr>
                <w:sz w:val="16"/>
              </w:rPr>
            </w:pPr>
            <w:r w:rsidRPr="00E454AB">
              <w:rPr>
                <w:sz w:val="16"/>
              </w:rPr>
              <w:t>Ericsson, AT&amp;T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AD1B"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D08E" w14:textId="77777777" w:rsidR="00554327" w:rsidRPr="00E454AB" w:rsidRDefault="00554327">
            <w:pPr>
              <w:pStyle w:val="TAL"/>
              <w:rPr>
                <w:sz w:val="16"/>
              </w:rPr>
            </w:pPr>
            <w:r w:rsidRPr="00E454AB">
              <w:rPr>
                <w:sz w:val="16"/>
              </w:rPr>
              <w:t>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B91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A7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854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CF69" w14:textId="77777777" w:rsidR="00554327" w:rsidRPr="00E454AB" w:rsidRDefault="00554327">
            <w:pPr>
              <w:pStyle w:val="TAL"/>
              <w:rPr>
                <w:sz w:val="16"/>
              </w:rPr>
            </w:pPr>
            <w:r w:rsidRPr="00E454AB">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BD353" w14:textId="77777777" w:rsidR="00554327" w:rsidRPr="00E454AB" w:rsidRDefault="00554327">
            <w:pPr>
              <w:pStyle w:val="TAL"/>
              <w:rPr>
                <w:sz w:val="16"/>
              </w:rPr>
            </w:pPr>
            <w:r w:rsidRPr="00E454AB">
              <w:rPr>
                <w:sz w:val="16"/>
              </w:rPr>
              <w:t>revised</w:t>
            </w:r>
          </w:p>
        </w:tc>
      </w:tr>
      <w:tr w:rsidR="00E454AB" w:rsidRPr="00E454AB" w14:paraId="69310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7BA5" w14:textId="77777777" w:rsidR="00554327" w:rsidRPr="00E454AB" w:rsidRDefault="00554327">
            <w:pPr>
              <w:pStyle w:val="TAL"/>
              <w:rPr>
                <w:sz w:val="16"/>
              </w:rPr>
            </w:pPr>
            <w:r w:rsidRPr="00E454AB">
              <w:rPr>
                <w:sz w:val="16"/>
              </w:rPr>
              <w:t>C1-213620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4481"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E15B" w14:textId="77777777" w:rsidR="00554327" w:rsidRPr="00E454AB" w:rsidRDefault="00554327">
            <w:pPr>
              <w:pStyle w:val="TAL"/>
              <w:rPr>
                <w:sz w:val="16"/>
              </w:rPr>
            </w:pPr>
            <w:r w:rsidRPr="00E454AB">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2764"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FE2C" w14:textId="77777777" w:rsidR="00554327" w:rsidRPr="00E454AB" w:rsidRDefault="00554327">
            <w:pPr>
              <w:pStyle w:val="TAL"/>
              <w:rPr>
                <w:sz w:val="16"/>
              </w:rPr>
            </w:pPr>
            <w:r w:rsidRPr="00E454AB">
              <w:rPr>
                <w:sz w:val="16"/>
              </w:rPr>
              <w:t>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A57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AB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515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E90A" w14:textId="77777777" w:rsidR="00554327" w:rsidRPr="00E454AB" w:rsidRDefault="00554327">
            <w:pPr>
              <w:pStyle w:val="TAL"/>
              <w:rPr>
                <w:sz w:val="16"/>
              </w:rPr>
            </w:pPr>
            <w:r w:rsidRPr="00E454AB">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298E" w14:textId="77777777" w:rsidR="00554327" w:rsidRPr="00E454AB" w:rsidRDefault="00554327">
            <w:pPr>
              <w:pStyle w:val="TAL"/>
              <w:rPr>
                <w:sz w:val="16"/>
              </w:rPr>
            </w:pPr>
            <w:r w:rsidRPr="00E454AB">
              <w:rPr>
                <w:sz w:val="16"/>
              </w:rPr>
              <w:t>agreed</w:t>
            </w:r>
          </w:p>
        </w:tc>
      </w:tr>
      <w:tr w:rsidR="00E454AB" w:rsidRPr="00E454AB" w14:paraId="229090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45C1" w14:textId="77777777" w:rsidR="00554327" w:rsidRPr="00E454AB" w:rsidRDefault="00554327">
            <w:pPr>
              <w:pStyle w:val="TAL"/>
              <w:rPr>
                <w:sz w:val="16"/>
              </w:rPr>
            </w:pPr>
            <w:r w:rsidRPr="00E454AB">
              <w:rPr>
                <w:sz w:val="16"/>
              </w:rPr>
              <w:t>C1-212852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B456"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1C1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5CF8"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50B0" w14:textId="77777777" w:rsidR="00554327" w:rsidRPr="00E454AB" w:rsidRDefault="00554327">
            <w:pPr>
              <w:pStyle w:val="TAL"/>
              <w:rPr>
                <w:sz w:val="16"/>
              </w:rPr>
            </w:pPr>
            <w:r w:rsidRPr="00E454AB">
              <w:rPr>
                <w:sz w:val="16"/>
              </w:rPr>
              <w:t>6521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4B6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66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7EB7"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0906" w14:textId="77777777" w:rsidR="00554327" w:rsidRPr="00E454AB" w:rsidRDefault="00554327">
            <w:pPr>
              <w:pStyle w:val="TAL"/>
              <w:rPr>
                <w:sz w:val="16"/>
              </w:rPr>
            </w:pPr>
            <w:r w:rsidRPr="00E454AB">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FD27" w14:textId="77777777" w:rsidR="00554327" w:rsidRPr="00E454AB" w:rsidRDefault="00554327">
            <w:pPr>
              <w:pStyle w:val="TAL"/>
              <w:rPr>
                <w:sz w:val="16"/>
              </w:rPr>
            </w:pPr>
            <w:r w:rsidRPr="00E454AB">
              <w:rPr>
                <w:sz w:val="16"/>
              </w:rPr>
              <w:t>revised</w:t>
            </w:r>
          </w:p>
        </w:tc>
      </w:tr>
      <w:tr w:rsidR="00E454AB" w:rsidRPr="00E454AB" w14:paraId="4BA030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3C048" w14:textId="77777777" w:rsidR="00554327" w:rsidRPr="00E454AB" w:rsidRDefault="00554327">
            <w:pPr>
              <w:pStyle w:val="TAL"/>
              <w:rPr>
                <w:sz w:val="16"/>
              </w:rPr>
            </w:pPr>
            <w:r w:rsidRPr="00E454AB">
              <w:rPr>
                <w:sz w:val="16"/>
              </w:rPr>
              <w:t>C1-213555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5769"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1508"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5D575"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C598" w14:textId="77777777" w:rsidR="00554327" w:rsidRPr="00E454AB" w:rsidRDefault="00554327">
            <w:pPr>
              <w:pStyle w:val="TAL"/>
              <w:rPr>
                <w:sz w:val="16"/>
              </w:rPr>
            </w:pPr>
            <w:r w:rsidRPr="00E454AB">
              <w:rPr>
                <w:sz w:val="16"/>
              </w:rPr>
              <w:t>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14C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4D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3279"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4E7B" w14:textId="77777777" w:rsidR="00554327" w:rsidRPr="00E454AB" w:rsidRDefault="00554327">
            <w:pPr>
              <w:pStyle w:val="TAL"/>
              <w:rPr>
                <w:sz w:val="16"/>
              </w:rPr>
            </w:pPr>
            <w:r w:rsidRPr="00E454AB">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AEB6" w14:textId="77777777" w:rsidR="00554327" w:rsidRPr="00E454AB" w:rsidRDefault="00554327">
            <w:pPr>
              <w:pStyle w:val="TAL"/>
              <w:rPr>
                <w:sz w:val="16"/>
              </w:rPr>
            </w:pPr>
            <w:r w:rsidRPr="00E454AB">
              <w:rPr>
                <w:sz w:val="16"/>
              </w:rPr>
              <w:t>agreed</w:t>
            </w:r>
          </w:p>
        </w:tc>
      </w:tr>
      <w:tr w:rsidR="00E454AB" w:rsidRPr="00E454AB" w14:paraId="698F3B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A77" w14:textId="77777777" w:rsidR="00554327" w:rsidRPr="00E454AB" w:rsidRDefault="00554327">
            <w:pPr>
              <w:pStyle w:val="TAL"/>
              <w:rPr>
                <w:sz w:val="16"/>
              </w:rPr>
            </w:pPr>
            <w:r w:rsidRPr="00E454AB">
              <w:rPr>
                <w:sz w:val="16"/>
              </w:rPr>
              <w:t>C1-212907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B004"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5BCC"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92DA"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84D9"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2F8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3E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733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349D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7110" w14:textId="77777777" w:rsidR="00554327" w:rsidRPr="00E454AB" w:rsidRDefault="00554327">
            <w:pPr>
              <w:pStyle w:val="TAL"/>
              <w:rPr>
                <w:sz w:val="16"/>
              </w:rPr>
            </w:pPr>
            <w:r w:rsidRPr="00E454AB">
              <w:rPr>
                <w:sz w:val="16"/>
              </w:rPr>
              <w:t>revised</w:t>
            </w:r>
          </w:p>
        </w:tc>
      </w:tr>
      <w:tr w:rsidR="00E454AB" w:rsidRPr="00E454AB" w14:paraId="62AE0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D29A" w14:textId="77777777" w:rsidR="00554327" w:rsidRPr="00E454AB" w:rsidRDefault="00554327">
            <w:pPr>
              <w:pStyle w:val="TAL"/>
              <w:rPr>
                <w:sz w:val="16"/>
              </w:rPr>
            </w:pPr>
            <w:r w:rsidRPr="00E454AB">
              <w:rPr>
                <w:sz w:val="16"/>
              </w:rPr>
              <w:t>C1-213579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3C95"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E36A"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37B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6781"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90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F0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D4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02F8"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E4E5" w14:textId="77777777" w:rsidR="00554327" w:rsidRPr="00E454AB" w:rsidRDefault="00554327">
            <w:pPr>
              <w:pStyle w:val="TAL"/>
              <w:rPr>
                <w:sz w:val="16"/>
              </w:rPr>
            </w:pPr>
            <w:r w:rsidRPr="00E454AB">
              <w:rPr>
                <w:sz w:val="16"/>
              </w:rPr>
              <w:t>revised</w:t>
            </w:r>
          </w:p>
        </w:tc>
      </w:tr>
      <w:tr w:rsidR="00E454AB" w:rsidRPr="00E454AB" w14:paraId="522102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178B" w14:textId="77777777" w:rsidR="00554327" w:rsidRPr="00E454AB" w:rsidRDefault="00554327">
            <w:pPr>
              <w:pStyle w:val="TAL"/>
              <w:rPr>
                <w:sz w:val="16"/>
              </w:rPr>
            </w:pPr>
            <w:r w:rsidRPr="00E454AB">
              <w:rPr>
                <w:sz w:val="16"/>
              </w:rPr>
              <w:t>C1-213880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FC9A"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4FE6"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0DFD"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57CF"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832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53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174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106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EA16" w14:textId="77777777" w:rsidR="00554327" w:rsidRPr="00E454AB" w:rsidRDefault="00554327">
            <w:pPr>
              <w:pStyle w:val="TAL"/>
              <w:rPr>
                <w:sz w:val="16"/>
              </w:rPr>
            </w:pPr>
            <w:r w:rsidRPr="00E454AB">
              <w:rPr>
                <w:sz w:val="16"/>
              </w:rPr>
              <w:t>agreed</w:t>
            </w:r>
          </w:p>
        </w:tc>
      </w:tr>
      <w:tr w:rsidR="00E454AB" w:rsidRPr="00E454AB" w14:paraId="08877E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A8B6" w14:textId="77777777" w:rsidR="00554327" w:rsidRPr="00E454AB" w:rsidRDefault="00554327">
            <w:pPr>
              <w:pStyle w:val="TAL"/>
              <w:rPr>
                <w:sz w:val="16"/>
              </w:rPr>
            </w:pPr>
            <w:r w:rsidRPr="00E454AB">
              <w:rPr>
                <w:sz w:val="16"/>
              </w:rPr>
              <w:t>C1-213086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42C8"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C56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E218"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93F9" w14:textId="77777777" w:rsidR="00554327" w:rsidRPr="00E454AB" w:rsidRDefault="00554327">
            <w:pPr>
              <w:pStyle w:val="TAL"/>
              <w:rPr>
                <w:sz w:val="16"/>
              </w:rPr>
            </w:pPr>
            <w:r w:rsidRPr="00E454AB">
              <w:rPr>
                <w:sz w:val="16"/>
              </w:rPr>
              <w:t>6523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AE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2F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6A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FEC45" w14:textId="77777777" w:rsidR="00554327" w:rsidRPr="00E454AB" w:rsidRDefault="00554327">
            <w:pPr>
              <w:pStyle w:val="TAL"/>
              <w:rPr>
                <w:sz w:val="16"/>
              </w:rPr>
            </w:pPr>
            <w:r w:rsidRPr="00E454AB">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F824" w14:textId="77777777" w:rsidR="00554327" w:rsidRPr="00E454AB" w:rsidRDefault="00554327">
            <w:pPr>
              <w:pStyle w:val="TAL"/>
              <w:rPr>
                <w:sz w:val="16"/>
              </w:rPr>
            </w:pPr>
            <w:r w:rsidRPr="00E454AB">
              <w:rPr>
                <w:sz w:val="16"/>
              </w:rPr>
              <w:t>revised</w:t>
            </w:r>
          </w:p>
        </w:tc>
      </w:tr>
      <w:tr w:rsidR="00E454AB" w:rsidRPr="00E454AB" w14:paraId="40EA67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E2A1" w14:textId="77777777" w:rsidR="00554327" w:rsidRPr="00E454AB" w:rsidRDefault="00554327">
            <w:pPr>
              <w:pStyle w:val="TAL"/>
              <w:rPr>
                <w:sz w:val="16"/>
              </w:rPr>
            </w:pPr>
            <w:r w:rsidRPr="00E454AB">
              <w:rPr>
                <w:sz w:val="16"/>
              </w:rPr>
              <w:t>C1-213893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1A8C"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4174"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DBC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4213" w14:textId="77777777" w:rsidR="00554327" w:rsidRPr="00E454AB" w:rsidRDefault="00554327">
            <w:pPr>
              <w:pStyle w:val="TAL"/>
              <w:rPr>
                <w:sz w:val="16"/>
              </w:rPr>
            </w:pPr>
            <w:r w:rsidRPr="00E454AB">
              <w:rPr>
                <w:sz w:val="16"/>
              </w:rPr>
              <w:t>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86E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80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9CB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A121" w14:textId="77777777" w:rsidR="00554327" w:rsidRPr="00E454AB" w:rsidRDefault="00554327">
            <w:pPr>
              <w:pStyle w:val="TAL"/>
              <w:rPr>
                <w:sz w:val="16"/>
              </w:rPr>
            </w:pPr>
            <w:r w:rsidRPr="00E454AB">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37BE" w14:textId="77777777" w:rsidR="00554327" w:rsidRPr="00E454AB" w:rsidRDefault="00554327">
            <w:pPr>
              <w:pStyle w:val="TAL"/>
              <w:rPr>
                <w:sz w:val="16"/>
              </w:rPr>
            </w:pPr>
            <w:r w:rsidRPr="00E454AB">
              <w:rPr>
                <w:sz w:val="16"/>
              </w:rPr>
              <w:t>postponed</w:t>
            </w:r>
          </w:p>
        </w:tc>
      </w:tr>
      <w:tr w:rsidR="00E454AB" w:rsidRPr="00E454AB" w14:paraId="573F35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2C5D" w14:textId="77777777" w:rsidR="00554327" w:rsidRPr="00E454AB" w:rsidRDefault="00554327">
            <w:pPr>
              <w:pStyle w:val="TAL"/>
              <w:rPr>
                <w:sz w:val="16"/>
              </w:rPr>
            </w:pPr>
            <w:r w:rsidRPr="00E454AB">
              <w:rPr>
                <w:sz w:val="16"/>
              </w:rPr>
              <w:t>C1-213183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E7CB"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21E7"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5582"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5E13" w14:textId="77777777" w:rsidR="00554327" w:rsidRPr="00E454AB" w:rsidRDefault="00554327">
            <w:pPr>
              <w:pStyle w:val="TAL"/>
              <w:rPr>
                <w:sz w:val="16"/>
              </w:rPr>
            </w:pPr>
            <w:r w:rsidRPr="00E454AB">
              <w:rPr>
                <w:sz w:val="16"/>
              </w:rPr>
              <w:t>6524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F6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4E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481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D8D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E626" w14:textId="77777777" w:rsidR="00554327" w:rsidRPr="00E454AB" w:rsidRDefault="00554327">
            <w:pPr>
              <w:pStyle w:val="TAL"/>
              <w:rPr>
                <w:sz w:val="16"/>
              </w:rPr>
            </w:pPr>
            <w:r w:rsidRPr="00E454AB">
              <w:rPr>
                <w:sz w:val="16"/>
              </w:rPr>
              <w:t>revised</w:t>
            </w:r>
          </w:p>
        </w:tc>
      </w:tr>
      <w:tr w:rsidR="00E454AB" w:rsidRPr="00E454AB" w14:paraId="46FEE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50E5" w14:textId="77777777" w:rsidR="00554327" w:rsidRPr="00E454AB" w:rsidRDefault="00554327">
            <w:pPr>
              <w:pStyle w:val="TAL"/>
              <w:rPr>
                <w:sz w:val="16"/>
              </w:rPr>
            </w:pPr>
            <w:r w:rsidRPr="00E454AB">
              <w:rPr>
                <w:sz w:val="16"/>
              </w:rPr>
              <w:t>C1-213870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2214"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3EA4"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01090"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4F3D" w14:textId="77777777" w:rsidR="00554327" w:rsidRPr="00E454AB" w:rsidRDefault="00554327">
            <w:pPr>
              <w:pStyle w:val="TAL"/>
              <w:rPr>
                <w:sz w:val="16"/>
              </w:rPr>
            </w:pPr>
            <w:r w:rsidRPr="00E454AB">
              <w:rPr>
                <w:sz w:val="16"/>
              </w:rPr>
              <w:t>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92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73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589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8DA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B9C8" w14:textId="77777777" w:rsidR="00554327" w:rsidRPr="00E454AB" w:rsidRDefault="00554327">
            <w:pPr>
              <w:pStyle w:val="TAL"/>
              <w:rPr>
                <w:sz w:val="16"/>
              </w:rPr>
            </w:pPr>
            <w:r w:rsidRPr="00E454AB">
              <w:rPr>
                <w:sz w:val="16"/>
              </w:rPr>
              <w:t>agreed</w:t>
            </w:r>
          </w:p>
        </w:tc>
      </w:tr>
      <w:tr w:rsidR="00E454AB" w:rsidRPr="00E454AB" w14:paraId="0CF80F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6913" w14:textId="77777777" w:rsidR="00554327" w:rsidRPr="00E454AB" w:rsidRDefault="00554327">
            <w:pPr>
              <w:pStyle w:val="TAL"/>
              <w:rPr>
                <w:sz w:val="16"/>
              </w:rPr>
            </w:pPr>
            <w:r w:rsidRPr="00E454AB">
              <w:rPr>
                <w:sz w:val="16"/>
              </w:rPr>
              <w:t>C1-213311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E528"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BEE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417C"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F69C" w14:textId="77777777" w:rsidR="00554327" w:rsidRPr="00E454AB" w:rsidRDefault="00554327">
            <w:pPr>
              <w:pStyle w:val="TAL"/>
              <w:rPr>
                <w:sz w:val="16"/>
              </w:rPr>
            </w:pPr>
            <w:r w:rsidRPr="00E454AB">
              <w:rPr>
                <w:sz w:val="16"/>
              </w:rPr>
              <w:t>6525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079D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00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D58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4B2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BA91" w14:textId="77777777" w:rsidR="00554327" w:rsidRPr="00E454AB" w:rsidRDefault="00554327">
            <w:pPr>
              <w:pStyle w:val="TAL"/>
              <w:rPr>
                <w:sz w:val="16"/>
              </w:rPr>
            </w:pPr>
            <w:r w:rsidRPr="00E454AB">
              <w:rPr>
                <w:sz w:val="16"/>
              </w:rPr>
              <w:t>not pursued</w:t>
            </w:r>
          </w:p>
        </w:tc>
      </w:tr>
      <w:tr w:rsidR="00E454AB" w:rsidRPr="00E454AB" w14:paraId="57205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EF54" w14:textId="77777777" w:rsidR="00554327" w:rsidRPr="00E454AB" w:rsidRDefault="00554327">
            <w:pPr>
              <w:pStyle w:val="TAL"/>
              <w:rPr>
                <w:sz w:val="16"/>
              </w:rPr>
            </w:pPr>
            <w:r w:rsidRPr="00E454AB">
              <w:rPr>
                <w:sz w:val="16"/>
              </w:rPr>
              <w:t>C1-213445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4215"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4EDED"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962F"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50ED" w14:textId="77777777" w:rsidR="00554327" w:rsidRPr="00E454AB" w:rsidRDefault="00554327">
            <w:pPr>
              <w:pStyle w:val="TAL"/>
              <w:rPr>
                <w:sz w:val="16"/>
              </w:rPr>
            </w:pPr>
            <w:r w:rsidRPr="00E454AB">
              <w:rPr>
                <w:sz w:val="16"/>
              </w:rPr>
              <w:t>6526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9BB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B2F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89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20F6"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467E" w14:textId="77777777" w:rsidR="00554327" w:rsidRPr="00E454AB" w:rsidRDefault="00554327">
            <w:pPr>
              <w:pStyle w:val="TAL"/>
              <w:rPr>
                <w:sz w:val="16"/>
              </w:rPr>
            </w:pPr>
            <w:r w:rsidRPr="00E454AB">
              <w:rPr>
                <w:sz w:val="16"/>
              </w:rPr>
              <w:t>revised</w:t>
            </w:r>
          </w:p>
        </w:tc>
      </w:tr>
      <w:tr w:rsidR="00E454AB" w:rsidRPr="00E454AB" w14:paraId="5C25AA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E8F3" w14:textId="77777777" w:rsidR="00554327" w:rsidRPr="00E454AB" w:rsidRDefault="00554327">
            <w:pPr>
              <w:pStyle w:val="TAL"/>
              <w:rPr>
                <w:sz w:val="16"/>
              </w:rPr>
            </w:pPr>
            <w:r w:rsidRPr="00E454AB">
              <w:rPr>
                <w:sz w:val="16"/>
              </w:rPr>
              <w:t>C1-213611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5A4A"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A29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A523"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1158" w14:textId="77777777" w:rsidR="00554327" w:rsidRPr="00E454AB" w:rsidRDefault="00554327">
            <w:pPr>
              <w:pStyle w:val="TAL"/>
              <w:rPr>
                <w:sz w:val="16"/>
              </w:rPr>
            </w:pPr>
            <w:r w:rsidRPr="00E454AB">
              <w:rPr>
                <w:sz w:val="16"/>
              </w:rPr>
              <w:t>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50E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C7D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5A5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0C35"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1B1B" w14:textId="77777777" w:rsidR="00554327" w:rsidRPr="00E454AB" w:rsidRDefault="00554327">
            <w:pPr>
              <w:pStyle w:val="TAL"/>
              <w:rPr>
                <w:sz w:val="16"/>
              </w:rPr>
            </w:pPr>
            <w:r w:rsidRPr="00E454AB">
              <w:rPr>
                <w:sz w:val="16"/>
              </w:rPr>
              <w:t>agreed</w:t>
            </w:r>
          </w:p>
        </w:tc>
      </w:tr>
      <w:tr w:rsidR="00E454AB" w:rsidRPr="00E454AB" w14:paraId="3B66DA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C837" w14:textId="77777777" w:rsidR="00554327" w:rsidRPr="00E454AB" w:rsidRDefault="00554327">
            <w:pPr>
              <w:pStyle w:val="TAL"/>
              <w:rPr>
                <w:sz w:val="16"/>
              </w:rPr>
            </w:pPr>
            <w:r w:rsidRPr="00E454AB">
              <w:rPr>
                <w:sz w:val="16"/>
              </w:rPr>
              <w:t>C1-213447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9EA0"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464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F53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4106" w14:textId="77777777" w:rsidR="00554327" w:rsidRPr="00E454AB" w:rsidRDefault="00554327">
            <w:pPr>
              <w:pStyle w:val="TAL"/>
              <w:rPr>
                <w:sz w:val="16"/>
              </w:rPr>
            </w:pPr>
            <w:r w:rsidRPr="00E454AB">
              <w:rPr>
                <w:sz w:val="16"/>
              </w:rPr>
              <w:t>6527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766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CE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3F7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FD5D"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D504" w14:textId="77777777" w:rsidR="00554327" w:rsidRPr="00E454AB" w:rsidRDefault="00554327">
            <w:pPr>
              <w:pStyle w:val="TAL"/>
              <w:rPr>
                <w:sz w:val="16"/>
              </w:rPr>
            </w:pPr>
            <w:r w:rsidRPr="00E454AB">
              <w:rPr>
                <w:sz w:val="16"/>
              </w:rPr>
              <w:t>revised</w:t>
            </w:r>
          </w:p>
        </w:tc>
      </w:tr>
      <w:tr w:rsidR="00E454AB" w:rsidRPr="00E454AB" w14:paraId="241AA4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880D" w14:textId="77777777" w:rsidR="00554327" w:rsidRPr="00E454AB" w:rsidRDefault="00554327">
            <w:pPr>
              <w:pStyle w:val="TAL"/>
              <w:rPr>
                <w:sz w:val="16"/>
              </w:rPr>
            </w:pPr>
            <w:r w:rsidRPr="00E454AB">
              <w:rPr>
                <w:sz w:val="16"/>
              </w:rPr>
              <w:t>C1-213612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5993"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4A2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57DE"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D057" w14:textId="77777777" w:rsidR="00554327" w:rsidRPr="00E454AB" w:rsidRDefault="00554327">
            <w:pPr>
              <w:pStyle w:val="TAL"/>
              <w:rPr>
                <w:sz w:val="16"/>
              </w:rPr>
            </w:pPr>
            <w:r w:rsidRPr="00E454AB">
              <w:rPr>
                <w:sz w:val="16"/>
              </w:rPr>
              <w:t>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7A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A1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10E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A04B"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3032" w14:textId="77777777" w:rsidR="00554327" w:rsidRPr="00E454AB" w:rsidRDefault="00554327">
            <w:pPr>
              <w:pStyle w:val="TAL"/>
              <w:rPr>
                <w:sz w:val="16"/>
              </w:rPr>
            </w:pPr>
            <w:r w:rsidRPr="00E454AB">
              <w:rPr>
                <w:sz w:val="16"/>
              </w:rPr>
              <w:t>agreed</w:t>
            </w:r>
          </w:p>
        </w:tc>
      </w:tr>
      <w:tr w:rsidR="00E454AB" w:rsidRPr="00E454AB" w14:paraId="3411EC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FD35" w14:textId="77777777" w:rsidR="00554327" w:rsidRPr="00E454AB" w:rsidRDefault="00554327">
            <w:pPr>
              <w:pStyle w:val="TAL"/>
              <w:rPr>
                <w:sz w:val="16"/>
              </w:rPr>
            </w:pPr>
            <w:r w:rsidRPr="00E454AB">
              <w:rPr>
                <w:sz w:val="16"/>
              </w:rPr>
              <w:t>C1-212873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AC5F"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BBB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110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1B0E"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C1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B4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A60C"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0B3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9280" w14:textId="77777777" w:rsidR="00554327" w:rsidRPr="00E454AB" w:rsidRDefault="00554327">
            <w:pPr>
              <w:pStyle w:val="TAL"/>
              <w:rPr>
                <w:sz w:val="16"/>
              </w:rPr>
            </w:pPr>
            <w:r w:rsidRPr="00E454AB">
              <w:rPr>
                <w:sz w:val="16"/>
              </w:rPr>
              <w:t>revised</w:t>
            </w:r>
          </w:p>
        </w:tc>
      </w:tr>
      <w:tr w:rsidR="00E454AB" w:rsidRPr="00E454AB" w14:paraId="6DE124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06D9" w14:textId="77777777" w:rsidR="00554327" w:rsidRPr="00E454AB" w:rsidRDefault="00554327">
            <w:pPr>
              <w:pStyle w:val="TAL"/>
              <w:rPr>
                <w:sz w:val="16"/>
              </w:rPr>
            </w:pPr>
            <w:r w:rsidRPr="00E454AB">
              <w:rPr>
                <w:sz w:val="16"/>
              </w:rPr>
              <w:t>C1-213061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779F"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DB88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C0A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51FC"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F4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0F8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B0A3"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187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4AA97" w14:textId="77777777" w:rsidR="00554327" w:rsidRPr="00E454AB" w:rsidRDefault="00554327">
            <w:pPr>
              <w:pStyle w:val="TAL"/>
              <w:rPr>
                <w:sz w:val="16"/>
              </w:rPr>
            </w:pPr>
            <w:r w:rsidRPr="00E454AB">
              <w:rPr>
                <w:sz w:val="16"/>
              </w:rPr>
              <w:t>revised</w:t>
            </w:r>
          </w:p>
        </w:tc>
      </w:tr>
      <w:tr w:rsidR="00E454AB" w:rsidRPr="00E454AB" w14:paraId="643ADB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D41C" w14:textId="77777777" w:rsidR="00554327" w:rsidRPr="00E454AB" w:rsidRDefault="00554327">
            <w:pPr>
              <w:pStyle w:val="TAL"/>
              <w:rPr>
                <w:sz w:val="16"/>
              </w:rPr>
            </w:pPr>
            <w:r w:rsidRPr="00E454AB">
              <w:rPr>
                <w:sz w:val="16"/>
              </w:rPr>
              <w:t>C1-213591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1AF4"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C1F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9A22"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0B26"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BA4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DB6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2BD5"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638C"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AB2F" w14:textId="77777777" w:rsidR="00554327" w:rsidRPr="00E454AB" w:rsidRDefault="00554327">
            <w:pPr>
              <w:pStyle w:val="TAL"/>
              <w:rPr>
                <w:sz w:val="16"/>
              </w:rPr>
            </w:pPr>
            <w:r w:rsidRPr="00E454AB">
              <w:rPr>
                <w:sz w:val="16"/>
              </w:rPr>
              <w:t>agreed</w:t>
            </w:r>
          </w:p>
        </w:tc>
      </w:tr>
      <w:tr w:rsidR="00E454AB" w:rsidRPr="00E454AB" w14:paraId="0EB771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1EDF" w14:textId="77777777" w:rsidR="00554327" w:rsidRPr="00E454AB" w:rsidRDefault="00554327">
            <w:pPr>
              <w:pStyle w:val="TAL"/>
              <w:rPr>
                <w:sz w:val="16"/>
              </w:rPr>
            </w:pPr>
            <w:r w:rsidRPr="00E454AB">
              <w:rPr>
                <w:sz w:val="16"/>
              </w:rPr>
              <w:t>C1-212874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1619"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82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9053"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99B1"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F7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A53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6C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DB96"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0187" w14:textId="77777777" w:rsidR="00554327" w:rsidRPr="00E454AB" w:rsidRDefault="00554327">
            <w:pPr>
              <w:pStyle w:val="TAL"/>
              <w:rPr>
                <w:sz w:val="16"/>
              </w:rPr>
            </w:pPr>
            <w:r w:rsidRPr="00E454AB">
              <w:rPr>
                <w:sz w:val="16"/>
              </w:rPr>
              <w:t>revised</w:t>
            </w:r>
          </w:p>
        </w:tc>
      </w:tr>
      <w:tr w:rsidR="00E454AB" w:rsidRPr="00E454AB" w14:paraId="0E01A9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3D4B" w14:textId="77777777" w:rsidR="00554327" w:rsidRPr="00E454AB" w:rsidRDefault="00554327">
            <w:pPr>
              <w:pStyle w:val="TAL"/>
              <w:rPr>
                <w:sz w:val="16"/>
              </w:rPr>
            </w:pPr>
            <w:r w:rsidRPr="00E454AB">
              <w:rPr>
                <w:sz w:val="16"/>
              </w:rPr>
              <w:t>C1-213062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29C1"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C4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D8BB"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4F9B"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C6B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8F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7C5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EE20"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2283" w14:textId="77777777" w:rsidR="00554327" w:rsidRPr="00E454AB" w:rsidRDefault="00554327">
            <w:pPr>
              <w:pStyle w:val="TAL"/>
              <w:rPr>
                <w:sz w:val="16"/>
              </w:rPr>
            </w:pPr>
            <w:r w:rsidRPr="00E454AB">
              <w:rPr>
                <w:sz w:val="16"/>
              </w:rPr>
              <w:t>agreed</w:t>
            </w:r>
          </w:p>
        </w:tc>
      </w:tr>
      <w:tr w:rsidR="00E454AB" w:rsidRPr="00E454AB" w14:paraId="44EE7E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DA07" w14:textId="77777777" w:rsidR="00554327" w:rsidRPr="00E454AB" w:rsidRDefault="00554327">
            <w:pPr>
              <w:pStyle w:val="TAL"/>
              <w:rPr>
                <w:sz w:val="16"/>
              </w:rPr>
            </w:pPr>
            <w:r w:rsidRPr="00E454AB">
              <w:rPr>
                <w:sz w:val="16"/>
              </w:rPr>
              <w:t>C1-212877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2FFB"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B0B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1731"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A90A"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B0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D2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D7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F5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A65F" w14:textId="77777777" w:rsidR="00554327" w:rsidRPr="00E454AB" w:rsidRDefault="00554327">
            <w:pPr>
              <w:pStyle w:val="TAL"/>
              <w:rPr>
                <w:sz w:val="16"/>
              </w:rPr>
            </w:pPr>
            <w:r w:rsidRPr="00E454AB">
              <w:rPr>
                <w:sz w:val="16"/>
              </w:rPr>
              <w:t>revised</w:t>
            </w:r>
          </w:p>
        </w:tc>
      </w:tr>
      <w:tr w:rsidR="00E454AB" w:rsidRPr="00E454AB" w14:paraId="66D967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34AA" w14:textId="77777777" w:rsidR="00554327" w:rsidRPr="00E454AB" w:rsidRDefault="00554327">
            <w:pPr>
              <w:pStyle w:val="TAL"/>
              <w:rPr>
                <w:sz w:val="16"/>
              </w:rPr>
            </w:pPr>
            <w:r w:rsidRPr="00E454AB">
              <w:rPr>
                <w:sz w:val="16"/>
              </w:rPr>
              <w:t>C1-213065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16B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D30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9301"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5092"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EE9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0DB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42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4AA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0C2A" w14:textId="77777777" w:rsidR="00554327" w:rsidRPr="00E454AB" w:rsidRDefault="00554327">
            <w:pPr>
              <w:pStyle w:val="TAL"/>
              <w:rPr>
                <w:sz w:val="16"/>
              </w:rPr>
            </w:pPr>
            <w:r w:rsidRPr="00E454AB">
              <w:rPr>
                <w:sz w:val="16"/>
              </w:rPr>
              <w:t>revised</w:t>
            </w:r>
          </w:p>
        </w:tc>
      </w:tr>
      <w:tr w:rsidR="00E454AB" w:rsidRPr="00E454AB" w14:paraId="04A6FA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D977" w14:textId="77777777" w:rsidR="00554327" w:rsidRPr="00E454AB" w:rsidRDefault="00554327">
            <w:pPr>
              <w:pStyle w:val="TAL"/>
              <w:rPr>
                <w:sz w:val="16"/>
              </w:rPr>
            </w:pPr>
            <w:r w:rsidRPr="00E454AB">
              <w:rPr>
                <w:sz w:val="16"/>
              </w:rPr>
              <w:lastRenderedPageBreak/>
              <w:t>C1-213593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8F7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648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6863"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7ED9"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1F5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95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F5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F4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21CF" w14:textId="77777777" w:rsidR="00554327" w:rsidRPr="00E454AB" w:rsidRDefault="00554327">
            <w:pPr>
              <w:pStyle w:val="TAL"/>
              <w:rPr>
                <w:sz w:val="16"/>
              </w:rPr>
            </w:pPr>
            <w:r w:rsidRPr="00E454AB">
              <w:rPr>
                <w:sz w:val="16"/>
              </w:rPr>
              <w:t>agreed</w:t>
            </w:r>
          </w:p>
        </w:tc>
      </w:tr>
      <w:tr w:rsidR="00E454AB" w:rsidRPr="00E454AB" w14:paraId="12315F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E973" w14:textId="77777777" w:rsidR="00554327" w:rsidRPr="00E454AB" w:rsidRDefault="00554327">
            <w:pPr>
              <w:pStyle w:val="TAL"/>
              <w:rPr>
                <w:sz w:val="16"/>
              </w:rPr>
            </w:pPr>
            <w:r w:rsidRPr="00E454AB">
              <w:rPr>
                <w:sz w:val="16"/>
              </w:rPr>
              <w:t>C1-212881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90E2"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F91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53D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7CFBF"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A32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2E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8B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003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7466" w14:textId="77777777" w:rsidR="00554327" w:rsidRPr="00E454AB" w:rsidRDefault="00554327">
            <w:pPr>
              <w:pStyle w:val="TAL"/>
              <w:rPr>
                <w:sz w:val="16"/>
              </w:rPr>
            </w:pPr>
            <w:r w:rsidRPr="00E454AB">
              <w:rPr>
                <w:sz w:val="16"/>
              </w:rPr>
              <w:t>revised</w:t>
            </w:r>
          </w:p>
        </w:tc>
      </w:tr>
      <w:tr w:rsidR="00E454AB" w:rsidRPr="00E454AB" w14:paraId="19DDC9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2739" w14:textId="77777777" w:rsidR="00554327" w:rsidRPr="00E454AB" w:rsidRDefault="00554327">
            <w:pPr>
              <w:pStyle w:val="TAL"/>
              <w:rPr>
                <w:sz w:val="16"/>
              </w:rPr>
            </w:pPr>
            <w:r w:rsidRPr="00E454AB">
              <w:rPr>
                <w:sz w:val="16"/>
              </w:rPr>
              <w:t>C1-213069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7879"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675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3778"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EAE2"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C1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D6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50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5AC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4091" w14:textId="77777777" w:rsidR="00554327" w:rsidRPr="00E454AB" w:rsidRDefault="00554327">
            <w:pPr>
              <w:pStyle w:val="TAL"/>
              <w:rPr>
                <w:sz w:val="16"/>
              </w:rPr>
            </w:pPr>
            <w:r w:rsidRPr="00E454AB">
              <w:rPr>
                <w:sz w:val="16"/>
              </w:rPr>
              <w:t>revised</w:t>
            </w:r>
          </w:p>
        </w:tc>
      </w:tr>
      <w:tr w:rsidR="00E454AB" w:rsidRPr="00E454AB" w14:paraId="71CB49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9127" w14:textId="77777777" w:rsidR="00554327" w:rsidRPr="00E454AB" w:rsidRDefault="00554327">
            <w:pPr>
              <w:pStyle w:val="TAL"/>
              <w:rPr>
                <w:sz w:val="16"/>
              </w:rPr>
            </w:pPr>
            <w:r w:rsidRPr="00E454AB">
              <w:rPr>
                <w:sz w:val="16"/>
              </w:rPr>
              <w:t>C1-213595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670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33B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A17D"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171C"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6E8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22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027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AAAD"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91D3" w14:textId="77777777" w:rsidR="00554327" w:rsidRPr="00E454AB" w:rsidRDefault="00554327">
            <w:pPr>
              <w:pStyle w:val="TAL"/>
              <w:rPr>
                <w:sz w:val="16"/>
              </w:rPr>
            </w:pPr>
            <w:r w:rsidRPr="00E454AB">
              <w:rPr>
                <w:sz w:val="16"/>
              </w:rPr>
              <w:t>agreed</w:t>
            </w:r>
          </w:p>
        </w:tc>
      </w:tr>
      <w:tr w:rsidR="00E454AB" w:rsidRPr="00E454AB" w14:paraId="331C74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45B9" w14:textId="77777777" w:rsidR="00554327" w:rsidRPr="00E454AB" w:rsidRDefault="00554327">
            <w:pPr>
              <w:pStyle w:val="TAL"/>
              <w:rPr>
                <w:sz w:val="16"/>
              </w:rPr>
            </w:pPr>
            <w:r w:rsidRPr="00E454AB">
              <w:rPr>
                <w:sz w:val="16"/>
              </w:rPr>
              <w:t>C1-213412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9FD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394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20C6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447C"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6F3D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015A"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C4E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4270"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9F12" w14:textId="77777777" w:rsidR="00554327" w:rsidRPr="00E454AB" w:rsidRDefault="00554327">
            <w:pPr>
              <w:pStyle w:val="TAL"/>
              <w:rPr>
                <w:sz w:val="16"/>
              </w:rPr>
            </w:pPr>
            <w:r w:rsidRPr="00E454AB">
              <w:rPr>
                <w:sz w:val="16"/>
              </w:rPr>
              <w:t>revised</w:t>
            </w:r>
          </w:p>
        </w:tc>
      </w:tr>
      <w:tr w:rsidR="00E454AB" w:rsidRPr="00E454AB" w14:paraId="72E4F7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2E27" w14:textId="77777777" w:rsidR="00554327" w:rsidRPr="00E454AB" w:rsidRDefault="00554327">
            <w:pPr>
              <w:pStyle w:val="TAL"/>
              <w:rPr>
                <w:sz w:val="16"/>
              </w:rPr>
            </w:pPr>
            <w:r w:rsidRPr="00E454AB">
              <w:rPr>
                <w:sz w:val="16"/>
              </w:rPr>
              <w:t>C1-213710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6921"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0475"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E4C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986AD"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A4D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A29B"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D28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4932"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F50E" w14:textId="77777777" w:rsidR="00554327" w:rsidRPr="00E454AB" w:rsidRDefault="00554327">
            <w:pPr>
              <w:pStyle w:val="TAL"/>
              <w:rPr>
                <w:sz w:val="16"/>
              </w:rPr>
            </w:pPr>
            <w:r w:rsidRPr="00E454AB">
              <w:rPr>
                <w:sz w:val="16"/>
              </w:rPr>
              <w:t>agreed</w:t>
            </w:r>
          </w:p>
        </w:tc>
      </w:tr>
      <w:tr w:rsidR="00E454AB" w:rsidRPr="00E454AB" w14:paraId="66A85E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9690" w14:textId="77777777" w:rsidR="00554327" w:rsidRPr="00E454AB" w:rsidRDefault="00554327">
            <w:pPr>
              <w:pStyle w:val="TAL"/>
              <w:rPr>
                <w:sz w:val="16"/>
              </w:rPr>
            </w:pPr>
            <w:r w:rsidRPr="00E454AB">
              <w:rPr>
                <w:sz w:val="16"/>
              </w:rPr>
              <w:t>C1-213414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4E5D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2F0B4"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03A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FF54" w14:textId="77777777" w:rsidR="00554327" w:rsidRPr="00E454AB" w:rsidRDefault="00554327">
            <w:pPr>
              <w:pStyle w:val="TAL"/>
              <w:rPr>
                <w:sz w:val="16"/>
              </w:rPr>
            </w:pPr>
            <w:r w:rsidRPr="00E454AB">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208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450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9AF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421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D9E1" w14:textId="77777777" w:rsidR="00554327" w:rsidRPr="00E454AB" w:rsidRDefault="00554327">
            <w:pPr>
              <w:pStyle w:val="TAL"/>
              <w:rPr>
                <w:sz w:val="16"/>
              </w:rPr>
            </w:pPr>
            <w:r w:rsidRPr="00E454AB">
              <w:rPr>
                <w:sz w:val="16"/>
              </w:rPr>
              <w:t>revised</w:t>
            </w:r>
          </w:p>
        </w:tc>
      </w:tr>
      <w:tr w:rsidR="00E454AB" w:rsidRPr="00E454AB" w14:paraId="19A57C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DAA0" w14:textId="77777777" w:rsidR="00554327" w:rsidRPr="00E454AB" w:rsidRDefault="00554327">
            <w:pPr>
              <w:pStyle w:val="TAL"/>
              <w:rPr>
                <w:sz w:val="16"/>
              </w:rPr>
            </w:pPr>
            <w:r w:rsidRPr="00E454AB">
              <w:rPr>
                <w:sz w:val="16"/>
              </w:rPr>
              <w:t>C1-213846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2A3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E7D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C9E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0F391" w14:textId="77777777" w:rsidR="00554327" w:rsidRPr="00E454AB" w:rsidRDefault="00554327">
            <w:pPr>
              <w:pStyle w:val="TAL"/>
              <w:rPr>
                <w:sz w:val="16"/>
              </w:rPr>
            </w:pPr>
            <w:r w:rsidRPr="00E454AB">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BCF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5D64"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981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D273"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62E9" w14:textId="77777777" w:rsidR="00554327" w:rsidRPr="00E454AB" w:rsidRDefault="00554327">
            <w:pPr>
              <w:pStyle w:val="TAL"/>
              <w:rPr>
                <w:sz w:val="16"/>
              </w:rPr>
            </w:pPr>
            <w:r w:rsidRPr="00E454AB">
              <w:rPr>
                <w:sz w:val="16"/>
              </w:rPr>
              <w:t>agreed</w:t>
            </w:r>
          </w:p>
        </w:tc>
      </w:tr>
      <w:tr w:rsidR="00E454AB" w:rsidRPr="00E454AB" w14:paraId="7C0D4C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791D" w14:textId="77777777" w:rsidR="00554327" w:rsidRPr="00E454AB" w:rsidRDefault="00554327">
            <w:pPr>
              <w:pStyle w:val="TAL"/>
              <w:rPr>
                <w:sz w:val="16"/>
              </w:rPr>
            </w:pPr>
            <w:r w:rsidRPr="00E454AB">
              <w:rPr>
                <w:sz w:val="16"/>
              </w:rPr>
              <w:t>C1-213436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529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F4ED"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022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1C579"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7FF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B5E6"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9F9B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C8E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7939" w14:textId="77777777" w:rsidR="00554327" w:rsidRPr="00E454AB" w:rsidRDefault="00554327">
            <w:pPr>
              <w:pStyle w:val="TAL"/>
              <w:rPr>
                <w:sz w:val="16"/>
              </w:rPr>
            </w:pPr>
            <w:r w:rsidRPr="00E454AB">
              <w:rPr>
                <w:sz w:val="16"/>
              </w:rPr>
              <w:t>revised</w:t>
            </w:r>
          </w:p>
        </w:tc>
      </w:tr>
      <w:tr w:rsidR="00E454AB" w:rsidRPr="00E454AB" w14:paraId="563AF5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97A6" w14:textId="77777777" w:rsidR="00554327" w:rsidRPr="00E454AB" w:rsidRDefault="00554327">
            <w:pPr>
              <w:pStyle w:val="TAL"/>
              <w:rPr>
                <w:sz w:val="16"/>
              </w:rPr>
            </w:pPr>
            <w:r w:rsidRPr="00E454AB">
              <w:rPr>
                <w:sz w:val="16"/>
              </w:rPr>
              <w:t>C1-213848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7C90"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A888"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4BEF"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0A8F"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FD7A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1B5B"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24F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CB7A"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F252" w14:textId="77777777" w:rsidR="00554327" w:rsidRPr="00E454AB" w:rsidRDefault="00554327">
            <w:pPr>
              <w:pStyle w:val="TAL"/>
              <w:rPr>
                <w:sz w:val="16"/>
              </w:rPr>
            </w:pPr>
            <w:r w:rsidRPr="00E454AB">
              <w:rPr>
                <w:sz w:val="16"/>
              </w:rPr>
              <w:t>agreed</w:t>
            </w:r>
          </w:p>
        </w:tc>
      </w:tr>
      <w:tr w:rsidR="00E454AB" w:rsidRPr="00E454AB" w14:paraId="259F4E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5407" w14:textId="77777777" w:rsidR="00554327" w:rsidRPr="00E454AB" w:rsidRDefault="00554327">
            <w:pPr>
              <w:pStyle w:val="TAL"/>
              <w:rPr>
                <w:sz w:val="16"/>
              </w:rPr>
            </w:pPr>
            <w:r w:rsidRPr="00E454AB">
              <w:rPr>
                <w:sz w:val="16"/>
              </w:rPr>
              <w:t>C1-213440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67D5"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47AB"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5D8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389E" w14:textId="77777777" w:rsidR="00554327" w:rsidRPr="00E454AB" w:rsidRDefault="00554327">
            <w:pPr>
              <w:pStyle w:val="TAL"/>
              <w:rPr>
                <w:sz w:val="16"/>
              </w:rPr>
            </w:pPr>
            <w:r w:rsidRPr="00E454AB">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FC2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86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691"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2E0F"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D6EF" w14:textId="77777777" w:rsidR="00554327" w:rsidRPr="00E454AB" w:rsidRDefault="00554327">
            <w:pPr>
              <w:pStyle w:val="TAL"/>
              <w:rPr>
                <w:sz w:val="16"/>
              </w:rPr>
            </w:pPr>
            <w:r w:rsidRPr="00E454AB">
              <w:rPr>
                <w:sz w:val="16"/>
              </w:rPr>
              <w:t>revised</w:t>
            </w:r>
          </w:p>
        </w:tc>
      </w:tr>
      <w:tr w:rsidR="00E454AB" w:rsidRPr="00E454AB" w14:paraId="302ECF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20D2" w14:textId="77777777" w:rsidR="00554327" w:rsidRPr="00E454AB" w:rsidRDefault="00554327">
            <w:pPr>
              <w:pStyle w:val="TAL"/>
              <w:rPr>
                <w:sz w:val="16"/>
              </w:rPr>
            </w:pPr>
            <w:r w:rsidRPr="00E454AB">
              <w:rPr>
                <w:sz w:val="16"/>
              </w:rPr>
              <w:t>C1-213849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0CBA"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FE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9CB6"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CA03" w14:textId="77777777" w:rsidR="00554327" w:rsidRPr="00E454AB" w:rsidRDefault="00554327">
            <w:pPr>
              <w:pStyle w:val="TAL"/>
              <w:rPr>
                <w:sz w:val="16"/>
              </w:rPr>
            </w:pPr>
            <w:r w:rsidRPr="00E454AB">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8B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D0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7A3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64FE"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5126" w14:textId="77777777" w:rsidR="00554327" w:rsidRPr="00E454AB" w:rsidRDefault="00554327">
            <w:pPr>
              <w:pStyle w:val="TAL"/>
              <w:rPr>
                <w:sz w:val="16"/>
              </w:rPr>
            </w:pPr>
            <w:r w:rsidRPr="00E454AB">
              <w:rPr>
                <w:sz w:val="16"/>
              </w:rPr>
              <w:t>agreed</w:t>
            </w:r>
          </w:p>
        </w:tc>
      </w:tr>
      <w:tr w:rsidR="00E454AB" w:rsidRPr="00E454AB" w14:paraId="79B199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5CAE0" w14:textId="77777777" w:rsidR="00554327" w:rsidRPr="00E454AB" w:rsidRDefault="00554327">
            <w:pPr>
              <w:pStyle w:val="TAL"/>
              <w:rPr>
                <w:sz w:val="16"/>
              </w:rPr>
            </w:pPr>
            <w:r w:rsidRPr="00E454AB">
              <w:rPr>
                <w:sz w:val="16"/>
              </w:rPr>
              <w:t>C1-213457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ADAB"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5F1A"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2416"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5050" w14:textId="77777777" w:rsidR="00554327" w:rsidRPr="00E454AB" w:rsidRDefault="00554327">
            <w:pPr>
              <w:pStyle w:val="TAL"/>
              <w:rPr>
                <w:sz w:val="16"/>
              </w:rPr>
            </w:pPr>
            <w:r w:rsidRPr="00E454AB">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CB5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2D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2B7B"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EB91"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0A5D" w14:textId="77777777" w:rsidR="00554327" w:rsidRPr="00E454AB" w:rsidRDefault="00554327">
            <w:pPr>
              <w:pStyle w:val="TAL"/>
              <w:rPr>
                <w:sz w:val="16"/>
              </w:rPr>
            </w:pPr>
            <w:r w:rsidRPr="00E454AB">
              <w:rPr>
                <w:sz w:val="16"/>
              </w:rPr>
              <w:t>revised</w:t>
            </w:r>
          </w:p>
        </w:tc>
      </w:tr>
      <w:tr w:rsidR="00E454AB" w:rsidRPr="00E454AB" w14:paraId="18EA87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5C3E" w14:textId="77777777" w:rsidR="00554327" w:rsidRPr="00E454AB" w:rsidRDefault="00554327">
            <w:pPr>
              <w:pStyle w:val="TAL"/>
              <w:rPr>
                <w:sz w:val="16"/>
              </w:rPr>
            </w:pPr>
            <w:r w:rsidRPr="00E454AB">
              <w:rPr>
                <w:sz w:val="16"/>
              </w:rPr>
              <w:t>C1-213866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8AF8"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1AC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C6C4"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26D2" w14:textId="77777777" w:rsidR="00554327" w:rsidRPr="00E454AB" w:rsidRDefault="00554327">
            <w:pPr>
              <w:pStyle w:val="TAL"/>
              <w:rPr>
                <w:sz w:val="16"/>
              </w:rPr>
            </w:pPr>
            <w:r w:rsidRPr="00E454AB">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030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15D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A63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1591"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6578" w14:textId="77777777" w:rsidR="00554327" w:rsidRPr="00E454AB" w:rsidRDefault="00554327">
            <w:pPr>
              <w:pStyle w:val="TAL"/>
              <w:rPr>
                <w:sz w:val="16"/>
              </w:rPr>
            </w:pPr>
            <w:r w:rsidRPr="00E454AB">
              <w:rPr>
                <w:sz w:val="16"/>
              </w:rPr>
              <w:t>agreed</w:t>
            </w:r>
          </w:p>
        </w:tc>
      </w:tr>
      <w:tr w:rsidR="00E454AB" w:rsidRPr="00E454AB" w14:paraId="65CDCE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D9F68" w14:textId="77777777" w:rsidR="00554327" w:rsidRPr="00E454AB" w:rsidRDefault="00554327">
            <w:pPr>
              <w:pStyle w:val="TAL"/>
              <w:rPr>
                <w:sz w:val="16"/>
              </w:rPr>
            </w:pPr>
            <w:r w:rsidRPr="00E454AB">
              <w:rPr>
                <w:sz w:val="16"/>
              </w:rPr>
              <w:t>C1-212869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52D7"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BD7E6"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6B9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91C9"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AC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CF5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2F1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A8A"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6C69" w14:textId="77777777" w:rsidR="00554327" w:rsidRPr="00E454AB" w:rsidRDefault="00554327">
            <w:pPr>
              <w:pStyle w:val="TAL"/>
              <w:rPr>
                <w:sz w:val="16"/>
              </w:rPr>
            </w:pPr>
            <w:r w:rsidRPr="00E454AB">
              <w:rPr>
                <w:sz w:val="16"/>
              </w:rPr>
              <w:t>revised</w:t>
            </w:r>
          </w:p>
        </w:tc>
      </w:tr>
      <w:tr w:rsidR="00E454AB" w:rsidRPr="00E454AB" w14:paraId="792485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482B" w14:textId="77777777" w:rsidR="00554327" w:rsidRPr="00E454AB" w:rsidRDefault="00554327">
            <w:pPr>
              <w:pStyle w:val="TAL"/>
              <w:rPr>
                <w:sz w:val="16"/>
              </w:rPr>
            </w:pPr>
            <w:r w:rsidRPr="00E454AB">
              <w:rPr>
                <w:sz w:val="16"/>
              </w:rPr>
              <w:t>C1-213057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70C2"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CC31"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6E9C"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A2558"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968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B91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B7E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8E6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DB51" w14:textId="77777777" w:rsidR="00554327" w:rsidRPr="00E454AB" w:rsidRDefault="00554327">
            <w:pPr>
              <w:pStyle w:val="TAL"/>
              <w:rPr>
                <w:sz w:val="16"/>
              </w:rPr>
            </w:pPr>
            <w:r w:rsidRPr="00E454AB">
              <w:rPr>
                <w:sz w:val="16"/>
              </w:rPr>
              <w:t>revised</w:t>
            </w:r>
          </w:p>
        </w:tc>
      </w:tr>
      <w:tr w:rsidR="00E454AB" w:rsidRPr="00E454AB" w14:paraId="6989EC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09E3" w14:textId="77777777" w:rsidR="00554327" w:rsidRPr="00E454AB" w:rsidRDefault="00554327">
            <w:pPr>
              <w:pStyle w:val="TAL"/>
              <w:rPr>
                <w:sz w:val="16"/>
              </w:rPr>
            </w:pPr>
            <w:r w:rsidRPr="00E454AB">
              <w:rPr>
                <w:sz w:val="16"/>
              </w:rPr>
              <w:t>C1-213588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1213"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16C0"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B84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CD7D"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048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CFB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37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C87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5322" w14:textId="77777777" w:rsidR="00554327" w:rsidRPr="00E454AB" w:rsidRDefault="00554327">
            <w:pPr>
              <w:pStyle w:val="TAL"/>
              <w:rPr>
                <w:sz w:val="16"/>
              </w:rPr>
            </w:pPr>
            <w:r w:rsidRPr="00E454AB">
              <w:rPr>
                <w:sz w:val="16"/>
              </w:rPr>
              <w:t>agreed</w:t>
            </w:r>
          </w:p>
        </w:tc>
      </w:tr>
      <w:tr w:rsidR="00E454AB" w:rsidRPr="00E454AB" w14:paraId="64A3E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AC32" w14:textId="77777777" w:rsidR="00554327" w:rsidRPr="00E454AB" w:rsidRDefault="00554327">
            <w:pPr>
              <w:pStyle w:val="TAL"/>
              <w:rPr>
                <w:sz w:val="16"/>
              </w:rPr>
            </w:pPr>
            <w:r w:rsidRPr="00E454AB">
              <w:rPr>
                <w:sz w:val="16"/>
              </w:rPr>
              <w:t>C1-212870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E910"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B7B2"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F9F0"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309A"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31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66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77B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AFE1"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2E3F" w14:textId="77777777" w:rsidR="00554327" w:rsidRPr="00E454AB" w:rsidRDefault="00554327">
            <w:pPr>
              <w:pStyle w:val="TAL"/>
              <w:rPr>
                <w:sz w:val="16"/>
              </w:rPr>
            </w:pPr>
            <w:r w:rsidRPr="00E454AB">
              <w:rPr>
                <w:sz w:val="16"/>
              </w:rPr>
              <w:t>revised</w:t>
            </w:r>
          </w:p>
        </w:tc>
      </w:tr>
      <w:tr w:rsidR="00E454AB" w:rsidRPr="00E454AB" w14:paraId="4CF10A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E4F8" w14:textId="77777777" w:rsidR="00554327" w:rsidRPr="00E454AB" w:rsidRDefault="00554327">
            <w:pPr>
              <w:pStyle w:val="TAL"/>
              <w:rPr>
                <w:sz w:val="16"/>
              </w:rPr>
            </w:pPr>
            <w:r w:rsidRPr="00E454AB">
              <w:rPr>
                <w:sz w:val="16"/>
              </w:rPr>
              <w:t>C1-213058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2FCA6"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3E34"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18D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1885"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4C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48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68AE"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9DA3"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3DCF" w14:textId="77777777" w:rsidR="00554327" w:rsidRPr="00E454AB" w:rsidRDefault="00554327">
            <w:pPr>
              <w:pStyle w:val="TAL"/>
              <w:rPr>
                <w:sz w:val="16"/>
              </w:rPr>
            </w:pPr>
            <w:r w:rsidRPr="00E454AB">
              <w:rPr>
                <w:sz w:val="16"/>
              </w:rPr>
              <w:t>revised</w:t>
            </w:r>
          </w:p>
        </w:tc>
      </w:tr>
      <w:tr w:rsidR="00E454AB" w:rsidRPr="00E454AB" w14:paraId="156C2D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0587" w14:textId="77777777" w:rsidR="00554327" w:rsidRPr="00E454AB" w:rsidRDefault="00554327">
            <w:pPr>
              <w:pStyle w:val="TAL"/>
              <w:rPr>
                <w:sz w:val="16"/>
              </w:rPr>
            </w:pPr>
            <w:r w:rsidRPr="00E454AB">
              <w:rPr>
                <w:sz w:val="16"/>
              </w:rPr>
              <w:t>C1-213626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270"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A6BA"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DE59"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DFAF"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373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B9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742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FE3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76F3" w14:textId="77777777" w:rsidR="00554327" w:rsidRPr="00E454AB" w:rsidRDefault="00554327">
            <w:pPr>
              <w:pStyle w:val="TAL"/>
              <w:rPr>
                <w:sz w:val="16"/>
              </w:rPr>
            </w:pPr>
            <w:r w:rsidRPr="00E454AB">
              <w:rPr>
                <w:sz w:val="16"/>
              </w:rPr>
              <w:t>agreed</w:t>
            </w:r>
          </w:p>
        </w:tc>
      </w:tr>
      <w:tr w:rsidR="00E454AB" w:rsidRPr="00E454AB" w14:paraId="438517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33686" w14:textId="77777777" w:rsidR="00554327" w:rsidRPr="00E454AB" w:rsidRDefault="00554327">
            <w:pPr>
              <w:pStyle w:val="TAL"/>
              <w:rPr>
                <w:sz w:val="16"/>
              </w:rPr>
            </w:pPr>
            <w:r w:rsidRPr="00E454AB">
              <w:rPr>
                <w:sz w:val="16"/>
              </w:rPr>
              <w:t>C1-212875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F997B"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E59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A16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1547" w14:textId="77777777" w:rsidR="00554327" w:rsidRPr="00E454AB" w:rsidRDefault="00554327">
            <w:pPr>
              <w:pStyle w:val="TAL"/>
              <w:rPr>
                <w:sz w:val="16"/>
              </w:rPr>
            </w:pPr>
            <w:r w:rsidRPr="00E454AB">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15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EEF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2AB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9B03"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A718" w14:textId="77777777" w:rsidR="00554327" w:rsidRPr="00E454AB" w:rsidRDefault="00554327">
            <w:pPr>
              <w:pStyle w:val="TAL"/>
              <w:rPr>
                <w:sz w:val="16"/>
              </w:rPr>
            </w:pPr>
            <w:r w:rsidRPr="00E454AB">
              <w:rPr>
                <w:sz w:val="16"/>
              </w:rPr>
              <w:t>revised</w:t>
            </w:r>
          </w:p>
        </w:tc>
      </w:tr>
      <w:tr w:rsidR="00E454AB" w:rsidRPr="00E454AB" w14:paraId="46B7A1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5273" w14:textId="77777777" w:rsidR="00554327" w:rsidRPr="00E454AB" w:rsidRDefault="00554327">
            <w:pPr>
              <w:pStyle w:val="TAL"/>
              <w:rPr>
                <w:sz w:val="16"/>
              </w:rPr>
            </w:pPr>
            <w:r w:rsidRPr="00E454AB">
              <w:rPr>
                <w:sz w:val="16"/>
              </w:rPr>
              <w:t>C1-213063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E576"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B7F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096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7981" w14:textId="77777777" w:rsidR="00554327" w:rsidRPr="00E454AB" w:rsidRDefault="00554327">
            <w:pPr>
              <w:pStyle w:val="TAL"/>
              <w:rPr>
                <w:sz w:val="16"/>
              </w:rPr>
            </w:pPr>
            <w:r w:rsidRPr="00E454AB">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0F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64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5CAB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F75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BB07" w14:textId="77777777" w:rsidR="00554327" w:rsidRPr="00E454AB" w:rsidRDefault="00554327">
            <w:pPr>
              <w:pStyle w:val="TAL"/>
              <w:rPr>
                <w:sz w:val="16"/>
              </w:rPr>
            </w:pPr>
            <w:r w:rsidRPr="00E454AB">
              <w:rPr>
                <w:sz w:val="16"/>
              </w:rPr>
              <w:t>agreed</w:t>
            </w:r>
          </w:p>
        </w:tc>
      </w:tr>
      <w:tr w:rsidR="00E454AB" w:rsidRPr="00E454AB" w14:paraId="205986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1B20" w14:textId="77777777" w:rsidR="00554327" w:rsidRPr="00E454AB" w:rsidRDefault="00554327">
            <w:pPr>
              <w:pStyle w:val="TAL"/>
              <w:rPr>
                <w:sz w:val="16"/>
              </w:rPr>
            </w:pPr>
            <w:r w:rsidRPr="00E454AB">
              <w:rPr>
                <w:sz w:val="16"/>
              </w:rPr>
              <w:t>C1-212879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45EF"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BB3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1FB35"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EC01"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D4B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DE6C"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B7B1"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CEB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B37" w14:textId="77777777" w:rsidR="00554327" w:rsidRPr="00E454AB" w:rsidRDefault="00554327">
            <w:pPr>
              <w:pStyle w:val="TAL"/>
              <w:rPr>
                <w:sz w:val="16"/>
              </w:rPr>
            </w:pPr>
            <w:r w:rsidRPr="00E454AB">
              <w:rPr>
                <w:sz w:val="16"/>
              </w:rPr>
              <w:t>revised</w:t>
            </w:r>
          </w:p>
        </w:tc>
      </w:tr>
      <w:tr w:rsidR="00E454AB" w:rsidRPr="00E454AB" w14:paraId="37056C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A1B9" w14:textId="77777777" w:rsidR="00554327" w:rsidRPr="00E454AB" w:rsidRDefault="00554327">
            <w:pPr>
              <w:pStyle w:val="TAL"/>
              <w:rPr>
                <w:sz w:val="16"/>
              </w:rPr>
            </w:pPr>
            <w:r w:rsidRPr="00E454AB">
              <w:rPr>
                <w:sz w:val="16"/>
              </w:rPr>
              <w:t>C1-213067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EBB4"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4CC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6566"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D95C"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06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92E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05B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437B"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B062" w14:textId="77777777" w:rsidR="00554327" w:rsidRPr="00E454AB" w:rsidRDefault="00554327">
            <w:pPr>
              <w:pStyle w:val="TAL"/>
              <w:rPr>
                <w:sz w:val="16"/>
              </w:rPr>
            </w:pPr>
            <w:r w:rsidRPr="00E454AB">
              <w:rPr>
                <w:sz w:val="16"/>
              </w:rPr>
              <w:t>revised</w:t>
            </w:r>
          </w:p>
        </w:tc>
      </w:tr>
      <w:tr w:rsidR="00E454AB" w:rsidRPr="00E454AB" w14:paraId="21EFCB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CC7B" w14:textId="77777777" w:rsidR="00554327" w:rsidRPr="00E454AB" w:rsidRDefault="00554327">
            <w:pPr>
              <w:pStyle w:val="TAL"/>
              <w:rPr>
                <w:sz w:val="16"/>
              </w:rPr>
            </w:pPr>
            <w:r w:rsidRPr="00E454AB">
              <w:rPr>
                <w:sz w:val="16"/>
              </w:rPr>
              <w:t>C1-213594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86D8"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BF1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DA0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5F16"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991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203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80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252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2C1B" w14:textId="77777777" w:rsidR="00554327" w:rsidRPr="00E454AB" w:rsidRDefault="00554327">
            <w:pPr>
              <w:pStyle w:val="TAL"/>
              <w:rPr>
                <w:sz w:val="16"/>
              </w:rPr>
            </w:pPr>
            <w:r w:rsidRPr="00E454AB">
              <w:rPr>
                <w:sz w:val="16"/>
              </w:rPr>
              <w:t>agreed</w:t>
            </w:r>
          </w:p>
        </w:tc>
      </w:tr>
      <w:tr w:rsidR="00E454AB" w:rsidRPr="00E454AB" w14:paraId="33A783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F49D" w14:textId="77777777" w:rsidR="00554327" w:rsidRPr="00E454AB" w:rsidRDefault="00554327">
            <w:pPr>
              <w:pStyle w:val="TAL"/>
              <w:rPr>
                <w:sz w:val="16"/>
              </w:rPr>
            </w:pPr>
            <w:r w:rsidRPr="00E454AB">
              <w:rPr>
                <w:sz w:val="16"/>
              </w:rPr>
              <w:t>C1-212882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E807"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28D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80D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B5E9"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848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59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86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8442" w14:textId="77777777" w:rsidR="00554327" w:rsidRPr="00E454AB" w:rsidRDefault="00554327">
            <w:pPr>
              <w:pStyle w:val="TAL"/>
              <w:rPr>
                <w:sz w:val="16"/>
              </w:rPr>
            </w:pPr>
            <w:r w:rsidRPr="00E454AB">
              <w:rPr>
                <w:sz w:val="16"/>
              </w:rPr>
              <w:t xml:space="preserve">MCProtoc17, </w:t>
            </w: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A706" w14:textId="77777777" w:rsidR="00554327" w:rsidRPr="00E454AB" w:rsidRDefault="00554327">
            <w:pPr>
              <w:pStyle w:val="TAL"/>
              <w:rPr>
                <w:sz w:val="16"/>
              </w:rPr>
            </w:pPr>
            <w:r w:rsidRPr="00E454AB">
              <w:rPr>
                <w:sz w:val="16"/>
              </w:rPr>
              <w:t>revised</w:t>
            </w:r>
          </w:p>
        </w:tc>
      </w:tr>
      <w:tr w:rsidR="00E454AB" w:rsidRPr="00E454AB" w14:paraId="4E5D65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E6DE" w14:textId="77777777" w:rsidR="00554327" w:rsidRPr="00E454AB" w:rsidRDefault="00554327">
            <w:pPr>
              <w:pStyle w:val="TAL"/>
              <w:rPr>
                <w:sz w:val="16"/>
              </w:rPr>
            </w:pPr>
            <w:r w:rsidRPr="00E454AB">
              <w:rPr>
                <w:sz w:val="16"/>
              </w:rPr>
              <w:t>C1-213070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9F3A"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3FF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0D5E"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CE28"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83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2E4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95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5745" w14:textId="77777777" w:rsidR="00554327" w:rsidRPr="00E454AB" w:rsidRDefault="00554327">
            <w:pPr>
              <w:pStyle w:val="TAL"/>
              <w:rPr>
                <w:sz w:val="16"/>
              </w:rPr>
            </w:pPr>
            <w:proofErr w:type="spellStart"/>
            <w:r w:rsidRPr="00E454AB">
              <w:rPr>
                <w:sz w:val="16"/>
              </w:rPr>
              <w:t>MCImp</w:t>
            </w:r>
            <w:proofErr w:type="spellEnd"/>
            <w:r w:rsidRPr="00E454AB">
              <w:rPr>
                <w:sz w:val="16"/>
              </w:rPr>
              <w:t>-MCDATA-CT,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D4D2" w14:textId="77777777" w:rsidR="00554327" w:rsidRPr="00E454AB" w:rsidRDefault="00554327">
            <w:pPr>
              <w:pStyle w:val="TAL"/>
              <w:rPr>
                <w:sz w:val="16"/>
              </w:rPr>
            </w:pPr>
            <w:r w:rsidRPr="00E454AB">
              <w:rPr>
                <w:sz w:val="16"/>
              </w:rPr>
              <w:t>revised</w:t>
            </w:r>
          </w:p>
        </w:tc>
      </w:tr>
      <w:tr w:rsidR="00E454AB" w:rsidRPr="00E454AB" w14:paraId="3CBDFE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2704" w14:textId="77777777" w:rsidR="00554327" w:rsidRPr="00E454AB" w:rsidRDefault="00554327">
            <w:pPr>
              <w:pStyle w:val="TAL"/>
              <w:rPr>
                <w:sz w:val="16"/>
              </w:rPr>
            </w:pPr>
            <w:r w:rsidRPr="00E454AB">
              <w:rPr>
                <w:sz w:val="16"/>
              </w:rPr>
              <w:t>C1-213596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BBF42"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3C1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1485"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2E53"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F13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3E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94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F39D"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2C360" w14:textId="77777777" w:rsidR="00554327" w:rsidRPr="00E454AB" w:rsidRDefault="00554327">
            <w:pPr>
              <w:pStyle w:val="TAL"/>
              <w:rPr>
                <w:sz w:val="16"/>
              </w:rPr>
            </w:pPr>
            <w:r w:rsidRPr="00E454AB">
              <w:rPr>
                <w:sz w:val="16"/>
              </w:rPr>
              <w:t>agreed</w:t>
            </w:r>
          </w:p>
        </w:tc>
      </w:tr>
      <w:tr w:rsidR="00E454AB" w:rsidRPr="00E454AB" w14:paraId="42A128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C899F" w14:textId="77777777" w:rsidR="00554327" w:rsidRPr="00E454AB" w:rsidRDefault="00554327">
            <w:pPr>
              <w:pStyle w:val="TAL"/>
              <w:rPr>
                <w:sz w:val="16"/>
              </w:rPr>
            </w:pPr>
            <w:r w:rsidRPr="00E454AB">
              <w:rPr>
                <w:sz w:val="16"/>
              </w:rPr>
              <w:t>C1-212929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7D64"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signalling plane support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3CFF"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CA0B"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E5CE" w14:textId="77777777" w:rsidR="00554327" w:rsidRPr="00E454AB" w:rsidRDefault="00554327">
            <w:pPr>
              <w:pStyle w:val="TAL"/>
              <w:rPr>
                <w:sz w:val="16"/>
              </w:rPr>
            </w:pPr>
            <w:r w:rsidRPr="00E454AB">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F99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C8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6F8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5F0B"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EA0A" w14:textId="77777777" w:rsidR="00554327" w:rsidRPr="00E454AB" w:rsidRDefault="00554327">
            <w:pPr>
              <w:pStyle w:val="TAL"/>
              <w:rPr>
                <w:sz w:val="16"/>
              </w:rPr>
            </w:pPr>
            <w:r w:rsidRPr="00E454AB">
              <w:rPr>
                <w:sz w:val="16"/>
              </w:rPr>
              <w:t>agreed</w:t>
            </w:r>
          </w:p>
        </w:tc>
      </w:tr>
      <w:tr w:rsidR="00E454AB" w:rsidRPr="00E454AB" w14:paraId="3D57A0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DB17" w14:textId="77777777" w:rsidR="00554327" w:rsidRPr="00E454AB" w:rsidRDefault="00554327">
            <w:pPr>
              <w:pStyle w:val="TAL"/>
              <w:rPr>
                <w:sz w:val="16"/>
              </w:rPr>
            </w:pPr>
            <w:r w:rsidRPr="00E454AB">
              <w:rPr>
                <w:sz w:val="16"/>
              </w:rPr>
              <w:t>C1-213454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C6A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424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3B1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BC17" w14:textId="77777777" w:rsidR="00554327" w:rsidRPr="00E454AB" w:rsidRDefault="00554327">
            <w:pPr>
              <w:pStyle w:val="TAL"/>
              <w:rPr>
                <w:sz w:val="16"/>
              </w:rPr>
            </w:pPr>
            <w:r w:rsidRPr="00E454AB">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BD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67F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75C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2CBB"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BD94" w14:textId="77777777" w:rsidR="00554327" w:rsidRPr="00E454AB" w:rsidRDefault="00554327">
            <w:pPr>
              <w:pStyle w:val="TAL"/>
              <w:rPr>
                <w:sz w:val="16"/>
              </w:rPr>
            </w:pPr>
            <w:r w:rsidRPr="00E454AB">
              <w:rPr>
                <w:sz w:val="16"/>
              </w:rPr>
              <w:t>revised</w:t>
            </w:r>
          </w:p>
        </w:tc>
      </w:tr>
      <w:tr w:rsidR="00E454AB" w:rsidRPr="00E454AB" w14:paraId="11268A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9765" w14:textId="77777777" w:rsidR="00554327" w:rsidRPr="00E454AB" w:rsidRDefault="00554327">
            <w:pPr>
              <w:pStyle w:val="TAL"/>
              <w:rPr>
                <w:sz w:val="16"/>
              </w:rPr>
            </w:pPr>
            <w:r w:rsidRPr="00E454AB">
              <w:rPr>
                <w:sz w:val="16"/>
              </w:rPr>
              <w:t>C1-213863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F4C1"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5BA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800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E055" w14:textId="77777777" w:rsidR="00554327" w:rsidRPr="00E454AB" w:rsidRDefault="00554327">
            <w:pPr>
              <w:pStyle w:val="TAL"/>
              <w:rPr>
                <w:sz w:val="16"/>
              </w:rPr>
            </w:pPr>
            <w:r w:rsidRPr="00E454AB">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16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4B7F"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30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AD76"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7662" w14:textId="77777777" w:rsidR="00554327" w:rsidRPr="00E454AB" w:rsidRDefault="00554327">
            <w:pPr>
              <w:pStyle w:val="TAL"/>
              <w:rPr>
                <w:sz w:val="16"/>
              </w:rPr>
            </w:pPr>
            <w:r w:rsidRPr="00E454AB">
              <w:rPr>
                <w:sz w:val="16"/>
              </w:rPr>
              <w:t>agreed</w:t>
            </w:r>
          </w:p>
        </w:tc>
      </w:tr>
      <w:tr w:rsidR="00E454AB" w:rsidRPr="00E454AB" w14:paraId="4CCBEF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EEC2" w14:textId="77777777" w:rsidR="00554327" w:rsidRPr="00E454AB" w:rsidRDefault="00554327">
            <w:pPr>
              <w:pStyle w:val="TAL"/>
              <w:rPr>
                <w:sz w:val="16"/>
              </w:rPr>
            </w:pPr>
            <w:r w:rsidRPr="00E454AB">
              <w:rPr>
                <w:sz w:val="16"/>
              </w:rPr>
              <w:t>C1-213455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4DDC"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D267"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9F5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E7D3" w14:textId="77777777" w:rsidR="00554327" w:rsidRPr="00E454AB" w:rsidRDefault="00554327">
            <w:pPr>
              <w:pStyle w:val="TAL"/>
              <w:rPr>
                <w:sz w:val="16"/>
              </w:rPr>
            </w:pPr>
            <w:r w:rsidRPr="00E454AB">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7E1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1CAF"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47B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A8D4"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8309" w14:textId="77777777" w:rsidR="00554327" w:rsidRPr="00E454AB" w:rsidRDefault="00554327">
            <w:pPr>
              <w:pStyle w:val="TAL"/>
              <w:rPr>
                <w:sz w:val="16"/>
              </w:rPr>
            </w:pPr>
            <w:r w:rsidRPr="00E454AB">
              <w:rPr>
                <w:sz w:val="16"/>
              </w:rPr>
              <w:t>revised</w:t>
            </w:r>
          </w:p>
        </w:tc>
      </w:tr>
      <w:tr w:rsidR="00E454AB" w:rsidRPr="00E454AB" w14:paraId="027636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8616" w14:textId="77777777" w:rsidR="00554327" w:rsidRPr="00E454AB" w:rsidRDefault="00554327">
            <w:pPr>
              <w:pStyle w:val="TAL"/>
              <w:rPr>
                <w:sz w:val="16"/>
              </w:rPr>
            </w:pPr>
            <w:r w:rsidRPr="00E454AB">
              <w:rPr>
                <w:sz w:val="16"/>
              </w:rPr>
              <w:t>C1-213864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D4F4"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821C"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547A"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79CE" w14:textId="77777777" w:rsidR="00554327" w:rsidRPr="00E454AB" w:rsidRDefault="00554327">
            <w:pPr>
              <w:pStyle w:val="TAL"/>
              <w:rPr>
                <w:sz w:val="16"/>
              </w:rPr>
            </w:pPr>
            <w:r w:rsidRPr="00E454AB">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912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68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0A5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6ABA"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2C59" w14:textId="77777777" w:rsidR="00554327" w:rsidRPr="00E454AB" w:rsidRDefault="00554327">
            <w:pPr>
              <w:pStyle w:val="TAL"/>
              <w:rPr>
                <w:sz w:val="16"/>
              </w:rPr>
            </w:pPr>
            <w:r w:rsidRPr="00E454AB">
              <w:rPr>
                <w:sz w:val="16"/>
              </w:rPr>
              <w:t>agreed</w:t>
            </w:r>
          </w:p>
        </w:tc>
      </w:tr>
      <w:tr w:rsidR="00E454AB" w:rsidRPr="00E454AB" w14:paraId="41A74D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934C" w14:textId="77777777" w:rsidR="00554327" w:rsidRPr="00E454AB" w:rsidRDefault="00554327">
            <w:pPr>
              <w:pStyle w:val="TAL"/>
              <w:rPr>
                <w:sz w:val="16"/>
              </w:rPr>
            </w:pPr>
            <w:r w:rsidRPr="00E454AB">
              <w:rPr>
                <w:sz w:val="16"/>
              </w:rPr>
              <w:t>C1-213456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73E5"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0C40"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A561"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4191" w14:textId="77777777" w:rsidR="00554327" w:rsidRPr="00E454AB" w:rsidRDefault="00554327">
            <w:pPr>
              <w:pStyle w:val="TAL"/>
              <w:rPr>
                <w:sz w:val="16"/>
              </w:rPr>
            </w:pPr>
            <w:r w:rsidRPr="00E454AB">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606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65D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EBE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8FF"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48D1" w14:textId="77777777" w:rsidR="00554327" w:rsidRPr="00E454AB" w:rsidRDefault="00554327">
            <w:pPr>
              <w:pStyle w:val="TAL"/>
              <w:rPr>
                <w:sz w:val="16"/>
              </w:rPr>
            </w:pPr>
            <w:r w:rsidRPr="00E454AB">
              <w:rPr>
                <w:sz w:val="16"/>
              </w:rPr>
              <w:t>revised</w:t>
            </w:r>
          </w:p>
        </w:tc>
      </w:tr>
      <w:tr w:rsidR="00E454AB" w:rsidRPr="00E454AB" w14:paraId="49F403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A384" w14:textId="77777777" w:rsidR="00554327" w:rsidRPr="00E454AB" w:rsidRDefault="00554327">
            <w:pPr>
              <w:pStyle w:val="TAL"/>
              <w:rPr>
                <w:sz w:val="16"/>
              </w:rPr>
            </w:pPr>
            <w:r w:rsidRPr="00E454AB">
              <w:rPr>
                <w:sz w:val="16"/>
              </w:rPr>
              <w:t>C1-213865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CB9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CC2D"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D6A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AB9F" w14:textId="77777777" w:rsidR="00554327" w:rsidRPr="00E454AB" w:rsidRDefault="00554327">
            <w:pPr>
              <w:pStyle w:val="TAL"/>
              <w:rPr>
                <w:sz w:val="16"/>
              </w:rPr>
            </w:pPr>
            <w:r w:rsidRPr="00E454AB">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BC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1D8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8B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DED0"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96B9" w14:textId="77777777" w:rsidR="00554327" w:rsidRPr="00E454AB" w:rsidRDefault="00554327">
            <w:pPr>
              <w:pStyle w:val="TAL"/>
              <w:rPr>
                <w:sz w:val="16"/>
              </w:rPr>
            </w:pPr>
            <w:r w:rsidRPr="00E454AB">
              <w:rPr>
                <w:sz w:val="16"/>
              </w:rPr>
              <w:t>agreed</w:t>
            </w:r>
          </w:p>
        </w:tc>
      </w:tr>
      <w:tr w:rsidR="00E454AB" w:rsidRPr="00E454AB" w14:paraId="791AF4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01EC" w14:textId="77777777" w:rsidR="00554327" w:rsidRPr="00E454AB" w:rsidRDefault="00554327">
            <w:pPr>
              <w:pStyle w:val="TAL"/>
              <w:rPr>
                <w:sz w:val="16"/>
              </w:rPr>
            </w:pPr>
            <w:r w:rsidRPr="00E454AB">
              <w:rPr>
                <w:sz w:val="16"/>
              </w:rPr>
              <w:t>C1-213458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94A6"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w:t>
            </w:r>
            <w:proofErr w:type="spellStart"/>
            <w:r w:rsidRPr="00E454AB">
              <w:rPr>
                <w:sz w:val="16"/>
              </w:rPr>
              <w:t>MCData</w:t>
            </w:r>
            <w:proofErr w:type="spellEnd"/>
            <w:r w:rsidRPr="00E454AB">
              <w:rPr>
                <w:sz w:val="16"/>
              </w:rPr>
              <w:t xml:space="preserve">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7CF2"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252E"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84AAD" w14:textId="77777777" w:rsidR="00554327" w:rsidRPr="00E454AB" w:rsidRDefault="00554327">
            <w:pPr>
              <w:pStyle w:val="TAL"/>
              <w:rPr>
                <w:sz w:val="16"/>
              </w:rPr>
            </w:pPr>
            <w:r w:rsidRPr="00E454AB">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5971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B8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BA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676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22AB" w14:textId="77777777" w:rsidR="00554327" w:rsidRPr="00E454AB" w:rsidRDefault="00554327">
            <w:pPr>
              <w:pStyle w:val="TAL"/>
              <w:rPr>
                <w:sz w:val="16"/>
              </w:rPr>
            </w:pPr>
            <w:r w:rsidRPr="00E454AB">
              <w:rPr>
                <w:sz w:val="16"/>
              </w:rPr>
              <w:t>revised</w:t>
            </w:r>
          </w:p>
        </w:tc>
      </w:tr>
      <w:tr w:rsidR="00E454AB" w:rsidRPr="00E454AB" w14:paraId="18D90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1D37" w14:textId="77777777" w:rsidR="00554327" w:rsidRPr="00E454AB" w:rsidRDefault="00554327">
            <w:pPr>
              <w:pStyle w:val="TAL"/>
              <w:rPr>
                <w:sz w:val="16"/>
              </w:rPr>
            </w:pPr>
            <w:r w:rsidRPr="00E454AB">
              <w:rPr>
                <w:sz w:val="16"/>
              </w:rPr>
              <w:t>C1-213618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76DC"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w:t>
            </w:r>
            <w:proofErr w:type="spellStart"/>
            <w:r w:rsidRPr="00E454AB">
              <w:rPr>
                <w:sz w:val="16"/>
              </w:rPr>
              <w:t>MCData</w:t>
            </w:r>
            <w:proofErr w:type="spellEnd"/>
            <w:r w:rsidRPr="00E454AB">
              <w:rPr>
                <w:sz w:val="16"/>
              </w:rPr>
              <w:t xml:space="preserve">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B261"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38FD"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FE3B" w14:textId="77777777" w:rsidR="00554327" w:rsidRPr="00E454AB" w:rsidRDefault="00554327">
            <w:pPr>
              <w:pStyle w:val="TAL"/>
              <w:rPr>
                <w:sz w:val="16"/>
              </w:rPr>
            </w:pPr>
            <w:r w:rsidRPr="00E454AB">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D96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1D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56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BF1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AC9F" w14:textId="77777777" w:rsidR="00554327" w:rsidRPr="00E454AB" w:rsidRDefault="00554327">
            <w:pPr>
              <w:pStyle w:val="TAL"/>
              <w:rPr>
                <w:sz w:val="16"/>
              </w:rPr>
            </w:pPr>
            <w:r w:rsidRPr="00E454AB">
              <w:rPr>
                <w:sz w:val="16"/>
              </w:rPr>
              <w:t>agreed</w:t>
            </w:r>
          </w:p>
        </w:tc>
      </w:tr>
      <w:tr w:rsidR="00E454AB" w:rsidRPr="00E454AB" w14:paraId="7C9462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9074" w14:textId="77777777" w:rsidR="00554327" w:rsidRPr="00E454AB" w:rsidRDefault="00554327">
            <w:pPr>
              <w:pStyle w:val="TAL"/>
              <w:rPr>
                <w:sz w:val="16"/>
              </w:rPr>
            </w:pPr>
            <w:r w:rsidRPr="00E454AB">
              <w:rPr>
                <w:sz w:val="16"/>
              </w:rPr>
              <w:t>C1-213464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B8BD5"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2E1E"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F02B"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6F1A" w14:textId="77777777" w:rsidR="00554327" w:rsidRPr="00E454AB" w:rsidRDefault="00554327">
            <w:pPr>
              <w:pStyle w:val="TAL"/>
              <w:rPr>
                <w:sz w:val="16"/>
              </w:rPr>
            </w:pPr>
            <w:r w:rsidRPr="00E454AB">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E4E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5A9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3A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3C7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C620" w14:textId="77777777" w:rsidR="00554327" w:rsidRPr="00E454AB" w:rsidRDefault="00554327">
            <w:pPr>
              <w:pStyle w:val="TAL"/>
              <w:rPr>
                <w:sz w:val="16"/>
              </w:rPr>
            </w:pPr>
            <w:r w:rsidRPr="00E454AB">
              <w:rPr>
                <w:sz w:val="16"/>
              </w:rPr>
              <w:t>revised</w:t>
            </w:r>
          </w:p>
        </w:tc>
      </w:tr>
      <w:tr w:rsidR="00E454AB" w:rsidRPr="00E454AB" w14:paraId="04E92E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025A" w14:textId="77777777" w:rsidR="00554327" w:rsidRPr="00E454AB" w:rsidRDefault="00554327">
            <w:pPr>
              <w:pStyle w:val="TAL"/>
              <w:rPr>
                <w:sz w:val="16"/>
              </w:rPr>
            </w:pPr>
            <w:r w:rsidRPr="00E454AB">
              <w:rPr>
                <w:sz w:val="16"/>
              </w:rPr>
              <w:t>C1-213946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15C7"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606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A1C9"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8479" w14:textId="77777777" w:rsidR="00554327" w:rsidRPr="00E454AB" w:rsidRDefault="00554327">
            <w:pPr>
              <w:pStyle w:val="TAL"/>
              <w:rPr>
                <w:sz w:val="16"/>
              </w:rPr>
            </w:pPr>
            <w:r w:rsidRPr="00E454AB">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D18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EB0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54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B8A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472C" w14:textId="77777777" w:rsidR="00554327" w:rsidRPr="00E454AB" w:rsidRDefault="00554327">
            <w:pPr>
              <w:pStyle w:val="TAL"/>
              <w:rPr>
                <w:sz w:val="16"/>
              </w:rPr>
            </w:pPr>
            <w:r w:rsidRPr="00E454AB">
              <w:rPr>
                <w:sz w:val="16"/>
              </w:rPr>
              <w:t>agreed</w:t>
            </w:r>
          </w:p>
        </w:tc>
      </w:tr>
      <w:tr w:rsidR="00E454AB" w:rsidRPr="00E454AB" w14:paraId="631F5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0BC6" w14:textId="77777777" w:rsidR="00554327" w:rsidRPr="00E454AB" w:rsidRDefault="00554327">
            <w:pPr>
              <w:pStyle w:val="TAL"/>
              <w:rPr>
                <w:sz w:val="16"/>
              </w:rPr>
            </w:pPr>
            <w:r w:rsidRPr="00E454AB">
              <w:rPr>
                <w:sz w:val="16"/>
              </w:rPr>
              <w:t>C1-213465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6080"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r w:rsidRPr="00E454AB">
              <w:rPr>
                <w:sz w:val="16"/>
              </w:rPr>
              <w:t>-mirror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309D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150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C578" w14:textId="77777777" w:rsidR="00554327" w:rsidRPr="00E454AB" w:rsidRDefault="00554327">
            <w:pPr>
              <w:pStyle w:val="TAL"/>
              <w:rPr>
                <w:sz w:val="16"/>
              </w:rPr>
            </w:pPr>
            <w:r w:rsidRPr="00E454AB">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5A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B5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A3C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04BF"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E0DD" w14:textId="77777777" w:rsidR="00554327" w:rsidRPr="00E454AB" w:rsidRDefault="00554327">
            <w:pPr>
              <w:pStyle w:val="TAL"/>
              <w:rPr>
                <w:sz w:val="16"/>
              </w:rPr>
            </w:pPr>
            <w:r w:rsidRPr="00E454AB">
              <w:rPr>
                <w:sz w:val="16"/>
              </w:rPr>
              <w:t>revised</w:t>
            </w:r>
          </w:p>
        </w:tc>
      </w:tr>
      <w:tr w:rsidR="00E454AB" w:rsidRPr="00E454AB" w14:paraId="1DEF94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6174" w14:textId="77777777" w:rsidR="00554327" w:rsidRPr="00E454AB" w:rsidRDefault="00554327">
            <w:pPr>
              <w:pStyle w:val="TAL"/>
              <w:rPr>
                <w:sz w:val="16"/>
              </w:rPr>
            </w:pPr>
            <w:r w:rsidRPr="00E454AB">
              <w:rPr>
                <w:sz w:val="16"/>
              </w:rPr>
              <w:t>C1-213947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7C47"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r w:rsidRPr="00E454AB">
              <w:rPr>
                <w:sz w:val="16"/>
              </w:rPr>
              <w:t>-mirror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812B"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0C2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796D" w14:textId="77777777" w:rsidR="00554327" w:rsidRPr="00E454AB" w:rsidRDefault="00554327">
            <w:pPr>
              <w:pStyle w:val="TAL"/>
              <w:rPr>
                <w:sz w:val="16"/>
              </w:rPr>
            </w:pPr>
            <w:r w:rsidRPr="00E454AB">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14D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C9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CF8E"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479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163" w14:textId="77777777" w:rsidR="00554327" w:rsidRPr="00E454AB" w:rsidRDefault="00554327">
            <w:pPr>
              <w:pStyle w:val="TAL"/>
              <w:rPr>
                <w:sz w:val="16"/>
              </w:rPr>
            </w:pPr>
            <w:r w:rsidRPr="00E454AB">
              <w:rPr>
                <w:sz w:val="16"/>
              </w:rPr>
              <w:t>agreed</w:t>
            </w:r>
          </w:p>
        </w:tc>
      </w:tr>
      <w:tr w:rsidR="00E454AB" w:rsidRPr="00E454AB" w14:paraId="04A175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770F" w14:textId="77777777" w:rsidR="00554327" w:rsidRPr="00E454AB" w:rsidRDefault="00554327">
            <w:pPr>
              <w:pStyle w:val="TAL"/>
              <w:rPr>
                <w:sz w:val="16"/>
              </w:rPr>
            </w:pPr>
            <w:r w:rsidRPr="00E454AB">
              <w:rPr>
                <w:sz w:val="16"/>
              </w:rPr>
              <w:t>C1-213124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3A97"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78E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7C7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3B7F" w14:textId="77777777" w:rsidR="00554327" w:rsidRPr="00E454AB" w:rsidRDefault="00554327">
            <w:pPr>
              <w:pStyle w:val="TAL"/>
              <w:rPr>
                <w:sz w:val="16"/>
              </w:rPr>
            </w:pPr>
            <w:r w:rsidRPr="00E454AB">
              <w:rPr>
                <w:sz w:val="16"/>
              </w:rPr>
              <w:t>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558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B09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EE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3CD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524F" w14:textId="77777777" w:rsidR="00554327" w:rsidRPr="00E454AB" w:rsidRDefault="00554327">
            <w:pPr>
              <w:pStyle w:val="TAL"/>
              <w:rPr>
                <w:sz w:val="16"/>
              </w:rPr>
            </w:pPr>
            <w:r w:rsidRPr="00E454AB">
              <w:rPr>
                <w:sz w:val="16"/>
              </w:rPr>
              <w:t>agreed</w:t>
            </w:r>
          </w:p>
        </w:tc>
      </w:tr>
      <w:tr w:rsidR="00E454AB" w:rsidRPr="00E454AB" w14:paraId="0E71AA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DA15" w14:textId="77777777" w:rsidR="00554327" w:rsidRPr="00E454AB" w:rsidRDefault="00554327">
            <w:pPr>
              <w:pStyle w:val="TAL"/>
              <w:rPr>
                <w:sz w:val="16"/>
              </w:rPr>
            </w:pPr>
            <w:r w:rsidRPr="00E454AB">
              <w:rPr>
                <w:sz w:val="16"/>
              </w:rPr>
              <w:t>C1-212857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2C39"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6352"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07BF"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304BF"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15D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95B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B20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658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9B40" w14:textId="77777777" w:rsidR="00554327" w:rsidRPr="00E454AB" w:rsidRDefault="00554327">
            <w:pPr>
              <w:pStyle w:val="TAL"/>
              <w:rPr>
                <w:sz w:val="16"/>
              </w:rPr>
            </w:pPr>
            <w:r w:rsidRPr="00E454AB">
              <w:rPr>
                <w:sz w:val="16"/>
              </w:rPr>
              <w:t>revised</w:t>
            </w:r>
          </w:p>
        </w:tc>
      </w:tr>
      <w:tr w:rsidR="00E454AB" w:rsidRPr="00E454AB" w14:paraId="41BB5B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6988" w14:textId="77777777" w:rsidR="00554327" w:rsidRPr="00E454AB" w:rsidRDefault="00554327">
            <w:pPr>
              <w:pStyle w:val="TAL"/>
              <w:rPr>
                <w:sz w:val="16"/>
              </w:rPr>
            </w:pPr>
            <w:r w:rsidRPr="00E454AB">
              <w:rPr>
                <w:sz w:val="16"/>
              </w:rPr>
              <w:t>C1-213542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65A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1940"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697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F1D1"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B4DF"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98F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D0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ACE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4387" w14:textId="77777777" w:rsidR="00554327" w:rsidRPr="00E454AB" w:rsidRDefault="00554327">
            <w:pPr>
              <w:pStyle w:val="TAL"/>
              <w:rPr>
                <w:sz w:val="16"/>
              </w:rPr>
            </w:pPr>
            <w:r w:rsidRPr="00E454AB">
              <w:rPr>
                <w:sz w:val="16"/>
              </w:rPr>
              <w:t>revised</w:t>
            </w:r>
          </w:p>
        </w:tc>
      </w:tr>
      <w:tr w:rsidR="00E454AB" w:rsidRPr="00E454AB" w14:paraId="723F71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4B5B" w14:textId="77777777" w:rsidR="00554327" w:rsidRPr="00E454AB" w:rsidRDefault="00554327">
            <w:pPr>
              <w:pStyle w:val="TAL"/>
              <w:rPr>
                <w:sz w:val="16"/>
              </w:rPr>
            </w:pPr>
            <w:r w:rsidRPr="00E454AB">
              <w:rPr>
                <w:sz w:val="16"/>
              </w:rPr>
              <w:t>C1-213583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B17D"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ESM failure during transfer of existing emergency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AA3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63A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0AE9"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4F2E"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7C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C3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AD1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F9EA" w14:textId="77777777" w:rsidR="00554327" w:rsidRPr="00E454AB" w:rsidRDefault="00554327">
            <w:pPr>
              <w:pStyle w:val="TAL"/>
              <w:rPr>
                <w:sz w:val="16"/>
              </w:rPr>
            </w:pPr>
            <w:r w:rsidRPr="00E454AB">
              <w:rPr>
                <w:sz w:val="16"/>
              </w:rPr>
              <w:t>postponed</w:t>
            </w:r>
          </w:p>
        </w:tc>
      </w:tr>
      <w:tr w:rsidR="00E454AB" w:rsidRPr="00E454AB" w14:paraId="4C8BF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BA8B" w14:textId="77777777" w:rsidR="00554327" w:rsidRPr="00E454AB" w:rsidRDefault="00554327">
            <w:pPr>
              <w:pStyle w:val="TAL"/>
              <w:rPr>
                <w:sz w:val="16"/>
              </w:rPr>
            </w:pPr>
            <w:r w:rsidRPr="00E454AB">
              <w:rPr>
                <w:sz w:val="16"/>
              </w:rPr>
              <w:lastRenderedPageBreak/>
              <w:t>C1-213258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28F4" w14:textId="77777777" w:rsidR="00554327" w:rsidRPr="00E454AB" w:rsidRDefault="00554327">
            <w:pPr>
              <w:pStyle w:val="TAL"/>
              <w:rPr>
                <w:sz w:val="16"/>
              </w:rPr>
            </w:pPr>
            <w:r w:rsidRPr="00E454AB">
              <w:rPr>
                <w:sz w:val="16"/>
              </w:rPr>
              <w:t>Leaving procedure for Multi-USIM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1D44" w14:textId="77777777" w:rsidR="00554327" w:rsidRPr="00E454AB" w:rsidRDefault="00554327">
            <w:pPr>
              <w:pStyle w:val="TAL"/>
              <w:rPr>
                <w:sz w:val="16"/>
              </w:rPr>
            </w:pPr>
            <w:r w:rsidRPr="00E454AB">
              <w:rPr>
                <w:sz w:val="16"/>
              </w:rPr>
              <w:t xml:space="preserve">Apple, Nokia, Nokia Shanghai Bell, Samsung, </w:t>
            </w:r>
            <w:proofErr w:type="spellStart"/>
            <w:r w:rsidRPr="00E454AB">
              <w:rPr>
                <w:sz w:val="16"/>
              </w:rPr>
              <w:t>InterDigital</w:t>
            </w:r>
            <w:proofErr w:type="spellEnd"/>
            <w:r w:rsidRPr="00E454AB">
              <w:rPr>
                <w:sz w:val="16"/>
              </w:rPr>
              <w:t>,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80A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ADC2" w14:textId="77777777" w:rsidR="00554327" w:rsidRPr="00E454AB" w:rsidRDefault="00554327">
            <w:pPr>
              <w:pStyle w:val="TAL"/>
              <w:rPr>
                <w:sz w:val="16"/>
              </w:rPr>
            </w:pPr>
            <w:r w:rsidRPr="00E454AB">
              <w:rPr>
                <w:sz w:val="16"/>
              </w:rPr>
              <w:t>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C791"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C2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AF3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C44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39E5" w14:textId="77777777" w:rsidR="00554327" w:rsidRPr="00E454AB" w:rsidRDefault="00554327">
            <w:pPr>
              <w:pStyle w:val="TAL"/>
              <w:rPr>
                <w:sz w:val="16"/>
              </w:rPr>
            </w:pPr>
            <w:r w:rsidRPr="00E454AB">
              <w:rPr>
                <w:sz w:val="16"/>
              </w:rPr>
              <w:t>postponed</w:t>
            </w:r>
          </w:p>
        </w:tc>
      </w:tr>
      <w:tr w:rsidR="00E454AB" w:rsidRPr="00E454AB" w14:paraId="1A9190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81A9" w14:textId="77777777" w:rsidR="00554327" w:rsidRPr="00E454AB" w:rsidRDefault="00554327">
            <w:pPr>
              <w:pStyle w:val="TAL"/>
              <w:rPr>
                <w:sz w:val="16"/>
              </w:rPr>
            </w:pPr>
            <w:r w:rsidRPr="00E454AB">
              <w:rPr>
                <w:sz w:val="16"/>
              </w:rPr>
              <w:t>C1-212996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09A2" w14:textId="77777777" w:rsidR="00554327" w:rsidRPr="00E454AB" w:rsidRDefault="00554327">
            <w:pPr>
              <w:pStyle w:val="TAL"/>
              <w:rPr>
                <w:sz w:val="16"/>
              </w:rPr>
            </w:pPr>
            <w:r w:rsidRPr="00E454AB">
              <w:rPr>
                <w:sz w:val="16"/>
              </w:rPr>
              <w:t>General on Multi-USIM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728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C92D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CD27" w14:textId="77777777" w:rsidR="00554327" w:rsidRPr="00E454AB" w:rsidRDefault="00554327">
            <w:pPr>
              <w:pStyle w:val="TAL"/>
              <w:rPr>
                <w:sz w:val="16"/>
              </w:rPr>
            </w:pPr>
            <w:r w:rsidRPr="00E454AB">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12B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67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C6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20F1"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A5C7" w14:textId="77777777" w:rsidR="00554327" w:rsidRPr="00E454AB" w:rsidRDefault="00554327">
            <w:pPr>
              <w:pStyle w:val="TAL"/>
              <w:rPr>
                <w:sz w:val="16"/>
              </w:rPr>
            </w:pPr>
            <w:r w:rsidRPr="00E454AB">
              <w:rPr>
                <w:sz w:val="16"/>
              </w:rPr>
              <w:t>postponed</w:t>
            </w:r>
          </w:p>
        </w:tc>
      </w:tr>
      <w:tr w:rsidR="00E454AB" w:rsidRPr="00E454AB" w14:paraId="0D703B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A965" w14:textId="77777777" w:rsidR="00554327" w:rsidRPr="00E454AB" w:rsidRDefault="00554327">
            <w:pPr>
              <w:pStyle w:val="TAL"/>
              <w:rPr>
                <w:sz w:val="16"/>
              </w:rPr>
            </w:pPr>
            <w:r w:rsidRPr="00E454AB">
              <w:rPr>
                <w:sz w:val="16"/>
              </w:rPr>
              <w:t>C1-213004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777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AA2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BA9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02ED1"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E59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87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9C3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BEC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6389" w14:textId="77777777" w:rsidR="00554327" w:rsidRPr="00E454AB" w:rsidRDefault="00554327">
            <w:pPr>
              <w:pStyle w:val="TAL"/>
              <w:rPr>
                <w:sz w:val="16"/>
              </w:rPr>
            </w:pPr>
            <w:r w:rsidRPr="00E454AB">
              <w:rPr>
                <w:sz w:val="16"/>
              </w:rPr>
              <w:t>revised</w:t>
            </w:r>
          </w:p>
        </w:tc>
      </w:tr>
      <w:tr w:rsidR="00E454AB" w:rsidRPr="00E454AB" w14:paraId="06C53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9C44" w14:textId="77777777" w:rsidR="00554327" w:rsidRPr="00E454AB" w:rsidRDefault="00554327">
            <w:pPr>
              <w:pStyle w:val="TAL"/>
              <w:rPr>
                <w:sz w:val="16"/>
              </w:rPr>
            </w:pPr>
            <w:r w:rsidRPr="00E454AB">
              <w:rPr>
                <w:sz w:val="16"/>
              </w:rPr>
              <w:t>C1-213718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A190"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E86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ADA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AB89"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B3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D9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807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33B"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D2A8" w14:textId="77777777" w:rsidR="00554327" w:rsidRPr="00E454AB" w:rsidRDefault="00554327">
            <w:pPr>
              <w:pStyle w:val="TAL"/>
              <w:rPr>
                <w:sz w:val="16"/>
              </w:rPr>
            </w:pPr>
            <w:r w:rsidRPr="00E454AB">
              <w:rPr>
                <w:sz w:val="16"/>
              </w:rPr>
              <w:t>revised</w:t>
            </w:r>
          </w:p>
        </w:tc>
      </w:tr>
      <w:tr w:rsidR="00E454AB" w:rsidRPr="00E454AB" w14:paraId="0AD796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0409" w14:textId="77777777" w:rsidR="00554327" w:rsidRPr="00E454AB" w:rsidRDefault="00554327">
            <w:pPr>
              <w:pStyle w:val="TAL"/>
              <w:rPr>
                <w:sz w:val="16"/>
              </w:rPr>
            </w:pPr>
            <w:r w:rsidRPr="00E454AB">
              <w:rPr>
                <w:sz w:val="16"/>
              </w:rPr>
              <w:t>C1-213956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A5C3"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F12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FBD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BB80"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DBEB"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85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97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5E2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348B" w14:textId="77777777" w:rsidR="00554327" w:rsidRPr="00E454AB" w:rsidRDefault="00554327">
            <w:pPr>
              <w:pStyle w:val="TAL"/>
              <w:rPr>
                <w:sz w:val="16"/>
              </w:rPr>
            </w:pPr>
            <w:r w:rsidRPr="00E454AB">
              <w:rPr>
                <w:sz w:val="16"/>
              </w:rPr>
              <w:t>agreed</w:t>
            </w:r>
          </w:p>
        </w:tc>
      </w:tr>
      <w:tr w:rsidR="00E454AB" w:rsidRPr="00E454AB" w14:paraId="65B4E2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3728" w14:textId="77777777" w:rsidR="00554327" w:rsidRPr="00E454AB" w:rsidRDefault="00554327">
            <w:pPr>
              <w:pStyle w:val="TAL"/>
              <w:rPr>
                <w:sz w:val="16"/>
              </w:rPr>
            </w:pPr>
            <w:r w:rsidRPr="00E454AB">
              <w:rPr>
                <w:sz w:val="16"/>
              </w:rPr>
              <w:t>C1-213196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C1D7"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1372"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DB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4501" w14:textId="77777777" w:rsidR="00554327" w:rsidRPr="00E454AB" w:rsidRDefault="00554327">
            <w:pPr>
              <w:pStyle w:val="TAL"/>
              <w:rPr>
                <w:sz w:val="16"/>
              </w:rPr>
            </w:pPr>
            <w:r w:rsidRPr="00E454AB">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3BE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3F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5184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2F1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1EAD" w14:textId="77777777" w:rsidR="00554327" w:rsidRPr="00E454AB" w:rsidRDefault="00554327">
            <w:pPr>
              <w:pStyle w:val="TAL"/>
              <w:rPr>
                <w:sz w:val="16"/>
              </w:rPr>
            </w:pPr>
            <w:r w:rsidRPr="00E454AB">
              <w:rPr>
                <w:sz w:val="16"/>
              </w:rPr>
              <w:t>revised</w:t>
            </w:r>
          </w:p>
        </w:tc>
      </w:tr>
      <w:tr w:rsidR="00E454AB" w:rsidRPr="00E454AB" w14:paraId="65E3A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D116" w14:textId="77777777" w:rsidR="00554327" w:rsidRPr="00E454AB" w:rsidRDefault="00554327">
            <w:pPr>
              <w:pStyle w:val="TAL"/>
              <w:rPr>
                <w:sz w:val="16"/>
              </w:rPr>
            </w:pPr>
            <w:r w:rsidRPr="00E454AB">
              <w:rPr>
                <w:sz w:val="16"/>
              </w:rPr>
              <w:t>C1-213665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1CA6"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D61C"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C6C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0C53" w14:textId="77777777" w:rsidR="00554327" w:rsidRPr="00E454AB" w:rsidRDefault="00554327">
            <w:pPr>
              <w:pStyle w:val="TAL"/>
              <w:rPr>
                <w:sz w:val="16"/>
              </w:rPr>
            </w:pPr>
            <w:r w:rsidRPr="00E454AB">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96E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0C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434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F0C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EBE6" w14:textId="77777777" w:rsidR="00554327" w:rsidRPr="00E454AB" w:rsidRDefault="00554327">
            <w:pPr>
              <w:pStyle w:val="TAL"/>
              <w:rPr>
                <w:sz w:val="16"/>
              </w:rPr>
            </w:pPr>
            <w:r w:rsidRPr="00E454AB">
              <w:rPr>
                <w:sz w:val="16"/>
              </w:rPr>
              <w:t>agreed</w:t>
            </w:r>
          </w:p>
        </w:tc>
      </w:tr>
      <w:tr w:rsidR="00E454AB" w:rsidRPr="00E454AB" w14:paraId="7CA9FB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BF01" w14:textId="77777777" w:rsidR="00554327" w:rsidRPr="00E454AB" w:rsidRDefault="00554327">
            <w:pPr>
              <w:pStyle w:val="TAL"/>
              <w:rPr>
                <w:sz w:val="16"/>
              </w:rPr>
            </w:pPr>
            <w:r w:rsidRPr="00E454AB">
              <w:rPr>
                <w:sz w:val="16"/>
              </w:rPr>
              <w:t>C1-212902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7B3"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0BCE"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A624"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97C8" w14:textId="77777777" w:rsidR="00554327" w:rsidRPr="00E454AB" w:rsidRDefault="00554327">
            <w:pPr>
              <w:pStyle w:val="TAL"/>
              <w:rPr>
                <w:sz w:val="16"/>
              </w:rPr>
            </w:pPr>
            <w:r w:rsidRPr="00E454AB">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B24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AA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019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E42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C3DF" w14:textId="77777777" w:rsidR="00554327" w:rsidRPr="00E454AB" w:rsidRDefault="00554327">
            <w:pPr>
              <w:pStyle w:val="TAL"/>
              <w:rPr>
                <w:sz w:val="16"/>
              </w:rPr>
            </w:pPr>
            <w:r w:rsidRPr="00E454AB">
              <w:rPr>
                <w:sz w:val="16"/>
              </w:rPr>
              <w:t>revised</w:t>
            </w:r>
          </w:p>
        </w:tc>
      </w:tr>
      <w:tr w:rsidR="00E454AB" w:rsidRPr="00E454AB" w14:paraId="4DCAC7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83BD" w14:textId="77777777" w:rsidR="00554327" w:rsidRPr="00E454AB" w:rsidRDefault="00554327">
            <w:pPr>
              <w:pStyle w:val="TAL"/>
              <w:rPr>
                <w:sz w:val="16"/>
              </w:rPr>
            </w:pPr>
            <w:r w:rsidRPr="00E454AB">
              <w:rPr>
                <w:sz w:val="16"/>
              </w:rPr>
              <w:t>C1-213607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AC6C"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7F01"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26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8EA6" w14:textId="77777777" w:rsidR="00554327" w:rsidRPr="00E454AB" w:rsidRDefault="00554327">
            <w:pPr>
              <w:pStyle w:val="TAL"/>
              <w:rPr>
                <w:sz w:val="16"/>
              </w:rPr>
            </w:pPr>
            <w:r w:rsidRPr="00E454AB">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4C8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73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5F02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AA9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3E31" w14:textId="77777777" w:rsidR="00554327" w:rsidRPr="00E454AB" w:rsidRDefault="00554327">
            <w:pPr>
              <w:pStyle w:val="TAL"/>
              <w:rPr>
                <w:sz w:val="16"/>
              </w:rPr>
            </w:pPr>
            <w:r w:rsidRPr="00E454AB">
              <w:rPr>
                <w:sz w:val="16"/>
              </w:rPr>
              <w:t>agreed</w:t>
            </w:r>
          </w:p>
        </w:tc>
      </w:tr>
      <w:tr w:rsidR="00E454AB" w:rsidRPr="00E454AB" w14:paraId="2757A5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E471" w14:textId="77777777" w:rsidR="00554327" w:rsidRPr="00E454AB" w:rsidRDefault="00554327">
            <w:pPr>
              <w:pStyle w:val="TAL"/>
              <w:rPr>
                <w:sz w:val="16"/>
              </w:rPr>
            </w:pPr>
            <w:r w:rsidRPr="00E454AB">
              <w:rPr>
                <w:sz w:val="16"/>
              </w:rPr>
              <w:t>C1-212941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BF21"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4D67"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17E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98B9" w14:textId="77777777" w:rsidR="00554327" w:rsidRPr="00E454AB" w:rsidRDefault="00554327">
            <w:pPr>
              <w:pStyle w:val="TAL"/>
              <w:rPr>
                <w:sz w:val="16"/>
              </w:rPr>
            </w:pPr>
            <w:r w:rsidRPr="00E454AB">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98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145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3A1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F9D6"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7350" w14:textId="77777777" w:rsidR="00554327" w:rsidRPr="00E454AB" w:rsidRDefault="00554327">
            <w:pPr>
              <w:pStyle w:val="TAL"/>
              <w:rPr>
                <w:sz w:val="16"/>
              </w:rPr>
            </w:pPr>
            <w:r w:rsidRPr="00E454AB">
              <w:rPr>
                <w:sz w:val="16"/>
              </w:rPr>
              <w:t>revised</w:t>
            </w:r>
          </w:p>
        </w:tc>
      </w:tr>
      <w:tr w:rsidR="00E454AB" w:rsidRPr="00E454AB" w14:paraId="766D09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CB87" w14:textId="77777777" w:rsidR="00554327" w:rsidRPr="00E454AB" w:rsidRDefault="00554327">
            <w:pPr>
              <w:pStyle w:val="TAL"/>
              <w:rPr>
                <w:sz w:val="16"/>
              </w:rPr>
            </w:pPr>
            <w:r w:rsidRPr="00E454AB">
              <w:rPr>
                <w:sz w:val="16"/>
              </w:rPr>
              <w:t>C1-213576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3D934"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06D97"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218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2D6A" w14:textId="77777777" w:rsidR="00554327" w:rsidRPr="00E454AB" w:rsidRDefault="00554327">
            <w:pPr>
              <w:pStyle w:val="TAL"/>
              <w:rPr>
                <w:sz w:val="16"/>
              </w:rPr>
            </w:pPr>
            <w:r w:rsidRPr="00E454AB">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F37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83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0E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92B0"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4894" w14:textId="77777777" w:rsidR="00554327" w:rsidRPr="00E454AB" w:rsidRDefault="00554327">
            <w:pPr>
              <w:pStyle w:val="TAL"/>
              <w:rPr>
                <w:sz w:val="16"/>
              </w:rPr>
            </w:pPr>
            <w:r w:rsidRPr="00E454AB">
              <w:rPr>
                <w:sz w:val="16"/>
              </w:rPr>
              <w:t>agreed</w:t>
            </w:r>
          </w:p>
        </w:tc>
      </w:tr>
      <w:tr w:rsidR="00E454AB" w:rsidRPr="00E454AB" w14:paraId="1B879D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9A06B" w14:textId="77777777" w:rsidR="00554327" w:rsidRPr="00E454AB" w:rsidRDefault="00554327">
            <w:pPr>
              <w:pStyle w:val="TAL"/>
              <w:rPr>
                <w:sz w:val="16"/>
              </w:rPr>
            </w:pPr>
            <w:r w:rsidRPr="00E454AB">
              <w:rPr>
                <w:sz w:val="16"/>
              </w:rPr>
              <w:t>C1-212954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0FE7"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BB06"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D88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B3D8" w14:textId="77777777" w:rsidR="00554327" w:rsidRPr="00E454AB" w:rsidRDefault="00554327">
            <w:pPr>
              <w:pStyle w:val="TAL"/>
              <w:rPr>
                <w:sz w:val="16"/>
              </w:rPr>
            </w:pPr>
            <w:r w:rsidRPr="00E454AB">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489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FB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DF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C90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ECBB" w14:textId="77777777" w:rsidR="00554327" w:rsidRPr="00E454AB" w:rsidRDefault="00554327">
            <w:pPr>
              <w:pStyle w:val="TAL"/>
              <w:rPr>
                <w:sz w:val="16"/>
              </w:rPr>
            </w:pPr>
            <w:r w:rsidRPr="00E454AB">
              <w:rPr>
                <w:sz w:val="16"/>
              </w:rPr>
              <w:t>revised</w:t>
            </w:r>
          </w:p>
        </w:tc>
      </w:tr>
      <w:tr w:rsidR="00E454AB" w:rsidRPr="00E454AB" w14:paraId="49AD1F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28DA" w14:textId="77777777" w:rsidR="00554327" w:rsidRPr="00E454AB" w:rsidRDefault="00554327">
            <w:pPr>
              <w:pStyle w:val="TAL"/>
              <w:rPr>
                <w:sz w:val="16"/>
              </w:rPr>
            </w:pPr>
            <w:r w:rsidRPr="00E454AB">
              <w:rPr>
                <w:sz w:val="16"/>
              </w:rPr>
              <w:t>C1-213578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082A"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0C5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8B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2799" w14:textId="77777777" w:rsidR="00554327" w:rsidRPr="00E454AB" w:rsidRDefault="00554327">
            <w:pPr>
              <w:pStyle w:val="TAL"/>
              <w:rPr>
                <w:sz w:val="16"/>
              </w:rPr>
            </w:pPr>
            <w:r w:rsidRPr="00E454AB">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E3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A5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D41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1E2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3639" w14:textId="77777777" w:rsidR="00554327" w:rsidRPr="00E454AB" w:rsidRDefault="00554327">
            <w:pPr>
              <w:pStyle w:val="TAL"/>
              <w:rPr>
                <w:sz w:val="16"/>
              </w:rPr>
            </w:pPr>
            <w:r w:rsidRPr="00E454AB">
              <w:rPr>
                <w:sz w:val="16"/>
              </w:rPr>
              <w:t>agreed</w:t>
            </w:r>
          </w:p>
        </w:tc>
      </w:tr>
      <w:tr w:rsidR="00E454AB" w:rsidRPr="00E454AB" w14:paraId="44B11E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9522" w14:textId="77777777" w:rsidR="00554327" w:rsidRPr="00E454AB" w:rsidRDefault="00554327">
            <w:pPr>
              <w:pStyle w:val="TAL"/>
              <w:rPr>
                <w:sz w:val="16"/>
              </w:rPr>
            </w:pPr>
            <w:r w:rsidRPr="00E454AB">
              <w:rPr>
                <w:sz w:val="16"/>
              </w:rPr>
              <w:t>C1-213115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EB08" w14:textId="77777777" w:rsidR="00554327" w:rsidRPr="00E454AB" w:rsidRDefault="00554327">
            <w:pPr>
              <w:pStyle w:val="TAL"/>
              <w:rPr>
                <w:sz w:val="16"/>
              </w:rPr>
            </w:pPr>
            <w:r w:rsidRPr="00E454AB">
              <w:rPr>
                <w:sz w:val="16"/>
              </w:rPr>
              <w:t>Fix typo in the minimum range of APN-AMBR for downlink or uplink (extended-2)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55CC"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15F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F6DF" w14:textId="77777777" w:rsidR="00554327" w:rsidRPr="00E454AB" w:rsidRDefault="00554327">
            <w:pPr>
              <w:pStyle w:val="TAL"/>
              <w:rPr>
                <w:sz w:val="16"/>
              </w:rPr>
            </w:pPr>
            <w:r w:rsidRPr="00E454AB">
              <w:rPr>
                <w:sz w:val="16"/>
              </w:rPr>
              <w:t>3525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C2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9F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45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1A7B"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A4A5" w14:textId="77777777" w:rsidR="00554327" w:rsidRPr="00E454AB" w:rsidRDefault="00554327">
            <w:pPr>
              <w:pStyle w:val="TAL"/>
              <w:rPr>
                <w:sz w:val="16"/>
              </w:rPr>
            </w:pPr>
            <w:r w:rsidRPr="00E454AB">
              <w:rPr>
                <w:sz w:val="16"/>
              </w:rPr>
              <w:t>agreed</w:t>
            </w:r>
          </w:p>
        </w:tc>
      </w:tr>
      <w:tr w:rsidR="00E454AB" w:rsidRPr="00E454AB" w14:paraId="108A6E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D3D03" w14:textId="77777777" w:rsidR="00554327" w:rsidRPr="00E454AB" w:rsidRDefault="00554327">
            <w:pPr>
              <w:pStyle w:val="TAL"/>
              <w:rPr>
                <w:sz w:val="16"/>
              </w:rPr>
            </w:pPr>
            <w:r w:rsidRPr="00E454AB">
              <w:rPr>
                <w:sz w:val="16"/>
              </w:rPr>
              <w:t>C1-213117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8D4F"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D4C8"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E8A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3883"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D3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B75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1CA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0BF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D008" w14:textId="77777777" w:rsidR="00554327" w:rsidRPr="00E454AB" w:rsidRDefault="00554327">
            <w:pPr>
              <w:pStyle w:val="TAL"/>
              <w:rPr>
                <w:sz w:val="16"/>
              </w:rPr>
            </w:pPr>
            <w:r w:rsidRPr="00E454AB">
              <w:rPr>
                <w:sz w:val="16"/>
              </w:rPr>
              <w:t>revised</w:t>
            </w:r>
          </w:p>
        </w:tc>
      </w:tr>
      <w:tr w:rsidR="00E454AB" w:rsidRPr="00E454AB" w14:paraId="57FA86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0D5F" w14:textId="77777777" w:rsidR="00554327" w:rsidRPr="00E454AB" w:rsidRDefault="00554327">
            <w:pPr>
              <w:pStyle w:val="TAL"/>
              <w:rPr>
                <w:sz w:val="16"/>
              </w:rPr>
            </w:pPr>
            <w:r w:rsidRPr="00E454AB">
              <w:rPr>
                <w:sz w:val="16"/>
              </w:rPr>
              <w:t>C1-213699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C3BC"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F56A"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AF7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08ED"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66F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80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10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229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6341" w14:textId="77777777" w:rsidR="00554327" w:rsidRPr="00E454AB" w:rsidRDefault="00554327">
            <w:pPr>
              <w:pStyle w:val="TAL"/>
              <w:rPr>
                <w:sz w:val="16"/>
              </w:rPr>
            </w:pPr>
            <w:r w:rsidRPr="00E454AB">
              <w:rPr>
                <w:sz w:val="16"/>
              </w:rPr>
              <w:t>revised</w:t>
            </w:r>
          </w:p>
        </w:tc>
      </w:tr>
      <w:tr w:rsidR="00E454AB" w:rsidRPr="00E454AB" w14:paraId="2A3F1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B82B" w14:textId="77777777" w:rsidR="00554327" w:rsidRPr="00E454AB" w:rsidRDefault="00554327">
            <w:pPr>
              <w:pStyle w:val="TAL"/>
              <w:rPr>
                <w:sz w:val="16"/>
              </w:rPr>
            </w:pPr>
            <w:r w:rsidRPr="00E454AB">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2017"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DD5C"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E57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03C8"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E06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AE7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C97E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FA6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A6A0" w14:textId="77777777" w:rsidR="00554327" w:rsidRPr="00E454AB" w:rsidRDefault="00554327">
            <w:pPr>
              <w:pStyle w:val="TAL"/>
              <w:rPr>
                <w:sz w:val="16"/>
              </w:rPr>
            </w:pPr>
            <w:r w:rsidRPr="00E454AB">
              <w:rPr>
                <w:sz w:val="16"/>
              </w:rPr>
              <w:t>postponed</w:t>
            </w:r>
          </w:p>
        </w:tc>
      </w:tr>
      <w:tr w:rsidR="00E454AB" w:rsidRPr="00E454AB" w14:paraId="43A09D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0A54" w14:textId="77777777" w:rsidR="00554327" w:rsidRPr="00E454AB" w:rsidRDefault="00554327">
            <w:pPr>
              <w:pStyle w:val="TAL"/>
              <w:rPr>
                <w:sz w:val="16"/>
              </w:rPr>
            </w:pPr>
            <w:r w:rsidRPr="00E454AB">
              <w:rPr>
                <w:sz w:val="16"/>
              </w:rPr>
              <w:t>C1-213122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0D0A"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E7EA" w14:textId="77777777" w:rsidR="00554327" w:rsidRPr="00E454AB" w:rsidRDefault="00554327">
            <w:pPr>
              <w:pStyle w:val="TAL"/>
              <w:rPr>
                <w:sz w:val="16"/>
              </w:rPr>
            </w:pPr>
            <w:r w:rsidRPr="00E454AB">
              <w:rPr>
                <w:sz w:val="16"/>
              </w:rPr>
              <w:t>Nokia, Nokia Shanghai Bell, Samsung,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C71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70FB" w14:textId="77777777" w:rsidR="00554327" w:rsidRPr="00E454AB" w:rsidRDefault="00554327">
            <w:pPr>
              <w:pStyle w:val="TAL"/>
              <w:rPr>
                <w:sz w:val="16"/>
              </w:rPr>
            </w:pPr>
            <w:r w:rsidRPr="00E454AB">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2CC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38E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782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CE5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5C03" w14:textId="77777777" w:rsidR="00554327" w:rsidRPr="00E454AB" w:rsidRDefault="00554327">
            <w:pPr>
              <w:pStyle w:val="TAL"/>
              <w:rPr>
                <w:sz w:val="16"/>
              </w:rPr>
            </w:pPr>
            <w:r w:rsidRPr="00E454AB">
              <w:rPr>
                <w:sz w:val="16"/>
              </w:rPr>
              <w:t>revised</w:t>
            </w:r>
          </w:p>
        </w:tc>
      </w:tr>
      <w:tr w:rsidR="00E454AB" w:rsidRPr="00E454AB" w14:paraId="12DB72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83BB" w14:textId="77777777" w:rsidR="00554327" w:rsidRPr="00E454AB" w:rsidRDefault="00554327">
            <w:pPr>
              <w:pStyle w:val="TAL"/>
              <w:rPr>
                <w:sz w:val="16"/>
              </w:rPr>
            </w:pPr>
            <w:r w:rsidRPr="00E454AB">
              <w:rPr>
                <w:sz w:val="16"/>
              </w:rPr>
              <w:t>C1-213847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3DFA"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7DA2" w14:textId="77777777" w:rsidR="00554327" w:rsidRPr="00E454AB" w:rsidRDefault="00554327">
            <w:pPr>
              <w:pStyle w:val="TAL"/>
              <w:rPr>
                <w:sz w:val="16"/>
              </w:rPr>
            </w:pPr>
            <w:r w:rsidRPr="00E454AB">
              <w:rPr>
                <w:sz w:val="16"/>
              </w:rPr>
              <w:t xml:space="preserve">Nokia, Nokia Shanghai Bell, Samsung, Intel,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7336"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C3C6" w14:textId="77777777" w:rsidR="00554327" w:rsidRPr="00E454AB" w:rsidRDefault="00554327">
            <w:pPr>
              <w:pStyle w:val="TAL"/>
              <w:rPr>
                <w:sz w:val="16"/>
              </w:rPr>
            </w:pPr>
            <w:r w:rsidRPr="00E454AB">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3EA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37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8C8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A01F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1C32" w14:textId="77777777" w:rsidR="00554327" w:rsidRPr="00E454AB" w:rsidRDefault="00554327">
            <w:pPr>
              <w:pStyle w:val="TAL"/>
              <w:rPr>
                <w:sz w:val="16"/>
              </w:rPr>
            </w:pPr>
            <w:r w:rsidRPr="00E454AB">
              <w:rPr>
                <w:sz w:val="16"/>
              </w:rPr>
              <w:t>agreed</w:t>
            </w:r>
          </w:p>
        </w:tc>
      </w:tr>
      <w:tr w:rsidR="00E454AB" w:rsidRPr="00E454AB" w14:paraId="6D0ABC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6965" w14:textId="77777777" w:rsidR="00554327" w:rsidRPr="00E454AB" w:rsidRDefault="00554327">
            <w:pPr>
              <w:pStyle w:val="TAL"/>
              <w:rPr>
                <w:sz w:val="16"/>
              </w:rPr>
            </w:pPr>
            <w:r w:rsidRPr="00E454AB">
              <w:rPr>
                <w:sz w:val="16"/>
              </w:rPr>
              <w:t>C1-213143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097A" w14:textId="77777777" w:rsidR="00554327" w:rsidRPr="00E454AB" w:rsidRDefault="00554327">
            <w:pPr>
              <w:pStyle w:val="TAL"/>
              <w:rPr>
                <w:sz w:val="16"/>
              </w:rPr>
            </w:pPr>
            <w:r w:rsidRPr="00E454AB">
              <w:rPr>
                <w:sz w:val="16"/>
              </w:rPr>
              <w:t>Rejecting paging indication in service request procedure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799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81D5"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720A" w14:textId="77777777" w:rsidR="00554327" w:rsidRPr="00E454AB" w:rsidRDefault="00554327">
            <w:pPr>
              <w:pStyle w:val="TAL"/>
              <w:rPr>
                <w:sz w:val="16"/>
              </w:rPr>
            </w:pPr>
            <w:r w:rsidRPr="00E454AB">
              <w:rPr>
                <w:sz w:val="16"/>
              </w:rPr>
              <w:t>3528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C3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4B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B45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542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3602" w14:textId="77777777" w:rsidR="00554327" w:rsidRPr="00E454AB" w:rsidRDefault="00554327">
            <w:pPr>
              <w:pStyle w:val="TAL"/>
              <w:rPr>
                <w:sz w:val="16"/>
              </w:rPr>
            </w:pPr>
            <w:r w:rsidRPr="00E454AB">
              <w:rPr>
                <w:sz w:val="16"/>
              </w:rPr>
              <w:t>merged</w:t>
            </w:r>
          </w:p>
        </w:tc>
      </w:tr>
      <w:tr w:rsidR="00E454AB" w:rsidRPr="00E454AB" w14:paraId="5CF446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6E72" w14:textId="77777777" w:rsidR="00554327" w:rsidRPr="00E454AB" w:rsidRDefault="00554327">
            <w:pPr>
              <w:pStyle w:val="TAL"/>
              <w:rPr>
                <w:sz w:val="16"/>
              </w:rPr>
            </w:pPr>
            <w:r w:rsidRPr="00E454AB">
              <w:rPr>
                <w:sz w:val="16"/>
              </w:rPr>
              <w:lastRenderedPageBreak/>
              <w:t>C1-213149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D9B6"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143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D6C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3EA5" w14:textId="77777777" w:rsidR="00554327" w:rsidRPr="00E454AB" w:rsidRDefault="00554327">
            <w:pPr>
              <w:pStyle w:val="TAL"/>
              <w:rPr>
                <w:sz w:val="16"/>
              </w:rPr>
            </w:pPr>
            <w:r w:rsidRPr="00E454AB">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10F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AE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A3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04A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6D50" w14:textId="77777777" w:rsidR="00554327" w:rsidRPr="00E454AB" w:rsidRDefault="00554327">
            <w:pPr>
              <w:pStyle w:val="TAL"/>
              <w:rPr>
                <w:sz w:val="16"/>
              </w:rPr>
            </w:pPr>
            <w:r w:rsidRPr="00E454AB">
              <w:rPr>
                <w:sz w:val="16"/>
              </w:rPr>
              <w:t>revised</w:t>
            </w:r>
          </w:p>
        </w:tc>
      </w:tr>
      <w:tr w:rsidR="00E454AB" w:rsidRPr="00E454AB" w14:paraId="738518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8A7F" w14:textId="77777777" w:rsidR="00554327" w:rsidRPr="00E454AB" w:rsidRDefault="00554327">
            <w:pPr>
              <w:pStyle w:val="TAL"/>
              <w:rPr>
                <w:sz w:val="16"/>
              </w:rPr>
            </w:pPr>
            <w:r w:rsidRPr="00E454AB">
              <w:rPr>
                <w:sz w:val="16"/>
              </w:rPr>
              <w:t>C1-213690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F909"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B26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DA2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E1E1" w14:textId="77777777" w:rsidR="00554327" w:rsidRPr="00E454AB" w:rsidRDefault="00554327">
            <w:pPr>
              <w:pStyle w:val="TAL"/>
              <w:rPr>
                <w:sz w:val="16"/>
              </w:rPr>
            </w:pPr>
            <w:r w:rsidRPr="00E454AB">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4F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131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F5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0823"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262A" w14:textId="77777777" w:rsidR="00554327" w:rsidRPr="00E454AB" w:rsidRDefault="00554327">
            <w:pPr>
              <w:pStyle w:val="TAL"/>
              <w:rPr>
                <w:sz w:val="16"/>
              </w:rPr>
            </w:pPr>
            <w:r w:rsidRPr="00E454AB">
              <w:rPr>
                <w:sz w:val="16"/>
              </w:rPr>
              <w:t>agreed</w:t>
            </w:r>
          </w:p>
        </w:tc>
      </w:tr>
      <w:tr w:rsidR="00E454AB" w:rsidRPr="00E454AB" w14:paraId="3006D6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576C" w14:textId="77777777" w:rsidR="00554327" w:rsidRPr="00E454AB" w:rsidRDefault="00554327">
            <w:pPr>
              <w:pStyle w:val="TAL"/>
              <w:rPr>
                <w:sz w:val="16"/>
              </w:rPr>
            </w:pPr>
            <w:r w:rsidRPr="00E454AB">
              <w:rPr>
                <w:sz w:val="16"/>
              </w:rPr>
              <w:t>C1-213150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BE00"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D1D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84F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AE20" w14:textId="77777777" w:rsidR="00554327" w:rsidRPr="00E454AB" w:rsidRDefault="00554327">
            <w:pPr>
              <w:pStyle w:val="TAL"/>
              <w:rPr>
                <w:sz w:val="16"/>
              </w:rPr>
            </w:pPr>
            <w:r w:rsidRPr="00E454AB">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FCE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3C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338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375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9293" w14:textId="77777777" w:rsidR="00554327" w:rsidRPr="00E454AB" w:rsidRDefault="00554327">
            <w:pPr>
              <w:pStyle w:val="TAL"/>
              <w:rPr>
                <w:sz w:val="16"/>
              </w:rPr>
            </w:pPr>
            <w:r w:rsidRPr="00E454AB">
              <w:rPr>
                <w:sz w:val="16"/>
              </w:rPr>
              <w:t>revised</w:t>
            </w:r>
          </w:p>
        </w:tc>
      </w:tr>
      <w:tr w:rsidR="00E454AB" w:rsidRPr="00E454AB" w14:paraId="39D70C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CB0A" w14:textId="77777777" w:rsidR="00554327" w:rsidRPr="00E454AB" w:rsidRDefault="00554327">
            <w:pPr>
              <w:pStyle w:val="TAL"/>
              <w:rPr>
                <w:sz w:val="16"/>
              </w:rPr>
            </w:pPr>
            <w:r w:rsidRPr="00E454AB">
              <w:rPr>
                <w:sz w:val="16"/>
              </w:rPr>
              <w:t>C1-213915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076D"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B90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FEC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67EC" w14:textId="77777777" w:rsidR="00554327" w:rsidRPr="00E454AB" w:rsidRDefault="00554327">
            <w:pPr>
              <w:pStyle w:val="TAL"/>
              <w:rPr>
                <w:sz w:val="16"/>
              </w:rPr>
            </w:pPr>
            <w:r w:rsidRPr="00E454AB">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B88B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FF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050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2A8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FADF" w14:textId="77777777" w:rsidR="00554327" w:rsidRPr="00E454AB" w:rsidRDefault="00554327">
            <w:pPr>
              <w:pStyle w:val="TAL"/>
              <w:rPr>
                <w:sz w:val="16"/>
              </w:rPr>
            </w:pPr>
            <w:r w:rsidRPr="00E454AB">
              <w:rPr>
                <w:sz w:val="16"/>
              </w:rPr>
              <w:t>agreed</w:t>
            </w:r>
          </w:p>
        </w:tc>
      </w:tr>
      <w:tr w:rsidR="00E454AB" w:rsidRPr="00E454AB" w14:paraId="625B18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AC97" w14:textId="77777777" w:rsidR="00554327" w:rsidRPr="00E454AB" w:rsidRDefault="00554327">
            <w:pPr>
              <w:pStyle w:val="TAL"/>
              <w:rPr>
                <w:sz w:val="16"/>
              </w:rPr>
            </w:pPr>
            <w:r w:rsidRPr="00E454AB">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C504"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12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6B2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66A6" w14:textId="77777777" w:rsidR="00554327" w:rsidRPr="00E454AB" w:rsidRDefault="00554327">
            <w:pPr>
              <w:pStyle w:val="TAL"/>
              <w:rPr>
                <w:sz w:val="16"/>
              </w:rPr>
            </w:pPr>
            <w:r w:rsidRPr="00E454AB">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8E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C8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303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F84A"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F2D7" w14:textId="77777777" w:rsidR="00554327" w:rsidRPr="00E454AB" w:rsidRDefault="00554327">
            <w:pPr>
              <w:pStyle w:val="TAL"/>
              <w:rPr>
                <w:sz w:val="16"/>
              </w:rPr>
            </w:pPr>
            <w:r w:rsidRPr="00E454AB">
              <w:rPr>
                <w:sz w:val="16"/>
              </w:rPr>
              <w:t>revised</w:t>
            </w:r>
          </w:p>
        </w:tc>
      </w:tr>
      <w:tr w:rsidR="00E454AB" w:rsidRPr="00E454AB" w14:paraId="1FBF0D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3334" w14:textId="77777777" w:rsidR="00554327" w:rsidRPr="00E454AB" w:rsidRDefault="00554327">
            <w:pPr>
              <w:pStyle w:val="TAL"/>
              <w:rPr>
                <w:sz w:val="16"/>
              </w:rPr>
            </w:pPr>
            <w:r w:rsidRPr="00E454AB">
              <w:rPr>
                <w:sz w:val="16"/>
              </w:rPr>
              <w:t>C1-213694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33BF"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08C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340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B3F3" w14:textId="77777777" w:rsidR="00554327" w:rsidRPr="00E454AB" w:rsidRDefault="00554327">
            <w:pPr>
              <w:pStyle w:val="TAL"/>
              <w:rPr>
                <w:sz w:val="16"/>
              </w:rPr>
            </w:pPr>
            <w:r w:rsidRPr="00E454AB">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43D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BC1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8E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BF85"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197A" w14:textId="77777777" w:rsidR="00554327" w:rsidRPr="00E454AB" w:rsidRDefault="00554327">
            <w:pPr>
              <w:pStyle w:val="TAL"/>
              <w:rPr>
                <w:sz w:val="16"/>
              </w:rPr>
            </w:pPr>
            <w:r w:rsidRPr="00E454AB">
              <w:rPr>
                <w:sz w:val="16"/>
              </w:rPr>
              <w:t>postponed</w:t>
            </w:r>
          </w:p>
        </w:tc>
      </w:tr>
      <w:tr w:rsidR="00E454AB" w:rsidRPr="00E454AB" w14:paraId="20530B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5914" w14:textId="77777777" w:rsidR="00554327" w:rsidRPr="00E454AB" w:rsidRDefault="00554327">
            <w:pPr>
              <w:pStyle w:val="TAL"/>
              <w:rPr>
                <w:sz w:val="16"/>
              </w:rPr>
            </w:pPr>
            <w:r w:rsidRPr="00E454AB">
              <w:rPr>
                <w:sz w:val="16"/>
              </w:rPr>
              <w:t>C1-213221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6388"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1746"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9B1D"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9AB4" w14:textId="77777777" w:rsidR="00554327" w:rsidRPr="00E454AB" w:rsidRDefault="00554327">
            <w:pPr>
              <w:pStyle w:val="TAL"/>
              <w:rPr>
                <w:sz w:val="16"/>
              </w:rPr>
            </w:pPr>
            <w:r w:rsidRPr="00E454AB">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A5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B0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10E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391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487F" w14:textId="77777777" w:rsidR="00554327" w:rsidRPr="00E454AB" w:rsidRDefault="00554327">
            <w:pPr>
              <w:pStyle w:val="TAL"/>
              <w:rPr>
                <w:sz w:val="16"/>
              </w:rPr>
            </w:pPr>
            <w:r w:rsidRPr="00E454AB">
              <w:rPr>
                <w:sz w:val="16"/>
              </w:rPr>
              <w:t>revised</w:t>
            </w:r>
          </w:p>
        </w:tc>
      </w:tr>
      <w:tr w:rsidR="00E454AB" w:rsidRPr="00E454AB" w14:paraId="2B77A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CAA6" w14:textId="77777777" w:rsidR="00554327" w:rsidRPr="00E454AB" w:rsidRDefault="00554327">
            <w:pPr>
              <w:pStyle w:val="TAL"/>
              <w:rPr>
                <w:sz w:val="16"/>
              </w:rPr>
            </w:pPr>
            <w:r w:rsidRPr="00E454AB">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0DC2"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A1F2"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8BEB"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964" w14:textId="77777777" w:rsidR="00554327" w:rsidRPr="00E454AB" w:rsidRDefault="00554327">
            <w:pPr>
              <w:pStyle w:val="TAL"/>
              <w:rPr>
                <w:sz w:val="16"/>
              </w:rPr>
            </w:pPr>
            <w:r w:rsidRPr="00E454AB">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A50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01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BA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363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5682" w14:textId="77777777" w:rsidR="00554327" w:rsidRPr="00E454AB" w:rsidRDefault="00554327">
            <w:pPr>
              <w:pStyle w:val="TAL"/>
              <w:rPr>
                <w:sz w:val="16"/>
              </w:rPr>
            </w:pPr>
            <w:r w:rsidRPr="00E454AB">
              <w:rPr>
                <w:sz w:val="16"/>
              </w:rPr>
              <w:t>postponed</w:t>
            </w:r>
          </w:p>
        </w:tc>
      </w:tr>
      <w:tr w:rsidR="00E454AB" w:rsidRPr="00E454AB" w14:paraId="7FD612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13C8" w14:textId="77777777" w:rsidR="00554327" w:rsidRPr="00E454AB" w:rsidRDefault="00554327">
            <w:pPr>
              <w:pStyle w:val="TAL"/>
              <w:rPr>
                <w:sz w:val="16"/>
              </w:rPr>
            </w:pPr>
            <w:r w:rsidRPr="00E454AB">
              <w:rPr>
                <w:sz w:val="16"/>
              </w:rPr>
              <w:t>C1-213222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A08A"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D9D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371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9F82" w14:textId="77777777" w:rsidR="00554327" w:rsidRPr="00E454AB" w:rsidRDefault="00554327">
            <w:pPr>
              <w:pStyle w:val="TAL"/>
              <w:rPr>
                <w:sz w:val="16"/>
              </w:rPr>
            </w:pPr>
            <w:r w:rsidRPr="00E454AB">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FC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A5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89D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A09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1792" w14:textId="77777777" w:rsidR="00554327" w:rsidRPr="00E454AB" w:rsidRDefault="00554327">
            <w:pPr>
              <w:pStyle w:val="TAL"/>
              <w:rPr>
                <w:sz w:val="16"/>
              </w:rPr>
            </w:pPr>
            <w:r w:rsidRPr="00E454AB">
              <w:rPr>
                <w:sz w:val="16"/>
              </w:rPr>
              <w:t>revised</w:t>
            </w:r>
          </w:p>
        </w:tc>
      </w:tr>
      <w:tr w:rsidR="00E454AB" w:rsidRPr="00E454AB" w14:paraId="1BC5C8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6FD7" w14:textId="77777777" w:rsidR="00554327" w:rsidRPr="00E454AB" w:rsidRDefault="00554327">
            <w:pPr>
              <w:pStyle w:val="TAL"/>
              <w:rPr>
                <w:sz w:val="16"/>
              </w:rPr>
            </w:pPr>
            <w:r w:rsidRPr="00E454AB">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7820"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487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CE4"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783D" w14:textId="77777777" w:rsidR="00554327" w:rsidRPr="00E454AB" w:rsidRDefault="00554327">
            <w:pPr>
              <w:pStyle w:val="TAL"/>
              <w:rPr>
                <w:sz w:val="16"/>
              </w:rPr>
            </w:pPr>
            <w:r w:rsidRPr="00E454AB">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74B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09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AB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0F9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3CDD" w14:textId="77777777" w:rsidR="00554327" w:rsidRPr="00E454AB" w:rsidRDefault="00554327">
            <w:pPr>
              <w:pStyle w:val="TAL"/>
              <w:rPr>
                <w:sz w:val="16"/>
              </w:rPr>
            </w:pPr>
            <w:r w:rsidRPr="00E454AB">
              <w:rPr>
                <w:sz w:val="16"/>
              </w:rPr>
              <w:t>postponed</w:t>
            </w:r>
          </w:p>
        </w:tc>
      </w:tr>
      <w:tr w:rsidR="00E454AB" w:rsidRPr="00E454AB" w14:paraId="28B423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69AC" w14:textId="77777777" w:rsidR="00554327" w:rsidRPr="00E454AB" w:rsidRDefault="00554327">
            <w:pPr>
              <w:pStyle w:val="TAL"/>
              <w:rPr>
                <w:sz w:val="16"/>
              </w:rPr>
            </w:pPr>
            <w:r w:rsidRPr="00E454AB">
              <w:rPr>
                <w:sz w:val="16"/>
              </w:rPr>
              <w:t>C1-213270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918D"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8C30"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EF9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721B"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78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DE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5C6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CF27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C6E5" w14:textId="77777777" w:rsidR="00554327" w:rsidRPr="00E454AB" w:rsidRDefault="00554327">
            <w:pPr>
              <w:pStyle w:val="TAL"/>
              <w:rPr>
                <w:sz w:val="16"/>
              </w:rPr>
            </w:pPr>
            <w:r w:rsidRPr="00E454AB">
              <w:rPr>
                <w:sz w:val="16"/>
              </w:rPr>
              <w:t>revised</w:t>
            </w:r>
          </w:p>
        </w:tc>
      </w:tr>
      <w:tr w:rsidR="00E454AB" w:rsidRPr="00E454AB" w14:paraId="32A649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C6B3" w14:textId="77777777" w:rsidR="00554327" w:rsidRPr="00E454AB" w:rsidRDefault="00554327">
            <w:pPr>
              <w:pStyle w:val="TAL"/>
              <w:rPr>
                <w:sz w:val="16"/>
              </w:rPr>
            </w:pPr>
            <w:r w:rsidRPr="00E454AB">
              <w:rPr>
                <w:sz w:val="16"/>
              </w:rPr>
              <w:t>C1-213580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8030"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B65C"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CA4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0E97F"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A648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B1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D37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113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190F" w14:textId="77777777" w:rsidR="00554327" w:rsidRPr="00E454AB" w:rsidRDefault="00554327">
            <w:pPr>
              <w:pStyle w:val="TAL"/>
              <w:rPr>
                <w:sz w:val="16"/>
              </w:rPr>
            </w:pPr>
            <w:r w:rsidRPr="00E454AB">
              <w:rPr>
                <w:sz w:val="16"/>
              </w:rPr>
              <w:t>revised</w:t>
            </w:r>
          </w:p>
        </w:tc>
      </w:tr>
      <w:tr w:rsidR="00E454AB" w:rsidRPr="00E454AB" w14:paraId="6C1222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0FC3" w14:textId="77777777" w:rsidR="00554327" w:rsidRPr="00E454AB" w:rsidRDefault="00554327">
            <w:pPr>
              <w:pStyle w:val="TAL"/>
              <w:rPr>
                <w:sz w:val="16"/>
              </w:rPr>
            </w:pPr>
            <w:r w:rsidRPr="00E454AB">
              <w:rPr>
                <w:sz w:val="16"/>
              </w:rPr>
              <w:t>C1-213724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6D08"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806E"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E27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B54A"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AB5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82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836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9AF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535F" w14:textId="77777777" w:rsidR="00554327" w:rsidRPr="00E454AB" w:rsidRDefault="00554327">
            <w:pPr>
              <w:pStyle w:val="TAL"/>
              <w:rPr>
                <w:sz w:val="16"/>
              </w:rPr>
            </w:pPr>
            <w:r w:rsidRPr="00E454AB">
              <w:rPr>
                <w:sz w:val="16"/>
              </w:rPr>
              <w:t>revised</w:t>
            </w:r>
          </w:p>
        </w:tc>
      </w:tr>
      <w:tr w:rsidR="00E454AB" w:rsidRPr="00E454AB" w14:paraId="0EBB19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E630" w14:textId="77777777" w:rsidR="00554327" w:rsidRPr="00E454AB" w:rsidRDefault="00554327">
            <w:pPr>
              <w:pStyle w:val="TAL"/>
              <w:rPr>
                <w:sz w:val="16"/>
              </w:rPr>
            </w:pPr>
            <w:r w:rsidRPr="00E454AB">
              <w:rPr>
                <w:sz w:val="16"/>
              </w:rPr>
              <w:t>C1-213805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6E1E"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54F5"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0F9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3D31"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6E2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75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371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FF6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56BB" w14:textId="77777777" w:rsidR="00554327" w:rsidRPr="00E454AB" w:rsidRDefault="00554327">
            <w:pPr>
              <w:pStyle w:val="TAL"/>
              <w:rPr>
                <w:sz w:val="16"/>
              </w:rPr>
            </w:pPr>
            <w:r w:rsidRPr="00E454AB">
              <w:rPr>
                <w:sz w:val="16"/>
              </w:rPr>
              <w:t>agreed</w:t>
            </w:r>
          </w:p>
        </w:tc>
      </w:tr>
      <w:tr w:rsidR="00E454AB" w:rsidRPr="00E454AB" w14:paraId="07A18E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8D54" w14:textId="77777777" w:rsidR="00554327" w:rsidRPr="00E454AB" w:rsidRDefault="00554327">
            <w:pPr>
              <w:pStyle w:val="TAL"/>
              <w:rPr>
                <w:sz w:val="16"/>
              </w:rPr>
            </w:pPr>
            <w:r w:rsidRPr="00E454AB">
              <w:rPr>
                <w:sz w:val="16"/>
              </w:rPr>
              <w:t>C1-213332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9905"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35E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882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5640" w14:textId="77777777" w:rsidR="00554327" w:rsidRPr="00E454AB" w:rsidRDefault="00554327">
            <w:pPr>
              <w:pStyle w:val="TAL"/>
              <w:rPr>
                <w:sz w:val="16"/>
              </w:rPr>
            </w:pPr>
            <w:r w:rsidRPr="00E454AB">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A8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028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30A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BD0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A1B6" w14:textId="77777777" w:rsidR="00554327" w:rsidRPr="00E454AB" w:rsidRDefault="00554327">
            <w:pPr>
              <w:pStyle w:val="TAL"/>
              <w:rPr>
                <w:sz w:val="16"/>
              </w:rPr>
            </w:pPr>
            <w:r w:rsidRPr="00E454AB">
              <w:rPr>
                <w:sz w:val="16"/>
              </w:rPr>
              <w:t>revised</w:t>
            </w:r>
          </w:p>
        </w:tc>
      </w:tr>
      <w:tr w:rsidR="00E454AB" w:rsidRPr="00E454AB" w14:paraId="0B03ED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DA2" w14:textId="77777777" w:rsidR="00554327" w:rsidRPr="00E454AB" w:rsidRDefault="00554327">
            <w:pPr>
              <w:pStyle w:val="TAL"/>
              <w:rPr>
                <w:sz w:val="16"/>
              </w:rPr>
            </w:pPr>
            <w:r w:rsidRPr="00E454AB">
              <w:rPr>
                <w:sz w:val="16"/>
              </w:rPr>
              <w:t>C1-213677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D556"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3D41"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A78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BEE0" w14:textId="77777777" w:rsidR="00554327" w:rsidRPr="00E454AB" w:rsidRDefault="00554327">
            <w:pPr>
              <w:pStyle w:val="TAL"/>
              <w:rPr>
                <w:sz w:val="16"/>
              </w:rPr>
            </w:pPr>
            <w:r w:rsidRPr="00E454AB">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8E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2A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3D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02A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47B6" w14:textId="77777777" w:rsidR="00554327" w:rsidRPr="00E454AB" w:rsidRDefault="00554327">
            <w:pPr>
              <w:pStyle w:val="TAL"/>
              <w:rPr>
                <w:sz w:val="16"/>
              </w:rPr>
            </w:pPr>
            <w:r w:rsidRPr="00E454AB">
              <w:rPr>
                <w:sz w:val="16"/>
              </w:rPr>
              <w:t>agreed</w:t>
            </w:r>
          </w:p>
        </w:tc>
      </w:tr>
      <w:tr w:rsidR="00E454AB" w:rsidRPr="00E454AB" w14:paraId="501F83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6C5C3" w14:textId="77777777" w:rsidR="00554327" w:rsidRPr="00E454AB" w:rsidRDefault="00554327">
            <w:pPr>
              <w:pStyle w:val="TAL"/>
              <w:rPr>
                <w:sz w:val="16"/>
              </w:rPr>
            </w:pPr>
            <w:r w:rsidRPr="00E454AB">
              <w:rPr>
                <w:sz w:val="16"/>
              </w:rPr>
              <w:t>C1-213352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A015"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322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ABB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5445" w14:textId="77777777" w:rsidR="00554327" w:rsidRPr="00E454AB" w:rsidRDefault="00554327">
            <w:pPr>
              <w:pStyle w:val="TAL"/>
              <w:rPr>
                <w:sz w:val="16"/>
              </w:rPr>
            </w:pPr>
            <w:r w:rsidRPr="00E454AB">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90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7B9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5C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EBD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3AC6" w14:textId="77777777" w:rsidR="00554327" w:rsidRPr="00E454AB" w:rsidRDefault="00554327">
            <w:pPr>
              <w:pStyle w:val="TAL"/>
              <w:rPr>
                <w:sz w:val="16"/>
              </w:rPr>
            </w:pPr>
            <w:r w:rsidRPr="00E454AB">
              <w:rPr>
                <w:sz w:val="16"/>
              </w:rPr>
              <w:t>revised</w:t>
            </w:r>
          </w:p>
        </w:tc>
      </w:tr>
      <w:tr w:rsidR="00E454AB" w:rsidRPr="00E454AB" w14:paraId="69B8EC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D5EE" w14:textId="77777777" w:rsidR="00554327" w:rsidRPr="00E454AB" w:rsidRDefault="00554327">
            <w:pPr>
              <w:pStyle w:val="TAL"/>
              <w:rPr>
                <w:sz w:val="16"/>
              </w:rPr>
            </w:pPr>
            <w:r w:rsidRPr="00E454AB">
              <w:rPr>
                <w:sz w:val="16"/>
              </w:rPr>
              <w:t>C1-213747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FDBA"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A27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47AF"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0034" w14:textId="77777777" w:rsidR="00554327" w:rsidRPr="00E454AB" w:rsidRDefault="00554327">
            <w:pPr>
              <w:pStyle w:val="TAL"/>
              <w:rPr>
                <w:sz w:val="16"/>
              </w:rPr>
            </w:pPr>
            <w:r w:rsidRPr="00E454AB">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C00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CBC8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82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951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42AD" w14:textId="77777777" w:rsidR="00554327" w:rsidRPr="00E454AB" w:rsidRDefault="00554327">
            <w:pPr>
              <w:pStyle w:val="TAL"/>
              <w:rPr>
                <w:sz w:val="16"/>
              </w:rPr>
            </w:pPr>
            <w:r w:rsidRPr="00E454AB">
              <w:rPr>
                <w:sz w:val="16"/>
              </w:rPr>
              <w:t>agreed</w:t>
            </w:r>
          </w:p>
        </w:tc>
      </w:tr>
      <w:tr w:rsidR="00E454AB" w:rsidRPr="00E454AB" w14:paraId="175D35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46E0" w14:textId="77777777" w:rsidR="00554327" w:rsidRPr="00E454AB" w:rsidRDefault="00554327">
            <w:pPr>
              <w:pStyle w:val="TAL"/>
              <w:rPr>
                <w:sz w:val="16"/>
              </w:rPr>
            </w:pPr>
            <w:r w:rsidRPr="00E454AB">
              <w:rPr>
                <w:sz w:val="16"/>
              </w:rPr>
              <w:t>C1-213373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057F"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B8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E92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6D4B" w14:textId="77777777" w:rsidR="00554327" w:rsidRPr="00E454AB" w:rsidRDefault="00554327">
            <w:pPr>
              <w:pStyle w:val="TAL"/>
              <w:rPr>
                <w:sz w:val="16"/>
              </w:rPr>
            </w:pPr>
            <w:r w:rsidRPr="00E454AB">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991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95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80FC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8DA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0E45" w14:textId="77777777" w:rsidR="00554327" w:rsidRPr="00E454AB" w:rsidRDefault="00554327">
            <w:pPr>
              <w:pStyle w:val="TAL"/>
              <w:rPr>
                <w:sz w:val="16"/>
              </w:rPr>
            </w:pPr>
            <w:r w:rsidRPr="00E454AB">
              <w:rPr>
                <w:sz w:val="16"/>
              </w:rPr>
              <w:t>withdrawn</w:t>
            </w:r>
          </w:p>
        </w:tc>
      </w:tr>
      <w:tr w:rsidR="00E454AB" w:rsidRPr="00E454AB" w14:paraId="2D27B0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8258" w14:textId="77777777" w:rsidR="00554327" w:rsidRPr="00E454AB" w:rsidRDefault="00554327">
            <w:pPr>
              <w:pStyle w:val="TAL"/>
              <w:rPr>
                <w:sz w:val="16"/>
              </w:rPr>
            </w:pPr>
            <w:r w:rsidRPr="00E454AB">
              <w:rPr>
                <w:sz w:val="16"/>
              </w:rPr>
              <w:t>C1-213379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4CB9" w14:textId="77777777" w:rsidR="00554327" w:rsidRPr="00E454AB" w:rsidRDefault="00554327">
            <w:pPr>
              <w:pStyle w:val="TAL"/>
              <w:rPr>
                <w:sz w:val="16"/>
              </w:rPr>
            </w:pPr>
            <w:r w:rsidRPr="00E454AB">
              <w:rPr>
                <w:sz w:val="16"/>
              </w:rPr>
              <w:t>Correction to the GBR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3E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9622"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62B3" w14:textId="77777777" w:rsidR="00554327" w:rsidRPr="00E454AB" w:rsidRDefault="00554327">
            <w:pPr>
              <w:pStyle w:val="TAL"/>
              <w:rPr>
                <w:sz w:val="16"/>
              </w:rPr>
            </w:pPr>
            <w:r w:rsidRPr="00E454AB">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70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5C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0FE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E2EF"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CD82" w14:textId="77777777" w:rsidR="00554327" w:rsidRPr="00E454AB" w:rsidRDefault="00554327">
            <w:pPr>
              <w:pStyle w:val="TAL"/>
              <w:rPr>
                <w:sz w:val="16"/>
              </w:rPr>
            </w:pPr>
            <w:r w:rsidRPr="00E454AB">
              <w:rPr>
                <w:sz w:val="16"/>
              </w:rPr>
              <w:t>agreed</w:t>
            </w:r>
          </w:p>
        </w:tc>
      </w:tr>
      <w:tr w:rsidR="00E454AB" w:rsidRPr="00E454AB" w14:paraId="5B63FF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4772" w14:textId="77777777" w:rsidR="00554327" w:rsidRPr="00E454AB" w:rsidRDefault="00554327">
            <w:pPr>
              <w:pStyle w:val="TAL"/>
              <w:rPr>
                <w:sz w:val="16"/>
              </w:rPr>
            </w:pPr>
            <w:r w:rsidRPr="00E454AB">
              <w:rPr>
                <w:sz w:val="16"/>
              </w:rPr>
              <w:t>C1-213391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DAD8" w14:textId="77777777" w:rsidR="00554327" w:rsidRPr="00E454AB" w:rsidRDefault="00554327">
            <w:pPr>
              <w:pStyle w:val="TAL"/>
              <w:rPr>
                <w:sz w:val="16"/>
              </w:rPr>
            </w:pPr>
            <w:r w:rsidRPr="00E454AB">
              <w:rPr>
                <w:sz w:val="16"/>
              </w:rPr>
              <w:t>Indication of 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890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B55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EF12" w14:textId="77777777" w:rsidR="00554327" w:rsidRPr="00E454AB" w:rsidRDefault="00554327">
            <w:pPr>
              <w:pStyle w:val="TAL"/>
              <w:rPr>
                <w:sz w:val="16"/>
              </w:rPr>
            </w:pPr>
            <w:r w:rsidRPr="00E454AB">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7A4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CF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4B8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2D1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D9C4" w14:textId="77777777" w:rsidR="00554327" w:rsidRPr="00E454AB" w:rsidRDefault="00554327">
            <w:pPr>
              <w:pStyle w:val="TAL"/>
              <w:rPr>
                <w:sz w:val="16"/>
              </w:rPr>
            </w:pPr>
            <w:r w:rsidRPr="00E454AB">
              <w:rPr>
                <w:sz w:val="16"/>
              </w:rPr>
              <w:t>postponed</w:t>
            </w:r>
          </w:p>
        </w:tc>
      </w:tr>
      <w:tr w:rsidR="00E454AB" w:rsidRPr="00E454AB" w14:paraId="178547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F25FC" w14:textId="77777777" w:rsidR="00554327" w:rsidRPr="00E454AB" w:rsidRDefault="00554327">
            <w:pPr>
              <w:pStyle w:val="TAL"/>
              <w:rPr>
                <w:sz w:val="16"/>
              </w:rPr>
            </w:pPr>
            <w:r w:rsidRPr="00E454AB">
              <w:rPr>
                <w:sz w:val="16"/>
              </w:rPr>
              <w:t>C1-213402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EF11" w14:textId="77777777" w:rsidR="00554327" w:rsidRPr="00E454AB" w:rsidRDefault="00554327">
            <w:pPr>
              <w:pStyle w:val="TAL"/>
              <w:rPr>
                <w:sz w:val="16"/>
              </w:rPr>
            </w:pPr>
            <w:r w:rsidRPr="00E454AB">
              <w:rPr>
                <w:sz w:val="16"/>
              </w:rPr>
              <w:t>Alignment on UE retry restriction for ESM causes #50#51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33B1"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094E" w14:textId="77777777" w:rsidR="00554327" w:rsidRPr="00E454AB" w:rsidRDefault="00554327">
            <w:pPr>
              <w:pStyle w:val="TAL"/>
              <w:rPr>
                <w:sz w:val="16"/>
              </w:rPr>
            </w:pPr>
            <w:r w:rsidRPr="00E454AB">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E6DB" w14:textId="77777777" w:rsidR="00554327" w:rsidRPr="00E454AB" w:rsidRDefault="00554327">
            <w:pPr>
              <w:pStyle w:val="TAL"/>
              <w:rPr>
                <w:sz w:val="16"/>
              </w:rPr>
            </w:pPr>
            <w:r w:rsidRPr="00E454AB">
              <w:rPr>
                <w:sz w:val="16"/>
              </w:rPr>
              <w:t>3540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1A3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0586"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D972"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B63F" w14:textId="77777777" w:rsidR="00554327" w:rsidRPr="00E454AB" w:rsidRDefault="00554327">
            <w:pPr>
              <w:pStyle w:val="TAL"/>
              <w:rPr>
                <w:sz w:val="16"/>
              </w:rPr>
            </w:pPr>
            <w:r w:rsidRPr="00E454AB">
              <w:rPr>
                <w:sz w:val="16"/>
              </w:rPr>
              <w:t>SAES17, SINE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3B79" w14:textId="77777777" w:rsidR="00554327" w:rsidRPr="00E454AB" w:rsidRDefault="00554327">
            <w:pPr>
              <w:pStyle w:val="TAL"/>
              <w:rPr>
                <w:sz w:val="16"/>
              </w:rPr>
            </w:pPr>
            <w:r w:rsidRPr="00E454AB">
              <w:rPr>
                <w:sz w:val="16"/>
              </w:rPr>
              <w:t>agreed</w:t>
            </w:r>
          </w:p>
        </w:tc>
      </w:tr>
      <w:tr w:rsidR="00E454AB" w:rsidRPr="00E454AB" w14:paraId="05343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4E74" w14:textId="77777777" w:rsidR="00554327" w:rsidRPr="00E454AB" w:rsidRDefault="00554327">
            <w:pPr>
              <w:pStyle w:val="TAL"/>
              <w:rPr>
                <w:sz w:val="16"/>
              </w:rPr>
            </w:pPr>
            <w:r w:rsidRPr="00E454AB">
              <w:rPr>
                <w:sz w:val="16"/>
              </w:rPr>
              <w:t>C1-213403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98E9"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FFE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2CC5"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5D34" w14:textId="77777777" w:rsidR="00554327" w:rsidRPr="00E454AB" w:rsidRDefault="00554327">
            <w:pPr>
              <w:pStyle w:val="TAL"/>
              <w:rPr>
                <w:sz w:val="16"/>
              </w:rPr>
            </w:pPr>
            <w:r w:rsidRPr="00E454AB">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735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07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893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CB3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7DA73" w14:textId="77777777" w:rsidR="00554327" w:rsidRPr="00E454AB" w:rsidRDefault="00554327">
            <w:pPr>
              <w:pStyle w:val="TAL"/>
              <w:rPr>
                <w:sz w:val="16"/>
              </w:rPr>
            </w:pPr>
            <w:r w:rsidRPr="00E454AB">
              <w:rPr>
                <w:sz w:val="16"/>
              </w:rPr>
              <w:t>revised</w:t>
            </w:r>
          </w:p>
        </w:tc>
      </w:tr>
      <w:tr w:rsidR="00E454AB" w:rsidRPr="00E454AB" w14:paraId="232DCC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D913" w14:textId="77777777" w:rsidR="00554327" w:rsidRPr="00E454AB" w:rsidRDefault="00554327">
            <w:pPr>
              <w:pStyle w:val="TAL"/>
              <w:rPr>
                <w:sz w:val="16"/>
              </w:rPr>
            </w:pPr>
            <w:r w:rsidRPr="00E454AB">
              <w:rPr>
                <w:sz w:val="16"/>
              </w:rPr>
              <w:t>C1-213890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729D"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BA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C1E2"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F922" w14:textId="77777777" w:rsidR="00554327" w:rsidRPr="00E454AB" w:rsidRDefault="00554327">
            <w:pPr>
              <w:pStyle w:val="TAL"/>
              <w:rPr>
                <w:sz w:val="16"/>
              </w:rPr>
            </w:pPr>
            <w:r w:rsidRPr="00E454AB">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54E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34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D2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D5D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E974" w14:textId="77777777" w:rsidR="00554327" w:rsidRPr="00E454AB" w:rsidRDefault="00554327">
            <w:pPr>
              <w:pStyle w:val="TAL"/>
              <w:rPr>
                <w:sz w:val="16"/>
              </w:rPr>
            </w:pPr>
            <w:r w:rsidRPr="00E454AB">
              <w:rPr>
                <w:sz w:val="16"/>
              </w:rPr>
              <w:t>postponed</w:t>
            </w:r>
          </w:p>
        </w:tc>
      </w:tr>
      <w:tr w:rsidR="00E454AB" w:rsidRPr="00E454AB" w14:paraId="28EBFE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8885" w14:textId="77777777" w:rsidR="00554327" w:rsidRPr="00E454AB" w:rsidRDefault="00554327">
            <w:pPr>
              <w:pStyle w:val="TAL"/>
              <w:rPr>
                <w:sz w:val="16"/>
              </w:rPr>
            </w:pPr>
            <w:r w:rsidRPr="00E454AB">
              <w:rPr>
                <w:sz w:val="16"/>
              </w:rPr>
              <w:t>C1-213415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1E8D" w14:textId="77777777" w:rsidR="00554327" w:rsidRPr="00E454AB" w:rsidRDefault="00554327">
            <w:pPr>
              <w:pStyle w:val="TAL"/>
              <w:rPr>
                <w:sz w:val="16"/>
              </w:rPr>
            </w:pPr>
            <w:r w:rsidRPr="00E454AB">
              <w:rPr>
                <w:sz w:val="16"/>
              </w:rPr>
              <w:t>Handling of security contexts at TAU reject in idle mode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BE98"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AFF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CCBB" w14:textId="77777777" w:rsidR="00554327" w:rsidRPr="00E454AB" w:rsidRDefault="00554327">
            <w:pPr>
              <w:pStyle w:val="TAL"/>
              <w:rPr>
                <w:sz w:val="16"/>
              </w:rPr>
            </w:pPr>
            <w:r w:rsidRPr="00E454AB">
              <w:rPr>
                <w:sz w:val="16"/>
              </w:rPr>
              <w:t>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03B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5E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21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75DB"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02A9" w14:textId="77777777" w:rsidR="00554327" w:rsidRPr="00E454AB" w:rsidRDefault="00554327">
            <w:pPr>
              <w:pStyle w:val="TAL"/>
              <w:rPr>
                <w:sz w:val="16"/>
              </w:rPr>
            </w:pPr>
            <w:r w:rsidRPr="00E454AB">
              <w:rPr>
                <w:sz w:val="16"/>
              </w:rPr>
              <w:t>postponed</w:t>
            </w:r>
          </w:p>
        </w:tc>
      </w:tr>
      <w:tr w:rsidR="00E454AB" w:rsidRPr="00E454AB" w14:paraId="09408D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68DE" w14:textId="77777777" w:rsidR="00554327" w:rsidRPr="00E454AB" w:rsidRDefault="00554327">
            <w:pPr>
              <w:pStyle w:val="TAL"/>
              <w:rPr>
                <w:sz w:val="16"/>
              </w:rPr>
            </w:pPr>
            <w:r w:rsidRPr="00E454AB">
              <w:rPr>
                <w:sz w:val="16"/>
              </w:rPr>
              <w:t>C1-213491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C0F3"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FBE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9E4D"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AA9B" w14:textId="77777777" w:rsidR="00554327" w:rsidRPr="00E454AB" w:rsidRDefault="00554327">
            <w:pPr>
              <w:pStyle w:val="TAL"/>
              <w:rPr>
                <w:sz w:val="16"/>
              </w:rPr>
            </w:pPr>
            <w:r w:rsidRPr="00E454AB">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7C8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49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30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5C54"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B013" w14:textId="77777777" w:rsidR="00554327" w:rsidRPr="00E454AB" w:rsidRDefault="00554327">
            <w:pPr>
              <w:pStyle w:val="TAL"/>
              <w:rPr>
                <w:sz w:val="16"/>
              </w:rPr>
            </w:pPr>
            <w:r w:rsidRPr="00E454AB">
              <w:rPr>
                <w:sz w:val="16"/>
              </w:rPr>
              <w:t>revised</w:t>
            </w:r>
          </w:p>
        </w:tc>
      </w:tr>
      <w:tr w:rsidR="00E454AB" w:rsidRPr="00E454AB" w14:paraId="7A98D7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49F2" w14:textId="77777777" w:rsidR="00554327" w:rsidRPr="00E454AB" w:rsidRDefault="00554327">
            <w:pPr>
              <w:pStyle w:val="TAL"/>
              <w:rPr>
                <w:sz w:val="16"/>
              </w:rPr>
            </w:pPr>
            <w:r w:rsidRPr="00E454AB">
              <w:rPr>
                <w:sz w:val="16"/>
              </w:rPr>
              <w:t>C1-213845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798A"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EE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538B"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E1D9" w14:textId="77777777" w:rsidR="00554327" w:rsidRPr="00E454AB" w:rsidRDefault="00554327">
            <w:pPr>
              <w:pStyle w:val="TAL"/>
              <w:rPr>
                <w:sz w:val="16"/>
              </w:rPr>
            </w:pPr>
            <w:r w:rsidRPr="00E454AB">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205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9F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E82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9289" w14:textId="77777777" w:rsidR="00554327" w:rsidRPr="00E454AB" w:rsidRDefault="00554327">
            <w:pPr>
              <w:pStyle w:val="TAL"/>
              <w:rPr>
                <w:sz w:val="16"/>
              </w:rPr>
            </w:pPr>
            <w:r w:rsidRPr="00E454AB">
              <w:rPr>
                <w:sz w:val="16"/>
              </w:rPr>
              <w:t>SINE,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4325" w14:textId="77777777" w:rsidR="00554327" w:rsidRPr="00E454AB" w:rsidRDefault="00554327">
            <w:pPr>
              <w:pStyle w:val="TAL"/>
              <w:rPr>
                <w:sz w:val="16"/>
              </w:rPr>
            </w:pPr>
            <w:r w:rsidRPr="00E454AB">
              <w:rPr>
                <w:sz w:val="16"/>
              </w:rPr>
              <w:t>agreed</w:t>
            </w:r>
          </w:p>
        </w:tc>
      </w:tr>
      <w:tr w:rsidR="00E454AB" w:rsidRPr="00E454AB" w14:paraId="7A6577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D966" w14:textId="77777777" w:rsidR="00554327" w:rsidRPr="00E454AB" w:rsidRDefault="00554327">
            <w:pPr>
              <w:pStyle w:val="TAL"/>
              <w:rPr>
                <w:sz w:val="16"/>
              </w:rPr>
            </w:pPr>
            <w:r w:rsidRPr="00E454AB">
              <w:rPr>
                <w:sz w:val="16"/>
              </w:rPr>
              <w:t>C1-213331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083A"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81A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6CD7" w14:textId="77777777" w:rsidR="00554327" w:rsidRPr="00E454AB" w:rsidRDefault="00554327">
            <w:pPr>
              <w:pStyle w:val="TAL"/>
              <w:rPr>
                <w:sz w:val="16"/>
              </w:rPr>
            </w:pPr>
            <w:r w:rsidRPr="00E454A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4746"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3A1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999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EF4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6F6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935E" w14:textId="77777777" w:rsidR="00554327" w:rsidRPr="00E454AB" w:rsidRDefault="00554327">
            <w:pPr>
              <w:pStyle w:val="TAL"/>
              <w:rPr>
                <w:sz w:val="16"/>
              </w:rPr>
            </w:pPr>
            <w:r w:rsidRPr="00E454AB">
              <w:rPr>
                <w:sz w:val="16"/>
              </w:rPr>
              <w:t>revised</w:t>
            </w:r>
          </w:p>
        </w:tc>
      </w:tr>
      <w:tr w:rsidR="00E454AB" w:rsidRPr="00E454AB" w14:paraId="30B2B1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221A" w14:textId="77777777" w:rsidR="00554327" w:rsidRPr="00E454AB" w:rsidRDefault="00554327">
            <w:pPr>
              <w:pStyle w:val="TAL"/>
              <w:rPr>
                <w:sz w:val="16"/>
              </w:rPr>
            </w:pPr>
            <w:r w:rsidRPr="00E454AB">
              <w:rPr>
                <w:sz w:val="16"/>
              </w:rPr>
              <w:t>C1-213676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15B0"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DD6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7170" w14:textId="77777777" w:rsidR="00554327" w:rsidRPr="00E454AB" w:rsidRDefault="00554327">
            <w:pPr>
              <w:pStyle w:val="TAL"/>
              <w:rPr>
                <w:sz w:val="16"/>
              </w:rPr>
            </w:pPr>
            <w:r w:rsidRPr="00E454A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B85E"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D08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B7D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83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82A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750" w14:textId="77777777" w:rsidR="00554327" w:rsidRPr="00E454AB" w:rsidRDefault="00554327">
            <w:pPr>
              <w:pStyle w:val="TAL"/>
              <w:rPr>
                <w:sz w:val="16"/>
              </w:rPr>
            </w:pPr>
            <w:r w:rsidRPr="00E454AB">
              <w:rPr>
                <w:sz w:val="16"/>
              </w:rPr>
              <w:t>agreed</w:t>
            </w:r>
          </w:p>
        </w:tc>
      </w:tr>
      <w:tr w:rsidR="00E454AB" w:rsidRPr="00E454AB" w14:paraId="08398F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B18F" w14:textId="77777777" w:rsidR="00554327" w:rsidRPr="00E454AB" w:rsidRDefault="00554327">
            <w:pPr>
              <w:pStyle w:val="TAL"/>
              <w:rPr>
                <w:sz w:val="16"/>
              </w:rPr>
            </w:pPr>
            <w:r w:rsidRPr="00E454AB">
              <w:rPr>
                <w:sz w:val="16"/>
              </w:rPr>
              <w:t>C1-213192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A965" w14:textId="77777777" w:rsidR="00554327" w:rsidRPr="00E454AB" w:rsidRDefault="00554327">
            <w:pPr>
              <w:pStyle w:val="TAL"/>
              <w:rPr>
                <w:sz w:val="16"/>
              </w:rPr>
            </w:pPr>
            <w:r w:rsidRPr="00E454AB">
              <w:rPr>
                <w:sz w:val="16"/>
              </w:rPr>
              <w:t>Removing the wrong message name DIRECT COMMUNICATION SETUP and using the correct one (DIRECT_COMMUNICATION_REQUEST)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577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4169" w14:textId="77777777" w:rsidR="00554327" w:rsidRPr="00E454AB" w:rsidRDefault="00554327">
            <w:pPr>
              <w:pStyle w:val="TAL"/>
              <w:rPr>
                <w:sz w:val="16"/>
              </w:rPr>
            </w:pPr>
            <w:r w:rsidRPr="00E454AB">
              <w:rPr>
                <w:sz w:val="16"/>
              </w:rPr>
              <w:t>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1B4E" w14:textId="77777777" w:rsidR="00554327" w:rsidRPr="00E454AB" w:rsidRDefault="00554327">
            <w:pPr>
              <w:pStyle w:val="TAL"/>
              <w:rPr>
                <w:sz w:val="16"/>
              </w:rPr>
            </w:pPr>
            <w:r w:rsidRPr="00E454AB">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68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025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72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E02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2065" w14:textId="77777777" w:rsidR="00554327" w:rsidRPr="00E454AB" w:rsidRDefault="00554327">
            <w:pPr>
              <w:pStyle w:val="TAL"/>
              <w:rPr>
                <w:sz w:val="16"/>
              </w:rPr>
            </w:pPr>
            <w:r w:rsidRPr="00E454AB">
              <w:rPr>
                <w:sz w:val="16"/>
              </w:rPr>
              <w:t>agreed</w:t>
            </w:r>
          </w:p>
        </w:tc>
      </w:tr>
      <w:tr w:rsidR="00E454AB" w:rsidRPr="00E454AB" w14:paraId="2178D7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9574" w14:textId="77777777" w:rsidR="00554327" w:rsidRPr="00E454AB" w:rsidRDefault="00554327">
            <w:pPr>
              <w:pStyle w:val="TAL"/>
              <w:rPr>
                <w:sz w:val="16"/>
              </w:rPr>
            </w:pPr>
            <w:r w:rsidRPr="00E454AB">
              <w:rPr>
                <w:sz w:val="16"/>
              </w:rPr>
              <w:t>C1-213193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4C92" w14:textId="77777777" w:rsidR="00554327" w:rsidRPr="00E454AB" w:rsidRDefault="00554327">
            <w:pPr>
              <w:pStyle w:val="TAL"/>
              <w:rPr>
                <w:sz w:val="16"/>
              </w:rPr>
            </w:pPr>
            <w:r w:rsidRPr="00E454AB">
              <w:rPr>
                <w:sz w:val="16"/>
              </w:rPr>
              <w:t>Removing an extra "or" from the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572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6E5" w14:textId="77777777" w:rsidR="00554327" w:rsidRPr="00E454AB" w:rsidRDefault="00554327">
            <w:pPr>
              <w:pStyle w:val="TAL"/>
              <w:rPr>
                <w:sz w:val="16"/>
              </w:rPr>
            </w:pPr>
            <w:r w:rsidRPr="00E454AB">
              <w:rPr>
                <w:sz w:val="16"/>
              </w:rPr>
              <w:t>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8819" w14:textId="77777777" w:rsidR="00554327" w:rsidRPr="00E454AB" w:rsidRDefault="00554327">
            <w:pPr>
              <w:pStyle w:val="TAL"/>
              <w:rPr>
                <w:sz w:val="16"/>
              </w:rPr>
            </w:pPr>
            <w:r w:rsidRPr="00E454AB">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F6C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20D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AAEF"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54D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708F" w14:textId="77777777" w:rsidR="00554327" w:rsidRPr="00E454AB" w:rsidRDefault="00554327">
            <w:pPr>
              <w:pStyle w:val="TAL"/>
              <w:rPr>
                <w:sz w:val="16"/>
              </w:rPr>
            </w:pPr>
            <w:r w:rsidRPr="00E454AB">
              <w:rPr>
                <w:sz w:val="16"/>
              </w:rPr>
              <w:t>agreed</w:t>
            </w:r>
          </w:p>
        </w:tc>
      </w:tr>
      <w:tr w:rsidR="00E454AB" w:rsidRPr="00E454AB" w14:paraId="5DF683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8A71" w14:textId="77777777" w:rsidR="00554327" w:rsidRPr="00E454AB" w:rsidRDefault="00554327">
            <w:pPr>
              <w:pStyle w:val="TAL"/>
              <w:rPr>
                <w:sz w:val="16"/>
              </w:rPr>
            </w:pPr>
            <w:r w:rsidRPr="00E454AB">
              <w:rPr>
                <w:sz w:val="16"/>
              </w:rPr>
              <w:t>C1-213452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E425"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4A2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13B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BFCF"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17A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54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AA9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0308"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1403" w14:textId="77777777" w:rsidR="00554327" w:rsidRPr="00E454AB" w:rsidRDefault="00554327">
            <w:pPr>
              <w:pStyle w:val="TAL"/>
              <w:rPr>
                <w:sz w:val="16"/>
              </w:rPr>
            </w:pPr>
            <w:r w:rsidRPr="00E454AB">
              <w:rPr>
                <w:sz w:val="16"/>
              </w:rPr>
              <w:t>revised</w:t>
            </w:r>
          </w:p>
        </w:tc>
      </w:tr>
      <w:tr w:rsidR="00E454AB" w:rsidRPr="00E454AB" w14:paraId="2EE9AE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C3CC" w14:textId="77777777" w:rsidR="00554327" w:rsidRPr="00E454AB" w:rsidRDefault="00554327">
            <w:pPr>
              <w:pStyle w:val="TAL"/>
              <w:rPr>
                <w:sz w:val="16"/>
              </w:rPr>
            </w:pPr>
            <w:r w:rsidRPr="00E454AB">
              <w:rPr>
                <w:sz w:val="16"/>
              </w:rPr>
              <w:t>C1-213615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5BC1"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AB2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6E7A"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1577"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333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E6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75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3DE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0655" w14:textId="77777777" w:rsidR="00554327" w:rsidRPr="00E454AB" w:rsidRDefault="00554327">
            <w:pPr>
              <w:pStyle w:val="TAL"/>
              <w:rPr>
                <w:sz w:val="16"/>
              </w:rPr>
            </w:pPr>
            <w:r w:rsidRPr="00E454AB">
              <w:rPr>
                <w:sz w:val="16"/>
              </w:rPr>
              <w:t>withdrawn</w:t>
            </w:r>
          </w:p>
        </w:tc>
      </w:tr>
      <w:tr w:rsidR="00E454AB" w:rsidRPr="00E454AB" w14:paraId="7A762A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7E89" w14:textId="77777777" w:rsidR="00554327" w:rsidRPr="00E454AB" w:rsidRDefault="00554327">
            <w:pPr>
              <w:pStyle w:val="TAL"/>
              <w:rPr>
                <w:sz w:val="16"/>
              </w:rPr>
            </w:pPr>
            <w:r w:rsidRPr="00E454AB">
              <w:rPr>
                <w:sz w:val="16"/>
              </w:rPr>
              <w:t>C1-213616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3D7C"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B79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C9A9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1C99"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E49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218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82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54A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CAC1" w14:textId="77777777" w:rsidR="00554327" w:rsidRPr="00E454AB" w:rsidRDefault="00554327">
            <w:pPr>
              <w:pStyle w:val="TAL"/>
              <w:rPr>
                <w:sz w:val="16"/>
              </w:rPr>
            </w:pPr>
            <w:r w:rsidRPr="00E454AB">
              <w:rPr>
                <w:sz w:val="16"/>
              </w:rPr>
              <w:t>agreed</w:t>
            </w:r>
          </w:p>
        </w:tc>
      </w:tr>
      <w:tr w:rsidR="00E454AB" w:rsidRPr="00E454AB" w14:paraId="775EF1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A94E" w14:textId="77777777" w:rsidR="00554327" w:rsidRPr="00E454AB" w:rsidRDefault="00554327">
            <w:pPr>
              <w:pStyle w:val="TAL"/>
              <w:rPr>
                <w:sz w:val="16"/>
              </w:rPr>
            </w:pPr>
            <w:r w:rsidRPr="00E454AB">
              <w:rPr>
                <w:sz w:val="16"/>
              </w:rPr>
              <w:t>C1-213453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E224"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3986"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973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8C32" w14:textId="77777777" w:rsidR="00554327" w:rsidRPr="00E454AB" w:rsidRDefault="00554327">
            <w:pPr>
              <w:pStyle w:val="TAL"/>
              <w:rPr>
                <w:sz w:val="16"/>
              </w:rPr>
            </w:pPr>
            <w:r w:rsidRPr="00E454AB">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4B3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F3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58C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267A"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F6E8" w14:textId="77777777" w:rsidR="00554327" w:rsidRPr="00E454AB" w:rsidRDefault="00554327">
            <w:pPr>
              <w:pStyle w:val="TAL"/>
              <w:rPr>
                <w:sz w:val="16"/>
              </w:rPr>
            </w:pPr>
            <w:r w:rsidRPr="00E454AB">
              <w:rPr>
                <w:sz w:val="16"/>
              </w:rPr>
              <w:t>revised</w:t>
            </w:r>
          </w:p>
        </w:tc>
      </w:tr>
      <w:tr w:rsidR="00E454AB" w:rsidRPr="00E454AB" w14:paraId="7D5ADE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1486" w14:textId="77777777" w:rsidR="00554327" w:rsidRPr="00E454AB" w:rsidRDefault="00554327">
            <w:pPr>
              <w:pStyle w:val="TAL"/>
              <w:rPr>
                <w:sz w:val="16"/>
              </w:rPr>
            </w:pPr>
            <w:r w:rsidRPr="00E454AB">
              <w:rPr>
                <w:sz w:val="16"/>
              </w:rPr>
              <w:t>C1-213617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233C"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845E"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069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36D5" w14:textId="77777777" w:rsidR="00554327" w:rsidRPr="00E454AB" w:rsidRDefault="00554327">
            <w:pPr>
              <w:pStyle w:val="TAL"/>
              <w:rPr>
                <w:sz w:val="16"/>
              </w:rPr>
            </w:pPr>
            <w:r w:rsidRPr="00E454AB">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710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154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C79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FAE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F384" w14:textId="77777777" w:rsidR="00554327" w:rsidRPr="00E454AB" w:rsidRDefault="00554327">
            <w:pPr>
              <w:pStyle w:val="TAL"/>
              <w:rPr>
                <w:sz w:val="16"/>
              </w:rPr>
            </w:pPr>
            <w:r w:rsidRPr="00E454AB">
              <w:rPr>
                <w:sz w:val="16"/>
              </w:rPr>
              <w:t>agreed</w:t>
            </w:r>
          </w:p>
        </w:tc>
      </w:tr>
      <w:tr w:rsidR="00E454AB" w:rsidRPr="00E454AB" w14:paraId="7CFA7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980B" w14:textId="77777777" w:rsidR="00554327" w:rsidRPr="00E454AB" w:rsidRDefault="00554327">
            <w:pPr>
              <w:pStyle w:val="TAL"/>
              <w:rPr>
                <w:sz w:val="16"/>
              </w:rPr>
            </w:pPr>
            <w:r w:rsidRPr="00E454AB">
              <w:rPr>
                <w:sz w:val="16"/>
              </w:rPr>
              <w:t>C1-212854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A327" w14:textId="77777777" w:rsidR="00554327" w:rsidRPr="00E454AB" w:rsidRDefault="00554327">
            <w:pPr>
              <w:pStyle w:val="TAL"/>
              <w:rPr>
                <w:sz w:val="16"/>
              </w:rPr>
            </w:pPr>
            <w:r w:rsidRPr="00E454AB">
              <w:rPr>
                <w:sz w:val="16"/>
              </w:rPr>
              <w:t>client movement across power cycles emergency alert area or group geographic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021B" w14:textId="77777777" w:rsidR="00554327" w:rsidRPr="00E454AB" w:rsidRDefault="00554327">
            <w:pPr>
              <w:pStyle w:val="TAL"/>
              <w:rPr>
                <w:sz w:val="16"/>
              </w:rPr>
            </w:pPr>
            <w:r w:rsidRPr="00E454AB">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9B83A"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4A8F" w14:textId="77777777" w:rsidR="00554327" w:rsidRPr="00E454AB" w:rsidRDefault="00554327">
            <w:pPr>
              <w:pStyle w:val="TAL"/>
              <w:rPr>
                <w:sz w:val="16"/>
              </w:rPr>
            </w:pPr>
            <w:r w:rsidRPr="00E454AB">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205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CC5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60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6313"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91FE" w14:textId="77777777" w:rsidR="00554327" w:rsidRPr="00E454AB" w:rsidRDefault="00554327">
            <w:pPr>
              <w:pStyle w:val="TAL"/>
              <w:rPr>
                <w:sz w:val="16"/>
              </w:rPr>
            </w:pPr>
            <w:r w:rsidRPr="00E454AB">
              <w:rPr>
                <w:sz w:val="16"/>
              </w:rPr>
              <w:t>postponed</w:t>
            </w:r>
          </w:p>
        </w:tc>
      </w:tr>
      <w:tr w:rsidR="00E454AB" w:rsidRPr="00E454AB" w14:paraId="7B4311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F9B7" w14:textId="77777777" w:rsidR="00554327" w:rsidRPr="00E454AB" w:rsidRDefault="00554327">
            <w:pPr>
              <w:pStyle w:val="TAL"/>
              <w:rPr>
                <w:sz w:val="16"/>
              </w:rPr>
            </w:pPr>
            <w:r w:rsidRPr="00E454AB">
              <w:rPr>
                <w:sz w:val="16"/>
              </w:rPr>
              <w:t>C1-212871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B792"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50E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7BB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4A10"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2A5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46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3F5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B363"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8FD7" w14:textId="77777777" w:rsidR="00554327" w:rsidRPr="00E454AB" w:rsidRDefault="00554327">
            <w:pPr>
              <w:pStyle w:val="TAL"/>
              <w:rPr>
                <w:sz w:val="16"/>
              </w:rPr>
            </w:pPr>
            <w:r w:rsidRPr="00E454AB">
              <w:rPr>
                <w:sz w:val="16"/>
              </w:rPr>
              <w:t>revised</w:t>
            </w:r>
          </w:p>
        </w:tc>
      </w:tr>
      <w:tr w:rsidR="00E454AB" w:rsidRPr="00E454AB" w14:paraId="7660C7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139F" w14:textId="77777777" w:rsidR="00554327" w:rsidRPr="00E454AB" w:rsidRDefault="00554327">
            <w:pPr>
              <w:pStyle w:val="TAL"/>
              <w:rPr>
                <w:sz w:val="16"/>
              </w:rPr>
            </w:pPr>
            <w:r w:rsidRPr="00E454AB">
              <w:rPr>
                <w:sz w:val="16"/>
              </w:rPr>
              <w:t>C1-213059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9401"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AAA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9CA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F0FC"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DB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88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89E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E68B"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4B1A" w14:textId="77777777" w:rsidR="00554327" w:rsidRPr="00E454AB" w:rsidRDefault="00554327">
            <w:pPr>
              <w:pStyle w:val="TAL"/>
              <w:rPr>
                <w:sz w:val="16"/>
              </w:rPr>
            </w:pPr>
            <w:r w:rsidRPr="00E454AB">
              <w:rPr>
                <w:sz w:val="16"/>
              </w:rPr>
              <w:t>revised</w:t>
            </w:r>
          </w:p>
        </w:tc>
      </w:tr>
      <w:tr w:rsidR="00E454AB" w:rsidRPr="00E454AB" w14:paraId="599D13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E6DB" w14:textId="77777777" w:rsidR="00554327" w:rsidRPr="00E454AB" w:rsidRDefault="00554327">
            <w:pPr>
              <w:pStyle w:val="TAL"/>
              <w:rPr>
                <w:sz w:val="16"/>
              </w:rPr>
            </w:pPr>
            <w:r w:rsidRPr="00E454AB">
              <w:rPr>
                <w:sz w:val="16"/>
              </w:rPr>
              <w:t>C1-213589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5160"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A66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28D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B55E"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C6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05E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F48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1D8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FA18" w14:textId="77777777" w:rsidR="00554327" w:rsidRPr="00E454AB" w:rsidRDefault="00554327">
            <w:pPr>
              <w:pStyle w:val="TAL"/>
              <w:rPr>
                <w:sz w:val="16"/>
              </w:rPr>
            </w:pPr>
            <w:r w:rsidRPr="00E454AB">
              <w:rPr>
                <w:sz w:val="16"/>
              </w:rPr>
              <w:t>agreed</w:t>
            </w:r>
          </w:p>
        </w:tc>
      </w:tr>
      <w:tr w:rsidR="00E454AB" w:rsidRPr="00E454AB" w14:paraId="49086F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0833" w14:textId="77777777" w:rsidR="00554327" w:rsidRPr="00E454AB" w:rsidRDefault="00554327">
            <w:pPr>
              <w:pStyle w:val="TAL"/>
              <w:rPr>
                <w:sz w:val="16"/>
              </w:rPr>
            </w:pPr>
            <w:r w:rsidRPr="00E454AB">
              <w:rPr>
                <w:sz w:val="16"/>
              </w:rPr>
              <w:t>C1-212872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7D4C"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8E5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C51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F360"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72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92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599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07B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D09A" w14:textId="77777777" w:rsidR="00554327" w:rsidRPr="00E454AB" w:rsidRDefault="00554327">
            <w:pPr>
              <w:pStyle w:val="TAL"/>
              <w:rPr>
                <w:sz w:val="16"/>
              </w:rPr>
            </w:pPr>
            <w:r w:rsidRPr="00E454AB">
              <w:rPr>
                <w:sz w:val="16"/>
              </w:rPr>
              <w:t>revised</w:t>
            </w:r>
          </w:p>
        </w:tc>
      </w:tr>
      <w:tr w:rsidR="00E454AB" w:rsidRPr="00E454AB" w14:paraId="3D673F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B1BE" w14:textId="77777777" w:rsidR="00554327" w:rsidRPr="00E454AB" w:rsidRDefault="00554327">
            <w:pPr>
              <w:pStyle w:val="TAL"/>
              <w:rPr>
                <w:sz w:val="16"/>
              </w:rPr>
            </w:pPr>
            <w:r w:rsidRPr="00E454AB">
              <w:rPr>
                <w:sz w:val="16"/>
              </w:rPr>
              <w:t>C1-213060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C508"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72D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642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677E"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042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E2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817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876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1924" w14:textId="77777777" w:rsidR="00554327" w:rsidRPr="00E454AB" w:rsidRDefault="00554327">
            <w:pPr>
              <w:pStyle w:val="TAL"/>
              <w:rPr>
                <w:sz w:val="16"/>
              </w:rPr>
            </w:pPr>
            <w:r w:rsidRPr="00E454AB">
              <w:rPr>
                <w:sz w:val="16"/>
              </w:rPr>
              <w:t>revised</w:t>
            </w:r>
          </w:p>
        </w:tc>
      </w:tr>
      <w:tr w:rsidR="00E454AB" w:rsidRPr="00E454AB" w14:paraId="1A3131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12F6" w14:textId="77777777" w:rsidR="00554327" w:rsidRPr="00E454AB" w:rsidRDefault="00554327">
            <w:pPr>
              <w:pStyle w:val="TAL"/>
              <w:rPr>
                <w:sz w:val="16"/>
              </w:rPr>
            </w:pPr>
            <w:r w:rsidRPr="00E454AB">
              <w:rPr>
                <w:sz w:val="16"/>
              </w:rPr>
              <w:t>C1-213590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40E8"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E07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38EC"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A8E6"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605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9D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C60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E05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2A78" w14:textId="77777777" w:rsidR="00554327" w:rsidRPr="00E454AB" w:rsidRDefault="00554327">
            <w:pPr>
              <w:pStyle w:val="TAL"/>
              <w:rPr>
                <w:sz w:val="16"/>
              </w:rPr>
            </w:pPr>
            <w:r w:rsidRPr="00E454AB">
              <w:rPr>
                <w:sz w:val="16"/>
              </w:rPr>
              <w:t>agreed</w:t>
            </w:r>
          </w:p>
        </w:tc>
      </w:tr>
      <w:tr w:rsidR="00E454AB" w:rsidRPr="00E454AB" w14:paraId="7BB486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A179" w14:textId="77777777" w:rsidR="00554327" w:rsidRPr="00E454AB" w:rsidRDefault="00554327">
            <w:pPr>
              <w:pStyle w:val="TAL"/>
              <w:rPr>
                <w:sz w:val="16"/>
              </w:rPr>
            </w:pPr>
            <w:r w:rsidRPr="00E454AB">
              <w:rPr>
                <w:sz w:val="16"/>
              </w:rPr>
              <w:t>C1-212876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7F8A"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B03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1B2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7398"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728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470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3C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9805" w14:textId="77777777" w:rsidR="00554327" w:rsidRPr="00E454AB" w:rsidRDefault="00554327">
            <w:pPr>
              <w:pStyle w:val="TAL"/>
              <w:rPr>
                <w:sz w:val="16"/>
              </w:rPr>
            </w:pPr>
            <w:r w:rsidRPr="00E454AB">
              <w:rPr>
                <w:sz w:val="16"/>
              </w:rPr>
              <w:t>MCProtoc17,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E764" w14:textId="77777777" w:rsidR="00554327" w:rsidRPr="00E454AB" w:rsidRDefault="00554327">
            <w:pPr>
              <w:pStyle w:val="TAL"/>
              <w:rPr>
                <w:sz w:val="16"/>
              </w:rPr>
            </w:pPr>
            <w:r w:rsidRPr="00E454AB">
              <w:rPr>
                <w:sz w:val="16"/>
              </w:rPr>
              <w:t>revised</w:t>
            </w:r>
          </w:p>
        </w:tc>
      </w:tr>
      <w:tr w:rsidR="00E454AB" w:rsidRPr="00E454AB" w14:paraId="35556F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05F2" w14:textId="77777777" w:rsidR="00554327" w:rsidRPr="00E454AB" w:rsidRDefault="00554327">
            <w:pPr>
              <w:pStyle w:val="TAL"/>
              <w:rPr>
                <w:sz w:val="16"/>
              </w:rPr>
            </w:pPr>
            <w:r w:rsidRPr="00E454AB">
              <w:rPr>
                <w:sz w:val="16"/>
              </w:rPr>
              <w:t>C1-213064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E6F6"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413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7AC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1849"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62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8B6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19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123C" w14:textId="77777777" w:rsidR="00554327" w:rsidRPr="00E454AB" w:rsidRDefault="00554327">
            <w:pPr>
              <w:pStyle w:val="TAL"/>
              <w:rPr>
                <w:sz w:val="16"/>
              </w:rPr>
            </w:pPr>
            <w:r w:rsidRPr="00E454AB">
              <w:rPr>
                <w:sz w:val="16"/>
              </w:rPr>
              <w:t>MCPTT,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68D5" w14:textId="77777777" w:rsidR="00554327" w:rsidRPr="00E454AB" w:rsidRDefault="00554327">
            <w:pPr>
              <w:pStyle w:val="TAL"/>
              <w:rPr>
                <w:sz w:val="16"/>
              </w:rPr>
            </w:pPr>
            <w:r w:rsidRPr="00E454AB">
              <w:rPr>
                <w:sz w:val="16"/>
              </w:rPr>
              <w:t>revised</w:t>
            </w:r>
          </w:p>
        </w:tc>
      </w:tr>
      <w:tr w:rsidR="00E454AB" w:rsidRPr="00E454AB" w14:paraId="714685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425C" w14:textId="77777777" w:rsidR="00554327" w:rsidRPr="00E454AB" w:rsidRDefault="00554327">
            <w:pPr>
              <w:pStyle w:val="TAL"/>
              <w:rPr>
                <w:sz w:val="16"/>
              </w:rPr>
            </w:pPr>
            <w:r w:rsidRPr="00E454AB">
              <w:rPr>
                <w:sz w:val="16"/>
              </w:rPr>
              <w:t>C1-213592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8F4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5D3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23ED"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0FFD"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556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E0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76E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8748" w14:textId="77777777" w:rsidR="00554327" w:rsidRPr="00E454AB" w:rsidRDefault="00554327">
            <w:pPr>
              <w:pStyle w:val="TAL"/>
              <w:rPr>
                <w:sz w:val="16"/>
              </w:rPr>
            </w:pPr>
            <w:r w:rsidRPr="00E454AB">
              <w:rPr>
                <w:sz w:val="16"/>
              </w:rPr>
              <w:t>MCPTT,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CFAB" w14:textId="77777777" w:rsidR="00554327" w:rsidRPr="00E454AB" w:rsidRDefault="00554327">
            <w:pPr>
              <w:pStyle w:val="TAL"/>
              <w:rPr>
                <w:sz w:val="16"/>
              </w:rPr>
            </w:pPr>
            <w:r w:rsidRPr="00E454AB">
              <w:rPr>
                <w:sz w:val="16"/>
              </w:rPr>
              <w:t>agreed</w:t>
            </w:r>
          </w:p>
        </w:tc>
      </w:tr>
      <w:tr w:rsidR="00E454AB" w:rsidRPr="00E454AB" w14:paraId="1EB3C3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8E6B" w14:textId="77777777" w:rsidR="00554327" w:rsidRPr="00E454AB" w:rsidRDefault="00554327">
            <w:pPr>
              <w:pStyle w:val="TAL"/>
              <w:rPr>
                <w:sz w:val="16"/>
              </w:rPr>
            </w:pPr>
            <w:r w:rsidRPr="00E454AB">
              <w:rPr>
                <w:sz w:val="16"/>
              </w:rPr>
              <w:t>C1-212878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70F"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72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982E"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E2B1"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932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9D8E"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2EA0"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6207"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7F55" w14:textId="77777777" w:rsidR="00554327" w:rsidRPr="00E454AB" w:rsidRDefault="00554327">
            <w:pPr>
              <w:pStyle w:val="TAL"/>
              <w:rPr>
                <w:sz w:val="16"/>
              </w:rPr>
            </w:pPr>
            <w:r w:rsidRPr="00E454AB">
              <w:rPr>
                <w:sz w:val="16"/>
              </w:rPr>
              <w:t>revised</w:t>
            </w:r>
          </w:p>
        </w:tc>
      </w:tr>
      <w:tr w:rsidR="00E454AB" w:rsidRPr="00E454AB" w14:paraId="08C7E3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E959" w14:textId="77777777" w:rsidR="00554327" w:rsidRPr="00E454AB" w:rsidRDefault="00554327">
            <w:pPr>
              <w:pStyle w:val="TAL"/>
              <w:rPr>
                <w:sz w:val="16"/>
              </w:rPr>
            </w:pPr>
            <w:r w:rsidRPr="00E454AB">
              <w:rPr>
                <w:sz w:val="16"/>
              </w:rPr>
              <w:t>C1-213066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EAAD"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C5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DEC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836F"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1E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4F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8BC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7B2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58D0" w14:textId="77777777" w:rsidR="00554327" w:rsidRPr="00E454AB" w:rsidRDefault="00554327">
            <w:pPr>
              <w:pStyle w:val="TAL"/>
              <w:rPr>
                <w:sz w:val="16"/>
              </w:rPr>
            </w:pPr>
            <w:r w:rsidRPr="00E454AB">
              <w:rPr>
                <w:sz w:val="16"/>
              </w:rPr>
              <w:t>postponed</w:t>
            </w:r>
          </w:p>
        </w:tc>
      </w:tr>
      <w:tr w:rsidR="00E454AB" w:rsidRPr="00E454AB" w14:paraId="7BC496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B6F6" w14:textId="77777777" w:rsidR="00554327" w:rsidRPr="00E454AB" w:rsidRDefault="00554327">
            <w:pPr>
              <w:pStyle w:val="TAL"/>
              <w:rPr>
                <w:sz w:val="16"/>
              </w:rPr>
            </w:pPr>
            <w:r w:rsidRPr="00E454AB">
              <w:rPr>
                <w:sz w:val="16"/>
              </w:rPr>
              <w:t>C1-212880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05AE"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F06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7390"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348D"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EBD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C4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FB7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7D5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5744" w14:textId="77777777" w:rsidR="00554327" w:rsidRPr="00E454AB" w:rsidRDefault="00554327">
            <w:pPr>
              <w:pStyle w:val="TAL"/>
              <w:rPr>
                <w:sz w:val="16"/>
              </w:rPr>
            </w:pPr>
            <w:r w:rsidRPr="00E454AB">
              <w:rPr>
                <w:sz w:val="16"/>
              </w:rPr>
              <w:t>revised</w:t>
            </w:r>
          </w:p>
        </w:tc>
      </w:tr>
      <w:tr w:rsidR="00E454AB" w:rsidRPr="00E454AB" w14:paraId="681B8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B109" w14:textId="77777777" w:rsidR="00554327" w:rsidRPr="00E454AB" w:rsidRDefault="00554327">
            <w:pPr>
              <w:pStyle w:val="TAL"/>
              <w:rPr>
                <w:sz w:val="16"/>
              </w:rPr>
            </w:pPr>
            <w:r w:rsidRPr="00E454AB">
              <w:rPr>
                <w:sz w:val="16"/>
              </w:rPr>
              <w:t>C1-213068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6C0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268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F42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A5CF"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B2A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14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219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4C50"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6439" w14:textId="77777777" w:rsidR="00554327" w:rsidRPr="00E454AB" w:rsidRDefault="00554327">
            <w:pPr>
              <w:pStyle w:val="TAL"/>
              <w:rPr>
                <w:sz w:val="16"/>
              </w:rPr>
            </w:pPr>
            <w:r w:rsidRPr="00E454AB">
              <w:rPr>
                <w:sz w:val="16"/>
              </w:rPr>
              <w:t>agreed</w:t>
            </w:r>
          </w:p>
        </w:tc>
      </w:tr>
      <w:tr w:rsidR="00E454AB" w:rsidRPr="00E454AB" w14:paraId="5B5809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23DA" w14:textId="77777777" w:rsidR="00554327" w:rsidRPr="00E454AB" w:rsidRDefault="00554327">
            <w:pPr>
              <w:pStyle w:val="TAL"/>
              <w:rPr>
                <w:sz w:val="16"/>
              </w:rPr>
            </w:pPr>
            <w:r w:rsidRPr="00E454AB">
              <w:rPr>
                <w:sz w:val="16"/>
              </w:rPr>
              <w:t>C1-212884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00D6"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1D1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A66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47C3"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B9D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2B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58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BF1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295F" w14:textId="77777777" w:rsidR="00554327" w:rsidRPr="00E454AB" w:rsidRDefault="00554327">
            <w:pPr>
              <w:pStyle w:val="TAL"/>
              <w:rPr>
                <w:sz w:val="16"/>
              </w:rPr>
            </w:pPr>
            <w:r w:rsidRPr="00E454AB">
              <w:rPr>
                <w:sz w:val="16"/>
              </w:rPr>
              <w:t>revised</w:t>
            </w:r>
          </w:p>
        </w:tc>
      </w:tr>
      <w:tr w:rsidR="00E454AB" w:rsidRPr="00E454AB" w14:paraId="29D270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468" w14:textId="77777777" w:rsidR="00554327" w:rsidRPr="00E454AB" w:rsidRDefault="00554327">
            <w:pPr>
              <w:pStyle w:val="TAL"/>
              <w:rPr>
                <w:sz w:val="16"/>
              </w:rPr>
            </w:pPr>
            <w:r w:rsidRPr="00E454AB">
              <w:rPr>
                <w:sz w:val="16"/>
              </w:rPr>
              <w:t>C1-213072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2D6F"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EB7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177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1023"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FB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0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DE6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EA4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AB16" w14:textId="77777777" w:rsidR="00554327" w:rsidRPr="00E454AB" w:rsidRDefault="00554327">
            <w:pPr>
              <w:pStyle w:val="TAL"/>
              <w:rPr>
                <w:sz w:val="16"/>
              </w:rPr>
            </w:pPr>
            <w:r w:rsidRPr="00E454AB">
              <w:rPr>
                <w:sz w:val="16"/>
              </w:rPr>
              <w:t>rejected</w:t>
            </w:r>
          </w:p>
        </w:tc>
      </w:tr>
      <w:tr w:rsidR="00E454AB" w:rsidRPr="00E454AB" w14:paraId="55C2CA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45CF" w14:textId="77777777" w:rsidR="00554327" w:rsidRPr="00E454AB" w:rsidRDefault="00554327">
            <w:pPr>
              <w:pStyle w:val="TAL"/>
              <w:rPr>
                <w:sz w:val="16"/>
              </w:rPr>
            </w:pPr>
            <w:r w:rsidRPr="00E454AB">
              <w:rPr>
                <w:sz w:val="16"/>
              </w:rPr>
              <w:t>C1-212974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BF1D"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75C2"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4C1E"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2763"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F0F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BC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DE6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ED62"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ABE2" w14:textId="77777777" w:rsidR="00554327" w:rsidRPr="00E454AB" w:rsidRDefault="00554327">
            <w:pPr>
              <w:pStyle w:val="TAL"/>
              <w:rPr>
                <w:sz w:val="16"/>
              </w:rPr>
            </w:pPr>
            <w:r w:rsidRPr="00E454AB">
              <w:rPr>
                <w:sz w:val="16"/>
              </w:rPr>
              <w:t>revised</w:t>
            </w:r>
          </w:p>
        </w:tc>
      </w:tr>
      <w:tr w:rsidR="00E454AB" w:rsidRPr="00E454AB" w14:paraId="1230EB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CA2D2" w14:textId="77777777" w:rsidR="00554327" w:rsidRPr="00E454AB" w:rsidRDefault="00554327">
            <w:pPr>
              <w:pStyle w:val="TAL"/>
              <w:rPr>
                <w:sz w:val="16"/>
              </w:rPr>
            </w:pPr>
            <w:r w:rsidRPr="00E454AB">
              <w:rPr>
                <w:sz w:val="16"/>
              </w:rPr>
              <w:t>C1-213839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295C"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26473"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441D5"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48BE"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7BF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600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61C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FCF5"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26A8" w14:textId="77777777" w:rsidR="00554327" w:rsidRPr="00E454AB" w:rsidRDefault="00554327">
            <w:pPr>
              <w:pStyle w:val="TAL"/>
              <w:rPr>
                <w:sz w:val="16"/>
              </w:rPr>
            </w:pPr>
            <w:r w:rsidRPr="00E454AB">
              <w:rPr>
                <w:sz w:val="16"/>
              </w:rPr>
              <w:t>agreed</w:t>
            </w:r>
          </w:p>
        </w:tc>
      </w:tr>
      <w:tr w:rsidR="00E454AB" w:rsidRPr="00E454AB" w14:paraId="7C1965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99E2" w14:textId="77777777" w:rsidR="00554327" w:rsidRPr="00E454AB" w:rsidRDefault="00554327">
            <w:pPr>
              <w:pStyle w:val="TAL"/>
              <w:rPr>
                <w:sz w:val="16"/>
              </w:rPr>
            </w:pPr>
            <w:r w:rsidRPr="00E454AB">
              <w:rPr>
                <w:sz w:val="16"/>
              </w:rPr>
              <w:t>C1-213448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6A2A" w14:textId="77777777" w:rsidR="00554327" w:rsidRPr="00E454AB" w:rsidRDefault="00554327">
            <w:pPr>
              <w:pStyle w:val="TAL"/>
              <w:rPr>
                <w:sz w:val="16"/>
              </w:rPr>
            </w:pPr>
            <w:r w:rsidRPr="00E454AB">
              <w:rPr>
                <w:sz w:val="16"/>
              </w:rPr>
              <w:t xml:space="preserve">Corrected the </w:t>
            </w:r>
            <w:proofErr w:type="spellStart"/>
            <w:r w:rsidRPr="00E454AB">
              <w:rPr>
                <w:sz w:val="16"/>
              </w:rPr>
              <w:t>mispalcement</w:t>
            </w:r>
            <w:proofErr w:type="spellEnd"/>
            <w:r w:rsidRPr="00E454AB">
              <w:rPr>
                <w:sz w:val="16"/>
              </w:rPr>
              <w:t xml:space="preserve"> of the authorization validation for origination of the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98DD" w14:textId="77777777" w:rsidR="00554327" w:rsidRPr="00E454AB" w:rsidRDefault="00554327">
            <w:pPr>
              <w:pStyle w:val="TAL"/>
              <w:rPr>
                <w:sz w:val="16"/>
              </w:rPr>
            </w:pPr>
            <w:r w:rsidRPr="00E454AB">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1453"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9D47"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809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F1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5A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0C5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4211" w14:textId="77777777" w:rsidR="00554327" w:rsidRPr="00E454AB" w:rsidRDefault="00554327">
            <w:pPr>
              <w:pStyle w:val="TAL"/>
              <w:rPr>
                <w:sz w:val="16"/>
              </w:rPr>
            </w:pPr>
            <w:r w:rsidRPr="00E454AB">
              <w:rPr>
                <w:sz w:val="16"/>
              </w:rPr>
              <w:t>agreed</w:t>
            </w:r>
          </w:p>
        </w:tc>
      </w:tr>
      <w:tr w:rsidR="00E454AB" w:rsidRPr="00E454AB" w14:paraId="303280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188E" w14:textId="77777777" w:rsidR="00554327" w:rsidRPr="00E454AB" w:rsidRDefault="00554327">
            <w:pPr>
              <w:pStyle w:val="TAL"/>
              <w:rPr>
                <w:sz w:val="16"/>
              </w:rPr>
            </w:pPr>
            <w:r w:rsidRPr="00E454AB">
              <w:rPr>
                <w:sz w:val="16"/>
              </w:rPr>
              <w:t>C1-213449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F84C" w14:textId="77777777" w:rsidR="00554327" w:rsidRPr="00E454AB" w:rsidRDefault="00554327">
            <w:pPr>
              <w:pStyle w:val="TAL"/>
              <w:rPr>
                <w:sz w:val="16"/>
              </w:rPr>
            </w:pPr>
            <w:r w:rsidRPr="00E454AB">
              <w:rPr>
                <w:sz w:val="16"/>
              </w:rPr>
              <w:t>Step reference corrections in subclause 11.1.1.4.2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4711"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074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2028"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97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CF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568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92B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657E" w14:textId="77777777" w:rsidR="00554327" w:rsidRPr="00E454AB" w:rsidRDefault="00554327">
            <w:pPr>
              <w:pStyle w:val="TAL"/>
              <w:rPr>
                <w:sz w:val="16"/>
              </w:rPr>
            </w:pPr>
            <w:r w:rsidRPr="00E454AB">
              <w:rPr>
                <w:sz w:val="16"/>
              </w:rPr>
              <w:t>agreed</w:t>
            </w:r>
          </w:p>
        </w:tc>
      </w:tr>
      <w:tr w:rsidR="00E454AB" w:rsidRPr="00E454AB" w14:paraId="36060F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D1EC" w14:textId="77777777" w:rsidR="00554327" w:rsidRPr="00E454AB" w:rsidRDefault="00554327">
            <w:pPr>
              <w:pStyle w:val="TAL"/>
              <w:rPr>
                <w:sz w:val="16"/>
              </w:rPr>
            </w:pPr>
            <w:r w:rsidRPr="00E454AB">
              <w:rPr>
                <w:sz w:val="16"/>
              </w:rPr>
              <w:t>C1-213450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01BB"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4937"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742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1C2F"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1D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3D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02C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713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64E2" w14:textId="77777777" w:rsidR="00554327" w:rsidRPr="00E454AB" w:rsidRDefault="00554327">
            <w:pPr>
              <w:pStyle w:val="TAL"/>
              <w:rPr>
                <w:sz w:val="16"/>
              </w:rPr>
            </w:pPr>
            <w:r w:rsidRPr="00E454AB">
              <w:rPr>
                <w:sz w:val="16"/>
              </w:rPr>
              <w:t>revised</w:t>
            </w:r>
          </w:p>
        </w:tc>
      </w:tr>
      <w:tr w:rsidR="00E454AB" w:rsidRPr="00E454AB" w14:paraId="63E07C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2847" w14:textId="77777777" w:rsidR="00554327" w:rsidRPr="00E454AB" w:rsidRDefault="00554327">
            <w:pPr>
              <w:pStyle w:val="TAL"/>
              <w:rPr>
                <w:sz w:val="16"/>
              </w:rPr>
            </w:pPr>
            <w:r w:rsidRPr="00E454AB">
              <w:rPr>
                <w:sz w:val="16"/>
              </w:rPr>
              <w:t>C1-213613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E112"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28A2"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B86C"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04D1"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89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99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E9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FF3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F1F8" w14:textId="77777777" w:rsidR="00554327" w:rsidRPr="00E454AB" w:rsidRDefault="00554327">
            <w:pPr>
              <w:pStyle w:val="TAL"/>
              <w:rPr>
                <w:sz w:val="16"/>
              </w:rPr>
            </w:pPr>
            <w:r w:rsidRPr="00E454AB">
              <w:rPr>
                <w:sz w:val="16"/>
              </w:rPr>
              <w:t>agreed</w:t>
            </w:r>
          </w:p>
        </w:tc>
      </w:tr>
      <w:tr w:rsidR="00E454AB" w:rsidRPr="00E454AB" w14:paraId="42262D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FB549" w14:textId="77777777" w:rsidR="00554327" w:rsidRPr="00E454AB" w:rsidRDefault="00554327">
            <w:pPr>
              <w:pStyle w:val="TAL"/>
              <w:rPr>
                <w:sz w:val="16"/>
              </w:rPr>
            </w:pPr>
            <w:r w:rsidRPr="00E454AB">
              <w:rPr>
                <w:sz w:val="16"/>
              </w:rPr>
              <w:t>C1-213461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86EF"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81B9"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7CA3"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3861"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9BF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D7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42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3FC5"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1658" w14:textId="77777777" w:rsidR="00554327" w:rsidRPr="00E454AB" w:rsidRDefault="00554327">
            <w:pPr>
              <w:pStyle w:val="TAL"/>
              <w:rPr>
                <w:sz w:val="16"/>
              </w:rPr>
            </w:pPr>
            <w:r w:rsidRPr="00E454AB">
              <w:rPr>
                <w:sz w:val="16"/>
              </w:rPr>
              <w:t>revised</w:t>
            </w:r>
          </w:p>
        </w:tc>
      </w:tr>
      <w:tr w:rsidR="00E454AB" w:rsidRPr="00E454AB" w14:paraId="320AEA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40F8" w14:textId="77777777" w:rsidR="00554327" w:rsidRPr="00E454AB" w:rsidRDefault="00554327">
            <w:pPr>
              <w:pStyle w:val="TAL"/>
              <w:rPr>
                <w:sz w:val="16"/>
              </w:rPr>
            </w:pPr>
            <w:r w:rsidRPr="00E454AB">
              <w:rPr>
                <w:sz w:val="16"/>
              </w:rPr>
              <w:t>C1-213943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5025"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0846A"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C2B4"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5852"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0EF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F705"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33D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7B58"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E0AB" w14:textId="77777777" w:rsidR="00554327" w:rsidRPr="00E454AB" w:rsidRDefault="00554327">
            <w:pPr>
              <w:pStyle w:val="TAL"/>
              <w:rPr>
                <w:sz w:val="16"/>
              </w:rPr>
            </w:pPr>
            <w:r w:rsidRPr="00E454AB">
              <w:rPr>
                <w:sz w:val="16"/>
              </w:rPr>
              <w:t>agreed</w:t>
            </w:r>
          </w:p>
        </w:tc>
      </w:tr>
      <w:tr w:rsidR="00E454AB" w:rsidRPr="00E454AB" w14:paraId="6ECF0B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682D" w14:textId="77777777" w:rsidR="00554327" w:rsidRPr="00E454AB" w:rsidRDefault="00554327">
            <w:pPr>
              <w:pStyle w:val="TAL"/>
              <w:rPr>
                <w:sz w:val="16"/>
              </w:rPr>
            </w:pPr>
            <w:r w:rsidRPr="00E454AB">
              <w:rPr>
                <w:sz w:val="16"/>
              </w:rPr>
              <w:t>C1-213462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8547"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C318"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4271"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B0E8"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958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A020"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F96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3E49"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189D" w14:textId="77777777" w:rsidR="00554327" w:rsidRPr="00E454AB" w:rsidRDefault="00554327">
            <w:pPr>
              <w:pStyle w:val="TAL"/>
              <w:rPr>
                <w:sz w:val="16"/>
              </w:rPr>
            </w:pPr>
            <w:r w:rsidRPr="00E454AB">
              <w:rPr>
                <w:sz w:val="16"/>
              </w:rPr>
              <w:t>revised</w:t>
            </w:r>
          </w:p>
        </w:tc>
      </w:tr>
      <w:tr w:rsidR="00E454AB" w:rsidRPr="00E454AB" w14:paraId="72BCD9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D275" w14:textId="77777777" w:rsidR="00554327" w:rsidRPr="00E454AB" w:rsidRDefault="00554327">
            <w:pPr>
              <w:pStyle w:val="TAL"/>
              <w:rPr>
                <w:sz w:val="16"/>
              </w:rPr>
            </w:pPr>
            <w:r w:rsidRPr="00E454AB">
              <w:rPr>
                <w:sz w:val="16"/>
              </w:rPr>
              <w:t>C1-213944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969D"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E32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E1AD"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7E98"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516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C17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9003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6C4B"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594D" w14:textId="77777777" w:rsidR="00554327" w:rsidRPr="00E454AB" w:rsidRDefault="00554327">
            <w:pPr>
              <w:pStyle w:val="TAL"/>
              <w:rPr>
                <w:sz w:val="16"/>
              </w:rPr>
            </w:pPr>
            <w:r w:rsidRPr="00E454AB">
              <w:rPr>
                <w:sz w:val="16"/>
              </w:rPr>
              <w:t>agreed</w:t>
            </w:r>
          </w:p>
        </w:tc>
      </w:tr>
      <w:tr w:rsidR="00E454AB" w:rsidRPr="00E454AB" w14:paraId="4D2805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5C25" w14:textId="77777777" w:rsidR="00554327" w:rsidRPr="00E454AB" w:rsidRDefault="00554327">
            <w:pPr>
              <w:pStyle w:val="TAL"/>
              <w:rPr>
                <w:sz w:val="16"/>
              </w:rPr>
            </w:pPr>
            <w:r w:rsidRPr="00E454AB">
              <w:rPr>
                <w:sz w:val="16"/>
              </w:rPr>
              <w:t>C1-213463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EBCF"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1B0C"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73B4"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79CA"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F3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19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AEF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AF17"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E723" w14:textId="77777777" w:rsidR="00554327" w:rsidRPr="00E454AB" w:rsidRDefault="00554327">
            <w:pPr>
              <w:pStyle w:val="TAL"/>
              <w:rPr>
                <w:sz w:val="16"/>
              </w:rPr>
            </w:pPr>
            <w:r w:rsidRPr="00E454AB">
              <w:rPr>
                <w:sz w:val="16"/>
              </w:rPr>
              <w:t>revised</w:t>
            </w:r>
          </w:p>
        </w:tc>
      </w:tr>
      <w:tr w:rsidR="00E454AB" w:rsidRPr="00E454AB" w14:paraId="7DB611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6D6A" w14:textId="77777777" w:rsidR="00554327" w:rsidRPr="00E454AB" w:rsidRDefault="00554327">
            <w:pPr>
              <w:pStyle w:val="TAL"/>
              <w:rPr>
                <w:sz w:val="16"/>
              </w:rPr>
            </w:pPr>
            <w:r w:rsidRPr="00E454AB">
              <w:rPr>
                <w:sz w:val="16"/>
              </w:rPr>
              <w:t>C1-213945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46F6"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21D5"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D9BF"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477B"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246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90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E07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CAFE"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32DD" w14:textId="77777777" w:rsidR="00554327" w:rsidRPr="00E454AB" w:rsidRDefault="00554327">
            <w:pPr>
              <w:pStyle w:val="TAL"/>
              <w:rPr>
                <w:sz w:val="16"/>
              </w:rPr>
            </w:pPr>
            <w:r w:rsidRPr="00E454AB">
              <w:rPr>
                <w:sz w:val="16"/>
              </w:rPr>
              <w:t>agreed</w:t>
            </w:r>
          </w:p>
        </w:tc>
      </w:tr>
      <w:tr w:rsidR="00E454AB" w:rsidRPr="00E454AB" w14:paraId="32C662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537D" w14:textId="77777777" w:rsidR="00554327" w:rsidRPr="00E454AB" w:rsidRDefault="00554327">
            <w:pPr>
              <w:pStyle w:val="TAL"/>
              <w:rPr>
                <w:sz w:val="16"/>
              </w:rPr>
            </w:pPr>
            <w:r w:rsidRPr="00E454AB">
              <w:rPr>
                <w:sz w:val="16"/>
              </w:rPr>
              <w:t>C1-213468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CBD6" w14:textId="77777777" w:rsidR="00554327" w:rsidRPr="00E454AB" w:rsidRDefault="00554327">
            <w:pPr>
              <w:pStyle w:val="TAL"/>
              <w:rPr>
                <w:sz w:val="16"/>
              </w:rPr>
            </w:pPr>
            <w:r w:rsidRPr="00E454AB">
              <w:rPr>
                <w:sz w:val="16"/>
              </w:rPr>
              <w:t>Called FA in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9A0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A46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1307"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BB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98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8AA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DEA9"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DEA0" w14:textId="77777777" w:rsidR="00554327" w:rsidRPr="00E454AB" w:rsidRDefault="00554327">
            <w:pPr>
              <w:pStyle w:val="TAL"/>
              <w:rPr>
                <w:sz w:val="16"/>
              </w:rPr>
            </w:pPr>
            <w:r w:rsidRPr="00E454AB">
              <w:rPr>
                <w:sz w:val="16"/>
              </w:rPr>
              <w:t>withdrawn</w:t>
            </w:r>
          </w:p>
        </w:tc>
      </w:tr>
      <w:tr w:rsidR="00E454AB" w:rsidRPr="00E454AB" w14:paraId="6AE437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925C" w14:textId="77777777" w:rsidR="00554327" w:rsidRPr="00E454AB" w:rsidRDefault="00554327">
            <w:pPr>
              <w:pStyle w:val="TAL"/>
              <w:rPr>
                <w:sz w:val="16"/>
              </w:rPr>
            </w:pPr>
            <w:r w:rsidRPr="00E454AB">
              <w:rPr>
                <w:sz w:val="16"/>
              </w:rPr>
              <w:t>C1-213469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DA97"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C6C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4D6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6074"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328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76E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55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0C67"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C794" w14:textId="77777777" w:rsidR="00554327" w:rsidRPr="00E454AB" w:rsidRDefault="00554327">
            <w:pPr>
              <w:pStyle w:val="TAL"/>
              <w:rPr>
                <w:sz w:val="16"/>
              </w:rPr>
            </w:pPr>
            <w:r w:rsidRPr="00E454AB">
              <w:rPr>
                <w:sz w:val="16"/>
              </w:rPr>
              <w:t>withdrawn</w:t>
            </w:r>
          </w:p>
        </w:tc>
      </w:tr>
      <w:tr w:rsidR="00E454AB" w:rsidRPr="00E454AB" w14:paraId="372F7A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0592" w14:textId="77777777" w:rsidR="00554327" w:rsidRPr="00E454AB" w:rsidRDefault="00554327">
            <w:pPr>
              <w:pStyle w:val="TAL"/>
              <w:rPr>
                <w:sz w:val="16"/>
              </w:rPr>
            </w:pPr>
            <w:r w:rsidRPr="00E454AB">
              <w:rPr>
                <w:sz w:val="16"/>
              </w:rPr>
              <w:t>C1-213470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9FF5"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65C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586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7513"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531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5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393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0CF4"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9F743" w14:textId="77777777" w:rsidR="00554327" w:rsidRPr="00E454AB" w:rsidRDefault="00554327">
            <w:pPr>
              <w:pStyle w:val="TAL"/>
              <w:rPr>
                <w:sz w:val="16"/>
              </w:rPr>
            </w:pPr>
            <w:r w:rsidRPr="00E454AB">
              <w:rPr>
                <w:sz w:val="16"/>
              </w:rPr>
              <w:t>withdrawn</w:t>
            </w:r>
          </w:p>
        </w:tc>
      </w:tr>
      <w:tr w:rsidR="00E454AB" w:rsidRPr="00E454AB" w14:paraId="106316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3903" w14:textId="77777777" w:rsidR="00554327" w:rsidRPr="00E454AB" w:rsidRDefault="00554327">
            <w:pPr>
              <w:pStyle w:val="TAL"/>
              <w:rPr>
                <w:sz w:val="16"/>
              </w:rPr>
            </w:pPr>
            <w:r w:rsidRPr="00E454AB">
              <w:rPr>
                <w:sz w:val="16"/>
              </w:rPr>
              <w:t>C1-213451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FBCA"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23BD" w14:textId="77777777" w:rsidR="00554327" w:rsidRPr="00E454AB" w:rsidRDefault="00554327">
            <w:pPr>
              <w:pStyle w:val="TAL"/>
              <w:rPr>
                <w:sz w:val="16"/>
              </w:rPr>
            </w:pPr>
            <w:r w:rsidRPr="00E454AB">
              <w:rPr>
                <w:sz w:val="16"/>
              </w:rPr>
              <w:t xml:space="preserve">Samsung / Kiran </w:t>
            </w:r>
            <w:proofErr w:type="spellStart"/>
            <w:r w:rsidRPr="00E454AB">
              <w:rPr>
                <w:sz w:val="16"/>
              </w:rPr>
              <w:lastRenderedPageBreak/>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DBB4" w14:textId="77777777" w:rsidR="00554327" w:rsidRPr="00E454AB" w:rsidRDefault="00554327">
            <w:pPr>
              <w:pStyle w:val="TAL"/>
              <w:rPr>
                <w:sz w:val="16"/>
              </w:rPr>
            </w:pPr>
            <w:r w:rsidRPr="00E454AB">
              <w:rPr>
                <w:sz w:val="16"/>
              </w:rPr>
              <w:lastRenderedPageBreak/>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84A0" w14:textId="77777777" w:rsidR="00554327" w:rsidRPr="00E454AB" w:rsidRDefault="00554327">
            <w:pPr>
              <w:pStyle w:val="TAL"/>
              <w:rPr>
                <w:sz w:val="16"/>
              </w:rPr>
            </w:pPr>
            <w:r w:rsidRPr="00E454AB">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A7C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1803"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0BD2" w14:textId="77777777" w:rsidR="00554327" w:rsidRPr="00E454AB" w:rsidRDefault="00554327">
            <w:pPr>
              <w:pStyle w:val="TAL"/>
              <w:rPr>
                <w:sz w:val="16"/>
              </w:rPr>
            </w:pPr>
            <w:r w:rsidRPr="00E454AB">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643B"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2FAF" w14:textId="77777777" w:rsidR="00554327" w:rsidRPr="00E454AB" w:rsidRDefault="00554327">
            <w:pPr>
              <w:pStyle w:val="TAL"/>
              <w:rPr>
                <w:sz w:val="16"/>
              </w:rPr>
            </w:pPr>
            <w:r w:rsidRPr="00E454AB">
              <w:rPr>
                <w:sz w:val="16"/>
              </w:rPr>
              <w:t>revised</w:t>
            </w:r>
          </w:p>
        </w:tc>
      </w:tr>
      <w:tr w:rsidR="00E454AB" w:rsidRPr="00E454AB" w14:paraId="3190D5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5CD2" w14:textId="77777777" w:rsidR="00554327" w:rsidRPr="00E454AB" w:rsidRDefault="00554327">
            <w:pPr>
              <w:pStyle w:val="TAL"/>
              <w:rPr>
                <w:sz w:val="16"/>
              </w:rPr>
            </w:pPr>
            <w:r w:rsidRPr="00E454AB">
              <w:rPr>
                <w:sz w:val="16"/>
              </w:rPr>
              <w:t>C1-213614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C29F"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41E7"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033A"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866A" w14:textId="77777777" w:rsidR="00554327" w:rsidRPr="00E454AB" w:rsidRDefault="00554327">
            <w:pPr>
              <w:pStyle w:val="TAL"/>
              <w:rPr>
                <w:sz w:val="16"/>
              </w:rPr>
            </w:pPr>
            <w:r w:rsidRPr="00E454AB">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48C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FAF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EB0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78F0"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3960" w14:textId="77777777" w:rsidR="00554327" w:rsidRPr="00E454AB" w:rsidRDefault="00554327">
            <w:pPr>
              <w:pStyle w:val="TAL"/>
              <w:rPr>
                <w:sz w:val="16"/>
              </w:rPr>
            </w:pPr>
            <w:r w:rsidRPr="00E454AB">
              <w:rPr>
                <w:sz w:val="16"/>
              </w:rPr>
              <w:t>agreed</w:t>
            </w:r>
          </w:p>
        </w:tc>
      </w:tr>
      <w:tr w:rsidR="00E454AB" w:rsidRPr="00E454AB" w14:paraId="7C0A7B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276A" w14:textId="77777777" w:rsidR="00554327" w:rsidRPr="00E454AB" w:rsidRDefault="00554327">
            <w:pPr>
              <w:pStyle w:val="TAL"/>
              <w:rPr>
                <w:sz w:val="16"/>
              </w:rPr>
            </w:pPr>
            <w:r w:rsidRPr="00E454AB">
              <w:rPr>
                <w:sz w:val="16"/>
              </w:rPr>
              <w:t>C1-213309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BBED"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4DF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3327"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2AC5" w14:textId="77777777" w:rsidR="00554327" w:rsidRPr="00E454AB" w:rsidRDefault="00554327">
            <w:pPr>
              <w:pStyle w:val="TAL"/>
              <w:rPr>
                <w:sz w:val="16"/>
              </w:rPr>
            </w:pPr>
            <w:r w:rsidRPr="00E454AB">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AB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32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62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CF3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8BB5" w14:textId="77777777" w:rsidR="00554327" w:rsidRPr="00E454AB" w:rsidRDefault="00554327">
            <w:pPr>
              <w:pStyle w:val="TAL"/>
              <w:rPr>
                <w:sz w:val="16"/>
              </w:rPr>
            </w:pPr>
            <w:r w:rsidRPr="00E454AB">
              <w:rPr>
                <w:sz w:val="16"/>
              </w:rPr>
              <w:t>revised</w:t>
            </w:r>
          </w:p>
        </w:tc>
      </w:tr>
      <w:tr w:rsidR="00E454AB" w:rsidRPr="00E454AB" w14:paraId="6CE661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8B12" w14:textId="77777777" w:rsidR="00554327" w:rsidRPr="00E454AB" w:rsidRDefault="00554327">
            <w:pPr>
              <w:pStyle w:val="TAL"/>
              <w:rPr>
                <w:sz w:val="16"/>
              </w:rPr>
            </w:pPr>
            <w:r w:rsidRPr="00E454AB">
              <w:rPr>
                <w:sz w:val="16"/>
              </w:rPr>
              <w:t>C1-213712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115F"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4F91"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049"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4CB8" w14:textId="77777777" w:rsidR="00554327" w:rsidRPr="00E454AB" w:rsidRDefault="00554327">
            <w:pPr>
              <w:pStyle w:val="TAL"/>
              <w:rPr>
                <w:sz w:val="16"/>
              </w:rPr>
            </w:pPr>
            <w:r w:rsidRPr="00E454AB">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ED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A2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201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1537"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9441" w14:textId="77777777" w:rsidR="00554327" w:rsidRPr="00E454AB" w:rsidRDefault="00554327">
            <w:pPr>
              <w:pStyle w:val="TAL"/>
              <w:rPr>
                <w:sz w:val="16"/>
              </w:rPr>
            </w:pPr>
            <w:r w:rsidRPr="00E454AB">
              <w:rPr>
                <w:sz w:val="16"/>
              </w:rPr>
              <w:t>agreed</w:t>
            </w:r>
          </w:p>
        </w:tc>
      </w:tr>
      <w:tr w:rsidR="00E454AB" w:rsidRPr="00E454AB" w14:paraId="65AC78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D943" w14:textId="77777777" w:rsidR="00554327" w:rsidRPr="00E454AB" w:rsidRDefault="00554327">
            <w:pPr>
              <w:pStyle w:val="TAL"/>
              <w:rPr>
                <w:sz w:val="16"/>
              </w:rPr>
            </w:pPr>
            <w:r w:rsidRPr="00E454AB">
              <w:rPr>
                <w:sz w:val="16"/>
              </w:rPr>
              <w:t>C1-213444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9C492"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D7BA"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C760"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6852" w14:textId="77777777" w:rsidR="00554327" w:rsidRPr="00E454AB" w:rsidRDefault="00554327">
            <w:pPr>
              <w:pStyle w:val="TAL"/>
              <w:rPr>
                <w:sz w:val="16"/>
              </w:rPr>
            </w:pPr>
            <w:r w:rsidRPr="00E454AB">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DF5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E6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953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3C7D"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7BA0" w14:textId="77777777" w:rsidR="00554327" w:rsidRPr="00E454AB" w:rsidRDefault="00554327">
            <w:pPr>
              <w:pStyle w:val="TAL"/>
              <w:rPr>
                <w:sz w:val="16"/>
              </w:rPr>
            </w:pPr>
            <w:r w:rsidRPr="00E454AB">
              <w:rPr>
                <w:sz w:val="16"/>
              </w:rPr>
              <w:t>revised</w:t>
            </w:r>
          </w:p>
        </w:tc>
      </w:tr>
      <w:tr w:rsidR="00E454AB" w:rsidRPr="00E454AB" w14:paraId="66981D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A183" w14:textId="77777777" w:rsidR="00554327" w:rsidRPr="00E454AB" w:rsidRDefault="00554327">
            <w:pPr>
              <w:pStyle w:val="TAL"/>
              <w:rPr>
                <w:sz w:val="16"/>
              </w:rPr>
            </w:pPr>
            <w:r w:rsidRPr="00E454AB">
              <w:rPr>
                <w:sz w:val="16"/>
              </w:rPr>
              <w:t>C1-213628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D31D"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E60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D3B0"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00C5" w14:textId="77777777" w:rsidR="00554327" w:rsidRPr="00E454AB" w:rsidRDefault="00554327">
            <w:pPr>
              <w:pStyle w:val="TAL"/>
              <w:rPr>
                <w:sz w:val="16"/>
              </w:rPr>
            </w:pPr>
            <w:r w:rsidRPr="00E454AB">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6CE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53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B1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BD35"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58E5" w14:textId="77777777" w:rsidR="00554327" w:rsidRPr="00E454AB" w:rsidRDefault="00554327">
            <w:pPr>
              <w:pStyle w:val="TAL"/>
              <w:rPr>
                <w:sz w:val="16"/>
              </w:rPr>
            </w:pPr>
            <w:r w:rsidRPr="00E454AB">
              <w:rPr>
                <w:sz w:val="16"/>
              </w:rPr>
              <w:t>agreed</w:t>
            </w:r>
          </w:p>
        </w:tc>
      </w:tr>
      <w:tr w:rsidR="00E454AB" w:rsidRPr="00E454AB" w14:paraId="2E06BD3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4567" w14:textId="77777777" w:rsidR="00554327" w:rsidRPr="00E454AB" w:rsidRDefault="00554327">
            <w:pPr>
              <w:pStyle w:val="TAL"/>
              <w:rPr>
                <w:sz w:val="16"/>
              </w:rPr>
            </w:pPr>
            <w:r w:rsidRPr="00E454AB">
              <w:rPr>
                <w:sz w:val="16"/>
              </w:rPr>
              <w:t>C1-212885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8677"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5B6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100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D069"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387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0647"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196B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3B9C"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8194" w14:textId="77777777" w:rsidR="00554327" w:rsidRPr="00E454AB" w:rsidRDefault="00554327">
            <w:pPr>
              <w:pStyle w:val="TAL"/>
              <w:rPr>
                <w:sz w:val="16"/>
              </w:rPr>
            </w:pPr>
            <w:r w:rsidRPr="00E454AB">
              <w:rPr>
                <w:sz w:val="16"/>
              </w:rPr>
              <w:t>revised</w:t>
            </w:r>
          </w:p>
        </w:tc>
      </w:tr>
      <w:tr w:rsidR="00E454AB" w:rsidRPr="00E454AB" w14:paraId="62FB9C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F262" w14:textId="77777777" w:rsidR="00554327" w:rsidRPr="00E454AB" w:rsidRDefault="00554327">
            <w:pPr>
              <w:pStyle w:val="TAL"/>
              <w:rPr>
                <w:sz w:val="16"/>
              </w:rPr>
            </w:pPr>
            <w:r w:rsidRPr="00E454AB">
              <w:rPr>
                <w:sz w:val="16"/>
              </w:rPr>
              <w:t>C1-213598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7248"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F9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C45A"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B4B8"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D2C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17A0"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2E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8C70"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78AE" w14:textId="77777777" w:rsidR="00554327" w:rsidRPr="00E454AB" w:rsidRDefault="00554327">
            <w:pPr>
              <w:pStyle w:val="TAL"/>
              <w:rPr>
                <w:sz w:val="16"/>
              </w:rPr>
            </w:pPr>
            <w:r w:rsidRPr="00E454AB">
              <w:rPr>
                <w:sz w:val="16"/>
              </w:rPr>
              <w:t>revised</w:t>
            </w:r>
          </w:p>
        </w:tc>
      </w:tr>
      <w:tr w:rsidR="00E454AB" w:rsidRPr="00E454AB" w14:paraId="6FCB26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4C65" w14:textId="77777777" w:rsidR="00554327" w:rsidRPr="00E454AB" w:rsidRDefault="00554327">
            <w:pPr>
              <w:pStyle w:val="TAL"/>
              <w:rPr>
                <w:sz w:val="16"/>
              </w:rPr>
            </w:pPr>
            <w:r w:rsidRPr="00E454AB">
              <w:rPr>
                <w:sz w:val="16"/>
              </w:rPr>
              <w:t>C1-213629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BC6C"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4D2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D94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8762"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877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3B1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F7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36B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6B1E" w14:textId="77777777" w:rsidR="00554327" w:rsidRPr="00E454AB" w:rsidRDefault="00554327">
            <w:pPr>
              <w:pStyle w:val="TAL"/>
              <w:rPr>
                <w:sz w:val="16"/>
              </w:rPr>
            </w:pPr>
            <w:r w:rsidRPr="00E454AB">
              <w:rPr>
                <w:sz w:val="16"/>
              </w:rPr>
              <w:t>agreed</w:t>
            </w:r>
          </w:p>
        </w:tc>
      </w:tr>
      <w:tr w:rsidR="00E454AB" w:rsidRPr="00E454AB" w14:paraId="1D50CE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7C8F" w14:textId="77777777" w:rsidR="00554327" w:rsidRPr="00E454AB" w:rsidRDefault="00554327">
            <w:pPr>
              <w:pStyle w:val="TAL"/>
              <w:rPr>
                <w:sz w:val="16"/>
              </w:rPr>
            </w:pPr>
            <w:r w:rsidRPr="00E454AB">
              <w:rPr>
                <w:sz w:val="16"/>
              </w:rPr>
              <w:t>C1-212886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5DFB"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2C7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B99B"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4A20"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66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6A4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6BF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54086"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FAF8" w14:textId="77777777" w:rsidR="00554327" w:rsidRPr="00E454AB" w:rsidRDefault="00554327">
            <w:pPr>
              <w:pStyle w:val="TAL"/>
              <w:rPr>
                <w:sz w:val="16"/>
              </w:rPr>
            </w:pPr>
            <w:r w:rsidRPr="00E454AB">
              <w:rPr>
                <w:sz w:val="16"/>
              </w:rPr>
              <w:t>revised</w:t>
            </w:r>
          </w:p>
        </w:tc>
      </w:tr>
      <w:tr w:rsidR="00E454AB" w:rsidRPr="00E454AB" w14:paraId="6C5BC1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AF86" w14:textId="77777777" w:rsidR="00554327" w:rsidRPr="00E454AB" w:rsidRDefault="00554327">
            <w:pPr>
              <w:pStyle w:val="TAL"/>
              <w:rPr>
                <w:sz w:val="16"/>
              </w:rPr>
            </w:pPr>
            <w:r w:rsidRPr="00E454AB">
              <w:rPr>
                <w:sz w:val="16"/>
              </w:rPr>
              <w:t>C1-213600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80B2"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FE6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E281"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38F8"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4E3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A92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7C8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6A2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914B" w14:textId="77777777" w:rsidR="00554327" w:rsidRPr="00E454AB" w:rsidRDefault="00554327">
            <w:pPr>
              <w:pStyle w:val="TAL"/>
              <w:rPr>
                <w:sz w:val="16"/>
              </w:rPr>
            </w:pPr>
            <w:r w:rsidRPr="00E454AB">
              <w:rPr>
                <w:sz w:val="16"/>
              </w:rPr>
              <w:t>revised</w:t>
            </w:r>
          </w:p>
        </w:tc>
      </w:tr>
      <w:tr w:rsidR="00E454AB" w:rsidRPr="00E454AB" w14:paraId="167E36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D653" w14:textId="77777777" w:rsidR="00554327" w:rsidRPr="00E454AB" w:rsidRDefault="00554327">
            <w:pPr>
              <w:pStyle w:val="TAL"/>
              <w:rPr>
                <w:sz w:val="16"/>
              </w:rPr>
            </w:pPr>
            <w:r w:rsidRPr="00E454AB">
              <w:rPr>
                <w:sz w:val="16"/>
              </w:rPr>
              <w:t>C1-213631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DC3B"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B878"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C92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DD25"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B792"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241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D5F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7BE5"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B505" w14:textId="77777777" w:rsidR="00554327" w:rsidRPr="00E454AB" w:rsidRDefault="00554327">
            <w:pPr>
              <w:pStyle w:val="TAL"/>
              <w:rPr>
                <w:sz w:val="16"/>
              </w:rPr>
            </w:pPr>
            <w:r w:rsidRPr="00E454AB">
              <w:rPr>
                <w:sz w:val="16"/>
              </w:rPr>
              <w:t>agreed</w:t>
            </w:r>
          </w:p>
        </w:tc>
      </w:tr>
      <w:tr w:rsidR="00E454AB" w:rsidRPr="00E454AB" w14:paraId="03F4D5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662D" w14:textId="77777777" w:rsidR="00554327" w:rsidRPr="00E454AB" w:rsidRDefault="00554327">
            <w:pPr>
              <w:pStyle w:val="TAL"/>
              <w:rPr>
                <w:sz w:val="16"/>
              </w:rPr>
            </w:pPr>
            <w:r w:rsidRPr="00E454AB">
              <w:rPr>
                <w:sz w:val="16"/>
              </w:rPr>
              <w:t>C1-212887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71E3"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EB6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D7E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C54E"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10C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D0F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9D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5F4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A926" w14:textId="77777777" w:rsidR="00554327" w:rsidRPr="00E454AB" w:rsidRDefault="00554327">
            <w:pPr>
              <w:pStyle w:val="TAL"/>
              <w:rPr>
                <w:sz w:val="16"/>
              </w:rPr>
            </w:pPr>
            <w:r w:rsidRPr="00E454AB">
              <w:rPr>
                <w:sz w:val="16"/>
              </w:rPr>
              <w:t>revised</w:t>
            </w:r>
          </w:p>
        </w:tc>
      </w:tr>
      <w:tr w:rsidR="00E454AB" w:rsidRPr="00E454AB" w14:paraId="6F84C0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EA2B" w14:textId="77777777" w:rsidR="00554327" w:rsidRPr="00E454AB" w:rsidRDefault="00554327">
            <w:pPr>
              <w:pStyle w:val="TAL"/>
              <w:rPr>
                <w:sz w:val="16"/>
              </w:rPr>
            </w:pPr>
            <w:r w:rsidRPr="00E454AB">
              <w:rPr>
                <w:sz w:val="16"/>
              </w:rPr>
              <w:t>C1-213602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566C8"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0DD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4B90"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D371"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60E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695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00E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A251"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5B2" w14:textId="77777777" w:rsidR="00554327" w:rsidRPr="00E454AB" w:rsidRDefault="00554327">
            <w:pPr>
              <w:pStyle w:val="TAL"/>
              <w:rPr>
                <w:sz w:val="16"/>
              </w:rPr>
            </w:pPr>
            <w:r w:rsidRPr="00E454AB">
              <w:rPr>
                <w:sz w:val="16"/>
              </w:rPr>
              <w:t>revised</w:t>
            </w:r>
          </w:p>
        </w:tc>
      </w:tr>
      <w:tr w:rsidR="00E454AB" w:rsidRPr="00E454AB" w14:paraId="35ECF7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158F" w14:textId="77777777" w:rsidR="00554327" w:rsidRPr="00E454AB" w:rsidRDefault="00554327">
            <w:pPr>
              <w:pStyle w:val="TAL"/>
              <w:rPr>
                <w:sz w:val="16"/>
              </w:rPr>
            </w:pPr>
            <w:r w:rsidRPr="00E454AB">
              <w:rPr>
                <w:sz w:val="16"/>
              </w:rPr>
              <w:t>C1-213633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FBAC"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BE76"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B1EC"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8AB9"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827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1654"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5B1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ABF8"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136D" w14:textId="77777777" w:rsidR="00554327" w:rsidRPr="00E454AB" w:rsidRDefault="00554327">
            <w:pPr>
              <w:pStyle w:val="TAL"/>
              <w:rPr>
                <w:sz w:val="16"/>
              </w:rPr>
            </w:pPr>
            <w:r w:rsidRPr="00E454AB">
              <w:rPr>
                <w:sz w:val="16"/>
              </w:rPr>
              <w:t>agreed</w:t>
            </w:r>
          </w:p>
        </w:tc>
      </w:tr>
      <w:tr w:rsidR="00E454AB" w:rsidRPr="00E454AB" w14:paraId="6F78FC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CE28" w14:textId="77777777" w:rsidR="00554327" w:rsidRPr="00E454AB" w:rsidRDefault="00554327">
            <w:pPr>
              <w:pStyle w:val="TAL"/>
              <w:rPr>
                <w:sz w:val="16"/>
              </w:rPr>
            </w:pPr>
            <w:r w:rsidRPr="00E454AB">
              <w:rPr>
                <w:sz w:val="16"/>
              </w:rPr>
              <w:t>C1-212888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C84B"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3D76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B6A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41AF"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D8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FE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04F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0E9E"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796B" w14:textId="77777777" w:rsidR="00554327" w:rsidRPr="00E454AB" w:rsidRDefault="00554327">
            <w:pPr>
              <w:pStyle w:val="TAL"/>
              <w:rPr>
                <w:sz w:val="16"/>
              </w:rPr>
            </w:pPr>
            <w:r w:rsidRPr="00E454AB">
              <w:rPr>
                <w:sz w:val="16"/>
              </w:rPr>
              <w:t>revised</w:t>
            </w:r>
          </w:p>
        </w:tc>
      </w:tr>
      <w:tr w:rsidR="00E454AB" w:rsidRPr="00E454AB" w14:paraId="17B6E2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5309" w14:textId="77777777" w:rsidR="00554327" w:rsidRPr="00E454AB" w:rsidRDefault="00554327">
            <w:pPr>
              <w:pStyle w:val="TAL"/>
              <w:rPr>
                <w:sz w:val="16"/>
              </w:rPr>
            </w:pPr>
            <w:r w:rsidRPr="00E454AB">
              <w:rPr>
                <w:sz w:val="16"/>
              </w:rPr>
              <w:t>C1-213604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34F1"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F5F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CF3D"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3952"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B05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EF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F71B"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B1A8"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54C6" w14:textId="77777777" w:rsidR="00554327" w:rsidRPr="00E454AB" w:rsidRDefault="00554327">
            <w:pPr>
              <w:pStyle w:val="TAL"/>
              <w:rPr>
                <w:sz w:val="16"/>
              </w:rPr>
            </w:pPr>
            <w:r w:rsidRPr="00E454AB">
              <w:rPr>
                <w:sz w:val="16"/>
              </w:rPr>
              <w:t>revised</w:t>
            </w:r>
          </w:p>
        </w:tc>
      </w:tr>
      <w:tr w:rsidR="00E454AB" w:rsidRPr="00E454AB" w14:paraId="6EA829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00A6" w14:textId="77777777" w:rsidR="00554327" w:rsidRPr="00E454AB" w:rsidRDefault="00554327">
            <w:pPr>
              <w:pStyle w:val="TAL"/>
              <w:rPr>
                <w:sz w:val="16"/>
              </w:rPr>
            </w:pPr>
            <w:r w:rsidRPr="00E454AB">
              <w:rPr>
                <w:sz w:val="16"/>
              </w:rPr>
              <w:t>C1-213635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D963"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992F"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8156"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6AE0"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FAC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88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BEB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468D"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616B" w14:textId="77777777" w:rsidR="00554327" w:rsidRPr="00E454AB" w:rsidRDefault="00554327">
            <w:pPr>
              <w:pStyle w:val="TAL"/>
              <w:rPr>
                <w:sz w:val="16"/>
              </w:rPr>
            </w:pPr>
            <w:r w:rsidRPr="00E454AB">
              <w:rPr>
                <w:sz w:val="16"/>
              </w:rPr>
              <w:t>agreed</w:t>
            </w:r>
          </w:p>
        </w:tc>
      </w:tr>
      <w:tr w:rsidR="00E454AB" w:rsidRPr="00E454AB" w14:paraId="69AAD6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A997" w14:textId="77777777" w:rsidR="00554327" w:rsidRPr="00E454AB" w:rsidRDefault="00554327">
            <w:pPr>
              <w:pStyle w:val="TAL"/>
              <w:rPr>
                <w:sz w:val="16"/>
              </w:rPr>
            </w:pPr>
            <w:r w:rsidRPr="00E454AB">
              <w:rPr>
                <w:sz w:val="16"/>
              </w:rPr>
              <w:t>C1-212975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D44E"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94FE"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BA40"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0B42" w14:textId="77777777" w:rsidR="00554327" w:rsidRPr="00E454AB" w:rsidRDefault="00554327">
            <w:pPr>
              <w:pStyle w:val="TAL"/>
              <w:rPr>
                <w:sz w:val="16"/>
              </w:rPr>
            </w:pPr>
            <w:r w:rsidRPr="00E454AB">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AC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0B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69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C8B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321A" w14:textId="77777777" w:rsidR="00554327" w:rsidRPr="00E454AB" w:rsidRDefault="00554327">
            <w:pPr>
              <w:pStyle w:val="TAL"/>
              <w:rPr>
                <w:sz w:val="16"/>
              </w:rPr>
            </w:pPr>
            <w:r w:rsidRPr="00E454AB">
              <w:rPr>
                <w:sz w:val="16"/>
              </w:rPr>
              <w:t>revised</w:t>
            </w:r>
          </w:p>
        </w:tc>
      </w:tr>
      <w:tr w:rsidR="00E454AB" w:rsidRPr="00E454AB" w14:paraId="030CBF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27E9" w14:textId="77777777" w:rsidR="00554327" w:rsidRPr="00E454AB" w:rsidRDefault="00554327">
            <w:pPr>
              <w:pStyle w:val="TAL"/>
              <w:rPr>
                <w:sz w:val="16"/>
              </w:rPr>
            </w:pPr>
            <w:r w:rsidRPr="00E454AB">
              <w:rPr>
                <w:sz w:val="16"/>
              </w:rPr>
              <w:t>C1-213840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F5D9"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8EB9"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44A04"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4A21" w14:textId="77777777" w:rsidR="00554327" w:rsidRPr="00E454AB" w:rsidRDefault="00554327">
            <w:pPr>
              <w:pStyle w:val="TAL"/>
              <w:rPr>
                <w:sz w:val="16"/>
              </w:rPr>
            </w:pPr>
            <w:r w:rsidRPr="00E454AB">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A33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42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CFD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C406"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EE53" w14:textId="77777777" w:rsidR="00554327" w:rsidRPr="00E454AB" w:rsidRDefault="00554327">
            <w:pPr>
              <w:pStyle w:val="TAL"/>
              <w:rPr>
                <w:sz w:val="16"/>
              </w:rPr>
            </w:pPr>
            <w:r w:rsidRPr="00E454AB">
              <w:rPr>
                <w:sz w:val="16"/>
              </w:rPr>
              <w:t>agreed</w:t>
            </w:r>
          </w:p>
        </w:tc>
      </w:tr>
      <w:tr w:rsidR="00E454AB" w:rsidRPr="00E454AB" w14:paraId="52EB5F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661D" w14:textId="77777777" w:rsidR="00554327" w:rsidRPr="00E454AB" w:rsidRDefault="00554327">
            <w:pPr>
              <w:pStyle w:val="TAL"/>
              <w:rPr>
                <w:sz w:val="16"/>
              </w:rPr>
            </w:pPr>
            <w:r w:rsidRPr="00E454AB">
              <w:rPr>
                <w:sz w:val="16"/>
              </w:rPr>
              <w:t>C1-213074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1849"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B0BD"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2531"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9D2C" w14:textId="77777777" w:rsidR="00554327" w:rsidRPr="00E454AB" w:rsidRDefault="00554327">
            <w:pPr>
              <w:pStyle w:val="TAL"/>
              <w:rPr>
                <w:sz w:val="16"/>
              </w:rPr>
            </w:pPr>
            <w:r w:rsidRPr="00E454AB">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68B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21A0"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AA0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A8A6"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E2A9" w14:textId="77777777" w:rsidR="00554327" w:rsidRPr="00E454AB" w:rsidRDefault="00554327">
            <w:pPr>
              <w:pStyle w:val="TAL"/>
              <w:rPr>
                <w:sz w:val="16"/>
              </w:rPr>
            </w:pPr>
            <w:r w:rsidRPr="00E454AB">
              <w:rPr>
                <w:sz w:val="16"/>
              </w:rPr>
              <w:t>agreed</w:t>
            </w:r>
          </w:p>
        </w:tc>
      </w:tr>
      <w:tr w:rsidR="00E454AB" w:rsidRPr="00E454AB" w14:paraId="0D19D0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AB158" w14:textId="77777777" w:rsidR="00554327" w:rsidRPr="00E454AB" w:rsidRDefault="00554327">
            <w:pPr>
              <w:pStyle w:val="TAL"/>
              <w:rPr>
                <w:sz w:val="16"/>
              </w:rPr>
            </w:pPr>
            <w:r w:rsidRPr="00E454AB">
              <w:rPr>
                <w:sz w:val="16"/>
              </w:rPr>
              <w:t>C1-213075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5036"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204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222C"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D38A" w14:textId="77777777" w:rsidR="00554327" w:rsidRPr="00E454AB" w:rsidRDefault="00554327">
            <w:pPr>
              <w:pStyle w:val="TAL"/>
              <w:rPr>
                <w:sz w:val="16"/>
              </w:rPr>
            </w:pPr>
            <w:r w:rsidRPr="00E454AB">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420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F75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337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B752"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A321" w14:textId="77777777" w:rsidR="00554327" w:rsidRPr="00E454AB" w:rsidRDefault="00554327">
            <w:pPr>
              <w:pStyle w:val="TAL"/>
              <w:rPr>
                <w:sz w:val="16"/>
              </w:rPr>
            </w:pPr>
            <w:r w:rsidRPr="00E454AB">
              <w:rPr>
                <w:sz w:val="16"/>
              </w:rPr>
              <w:t>agreed</w:t>
            </w:r>
          </w:p>
        </w:tc>
      </w:tr>
      <w:tr w:rsidR="00E454AB" w:rsidRPr="00E454AB" w14:paraId="56D534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C7BA" w14:textId="77777777" w:rsidR="00554327" w:rsidRPr="00E454AB" w:rsidRDefault="00554327">
            <w:pPr>
              <w:pStyle w:val="TAL"/>
              <w:rPr>
                <w:sz w:val="16"/>
              </w:rPr>
            </w:pPr>
            <w:r w:rsidRPr="00E454AB">
              <w:rPr>
                <w:sz w:val="16"/>
              </w:rPr>
              <w:t>C1-213076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E8EA"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1148"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BA7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5F3E" w14:textId="77777777" w:rsidR="00554327" w:rsidRPr="00E454AB" w:rsidRDefault="00554327">
            <w:pPr>
              <w:pStyle w:val="TAL"/>
              <w:rPr>
                <w:sz w:val="16"/>
              </w:rPr>
            </w:pPr>
            <w:r w:rsidRPr="00E454AB">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7D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7A5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D57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13D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3F61" w14:textId="77777777" w:rsidR="00554327" w:rsidRPr="00E454AB" w:rsidRDefault="00554327">
            <w:pPr>
              <w:pStyle w:val="TAL"/>
              <w:rPr>
                <w:sz w:val="16"/>
              </w:rPr>
            </w:pPr>
            <w:r w:rsidRPr="00E454AB">
              <w:rPr>
                <w:sz w:val="16"/>
              </w:rPr>
              <w:t>agreed</w:t>
            </w:r>
          </w:p>
        </w:tc>
      </w:tr>
      <w:tr w:rsidR="00E454AB" w:rsidRPr="00E454AB" w14:paraId="51726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7E1B" w14:textId="77777777" w:rsidR="00554327" w:rsidRPr="00E454AB" w:rsidRDefault="00554327">
            <w:pPr>
              <w:pStyle w:val="TAL"/>
              <w:rPr>
                <w:sz w:val="16"/>
              </w:rPr>
            </w:pPr>
            <w:r w:rsidRPr="00E454AB">
              <w:rPr>
                <w:sz w:val="16"/>
              </w:rPr>
              <w:t>C1-213077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A6ED"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B92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D11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8911" w14:textId="77777777" w:rsidR="00554327" w:rsidRPr="00E454AB" w:rsidRDefault="00554327">
            <w:pPr>
              <w:pStyle w:val="TAL"/>
              <w:rPr>
                <w:sz w:val="16"/>
              </w:rPr>
            </w:pPr>
            <w:r w:rsidRPr="00E454AB">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3A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4E9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61B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EDDD"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3A8F" w14:textId="77777777" w:rsidR="00554327" w:rsidRPr="00E454AB" w:rsidRDefault="00554327">
            <w:pPr>
              <w:pStyle w:val="TAL"/>
              <w:rPr>
                <w:sz w:val="16"/>
              </w:rPr>
            </w:pPr>
            <w:r w:rsidRPr="00E454AB">
              <w:rPr>
                <w:sz w:val="16"/>
              </w:rPr>
              <w:t>agreed</w:t>
            </w:r>
          </w:p>
        </w:tc>
      </w:tr>
      <w:tr w:rsidR="00E454AB" w:rsidRPr="00E454AB" w14:paraId="3592A2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5C9D" w14:textId="77777777" w:rsidR="00554327" w:rsidRPr="00E454AB" w:rsidRDefault="00554327">
            <w:pPr>
              <w:pStyle w:val="TAL"/>
              <w:rPr>
                <w:sz w:val="16"/>
              </w:rPr>
            </w:pPr>
            <w:r w:rsidRPr="00E454AB">
              <w:rPr>
                <w:sz w:val="16"/>
              </w:rPr>
              <w:t>C1-213078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B13A"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CEC5" w14:textId="77777777" w:rsidR="00554327" w:rsidRPr="00E454AB" w:rsidRDefault="00554327">
            <w:pPr>
              <w:pStyle w:val="TAL"/>
              <w:rPr>
                <w:sz w:val="16"/>
              </w:rPr>
            </w:pPr>
            <w:r w:rsidRPr="00E454AB">
              <w:rPr>
                <w:sz w:val="16"/>
              </w:rPr>
              <w:t xml:space="preserve">Ericsson / </w:t>
            </w:r>
            <w:r w:rsidRPr="00E454AB">
              <w:rPr>
                <w:sz w:val="16"/>
              </w:rPr>
              <w:lastRenderedPageBreak/>
              <w:t>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2718" w14:textId="77777777" w:rsidR="00554327" w:rsidRPr="00E454AB" w:rsidRDefault="00554327">
            <w:pPr>
              <w:pStyle w:val="TAL"/>
              <w:rPr>
                <w:sz w:val="16"/>
              </w:rPr>
            </w:pPr>
            <w:r w:rsidRPr="00E454AB">
              <w:rPr>
                <w:sz w:val="16"/>
              </w:rPr>
              <w:lastRenderedPageBreak/>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A128" w14:textId="77777777" w:rsidR="00554327" w:rsidRPr="00E454AB" w:rsidRDefault="00554327">
            <w:pPr>
              <w:pStyle w:val="TAL"/>
              <w:rPr>
                <w:sz w:val="16"/>
              </w:rPr>
            </w:pPr>
            <w:r w:rsidRPr="00E454AB">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42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AFE7" w14:textId="77777777" w:rsidR="00554327" w:rsidRPr="00E454AB" w:rsidRDefault="00554327">
            <w:pPr>
              <w:pStyle w:val="TAL"/>
              <w:rPr>
                <w:sz w:val="16"/>
              </w:rPr>
            </w:pPr>
            <w:r w:rsidRPr="00E454AB">
              <w:rPr>
                <w:sz w:val="16"/>
              </w:rPr>
              <w:t>Rel-</w:t>
            </w:r>
            <w:r w:rsidRPr="00E454AB">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1121"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DB27"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261E7" w14:textId="77777777" w:rsidR="00554327" w:rsidRPr="00E454AB" w:rsidRDefault="00554327">
            <w:pPr>
              <w:pStyle w:val="TAL"/>
              <w:rPr>
                <w:sz w:val="16"/>
              </w:rPr>
            </w:pPr>
            <w:r w:rsidRPr="00E454AB">
              <w:rPr>
                <w:sz w:val="16"/>
              </w:rPr>
              <w:t>agreed</w:t>
            </w:r>
          </w:p>
        </w:tc>
      </w:tr>
      <w:tr w:rsidR="00E454AB" w:rsidRPr="00E454AB" w14:paraId="694F6C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6730" w14:textId="77777777" w:rsidR="00554327" w:rsidRPr="00E454AB" w:rsidRDefault="00554327">
            <w:pPr>
              <w:pStyle w:val="TAL"/>
              <w:rPr>
                <w:sz w:val="16"/>
              </w:rPr>
            </w:pPr>
            <w:r w:rsidRPr="00E454AB">
              <w:rPr>
                <w:sz w:val="16"/>
              </w:rPr>
              <w:t>C1-213079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6D6F"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22B9"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068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0B22" w14:textId="77777777" w:rsidR="00554327" w:rsidRPr="00E454AB" w:rsidRDefault="00554327">
            <w:pPr>
              <w:pStyle w:val="TAL"/>
              <w:rPr>
                <w:sz w:val="16"/>
              </w:rPr>
            </w:pPr>
            <w:r w:rsidRPr="00E454AB">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09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2BD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C2E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C074"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063F" w14:textId="77777777" w:rsidR="00554327" w:rsidRPr="00E454AB" w:rsidRDefault="00554327">
            <w:pPr>
              <w:pStyle w:val="TAL"/>
              <w:rPr>
                <w:sz w:val="16"/>
              </w:rPr>
            </w:pPr>
            <w:r w:rsidRPr="00E454AB">
              <w:rPr>
                <w:sz w:val="16"/>
              </w:rPr>
              <w:t>agreed</w:t>
            </w:r>
          </w:p>
        </w:tc>
      </w:tr>
      <w:tr w:rsidR="00E454AB" w:rsidRPr="00E454AB" w14:paraId="48EEEE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5EF9" w14:textId="77777777" w:rsidR="00554327" w:rsidRPr="00E454AB" w:rsidRDefault="00554327">
            <w:pPr>
              <w:pStyle w:val="TAL"/>
              <w:rPr>
                <w:sz w:val="16"/>
              </w:rPr>
            </w:pPr>
            <w:r w:rsidRPr="00E454AB">
              <w:rPr>
                <w:sz w:val="16"/>
              </w:rPr>
              <w:t>C1-213080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2B49"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452C"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5E8F"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68EA" w14:textId="77777777" w:rsidR="00554327" w:rsidRPr="00E454AB" w:rsidRDefault="00554327">
            <w:pPr>
              <w:pStyle w:val="TAL"/>
              <w:rPr>
                <w:sz w:val="16"/>
              </w:rPr>
            </w:pPr>
            <w:r w:rsidRPr="00E454AB">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D87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FFA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B33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F184"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444B" w14:textId="77777777" w:rsidR="00554327" w:rsidRPr="00E454AB" w:rsidRDefault="00554327">
            <w:pPr>
              <w:pStyle w:val="TAL"/>
              <w:rPr>
                <w:sz w:val="16"/>
              </w:rPr>
            </w:pPr>
            <w:r w:rsidRPr="00E454AB">
              <w:rPr>
                <w:sz w:val="16"/>
              </w:rPr>
              <w:t>agreed</w:t>
            </w:r>
          </w:p>
        </w:tc>
      </w:tr>
      <w:tr w:rsidR="00E454AB" w:rsidRPr="00E454AB" w14:paraId="3E0DE5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8DFF5" w14:textId="77777777" w:rsidR="00554327" w:rsidRPr="00E454AB" w:rsidRDefault="00554327">
            <w:pPr>
              <w:pStyle w:val="TAL"/>
              <w:rPr>
                <w:sz w:val="16"/>
              </w:rPr>
            </w:pPr>
            <w:r w:rsidRPr="00E454AB">
              <w:rPr>
                <w:sz w:val="16"/>
              </w:rPr>
              <w:t>C1-213081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87A1"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0C39"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AD4A"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CDC4" w14:textId="77777777" w:rsidR="00554327" w:rsidRPr="00E454AB" w:rsidRDefault="00554327">
            <w:pPr>
              <w:pStyle w:val="TAL"/>
              <w:rPr>
                <w:sz w:val="16"/>
              </w:rPr>
            </w:pPr>
            <w:r w:rsidRPr="00E454AB">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C8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BA1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09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2BD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8597" w14:textId="77777777" w:rsidR="00554327" w:rsidRPr="00E454AB" w:rsidRDefault="00554327">
            <w:pPr>
              <w:pStyle w:val="TAL"/>
              <w:rPr>
                <w:sz w:val="16"/>
              </w:rPr>
            </w:pPr>
            <w:r w:rsidRPr="00E454AB">
              <w:rPr>
                <w:sz w:val="16"/>
              </w:rPr>
              <w:t>revised</w:t>
            </w:r>
          </w:p>
        </w:tc>
      </w:tr>
      <w:tr w:rsidR="00E454AB" w:rsidRPr="00E454AB" w14:paraId="4B2A37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7D1A0" w14:textId="77777777" w:rsidR="00554327" w:rsidRPr="00E454AB" w:rsidRDefault="00554327">
            <w:pPr>
              <w:pStyle w:val="TAL"/>
              <w:rPr>
                <w:sz w:val="16"/>
              </w:rPr>
            </w:pPr>
            <w:r w:rsidRPr="00E454AB">
              <w:rPr>
                <w:sz w:val="16"/>
              </w:rPr>
              <w:t>C1-213621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B4A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2A9C"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93B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972C" w14:textId="77777777" w:rsidR="00554327" w:rsidRPr="00E454AB" w:rsidRDefault="00554327">
            <w:pPr>
              <w:pStyle w:val="TAL"/>
              <w:rPr>
                <w:sz w:val="16"/>
              </w:rPr>
            </w:pPr>
            <w:r w:rsidRPr="00E454AB">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40D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210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77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734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50EB" w14:textId="77777777" w:rsidR="00554327" w:rsidRPr="00E454AB" w:rsidRDefault="00554327">
            <w:pPr>
              <w:pStyle w:val="TAL"/>
              <w:rPr>
                <w:sz w:val="16"/>
              </w:rPr>
            </w:pPr>
            <w:r w:rsidRPr="00E454AB">
              <w:rPr>
                <w:sz w:val="16"/>
              </w:rPr>
              <w:t>agreed</w:t>
            </w:r>
          </w:p>
        </w:tc>
      </w:tr>
      <w:tr w:rsidR="00E454AB" w:rsidRPr="00E454AB" w14:paraId="700016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E024" w14:textId="77777777" w:rsidR="00554327" w:rsidRPr="00E454AB" w:rsidRDefault="00554327">
            <w:pPr>
              <w:pStyle w:val="TAL"/>
              <w:rPr>
                <w:sz w:val="16"/>
              </w:rPr>
            </w:pPr>
            <w:r w:rsidRPr="00E454AB">
              <w:rPr>
                <w:sz w:val="16"/>
              </w:rPr>
              <w:t>C1-213082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8404"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7D78"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53A3"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758D" w14:textId="77777777" w:rsidR="00554327" w:rsidRPr="00E454AB" w:rsidRDefault="00554327">
            <w:pPr>
              <w:pStyle w:val="TAL"/>
              <w:rPr>
                <w:sz w:val="16"/>
              </w:rPr>
            </w:pPr>
            <w:r w:rsidRPr="00E454AB">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53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A8E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A62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EB0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42AF" w14:textId="77777777" w:rsidR="00554327" w:rsidRPr="00E454AB" w:rsidRDefault="00554327">
            <w:pPr>
              <w:pStyle w:val="TAL"/>
              <w:rPr>
                <w:sz w:val="16"/>
              </w:rPr>
            </w:pPr>
            <w:r w:rsidRPr="00E454AB">
              <w:rPr>
                <w:sz w:val="16"/>
              </w:rPr>
              <w:t>revised</w:t>
            </w:r>
          </w:p>
        </w:tc>
      </w:tr>
      <w:tr w:rsidR="00E454AB" w:rsidRPr="00E454AB" w14:paraId="7525A5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7CC1" w14:textId="77777777" w:rsidR="00554327" w:rsidRPr="00E454AB" w:rsidRDefault="00554327">
            <w:pPr>
              <w:pStyle w:val="TAL"/>
              <w:rPr>
                <w:sz w:val="16"/>
              </w:rPr>
            </w:pPr>
            <w:r w:rsidRPr="00E454AB">
              <w:rPr>
                <w:sz w:val="16"/>
              </w:rPr>
              <w:t>C1-213622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DF4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F84B"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29F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976" w14:textId="77777777" w:rsidR="00554327" w:rsidRPr="00E454AB" w:rsidRDefault="00554327">
            <w:pPr>
              <w:pStyle w:val="TAL"/>
              <w:rPr>
                <w:sz w:val="16"/>
              </w:rPr>
            </w:pPr>
            <w:r w:rsidRPr="00E454AB">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A29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093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649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EEB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770B" w14:textId="77777777" w:rsidR="00554327" w:rsidRPr="00E454AB" w:rsidRDefault="00554327">
            <w:pPr>
              <w:pStyle w:val="TAL"/>
              <w:rPr>
                <w:sz w:val="16"/>
              </w:rPr>
            </w:pPr>
            <w:r w:rsidRPr="00E454AB">
              <w:rPr>
                <w:sz w:val="16"/>
              </w:rPr>
              <w:t>agreed</w:t>
            </w:r>
          </w:p>
        </w:tc>
      </w:tr>
      <w:tr w:rsidR="00E454AB" w:rsidRPr="00E454AB" w14:paraId="59A616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BACA" w14:textId="77777777" w:rsidR="00554327" w:rsidRPr="00E454AB" w:rsidRDefault="00554327">
            <w:pPr>
              <w:pStyle w:val="TAL"/>
              <w:rPr>
                <w:sz w:val="16"/>
              </w:rPr>
            </w:pPr>
            <w:r w:rsidRPr="00E454AB">
              <w:rPr>
                <w:sz w:val="16"/>
              </w:rPr>
              <w:t>C1-213083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B292"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670D"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39A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DD5E" w14:textId="77777777" w:rsidR="00554327" w:rsidRPr="00E454AB" w:rsidRDefault="00554327">
            <w:pPr>
              <w:pStyle w:val="TAL"/>
              <w:rPr>
                <w:sz w:val="16"/>
              </w:rPr>
            </w:pPr>
            <w:r w:rsidRPr="00E454AB">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211D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971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299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76B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79A1" w14:textId="77777777" w:rsidR="00554327" w:rsidRPr="00E454AB" w:rsidRDefault="00554327">
            <w:pPr>
              <w:pStyle w:val="TAL"/>
              <w:rPr>
                <w:sz w:val="16"/>
              </w:rPr>
            </w:pPr>
            <w:r w:rsidRPr="00E454AB">
              <w:rPr>
                <w:sz w:val="16"/>
              </w:rPr>
              <w:t>revised</w:t>
            </w:r>
          </w:p>
        </w:tc>
      </w:tr>
      <w:tr w:rsidR="00E454AB" w:rsidRPr="00E454AB" w14:paraId="2129F9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5853" w14:textId="77777777" w:rsidR="00554327" w:rsidRPr="00E454AB" w:rsidRDefault="00554327">
            <w:pPr>
              <w:pStyle w:val="TAL"/>
              <w:rPr>
                <w:sz w:val="16"/>
              </w:rPr>
            </w:pPr>
            <w:r w:rsidRPr="00E454AB">
              <w:rPr>
                <w:sz w:val="16"/>
              </w:rPr>
              <w:t>C1-213623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53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8113"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700B"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5466" w14:textId="77777777" w:rsidR="00554327" w:rsidRPr="00E454AB" w:rsidRDefault="00554327">
            <w:pPr>
              <w:pStyle w:val="TAL"/>
              <w:rPr>
                <w:sz w:val="16"/>
              </w:rPr>
            </w:pPr>
            <w:r w:rsidRPr="00E454AB">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B76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D47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877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BC9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1808" w14:textId="77777777" w:rsidR="00554327" w:rsidRPr="00E454AB" w:rsidRDefault="00554327">
            <w:pPr>
              <w:pStyle w:val="TAL"/>
              <w:rPr>
                <w:sz w:val="16"/>
              </w:rPr>
            </w:pPr>
            <w:r w:rsidRPr="00E454AB">
              <w:rPr>
                <w:sz w:val="16"/>
              </w:rPr>
              <w:t>agreed</w:t>
            </w:r>
          </w:p>
        </w:tc>
      </w:tr>
      <w:tr w:rsidR="00E454AB" w:rsidRPr="00E454AB" w14:paraId="1C2C77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C992" w14:textId="77777777" w:rsidR="00554327" w:rsidRPr="00E454AB" w:rsidRDefault="00554327">
            <w:pPr>
              <w:pStyle w:val="TAL"/>
              <w:rPr>
                <w:sz w:val="16"/>
              </w:rPr>
            </w:pPr>
            <w:r w:rsidRPr="00E454AB">
              <w:rPr>
                <w:sz w:val="16"/>
              </w:rPr>
              <w:t>C1-213084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C4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84C8"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6B91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3EF5"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1F2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3F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DE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1445"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88C2" w14:textId="77777777" w:rsidR="00554327" w:rsidRPr="00E454AB" w:rsidRDefault="00554327">
            <w:pPr>
              <w:pStyle w:val="TAL"/>
              <w:rPr>
                <w:sz w:val="16"/>
              </w:rPr>
            </w:pPr>
            <w:r w:rsidRPr="00E454AB">
              <w:rPr>
                <w:sz w:val="16"/>
              </w:rPr>
              <w:t>revised</w:t>
            </w:r>
          </w:p>
        </w:tc>
      </w:tr>
      <w:tr w:rsidR="00E454AB" w:rsidRPr="00E454AB" w14:paraId="7017DB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3C21" w14:textId="77777777" w:rsidR="00554327" w:rsidRPr="00E454AB" w:rsidRDefault="00554327">
            <w:pPr>
              <w:pStyle w:val="TAL"/>
              <w:rPr>
                <w:sz w:val="16"/>
              </w:rPr>
            </w:pPr>
            <w:r w:rsidRPr="00E454AB">
              <w:rPr>
                <w:sz w:val="16"/>
              </w:rPr>
              <w:t>C1-213624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A9B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72ED"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E20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66DB"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AA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69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B1F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A1C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6F4" w14:textId="77777777" w:rsidR="00554327" w:rsidRPr="00E454AB" w:rsidRDefault="00554327">
            <w:pPr>
              <w:pStyle w:val="TAL"/>
              <w:rPr>
                <w:sz w:val="16"/>
              </w:rPr>
            </w:pPr>
            <w:r w:rsidRPr="00E454AB">
              <w:rPr>
                <w:sz w:val="16"/>
              </w:rPr>
              <w:t>agreed</w:t>
            </w:r>
          </w:p>
        </w:tc>
      </w:tr>
      <w:tr w:rsidR="00E454AB" w:rsidRPr="00E454AB" w14:paraId="0554A0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930D" w14:textId="77777777" w:rsidR="00554327" w:rsidRPr="00E454AB" w:rsidRDefault="00554327">
            <w:pPr>
              <w:pStyle w:val="TAL"/>
              <w:rPr>
                <w:sz w:val="16"/>
              </w:rPr>
            </w:pPr>
            <w:r w:rsidRPr="00E454AB">
              <w:rPr>
                <w:sz w:val="16"/>
              </w:rPr>
              <w:t>C1-213085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4A0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MCVideo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462F"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7023"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BA3F"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B9F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D9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3F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7D27"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FD56" w14:textId="77777777" w:rsidR="00554327" w:rsidRPr="00E454AB" w:rsidRDefault="00554327">
            <w:pPr>
              <w:pStyle w:val="TAL"/>
              <w:rPr>
                <w:sz w:val="16"/>
              </w:rPr>
            </w:pPr>
            <w:r w:rsidRPr="00E454AB">
              <w:rPr>
                <w:sz w:val="16"/>
              </w:rPr>
              <w:t>revised</w:t>
            </w:r>
          </w:p>
        </w:tc>
      </w:tr>
      <w:tr w:rsidR="00E454AB" w:rsidRPr="00E454AB" w14:paraId="537BE9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6EBE" w14:textId="77777777" w:rsidR="00554327" w:rsidRPr="00E454AB" w:rsidRDefault="00554327">
            <w:pPr>
              <w:pStyle w:val="TAL"/>
              <w:rPr>
                <w:sz w:val="16"/>
              </w:rPr>
            </w:pPr>
            <w:r w:rsidRPr="00E454AB">
              <w:rPr>
                <w:sz w:val="16"/>
              </w:rPr>
              <w:t>C1-213625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425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MCVideo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0336"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EEE7"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0E48"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907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C4F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B1A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855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8E67" w14:textId="77777777" w:rsidR="00554327" w:rsidRPr="00E454AB" w:rsidRDefault="00554327">
            <w:pPr>
              <w:pStyle w:val="TAL"/>
              <w:rPr>
                <w:sz w:val="16"/>
              </w:rPr>
            </w:pPr>
            <w:r w:rsidRPr="00E454AB">
              <w:rPr>
                <w:sz w:val="16"/>
              </w:rPr>
              <w:t>agreed</w:t>
            </w:r>
          </w:p>
        </w:tc>
      </w:tr>
      <w:tr w:rsidR="00E454AB" w:rsidRPr="00E454AB" w14:paraId="4738DF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46AC" w14:textId="77777777" w:rsidR="00554327" w:rsidRPr="00E454AB" w:rsidRDefault="00554327">
            <w:pPr>
              <w:pStyle w:val="TAL"/>
              <w:rPr>
                <w:sz w:val="16"/>
              </w:rPr>
            </w:pPr>
            <w:r w:rsidRPr="00E454AB">
              <w:rPr>
                <w:sz w:val="16"/>
              </w:rPr>
              <w:t>C1-213466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1080"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B413"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11D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7119"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CB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A01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EC9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481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FE55" w14:textId="77777777" w:rsidR="00554327" w:rsidRPr="00E454AB" w:rsidRDefault="00554327">
            <w:pPr>
              <w:pStyle w:val="TAL"/>
              <w:rPr>
                <w:sz w:val="16"/>
              </w:rPr>
            </w:pPr>
            <w:r w:rsidRPr="00E454AB">
              <w:rPr>
                <w:sz w:val="16"/>
              </w:rPr>
              <w:t>revised</w:t>
            </w:r>
          </w:p>
        </w:tc>
      </w:tr>
      <w:tr w:rsidR="00E454AB" w:rsidRPr="00E454AB" w14:paraId="2E4F64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0C1E" w14:textId="77777777" w:rsidR="00554327" w:rsidRPr="00E454AB" w:rsidRDefault="00554327">
            <w:pPr>
              <w:pStyle w:val="TAL"/>
              <w:rPr>
                <w:sz w:val="16"/>
              </w:rPr>
            </w:pPr>
            <w:r w:rsidRPr="00E454AB">
              <w:rPr>
                <w:sz w:val="16"/>
              </w:rPr>
              <w:t>C1-213948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C1A1"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F22A"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E035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B80F"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EBA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DF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9C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22B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6355" w14:textId="77777777" w:rsidR="00554327" w:rsidRPr="00E454AB" w:rsidRDefault="00554327">
            <w:pPr>
              <w:pStyle w:val="TAL"/>
              <w:rPr>
                <w:sz w:val="16"/>
              </w:rPr>
            </w:pPr>
            <w:r w:rsidRPr="00E454AB">
              <w:rPr>
                <w:sz w:val="16"/>
              </w:rPr>
              <w:t>agreed</w:t>
            </w:r>
          </w:p>
        </w:tc>
      </w:tr>
      <w:tr w:rsidR="00E454AB" w:rsidRPr="00E454AB" w14:paraId="5749F1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2421" w14:textId="77777777" w:rsidR="00554327" w:rsidRPr="00E454AB" w:rsidRDefault="00554327">
            <w:pPr>
              <w:pStyle w:val="TAL"/>
              <w:rPr>
                <w:sz w:val="16"/>
              </w:rPr>
            </w:pPr>
            <w:r w:rsidRPr="00E454AB">
              <w:rPr>
                <w:sz w:val="16"/>
              </w:rPr>
              <w:t>C1-213488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D20B" w14:textId="77777777" w:rsidR="00554327" w:rsidRPr="00E454AB" w:rsidRDefault="00554327">
            <w:pPr>
              <w:pStyle w:val="TAL"/>
              <w:rPr>
                <w:sz w:val="16"/>
              </w:rPr>
            </w:pPr>
            <w:r w:rsidRPr="00E454AB">
              <w:rPr>
                <w:sz w:val="16"/>
              </w:rPr>
              <w:t>MO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B17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B27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956E"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8AE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C5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078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AC0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1DD2" w14:textId="77777777" w:rsidR="00554327" w:rsidRPr="00E454AB" w:rsidRDefault="00554327">
            <w:pPr>
              <w:pStyle w:val="TAL"/>
              <w:rPr>
                <w:sz w:val="16"/>
              </w:rPr>
            </w:pPr>
            <w:r w:rsidRPr="00E454AB">
              <w:rPr>
                <w:sz w:val="16"/>
              </w:rPr>
              <w:t>withdrawn</w:t>
            </w:r>
          </w:p>
        </w:tc>
      </w:tr>
      <w:tr w:rsidR="00E454AB" w:rsidRPr="00E454AB" w14:paraId="40EAC9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ABF0" w14:textId="77777777" w:rsidR="00554327" w:rsidRPr="00E454AB" w:rsidRDefault="00554327">
            <w:pPr>
              <w:pStyle w:val="TAL"/>
              <w:rPr>
                <w:sz w:val="16"/>
              </w:rPr>
            </w:pPr>
            <w:r w:rsidRPr="00E454AB">
              <w:rPr>
                <w:sz w:val="16"/>
              </w:rPr>
              <w:t>C1-212889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EDDB"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B1F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2E8A"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4DDC"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AFC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9B12"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CE5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C06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7010" w14:textId="77777777" w:rsidR="00554327" w:rsidRPr="00E454AB" w:rsidRDefault="00554327">
            <w:pPr>
              <w:pStyle w:val="TAL"/>
              <w:rPr>
                <w:sz w:val="16"/>
              </w:rPr>
            </w:pPr>
            <w:r w:rsidRPr="00E454AB">
              <w:rPr>
                <w:sz w:val="16"/>
              </w:rPr>
              <w:t>revised</w:t>
            </w:r>
          </w:p>
        </w:tc>
      </w:tr>
      <w:tr w:rsidR="00E454AB" w:rsidRPr="00E454AB" w14:paraId="365C37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0DB0" w14:textId="77777777" w:rsidR="00554327" w:rsidRPr="00E454AB" w:rsidRDefault="00554327">
            <w:pPr>
              <w:pStyle w:val="TAL"/>
              <w:rPr>
                <w:sz w:val="16"/>
              </w:rPr>
            </w:pPr>
            <w:r w:rsidRPr="00E454AB">
              <w:rPr>
                <w:sz w:val="16"/>
              </w:rPr>
              <w:t>C1-213599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D015"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A9D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92BE"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639B"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105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D98D" w14:textId="77777777" w:rsidR="00554327" w:rsidRPr="00E454AB" w:rsidRDefault="00554327">
            <w:pPr>
              <w:pStyle w:val="TAL"/>
              <w:rPr>
                <w:sz w:val="16"/>
              </w:rPr>
            </w:pPr>
            <w:r w:rsidRPr="00E454AB">
              <w:rPr>
                <w:sz w:val="16"/>
              </w:rPr>
              <w:t>Rel-</w:t>
            </w:r>
            <w:r w:rsidRPr="00E454AB">
              <w:rPr>
                <w:sz w:val="16"/>
              </w:rPr>
              <w:lastRenderedPageBreak/>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E62B"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C155" w14:textId="77777777" w:rsidR="00554327" w:rsidRPr="00E454AB" w:rsidRDefault="00554327">
            <w:pPr>
              <w:pStyle w:val="TAL"/>
              <w:rPr>
                <w:sz w:val="16"/>
              </w:rPr>
            </w:pPr>
            <w:proofErr w:type="spellStart"/>
            <w:r w:rsidRPr="00E454AB">
              <w:rPr>
                <w:sz w:val="16"/>
              </w:rPr>
              <w:t>MCImp</w:t>
            </w:r>
            <w:proofErr w:type="spellEnd"/>
            <w:r w:rsidRPr="00E454AB">
              <w:rPr>
                <w:sz w:val="16"/>
              </w:rPr>
              <w:t>-</w:t>
            </w:r>
            <w:r w:rsidRPr="00E454AB">
              <w:rPr>
                <w:sz w:val="16"/>
              </w:rPr>
              <w:lastRenderedPageBreak/>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BF2F" w14:textId="77777777" w:rsidR="00554327" w:rsidRPr="00E454AB" w:rsidRDefault="00554327">
            <w:pPr>
              <w:pStyle w:val="TAL"/>
              <w:rPr>
                <w:sz w:val="16"/>
              </w:rPr>
            </w:pPr>
            <w:r w:rsidRPr="00E454AB">
              <w:rPr>
                <w:sz w:val="16"/>
              </w:rPr>
              <w:lastRenderedPageBreak/>
              <w:t>revised</w:t>
            </w:r>
          </w:p>
        </w:tc>
      </w:tr>
      <w:tr w:rsidR="00E454AB" w:rsidRPr="00E454AB" w14:paraId="1B7DFD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C99E" w14:textId="77777777" w:rsidR="00554327" w:rsidRPr="00E454AB" w:rsidRDefault="00554327">
            <w:pPr>
              <w:pStyle w:val="TAL"/>
              <w:rPr>
                <w:sz w:val="16"/>
              </w:rPr>
            </w:pPr>
            <w:r w:rsidRPr="00E454AB">
              <w:rPr>
                <w:sz w:val="16"/>
              </w:rPr>
              <w:t>C1-213630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6D37"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C75F"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7308"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ECEC"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6ECA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ABF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448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C28E"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BC8B" w14:textId="77777777" w:rsidR="00554327" w:rsidRPr="00E454AB" w:rsidRDefault="00554327">
            <w:pPr>
              <w:pStyle w:val="TAL"/>
              <w:rPr>
                <w:sz w:val="16"/>
              </w:rPr>
            </w:pPr>
            <w:r w:rsidRPr="00E454AB">
              <w:rPr>
                <w:sz w:val="16"/>
              </w:rPr>
              <w:t>agreed</w:t>
            </w:r>
          </w:p>
        </w:tc>
      </w:tr>
      <w:tr w:rsidR="00E454AB" w:rsidRPr="00E454AB" w14:paraId="0F4E95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C200" w14:textId="77777777" w:rsidR="00554327" w:rsidRPr="00E454AB" w:rsidRDefault="00554327">
            <w:pPr>
              <w:pStyle w:val="TAL"/>
              <w:rPr>
                <w:sz w:val="16"/>
              </w:rPr>
            </w:pPr>
            <w:r w:rsidRPr="00E454AB">
              <w:rPr>
                <w:sz w:val="16"/>
              </w:rPr>
              <w:t>C1-212890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503E"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36F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40EE"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5CD12"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E08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EB8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E0D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AB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D058" w14:textId="77777777" w:rsidR="00554327" w:rsidRPr="00E454AB" w:rsidRDefault="00554327">
            <w:pPr>
              <w:pStyle w:val="TAL"/>
              <w:rPr>
                <w:sz w:val="16"/>
              </w:rPr>
            </w:pPr>
            <w:r w:rsidRPr="00E454AB">
              <w:rPr>
                <w:sz w:val="16"/>
              </w:rPr>
              <w:t>revised</w:t>
            </w:r>
          </w:p>
        </w:tc>
      </w:tr>
      <w:tr w:rsidR="00E454AB" w:rsidRPr="00E454AB" w14:paraId="53B365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12B9" w14:textId="77777777" w:rsidR="00554327" w:rsidRPr="00E454AB" w:rsidRDefault="00554327">
            <w:pPr>
              <w:pStyle w:val="TAL"/>
              <w:rPr>
                <w:sz w:val="16"/>
              </w:rPr>
            </w:pPr>
            <w:r w:rsidRPr="00E454AB">
              <w:rPr>
                <w:sz w:val="16"/>
              </w:rPr>
              <w:t>C1-213601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3732"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59E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9323"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8399"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754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DF76"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945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018D"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7069" w14:textId="77777777" w:rsidR="00554327" w:rsidRPr="00E454AB" w:rsidRDefault="00554327">
            <w:pPr>
              <w:pStyle w:val="TAL"/>
              <w:rPr>
                <w:sz w:val="16"/>
              </w:rPr>
            </w:pPr>
            <w:r w:rsidRPr="00E454AB">
              <w:rPr>
                <w:sz w:val="16"/>
              </w:rPr>
              <w:t>revised</w:t>
            </w:r>
          </w:p>
        </w:tc>
      </w:tr>
      <w:tr w:rsidR="00E454AB" w:rsidRPr="00E454AB" w14:paraId="113353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7EFFB" w14:textId="77777777" w:rsidR="00554327" w:rsidRPr="00E454AB" w:rsidRDefault="00554327">
            <w:pPr>
              <w:pStyle w:val="TAL"/>
              <w:rPr>
                <w:sz w:val="16"/>
              </w:rPr>
            </w:pPr>
            <w:r w:rsidRPr="00E454AB">
              <w:rPr>
                <w:sz w:val="16"/>
              </w:rPr>
              <w:t>C1-213632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25AE"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7893"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7CB0"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4B3F"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8B8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7324"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EF4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C11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C667" w14:textId="77777777" w:rsidR="00554327" w:rsidRPr="00E454AB" w:rsidRDefault="00554327">
            <w:pPr>
              <w:pStyle w:val="TAL"/>
              <w:rPr>
                <w:sz w:val="16"/>
              </w:rPr>
            </w:pPr>
            <w:r w:rsidRPr="00E454AB">
              <w:rPr>
                <w:sz w:val="16"/>
              </w:rPr>
              <w:t>agreed</w:t>
            </w:r>
          </w:p>
        </w:tc>
      </w:tr>
      <w:tr w:rsidR="00E454AB" w:rsidRPr="00E454AB" w14:paraId="0E5BE6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9F43" w14:textId="77777777" w:rsidR="00554327" w:rsidRPr="00E454AB" w:rsidRDefault="00554327">
            <w:pPr>
              <w:pStyle w:val="TAL"/>
              <w:rPr>
                <w:sz w:val="16"/>
              </w:rPr>
            </w:pPr>
            <w:r w:rsidRPr="00E454AB">
              <w:rPr>
                <w:sz w:val="16"/>
              </w:rPr>
              <w:t>C1-212891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D590"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B17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900D"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30CA"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AF2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2D85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2AF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4FD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4886" w14:textId="77777777" w:rsidR="00554327" w:rsidRPr="00E454AB" w:rsidRDefault="00554327">
            <w:pPr>
              <w:pStyle w:val="TAL"/>
              <w:rPr>
                <w:sz w:val="16"/>
              </w:rPr>
            </w:pPr>
            <w:r w:rsidRPr="00E454AB">
              <w:rPr>
                <w:sz w:val="16"/>
              </w:rPr>
              <w:t>revised</w:t>
            </w:r>
          </w:p>
        </w:tc>
      </w:tr>
      <w:tr w:rsidR="00E454AB" w:rsidRPr="00E454AB" w14:paraId="49E7E1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30E2" w14:textId="77777777" w:rsidR="00554327" w:rsidRPr="00E454AB" w:rsidRDefault="00554327">
            <w:pPr>
              <w:pStyle w:val="TAL"/>
              <w:rPr>
                <w:sz w:val="16"/>
              </w:rPr>
            </w:pPr>
            <w:r w:rsidRPr="00E454AB">
              <w:rPr>
                <w:sz w:val="16"/>
              </w:rPr>
              <w:t>C1-213603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53E2"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FE6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DEE7"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3F2E"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738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57F4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84B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2EEF"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4131" w14:textId="77777777" w:rsidR="00554327" w:rsidRPr="00E454AB" w:rsidRDefault="00554327">
            <w:pPr>
              <w:pStyle w:val="TAL"/>
              <w:rPr>
                <w:sz w:val="16"/>
              </w:rPr>
            </w:pPr>
            <w:r w:rsidRPr="00E454AB">
              <w:rPr>
                <w:sz w:val="16"/>
              </w:rPr>
              <w:t>revised</w:t>
            </w:r>
          </w:p>
        </w:tc>
      </w:tr>
      <w:tr w:rsidR="00E454AB" w:rsidRPr="00E454AB" w14:paraId="3DD65F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C3A6C" w14:textId="77777777" w:rsidR="00554327" w:rsidRPr="00E454AB" w:rsidRDefault="00554327">
            <w:pPr>
              <w:pStyle w:val="TAL"/>
              <w:rPr>
                <w:sz w:val="16"/>
              </w:rPr>
            </w:pPr>
            <w:r w:rsidRPr="00E454AB">
              <w:rPr>
                <w:sz w:val="16"/>
              </w:rPr>
              <w:t>C1-213634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1980"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1C4B"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2616"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06B7"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637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7C8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59F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F374"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6382" w14:textId="77777777" w:rsidR="00554327" w:rsidRPr="00E454AB" w:rsidRDefault="00554327">
            <w:pPr>
              <w:pStyle w:val="TAL"/>
              <w:rPr>
                <w:sz w:val="16"/>
              </w:rPr>
            </w:pPr>
            <w:r w:rsidRPr="00E454AB">
              <w:rPr>
                <w:sz w:val="16"/>
              </w:rPr>
              <w:t>agreed</w:t>
            </w:r>
          </w:p>
        </w:tc>
      </w:tr>
      <w:tr w:rsidR="00E454AB" w:rsidRPr="00E454AB" w14:paraId="202A14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F8DE" w14:textId="77777777" w:rsidR="00554327" w:rsidRPr="00E454AB" w:rsidRDefault="00554327">
            <w:pPr>
              <w:pStyle w:val="TAL"/>
              <w:rPr>
                <w:sz w:val="16"/>
              </w:rPr>
            </w:pPr>
            <w:r w:rsidRPr="00E454AB">
              <w:rPr>
                <w:sz w:val="16"/>
              </w:rPr>
              <w:t>C1-212892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4D58"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E3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C6AC"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81E3"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AD4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E9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D9A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1E13"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0B343" w14:textId="77777777" w:rsidR="00554327" w:rsidRPr="00E454AB" w:rsidRDefault="00554327">
            <w:pPr>
              <w:pStyle w:val="TAL"/>
              <w:rPr>
                <w:sz w:val="16"/>
              </w:rPr>
            </w:pPr>
            <w:r w:rsidRPr="00E454AB">
              <w:rPr>
                <w:sz w:val="16"/>
              </w:rPr>
              <w:t>revised</w:t>
            </w:r>
          </w:p>
        </w:tc>
      </w:tr>
      <w:tr w:rsidR="00E454AB" w:rsidRPr="00E454AB" w14:paraId="709623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0D4C" w14:textId="77777777" w:rsidR="00554327" w:rsidRPr="00E454AB" w:rsidRDefault="00554327">
            <w:pPr>
              <w:pStyle w:val="TAL"/>
              <w:rPr>
                <w:sz w:val="16"/>
              </w:rPr>
            </w:pPr>
            <w:r w:rsidRPr="00E454AB">
              <w:rPr>
                <w:sz w:val="16"/>
              </w:rPr>
              <w:t>C1-213605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D8DA"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FE8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915C"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23C1"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78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6C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84C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0DBA"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46B9" w14:textId="77777777" w:rsidR="00554327" w:rsidRPr="00E454AB" w:rsidRDefault="00554327">
            <w:pPr>
              <w:pStyle w:val="TAL"/>
              <w:rPr>
                <w:sz w:val="16"/>
              </w:rPr>
            </w:pPr>
            <w:r w:rsidRPr="00E454AB">
              <w:rPr>
                <w:sz w:val="16"/>
              </w:rPr>
              <w:t>revised</w:t>
            </w:r>
          </w:p>
        </w:tc>
      </w:tr>
      <w:tr w:rsidR="00E454AB" w:rsidRPr="00E454AB" w14:paraId="24339D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CB86" w14:textId="77777777" w:rsidR="00554327" w:rsidRPr="00E454AB" w:rsidRDefault="00554327">
            <w:pPr>
              <w:pStyle w:val="TAL"/>
              <w:rPr>
                <w:sz w:val="16"/>
              </w:rPr>
            </w:pPr>
            <w:r w:rsidRPr="00E454AB">
              <w:rPr>
                <w:sz w:val="16"/>
              </w:rPr>
              <w:t>C1-213636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9A5B9"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A670"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F6D2"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B1EC"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B08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214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FB8D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6546"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25CA" w14:textId="77777777" w:rsidR="00554327" w:rsidRPr="00E454AB" w:rsidRDefault="00554327">
            <w:pPr>
              <w:pStyle w:val="TAL"/>
              <w:rPr>
                <w:sz w:val="16"/>
              </w:rPr>
            </w:pPr>
            <w:r w:rsidRPr="00E454AB">
              <w:rPr>
                <w:sz w:val="16"/>
              </w:rPr>
              <w:t>agreed</w:t>
            </w:r>
          </w:p>
        </w:tc>
      </w:tr>
      <w:tr w:rsidR="00E454AB" w:rsidRPr="00E454AB" w14:paraId="468550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F4F8" w14:textId="77777777" w:rsidR="00554327" w:rsidRPr="00E454AB" w:rsidRDefault="00554327">
            <w:pPr>
              <w:pStyle w:val="TAL"/>
              <w:rPr>
                <w:sz w:val="16"/>
              </w:rPr>
            </w:pPr>
            <w:r w:rsidRPr="00E454AB">
              <w:rPr>
                <w:sz w:val="16"/>
              </w:rPr>
              <w:t>C1-212976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BCD8"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499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01C5"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EA0" w14:textId="77777777" w:rsidR="00554327" w:rsidRPr="00E454AB" w:rsidRDefault="00554327">
            <w:pPr>
              <w:pStyle w:val="TAL"/>
              <w:rPr>
                <w:sz w:val="16"/>
              </w:rPr>
            </w:pPr>
            <w:r w:rsidRPr="00E454AB">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E627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87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BDB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F126"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1174" w14:textId="77777777" w:rsidR="00554327" w:rsidRPr="00E454AB" w:rsidRDefault="00554327">
            <w:pPr>
              <w:pStyle w:val="TAL"/>
              <w:rPr>
                <w:sz w:val="16"/>
              </w:rPr>
            </w:pPr>
            <w:r w:rsidRPr="00E454AB">
              <w:rPr>
                <w:sz w:val="16"/>
              </w:rPr>
              <w:t>revised</w:t>
            </w:r>
          </w:p>
        </w:tc>
      </w:tr>
      <w:tr w:rsidR="00E454AB" w:rsidRPr="00E454AB" w14:paraId="3B7257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01ED" w14:textId="77777777" w:rsidR="00554327" w:rsidRPr="00E454AB" w:rsidRDefault="00554327">
            <w:pPr>
              <w:pStyle w:val="TAL"/>
              <w:rPr>
                <w:sz w:val="16"/>
              </w:rPr>
            </w:pPr>
            <w:r w:rsidRPr="00E454AB">
              <w:rPr>
                <w:sz w:val="16"/>
              </w:rPr>
              <w:t>C1-213841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8B5B"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0CFB"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DAD0"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517B" w14:textId="77777777" w:rsidR="00554327" w:rsidRPr="00E454AB" w:rsidRDefault="00554327">
            <w:pPr>
              <w:pStyle w:val="TAL"/>
              <w:rPr>
                <w:sz w:val="16"/>
              </w:rPr>
            </w:pPr>
            <w:r w:rsidRPr="00E454AB">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8F1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09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CF2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BF3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D6CC" w14:textId="77777777" w:rsidR="00554327" w:rsidRPr="00E454AB" w:rsidRDefault="00554327">
            <w:pPr>
              <w:pStyle w:val="TAL"/>
              <w:rPr>
                <w:sz w:val="16"/>
              </w:rPr>
            </w:pPr>
            <w:r w:rsidRPr="00E454AB">
              <w:rPr>
                <w:sz w:val="16"/>
              </w:rPr>
              <w:t>agreed</w:t>
            </w:r>
          </w:p>
        </w:tc>
      </w:tr>
      <w:tr w:rsidR="00E454AB" w:rsidRPr="00E454AB" w14:paraId="72A9CE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932C" w14:textId="77777777" w:rsidR="00554327" w:rsidRPr="00E454AB" w:rsidRDefault="00554327">
            <w:pPr>
              <w:pStyle w:val="TAL"/>
              <w:rPr>
                <w:sz w:val="16"/>
              </w:rPr>
            </w:pPr>
            <w:r w:rsidRPr="00E454AB">
              <w:rPr>
                <w:sz w:val="16"/>
              </w:rPr>
              <w:t>C1-213182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C5B8"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E94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176D"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6C04" w14:textId="77777777" w:rsidR="00554327" w:rsidRPr="00E454AB" w:rsidRDefault="00554327">
            <w:pPr>
              <w:pStyle w:val="TAL"/>
              <w:rPr>
                <w:sz w:val="16"/>
              </w:rPr>
            </w:pPr>
            <w:r w:rsidRPr="00E454AB">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B0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FF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3D77"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D45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42AE" w14:textId="77777777" w:rsidR="00554327" w:rsidRPr="00E454AB" w:rsidRDefault="00554327">
            <w:pPr>
              <w:pStyle w:val="TAL"/>
              <w:rPr>
                <w:sz w:val="16"/>
              </w:rPr>
            </w:pPr>
            <w:r w:rsidRPr="00E454AB">
              <w:rPr>
                <w:sz w:val="16"/>
              </w:rPr>
              <w:t>revised</w:t>
            </w:r>
          </w:p>
        </w:tc>
      </w:tr>
      <w:tr w:rsidR="00E454AB" w:rsidRPr="00E454AB" w14:paraId="48FAAD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D9CF" w14:textId="77777777" w:rsidR="00554327" w:rsidRPr="00E454AB" w:rsidRDefault="00554327">
            <w:pPr>
              <w:pStyle w:val="TAL"/>
              <w:rPr>
                <w:sz w:val="16"/>
              </w:rPr>
            </w:pPr>
            <w:r w:rsidRPr="00E454AB">
              <w:rPr>
                <w:sz w:val="16"/>
              </w:rPr>
              <w:t>C1-213916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E318"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E4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EDEF"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B906" w14:textId="77777777" w:rsidR="00554327" w:rsidRPr="00E454AB" w:rsidRDefault="00554327">
            <w:pPr>
              <w:pStyle w:val="TAL"/>
              <w:rPr>
                <w:sz w:val="16"/>
              </w:rPr>
            </w:pPr>
            <w:r w:rsidRPr="00E454AB">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F4CC"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F2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6120"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FC17"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D4AC" w14:textId="77777777" w:rsidR="00554327" w:rsidRPr="00E454AB" w:rsidRDefault="00554327">
            <w:pPr>
              <w:pStyle w:val="TAL"/>
              <w:rPr>
                <w:sz w:val="16"/>
              </w:rPr>
            </w:pPr>
            <w:r w:rsidRPr="00E454AB">
              <w:rPr>
                <w:sz w:val="16"/>
              </w:rPr>
              <w:t>agreed</w:t>
            </w:r>
          </w:p>
        </w:tc>
      </w:tr>
      <w:tr w:rsidR="00E454AB" w:rsidRPr="00E454AB" w14:paraId="480D5C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C545" w14:textId="77777777" w:rsidR="00554327" w:rsidRPr="00E454AB" w:rsidRDefault="00554327">
            <w:pPr>
              <w:pStyle w:val="TAL"/>
              <w:rPr>
                <w:sz w:val="16"/>
              </w:rPr>
            </w:pPr>
            <w:r w:rsidRPr="00E454AB">
              <w:rPr>
                <w:sz w:val="16"/>
              </w:rPr>
              <w:t>C1-213139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CB0D"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632E"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8AB1"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7DDE" w14:textId="77777777" w:rsidR="00554327" w:rsidRPr="00E454AB" w:rsidRDefault="00554327">
            <w:pPr>
              <w:pStyle w:val="TAL"/>
              <w:rPr>
                <w:sz w:val="16"/>
              </w:rPr>
            </w:pPr>
            <w:r w:rsidRPr="00E454AB">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BB7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EA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5FD1"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B4C3" w14:textId="77777777" w:rsidR="00554327" w:rsidRPr="00E454AB" w:rsidRDefault="00554327">
            <w:pPr>
              <w:pStyle w:val="TAL"/>
              <w:rPr>
                <w:sz w:val="16"/>
              </w:rPr>
            </w:pPr>
            <w:r w:rsidRPr="00E454AB">
              <w:rPr>
                <w:sz w:val="16"/>
              </w:rPr>
              <w:t>revised</w:t>
            </w:r>
          </w:p>
        </w:tc>
      </w:tr>
      <w:tr w:rsidR="00E454AB" w:rsidRPr="00E454AB" w14:paraId="1BCD95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9005" w14:textId="77777777" w:rsidR="00554327" w:rsidRPr="00E454AB" w:rsidRDefault="00554327">
            <w:pPr>
              <w:pStyle w:val="TAL"/>
              <w:rPr>
                <w:sz w:val="16"/>
              </w:rPr>
            </w:pPr>
            <w:r w:rsidRPr="00E454AB">
              <w:rPr>
                <w:sz w:val="16"/>
              </w:rPr>
              <w:t>C1-213837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D5A6"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263C"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990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8459E" w14:textId="77777777" w:rsidR="00554327" w:rsidRPr="00E454AB" w:rsidRDefault="00554327">
            <w:pPr>
              <w:pStyle w:val="TAL"/>
              <w:rPr>
                <w:sz w:val="16"/>
              </w:rPr>
            </w:pPr>
            <w:r w:rsidRPr="00E454AB">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733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2DB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C7C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18A1"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8B38" w14:textId="77777777" w:rsidR="00554327" w:rsidRPr="00E454AB" w:rsidRDefault="00554327">
            <w:pPr>
              <w:pStyle w:val="TAL"/>
              <w:rPr>
                <w:sz w:val="16"/>
              </w:rPr>
            </w:pPr>
            <w:r w:rsidRPr="00E454AB">
              <w:rPr>
                <w:sz w:val="16"/>
              </w:rPr>
              <w:t>agreed</w:t>
            </w:r>
          </w:p>
        </w:tc>
      </w:tr>
      <w:tr w:rsidR="00E454AB" w:rsidRPr="00E454AB" w14:paraId="05FE91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A9E7" w14:textId="77777777" w:rsidR="00554327" w:rsidRPr="00E454AB" w:rsidRDefault="00554327">
            <w:pPr>
              <w:pStyle w:val="TAL"/>
              <w:rPr>
                <w:sz w:val="16"/>
              </w:rPr>
            </w:pPr>
            <w:r w:rsidRPr="00E454AB">
              <w:rPr>
                <w:sz w:val="16"/>
              </w:rPr>
              <w:t>C1-213140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CD66" w14:textId="77777777" w:rsidR="00554327" w:rsidRPr="00E454AB" w:rsidRDefault="00554327">
            <w:pPr>
              <w:pStyle w:val="TAL"/>
              <w:rPr>
                <w:sz w:val="16"/>
              </w:rPr>
            </w:pPr>
            <w:r w:rsidRPr="00E454AB">
              <w:rPr>
                <w:sz w:val="16"/>
              </w:rPr>
              <w:t>Alignment of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8AA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4F9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E1D3" w14:textId="77777777" w:rsidR="00554327" w:rsidRPr="00E454AB" w:rsidRDefault="00554327">
            <w:pPr>
              <w:pStyle w:val="TAL"/>
              <w:rPr>
                <w:sz w:val="16"/>
              </w:rPr>
            </w:pPr>
            <w:r w:rsidRPr="00E454AB">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206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38C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578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AE16"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45E1" w14:textId="77777777" w:rsidR="00554327" w:rsidRPr="00E454AB" w:rsidRDefault="00554327">
            <w:pPr>
              <w:pStyle w:val="TAL"/>
              <w:rPr>
                <w:sz w:val="16"/>
              </w:rPr>
            </w:pPr>
            <w:r w:rsidRPr="00E454AB">
              <w:rPr>
                <w:sz w:val="16"/>
              </w:rPr>
              <w:t>agreed</w:t>
            </w:r>
          </w:p>
        </w:tc>
      </w:tr>
      <w:tr w:rsidR="00E454AB" w:rsidRPr="00E454AB" w14:paraId="4F08CA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B627" w14:textId="77777777" w:rsidR="00554327" w:rsidRPr="00E454AB" w:rsidRDefault="00554327">
            <w:pPr>
              <w:pStyle w:val="TAL"/>
              <w:rPr>
                <w:sz w:val="16"/>
              </w:rPr>
            </w:pPr>
            <w:r w:rsidRPr="00E454AB">
              <w:rPr>
                <w:sz w:val="16"/>
              </w:rPr>
              <w:t>C1-213141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A35A" w14:textId="77777777" w:rsidR="00554327" w:rsidRPr="00E454AB" w:rsidRDefault="00554327">
            <w:pPr>
              <w:pStyle w:val="TAL"/>
              <w:rPr>
                <w:sz w:val="16"/>
              </w:rPr>
            </w:pPr>
            <w:r w:rsidRPr="00E454AB">
              <w:rPr>
                <w:sz w:val="16"/>
              </w:rPr>
              <w:t>Correction of V2X-USD-announcement-info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7B79" w14:textId="77777777" w:rsidR="00554327" w:rsidRPr="00E454AB" w:rsidRDefault="00554327">
            <w:pPr>
              <w:pStyle w:val="TAL"/>
              <w:rPr>
                <w:sz w:val="16"/>
              </w:rPr>
            </w:pPr>
            <w:r w:rsidRPr="00E454AB">
              <w:rPr>
                <w:sz w:val="16"/>
              </w:rPr>
              <w:t xml:space="preserve">Ericsson, Huawei, </w:t>
            </w:r>
            <w:proofErr w:type="spellStart"/>
            <w:r w:rsidRPr="00E454AB">
              <w:rPr>
                <w:sz w:val="16"/>
              </w:rPr>
              <w:t>Hisilicon</w:t>
            </w:r>
            <w:proofErr w:type="spellEnd"/>
            <w:r w:rsidRPr="00E454AB">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D19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22DE" w14:textId="77777777" w:rsidR="00554327" w:rsidRPr="00E454AB" w:rsidRDefault="00554327">
            <w:pPr>
              <w:pStyle w:val="TAL"/>
              <w:rPr>
                <w:sz w:val="16"/>
              </w:rPr>
            </w:pPr>
            <w:r w:rsidRPr="00E454AB">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64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A48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EC9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1CC6"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8916" w14:textId="77777777" w:rsidR="00554327" w:rsidRPr="00E454AB" w:rsidRDefault="00554327">
            <w:pPr>
              <w:pStyle w:val="TAL"/>
              <w:rPr>
                <w:sz w:val="16"/>
              </w:rPr>
            </w:pPr>
            <w:r w:rsidRPr="00E454AB">
              <w:rPr>
                <w:sz w:val="16"/>
              </w:rPr>
              <w:t>agreed</w:t>
            </w:r>
          </w:p>
        </w:tc>
      </w:tr>
      <w:tr w:rsidR="00E454AB" w:rsidRPr="00E454AB" w14:paraId="650353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F6EC" w14:textId="77777777" w:rsidR="00554327" w:rsidRPr="00E454AB" w:rsidRDefault="00554327">
            <w:pPr>
              <w:pStyle w:val="TAL"/>
              <w:rPr>
                <w:sz w:val="16"/>
              </w:rPr>
            </w:pPr>
            <w:r w:rsidRPr="00E454AB">
              <w:rPr>
                <w:sz w:val="16"/>
              </w:rPr>
              <w:t>C1-213423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7E59" w14:textId="77777777" w:rsidR="00554327" w:rsidRPr="00E454AB" w:rsidRDefault="00554327">
            <w:pPr>
              <w:pStyle w:val="TAL"/>
              <w:rPr>
                <w:sz w:val="16"/>
              </w:rPr>
            </w:pPr>
            <w:r w:rsidRPr="00E454AB">
              <w:rPr>
                <w:sz w:val="16"/>
              </w:rPr>
              <w:t>XML schema for 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E2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4A3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E09E" w14:textId="77777777" w:rsidR="00554327" w:rsidRPr="00E454AB" w:rsidRDefault="00554327">
            <w:pPr>
              <w:pStyle w:val="TAL"/>
              <w:rPr>
                <w:sz w:val="16"/>
              </w:rPr>
            </w:pPr>
            <w:r w:rsidRPr="00E454AB">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C4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5D1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63B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5696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8787E" w14:textId="77777777" w:rsidR="00554327" w:rsidRPr="00E454AB" w:rsidRDefault="00554327">
            <w:pPr>
              <w:pStyle w:val="TAL"/>
              <w:rPr>
                <w:sz w:val="16"/>
              </w:rPr>
            </w:pPr>
            <w:r w:rsidRPr="00E454AB">
              <w:rPr>
                <w:sz w:val="16"/>
              </w:rPr>
              <w:t>agreed</w:t>
            </w:r>
          </w:p>
        </w:tc>
      </w:tr>
      <w:tr w:rsidR="00E454AB" w:rsidRPr="00E454AB" w14:paraId="216020C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1F52" w14:textId="77777777" w:rsidR="00554327" w:rsidRPr="00E454AB" w:rsidRDefault="00554327">
            <w:pPr>
              <w:pStyle w:val="TAL"/>
              <w:rPr>
                <w:sz w:val="16"/>
              </w:rPr>
            </w:pPr>
            <w:r w:rsidRPr="00E454AB">
              <w:rPr>
                <w:sz w:val="16"/>
              </w:rPr>
              <w:t>C1-213424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59D0"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764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42FA"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07212" w14:textId="77777777" w:rsidR="00554327" w:rsidRPr="00E454AB" w:rsidRDefault="00554327">
            <w:pPr>
              <w:pStyle w:val="TAL"/>
              <w:rPr>
                <w:sz w:val="16"/>
              </w:rPr>
            </w:pPr>
            <w:r w:rsidRPr="00E454AB">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503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62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ED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160B"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5F7D" w14:textId="77777777" w:rsidR="00554327" w:rsidRPr="00E454AB" w:rsidRDefault="00554327">
            <w:pPr>
              <w:pStyle w:val="TAL"/>
              <w:rPr>
                <w:sz w:val="16"/>
              </w:rPr>
            </w:pPr>
            <w:r w:rsidRPr="00E454AB">
              <w:rPr>
                <w:sz w:val="16"/>
              </w:rPr>
              <w:t>revised</w:t>
            </w:r>
          </w:p>
        </w:tc>
      </w:tr>
      <w:tr w:rsidR="00E454AB" w:rsidRPr="00E454AB" w14:paraId="0D3E5D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D22D" w14:textId="77777777" w:rsidR="00554327" w:rsidRPr="00E454AB" w:rsidRDefault="00554327">
            <w:pPr>
              <w:pStyle w:val="TAL"/>
              <w:rPr>
                <w:sz w:val="16"/>
              </w:rPr>
            </w:pPr>
            <w:r w:rsidRPr="00E454AB">
              <w:rPr>
                <w:sz w:val="16"/>
              </w:rPr>
              <w:t>C1-213780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FEA8"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6C0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A2F6"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47D5A" w14:textId="77777777" w:rsidR="00554327" w:rsidRPr="00E454AB" w:rsidRDefault="00554327">
            <w:pPr>
              <w:pStyle w:val="TAL"/>
              <w:rPr>
                <w:sz w:val="16"/>
              </w:rPr>
            </w:pPr>
            <w:r w:rsidRPr="00E454AB">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B23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137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73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3D2F"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0CDE" w14:textId="77777777" w:rsidR="00554327" w:rsidRPr="00E454AB" w:rsidRDefault="00554327">
            <w:pPr>
              <w:pStyle w:val="TAL"/>
              <w:rPr>
                <w:sz w:val="16"/>
              </w:rPr>
            </w:pPr>
            <w:r w:rsidRPr="00E454AB">
              <w:rPr>
                <w:sz w:val="16"/>
              </w:rPr>
              <w:t>agreed</w:t>
            </w:r>
          </w:p>
        </w:tc>
      </w:tr>
      <w:tr w:rsidR="00E454AB" w:rsidRPr="00E454AB" w14:paraId="05F8F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7122" w14:textId="77777777" w:rsidR="00554327" w:rsidRPr="00E454AB" w:rsidRDefault="00554327">
            <w:pPr>
              <w:pStyle w:val="TAL"/>
              <w:rPr>
                <w:sz w:val="16"/>
              </w:rPr>
            </w:pPr>
            <w:r w:rsidRPr="00E454AB">
              <w:rPr>
                <w:sz w:val="16"/>
              </w:rPr>
              <w:t>C1-213425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EE54"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099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605"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E1CF" w14:textId="77777777" w:rsidR="00554327" w:rsidRPr="00E454AB" w:rsidRDefault="00554327">
            <w:pPr>
              <w:pStyle w:val="TAL"/>
              <w:rPr>
                <w:sz w:val="16"/>
              </w:rPr>
            </w:pPr>
            <w:r w:rsidRPr="00E454AB">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B7C9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B3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B8A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82A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61E2" w14:textId="77777777" w:rsidR="00554327" w:rsidRPr="00E454AB" w:rsidRDefault="00554327">
            <w:pPr>
              <w:pStyle w:val="TAL"/>
              <w:rPr>
                <w:sz w:val="16"/>
              </w:rPr>
            </w:pPr>
            <w:r w:rsidRPr="00E454AB">
              <w:rPr>
                <w:sz w:val="16"/>
              </w:rPr>
              <w:t>revised</w:t>
            </w:r>
          </w:p>
        </w:tc>
      </w:tr>
      <w:tr w:rsidR="00E454AB" w:rsidRPr="00E454AB" w14:paraId="30FC28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245A" w14:textId="77777777" w:rsidR="00554327" w:rsidRPr="00E454AB" w:rsidRDefault="00554327">
            <w:pPr>
              <w:pStyle w:val="TAL"/>
              <w:rPr>
                <w:sz w:val="16"/>
              </w:rPr>
            </w:pPr>
            <w:r w:rsidRPr="00E454AB">
              <w:rPr>
                <w:sz w:val="16"/>
              </w:rPr>
              <w:lastRenderedPageBreak/>
              <w:t>C1-213781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5C86"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53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FDE3"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5C25B" w14:textId="77777777" w:rsidR="00554327" w:rsidRPr="00E454AB" w:rsidRDefault="00554327">
            <w:pPr>
              <w:pStyle w:val="TAL"/>
              <w:rPr>
                <w:sz w:val="16"/>
              </w:rPr>
            </w:pPr>
            <w:r w:rsidRPr="00E454AB">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158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52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62B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E12C"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4021" w14:textId="77777777" w:rsidR="00554327" w:rsidRPr="00E454AB" w:rsidRDefault="00554327">
            <w:pPr>
              <w:pStyle w:val="TAL"/>
              <w:rPr>
                <w:sz w:val="16"/>
              </w:rPr>
            </w:pPr>
            <w:r w:rsidRPr="00E454AB">
              <w:rPr>
                <w:sz w:val="16"/>
              </w:rPr>
              <w:t>agreed</w:t>
            </w:r>
          </w:p>
        </w:tc>
      </w:tr>
      <w:tr w:rsidR="00E454AB" w:rsidRPr="00E454AB" w14:paraId="74FE01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8A45C" w14:textId="77777777" w:rsidR="00554327" w:rsidRPr="00E454AB" w:rsidRDefault="00554327">
            <w:pPr>
              <w:pStyle w:val="TAL"/>
              <w:rPr>
                <w:sz w:val="16"/>
              </w:rPr>
            </w:pPr>
            <w:r w:rsidRPr="00E454AB">
              <w:rPr>
                <w:sz w:val="16"/>
              </w:rPr>
              <w:t>C1-213426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3C6E"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2E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F1F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345E6" w14:textId="77777777" w:rsidR="00554327" w:rsidRPr="00E454AB" w:rsidRDefault="00554327">
            <w:pPr>
              <w:pStyle w:val="TAL"/>
              <w:rPr>
                <w:sz w:val="16"/>
              </w:rPr>
            </w:pPr>
            <w:r w:rsidRPr="00E454AB">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6D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5A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A87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FE98"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0913" w14:textId="77777777" w:rsidR="00554327" w:rsidRPr="00E454AB" w:rsidRDefault="00554327">
            <w:pPr>
              <w:pStyle w:val="TAL"/>
              <w:rPr>
                <w:sz w:val="16"/>
              </w:rPr>
            </w:pPr>
            <w:r w:rsidRPr="00E454AB">
              <w:rPr>
                <w:sz w:val="16"/>
              </w:rPr>
              <w:t>revised</w:t>
            </w:r>
          </w:p>
        </w:tc>
      </w:tr>
      <w:tr w:rsidR="00E454AB" w:rsidRPr="00E454AB" w14:paraId="00B6A7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B4E2" w14:textId="77777777" w:rsidR="00554327" w:rsidRPr="00E454AB" w:rsidRDefault="00554327">
            <w:pPr>
              <w:pStyle w:val="TAL"/>
              <w:rPr>
                <w:sz w:val="16"/>
              </w:rPr>
            </w:pPr>
            <w:r w:rsidRPr="00E454AB">
              <w:rPr>
                <w:sz w:val="16"/>
              </w:rPr>
              <w:t>C1-213782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1CD7"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3C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60C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D1BE" w14:textId="77777777" w:rsidR="00554327" w:rsidRPr="00E454AB" w:rsidRDefault="00554327">
            <w:pPr>
              <w:pStyle w:val="TAL"/>
              <w:rPr>
                <w:sz w:val="16"/>
              </w:rPr>
            </w:pPr>
            <w:r w:rsidRPr="00E454AB">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2DE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F1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94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F24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7491" w14:textId="77777777" w:rsidR="00554327" w:rsidRPr="00E454AB" w:rsidRDefault="00554327">
            <w:pPr>
              <w:pStyle w:val="TAL"/>
              <w:rPr>
                <w:sz w:val="16"/>
              </w:rPr>
            </w:pPr>
            <w:r w:rsidRPr="00E454AB">
              <w:rPr>
                <w:sz w:val="16"/>
              </w:rPr>
              <w:t>agreed</w:t>
            </w:r>
          </w:p>
        </w:tc>
      </w:tr>
      <w:tr w:rsidR="00E454AB" w:rsidRPr="00E454AB" w14:paraId="440E04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AFC1" w14:textId="77777777" w:rsidR="00554327" w:rsidRPr="00E454AB" w:rsidRDefault="00554327">
            <w:pPr>
              <w:pStyle w:val="TAL"/>
              <w:rPr>
                <w:sz w:val="16"/>
              </w:rPr>
            </w:pPr>
            <w:r w:rsidRPr="00E454AB">
              <w:rPr>
                <w:sz w:val="16"/>
              </w:rPr>
              <w:t>C1-213427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7FFE"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02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B592"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852C" w14:textId="77777777" w:rsidR="00554327" w:rsidRPr="00E454AB" w:rsidRDefault="00554327">
            <w:pPr>
              <w:pStyle w:val="TAL"/>
              <w:rPr>
                <w:sz w:val="16"/>
              </w:rPr>
            </w:pPr>
            <w:r w:rsidRPr="00E454AB">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A8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37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482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4A26"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48B3" w14:textId="77777777" w:rsidR="00554327" w:rsidRPr="00E454AB" w:rsidRDefault="00554327">
            <w:pPr>
              <w:pStyle w:val="TAL"/>
              <w:rPr>
                <w:sz w:val="16"/>
              </w:rPr>
            </w:pPr>
            <w:r w:rsidRPr="00E454AB">
              <w:rPr>
                <w:sz w:val="16"/>
              </w:rPr>
              <w:t>revised</w:t>
            </w:r>
          </w:p>
        </w:tc>
      </w:tr>
      <w:tr w:rsidR="00E454AB" w:rsidRPr="00E454AB" w14:paraId="0F6ECD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8867" w14:textId="77777777" w:rsidR="00554327" w:rsidRPr="00E454AB" w:rsidRDefault="00554327">
            <w:pPr>
              <w:pStyle w:val="TAL"/>
              <w:rPr>
                <w:sz w:val="16"/>
              </w:rPr>
            </w:pPr>
            <w:r w:rsidRPr="00E454AB">
              <w:rPr>
                <w:sz w:val="16"/>
              </w:rPr>
              <w:t>C1-213783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B3BB"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DE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1A1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98BA" w14:textId="77777777" w:rsidR="00554327" w:rsidRPr="00E454AB" w:rsidRDefault="00554327">
            <w:pPr>
              <w:pStyle w:val="TAL"/>
              <w:rPr>
                <w:sz w:val="16"/>
              </w:rPr>
            </w:pPr>
            <w:r w:rsidRPr="00E454AB">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16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FA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5D3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0F05"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1426" w14:textId="77777777" w:rsidR="00554327" w:rsidRPr="00E454AB" w:rsidRDefault="00554327">
            <w:pPr>
              <w:pStyle w:val="TAL"/>
              <w:rPr>
                <w:sz w:val="16"/>
              </w:rPr>
            </w:pPr>
            <w:r w:rsidRPr="00E454AB">
              <w:rPr>
                <w:sz w:val="16"/>
              </w:rPr>
              <w:t>agreed</w:t>
            </w:r>
          </w:p>
        </w:tc>
      </w:tr>
      <w:tr w:rsidR="00E454AB" w:rsidRPr="00E454AB" w14:paraId="140774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E1D9" w14:textId="77777777" w:rsidR="00554327" w:rsidRPr="00E454AB" w:rsidRDefault="00554327">
            <w:pPr>
              <w:pStyle w:val="TAL"/>
              <w:rPr>
                <w:sz w:val="16"/>
              </w:rPr>
            </w:pPr>
            <w:r w:rsidRPr="00E454AB">
              <w:rPr>
                <w:sz w:val="16"/>
              </w:rPr>
              <w:t>C1-213428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D0F29" w14:textId="77777777" w:rsidR="00554327" w:rsidRPr="00E454AB" w:rsidRDefault="00554327">
            <w:pPr>
              <w:pStyle w:val="TAL"/>
              <w:rPr>
                <w:sz w:val="16"/>
              </w:rPr>
            </w:pPr>
            <w:r w:rsidRPr="00E454AB">
              <w:rPr>
                <w:sz w:val="16"/>
              </w:rPr>
              <w:t>Structure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5CC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2F2E"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D418" w14:textId="77777777" w:rsidR="00554327" w:rsidRPr="00E454AB" w:rsidRDefault="00554327">
            <w:pPr>
              <w:pStyle w:val="TAL"/>
              <w:rPr>
                <w:sz w:val="16"/>
              </w:rPr>
            </w:pPr>
            <w:r w:rsidRPr="00E454AB">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9B8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33D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22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3B85B"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636F" w14:textId="77777777" w:rsidR="00554327" w:rsidRPr="00E454AB" w:rsidRDefault="00554327">
            <w:pPr>
              <w:pStyle w:val="TAL"/>
              <w:rPr>
                <w:sz w:val="16"/>
              </w:rPr>
            </w:pPr>
            <w:r w:rsidRPr="00E454AB">
              <w:rPr>
                <w:sz w:val="16"/>
              </w:rPr>
              <w:t>agreed</w:t>
            </w:r>
          </w:p>
        </w:tc>
      </w:tr>
      <w:tr w:rsidR="00E454AB" w:rsidRPr="00E454AB" w14:paraId="0EA2F6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423F" w14:textId="77777777" w:rsidR="00554327" w:rsidRPr="00E454AB" w:rsidRDefault="00554327">
            <w:pPr>
              <w:pStyle w:val="TAL"/>
              <w:rPr>
                <w:sz w:val="16"/>
              </w:rPr>
            </w:pPr>
            <w:r w:rsidRPr="00E454AB">
              <w:rPr>
                <w:sz w:val="16"/>
              </w:rPr>
              <w:t>C1-213429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5B6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5E3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E98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A474"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C9C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0C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D30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362D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03BC" w14:textId="77777777" w:rsidR="00554327" w:rsidRPr="00E454AB" w:rsidRDefault="00554327">
            <w:pPr>
              <w:pStyle w:val="TAL"/>
              <w:rPr>
                <w:sz w:val="16"/>
              </w:rPr>
            </w:pPr>
            <w:r w:rsidRPr="00E454AB">
              <w:rPr>
                <w:sz w:val="16"/>
              </w:rPr>
              <w:t>revised</w:t>
            </w:r>
          </w:p>
        </w:tc>
      </w:tr>
      <w:tr w:rsidR="00E454AB" w:rsidRPr="00E454AB" w14:paraId="603FE9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9B58" w14:textId="77777777" w:rsidR="00554327" w:rsidRPr="00E454AB" w:rsidRDefault="00554327">
            <w:pPr>
              <w:pStyle w:val="TAL"/>
              <w:rPr>
                <w:sz w:val="16"/>
              </w:rPr>
            </w:pPr>
            <w:r w:rsidRPr="00E454AB">
              <w:rPr>
                <w:sz w:val="16"/>
              </w:rPr>
              <w:t>C1-213784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501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5DE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1F3B"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17DE"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55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3FA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55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2287"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551B" w14:textId="77777777" w:rsidR="00554327" w:rsidRPr="00E454AB" w:rsidRDefault="00554327">
            <w:pPr>
              <w:pStyle w:val="TAL"/>
              <w:rPr>
                <w:sz w:val="16"/>
              </w:rPr>
            </w:pPr>
            <w:r w:rsidRPr="00E454AB">
              <w:rPr>
                <w:sz w:val="16"/>
              </w:rPr>
              <w:t>revised</w:t>
            </w:r>
          </w:p>
        </w:tc>
      </w:tr>
      <w:tr w:rsidR="00E454AB" w:rsidRPr="00E454AB" w14:paraId="70A682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A44E" w14:textId="77777777" w:rsidR="00554327" w:rsidRPr="00E454AB" w:rsidRDefault="00554327">
            <w:pPr>
              <w:pStyle w:val="TAL"/>
              <w:rPr>
                <w:sz w:val="16"/>
              </w:rPr>
            </w:pPr>
            <w:r w:rsidRPr="00E454AB">
              <w:rPr>
                <w:sz w:val="16"/>
              </w:rPr>
              <w:t>C1-213940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0C90"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F46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42FA"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3AC7"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A27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3F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4D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E77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C74C" w14:textId="77777777" w:rsidR="00554327" w:rsidRPr="00E454AB" w:rsidRDefault="00554327">
            <w:pPr>
              <w:pStyle w:val="TAL"/>
              <w:rPr>
                <w:sz w:val="16"/>
              </w:rPr>
            </w:pPr>
            <w:r w:rsidRPr="00E454AB">
              <w:rPr>
                <w:sz w:val="16"/>
              </w:rPr>
              <w:t>agreed</w:t>
            </w:r>
          </w:p>
        </w:tc>
      </w:tr>
      <w:tr w:rsidR="00E454AB" w:rsidRPr="00E454AB" w14:paraId="3AAD13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4092" w14:textId="77777777" w:rsidR="00554327" w:rsidRPr="00E454AB" w:rsidRDefault="00554327">
            <w:pPr>
              <w:pStyle w:val="TAL"/>
              <w:rPr>
                <w:sz w:val="16"/>
              </w:rPr>
            </w:pPr>
            <w:r w:rsidRPr="00E454AB">
              <w:rPr>
                <w:sz w:val="16"/>
              </w:rPr>
              <w:t>C1-213430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0392"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CC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9FD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4185" w14:textId="77777777" w:rsidR="00554327" w:rsidRPr="00E454AB" w:rsidRDefault="00554327">
            <w:pPr>
              <w:pStyle w:val="TAL"/>
              <w:rPr>
                <w:sz w:val="16"/>
              </w:rPr>
            </w:pPr>
            <w:r w:rsidRPr="00E454AB">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A3E3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C47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6A2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8BF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847A" w14:textId="77777777" w:rsidR="00554327" w:rsidRPr="00E454AB" w:rsidRDefault="00554327">
            <w:pPr>
              <w:pStyle w:val="TAL"/>
              <w:rPr>
                <w:sz w:val="16"/>
              </w:rPr>
            </w:pPr>
            <w:r w:rsidRPr="00E454AB">
              <w:rPr>
                <w:sz w:val="16"/>
              </w:rPr>
              <w:t>revised</w:t>
            </w:r>
          </w:p>
        </w:tc>
      </w:tr>
      <w:tr w:rsidR="00E454AB" w:rsidRPr="00E454AB" w14:paraId="376344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18D6" w14:textId="77777777" w:rsidR="00554327" w:rsidRPr="00E454AB" w:rsidRDefault="00554327">
            <w:pPr>
              <w:pStyle w:val="TAL"/>
              <w:rPr>
                <w:sz w:val="16"/>
              </w:rPr>
            </w:pPr>
            <w:r w:rsidRPr="00E454AB">
              <w:rPr>
                <w:sz w:val="16"/>
              </w:rPr>
              <w:t>C1-213785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91AC"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5BB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21FF"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F532" w14:textId="77777777" w:rsidR="00554327" w:rsidRPr="00E454AB" w:rsidRDefault="00554327">
            <w:pPr>
              <w:pStyle w:val="TAL"/>
              <w:rPr>
                <w:sz w:val="16"/>
              </w:rPr>
            </w:pPr>
            <w:r w:rsidRPr="00E454AB">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7CE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46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A5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381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D7CB" w14:textId="77777777" w:rsidR="00554327" w:rsidRPr="00E454AB" w:rsidRDefault="00554327">
            <w:pPr>
              <w:pStyle w:val="TAL"/>
              <w:rPr>
                <w:sz w:val="16"/>
              </w:rPr>
            </w:pPr>
            <w:r w:rsidRPr="00E454AB">
              <w:rPr>
                <w:sz w:val="16"/>
              </w:rPr>
              <w:t>agreed</w:t>
            </w:r>
          </w:p>
        </w:tc>
      </w:tr>
      <w:tr w:rsidR="00E454AB" w:rsidRPr="00E454AB" w14:paraId="62533F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FC66" w14:textId="77777777" w:rsidR="00554327" w:rsidRPr="00E454AB" w:rsidRDefault="00554327">
            <w:pPr>
              <w:pStyle w:val="TAL"/>
              <w:rPr>
                <w:sz w:val="16"/>
              </w:rPr>
            </w:pPr>
            <w:r w:rsidRPr="00E454AB">
              <w:rPr>
                <w:sz w:val="16"/>
              </w:rPr>
              <w:t>C1-213431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D76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72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B68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22C5" w14:textId="77777777" w:rsidR="00554327" w:rsidRPr="00E454AB" w:rsidRDefault="00554327">
            <w:pPr>
              <w:pStyle w:val="TAL"/>
              <w:rPr>
                <w:sz w:val="16"/>
              </w:rPr>
            </w:pPr>
            <w:r w:rsidRPr="00E454AB">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D59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6B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6E6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E6DF"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D759" w14:textId="77777777" w:rsidR="00554327" w:rsidRPr="00E454AB" w:rsidRDefault="00554327">
            <w:pPr>
              <w:pStyle w:val="TAL"/>
              <w:rPr>
                <w:sz w:val="16"/>
              </w:rPr>
            </w:pPr>
            <w:r w:rsidRPr="00E454AB">
              <w:rPr>
                <w:sz w:val="16"/>
              </w:rPr>
              <w:t>revised</w:t>
            </w:r>
          </w:p>
        </w:tc>
      </w:tr>
      <w:tr w:rsidR="00E454AB" w:rsidRPr="00E454AB" w14:paraId="718361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BD5A" w14:textId="77777777" w:rsidR="00554327" w:rsidRPr="00E454AB" w:rsidRDefault="00554327">
            <w:pPr>
              <w:pStyle w:val="TAL"/>
              <w:rPr>
                <w:sz w:val="16"/>
              </w:rPr>
            </w:pPr>
            <w:r w:rsidRPr="00E454AB">
              <w:rPr>
                <w:sz w:val="16"/>
              </w:rPr>
              <w:t>C1-213786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DFEB"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F30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C694"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0BB6" w14:textId="77777777" w:rsidR="00554327" w:rsidRPr="00E454AB" w:rsidRDefault="00554327">
            <w:pPr>
              <w:pStyle w:val="TAL"/>
              <w:rPr>
                <w:sz w:val="16"/>
              </w:rPr>
            </w:pPr>
            <w:r w:rsidRPr="00E454AB">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06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D8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8B7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5D19"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42E6" w14:textId="77777777" w:rsidR="00554327" w:rsidRPr="00E454AB" w:rsidRDefault="00554327">
            <w:pPr>
              <w:pStyle w:val="TAL"/>
              <w:rPr>
                <w:sz w:val="16"/>
              </w:rPr>
            </w:pPr>
            <w:r w:rsidRPr="00E454AB">
              <w:rPr>
                <w:sz w:val="16"/>
              </w:rPr>
              <w:t>agreed</w:t>
            </w:r>
          </w:p>
        </w:tc>
      </w:tr>
      <w:tr w:rsidR="00E454AB" w:rsidRPr="00E454AB" w14:paraId="6FF09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6C6F" w14:textId="77777777" w:rsidR="00554327" w:rsidRPr="00E454AB" w:rsidRDefault="00554327">
            <w:pPr>
              <w:pStyle w:val="TAL"/>
              <w:rPr>
                <w:sz w:val="16"/>
              </w:rPr>
            </w:pPr>
            <w:r w:rsidRPr="00E454AB">
              <w:rPr>
                <w:sz w:val="16"/>
              </w:rPr>
              <w:t>C1-213432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D157" w14:textId="77777777" w:rsidR="00554327" w:rsidRPr="00E454AB" w:rsidRDefault="00554327">
            <w:pPr>
              <w:pStyle w:val="TAL"/>
              <w:rPr>
                <w:sz w:val="16"/>
              </w:rPr>
            </w:pPr>
            <w:r w:rsidRPr="00E454AB">
              <w:rPr>
                <w:sz w:val="16"/>
              </w:rPr>
              <w:t>Data Semantics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C9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231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E88C" w14:textId="77777777" w:rsidR="00554327" w:rsidRPr="00E454AB" w:rsidRDefault="00554327">
            <w:pPr>
              <w:pStyle w:val="TAL"/>
              <w:rPr>
                <w:sz w:val="16"/>
              </w:rPr>
            </w:pPr>
            <w:r w:rsidRPr="00E454AB">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3A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1C7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58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350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E9" w14:textId="77777777" w:rsidR="00554327" w:rsidRPr="00E454AB" w:rsidRDefault="00554327">
            <w:pPr>
              <w:pStyle w:val="TAL"/>
              <w:rPr>
                <w:sz w:val="16"/>
              </w:rPr>
            </w:pPr>
            <w:r w:rsidRPr="00E454AB">
              <w:rPr>
                <w:sz w:val="16"/>
              </w:rPr>
              <w:t>revised</w:t>
            </w:r>
          </w:p>
        </w:tc>
      </w:tr>
      <w:tr w:rsidR="00E454AB" w:rsidRPr="00E454AB" w14:paraId="2CE62E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8420" w14:textId="77777777" w:rsidR="00554327" w:rsidRPr="00E454AB" w:rsidRDefault="00554327">
            <w:pPr>
              <w:pStyle w:val="TAL"/>
              <w:rPr>
                <w:sz w:val="16"/>
              </w:rPr>
            </w:pPr>
            <w:r w:rsidRPr="00E454AB">
              <w:rPr>
                <w:sz w:val="16"/>
              </w:rPr>
              <w:t>C1-213793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AA1A" w14:textId="77777777" w:rsidR="00554327" w:rsidRPr="00E454AB" w:rsidRDefault="00554327">
            <w:pPr>
              <w:pStyle w:val="TAL"/>
              <w:rPr>
                <w:sz w:val="16"/>
              </w:rPr>
            </w:pPr>
            <w:r w:rsidRPr="00E454AB">
              <w:rPr>
                <w:sz w:val="16"/>
              </w:rPr>
              <w:t>Data Semantics for obtaining dynamic information of the UEs in proximity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5F4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99E8"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29D5" w14:textId="77777777" w:rsidR="00554327" w:rsidRPr="00E454AB" w:rsidRDefault="00554327">
            <w:pPr>
              <w:pStyle w:val="TAL"/>
              <w:rPr>
                <w:sz w:val="16"/>
              </w:rPr>
            </w:pPr>
            <w:r w:rsidRPr="00E454AB">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8DF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48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9A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3240"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A44F" w14:textId="77777777" w:rsidR="00554327" w:rsidRPr="00E454AB" w:rsidRDefault="00554327">
            <w:pPr>
              <w:pStyle w:val="TAL"/>
              <w:rPr>
                <w:sz w:val="16"/>
              </w:rPr>
            </w:pPr>
            <w:r w:rsidRPr="00E454AB">
              <w:rPr>
                <w:sz w:val="16"/>
              </w:rPr>
              <w:t>agreed</w:t>
            </w:r>
          </w:p>
        </w:tc>
      </w:tr>
      <w:tr w:rsidR="00E454AB" w:rsidRPr="00E454AB" w14:paraId="09ED07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F9B3" w14:textId="77777777" w:rsidR="00554327" w:rsidRPr="00E454AB" w:rsidRDefault="00554327">
            <w:pPr>
              <w:pStyle w:val="TAL"/>
              <w:rPr>
                <w:sz w:val="16"/>
              </w:rPr>
            </w:pPr>
            <w:r w:rsidRPr="00E454AB">
              <w:rPr>
                <w:sz w:val="16"/>
              </w:rPr>
              <w:t>C1-213433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0D43"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96E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4A4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2D2D" w14:textId="77777777" w:rsidR="00554327" w:rsidRPr="00E454AB" w:rsidRDefault="00554327">
            <w:pPr>
              <w:pStyle w:val="TAL"/>
              <w:rPr>
                <w:sz w:val="16"/>
              </w:rPr>
            </w:pPr>
            <w:r w:rsidRPr="00E454AB">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EC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784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4C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B4C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86A3" w14:textId="77777777" w:rsidR="00554327" w:rsidRPr="00E454AB" w:rsidRDefault="00554327">
            <w:pPr>
              <w:pStyle w:val="TAL"/>
              <w:rPr>
                <w:sz w:val="16"/>
              </w:rPr>
            </w:pPr>
            <w:r w:rsidRPr="00E454AB">
              <w:rPr>
                <w:sz w:val="16"/>
              </w:rPr>
              <w:t>revised</w:t>
            </w:r>
          </w:p>
        </w:tc>
      </w:tr>
      <w:tr w:rsidR="00E454AB" w:rsidRPr="00E454AB" w14:paraId="2EE4FA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4C33" w14:textId="77777777" w:rsidR="00554327" w:rsidRPr="00E454AB" w:rsidRDefault="00554327">
            <w:pPr>
              <w:pStyle w:val="TAL"/>
              <w:rPr>
                <w:sz w:val="16"/>
              </w:rPr>
            </w:pPr>
            <w:r w:rsidRPr="00E454AB">
              <w:rPr>
                <w:sz w:val="16"/>
              </w:rPr>
              <w:t>C1-213787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3830"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665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72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E037" w14:textId="77777777" w:rsidR="00554327" w:rsidRPr="00E454AB" w:rsidRDefault="00554327">
            <w:pPr>
              <w:pStyle w:val="TAL"/>
              <w:rPr>
                <w:sz w:val="16"/>
              </w:rPr>
            </w:pPr>
            <w:r w:rsidRPr="00E454AB">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5C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D4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09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E7C0"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99DF" w14:textId="77777777" w:rsidR="00554327" w:rsidRPr="00E454AB" w:rsidRDefault="00554327">
            <w:pPr>
              <w:pStyle w:val="TAL"/>
              <w:rPr>
                <w:sz w:val="16"/>
              </w:rPr>
            </w:pPr>
            <w:r w:rsidRPr="00E454AB">
              <w:rPr>
                <w:sz w:val="16"/>
              </w:rPr>
              <w:t>agreed</w:t>
            </w:r>
          </w:p>
        </w:tc>
      </w:tr>
      <w:tr w:rsidR="00E454AB" w:rsidRPr="00E454AB" w14:paraId="721E37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3A48" w14:textId="77777777" w:rsidR="00554327" w:rsidRPr="00E454AB" w:rsidRDefault="00554327">
            <w:pPr>
              <w:pStyle w:val="TAL"/>
              <w:rPr>
                <w:sz w:val="16"/>
              </w:rPr>
            </w:pPr>
            <w:r w:rsidRPr="00E454AB">
              <w:rPr>
                <w:sz w:val="16"/>
              </w:rPr>
              <w:t>C1-213434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91A9" w14:textId="77777777" w:rsidR="00554327" w:rsidRPr="00E454AB" w:rsidRDefault="00554327">
            <w:pPr>
              <w:pStyle w:val="TAL"/>
              <w:rPr>
                <w:sz w:val="16"/>
              </w:rPr>
            </w:pPr>
            <w:r w:rsidRPr="00E454AB">
              <w:rPr>
                <w:sz w:val="16"/>
              </w:rPr>
              <w:t>Structure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A80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181E"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0F3D" w14:textId="77777777" w:rsidR="00554327" w:rsidRPr="00E454AB" w:rsidRDefault="00554327">
            <w:pPr>
              <w:pStyle w:val="TAL"/>
              <w:rPr>
                <w:sz w:val="16"/>
              </w:rPr>
            </w:pPr>
            <w:r w:rsidRPr="00E454AB">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76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F47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7F33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309E"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05D9" w14:textId="77777777" w:rsidR="00554327" w:rsidRPr="00E454AB" w:rsidRDefault="00554327">
            <w:pPr>
              <w:pStyle w:val="TAL"/>
              <w:rPr>
                <w:sz w:val="16"/>
              </w:rPr>
            </w:pPr>
            <w:r w:rsidRPr="00E454AB">
              <w:rPr>
                <w:sz w:val="16"/>
              </w:rPr>
              <w:t>agreed</w:t>
            </w:r>
          </w:p>
        </w:tc>
      </w:tr>
      <w:tr w:rsidR="00E454AB" w:rsidRPr="00E454AB" w14:paraId="680350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5D73" w14:textId="77777777" w:rsidR="00554327" w:rsidRPr="00E454AB" w:rsidRDefault="00554327">
            <w:pPr>
              <w:pStyle w:val="TAL"/>
              <w:rPr>
                <w:sz w:val="16"/>
              </w:rPr>
            </w:pPr>
            <w:r w:rsidRPr="00E454AB">
              <w:rPr>
                <w:sz w:val="16"/>
              </w:rPr>
              <w:t>C1-213438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CF55"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BF7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9B3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1B53" w14:textId="77777777" w:rsidR="00554327" w:rsidRPr="00E454AB" w:rsidRDefault="00554327">
            <w:pPr>
              <w:pStyle w:val="TAL"/>
              <w:rPr>
                <w:sz w:val="16"/>
              </w:rPr>
            </w:pPr>
            <w:r w:rsidRPr="00E454AB">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00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C4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06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662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D6E8" w14:textId="77777777" w:rsidR="00554327" w:rsidRPr="00E454AB" w:rsidRDefault="00554327">
            <w:pPr>
              <w:pStyle w:val="TAL"/>
              <w:rPr>
                <w:sz w:val="16"/>
              </w:rPr>
            </w:pPr>
            <w:r w:rsidRPr="00E454AB">
              <w:rPr>
                <w:sz w:val="16"/>
              </w:rPr>
              <w:t>revised</w:t>
            </w:r>
          </w:p>
        </w:tc>
      </w:tr>
      <w:tr w:rsidR="00E454AB" w:rsidRPr="00E454AB" w14:paraId="66D7BE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F697" w14:textId="77777777" w:rsidR="00554327" w:rsidRPr="00E454AB" w:rsidRDefault="00554327">
            <w:pPr>
              <w:pStyle w:val="TAL"/>
              <w:rPr>
                <w:sz w:val="16"/>
              </w:rPr>
            </w:pPr>
            <w:r w:rsidRPr="00E454AB">
              <w:rPr>
                <w:sz w:val="16"/>
              </w:rPr>
              <w:t>C1-213779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E4D5"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A16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1CEB"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47ED" w14:textId="77777777" w:rsidR="00554327" w:rsidRPr="00E454AB" w:rsidRDefault="00554327">
            <w:pPr>
              <w:pStyle w:val="TAL"/>
              <w:rPr>
                <w:sz w:val="16"/>
              </w:rPr>
            </w:pPr>
            <w:r w:rsidRPr="00E454AB">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1FF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60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3E6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EFF5"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565B" w14:textId="77777777" w:rsidR="00554327" w:rsidRPr="00E454AB" w:rsidRDefault="00554327">
            <w:pPr>
              <w:pStyle w:val="TAL"/>
              <w:rPr>
                <w:sz w:val="16"/>
              </w:rPr>
            </w:pPr>
            <w:r w:rsidRPr="00E454AB">
              <w:rPr>
                <w:sz w:val="16"/>
              </w:rPr>
              <w:t>agreed</w:t>
            </w:r>
          </w:p>
        </w:tc>
      </w:tr>
      <w:tr w:rsidR="00E454AB" w:rsidRPr="00E454AB" w14:paraId="3F1FE3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F525" w14:textId="77777777" w:rsidR="00554327" w:rsidRPr="00E454AB" w:rsidRDefault="00554327">
            <w:pPr>
              <w:pStyle w:val="TAL"/>
              <w:rPr>
                <w:sz w:val="16"/>
              </w:rPr>
            </w:pPr>
            <w:r w:rsidRPr="00E454AB">
              <w:rPr>
                <w:sz w:val="16"/>
              </w:rPr>
              <w:t>C1-213584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8A53"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5GSM failure during transfer of existing emergency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4B9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F8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2C8A"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700A" w14:textId="77777777" w:rsidR="00554327" w:rsidRPr="00E454AB" w:rsidRDefault="00554327">
            <w:pPr>
              <w:pStyle w:val="TAR"/>
              <w:rPr>
                <w:sz w:val="16"/>
              </w:rPr>
            </w:pPr>
            <w:r w:rsidRPr="00E454AB">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1B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F97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01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53B3" w14:textId="77777777" w:rsidR="00554327" w:rsidRPr="00E454AB" w:rsidRDefault="00554327">
            <w:pPr>
              <w:pStyle w:val="TAL"/>
              <w:rPr>
                <w:sz w:val="16"/>
              </w:rPr>
            </w:pPr>
            <w:r w:rsidRPr="00E454AB">
              <w:rPr>
                <w:sz w:val="16"/>
              </w:rPr>
              <w:t>postponed</w:t>
            </w:r>
          </w:p>
        </w:tc>
      </w:tr>
      <w:tr w:rsidR="00E454AB" w:rsidRPr="00E454AB" w14:paraId="6171C7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A27F" w14:textId="77777777" w:rsidR="00554327" w:rsidRPr="00E454AB" w:rsidRDefault="00554327">
            <w:pPr>
              <w:pStyle w:val="TAL"/>
              <w:rPr>
                <w:sz w:val="16"/>
              </w:rPr>
            </w:pPr>
            <w:r w:rsidRPr="00E454AB">
              <w:rPr>
                <w:sz w:val="16"/>
              </w:rPr>
              <w:t>C1-212858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B54E"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6301"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E5E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556F"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7BF5" w14:textId="77777777" w:rsidR="00554327" w:rsidRPr="00E454AB" w:rsidRDefault="00554327">
            <w:pPr>
              <w:pStyle w:val="TAR"/>
              <w:rPr>
                <w:sz w:val="16"/>
              </w:rPr>
            </w:pPr>
            <w:r w:rsidRPr="00E454AB">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50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B5F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80A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7288" w14:textId="77777777" w:rsidR="00554327" w:rsidRPr="00E454AB" w:rsidRDefault="00554327">
            <w:pPr>
              <w:pStyle w:val="TAL"/>
              <w:rPr>
                <w:sz w:val="16"/>
              </w:rPr>
            </w:pPr>
            <w:r w:rsidRPr="00E454AB">
              <w:rPr>
                <w:sz w:val="16"/>
              </w:rPr>
              <w:t>revised</w:t>
            </w:r>
          </w:p>
        </w:tc>
      </w:tr>
      <w:tr w:rsidR="00E454AB" w:rsidRPr="00E454AB" w14:paraId="46C531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9832" w14:textId="77777777" w:rsidR="00554327" w:rsidRPr="00E454AB" w:rsidRDefault="00554327">
            <w:pPr>
              <w:pStyle w:val="TAL"/>
              <w:rPr>
                <w:sz w:val="16"/>
              </w:rPr>
            </w:pPr>
            <w:r w:rsidRPr="00E454AB">
              <w:rPr>
                <w:sz w:val="16"/>
              </w:rPr>
              <w:t>C1-213543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AA26"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F7AE7"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B69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0A42"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4C56" w14:textId="77777777" w:rsidR="00554327" w:rsidRPr="00E454AB" w:rsidRDefault="00554327">
            <w:pPr>
              <w:pStyle w:val="TAR"/>
              <w:rPr>
                <w:sz w:val="16"/>
              </w:rPr>
            </w:pPr>
            <w:r w:rsidRPr="00E454AB">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48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896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EDF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E364" w14:textId="77777777" w:rsidR="00554327" w:rsidRPr="00E454AB" w:rsidRDefault="00554327">
            <w:pPr>
              <w:pStyle w:val="TAL"/>
              <w:rPr>
                <w:sz w:val="16"/>
              </w:rPr>
            </w:pPr>
            <w:r w:rsidRPr="00E454AB">
              <w:rPr>
                <w:sz w:val="16"/>
              </w:rPr>
              <w:t>revised</w:t>
            </w:r>
          </w:p>
        </w:tc>
      </w:tr>
      <w:tr w:rsidR="00E454AB" w:rsidRPr="00E454AB" w14:paraId="48711E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0B80" w14:textId="77777777" w:rsidR="00554327" w:rsidRPr="00E454AB" w:rsidRDefault="00554327">
            <w:pPr>
              <w:pStyle w:val="TAL"/>
              <w:rPr>
                <w:sz w:val="16"/>
              </w:rPr>
            </w:pPr>
            <w:r w:rsidRPr="00E454AB">
              <w:rPr>
                <w:sz w:val="16"/>
              </w:rPr>
              <w:t>C1-213053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E88B"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FB6E" w14:textId="77777777" w:rsidR="00554327" w:rsidRPr="00E454AB" w:rsidRDefault="00554327">
            <w:pPr>
              <w:pStyle w:val="TAL"/>
              <w:rPr>
                <w:sz w:val="16"/>
              </w:rPr>
            </w:pPr>
            <w:r w:rsidRPr="00E454AB">
              <w:rPr>
                <w:sz w:val="16"/>
              </w:rPr>
              <w:t xml:space="preserve">Ericsson, Nokia, Nokia Shanghai Bell, BlackBerry </w:t>
            </w:r>
            <w:r w:rsidRPr="00E454AB">
              <w:rPr>
                <w:sz w:val="16"/>
              </w:rPr>
              <w:lastRenderedPageBreak/>
              <w:t>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8A1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94F6" w14:textId="77777777" w:rsidR="00554327" w:rsidRPr="00E454AB" w:rsidRDefault="00554327">
            <w:pPr>
              <w:pStyle w:val="TAL"/>
              <w:rPr>
                <w:sz w:val="16"/>
              </w:rPr>
            </w:pPr>
            <w:r w:rsidRPr="00E454AB">
              <w:rPr>
                <w:sz w:val="16"/>
              </w:rPr>
              <w:t>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8911"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39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F04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014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9AF9" w14:textId="77777777" w:rsidR="00554327" w:rsidRPr="00E454AB" w:rsidRDefault="00554327">
            <w:pPr>
              <w:pStyle w:val="TAL"/>
              <w:rPr>
                <w:sz w:val="16"/>
              </w:rPr>
            </w:pPr>
            <w:r w:rsidRPr="00E454AB">
              <w:rPr>
                <w:sz w:val="16"/>
              </w:rPr>
              <w:t>revised</w:t>
            </w:r>
          </w:p>
        </w:tc>
      </w:tr>
      <w:tr w:rsidR="00E454AB" w:rsidRPr="00E454AB" w14:paraId="167C0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9D67" w14:textId="77777777" w:rsidR="00554327" w:rsidRPr="00E454AB" w:rsidRDefault="00554327">
            <w:pPr>
              <w:pStyle w:val="TAL"/>
              <w:rPr>
                <w:sz w:val="16"/>
              </w:rPr>
            </w:pPr>
            <w:r w:rsidRPr="00E454AB">
              <w:rPr>
                <w:sz w:val="16"/>
              </w:rPr>
              <w:t>C1-213920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4944"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38F2A"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39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CE90" w14:textId="77777777" w:rsidR="00554327" w:rsidRPr="00E454AB" w:rsidRDefault="00554327">
            <w:pPr>
              <w:pStyle w:val="TAL"/>
              <w:rPr>
                <w:sz w:val="16"/>
              </w:rPr>
            </w:pPr>
            <w:r w:rsidRPr="00E454AB">
              <w:rPr>
                <w:sz w:val="16"/>
              </w:rPr>
              <w:t>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104D" w14:textId="77777777" w:rsidR="00554327" w:rsidRPr="00E454AB" w:rsidRDefault="00554327">
            <w:pPr>
              <w:pStyle w:val="TAR"/>
              <w:rPr>
                <w:sz w:val="16"/>
              </w:rPr>
            </w:pPr>
            <w:r w:rsidRPr="00E454AB">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37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B52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B45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74A0" w14:textId="77777777" w:rsidR="00554327" w:rsidRPr="00E454AB" w:rsidRDefault="00554327">
            <w:pPr>
              <w:pStyle w:val="TAL"/>
              <w:rPr>
                <w:sz w:val="16"/>
              </w:rPr>
            </w:pPr>
            <w:r w:rsidRPr="00E454AB">
              <w:rPr>
                <w:sz w:val="16"/>
              </w:rPr>
              <w:t>postponed</w:t>
            </w:r>
          </w:p>
        </w:tc>
      </w:tr>
      <w:tr w:rsidR="00E454AB" w:rsidRPr="00E454AB" w14:paraId="3987EE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3B74" w14:textId="77777777" w:rsidR="00554327" w:rsidRPr="00E454AB" w:rsidRDefault="00554327">
            <w:pPr>
              <w:pStyle w:val="TAL"/>
              <w:rPr>
                <w:sz w:val="16"/>
              </w:rPr>
            </w:pPr>
            <w:r w:rsidRPr="00E454AB">
              <w:rPr>
                <w:sz w:val="16"/>
              </w:rPr>
              <w:t>C1-213137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9B19"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CC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6A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3F84" w14:textId="77777777" w:rsidR="00554327" w:rsidRPr="00E454AB" w:rsidRDefault="00554327">
            <w:pPr>
              <w:pStyle w:val="TAL"/>
              <w:rPr>
                <w:sz w:val="16"/>
              </w:rPr>
            </w:pPr>
            <w:r w:rsidRPr="00E454AB">
              <w:rPr>
                <w:sz w:val="16"/>
              </w:rPr>
              <w:t>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86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2B3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8A0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75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A702" w14:textId="77777777" w:rsidR="00554327" w:rsidRPr="00E454AB" w:rsidRDefault="00554327">
            <w:pPr>
              <w:pStyle w:val="TAL"/>
              <w:rPr>
                <w:sz w:val="16"/>
              </w:rPr>
            </w:pPr>
            <w:r w:rsidRPr="00E454AB">
              <w:rPr>
                <w:sz w:val="16"/>
              </w:rPr>
              <w:t>revised</w:t>
            </w:r>
          </w:p>
        </w:tc>
      </w:tr>
      <w:tr w:rsidR="00E454AB" w:rsidRPr="00E454AB" w14:paraId="30BCCA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47B0" w14:textId="77777777" w:rsidR="00554327" w:rsidRPr="00E454AB" w:rsidRDefault="00554327">
            <w:pPr>
              <w:pStyle w:val="TAL"/>
              <w:rPr>
                <w:sz w:val="16"/>
              </w:rPr>
            </w:pPr>
            <w:r w:rsidRPr="00E454AB">
              <w:rPr>
                <w:sz w:val="16"/>
              </w:rPr>
              <w:t>C1-213627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FABC"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E94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CA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D051" w14:textId="77777777" w:rsidR="00554327" w:rsidRPr="00E454AB" w:rsidRDefault="00554327">
            <w:pPr>
              <w:pStyle w:val="TAL"/>
              <w:rPr>
                <w:sz w:val="16"/>
              </w:rPr>
            </w:pPr>
            <w:r w:rsidRPr="00E454AB">
              <w:rPr>
                <w:sz w:val="16"/>
              </w:rPr>
              <w:t>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8AB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7F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9AF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77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64AB" w14:textId="77777777" w:rsidR="00554327" w:rsidRPr="00E454AB" w:rsidRDefault="00554327">
            <w:pPr>
              <w:pStyle w:val="TAL"/>
              <w:rPr>
                <w:sz w:val="16"/>
              </w:rPr>
            </w:pPr>
            <w:r w:rsidRPr="00E454AB">
              <w:rPr>
                <w:sz w:val="16"/>
              </w:rPr>
              <w:t>agreed</w:t>
            </w:r>
          </w:p>
        </w:tc>
      </w:tr>
      <w:tr w:rsidR="00E454AB" w:rsidRPr="00E454AB" w14:paraId="1CCAA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38EA2" w14:textId="77777777" w:rsidR="00554327" w:rsidRPr="00E454AB" w:rsidRDefault="00554327">
            <w:pPr>
              <w:pStyle w:val="TAL"/>
              <w:rPr>
                <w:sz w:val="16"/>
              </w:rPr>
            </w:pPr>
            <w:r w:rsidRPr="00E454AB">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C898" w14:textId="77777777" w:rsidR="00554327" w:rsidRPr="00E454AB" w:rsidRDefault="00554327">
            <w:pPr>
              <w:pStyle w:val="TAL"/>
              <w:rPr>
                <w:sz w:val="16"/>
              </w:rPr>
            </w:pPr>
            <w:r w:rsidRPr="00E454AB">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771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86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D577" w14:textId="77777777" w:rsidR="00554327" w:rsidRPr="00E454AB" w:rsidRDefault="00554327">
            <w:pPr>
              <w:pStyle w:val="TAL"/>
              <w:rPr>
                <w:sz w:val="16"/>
              </w:rPr>
            </w:pPr>
            <w:r w:rsidRPr="00E454AB">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072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439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3C0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53F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A4E4D" w14:textId="77777777" w:rsidR="00554327" w:rsidRPr="00E454AB" w:rsidRDefault="00554327">
            <w:pPr>
              <w:pStyle w:val="TAL"/>
              <w:rPr>
                <w:sz w:val="16"/>
              </w:rPr>
            </w:pPr>
            <w:r w:rsidRPr="00E454AB">
              <w:rPr>
                <w:sz w:val="16"/>
              </w:rPr>
              <w:t>postponed</w:t>
            </w:r>
          </w:p>
        </w:tc>
      </w:tr>
      <w:tr w:rsidR="00E454AB" w:rsidRPr="00E454AB" w14:paraId="03F50E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F1EC" w14:textId="77777777" w:rsidR="00554327" w:rsidRPr="00E454AB" w:rsidRDefault="00554327">
            <w:pPr>
              <w:pStyle w:val="TAL"/>
              <w:rPr>
                <w:sz w:val="16"/>
              </w:rPr>
            </w:pPr>
            <w:r w:rsidRPr="00E454AB">
              <w:rPr>
                <w:sz w:val="16"/>
              </w:rPr>
              <w:t>C1-212848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A9F9"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9AF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94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B27D" w14:textId="77777777" w:rsidR="00554327" w:rsidRPr="00E454AB" w:rsidRDefault="00554327">
            <w:pPr>
              <w:pStyle w:val="TAL"/>
              <w:rPr>
                <w:sz w:val="16"/>
              </w:rPr>
            </w:pPr>
            <w:r w:rsidRPr="00E454AB">
              <w:rPr>
                <w:sz w:val="16"/>
              </w:rPr>
              <w:t>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47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FD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9DA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2EF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9A2A" w14:textId="77777777" w:rsidR="00554327" w:rsidRPr="00E454AB" w:rsidRDefault="00554327">
            <w:pPr>
              <w:pStyle w:val="TAL"/>
              <w:rPr>
                <w:sz w:val="16"/>
              </w:rPr>
            </w:pPr>
            <w:r w:rsidRPr="00E454AB">
              <w:rPr>
                <w:sz w:val="16"/>
              </w:rPr>
              <w:t>revised</w:t>
            </w:r>
          </w:p>
        </w:tc>
      </w:tr>
      <w:tr w:rsidR="00E454AB" w:rsidRPr="00E454AB" w14:paraId="7A8581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7AC1" w14:textId="77777777" w:rsidR="00554327" w:rsidRPr="00E454AB" w:rsidRDefault="00554327">
            <w:pPr>
              <w:pStyle w:val="TAL"/>
              <w:rPr>
                <w:sz w:val="16"/>
              </w:rPr>
            </w:pPr>
            <w:r w:rsidRPr="00E454AB">
              <w:rPr>
                <w:sz w:val="16"/>
              </w:rPr>
              <w:t>C1-213928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2930"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DFA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822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CBE5" w14:textId="77777777" w:rsidR="00554327" w:rsidRPr="00E454AB" w:rsidRDefault="00554327">
            <w:pPr>
              <w:pStyle w:val="TAL"/>
              <w:rPr>
                <w:sz w:val="16"/>
              </w:rPr>
            </w:pPr>
            <w:r w:rsidRPr="00E454AB">
              <w:rPr>
                <w:sz w:val="16"/>
              </w:rPr>
              <w:t>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D7F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45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85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8C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D74D" w14:textId="77777777" w:rsidR="00554327" w:rsidRPr="00E454AB" w:rsidRDefault="00554327">
            <w:pPr>
              <w:pStyle w:val="TAL"/>
              <w:rPr>
                <w:sz w:val="16"/>
              </w:rPr>
            </w:pPr>
            <w:r w:rsidRPr="00E454AB">
              <w:rPr>
                <w:sz w:val="16"/>
              </w:rPr>
              <w:t>agreed</w:t>
            </w:r>
          </w:p>
        </w:tc>
      </w:tr>
      <w:tr w:rsidR="00E454AB" w:rsidRPr="00E454AB" w14:paraId="29E5A4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7DCD" w14:textId="77777777" w:rsidR="00554327" w:rsidRPr="00E454AB" w:rsidRDefault="00554327">
            <w:pPr>
              <w:pStyle w:val="TAL"/>
              <w:rPr>
                <w:sz w:val="16"/>
              </w:rPr>
            </w:pPr>
            <w:r w:rsidRPr="00E454AB">
              <w:rPr>
                <w:sz w:val="16"/>
              </w:rPr>
              <w:t>C1-213033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0D98"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5E4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BB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7F88"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413F"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FA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FBB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EC3C"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6F38" w14:textId="77777777" w:rsidR="00554327" w:rsidRPr="00E454AB" w:rsidRDefault="00554327">
            <w:pPr>
              <w:pStyle w:val="TAL"/>
              <w:rPr>
                <w:sz w:val="16"/>
              </w:rPr>
            </w:pPr>
            <w:r w:rsidRPr="00E454AB">
              <w:rPr>
                <w:sz w:val="16"/>
              </w:rPr>
              <w:t>revised</w:t>
            </w:r>
          </w:p>
        </w:tc>
      </w:tr>
      <w:tr w:rsidR="00E454AB" w:rsidRPr="00E454AB" w14:paraId="2DD30EE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D387" w14:textId="77777777" w:rsidR="00554327" w:rsidRPr="00E454AB" w:rsidRDefault="00554327">
            <w:pPr>
              <w:pStyle w:val="TAL"/>
              <w:rPr>
                <w:sz w:val="16"/>
              </w:rPr>
            </w:pPr>
            <w:r w:rsidRPr="00E454AB">
              <w:rPr>
                <w:sz w:val="16"/>
              </w:rPr>
              <w:t>C1-213692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DF52"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419B"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91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A6ED"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8DBE"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7B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0A6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D593"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33EE" w14:textId="77777777" w:rsidR="00554327" w:rsidRPr="00E454AB" w:rsidRDefault="00554327">
            <w:pPr>
              <w:pStyle w:val="TAL"/>
              <w:rPr>
                <w:sz w:val="16"/>
              </w:rPr>
            </w:pPr>
            <w:r w:rsidRPr="00E454AB">
              <w:rPr>
                <w:sz w:val="16"/>
              </w:rPr>
              <w:t>revised</w:t>
            </w:r>
          </w:p>
        </w:tc>
      </w:tr>
      <w:tr w:rsidR="00E454AB" w:rsidRPr="00E454AB" w14:paraId="2297CF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5471" w14:textId="77777777" w:rsidR="00554327" w:rsidRPr="00E454AB" w:rsidRDefault="00554327">
            <w:pPr>
              <w:pStyle w:val="TAL"/>
              <w:rPr>
                <w:sz w:val="16"/>
              </w:rPr>
            </w:pPr>
            <w:r w:rsidRPr="00E454AB">
              <w:rPr>
                <w:sz w:val="16"/>
              </w:rPr>
              <w:t>C1-213954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2015"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A5D7"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E5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82CD"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BA54" w14:textId="77777777" w:rsidR="00554327" w:rsidRPr="00E454AB" w:rsidRDefault="00554327">
            <w:pPr>
              <w:pStyle w:val="TAR"/>
              <w:rPr>
                <w:sz w:val="16"/>
              </w:rPr>
            </w:pPr>
            <w:r w:rsidRPr="00E454A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09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C21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4483E"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4373D" w14:textId="77777777" w:rsidR="00554327" w:rsidRPr="00E454AB" w:rsidRDefault="00554327">
            <w:pPr>
              <w:pStyle w:val="TAL"/>
              <w:rPr>
                <w:sz w:val="16"/>
              </w:rPr>
            </w:pPr>
            <w:r w:rsidRPr="00E454AB">
              <w:rPr>
                <w:sz w:val="16"/>
              </w:rPr>
              <w:t>revised</w:t>
            </w:r>
          </w:p>
        </w:tc>
      </w:tr>
      <w:tr w:rsidR="00E454AB" w:rsidRPr="00E454AB" w14:paraId="4D0146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AE31" w14:textId="77777777" w:rsidR="00554327" w:rsidRPr="00E454AB" w:rsidRDefault="00554327">
            <w:pPr>
              <w:pStyle w:val="TAL"/>
              <w:rPr>
                <w:sz w:val="16"/>
              </w:rPr>
            </w:pPr>
            <w:r w:rsidRPr="00E454AB">
              <w:rPr>
                <w:sz w:val="16"/>
              </w:rPr>
              <w:t>C1-213964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5DF9"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00E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A4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F7A6"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060FD"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A0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935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26C8"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386A5" w14:textId="77777777" w:rsidR="00554327" w:rsidRPr="00E454AB" w:rsidRDefault="00554327">
            <w:pPr>
              <w:pStyle w:val="TAL"/>
              <w:rPr>
                <w:sz w:val="16"/>
              </w:rPr>
            </w:pPr>
            <w:r w:rsidRPr="00E454AB">
              <w:rPr>
                <w:sz w:val="16"/>
              </w:rPr>
              <w:t>agreed</w:t>
            </w:r>
          </w:p>
        </w:tc>
      </w:tr>
      <w:tr w:rsidR="00E454AB" w:rsidRPr="00E454AB" w14:paraId="0F27D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9F4F" w14:textId="77777777" w:rsidR="00554327" w:rsidRPr="00E454AB" w:rsidRDefault="00554327">
            <w:pPr>
              <w:pStyle w:val="TAL"/>
              <w:rPr>
                <w:sz w:val="16"/>
              </w:rPr>
            </w:pPr>
            <w:r w:rsidRPr="00E454AB">
              <w:rPr>
                <w:sz w:val="16"/>
              </w:rPr>
              <w:t>C1-212859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8020"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of existing persistent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311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A3D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EF5D" w14:textId="77777777" w:rsidR="00554327" w:rsidRPr="00E454AB" w:rsidRDefault="00554327">
            <w:pPr>
              <w:pStyle w:val="TAL"/>
              <w:rPr>
                <w:sz w:val="16"/>
              </w:rPr>
            </w:pPr>
            <w:r w:rsidRPr="00E454AB">
              <w:rPr>
                <w:sz w:val="16"/>
              </w:rPr>
              <w:t>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7E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2C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8AA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B8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AC40" w14:textId="77777777" w:rsidR="00554327" w:rsidRPr="00E454AB" w:rsidRDefault="00554327">
            <w:pPr>
              <w:pStyle w:val="TAL"/>
              <w:rPr>
                <w:sz w:val="16"/>
              </w:rPr>
            </w:pPr>
            <w:r w:rsidRPr="00E454AB">
              <w:rPr>
                <w:sz w:val="16"/>
              </w:rPr>
              <w:t>revised</w:t>
            </w:r>
          </w:p>
        </w:tc>
      </w:tr>
      <w:tr w:rsidR="00E454AB" w:rsidRPr="00E454AB" w14:paraId="0F5359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1579" w14:textId="77777777" w:rsidR="00554327" w:rsidRPr="00E454AB" w:rsidRDefault="00554327">
            <w:pPr>
              <w:pStyle w:val="TAL"/>
              <w:rPr>
                <w:sz w:val="16"/>
              </w:rPr>
            </w:pPr>
            <w:r w:rsidRPr="00E454AB">
              <w:rPr>
                <w:sz w:val="16"/>
              </w:rPr>
              <w:t>C1-213585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8199"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or interworking of existing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9EB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1E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F1FB" w14:textId="77777777" w:rsidR="00554327" w:rsidRPr="00E454AB" w:rsidRDefault="00554327">
            <w:pPr>
              <w:pStyle w:val="TAL"/>
              <w:rPr>
                <w:sz w:val="16"/>
              </w:rPr>
            </w:pPr>
            <w:r w:rsidRPr="00E454AB">
              <w:rPr>
                <w:sz w:val="16"/>
              </w:rPr>
              <w:t>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024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25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186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C77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D65C" w14:textId="77777777" w:rsidR="00554327" w:rsidRPr="00E454AB" w:rsidRDefault="00554327">
            <w:pPr>
              <w:pStyle w:val="TAL"/>
              <w:rPr>
                <w:sz w:val="16"/>
              </w:rPr>
            </w:pPr>
            <w:r w:rsidRPr="00E454AB">
              <w:rPr>
                <w:sz w:val="16"/>
              </w:rPr>
              <w:t>postponed</w:t>
            </w:r>
          </w:p>
        </w:tc>
      </w:tr>
      <w:tr w:rsidR="00E454AB" w:rsidRPr="00E454AB" w14:paraId="534D9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458F" w14:textId="77777777" w:rsidR="00554327" w:rsidRPr="00E454AB" w:rsidRDefault="00554327">
            <w:pPr>
              <w:pStyle w:val="TAL"/>
              <w:rPr>
                <w:sz w:val="16"/>
              </w:rPr>
            </w:pPr>
            <w:r w:rsidRPr="00E454AB">
              <w:rPr>
                <w:sz w:val="16"/>
              </w:rPr>
              <w:t>C1-213126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4217" w14:textId="77777777" w:rsidR="00554327" w:rsidRPr="00E454AB" w:rsidRDefault="00554327">
            <w:pPr>
              <w:pStyle w:val="TAL"/>
              <w:rPr>
                <w:sz w:val="16"/>
              </w:rPr>
            </w:pPr>
            <w:r w:rsidRPr="00E454AB">
              <w:rPr>
                <w:sz w:val="16"/>
              </w:rPr>
              <w:t>Trigger conditions for Mobility Registration due to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163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10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DA1B" w14:textId="77777777" w:rsidR="00554327" w:rsidRPr="00E454AB" w:rsidRDefault="00554327">
            <w:pPr>
              <w:pStyle w:val="TAL"/>
              <w:rPr>
                <w:sz w:val="16"/>
              </w:rPr>
            </w:pPr>
            <w:r w:rsidRPr="00E454AB">
              <w:rPr>
                <w:sz w:val="16"/>
              </w:rPr>
              <w:t>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028C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4F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65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2047"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EB9" w14:textId="77777777" w:rsidR="00554327" w:rsidRPr="00E454AB" w:rsidRDefault="00554327">
            <w:pPr>
              <w:pStyle w:val="TAL"/>
              <w:rPr>
                <w:sz w:val="16"/>
              </w:rPr>
            </w:pPr>
            <w:r w:rsidRPr="00E454AB">
              <w:rPr>
                <w:sz w:val="16"/>
              </w:rPr>
              <w:t>postponed</w:t>
            </w:r>
          </w:p>
        </w:tc>
      </w:tr>
      <w:tr w:rsidR="00E454AB" w:rsidRPr="00E454AB" w14:paraId="0C67CB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1AD3" w14:textId="77777777" w:rsidR="00554327" w:rsidRPr="00E454AB" w:rsidRDefault="00554327">
            <w:pPr>
              <w:pStyle w:val="TAL"/>
              <w:rPr>
                <w:sz w:val="16"/>
              </w:rPr>
            </w:pPr>
            <w:r w:rsidRPr="00E454AB">
              <w:rPr>
                <w:sz w:val="16"/>
              </w:rPr>
              <w:t>C1-212919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076A" w14:textId="77777777" w:rsidR="00554327" w:rsidRPr="00E454AB" w:rsidRDefault="00554327">
            <w:pPr>
              <w:pStyle w:val="TAL"/>
              <w:rPr>
                <w:sz w:val="16"/>
              </w:rPr>
            </w:pPr>
            <w:r w:rsidRPr="00E454AB">
              <w:rPr>
                <w:sz w:val="16"/>
              </w:rPr>
              <w:t>Correction to the conditions for disabling N1 mode capability upon registration rejection due to S-NSSAI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4387" w14:textId="77777777" w:rsidR="00554327" w:rsidRPr="00E454AB" w:rsidRDefault="00554327">
            <w:pPr>
              <w:pStyle w:val="TAL"/>
              <w:rPr>
                <w:sz w:val="16"/>
              </w:rPr>
            </w:pPr>
            <w:r w:rsidRPr="00E454AB">
              <w:rPr>
                <w:sz w:val="16"/>
              </w:rPr>
              <w:t>Qualcomm Incorporated,/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459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2E54" w14:textId="77777777" w:rsidR="00554327" w:rsidRPr="00E454AB" w:rsidRDefault="00554327">
            <w:pPr>
              <w:pStyle w:val="TAL"/>
              <w:rPr>
                <w:sz w:val="16"/>
              </w:rPr>
            </w:pPr>
            <w:r w:rsidRPr="00E454AB">
              <w:rPr>
                <w:sz w:val="16"/>
              </w:rPr>
              <w:t>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2DF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75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EA0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71F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5BD6" w14:textId="77777777" w:rsidR="00554327" w:rsidRPr="00E454AB" w:rsidRDefault="00554327">
            <w:pPr>
              <w:pStyle w:val="TAL"/>
              <w:rPr>
                <w:sz w:val="16"/>
              </w:rPr>
            </w:pPr>
            <w:r w:rsidRPr="00E454AB">
              <w:rPr>
                <w:sz w:val="16"/>
              </w:rPr>
              <w:t>postponed</w:t>
            </w:r>
          </w:p>
        </w:tc>
      </w:tr>
      <w:tr w:rsidR="00E454AB" w:rsidRPr="00E454AB" w14:paraId="25EA87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689CC" w14:textId="77777777" w:rsidR="00554327" w:rsidRPr="00E454AB" w:rsidRDefault="00554327">
            <w:pPr>
              <w:pStyle w:val="TAL"/>
              <w:rPr>
                <w:sz w:val="16"/>
              </w:rPr>
            </w:pPr>
            <w:r w:rsidRPr="00E454AB">
              <w:rPr>
                <w:sz w:val="16"/>
              </w:rPr>
              <w:t>C1-213378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0E2F"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E7F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75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AA44" w14:textId="77777777" w:rsidR="00554327" w:rsidRPr="00E454AB" w:rsidRDefault="00554327">
            <w:pPr>
              <w:pStyle w:val="TAL"/>
              <w:rPr>
                <w:sz w:val="16"/>
              </w:rPr>
            </w:pPr>
            <w:r w:rsidRPr="00E454AB">
              <w:rPr>
                <w:sz w:val="16"/>
              </w:rPr>
              <w:t>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AED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75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F8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81C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E6D7" w14:textId="77777777" w:rsidR="00554327" w:rsidRPr="00E454AB" w:rsidRDefault="00554327">
            <w:pPr>
              <w:pStyle w:val="TAL"/>
              <w:rPr>
                <w:sz w:val="16"/>
              </w:rPr>
            </w:pPr>
            <w:r w:rsidRPr="00E454AB">
              <w:rPr>
                <w:sz w:val="16"/>
              </w:rPr>
              <w:t>revised</w:t>
            </w:r>
          </w:p>
        </w:tc>
      </w:tr>
      <w:tr w:rsidR="00E454AB" w:rsidRPr="00E454AB" w14:paraId="4A0CE3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6365" w14:textId="77777777" w:rsidR="00554327" w:rsidRPr="00E454AB" w:rsidRDefault="00554327">
            <w:pPr>
              <w:pStyle w:val="TAL"/>
              <w:rPr>
                <w:sz w:val="16"/>
              </w:rPr>
            </w:pPr>
            <w:r w:rsidRPr="00E454AB">
              <w:rPr>
                <w:sz w:val="16"/>
              </w:rPr>
              <w:t>C1-213680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E212"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B836" w14:textId="77777777" w:rsidR="00554327" w:rsidRPr="00E454AB" w:rsidRDefault="00554327">
            <w:pPr>
              <w:pStyle w:val="TAL"/>
              <w:rPr>
                <w:sz w:val="16"/>
              </w:rPr>
            </w:pPr>
            <w:r w:rsidRPr="00E454AB">
              <w:rPr>
                <w:sz w:val="16"/>
              </w:rPr>
              <w:t xml:space="preserve">MediaTek Inc., Huawei, </w:t>
            </w:r>
            <w:proofErr w:type="spellStart"/>
            <w:r w:rsidRPr="00E454AB">
              <w:rPr>
                <w:sz w:val="16"/>
              </w:rPr>
              <w:t>HiSilicon</w:t>
            </w:r>
            <w:proofErr w:type="spellEnd"/>
            <w:r w:rsidRPr="00E454AB">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CA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3E03" w14:textId="77777777" w:rsidR="00554327" w:rsidRPr="00E454AB" w:rsidRDefault="00554327">
            <w:pPr>
              <w:pStyle w:val="TAL"/>
              <w:rPr>
                <w:sz w:val="16"/>
              </w:rPr>
            </w:pPr>
            <w:r w:rsidRPr="00E454AB">
              <w:rPr>
                <w:sz w:val="16"/>
              </w:rPr>
              <w:t>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D3C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64B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6C8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BC7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860F" w14:textId="77777777" w:rsidR="00554327" w:rsidRPr="00E454AB" w:rsidRDefault="00554327">
            <w:pPr>
              <w:pStyle w:val="TAL"/>
              <w:rPr>
                <w:sz w:val="16"/>
              </w:rPr>
            </w:pPr>
            <w:r w:rsidRPr="00E454AB">
              <w:rPr>
                <w:sz w:val="16"/>
              </w:rPr>
              <w:t>agreed</w:t>
            </w:r>
          </w:p>
        </w:tc>
      </w:tr>
      <w:tr w:rsidR="00E454AB" w:rsidRPr="00E454AB" w14:paraId="2B2CB1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432F" w14:textId="77777777" w:rsidR="00554327" w:rsidRPr="00E454AB" w:rsidRDefault="00554327">
            <w:pPr>
              <w:pStyle w:val="TAL"/>
              <w:rPr>
                <w:sz w:val="16"/>
              </w:rPr>
            </w:pPr>
            <w:r w:rsidRPr="00E454AB">
              <w:rPr>
                <w:sz w:val="16"/>
              </w:rPr>
              <w:t>C1-213490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5B16"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1B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4BF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F56A" w14:textId="77777777" w:rsidR="00554327" w:rsidRPr="00E454AB" w:rsidRDefault="00554327">
            <w:pPr>
              <w:pStyle w:val="TAL"/>
              <w:rPr>
                <w:sz w:val="16"/>
              </w:rPr>
            </w:pPr>
            <w:r w:rsidRPr="00E454AB">
              <w:rPr>
                <w:sz w:val="16"/>
              </w:rPr>
              <w:t>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A87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D5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85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0DC4"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FB69" w14:textId="77777777" w:rsidR="00554327" w:rsidRPr="00E454AB" w:rsidRDefault="00554327">
            <w:pPr>
              <w:pStyle w:val="TAL"/>
              <w:rPr>
                <w:sz w:val="16"/>
              </w:rPr>
            </w:pPr>
            <w:r w:rsidRPr="00E454AB">
              <w:rPr>
                <w:sz w:val="16"/>
              </w:rPr>
              <w:t>revised</w:t>
            </w:r>
          </w:p>
        </w:tc>
      </w:tr>
      <w:tr w:rsidR="00E454AB" w:rsidRPr="00E454AB" w14:paraId="7A5D8E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6AD7" w14:textId="77777777" w:rsidR="00554327" w:rsidRPr="00E454AB" w:rsidRDefault="00554327">
            <w:pPr>
              <w:pStyle w:val="TAL"/>
              <w:rPr>
                <w:sz w:val="16"/>
              </w:rPr>
            </w:pPr>
            <w:r w:rsidRPr="00E454AB">
              <w:rPr>
                <w:sz w:val="16"/>
              </w:rPr>
              <w:t>C1-213788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B72A"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7FE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A85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D884" w14:textId="77777777" w:rsidR="00554327" w:rsidRPr="00E454AB" w:rsidRDefault="00554327">
            <w:pPr>
              <w:pStyle w:val="TAL"/>
              <w:rPr>
                <w:sz w:val="16"/>
              </w:rPr>
            </w:pPr>
            <w:r w:rsidRPr="00E454AB">
              <w:rPr>
                <w:sz w:val="16"/>
              </w:rPr>
              <w:t>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2CE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51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E63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EBED" w14:textId="77777777" w:rsidR="00554327" w:rsidRPr="00E454AB" w:rsidRDefault="00554327">
            <w:pPr>
              <w:pStyle w:val="TAL"/>
              <w:rPr>
                <w:sz w:val="16"/>
              </w:rPr>
            </w:pPr>
            <w:r w:rsidRPr="00E454AB">
              <w:rPr>
                <w:sz w:val="16"/>
              </w:rPr>
              <w:t>SINE_5G,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9BD2" w14:textId="77777777" w:rsidR="00554327" w:rsidRPr="00E454AB" w:rsidRDefault="00554327">
            <w:pPr>
              <w:pStyle w:val="TAL"/>
              <w:rPr>
                <w:sz w:val="16"/>
              </w:rPr>
            </w:pPr>
            <w:r w:rsidRPr="00E454AB">
              <w:rPr>
                <w:sz w:val="16"/>
              </w:rPr>
              <w:t>agreed</w:t>
            </w:r>
          </w:p>
        </w:tc>
      </w:tr>
      <w:tr w:rsidR="00E454AB" w:rsidRPr="00E454AB" w14:paraId="2889D2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41A3" w14:textId="77777777" w:rsidR="00554327" w:rsidRPr="00E454AB" w:rsidRDefault="00554327">
            <w:pPr>
              <w:pStyle w:val="TAL"/>
              <w:rPr>
                <w:sz w:val="16"/>
              </w:rPr>
            </w:pPr>
            <w:r w:rsidRPr="00E454AB">
              <w:rPr>
                <w:sz w:val="16"/>
              </w:rPr>
              <w:t>C1-213322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F2B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257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E44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271A9"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146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42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AF3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086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246B" w14:textId="77777777" w:rsidR="00554327" w:rsidRPr="00E454AB" w:rsidRDefault="00554327">
            <w:pPr>
              <w:pStyle w:val="TAL"/>
              <w:rPr>
                <w:sz w:val="16"/>
              </w:rPr>
            </w:pPr>
            <w:r w:rsidRPr="00E454AB">
              <w:rPr>
                <w:sz w:val="16"/>
              </w:rPr>
              <w:t>withdrawn</w:t>
            </w:r>
          </w:p>
        </w:tc>
      </w:tr>
      <w:tr w:rsidR="00E454AB" w:rsidRPr="00E454AB" w14:paraId="569D41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D3FF" w14:textId="77777777" w:rsidR="00554327" w:rsidRPr="00E454AB" w:rsidRDefault="00554327">
            <w:pPr>
              <w:pStyle w:val="TAL"/>
              <w:rPr>
                <w:sz w:val="16"/>
              </w:rPr>
            </w:pPr>
            <w:r w:rsidRPr="00E454AB">
              <w:rPr>
                <w:sz w:val="16"/>
              </w:rPr>
              <w:t>C1-213343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AA5C"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8B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4AE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2D5F"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5F9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FC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8F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EDC6"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C1AF" w14:textId="77777777" w:rsidR="00554327" w:rsidRPr="00E454AB" w:rsidRDefault="00554327">
            <w:pPr>
              <w:pStyle w:val="TAL"/>
              <w:rPr>
                <w:sz w:val="16"/>
              </w:rPr>
            </w:pPr>
            <w:r w:rsidRPr="00E454AB">
              <w:rPr>
                <w:sz w:val="16"/>
              </w:rPr>
              <w:t>revised</w:t>
            </w:r>
          </w:p>
        </w:tc>
      </w:tr>
      <w:tr w:rsidR="00E454AB" w:rsidRPr="00E454AB" w14:paraId="499C15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4778" w14:textId="77777777" w:rsidR="00554327" w:rsidRPr="00E454AB" w:rsidRDefault="00554327">
            <w:pPr>
              <w:pStyle w:val="TAL"/>
              <w:rPr>
                <w:sz w:val="16"/>
              </w:rPr>
            </w:pPr>
            <w:r w:rsidRPr="00E454AB">
              <w:rPr>
                <w:sz w:val="16"/>
              </w:rPr>
              <w:t>C1-213364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A5D4"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8AB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3F2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A45F"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84E3"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1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EE3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39F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F3AE" w14:textId="77777777" w:rsidR="00554327" w:rsidRPr="00E454AB" w:rsidRDefault="00554327">
            <w:pPr>
              <w:pStyle w:val="TAL"/>
              <w:rPr>
                <w:sz w:val="16"/>
              </w:rPr>
            </w:pPr>
            <w:r w:rsidRPr="00E454AB">
              <w:rPr>
                <w:sz w:val="16"/>
              </w:rPr>
              <w:t>withdrawn</w:t>
            </w:r>
          </w:p>
        </w:tc>
      </w:tr>
      <w:tr w:rsidR="00E454AB" w:rsidRPr="00E454AB" w14:paraId="7B6A90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7DCF" w14:textId="77777777" w:rsidR="00554327" w:rsidRPr="00E454AB" w:rsidRDefault="00554327">
            <w:pPr>
              <w:pStyle w:val="TAL"/>
              <w:rPr>
                <w:sz w:val="16"/>
              </w:rPr>
            </w:pPr>
            <w:r w:rsidRPr="00E454AB">
              <w:rPr>
                <w:sz w:val="16"/>
              </w:rPr>
              <w:t>C1-213737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2F3D"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041C"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94EB"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C0D5"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6D78"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5002"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5E80"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456B" w14:textId="77777777" w:rsidR="00554327" w:rsidRPr="00E454AB" w:rsidRDefault="00554327">
            <w:pPr>
              <w:pStyle w:val="TAL"/>
              <w:rPr>
                <w:sz w:val="16"/>
              </w:rPr>
            </w:pPr>
            <w:r w:rsidRPr="00E454AB">
              <w:rPr>
                <w:sz w:val="16"/>
              </w:rPr>
              <w:t>5GProtoc17-</w:t>
            </w:r>
            <w:r w:rsidRPr="00E454AB">
              <w:rPr>
                <w:sz w:val="16"/>
              </w:rPr>
              <w:lastRenderedPageBreak/>
              <w:t>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E972" w14:textId="77777777" w:rsidR="00554327" w:rsidRPr="00E454AB" w:rsidRDefault="00554327">
            <w:pPr>
              <w:pStyle w:val="TAL"/>
              <w:rPr>
                <w:sz w:val="16"/>
              </w:rPr>
            </w:pPr>
            <w:r w:rsidRPr="00E454AB">
              <w:rPr>
                <w:sz w:val="16"/>
              </w:rPr>
              <w:lastRenderedPageBreak/>
              <w:t>agreed</w:t>
            </w:r>
          </w:p>
        </w:tc>
      </w:tr>
      <w:tr w:rsidR="00E454AB" w:rsidRPr="00E454AB" w14:paraId="6D8AA1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99C0" w14:textId="77777777" w:rsidR="00554327" w:rsidRPr="00E454AB" w:rsidRDefault="00554327">
            <w:pPr>
              <w:pStyle w:val="TAL"/>
              <w:rPr>
                <w:sz w:val="16"/>
              </w:rPr>
            </w:pPr>
            <w:r w:rsidRPr="00E454AB">
              <w:rPr>
                <w:sz w:val="16"/>
              </w:rPr>
              <w:t>C1-213354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4260"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3E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6E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DFDD" w14:textId="77777777" w:rsidR="00554327" w:rsidRPr="00E454AB" w:rsidRDefault="00554327">
            <w:pPr>
              <w:pStyle w:val="TAL"/>
              <w:rPr>
                <w:sz w:val="16"/>
              </w:rPr>
            </w:pPr>
            <w:r w:rsidRPr="00E454AB">
              <w:rPr>
                <w:sz w:val="16"/>
              </w:rPr>
              <w:t>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CAD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9F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F7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60A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46A30" w14:textId="77777777" w:rsidR="00554327" w:rsidRPr="00E454AB" w:rsidRDefault="00554327">
            <w:pPr>
              <w:pStyle w:val="TAL"/>
              <w:rPr>
                <w:sz w:val="16"/>
              </w:rPr>
            </w:pPr>
            <w:r w:rsidRPr="00E454AB">
              <w:rPr>
                <w:sz w:val="16"/>
              </w:rPr>
              <w:t>agreed</w:t>
            </w:r>
          </w:p>
        </w:tc>
      </w:tr>
      <w:tr w:rsidR="00E454AB" w:rsidRPr="00E454AB" w14:paraId="47E71E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2B0C" w14:textId="77777777" w:rsidR="00554327" w:rsidRPr="00E454AB" w:rsidRDefault="00554327">
            <w:pPr>
              <w:pStyle w:val="TAL"/>
              <w:rPr>
                <w:sz w:val="16"/>
              </w:rPr>
            </w:pPr>
            <w:r w:rsidRPr="00E454AB">
              <w:rPr>
                <w:sz w:val="16"/>
              </w:rPr>
              <w:t>C1-213375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645E"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51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7B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2BD6" w14:textId="77777777" w:rsidR="00554327" w:rsidRPr="00E454AB" w:rsidRDefault="00554327">
            <w:pPr>
              <w:pStyle w:val="TAL"/>
              <w:rPr>
                <w:sz w:val="16"/>
              </w:rPr>
            </w:pPr>
            <w:r w:rsidRPr="00E454AB">
              <w:rPr>
                <w:sz w:val="16"/>
              </w:rPr>
              <w:t>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9C0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09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BD6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57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75EF" w14:textId="77777777" w:rsidR="00554327" w:rsidRPr="00E454AB" w:rsidRDefault="00554327">
            <w:pPr>
              <w:pStyle w:val="TAL"/>
              <w:rPr>
                <w:sz w:val="16"/>
              </w:rPr>
            </w:pPr>
            <w:r w:rsidRPr="00E454AB">
              <w:rPr>
                <w:sz w:val="16"/>
              </w:rPr>
              <w:t>withdrawn</w:t>
            </w:r>
          </w:p>
        </w:tc>
      </w:tr>
      <w:tr w:rsidR="00E454AB" w:rsidRPr="00E454AB" w14:paraId="7F1CE2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A1D7" w14:textId="77777777" w:rsidR="00554327" w:rsidRPr="00E454AB" w:rsidRDefault="00554327">
            <w:pPr>
              <w:pStyle w:val="TAL"/>
              <w:rPr>
                <w:sz w:val="16"/>
              </w:rPr>
            </w:pPr>
            <w:r w:rsidRPr="00E454AB">
              <w:rPr>
                <w:sz w:val="16"/>
              </w:rPr>
              <w:t>C1-213400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7923"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313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14B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EB78" w14:textId="77777777" w:rsidR="00554327" w:rsidRPr="00E454AB" w:rsidRDefault="00554327">
            <w:pPr>
              <w:pStyle w:val="TAL"/>
              <w:rPr>
                <w:sz w:val="16"/>
              </w:rPr>
            </w:pPr>
            <w:r w:rsidRPr="00E454AB">
              <w:rPr>
                <w:sz w:val="16"/>
              </w:rPr>
              <w:t>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4FA2"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C9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D1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B3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2944" w14:textId="77777777" w:rsidR="00554327" w:rsidRPr="00E454AB" w:rsidRDefault="00554327">
            <w:pPr>
              <w:pStyle w:val="TAL"/>
              <w:rPr>
                <w:sz w:val="16"/>
              </w:rPr>
            </w:pPr>
            <w:r w:rsidRPr="00E454AB">
              <w:rPr>
                <w:sz w:val="16"/>
              </w:rPr>
              <w:t>revised</w:t>
            </w:r>
          </w:p>
        </w:tc>
      </w:tr>
      <w:tr w:rsidR="00E454AB" w:rsidRPr="00E454AB" w14:paraId="7AFB93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CF28" w14:textId="77777777" w:rsidR="00554327" w:rsidRPr="00E454AB" w:rsidRDefault="00554327">
            <w:pPr>
              <w:pStyle w:val="TAL"/>
              <w:rPr>
                <w:sz w:val="16"/>
              </w:rPr>
            </w:pPr>
            <w:r w:rsidRPr="00E454AB">
              <w:rPr>
                <w:sz w:val="16"/>
              </w:rPr>
              <w:t>C1-213889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E99"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ED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C77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15E98" w14:textId="77777777" w:rsidR="00554327" w:rsidRPr="00E454AB" w:rsidRDefault="00554327">
            <w:pPr>
              <w:pStyle w:val="TAL"/>
              <w:rPr>
                <w:sz w:val="16"/>
              </w:rPr>
            </w:pPr>
            <w:r w:rsidRPr="00E454AB">
              <w:rPr>
                <w:sz w:val="16"/>
              </w:rPr>
              <w:t>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C29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E3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19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0AB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60CF" w14:textId="77777777" w:rsidR="00554327" w:rsidRPr="00E454AB" w:rsidRDefault="00554327">
            <w:pPr>
              <w:pStyle w:val="TAL"/>
              <w:rPr>
                <w:sz w:val="16"/>
              </w:rPr>
            </w:pPr>
            <w:r w:rsidRPr="00E454AB">
              <w:rPr>
                <w:sz w:val="16"/>
              </w:rPr>
              <w:t>postponed</w:t>
            </w:r>
          </w:p>
        </w:tc>
      </w:tr>
      <w:tr w:rsidR="00E454AB" w:rsidRPr="00E454AB" w14:paraId="6B0F9B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9F72" w14:textId="77777777" w:rsidR="00554327" w:rsidRPr="00E454AB" w:rsidRDefault="00554327">
            <w:pPr>
              <w:pStyle w:val="TAL"/>
              <w:rPr>
                <w:sz w:val="16"/>
              </w:rPr>
            </w:pPr>
            <w:r w:rsidRPr="00E454AB">
              <w:rPr>
                <w:sz w:val="16"/>
              </w:rPr>
              <w:t>C1-213399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9B53"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A0D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EC5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A0D3" w14:textId="77777777" w:rsidR="00554327" w:rsidRPr="00E454AB" w:rsidRDefault="00554327">
            <w:pPr>
              <w:pStyle w:val="TAL"/>
              <w:rPr>
                <w:sz w:val="16"/>
              </w:rPr>
            </w:pPr>
            <w:r w:rsidRPr="00E454AB">
              <w:rPr>
                <w:sz w:val="16"/>
              </w:rPr>
              <w:t>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8DD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BD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915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2944"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092A" w14:textId="77777777" w:rsidR="00554327" w:rsidRPr="00E454AB" w:rsidRDefault="00554327">
            <w:pPr>
              <w:pStyle w:val="TAL"/>
              <w:rPr>
                <w:sz w:val="16"/>
              </w:rPr>
            </w:pPr>
            <w:r w:rsidRPr="00E454AB">
              <w:rPr>
                <w:sz w:val="16"/>
              </w:rPr>
              <w:t>revised</w:t>
            </w:r>
          </w:p>
        </w:tc>
      </w:tr>
      <w:tr w:rsidR="00E454AB" w:rsidRPr="00E454AB" w14:paraId="70F28B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9DC9" w14:textId="77777777" w:rsidR="00554327" w:rsidRPr="00E454AB" w:rsidRDefault="00554327">
            <w:pPr>
              <w:pStyle w:val="TAL"/>
              <w:rPr>
                <w:sz w:val="16"/>
              </w:rPr>
            </w:pPr>
            <w:r w:rsidRPr="00E454AB">
              <w:rPr>
                <w:sz w:val="16"/>
              </w:rPr>
              <w:t>C1-213888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11BE"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8B2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1F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4FA1" w14:textId="77777777" w:rsidR="00554327" w:rsidRPr="00E454AB" w:rsidRDefault="00554327">
            <w:pPr>
              <w:pStyle w:val="TAL"/>
              <w:rPr>
                <w:sz w:val="16"/>
              </w:rPr>
            </w:pPr>
            <w:r w:rsidRPr="00E454AB">
              <w:rPr>
                <w:sz w:val="16"/>
              </w:rPr>
              <w:t>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855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463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C63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F1F7"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5D3B" w14:textId="77777777" w:rsidR="00554327" w:rsidRPr="00E454AB" w:rsidRDefault="00554327">
            <w:pPr>
              <w:pStyle w:val="TAL"/>
              <w:rPr>
                <w:sz w:val="16"/>
              </w:rPr>
            </w:pPr>
            <w:r w:rsidRPr="00E454AB">
              <w:rPr>
                <w:sz w:val="16"/>
              </w:rPr>
              <w:t>agreed</w:t>
            </w:r>
          </w:p>
        </w:tc>
      </w:tr>
      <w:tr w:rsidR="00E454AB" w:rsidRPr="00E454AB" w14:paraId="408C24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62F8" w14:textId="77777777" w:rsidR="00554327" w:rsidRPr="00E454AB" w:rsidRDefault="00554327">
            <w:pPr>
              <w:pStyle w:val="TAL"/>
              <w:rPr>
                <w:sz w:val="16"/>
              </w:rPr>
            </w:pPr>
            <w:r w:rsidRPr="00E454AB">
              <w:rPr>
                <w:sz w:val="16"/>
              </w:rPr>
              <w:t>C1-213142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9C6E"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2E16"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6BAD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84F4" w14:textId="77777777" w:rsidR="00554327" w:rsidRPr="00E454AB" w:rsidRDefault="00554327">
            <w:pPr>
              <w:pStyle w:val="TAL"/>
              <w:rPr>
                <w:sz w:val="16"/>
              </w:rPr>
            </w:pPr>
            <w:r w:rsidRPr="00E454AB">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683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158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503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E670"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2BF5" w14:textId="77777777" w:rsidR="00554327" w:rsidRPr="00E454AB" w:rsidRDefault="00554327">
            <w:pPr>
              <w:pStyle w:val="TAL"/>
              <w:rPr>
                <w:sz w:val="16"/>
              </w:rPr>
            </w:pPr>
            <w:r w:rsidRPr="00E454AB">
              <w:rPr>
                <w:sz w:val="16"/>
              </w:rPr>
              <w:t>revised</w:t>
            </w:r>
          </w:p>
        </w:tc>
      </w:tr>
      <w:tr w:rsidR="00E454AB" w:rsidRPr="00E454AB" w14:paraId="572E4E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168A" w14:textId="77777777" w:rsidR="00554327" w:rsidRPr="00E454AB" w:rsidRDefault="00554327">
            <w:pPr>
              <w:pStyle w:val="TAL"/>
              <w:rPr>
                <w:sz w:val="16"/>
              </w:rPr>
            </w:pPr>
            <w:r w:rsidRPr="00E454AB">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89DE"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EC68"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14B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AC03" w14:textId="77777777" w:rsidR="00554327" w:rsidRPr="00E454AB" w:rsidRDefault="00554327">
            <w:pPr>
              <w:pStyle w:val="TAL"/>
              <w:rPr>
                <w:sz w:val="16"/>
              </w:rPr>
            </w:pPr>
            <w:r w:rsidRPr="00E454AB">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9D2C"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6FA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8C9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9A20"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C7F0" w14:textId="77777777" w:rsidR="00554327" w:rsidRPr="00E454AB" w:rsidRDefault="00554327">
            <w:pPr>
              <w:pStyle w:val="TAL"/>
              <w:rPr>
                <w:sz w:val="16"/>
              </w:rPr>
            </w:pPr>
            <w:r w:rsidRPr="00E454AB">
              <w:rPr>
                <w:sz w:val="16"/>
              </w:rPr>
              <w:t>postponed</w:t>
            </w:r>
          </w:p>
        </w:tc>
      </w:tr>
      <w:tr w:rsidR="00E454AB" w:rsidRPr="00E454AB" w14:paraId="1F8E06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B362" w14:textId="77777777" w:rsidR="00554327" w:rsidRPr="00E454AB" w:rsidRDefault="00554327">
            <w:pPr>
              <w:pStyle w:val="TAL"/>
              <w:rPr>
                <w:sz w:val="16"/>
              </w:rPr>
            </w:pPr>
            <w:r w:rsidRPr="00E454AB">
              <w:rPr>
                <w:sz w:val="16"/>
              </w:rPr>
              <w:t>C1-213215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8FC4"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31E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A9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83FB" w14:textId="77777777" w:rsidR="00554327" w:rsidRPr="00E454AB" w:rsidRDefault="00554327">
            <w:pPr>
              <w:pStyle w:val="TAL"/>
              <w:rPr>
                <w:sz w:val="16"/>
              </w:rPr>
            </w:pPr>
            <w:r w:rsidRPr="00E454AB">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1FB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2F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9BC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219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B6AF" w14:textId="77777777" w:rsidR="00554327" w:rsidRPr="00E454AB" w:rsidRDefault="00554327">
            <w:pPr>
              <w:pStyle w:val="TAL"/>
              <w:rPr>
                <w:sz w:val="16"/>
              </w:rPr>
            </w:pPr>
            <w:r w:rsidRPr="00E454AB">
              <w:rPr>
                <w:sz w:val="16"/>
              </w:rPr>
              <w:t>revised</w:t>
            </w:r>
          </w:p>
        </w:tc>
      </w:tr>
      <w:tr w:rsidR="00E454AB" w:rsidRPr="00E454AB" w14:paraId="66F4AC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6B49" w14:textId="77777777" w:rsidR="00554327" w:rsidRPr="00E454AB" w:rsidRDefault="00554327">
            <w:pPr>
              <w:pStyle w:val="TAL"/>
              <w:rPr>
                <w:sz w:val="16"/>
              </w:rPr>
            </w:pPr>
            <w:r w:rsidRPr="00E454AB">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F97C0"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7E7C"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3DC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CABE" w14:textId="77777777" w:rsidR="00554327" w:rsidRPr="00E454AB" w:rsidRDefault="00554327">
            <w:pPr>
              <w:pStyle w:val="TAL"/>
              <w:rPr>
                <w:sz w:val="16"/>
              </w:rPr>
            </w:pPr>
            <w:r w:rsidRPr="00E454AB">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E317"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E4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EE0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98F9"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3E8F" w14:textId="77777777" w:rsidR="00554327" w:rsidRPr="00E454AB" w:rsidRDefault="00554327">
            <w:pPr>
              <w:pStyle w:val="TAL"/>
              <w:rPr>
                <w:sz w:val="16"/>
              </w:rPr>
            </w:pPr>
            <w:r w:rsidRPr="00E454AB">
              <w:rPr>
                <w:sz w:val="16"/>
              </w:rPr>
              <w:t>postponed</w:t>
            </w:r>
          </w:p>
        </w:tc>
      </w:tr>
      <w:tr w:rsidR="00E454AB" w:rsidRPr="00E454AB" w14:paraId="753BEE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88B3" w14:textId="77777777" w:rsidR="00554327" w:rsidRPr="00E454AB" w:rsidRDefault="00554327">
            <w:pPr>
              <w:pStyle w:val="TAL"/>
              <w:rPr>
                <w:sz w:val="16"/>
              </w:rPr>
            </w:pPr>
            <w:r w:rsidRPr="00E454AB">
              <w:rPr>
                <w:sz w:val="16"/>
              </w:rPr>
              <w:t>C1-213088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165E"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D7BD"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1AF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57FE" w14:textId="77777777" w:rsidR="00554327" w:rsidRPr="00E454AB" w:rsidRDefault="00554327">
            <w:pPr>
              <w:pStyle w:val="TAL"/>
              <w:rPr>
                <w:sz w:val="16"/>
              </w:rPr>
            </w:pPr>
            <w:r w:rsidRPr="00E454AB">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7D5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88A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752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A7D3"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FBC7" w14:textId="77777777" w:rsidR="00554327" w:rsidRPr="00E454AB" w:rsidRDefault="00554327">
            <w:pPr>
              <w:pStyle w:val="TAL"/>
              <w:rPr>
                <w:sz w:val="16"/>
              </w:rPr>
            </w:pPr>
            <w:r w:rsidRPr="00E454AB">
              <w:rPr>
                <w:sz w:val="16"/>
              </w:rPr>
              <w:t>revised</w:t>
            </w:r>
          </w:p>
        </w:tc>
      </w:tr>
      <w:tr w:rsidR="00E454AB" w:rsidRPr="00E454AB" w14:paraId="26305B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36C1" w14:textId="77777777" w:rsidR="00554327" w:rsidRPr="00E454AB" w:rsidRDefault="00554327">
            <w:pPr>
              <w:pStyle w:val="TAL"/>
              <w:rPr>
                <w:sz w:val="16"/>
              </w:rPr>
            </w:pPr>
            <w:r w:rsidRPr="00E454AB">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51AB"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8DF"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3E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5DE4" w14:textId="77777777" w:rsidR="00554327" w:rsidRPr="00E454AB" w:rsidRDefault="00554327">
            <w:pPr>
              <w:pStyle w:val="TAL"/>
              <w:rPr>
                <w:sz w:val="16"/>
              </w:rPr>
            </w:pPr>
            <w:r w:rsidRPr="00E454AB">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E5DF"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610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E1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096F"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C07D" w14:textId="77777777" w:rsidR="00554327" w:rsidRPr="00E454AB" w:rsidRDefault="00554327">
            <w:pPr>
              <w:pStyle w:val="TAL"/>
              <w:rPr>
                <w:sz w:val="16"/>
              </w:rPr>
            </w:pPr>
            <w:r w:rsidRPr="00E454AB">
              <w:rPr>
                <w:sz w:val="16"/>
              </w:rPr>
              <w:t>agreed</w:t>
            </w:r>
          </w:p>
        </w:tc>
      </w:tr>
      <w:tr w:rsidR="00E454AB" w:rsidRPr="00E454AB" w14:paraId="44395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7FD6" w14:textId="77777777" w:rsidR="00554327" w:rsidRPr="00E454AB" w:rsidRDefault="00554327">
            <w:pPr>
              <w:pStyle w:val="TAL"/>
              <w:rPr>
                <w:sz w:val="16"/>
              </w:rPr>
            </w:pPr>
            <w:r w:rsidRPr="00E454AB">
              <w:rPr>
                <w:sz w:val="16"/>
              </w:rPr>
              <w:t>C1-213089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FF98" w14:textId="77777777" w:rsidR="00554327" w:rsidRPr="00E454AB" w:rsidRDefault="00554327">
            <w:pPr>
              <w:pStyle w:val="TAL"/>
              <w:rPr>
                <w:sz w:val="16"/>
              </w:rPr>
            </w:pPr>
            <w:r w:rsidRPr="00E454AB">
              <w:rPr>
                <w:sz w:val="16"/>
              </w:rPr>
              <w:t>New 5GMM cause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55AB" w14:textId="77777777" w:rsidR="00554327" w:rsidRPr="00E454AB" w:rsidRDefault="00554327">
            <w:pPr>
              <w:pStyle w:val="TAL"/>
              <w:rPr>
                <w:sz w:val="16"/>
              </w:rPr>
            </w:pPr>
            <w:r w:rsidRPr="00E454AB">
              <w:rPr>
                <w:sz w:val="16"/>
              </w:rPr>
              <w:t>China Mobile, 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46E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03B2" w14:textId="77777777" w:rsidR="00554327" w:rsidRPr="00E454AB" w:rsidRDefault="00554327">
            <w:pPr>
              <w:pStyle w:val="TAL"/>
              <w:rPr>
                <w:sz w:val="16"/>
              </w:rPr>
            </w:pPr>
            <w:r w:rsidRPr="00E454AB">
              <w:rPr>
                <w:sz w:val="16"/>
              </w:rPr>
              <w:t>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BB5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3C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F48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31B6"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F114" w14:textId="77777777" w:rsidR="00554327" w:rsidRPr="00E454AB" w:rsidRDefault="00554327">
            <w:pPr>
              <w:pStyle w:val="TAL"/>
              <w:rPr>
                <w:sz w:val="16"/>
              </w:rPr>
            </w:pPr>
            <w:r w:rsidRPr="00E454AB">
              <w:rPr>
                <w:sz w:val="16"/>
              </w:rPr>
              <w:t>agreed</w:t>
            </w:r>
          </w:p>
        </w:tc>
      </w:tr>
      <w:tr w:rsidR="00E454AB" w:rsidRPr="00E454AB" w14:paraId="6928F0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3A39" w14:textId="77777777" w:rsidR="00554327" w:rsidRPr="00E454AB" w:rsidRDefault="00554327">
            <w:pPr>
              <w:pStyle w:val="TAL"/>
              <w:rPr>
                <w:sz w:val="16"/>
              </w:rPr>
            </w:pPr>
            <w:r w:rsidRPr="00E454AB">
              <w:rPr>
                <w:sz w:val="16"/>
              </w:rPr>
              <w:t>C1-213090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7F89" w14:textId="77777777" w:rsidR="00554327" w:rsidRPr="00E454AB" w:rsidRDefault="00554327">
            <w:pPr>
              <w:pStyle w:val="TAL"/>
              <w:rPr>
                <w:sz w:val="16"/>
              </w:rPr>
            </w:pPr>
            <w:r w:rsidRPr="00E454AB">
              <w:rPr>
                <w:sz w:val="16"/>
              </w:rPr>
              <w:t>Adding requirements to 5GMM procedures for satellite access on informing of the rejection cause and the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9B02" w14:textId="77777777" w:rsidR="00554327" w:rsidRPr="00E454AB" w:rsidRDefault="00554327">
            <w:pPr>
              <w:pStyle w:val="TAL"/>
              <w:rPr>
                <w:sz w:val="16"/>
              </w:rPr>
            </w:pPr>
            <w:r w:rsidRPr="00E454AB">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9FA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84BE" w14:textId="77777777" w:rsidR="00554327" w:rsidRPr="00E454AB" w:rsidRDefault="00554327">
            <w:pPr>
              <w:pStyle w:val="TAL"/>
              <w:rPr>
                <w:sz w:val="16"/>
              </w:rPr>
            </w:pPr>
            <w:r w:rsidRPr="00E454AB">
              <w:rPr>
                <w:sz w:val="16"/>
              </w:rPr>
              <w:t>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3F2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4B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BEA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0109"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6D1F" w14:textId="77777777" w:rsidR="00554327" w:rsidRPr="00E454AB" w:rsidRDefault="00554327">
            <w:pPr>
              <w:pStyle w:val="TAL"/>
              <w:rPr>
                <w:sz w:val="16"/>
              </w:rPr>
            </w:pPr>
            <w:r w:rsidRPr="00E454AB">
              <w:rPr>
                <w:sz w:val="16"/>
              </w:rPr>
              <w:t>merged</w:t>
            </w:r>
          </w:p>
        </w:tc>
      </w:tr>
      <w:tr w:rsidR="00E454AB" w:rsidRPr="00E454AB" w14:paraId="55F677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33EB" w14:textId="77777777" w:rsidR="00554327" w:rsidRPr="00E454AB" w:rsidRDefault="00554327">
            <w:pPr>
              <w:pStyle w:val="TAL"/>
              <w:rPr>
                <w:sz w:val="16"/>
              </w:rPr>
            </w:pPr>
            <w:r w:rsidRPr="00E454AB">
              <w:rPr>
                <w:sz w:val="16"/>
              </w:rPr>
              <w:t>C1-213102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59D7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583D" w14:textId="77777777" w:rsidR="00554327" w:rsidRPr="00E454AB" w:rsidRDefault="00554327">
            <w:pPr>
              <w:pStyle w:val="TAL"/>
              <w:rPr>
                <w:sz w:val="16"/>
              </w:rPr>
            </w:pPr>
            <w:r w:rsidRPr="00E454AB">
              <w:rPr>
                <w:sz w:val="16"/>
              </w:rPr>
              <w:t xml:space="preserve">OPPO, Nokia, Nokia Shanghai </w:t>
            </w:r>
            <w:r w:rsidRPr="00E454AB">
              <w:rPr>
                <w:sz w:val="16"/>
              </w:rPr>
              <w:lastRenderedPageBreak/>
              <w:t>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E19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52D9" w14:textId="77777777" w:rsidR="00554327" w:rsidRPr="00E454AB" w:rsidRDefault="00554327">
            <w:pPr>
              <w:pStyle w:val="TAL"/>
              <w:rPr>
                <w:sz w:val="16"/>
              </w:rPr>
            </w:pPr>
            <w:r w:rsidRPr="00E454AB">
              <w:rPr>
                <w:sz w:val="16"/>
              </w:rPr>
              <w:t>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309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D2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30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0658"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346F" w14:textId="77777777" w:rsidR="00554327" w:rsidRPr="00E454AB" w:rsidRDefault="00554327">
            <w:pPr>
              <w:pStyle w:val="TAL"/>
              <w:rPr>
                <w:sz w:val="16"/>
              </w:rPr>
            </w:pPr>
            <w:r w:rsidRPr="00E454AB">
              <w:rPr>
                <w:sz w:val="16"/>
              </w:rPr>
              <w:t>revised</w:t>
            </w:r>
          </w:p>
        </w:tc>
      </w:tr>
      <w:tr w:rsidR="00E454AB" w:rsidRPr="00E454AB" w14:paraId="7AAF1E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9465" w14:textId="77777777" w:rsidR="00554327" w:rsidRPr="00E454AB" w:rsidRDefault="00554327">
            <w:pPr>
              <w:pStyle w:val="TAL"/>
              <w:rPr>
                <w:sz w:val="16"/>
              </w:rPr>
            </w:pPr>
            <w:r w:rsidRPr="00E454AB">
              <w:rPr>
                <w:sz w:val="16"/>
              </w:rPr>
              <w:t>C1-213686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D16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B5FB" w14:textId="77777777" w:rsidR="00554327" w:rsidRPr="00E454AB" w:rsidRDefault="00554327">
            <w:pPr>
              <w:pStyle w:val="TAL"/>
              <w:rPr>
                <w:sz w:val="16"/>
              </w:rPr>
            </w:pPr>
            <w:r w:rsidRPr="00E454AB">
              <w:rPr>
                <w:sz w:val="16"/>
              </w:rPr>
              <w:t>OPPO, Nokia, Nokia Shanghai 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31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BBE1" w14:textId="77777777" w:rsidR="00554327" w:rsidRPr="00E454AB" w:rsidRDefault="00554327">
            <w:pPr>
              <w:pStyle w:val="TAL"/>
              <w:rPr>
                <w:sz w:val="16"/>
              </w:rPr>
            </w:pPr>
            <w:r w:rsidRPr="00E454AB">
              <w:rPr>
                <w:sz w:val="16"/>
              </w:rPr>
              <w:t>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7FC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E0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38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CC2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FC5C" w14:textId="77777777" w:rsidR="00554327" w:rsidRPr="00E454AB" w:rsidRDefault="00554327">
            <w:pPr>
              <w:pStyle w:val="TAL"/>
              <w:rPr>
                <w:sz w:val="16"/>
              </w:rPr>
            </w:pPr>
            <w:r w:rsidRPr="00E454AB">
              <w:rPr>
                <w:sz w:val="16"/>
              </w:rPr>
              <w:t>postponed</w:t>
            </w:r>
          </w:p>
        </w:tc>
      </w:tr>
      <w:tr w:rsidR="00E454AB" w:rsidRPr="00E454AB" w14:paraId="225462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6C5F" w14:textId="77777777" w:rsidR="00554327" w:rsidRPr="00E454AB" w:rsidRDefault="00554327">
            <w:pPr>
              <w:pStyle w:val="TAL"/>
              <w:rPr>
                <w:sz w:val="16"/>
              </w:rPr>
            </w:pPr>
            <w:r w:rsidRPr="00E454AB">
              <w:rPr>
                <w:sz w:val="16"/>
              </w:rPr>
              <w:t>C1-212955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3A60"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41C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4A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E67A" w14:textId="77777777" w:rsidR="00554327" w:rsidRPr="00E454AB" w:rsidRDefault="00554327">
            <w:pPr>
              <w:pStyle w:val="TAL"/>
              <w:rPr>
                <w:sz w:val="16"/>
              </w:rPr>
            </w:pPr>
            <w:r w:rsidRPr="00E454AB">
              <w:rPr>
                <w:sz w:val="16"/>
              </w:rPr>
              <w:t>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8A1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A8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019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8D64"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3FB9" w14:textId="77777777" w:rsidR="00554327" w:rsidRPr="00E454AB" w:rsidRDefault="00554327">
            <w:pPr>
              <w:pStyle w:val="TAL"/>
              <w:rPr>
                <w:sz w:val="16"/>
              </w:rPr>
            </w:pPr>
            <w:r w:rsidRPr="00E454AB">
              <w:rPr>
                <w:sz w:val="16"/>
              </w:rPr>
              <w:t>revised</w:t>
            </w:r>
          </w:p>
        </w:tc>
      </w:tr>
      <w:tr w:rsidR="00E454AB" w:rsidRPr="00E454AB" w14:paraId="2D51C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1DA9" w14:textId="77777777" w:rsidR="00554327" w:rsidRPr="00E454AB" w:rsidRDefault="00554327">
            <w:pPr>
              <w:pStyle w:val="TAL"/>
              <w:rPr>
                <w:sz w:val="16"/>
              </w:rPr>
            </w:pPr>
            <w:r w:rsidRPr="00E454AB">
              <w:rPr>
                <w:sz w:val="16"/>
              </w:rPr>
              <w:t>C1-213754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8CB8"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751F" w14:textId="77777777" w:rsidR="00554327" w:rsidRPr="00E454AB" w:rsidRDefault="00554327">
            <w:pPr>
              <w:pStyle w:val="TAL"/>
              <w:rPr>
                <w:sz w:val="16"/>
              </w:rPr>
            </w:pPr>
            <w:r w:rsidRPr="00E454AB">
              <w:rPr>
                <w:sz w:val="16"/>
              </w:rPr>
              <w:t>CATT,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C68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1A70" w14:textId="77777777" w:rsidR="00554327" w:rsidRPr="00E454AB" w:rsidRDefault="00554327">
            <w:pPr>
              <w:pStyle w:val="TAL"/>
              <w:rPr>
                <w:sz w:val="16"/>
              </w:rPr>
            </w:pPr>
            <w:r w:rsidRPr="00E454AB">
              <w:rPr>
                <w:sz w:val="16"/>
              </w:rPr>
              <w:t>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32B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BC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C78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2FE2"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CBD6" w14:textId="77777777" w:rsidR="00554327" w:rsidRPr="00E454AB" w:rsidRDefault="00554327">
            <w:pPr>
              <w:pStyle w:val="TAL"/>
              <w:rPr>
                <w:sz w:val="16"/>
              </w:rPr>
            </w:pPr>
            <w:r w:rsidRPr="00E454AB">
              <w:rPr>
                <w:sz w:val="16"/>
              </w:rPr>
              <w:t>agreed</w:t>
            </w:r>
          </w:p>
        </w:tc>
      </w:tr>
      <w:tr w:rsidR="00E454AB" w:rsidRPr="00E454AB" w14:paraId="59B4E7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C7EF" w14:textId="77777777" w:rsidR="00554327" w:rsidRPr="00E454AB" w:rsidRDefault="00554327">
            <w:pPr>
              <w:pStyle w:val="TAL"/>
              <w:rPr>
                <w:sz w:val="16"/>
              </w:rPr>
            </w:pPr>
            <w:r w:rsidRPr="00E454AB">
              <w:rPr>
                <w:sz w:val="16"/>
              </w:rPr>
              <w:t>C1-212997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FC7C"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E0A9"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95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5A60" w14:textId="77777777" w:rsidR="00554327" w:rsidRPr="00E454AB" w:rsidRDefault="00554327">
            <w:pPr>
              <w:pStyle w:val="TAL"/>
              <w:rPr>
                <w:sz w:val="16"/>
              </w:rPr>
            </w:pPr>
            <w:r w:rsidRPr="00E454AB">
              <w:rPr>
                <w:sz w:val="16"/>
              </w:rPr>
              <w:t>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D31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03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73E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425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63F1" w14:textId="77777777" w:rsidR="00554327" w:rsidRPr="00E454AB" w:rsidRDefault="00554327">
            <w:pPr>
              <w:pStyle w:val="TAL"/>
              <w:rPr>
                <w:sz w:val="16"/>
              </w:rPr>
            </w:pPr>
            <w:r w:rsidRPr="00E454AB">
              <w:rPr>
                <w:sz w:val="16"/>
              </w:rPr>
              <w:t>revised</w:t>
            </w:r>
          </w:p>
        </w:tc>
      </w:tr>
      <w:tr w:rsidR="00E454AB" w:rsidRPr="00E454AB" w14:paraId="4F27DE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0F20" w14:textId="77777777" w:rsidR="00554327" w:rsidRPr="00E454AB" w:rsidRDefault="00554327">
            <w:pPr>
              <w:pStyle w:val="TAL"/>
              <w:rPr>
                <w:sz w:val="16"/>
              </w:rPr>
            </w:pPr>
            <w:r w:rsidRPr="00E454AB">
              <w:rPr>
                <w:sz w:val="16"/>
              </w:rPr>
              <w:t>C1-213688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FACB"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121F"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D0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9DA1" w14:textId="77777777" w:rsidR="00554327" w:rsidRPr="00E454AB" w:rsidRDefault="00554327">
            <w:pPr>
              <w:pStyle w:val="TAL"/>
              <w:rPr>
                <w:sz w:val="16"/>
              </w:rPr>
            </w:pPr>
            <w:r w:rsidRPr="00E454AB">
              <w:rPr>
                <w:sz w:val="16"/>
              </w:rPr>
              <w:t>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19BC"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F8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DB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98D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5D9B" w14:textId="77777777" w:rsidR="00554327" w:rsidRPr="00E454AB" w:rsidRDefault="00554327">
            <w:pPr>
              <w:pStyle w:val="TAL"/>
              <w:rPr>
                <w:sz w:val="16"/>
              </w:rPr>
            </w:pPr>
            <w:r w:rsidRPr="00E454AB">
              <w:rPr>
                <w:sz w:val="16"/>
              </w:rPr>
              <w:t>agreed</w:t>
            </w:r>
          </w:p>
        </w:tc>
      </w:tr>
      <w:tr w:rsidR="00E454AB" w:rsidRPr="00E454AB" w14:paraId="4B4BB8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09A2" w14:textId="77777777" w:rsidR="00554327" w:rsidRPr="00E454AB" w:rsidRDefault="00554327">
            <w:pPr>
              <w:pStyle w:val="TAL"/>
              <w:rPr>
                <w:sz w:val="16"/>
              </w:rPr>
            </w:pPr>
            <w:r w:rsidRPr="00E454AB">
              <w:rPr>
                <w:sz w:val="16"/>
              </w:rPr>
              <w:t>C1-212998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574E"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B21CD"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A6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5921" w14:textId="77777777" w:rsidR="00554327" w:rsidRPr="00E454AB" w:rsidRDefault="00554327">
            <w:pPr>
              <w:pStyle w:val="TAL"/>
              <w:rPr>
                <w:sz w:val="16"/>
              </w:rPr>
            </w:pPr>
            <w:r w:rsidRPr="00E454AB">
              <w:rPr>
                <w:sz w:val="16"/>
              </w:rPr>
              <w:t>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045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E7D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A8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72B0"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B790" w14:textId="77777777" w:rsidR="00554327" w:rsidRPr="00E454AB" w:rsidRDefault="00554327">
            <w:pPr>
              <w:pStyle w:val="TAL"/>
              <w:rPr>
                <w:sz w:val="16"/>
              </w:rPr>
            </w:pPr>
            <w:r w:rsidRPr="00E454AB">
              <w:rPr>
                <w:sz w:val="16"/>
              </w:rPr>
              <w:t>revised</w:t>
            </w:r>
          </w:p>
        </w:tc>
      </w:tr>
      <w:tr w:rsidR="00E454AB" w:rsidRPr="00E454AB" w14:paraId="60EA79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4242" w14:textId="77777777" w:rsidR="00554327" w:rsidRPr="00E454AB" w:rsidRDefault="00554327">
            <w:pPr>
              <w:pStyle w:val="TAL"/>
              <w:rPr>
                <w:sz w:val="16"/>
              </w:rPr>
            </w:pPr>
            <w:r w:rsidRPr="00E454AB">
              <w:rPr>
                <w:sz w:val="16"/>
              </w:rPr>
              <w:t>C1-213689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B305"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A6E0" w14:textId="77777777" w:rsidR="00554327" w:rsidRPr="00E454AB" w:rsidRDefault="00554327">
            <w:pPr>
              <w:pStyle w:val="TAL"/>
              <w:rPr>
                <w:sz w:val="16"/>
              </w:rPr>
            </w:pPr>
            <w:r w:rsidRPr="00E454AB">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B3F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0DB5" w14:textId="77777777" w:rsidR="00554327" w:rsidRPr="00E454AB" w:rsidRDefault="00554327">
            <w:pPr>
              <w:pStyle w:val="TAL"/>
              <w:rPr>
                <w:sz w:val="16"/>
              </w:rPr>
            </w:pPr>
            <w:r w:rsidRPr="00E454AB">
              <w:rPr>
                <w:sz w:val="16"/>
              </w:rPr>
              <w:t>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9FB6"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E3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C1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858C"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23AE" w14:textId="77777777" w:rsidR="00554327" w:rsidRPr="00E454AB" w:rsidRDefault="00554327">
            <w:pPr>
              <w:pStyle w:val="TAL"/>
              <w:rPr>
                <w:sz w:val="16"/>
              </w:rPr>
            </w:pPr>
            <w:r w:rsidRPr="00E454AB">
              <w:rPr>
                <w:sz w:val="16"/>
              </w:rPr>
              <w:t>agreed</w:t>
            </w:r>
          </w:p>
        </w:tc>
      </w:tr>
      <w:tr w:rsidR="00E454AB" w:rsidRPr="00E454AB" w14:paraId="09A06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225F" w14:textId="77777777" w:rsidR="00554327" w:rsidRPr="00E454AB" w:rsidRDefault="00554327">
            <w:pPr>
              <w:pStyle w:val="TAL"/>
              <w:rPr>
                <w:sz w:val="16"/>
              </w:rPr>
            </w:pPr>
            <w:r w:rsidRPr="00E454AB">
              <w:rPr>
                <w:sz w:val="16"/>
              </w:rPr>
              <w:t>C1-212995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B5A9F" w14:textId="77777777" w:rsidR="00554327" w:rsidRPr="00E454AB" w:rsidRDefault="00554327">
            <w:pPr>
              <w:pStyle w:val="TAL"/>
              <w:rPr>
                <w:sz w:val="16"/>
              </w:rPr>
            </w:pPr>
            <w:r w:rsidRPr="00E454AB">
              <w:rPr>
                <w:sz w:val="16"/>
              </w:rPr>
              <w:t>General on Multi-USIM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63D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414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E2A1"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2509"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AF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84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F23E"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EEF8" w14:textId="77777777" w:rsidR="00554327" w:rsidRPr="00E454AB" w:rsidRDefault="00554327">
            <w:pPr>
              <w:pStyle w:val="TAL"/>
              <w:rPr>
                <w:sz w:val="16"/>
              </w:rPr>
            </w:pPr>
            <w:r w:rsidRPr="00E454AB">
              <w:rPr>
                <w:sz w:val="16"/>
              </w:rPr>
              <w:t>revised</w:t>
            </w:r>
          </w:p>
        </w:tc>
      </w:tr>
      <w:tr w:rsidR="00E454AB" w:rsidRPr="00E454AB" w14:paraId="136ACB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2CB4" w14:textId="77777777" w:rsidR="00554327" w:rsidRPr="00E454AB" w:rsidRDefault="00554327">
            <w:pPr>
              <w:pStyle w:val="TAL"/>
              <w:rPr>
                <w:sz w:val="16"/>
              </w:rPr>
            </w:pPr>
            <w:r w:rsidRPr="00E454AB">
              <w:rPr>
                <w:sz w:val="16"/>
              </w:rPr>
              <w:t>C1-213538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E675"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F40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0B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7EAF"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E732"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71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9F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AFB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13E9" w14:textId="77777777" w:rsidR="00554327" w:rsidRPr="00E454AB" w:rsidRDefault="00554327">
            <w:pPr>
              <w:pStyle w:val="TAL"/>
              <w:rPr>
                <w:sz w:val="16"/>
              </w:rPr>
            </w:pPr>
            <w:r w:rsidRPr="00E454AB">
              <w:rPr>
                <w:sz w:val="16"/>
              </w:rPr>
              <w:t>withdrawn</w:t>
            </w:r>
          </w:p>
        </w:tc>
      </w:tr>
      <w:tr w:rsidR="00E454AB" w:rsidRPr="00E454AB" w14:paraId="686386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2EC2" w14:textId="77777777" w:rsidR="00554327" w:rsidRPr="00E454AB" w:rsidRDefault="00554327">
            <w:pPr>
              <w:pStyle w:val="TAL"/>
              <w:rPr>
                <w:sz w:val="16"/>
              </w:rPr>
            </w:pPr>
            <w:r w:rsidRPr="00E454AB">
              <w:rPr>
                <w:sz w:val="16"/>
              </w:rPr>
              <w:t>C1-213540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88C4"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9B34" w14:textId="77777777" w:rsidR="00554327" w:rsidRPr="00E454AB" w:rsidRDefault="00554327">
            <w:pPr>
              <w:pStyle w:val="TAL"/>
              <w:rPr>
                <w:sz w:val="16"/>
              </w:rPr>
            </w:pPr>
            <w:r w:rsidRPr="00E454AB">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D5C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5255"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856F"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C5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E3A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CC7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D7EE" w14:textId="77777777" w:rsidR="00554327" w:rsidRPr="00E454AB" w:rsidRDefault="00554327">
            <w:pPr>
              <w:pStyle w:val="TAL"/>
              <w:rPr>
                <w:sz w:val="16"/>
              </w:rPr>
            </w:pPr>
            <w:r w:rsidRPr="00E454AB">
              <w:rPr>
                <w:sz w:val="16"/>
              </w:rPr>
              <w:t>agreed</w:t>
            </w:r>
          </w:p>
        </w:tc>
      </w:tr>
      <w:tr w:rsidR="00E454AB" w:rsidRPr="00E454AB" w14:paraId="7021B3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08CE" w14:textId="77777777" w:rsidR="00554327" w:rsidRPr="00E454AB" w:rsidRDefault="00554327">
            <w:pPr>
              <w:pStyle w:val="TAL"/>
              <w:rPr>
                <w:sz w:val="16"/>
              </w:rPr>
            </w:pPr>
            <w:r w:rsidRPr="00E454AB">
              <w:rPr>
                <w:sz w:val="16"/>
              </w:rPr>
              <w:t>C1-213003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A0F9"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5E0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15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C7CA"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74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CC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49C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724B"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606A" w14:textId="77777777" w:rsidR="00554327" w:rsidRPr="00E454AB" w:rsidRDefault="00554327">
            <w:pPr>
              <w:pStyle w:val="TAL"/>
              <w:rPr>
                <w:sz w:val="16"/>
              </w:rPr>
            </w:pPr>
            <w:r w:rsidRPr="00E454AB">
              <w:rPr>
                <w:sz w:val="16"/>
              </w:rPr>
              <w:t>revised</w:t>
            </w:r>
          </w:p>
        </w:tc>
      </w:tr>
      <w:tr w:rsidR="00E454AB" w:rsidRPr="00E454AB" w14:paraId="04BC9F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CCF8" w14:textId="77777777" w:rsidR="00554327" w:rsidRPr="00E454AB" w:rsidRDefault="00554327">
            <w:pPr>
              <w:pStyle w:val="TAL"/>
              <w:rPr>
                <w:sz w:val="16"/>
              </w:rPr>
            </w:pPr>
            <w:r w:rsidRPr="00E454AB">
              <w:rPr>
                <w:sz w:val="16"/>
              </w:rPr>
              <w:t>C1-213719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1871"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26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B5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3EFD"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68E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E6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5270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6AB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CDE4" w14:textId="77777777" w:rsidR="00554327" w:rsidRPr="00E454AB" w:rsidRDefault="00554327">
            <w:pPr>
              <w:pStyle w:val="TAL"/>
              <w:rPr>
                <w:sz w:val="16"/>
              </w:rPr>
            </w:pPr>
            <w:r w:rsidRPr="00E454AB">
              <w:rPr>
                <w:sz w:val="16"/>
              </w:rPr>
              <w:t>revised</w:t>
            </w:r>
          </w:p>
        </w:tc>
      </w:tr>
      <w:tr w:rsidR="00E454AB" w:rsidRPr="00E454AB" w14:paraId="32B152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5FA3" w14:textId="77777777" w:rsidR="00554327" w:rsidRPr="00E454AB" w:rsidRDefault="00554327">
            <w:pPr>
              <w:pStyle w:val="TAL"/>
              <w:rPr>
                <w:sz w:val="16"/>
              </w:rPr>
            </w:pPr>
            <w:r w:rsidRPr="00E454AB">
              <w:rPr>
                <w:sz w:val="16"/>
              </w:rPr>
              <w:t>C1-213957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BC8EF"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2EB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538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6AD6"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479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60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E14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F0B5"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3043" w14:textId="77777777" w:rsidR="00554327" w:rsidRPr="00E454AB" w:rsidRDefault="00554327">
            <w:pPr>
              <w:pStyle w:val="TAL"/>
              <w:rPr>
                <w:sz w:val="16"/>
              </w:rPr>
            </w:pPr>
            <w:r w:rsidRPr="00E454AB">
              <w:rPr>
                <w:sz w:val="16"/>
              </w:rPr>
              <w:t>agreed</w:t>
            </w:r>
          </w:p>
        </w:tc>
      </w:tr>
      <w:tr w:rsidR="00E454AB" w:rsidRPr="00E454AB" w14:paraId="0E54A8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3D7C" w14:textId="77777777" w:rsidR="00554327" w:rsidRPr="00E454AB" w:rsidRDefault="00554327">
            <w:pPr>
              <w:pStyle w:val="TAL"/>
              <w:rPr>
                <w:sz w:val="16"/>
              </w:rPr>
            </w:pPr>
            <w:r w:rsidRPr="00E454AB">
              <w:rPr>
                <w:sz w:val="16"/>
              </w:rPr>
              <w:t>C1-213413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DAD9D"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4BA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59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65D7"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D9D0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11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FA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93BA"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23B5" w14:textId="77777777" w:rsidR="00554327" w:rsidRPr="00E454AB" w:rsidRDefault="00554327">
            <w:pPr>
              <w:pStyle w:val="TAL"/>
              <w:rPr>
                <w:sz w:val="16"/>
              </w:rPr>
            </w:pPr>
            <w:r w:rsidRPr="00E454AB">
              <w:rPr>
                <w:sz w:val="16"/>
              </w:rPr>
              <w:t>revised</w:t>
            </w:r>
          </w:p>
        </w:tc>
      </w:tr>
      <w:tr w:rsidR="00E454AB" w:rsidRPr="00E454AB" w14:paraId="31DAF7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B781" w14:textId="77777777" w:rsidR="00554327" w:rsidRPr="00E454AB" w:rsidRDefault="00554327">
            <w:pPr>
              <w:pStyle w:val="TAL"/>
              <w:rPr>
                <w:sz w:val="16"/>
              </w:rPr>
            </w:pPr>
            <w:r w:rsidRPr="00E454AB">
              <w:rPr>
                <w:sz w:val="16"/>
              </w:rPr>
              <w:t>C1-213693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AE93"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07A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921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894B"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040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6C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0D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8449"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D6A3" w14:textId="77777777" w:rsidR="00554327" w:rsidRPr="00E454AB" w:rsidRDefault="00554327">
            <w:pPr>
              <w:pStyle w:val="TAL"/>
              <w:rPr>
                <w:sz w:val="16"/>
              </w:rPr>
            </w:pPr>
            <w:r w:rsidRPr="00E454AB">
              <w:rPr>
                <w:sz w:val="16"/>
              </w:rPr>
              <w:t>revised</w:t>
            </w:r>
          </w:p>
        </w:tc>
      </w:tr>
      <w:tr w:rsidR="00E454AB" w:rsidRPr="00E454AB" w14:paraId="40D294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F3AF" w14:textId="77777777" w:rsidR="00554327" w:rsidRPr="00E454AB" w:rsidRDefault="00554327">
            <w:pPr>
              <w:pStyle w:val="TAL"/>
              <w:rPr>
                <w:sz w:val="16"/>
              </w:rPr>
            </w:pPr>
            <w:r w:rsidRPr="00E454AB">
              <w:rPr>
                <w:sz w:val="16"/>
              </w:rPr>
              <w:t>C1-213955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5519"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4F5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6DD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9147"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A0A"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F2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B1A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5890"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5584" w14:textId="77777777" w:rsidR="00554327" w:rsidRPr="00E454AB" w:rsidRDefault="00554327">
            <w:pPr>
              <w:pStyle w:val="TAL"/>
              <w:rPr>
                <w:sz w:val="16"/>
              </w:rPr>
            </w:pPr>
            <w:r w:rsidRPr="00E454AB">
              <w:rPr>
                <w:sz w:val="16"/>
              </w:rPr>
              <w:t>agreed</w:t>
            </w:r>
          </w:p>
        </w:tc>
      </w:tr>
      <w:tr w:rsidR="00E454AB" w:rsidRPr="00E454AB" w14:paraId="2EFA32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9B8C4" w14:textId="77777777" w:rsidR="00554327" w:rsidRPr="00E454AB" w:rsidRDefault="00554327">
            <w:pPr>
              <w:pStyle w:val="TAL"/>
              <w:rPr>
                <w:sz w:val="16"/>
              </w:rPr>
            </w:pPr>
            <w:r w:rsidRPr="00E454AB">
              <w:rPr>
                <w:sz w:val="16"/>
              </w:rPr>
              <w:t>C1-213437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2559"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A19E"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25E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0FC3" w14:textId="77777777" w:rsidR="00554327" w:rsidRPr="00E454AB" w:rsidRDefault="00554327">
            <w:pPr>
              <w:pStyle w:val="TAL"/>
              <w:rPr>
                <w:sz w:val="16"/>
              </w:rPr>
            </w:pPr>
            <w:r w:rsidRPr="00E454AB">
              <w:rPr>
                <w:sz w:val="16"/>
              </w:rPr>
              <w:t>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A2A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A3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CBE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DA40"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A808" w14:textId="77777777" w:rsidR="00554327" w:rsidRPr="00E454AB" w:rsidRDefault="00554327">
            <w:pPr>
              <w:pStyle w:val="TAL"/>
              <w:rPr>
                <w:sz w:val="16"/>
              </w:rPr>
            </w:pPr>
            <w:r w:rsidRPr="00E454AB">
              <w:rPr>
                <w:sz w:val="16"/>
              </w:rPr>
              <w:t>revised</w:t>
            </w:r>
          </w:p>
        </w:tc>
      </w:tr>
      <w:tr w:rsidR="00E454AB" w:rsidRPr="00E454AB" w14:paraId="42466A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E1B7" w14:textId="77777777" w:rsidR="00554327" w:rsidRPr="00E454AB" w:rsidRDefault="00554327">
            <w:pPr>
              <w:pStyle w:val="TAL"/>
              <w:rPr>
                <w:sz w:val="16"/>
              </w:rPr>
            </w:pPr>
            <w:r w:rsidRPr="00E454AB">
              <w:rPr>
                <w:sz w:val="16"/>
              </w:rPr>
              <w:t>C1-213642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106F"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3BD4"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151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2FAF" w14:textId="77777777" w:rsidR="00554327" w:rsidRPr="00E454AB" w:rsidRDefault="00554327">
            <w:pPr>
              <w:pStyle w:val="TAL"/>
              <w:rPr>
                <w:sz w:val="16"/>
              </w:rPr>
            </w:pPr>
            <w:r w:rsidRPr="00E454AB">
              <w:rPr>
                <w:sz w:val="16"/>
              </w:rPr>
              <w:t>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3C3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FC8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564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F6AD"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219E" w14:textId="77777777" w:rsidR="00554327" w:rsidRPr="00E454AB" w:rsidRDefault="00554327">
            <w:pPr>
              <w:pStyle w:val="TAL"/>
              <w:rPr>
                <w:sz w:val="16"/>
              </w:rPr>
            </w:pPr>
            <w:r w:rsidRPr="00E454AB">
              <w:rPr>
                <w:sz w:val="16"/>
              </w:rPr>
              <w:t>agreed</w:t>
            </w:r>
          </w:p>
        </w:tc>
      </w:tr>
      <w:tr w:rsidR="00E454AB" w:rsidRPr="00E454AB" w14:paraId="0B18C9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558C" w14:textId="77777777" w:rsidR="00554327" w:rsidRPr="00E454AB" w:rsidRDefault="00554327">
            <w:pPr>
              <w:pStyle w:val="TAL"/>
              <w:rPr>
                <w:sz w:val="16"/>
              </w:rPr>
            </w:pPr>
            <w:r w:rsidRPr="00E454AB">
              <w:rPr>
                <w:sz w:val="16"/>
              </w:rPr>
              <w:t>C1-213051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9ABA"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9442"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74C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D71A" w14:textId="77777777" w:rsidR="00554327" w:rsidRPr="00E454AB" w:rsidRDefault="00554327">
            <w:pPr>
              <w:pStyle w:val="TAL"/>
              <w:rPr>
                <w:sz w:val="16"/>
              </w:rPr>
            </w:pPr>
            <w:r w:rsidRPr="00E454AB">
              <w:rPr>
                <w:sz w:val="16"/>
              </w:rPr>
              <w:t>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CDF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89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FF1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25C7"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1EAC7" w14:textId="77777777" w:rsidR="00554327" w:rsidRPr="00E454AB" w:rsidRDefault="00554327">
            <w:pPr>
              <w:pStyle w:val="TAL"/>
              <w:rPr>
                <w:sz w:val="16"/>
              </w:rPr>
            </w:pPr>
            <w:r w:rsidRPr="00E454AB">
              <w:rPr>
                <w:sz w:val="16"/>
              </w:rPr>
              <w:t>revised</w:t>
            </w:r>
          </w:p>
        </w:tc>
      </w:tr>
      <w:tr w:rsidR="00E454AB" w:rsidRPr="00E454AB" w14:paraId="167C7A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A70C" w14:textId="77777777" w:rsidR="00554327" w:rsidRPr="00E454AB" w:rsidRDefault="00554327">
            <w:pPr>
              <w:pStyle w:val="TAL"/>
              <w:rPr>
                <w:sz w:val="16"/>
              </w:rPr>
            </w:pPr>
            <w:r w:rsidRPr="00E454AB">
              <w:rPr>
                <w:sz w:val="16"/>
              </w:rPr>
              <w:t>C1-213810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4D4E"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69EC"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729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5F21" w14:textId="77777777" w:rsidR="00554327" w:rsidRPr="00E454AB" w:rsidRDefault="00554327">
            <w:pPr>
              <w:pStyle w:val="TAL"/>
              <w:rPr>
                <w:sz w:val="16"/>
              </w:rPr>
            </w:pPr>
            <w:r w:rsidRPr="00E454AB">
              <w:rPr>
                <w:sz w:val="16"/>
              </w:rPr>
              <w:t>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3F0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67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AE6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4AF6"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72EC" w14:textId="77777777" w:rsidR="00554327" w:rsidRPr="00E454AB" w:rsidRDefault="00554327">
            <w:pPr>
              <w:pStyle w:val="TAL"/>
              <w:rPr>
                <w:sz w:val="16"/>
              </w:rPr>
            </w:pPr>
            <w:r w:rsidRPr="00E454AB">
              <w:rPr>
                <w:sz w:val="16"/>
              </w:rPr>
              <w:t>agreed</w:t>
            </w:r>
          </w:p>
        </w:tc>
      </w:tr>
      <w:tr w:rsidR="00E454AB" w:rsidRPr="00E454AB" w14:paraId="16A2EE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A5C" w14:textId="77777777" w:rsidR="00554327" w:rsidRPr="00E454AB" w:rsidRDefault="00554327">
            <w:pPr>
              <w:pStyle w:val="TAL"/>
              <w:rPr>
                <w:sz w:val="16"/>
              </w:rPr>
            </w:pPr>
            <w:r w:rsidRPr="00E454AB">
              <w:rPr>
                <w:sz w:val="16"/>
              </w:rPr>
              <w:lastRenderedPageBreak/>
              <w:t>C1-213512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8A05"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D06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29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7F7F"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EE0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24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749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C671"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0860A" w14:textId="77777777" w:rsidR="00554327" w:rsidRPr="00E454AB" w:rsidRDefault="00554327">
            <w:pPr>
              <w:pStyle w:val="TAL"/>
              <w:rPr>
                <w:sz w:val="16"/>
              </w:rPr>
            </w:pPr>
            <w:r w:rsidRPr="00E454AB">
              <w:rPr>
                <w:sz w:val="16"/>
              </w:rPr>
              <w:t>withdrawn</w:t>
            </w:r>
          </w:p>
        </w:tc>
      </w:tr>
      <w:tr w:rsidR="00E454AB" w:rsidRPr="00E454AB" w14:paraId="40CFE1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C92E" w14:textId="77777777" w:rsidR="00554327" w:rsidRPr="00E454AB" w:rsidRDefault="00554327">
            <w:pPr>
              <w:pStyle w:val="TAL"/>
              <w:rPr>
                <w:sz w:val="16"/>
              </w:rPr>
            </w:pPr>
            <w:r w:rsidRPr="00E454AB">
              <w:rPr>
                <w:sz w:val="16"/>
              </w:rPr>
              <w:t>C1-213534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A9DA"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D64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4F1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BFCE"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203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E5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3C1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EA38"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3D55" w14:textId="77777777" w:rsidR="00554327" w:rsidRPr="00E454AB" w:rsidRDefault="00554327">
            <w:pPr>
              <w:pStyle w:val="TAL"/>
              <w:rPr>
                <w:sz w:val="16"/>
              </w:rPr>
            </w:pPr>
            <w:r w:rsidRPr="00E454AB">
              <w:rPr>
                <w:sz w:val="16"/>
              </w:rPr>
              <w:t>revised</w:t>
            </w:r>
          </w:p>
        </w:tc>
      </w:tr>
      <w:tr w:rsidR="00E454AB" w:rsidRPr="00E454AB" w14:paraId="535BBA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ECEF" w14:textId="77777777" w:rsidR="00554327" w:rsidRPr="00E454AB" w:rsidRDefault="00554327">
            <w:pPr>
              <w:pStyle w:val="TAL"/>
              <w:rPr>
                <w:sz w:val="16"/>
              </w:rPr>
            </w:pPr>
            <w:r w:rsidRPr="00E454AB">
              <w:rPr>
                <w:sz w:val="16"/>
              </w:rPr>
              <w:t>C1-213609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4CD0"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A60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0D1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6F44"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43C5"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9BA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539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E18F"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333F" w14:textId="77777777" w:rsidR="00554327" w:rsidRPr="00E454AB" w:rsidRDefault="00554327">
            <w:pPr>
              <w:pStyle w:val="TAL"/>
              <w:rPr>
                <w:sz w:val="16"/>
              </w:rPr>
            </w:pPr>
            <w:r w:rsidRPr="00E454AB">
              <w:rPr>
                <w:sz w:val="16"/>
              </w:rPr>
              <w:t>agreed</w:t>
            </w:r>
          </w:p>
        </w:tc>
      </w:tr>
      <w:tr w:rsidR="00E454AB" w:rsidRPr="00E454AB" w14:paraId="273D92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C590" w14:textId="77777777" w:rsidR="00554327" w:rsidRPr="00E454AB" w:rsidRDefault="00554327">
            <w:pPr>
              <w:pStyle w:val="TAL"/>
              <w:rPr>
                <w:sz w:val="16"/>
              </w:rPr>
            </w:pPr>
            <w:r w:rsidRPr="00E454AB">
              <w:rPr>
                <w:sz w:val="16"/>
              </w:rPr>
              <w:t>C1-213180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CB27"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66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A8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0EDB" w14:textId="77777777" w:rsidR="00554327" w:rsidRPr="00E454AB" w:rsidRDefault="00554327">
            <w:pPr>
              <w:pStyle w:val="TAL"/>
              <w:rPr>
                <w:sz w:val="16"/>
              </w:rPr>
            </w:pPr>
            <w:r w:rsidRPr="00E454AB">
              <w:rPr>
                <w:sz w:val="16"/>
              </w:rPr>
              <w:t>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BDB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5E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6F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58A9"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1AE5" w14:textId="77777777" w:rsidR="00554327" w:rsidRPr="00E454AB" w:rsidRDefault="00554327">
            <w:pPr>
              <w:pStyle w:val="TAL"/>
              <w:rPr>
                <w:sz w:val="16"/>
              </w:rPr>
            </w:pPr>
            <w:r w:rsidRPr="00E454AB">
              <w:rPr>
                <w:sz w:val="16"/>
              </w:rPr>
              <w:t>revised</w:t>
            </w:r>
          </w:p>
        </w:tc>
      </w:tr>
      <w:tr w:rsidR="00E454AB" w:rsidRPr="00E454AB" w14:paraId="2159DC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0013" w14:textId="77777777" w:rsidR="00554327" w:rsidRPr="00E454AB" w:rsidRDefault="00554327">
            <w:pPr>
              <w:pStyle w:val="TAL"/>
              <w:rPr>
                <w:sz w:val="16"/>
              </w:rPr>
            </w:pPr>
            <w:r w:rsidRPr="00E454AB">
              <w:rPr>
                <w:sz w:val="16"/>
              </w:rPr>
              <w:t>C1-213903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99CA"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BF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7AD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BCF6" w14:textId="77777777" w:rsidR="00554327" w:rsidRPr="00E454AB" w:rsidRDefault="00554327">
            <w:pPr>
              <w:pStyle w:val="TAL"/>
              <w:rPr>
                <w:sz w:val="16"/>
              </w:rPr>
            </w:pPr>
            <w:r w:rsidRPr="00E454AB">
              <w:rPr>
                <w:sz w:val="16"/>
              </w:rPr>
              <w:t>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F2F2"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15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E704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9794"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FAA8" w14:textId="77777777" w:rsidR="00554327" w:rsidRPr="00E454AB" w:rsidRDefault="00554327">
            <w:pPr>
              <w:pStyle w:val="TAL"/>
              <w:rPr>
                <w:sz w:val="16"/>
              </w:rPr>
            </w:pPr>
            <w:r w:rsidRPr="00E454AB">
              <w:rPr>
                <w:sz w:val="16"/>
              </w:rPr>
              <w:t>agreed</w:t>
            </w:r>
          </w:p>
        </w:tc>
      </w:tr>
      <w:tr w:rsidR="00E454AB" w:rsidRPr="00E454AB" w14:paraId="5A3C91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AE7B" w14:textId="77777777" w:rsidR="00554327" w:rsidRPr="00E454AB" w:rsidRDefault="00554327">
            <w:pPr>
              <w:pStyle w:val="TAL"/>
              <w:rPr>
                <w:sz w:val="16"/>
              </w:rPr>
            </w:pPr>
            <w:r w:rsidRPr="00E454AB">
              <w:rPr>
                <w:sz w:val="16"/>
              </w:rPr>
              <w:t>C1-213312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51B7" w14:textId="77777777" w:rsidR="00554327" w:rsidRPr="00E454AB" w:rsidRDefault="00554327">
            <w:pPr>
              <w:pStyle w:val="TAL"/>
              <w:rPr>
                <w:sz w:val="16"/>
              </w:rPr>
            </w:pPr>
            <w:r w:rsidRPr="00E454AB">
              <w:rPr>
                <w:sz w:val="16"/>
              </w:rPr>
              <w:t>IMS voice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B9B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77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0AF7" w14:textId="77777777" w:rsidR="00554327" w:rsidRPr="00E454AB" w:rsidRDefault="00554327">
            <w:pPr>
              <w:pStyle w:val="TAL"/>
              <w:rPr>
                <w:sz w:val="16"/>
              </w:rPr>
            </w:pPr>
            <w:r w:rsidRPr="00E454AB">
              <w:rPr>
                <w:sz w:val="16"/>
              </w:rPr>
              <w:t>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78F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71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551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4474"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E6D7" w14:textId="77777777" w:rsidR="00554327" w:rsidRPr="00E454AB" w:rsidRDefault="00554327">
            <w:pPr>
              <w:pStyle w:val="TAL"/>
              <w:rPr>
                <w:sz w:val="16"/>
              </w:rPr>
            </w:pPr>
            <w:r w:rsidRPr="00E454AB">
              <w:rPr>
                <w:sz w:val="16"/>
              </w:rPr>
              <w:t>postponed</w:t>
            </w:r>
          </w:p>
        </w:tc>
      </w:tr>
      <w:tr w:rsidR="00E454AB" w:rsidRPr="00E454AB" w14:paraId="19125B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D149" w14:textId="77777777" w:rsidR="00554327" w:rsidRPr="00E454AB" w:rsidRDefault="00554327">
            <w:pPr>
              <w:pStyle w:val="TAL"/>
              <w:rPr>
                <w:sz w:val="16"/>
              </w:rPr>
            </w:pPr>
            <w:r w:rsidRPr="00E454AB">
              <w:rPr>
                <w:sz w:val="16"/>
              </w:rPr>
              <w:t>C1-212942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8CAC4"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949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91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D4EB" w14:textId="77777777" w:rsidR="00554327" w:rsidRPr="00E454AB" w:rsidRDefault="00554327">
            <w:pPr>
              <w:pStyle w:val="TAL"/>
              <w:rPr>
                <w:sz w:val="16"/>
              </w:rPr>
            </w:pPr>
            <w:r w:rsidRPr="00E454A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E96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F5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183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8F0A"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32EC" w14:textId="77777777" w:rsidR="00554327" w:rsidRPr="00E454AB" w:rsidRDefault="00554327">
            <w:pPr>
              <w:pStyle w:val="TAL"/>
              <w:rPr>
                <w:sz w:val="16"/>
              </w:rPr>
            </w:pPr>
            <w:r w:rsidRPr="00E454AB">
              <w:rPr>
                <w:sz w:val="16"/>
              </w:rPr>
              <w:t>revised</w:t>
            </w:r>
          </w:p>
        </w:tc>
      </w:tr>
      <w:tr w:rsidR="00E454AB" w:rsidRPr="00E454AB" w14:paraId="0381C5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E029" w14:textId="77777777" w:rsidR="00554327" w:rsidRPr="00E454AB" w:rsidRDefault="00554327">
            <w:pPr>
              <w:pStyle w:val="TAL"/>
              <w:rPr>
                <w:sz w:val="16"/>
              </w:rPr>
            </w:pPr>
            <w:r w:rsidRPr="00E454AB">
              <w:rPr>
                <w:sz w:val="16"/>
              </w:rPr>
              <w:t>C1-213739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6CD2"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8BBA"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5DC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456F" w14:textId="77777777" w:rsidR="00554327" w:rsidRPr="00E454AB" w:rsidRDefault="00554327">
            <w:pPr>
              <w:pStyle w:val="TAL"/>
              <w:rPr>
                <w:sz w:val="16"/>
              </w:rPr>
            </w:pPr>
            <w:r w:rsidRPr="00E454A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837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86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08F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6344"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ED64" w14:textId="77777777" w:rsidR="00554327" w:rsidRPr="00E454AB" w:rsidRDefault="00554327">
            <w:pPr>
              <w:pStyle w:val="TAL"/>
              <w:rPr>
                <w:sz w:val="16"/>
              </w:rPr>
            </w:pPr>
            <w:r w:rsidRPr="00E454AB">
              <w:rPr>
                <w:sz w:val="16"/>
              </w:rPr>
              <w:t>agreed</w:t>
            </w:r>
          </w:p>
        </w:tc>
      </w:tr>
      <w:tr w:rsidR="00E454AB" w:rsidRPr="00E454AB" w14:paraId="6C0471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41D6D" w14:textId="77777777" w:rsidR="00554327" w:rsidRPr="00E454AB" w:rsidRDefault="00554327">
            <w:pPr>
              <w:pStyle w:val="TAL"/>
              <w:rPr>
                <w:sz w:val="16"/>
              </w:rPr>
            </w:pPr>
            <w:r w:rsidRPr="00E454AB">
              <w:rPr>
                <w:sz w:val="16"/>
              </w:rPr>
              <w:t>C1-212853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94C5" w14:textId="77777777" w:rsidR="00554327" w:rsidRPr="00E454AB" w:rsidRDefault="00554327">
            <w:pPr>
              <w:pStyle w:val="TAL"/>
              <w:rPr>
                <w:sz w:val="16"/>
              </w:rPr>
            </w:pPr>
            <w:r w:rsidRPr="00E454AB">
              <w:rPr>
                <w:sz w:val="16"/>
              </w:rPr>
              <w:t>Correction of a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2FEA"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28D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3558" w14:textId="77777777" w:rsidR="00554327" w:rsidRPr="00E454AB" w:rsidRDefault="00554327">
            <w:pPr>
              <w:pStyle w:val="TAL"/>
              <w:rPr>
                <w:sz w:val="16"/>
              </w:rPr>
            </w:pPr>
            <w:r w:rsidRPr="00E454AB">
              <w:rPr>
                <w:sz w:val="16"/>
              </w:rPr>
              <w:t>3160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5E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F7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11D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2E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3E00" w14:textId="77777777" w:rsidR="00554327" w:rsidRPr="00E454AB" w:rsidRDefault="00554327">
            <w:pPr>
              <w:pStyle w:val="TAL"/>
              <w:rPr>
                <w:sz w:val="16"/>
              </w:rPr>
            </w:pPr>
            <w:r w:rsidRPr="00E454AB">
              <w:rPr>
                <w:sz w:val="16"/>
              </w:rPr>
              <w:t>agreed</w:t>
            </w:r>
          </w:p>
        </w:tc>
      </w:tr>
      <w:tr w:rsidR="00E454AB" w:rsidRPr="00E454AB" w14:paraId="3CE191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6EDA" w14:textId="77777777" w:rsidR="00554327" w:rsidRPr="00E454AB" w:rsidRDefault="00554327">
            <w:pPr>
              <w:pStyle w:val="TAL"/>
              <w:rPr>
                <w:sz w:val="16"/>
              </w:rPr>
            </w:pPr>
            <w:r w:rsidRPr="00E454AB">
              <w:rPr>
                <w:sz w:val="16"/>
              </w:rPr>
              <w:t>C1-212860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5E44" w14:textId="77777777" w:rsidR="00554327" w:rsidRPr="00E454AB" w:rsidRDefault="00554327">
            <w:pPr>
              <w:pStyle w:val="TAL"/>
              <w:rPr>
                <w:sz w:val="16"/>
              </w:rPr>
            </w:pPr>
            <w:r w:rsidRPr="00E454AB">
              <w:rPr>
                <w:sz w:val="16"/>
              </w:rPr>
              <w:t>Adding service request procedure to support the MUSIM UE reject paging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0B9A"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016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F6B17" w14:textId="77777777" w:rsidR="00554327" w:rsidRPr="00E454AB" w:rsidRDefault="00554327">
            <w:pPr>
              <w:pStyle w:val="TAL"/>
              <w:rPr>
                <w:sz w:val="16"/>
              </w:rPr>
            </w:pPr>
            <w:r w:rsidRPr="00E454AB">
              <w:rPr>
                <w:sz w:val="16"/>
              </w:rPr>
              <w:t>3161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4FE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6F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EF6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10D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D3B87" w14:textId="77777777" w:rsidR="00554327" w:rsidRPr="00E454AB" w:rsidRDefault="00554327">
            <w:pPr>
              <w:pStyle w:val="TAL"/>
              <w:rPr>
                <w:sz w:val="16"/>
              </w:rPr>
            </w:pPr>
            <w:r w:rsidRPr="00E454AB">
              <w:rPr>
                <w:sz w:val="16"/>
              </w:rPr>
              <w:t>merged</w:t>
            </w:r>
          </w:p>
        </w:tc>
      </w:tr>
      <w:tr w:rsidR="00E454AB" w:rsidRPr="00E454AB" w14:paraId="497494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EECB" w14:textId="77777777" w:rsidR="00554327" w:rsidRPr="00E454AB" w:rsidRDefault="00554327">
            <w:pPr>
              <w:pStyle w:val="TAL"/>
              <w:rPr>
                <w:sz w:val="16"/>
              </w:rPr>
            </w:pPr>
            <w:r w:rsidRPr="00E454AB">
              <w:rPr>
                <w:sz w:val="16"/>
              </w:rPr>
              <w:t>C1-212861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C2DB" w14:textId="77777777" w:rsidR="00554327" w:rsidRPr="00E454AB" w:rsidRDefault="00554327">
            <w:pPr>
              <w:pStyle w:val="TAL"/>
              <w:rPr>
                <w:sz w:val="16"/>
              </w:rPr>
            </w:pPr>
            <w:r w:rsidRPr="00E454AB">
              <w:rPr>
                <w:sz w:val="16"/>
              </w:rPr>
              <w:t>Adding service request procedure and registration procedure to support connection release due to activity on another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0E9E"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B30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7932" w14:textId="77777777" w:rsidR="00554327" w:rsidRPr="00E454AB" w:rsidRDefault="00554327">
            <w:pPr>
              <w:pStyle w:val="TAL"/>
              <w:rPr>
                <w:sz w:val="16"/>
              </w:rPr>
            </w:pPr>
            <w:r w:rsidRPr="00E454AB">
              <w:rPr>
                <w:sz w:val="16"/>
              </w:rPr>
              <w:t>3162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68F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37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610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C69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DE9A" w14:textId="77777777" w:rsidR="00554327" w:rsidRPr="00E454AB" w:rsidRDefault="00554327">
            <w:pPr>
              <w:pStyle w:val="TAL"/>
              <w:rPr>
                <w:sz w:val="16"/>
              </w:rPr>
            </w:pPr>
            <w:r w:rsidRPr="00E454AB">
              <w:rPr>
                <w:sz w:val="16"/>
              </w:rPr>
              <w:t>merged</w:t>
            </w:r>
          </w:p>
        </w:tc>
      </w:tr>
      <w:tr w:rsidR="00E454AB" w:rsidRPr="00E454AB" w14:paraId="1B7AC4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D624" w14:textId="77777777" w:rsidR="00554327" w:rsidRPr="00E454AB" w:rsidRDefault="00554327">
            <w:pPr>
              <w:pStyle w:val="TAL"/>
              <w:rPr>
                <w:sz w:val="16"/>
              </w:rPr>
            </w:pPr>
            <w:r w:rsidRPr="00E454AB">
              <w:rPr>
                <w:sz w:val="16"/>
              </w:rPr>
              <w:t>C1-212862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BF160" w14:textId="77777777" w:rsidR="00554327" w:rsidRPr="00E454AB" w:rsidRDefault="00554327">
            <w:pPr>
              <w:pStyle w:val="TAL"/>
              <w:rPr>
                <w:sz w:val="16"/>
              </w:rPr>
            </w:pPr>
            <w:r w:rsidRPr="00E454AB">
              <w:rPr>
                <w:sz w:val="16"/>
              </w:rPr>
              <w:t>Adding service request procedure and registration procedure to support the MUSIM UE request removal of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E8F6"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ED3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84F6" w14:textId="77777777" w:rsidR="00554327" w:rsidRPr="00E454AB" w:rsidRDefault="00554327">
            <w:pPr>
              <w:pStyle w:val="TAL"/>
              <w:rPr>
                <w:sz w:val="16"/>
              </w:rPr>
            </w:pPr>
            <w:r w:rsidRPr="00E454AB">
              <w:rPr>
                <w:sz w:val="16"/>
              </w:rPr>
              <w:t>3163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8B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6E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136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6B9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BF38" w14:textId="77777777" w:rsidR="00554327" w:rsidRPr="00E454AB" w:rsidRDefault="00554327">
            <w:pPr>
              <w:pStyle w:val="TAL"/>
              <w:rPr>
                <w:sz w:val="16"/>
              </w:rPr>
            </w:pPr>
            <w:r w:rsidRPr="00E454AB">
              <w:rPr>
                <w:sz w:val="16"/>
              </w:rPr>
              <w:t>merged</w:t>
            </w:r>
          </w:p>
        </w:tc>
      </w:tr>
      <w:tr w:rsidR="00E454AB" w:rsidRPr="00E454AB" w14:paraId="401832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DD7B" w14:textId="77777777" w:rsidR="00554327" w:rsidRPr="00E454AB" w:rsidRDefault="00554327">
            <w:pPr>
              <w:pStyle w:val="TAL"/>
              <w:rPr>
                <w:sz w:val="16"/>
              </w:rPr>
            </w:pPr>
            <w:r w:rsidRPr="00E454AB">
              <w:rPr>
                <w:sz w:val="16"/>
              </w:rPr>
              <w:t>C1-212863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A8ED3" w14:textId="77777777" w:rsidR="00554327" w:rsidRPr="00E454AB" w:rsidRDefault="00554327">
            <w:pPr>
              <w:pStyle w:val="TAL"/>
              <w:rPr>
                <w:sz w:val="16"/>
              </w:rPr>
            </w:pPr>
            <w:r w:rsidRPr="00E454AB">
              <w:rPr>
                <w:sz w:val="16"/>
              </w:rPr>
              <w:t xml:space="preserve">Adding Release Request indication </w:t>
            </w:r>
            <w:proofErr w:type="spellStart"/>
            <w:r w:rsidRPr="00E454AB">
              <w:rPr>
                <w:sz w:val="16"/>
              </w:rPr>
              <w:t>IE,Paging</w:t>
            </w:r>
            <w:proofErr w:type="spellEnd"/>
            <w:r w:rsidRPr="00E454AB">
              <w:rPr>
                <w:sz w:val="16"/>
              </w:rPr>
              <w:t xml:space="preserve"> restriction information IE and Reject Paging Indication IE into SR and RR message for UE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1802"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D9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7BEB" w14:textId="77777777" w:rsidR="00554327" w:rsidRPr="00E454AB" w:rsidRDefault="00554327">
            <w:pPr>
              <w:pStyle w:val="TAL"/>
              <w:rPr>
                <w:sz w:val="16"/>
              </w:rPr>
            </w:pPr>
            <w:r w:rsidRPr="00E454AB">
              <w:rPr>
                <w:sz w:val="16"/>
              </w:rPr>
              <w:t>3164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BDD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AD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18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262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08FA" w14:textId="77777777" w:rsidR="00554327" w:rsidRPr="00E454AB" w:rsidRDefault="00554327">
            <w:pPr>
              <w:pStyle w:val="TAL"/>
              <w:rPr>
                <w:sz w:val="16"/>
              </w:rPr>
            </w:pPr>
            <w:r w:rsidRPr="00E454AB">
              <w:rPr>
                <w:sz w:val="16"/>
              </w:rPr>
              <w:t>merged</w:t>
            </w:r>
          </w:p>
        </w:tc>
      </w:tr>
      <w:tr w:rsidR="00E454AB" w:rsidRPr="00E454AB" w14:paraId="03E7EF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8872" w14:textId="77777777" w:rsidR="00554327" w:rsidRPr="00E454AB" w:rsidRDefault="00554327">
            <w:pPr>
              <w:pStyle w:val="TAL"/>
              <w:rPr>
                <w:sz w:val="16"/>
              </w:rPr>
            </w:pPr>
            <w:r w:rsidRPr="00E454AB">
              <w:rPr>
                <w:sz w:val="16"/>
              </w:rPr>
              <w:t>C1-212867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6830" w14:textId="77777777" w:rsidR="00554327" w:rsidRPr="00E454AB" w:rsidRDefault="00554327">
            <w:pPr>
              <w:pStyle w:val="TAL"/>
              <w:rPr>
                <w:sz w:val="16"/>
              </w:rPr>
            </w:pPr>
            <w:r w:rsidRPr="00E454AB">
              <w:rPr>
                <w:sz w:val="16"/>
              </w:rPr>
              <w:t>De-registration from the onboarding SNPN (ON-SNPN) by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CD21" w14:textId="77777777" w:rsidR="00554327" w:rsidRPr="00E454AB" w:rsidRDefault="00554327">
            <w:pPr>
              <w:pStyle w:val="TAL"/>
              <w:rPr>
                <w:sz w:val="16"/>
              </w:rPr>
            </w:pP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671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EF95" w14:textId="77777777" w:rsidR="00554327" w:rsidRPr="00E454AB" w:rsidRDefault="00554327">
            <w:pPr>
              <w:pStyle w:val="TAL"/>
              <w:rPr>
                <w:sz w:val="16"/>
              </w:rPr>
            </w:pPr>
            <w:r w:rsidRPr="00E454AB">
              <w:rPr>
                <w:sz w:val="16"/>
              </w:rPr>
              <w:t>3165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235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608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033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812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11D5" w14:textId="77777777" w:rsidR="00554327" w:rsidRPr="00E454AB" w:rsidRDefault="00554327">
            <w:pPr>
              <w:pStyle w:val="TAL"/>
              <w:rPr>
                <w:sz w:val="16"/>
              </w:rPr>
            </w:pPr>
            <w:r w:rsidRPr="00E454AB">
              <w:rPr>
                <w:sz w:val="16"/>
              </w:rPr>
              <w:t>merged</w:t>
            </w:r>
          </w:p>
        </w:tc>
      </w:tr>
      <w:tr w:rsidR="00E454AB" w:rsidRPr="00E454AB" w14:paraId="492245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26469" w14:textId="77777777" w:rsidR="00554327" w:rsidRPr="00E454AB" w:rsidRDefault="00554327">
            <w:pPr>
              <w:pStyle w:val="TAL"/>
              <w:rPr>
                <w:sz w:val="16"/>
              </w:rPr>
            </w:pPr>
            <w:r w:rsidRPr="00E454AB">
              <w:rPr>
                <w:sz w:val="16"/>
              </w:rPr>
              <w:t>C1-212901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028F"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0FDF"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DB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DA11" w14:textId="77777777" w:rsidR="00554327" w:rsidRPr="00E454AB" w:rsidRDefault="00554327">
            <w:pPr>
              <w:pStyle w:val="TAL"/>
              <w:rPr>
                <w:sz w:val="16"/>
              </w:rPr>
            </w:pPr>
            <w:r w:rsidRPr="00E454AB">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BA6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07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779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F48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CCBD" w14:textId="77777777" w:rsidR="00554327" w:rsidRPr="00E454AB" w:rsidRDefault="00554327">
            <w:pPr>
              <w:pStyle w:val="TAL"/>
              <w:rPr>
                <w:sz w:val="16"/>
              </w:rPr>
            </w:pPr>
            <w:r w:rsidRPr="00E454AB">
              <w:rPr>
                <w:sz w:val="16"/>
              </w:rPr>
              <w:t>revised</w:t>
            </w:r>
          </w:p>
        </w:tc>
      </w:tr>
      <w:tr w:rsidR="00E454AB" w:rsidRPr="00E454AB" w14:paraId="4CF083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2D58" w14:textId="77777777" w:rsidR="00554327" w:rsidRPr="00E454AB" w:rsidRDefault="00554327">
            <w:pPr>
              <w:pStyle w:val="TAL"/>
              <w:rPr>
                <w:sz w:val="16"/>
              </w:rPr>
            </w:pPr>
            <w:r w:rsidRPr="00E454AB">
              <w:rPr>
                <w:sz w:val="16"/>
              </w:rPr>
              <w:t>C1-213606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6DBF"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1DFD"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587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9F3F" w14:textId="77777777" w:rsidR="00554327" w:rsidRPr="00E454AB" w:rsidRDefault="00554327">
            <w:pPr>
              <w:pStyle w:val="TAL"/>
              <w:rPr>
                <w:sz w:val="16"/>
              </w:rPr>
            </w:pPr>
            <w:r w:rsidRPr="00E454AB">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169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9A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75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C83D"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7EF6" w14:textId="77777777" w:rsidR="00554327" w:rsidRPr="00E454AB" w:rsidRDefault="00554327">
            <w:pPr>
              <w:pStyle w:val="TAL"/>
              <w:rPr>
                <w:sz w:val="16"/>
              </w:rPr>
            </w:pPr>
            <w:r w:rsidRPr="00E454AB">
              <w:rPr>
                <w:sz w:val="16"/>
              </w:rPr>
              <w:t>agreed</w:t>
            </w:r>
          </w:p>
        </w:tc>
      </w:tr>
      <w:tr w:rsidR="00E454AB" w:rsidRPr="00E454AB" w14:paraId="6810D1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61D7" w14:textId="77777777" w:rsidR="00554327" w:rsidRPr="00E454AB" w:rsidRDefault="00554327">
            <w:pPr>
              <w:pStyle w:val="TAL"/>
              <w:rPr>
                <w:sz w:val="16"/>
              </w:rPr>
            </w:pPr>
            <w:r w:rsidRPr="00E454AB">
              <w:rPr>
                <w:sz w:val="16"/>
              </w:rPr>
              <w:t>C1-212904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3FF5"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8573"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78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2DC6" w14:textId="77777777" w:rsidR="00554327" w:rsidRPr="00E454AB" w:rsidRDefault="00554327">
            <w:pPr>
              <w:pStyle w:val="TAL"/>
              <w:rPr>
                <w:sz w:val="16"/>
              </w:rPr>
            </w:pPr>
            <w:r w:rsidRPr="00E454AB">
              <w:rPr>
                <w:sz w:val="16"/>
              </w:rPr>
              <w:t>3167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DE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7DC1"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93E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3CA4"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130D" w14:textId="77777777" w:rsidR="00554327" w:rsidRPr="00E454AB" w:rsidRDefault="00554327">
            <w:pPr>
              <w:pStyle w:val="TAL"/>
              <w:rPr>
                <w:sz w:val="16"/>
              </w:rPr>
            </w:pPr>
            <w:r w:rsidRPr="00E454AB">
              <w:rPr>
                <w:sz w:val="16"/>
              </w:rPr>
              <w:t>postponed</w:t>
            </w:r>
          </w:p>
        </w:tc>
      </w:tr>
      <w:tr w:rsidR="00E454AB" w:rsidRPr="00E454AB" w14:paraId="6F517C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D8DD" w14:textId="77777777" w:rsidR="00554327" w:rsidRPr="00E454AB" w:rsidRDefault="00554327">
            <w:pPr>
              <w:pStyle w:val="TAL"/>
              <w:rPr>
                <w:sz w:val="16"/>
              </w:rPr>
            </w:pPr>
            <w:r w:rsidRPr="00E454AB">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8AE0"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7F2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E0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449E" w14:textId="77777777" w:rsidR="00554327" w:rsidRPr="00E454AB" w:rsidRDefault="00554327">
            <w:pPr>
              <w:pStyle w:val="TAL"/>
              <w:rPr>
                <w:sz w:val="16"/>
              </w:rPr>
            </w:pPr>
            <w:r w:rsidRPr="00E454AB">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0FA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70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5C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B5C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95BF" w14:textId="77777777" w:rsidR="00554327" w:rsidRPr="00E454AB" w:rsidRDefault="00554327">
            <w:pPr>
              <w:pStyle w:val="TAL"/>
              <w:rPr>
                <w:sz w:val="16"/>
              </w:rPr>
            </w:pPr>
            <w:r w:rsidRPr="00E454AB">
              <w:rPr>
                <w:sz w:val="16"/>
              </w:rPr>
              <w:t>postponed</w:t>
            </w:r>
          </w:p>
        </w:tc>
      </w:tr>
      <w:tr w:rsidR="00E454AB" w:rsidRPr="00E454AB" w14:paraId="30DBA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8750" w14:textId="77777777" w:rsidR="00554327" w:rsidRPr="00E454AB" w:rsidRDefault="00554327">
            <w:pPr>
              <w:pStyle w:val="TAL"/>
              <w:rPr>
                <w:sz w:val="16"/>
              </w:rPr>
            </w:pPr>
            <w:r w:rsidRPr="00E454AB">
              <w:rPr>
                <w:sz w:val="16"/>
              </w:rPr>
              <w:t>C1-212915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BB3D"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EF5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06A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747C"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92E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E0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781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209"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8F06" w14:textId="77777777" w:rsidR="00554327" w:rsidRPr="00E454AB" w:rsidRDefault="00554327">
            <w:pPr>
              <w:pStyle w:val="TAL"/>
              <w:rPr>
                <w:sz w:val="16"/>
              </w:rPr>
            </w:pPr>
            <w:r w:rsidRPr="00E454AB">
              <w:rPr>
                <w:sz w:val="16"/>
              </w:rPr>
              <w:t>revised</w:t>
            </w:r>
          </w:p>
        </w:tc>
      </w:tr>
      <w:tr w:rsidR="00E454AB" w:rsidRPr="00E454AB" w14:paraId="461701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D069" w14:textId="77777777" w:rsidR="00554327" w:rsidRPr="00E454AB" w:rsidRDefault="00554327">
            <w:pPr>
              <w:pStyle w:val="TAL"/>
              <w:rPr>
                <w:sz w:val="16"/>
              </w:rPr>
            </w:pPr>
            <w:r w:rsidRPr="00E454AB">
              <w:rPr>
                <w:sz w:val="16"/>
              </w:rPr>
              <w:t>C1-213722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4707"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AD2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D58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02F2"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B73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50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EBD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425F"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FC20" w14:textId="77777777" w:rsidR="00554327" w:rsidRPr="00E454AB" w:rsidRDefault="00554327">
            <w:pPr>
              <w:pStyle w:val="TAL"/>
              <w:rPr>
                <w:sz w:val="16"/>
              </w:rPr>
            </w:pPr>
            <w:r w:rsidRPr="00E454AB">
              <w:rPr>
                <w:sz w:val="16"/>
              </w:rPr>
              <w:t>revised</w:t>
            </w:r>
          </w:p>
        </w:tc>
      </w:tr>
      <w:tr w:rsidR="00E454AB" w:rsidRPr="00E454AB" w14:paraId="0D967B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270F" w14:textId="77777777" w:rsidR="00554327" w:rsidRPr="00E454AB" w:rsidRDefault="00554327">
            <w:pPr>
              <w:pStyle w:val="TAL"/>
              <w:rPr>
                <w:sz w:val="16"/>
              </w:rPr>
            </w:pPr>
            <w:r w:rsidRPr="00E454AB">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5D9D"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30E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7BE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AF79"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800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B3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CA9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ADA4"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3B8E" w14:textId="77777777" w:rsidR="00554327" w:rsidRPr="00E454AB" w:rsidRDefault="00554327">
            <w:pPr>
              <w:pStyle w:val="TAL"/>
              <w:rPr>
                <w:sz w:val="16"/>
              </w:rPr>
            </w:pPr>
            <w:r w:rsidRPr="00E454AB">
              <w:rPr>
                <w:sz w:val="16"/>
              </w:rPr>
              <w:t>agreed</w:t>
            </w:r>
          </w:p>
        </w:tc>
      </w:tr>
      <w:tr w:rsidR="00E454AB" w:rsidRPr="00E454AB" w14:paraId="47A6E6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DBBD" w14:textId="77777777" w:rsidR="00554327" w:rsidRPr="00E454AB" w:rsidRDefault="00554327">
            <w:pPr>
              <w:pStyle w:val="TAL"/>
              <w:rPr>
                <w:sz w:val="16"/>
              </w:rPr>
            </w:pPr>
            <w:r w:rsidRPr="00E454AB">
              <w:rPr>
                <w:sz w:val="16"/>
              </w:rPr>
              <w:t>C1-212916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C64B"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DC8D"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D4A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024D"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07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2D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6DFE"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53D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F2CF" w14:textId="77777777" w:rsidR="00554327" w:rsidRPr="00E454AB" w:rsidRDefault="00554327">
            <w:pPr>
              <w:pStyle w:val="TAL"/>
              <w:rPr>
                <w:sz w:val="16"/>
              </w:rPr>
            </w:pPr>
            <w:r w:rsidRPr="00E454AB">
              <w:rPr>
                <w:sz w:val="16"/>
              </w:rPr>
              <w:t>revised</w:t>
            </w:r>
          </w:p>
        </w:tc>
      </w:tr>
      <w:tr w:rsidR="00E454AB" w:rsidRPr="00E454AB" w14:paraId="6057F5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DA39" w14:textId="77777777" w:rsidR="00554327" w:rsidRPr="00E454AB" w:rsidRDefault="00554327">
            <w:pPr>
              <w:pStyle w:val="TAL"/>
              <w:rPr>
                <w:sz w:val="16"/>
              </w:rPr>
            </w:pPr>
            <w:r w:rsidRPr="00E454AB">
              <w:rPr>
                <w:sz w:val="16"/>
              </w:rPr>
              <w:lastRenderedPageBreak/>
              <w:t>C1-213844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A2D6"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B55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F2D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ED98"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838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014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953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824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C951" w14:textId="77777777" w:rsidR="00554327" w:rsidRPr="00E454AB" w:rsidRDefault="00554327">
            <w:pPr>
              <w:pStyle w:val="TAL"/>
              <w:rPr>
                <w:sz w:val="16"/>
              </w:rPr>
            </w:pPr>
            <w:r w:rsidRPr="00E454AB">
              <w:rPr>
                <w:sz w:val="16"/>
              </w:rPr>
              <w:t>revised</w:t>
            </w:r>
          </w:p>
        </w:tc>
      </w:tr>
      <w:tr w:rsidR="00E454AB" w:rsidRPr="00E454AB" w14:paraId="6A5359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F344" w14:textId="77777777" w:rsidR="00554327" w:rsidRPr="00E454AB" w:rsidRDefault="00554327">
            <w:pPr>
              <w:pStyle w:val="TAL"/>
              <w:rPr>
                <w:sz w:val="16"/>
              </w:rPr>
            </w:pPr>
            <w:r w:rsidRPr="00E454AB">
              <w:rPr>
                <w:sz w:val="16"/>
              </w:rPr>
              <w:t>C1-213933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519E"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F30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9BE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BB84"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A58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C99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AEF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6FBC"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3AB7" w14:textId="77777777" w:rsidR="00554327" w:rsidRPr="00E454AB" w:rsidRDefault="00554327">
            <w:pPr>
              <w:pStyle w:val="TAL"/>
              <w:rPr>
                <w:sz w:val="16"/>
              </w:rPr>
            </w:pPr>
            <w:r w:rsidRPr="00E454AB">
              <w:rPr>
                <w:sz w:val="16"/>
              </w:rPr>
              <w:t>agreed</w:t>
            </w:r>
          </w:p>
        </w:tc>
      </w:tr>
      <w:tr w:rsidR="00E454AB" w:rsidRPr="00E454AB" w14:paraId="0AC078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70BF" w14:textId="77777777" w:rsidR="00554327" w:rsidRPr="00E454AB" w:rsidRDefault="00554327">
            <w:pPr>
              <w:pStyle w:val="TAL"/>
              <w:rPr>
                <w:sz w:val="16"/>
              </w:rPr>
            </w:pPr>
            <w:r w:rsidRPr="00E454AB">
              <w:rPr>
                <w:sz w:val="16"/>
              </w:rPr>
              <w:t>C1-212939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1EF5" w14:textId="77777777" w:rsidR="00554327" w:rsidRPr="00E454AB" w:rsidRDefault="00554327">
            <w:pPr>
              <w:pStyle w:val="TAL"/>
              <w:rPr>
                <w:sz w:val="16"/>
              </w:rPr>
            </w:pPr>
            <w:r w:rsidRPr="00E454AB">
              <w:rPr>
                <w:sz w:val="16"/>
              </w:rPr>
              <w:t>Correct the wrong referred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997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126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6DF4" w14:textId="77777777" w:rsidR="00554327" w:rsidRPr="00E454AB" w:rsidRDefault="00554327">
            <w:pPr>
              <w:pStyle w:val="TAL"/>
              <w:rPr>
                <w:sz w:val="16"/>
              </w:rPr>
            </w:pPr>
            <w:r w:rsidRPr="00E454AB">
              <w:rPr>
                <w:sz w:val="16"/>
              </w:rPr>
              <w:t>3171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0B8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E9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59C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EAB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A799" w14:textId="77777777" w:rsidR="00554327" w:rsidRPr="00E454AB" w:rsidRDefault="00554327">
            <w:pPr>
              <w:pStyle w:val="TAL"/>
              <w:rPr>
                <w:sz w:val="16"/>
              </w:rPr>
            </w:pPr>
            <w:r w:rsidRPr="00E454AB">
              <w:rPr>
                <w:sz w:val="16"/>
              </w:rPr>
              <w:t>merged</w:t>
            </w:r>
          </w:p>
        </w:tc>
      </w:tr>
      <w:tr w:rsidR="00E454AB" w:rsidRPr="00E454AB" w14:paraId="1EC212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9FCA" w14:textId="77777777" w:rsidR="00554327" w:rsidRPr="00E454AB" w:rsidRDefault="00554327">
            <w:pPr>
              <w:pStyle w:val="TAL"/>
              <w:rPr>
                <w:sz w:val="16"/>
              </w:rPr>
            </w:pPr>
            <w:r w:rsidRPr="00E454AB">
              <w:rPr>
                <w:sz w:val="16"/>
              </w:rPr>
              <w:t>C1-212940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B244"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C92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386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ACF2" w14:textId="77777777" w:rsidR="00554327" w:rsidRPr="00E454AB" w:rsidRDefault="00554327">
            <w:pPr>
              <w:pStyle w:val="TAL"/>
              <w:rPr>
                <w:sz w:val="16"/>
              </w:rPr>
            </w:pPr>
            <w:r w:rsidRPr="00E454AB">
              <w:rPr>
                <w:sz w:val="16"/>
              </w:rPr>
              <w:t>3172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A821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FBA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0D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C40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7772" w14:textId="77777777" w:rsidR="00554327" w:rsidRPr="00E454AB" w:rsidRDefault="00554327">
            <w:pPr>
              <w:pStyle w:val="TAL"/>
              <w:rPr>
                <w:sz w:val="16"/>
              </w:rPr>
            </w:pPr>
            <w:r w:rsidRPr="00E454AB">
              <w:rPr>
                <w:sz w:val="16"/>
              </w:rPr>
              <w:t>revised</w:t>
            </w:r>
          </w:p>
        </w:tc>
      </w:tr>
      <w:tr w:rsidR="00E454AB" w:rsidRPr="00E454AB" w14:paraId="00BE4F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5A07" w14:textId="77777777" w:rsidR="00554327" w:rsidRPr="00E454AB" w:rsidRDefault="00554327">
            <w:pPr>
              <w:pStyle w:val="TAL"/>
              <w:rPr>
                <w:sz w:val="16"/>
              </w:rPr>
            </w:pPr>
            <w:r w:rsidRPr="00E454AB">
              <w:rPr>
                <w:sz w:val="16"/>
              </w:rPr>
              <w:t>C1-213575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6B59"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26FF"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F3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5B9A" w14:textId="77777777" w:rsidR="00554327" w:rsidRPr="00E454AB" w:rsidRDefault="00554327">
            <w:pPr>
              <w:pStyle w:val="TAL"/>
              <w:rPr>
                <w:sz w:val="16"/>
              </w:rPr>
            </w:pPr>
            <w:r w:rsidRPr="00E454AB">
              <w:rPr>
                <w:sz w:val="16"/>
              </w:rPr>
              <w:t>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D1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A7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948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0EF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D09F" w14:textId="77777777" w:rsidR="00554327" w:rsidRPr="00E454AB" w:rsidRDefault="00554327">
            <w:pPr>
              <w:pStyle w:val="TAL"/>
              <w:rPr>
                <w:sz w:val="16"/>
              </w:rPr>
            </w:pPr>
            <w:r w:rsidRPr="00E454AB">
              <w:rPr>
                <w:sz w:val="16"/>
              </w:rPr>
              <w:t>revised</w:t>
            </w:r>
          </w:p>
        </w:tc>
      </w:tr>
      <w:tr w:rsidR="00E454AB" w:rsidRPr="00E454AB" w14:paraId="0B30AA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B6F10" w14:textId="77777777" w:rsidR="00554327" w:rsidRPr="00E454AB" w:rsidRDefault="00554327">
            <w:pPr>
              <w:pStyle w:val="TAL"/>
              <w:rPr>
                <w:sz w:val="16"/>
              </w:rPr>
            </w:pPr>
            <w:r w:rsidRPr="00E454AB">
              <w:rPr>
                <w:sz w:val="16"/>
              </w:rPr>
              <w:t>C1-212948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8A1C"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3C9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11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C7E6"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9E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DD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02C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16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2246" w14:textId="77777777" w:rsidR="00554327" w:rsidRPr="00E454AB" w:rsidRDefault="00554327">
            <w:pPr>
              <w:pStyle w:val="TAL"/>
              <w:rPr>
                <w:sz w:val="16"/>
              </w:rPr>
            </w:pPr>
            <w:r w:rsidRPr="00E454AB">
              <w:rPr>
                <w:sz w:val="16"/>
              </w:rPr>
              <w:t>revised</w:t>
            </w:r>
          </w:p>
        </w:tc>
      </w:tr>
      <w:tr w:rsidR="00E454AB" w:rsidRPr="00E454AB" w14:paraId="37DF46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E181" w14:textId="77777777" w:rsidR="00554327" w:rsidRPr="00E454AB" w:rsidRDefault="00554327">
            <w:pPr>
              <w:pStyle w:val="TAL"/>
              <w:rPr>
                <w:sz w:val="16"/>
              </w:rPr>
            </w:pPr>
            <w:r w:rsidRPr="00E454AB">
              <w:rPr>
                <w:sz w:val="16"/>
              </w:rPr>
              <w:t>C1-213792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08FF"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177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3C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D545"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83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DB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A095"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6F04"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9BBC" w14:textId="77777777" w:rsidR="00554327" w:rsidRPr="00E454AB" w:rsidRDefault="00554327">
            <w:pPr>
              <w:pStyle w:val="TAL"/>
              <w:rPr>
                <w:sz w:val="16"/>
              </w:rPr>
            </w:pPr>
            <w:r w:rsidRPr="00E454AB">
              <w:rPr>
                <w:sz w:val="16"/>
              </w:rPr>
              <w:t>revised</w:t>
            </w:r>
          </w:p>
        </w:tc>
      </w:tr>
      <w:tr w:rsidR="00E454AB" w:rsidRPr="00E454AB" w14:paraId="411149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AADE" w14:textId="77777777" w:rsidR="00554327" w:rsidRPr="00E454AB" w:rsidRDefault="00554327">
            <w:pPr>
              <w:pStyle w:val="TAL"/>
              <w:rPr>
                <w:sz w:val="16"/>
              </w:rPr>
            </w:pPr>
            <w:r w:rsidRPr="00E454AB">
              <w:rPr>
                <w:sz w:val="16"/>
              </w:rPr>
              <w:t>C1-213941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BFE4"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8557"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29A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DDB6"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544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F4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AC90"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8F82B"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33CF" w14:textId="77777777" w:rsidR="00554327" w:rsidRPr="00E454AB" w:rsidRDefault="00554327">
            <w:pPr>
              <w:pStyle w:val="TAL"/>
              <w:rPr>
                <w:sz w:val="16"/>
              </w:rPr>
            </w:pPr>
            <w:r w:rsidRPr="00E454AB">
              <w:rPr>
                <w:sz w:val="16"/>
              </w:rPr>
              <w:t>revised</w:t>
            </w:r>
          </w:p>
        </w:tc>
      </w:tr>
      <w:tr w:rsidR="00E454AB" w:rsidRPr="00E454AB" w14:paraId="47D9B0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B00F" w14:textId="77777777" w:rsidR="00554327" w:rsidRPr="00E454AB" w:rsidRDefault="00554327">
            <w:pPr>
              <w:pStyle w:val="TAL"/>
              <w:rPr>
                <w:sz w:val="16"/>
              </w:rPr>
            </w:pPr>
            <w:r w:rsidRPr="00E454AB">
              <w:rPr>
                <w:sz w:val="16"/>
              </w:rPr>
              <w:t>C1-213959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1BF2"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ED5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78C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3C89"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24FD"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FA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F6E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F855"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8FA0" w14:textId="77777777" w:rsidR="00554327" w:rsidRPr="00E454AB" w:rsidRDefault="00554327">
            <w:pPr>
              <w:pStyle w:val="TAL"/>
              <w:rPr>
                <w:sz w:val="16"/>
              </w:rPr>
            </w:pPr>
            <w:r w:rsidRPr="00E454AB">
              <w:rPr>
                <w:sz w:val="16"/>
              </w:rPr>
              <w:t>postponed</w:t>
            </w:r>
          </w:p>
        </w:tc>
      </w:tr>
      <w:tr w:rsidR="00E454AB" w:rsidRPr="00E454AB" w14:paraId="69EAE9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EAB9" w14:textId="77777777" w:rsidR="00554327" w:rsidRPr="00E454AB" w:rsidRDefault="00554327">
            <w:pPr>
              <w:pStyle w:val="TAL"/>
              <w:rPr>
                <w:sz w:val="16"/>
              </w:rPr>
            </w:pPr>
            <w:r w:rsidRPr="00E454AB">
              <w:rPr>
                <w:sz w:val="16"/>
              </w:rPr>
              <w:t>C1-212949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610B" w14:textId="77777777" w:rsidR="00554327" w:rsidRPr="00E454AB" w:rsidRDefault="00554327">
            <w:pPr>
              <w:pStyle w:val="TAL"/>
              <w:rPr>
                <w:sz w:val="16"/>
              </w:rPr>
            </w:pPr>
            <w:r w:rsidRPr="00E454AB">
              <w:rPr>
                <w:sz w:val="16"/>
              </w:rPr>
              <w:t>Revisions on the description of IEs in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D8C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5F2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181D" w14:textId="77777777" w:rsidR="00554327" w:rsidRPr="00E454AB" w:rsidRDefault="00554327">
            <w:pPr>
              <w:pStyle w:val="TAL"/>
              <w:rPr>
                <w:sz w:val="16"/>
              </w:rPr>
            </w:pPr>
            <w:r w:rsidRPr="00E454AB">
              <w:rPr>
                <w:sz w:val="16"/>
              </w:rPr>
              <w:t>3174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F7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660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6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52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A947" w14:textId="77777777" w:rsidR="00554327" w:rsidRPr="00E454AB" w:rsidRDefault="00554327">
            <w:pPr>
              <w:pStyle w:val="TAL"/>
              <w:rPr>
                <w:sz w:val="16"/>
              </w:rPr>
            </w:pPr>
            <w:r w:rsidRPr="00E454AB">
              <w:rPr>
                <w:sz w:val="16"/>
              </w:rPr>
              <w:t>agreed</w:t>
            </w:r>
          </w:p>
        </w:tc>
      </w:tr>
      <w:tr w:rsidR="00E454AB" w:rsidRPr="00E454AB" w14:paraId="04AD4B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867E" w14:textId="77777777" w:rsidR="00554327" w:rsidRPr="00E454AB" w:rsidRDefault="00554327">
            <w:pPr>
              <w:pStyle w:val="TAL"/>
              <w:rPr>
                <w:sz w:val="16"/>
              </w:rPr>
            </w:pPr>
            <w:r w:rsidRPr="00E454AB">
              <w:rPr>
                <w:sz w:val="16"/>
              </w:rPr>
              <w:t>C1-212943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8FE7"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5BC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800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DF36" w14:textId="77777777" w:rsidR="00554327" w:rsidRPr="00E454AB" w:rsidRDefault="00554327">
            <w:pPr>
              <w:pStyle w:val="TAL"/>
              <w:rPr>
                <w:sz w:val="16"/>
              </w:rPr>
            </w:pPr>
            <w:r w:rsidRPr="00E454AB">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F89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17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9DC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C84F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8445" w14:textId="77777777" w:rsidR="00554327" w:rsidRPr="00E454AB" w:rsidRDefault="00554327">
            <w:pPr>
              <w:pStyle w:val="TAL"/>
              <w:rPr>
                <w:sz w:val="16"/>
              </w:rPr>
            </w:pPr>
            <w:r w:rsidRPr="00E454AB">
              <w:rPr>
                <w:sz w:val="16"/>
              </w:rPr>
              <w:t>revised</w:t>
            </w:r>
          </w:p>
        </w:tc>
      </w:tr>
      <w:tr w:rsidR="00E454AB" w:rsidRPr="00E454AB" w14:paraId="7AA589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67D1" w14:textId="77777777" w:rsidR="00554327" w:rsidRPr="00E454AB" w:rsidRDefault="00554327">
            <w:pPr>
              <w:pStyle w:val="TAL"/>
              <w:rPr>
                <w:sz w:val="16"/>
              </w:rPr>
            </w:pPr>
            <w:r w:rsidRPr="00E454AB">
              <w:rPr>
                <w:sz w:val="16"/>
              </w:rPr>
              <w:t>C1-213577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76EB"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05D8"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3D54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0720" w14:textId="77777777" w:rsidR="00554327" w:rsidRPr="00E454AB" w:rsidRDefault="00554327">
            <w:pPr>
              <w:pStyle w:val="TAL"/>
              <w:rPr>
                <w:sz w:val="16"/>
              </w:rPr>
            </w:pPr>
            <w:r w:rsidRPr="00E454AB">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1EC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B5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D7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361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35C4" w14:textId="77777777" w:rsidR="00554327" w:rsidRPr="00E454AB" w:rsidRDefault="00554327">
            <w:pPr>
              <w:pStyle w:val="TAL"/>
              <w:rPr>
                <w:sz w:val="16"/>
              </w:rPr>
            </w:pPr>
            <w:r w:rsidRPr="00E454AB">
              <w:rPr>
                <w:sz w:val="16"/>
              </w:rPr>
              <w:t>agreed</w:t>
            </w:r>
          </w:p>
        </w:tc>
      </w:tr>
      <w:tr w:rsidR="00E454AB" w:rsidRPr="00E454AB" w14:paraId="2F079F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4F6A" w14:textId="77777777" w:rsidR="00554327" w:rsidRPr="00E454AB" w:rsidRDefault="00554327">
            <w:pPr>
              <w:pStyle w:val="TAL"/>
              <w:rPr>
                <w:sz w:val="16"/>
              </w:rPr>
            </w:pPr>
            <w:r w:rsidRPr="00E454AB">
              <w:rPr>
                <w:sz w:val="16"/>
              </w:rPr>
              <w:t>C1-212956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7665" w14:textId="77777777" w:rsidR="00554327" w:rsidRPr="00E454AB" w:rsidRDefault="00554327">
            <w:pPr>
              <w:pStyle w:val="TAL"/>
              <w:rPr>
                <w:sz w:val="16"/>
              </w:rPr>
            </w:pPr>
            <w:r w:rsidRPr="00E454AB">
              <w:rPr>
                <w:sz w:val="16"/>
              </w:rPr>
              <w:t>Non-3GPP access 5G-GUTI used for 3GPP access paging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AED9"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907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6367" w14:textId="77777777" w:rsidR="00554327" w:rsidRPr="00E454AB" w:rsidRDefault="00554327">
            <w:pPr>
              <w:pStyle w:val="TAL"/>
              <w:rPr>
                <w:sz w:val="16"/>
              </w:rPr>
            </w:pPr>
            <w:r w:rsidRPr="00E454AB">
              <w:rPr>
                <w:sz w:val="16"/>
              </w:rPr>
              <w:t>3176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11A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F7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C6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457A"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4465" w14:textId="77777777" w:rsidR="00554327" w:rsidRPr="00E454AB" w:rsidRDefault="00554327">
            <w:pPr>
              <w:pStyle w:val="TAL"/>
              <w:rPr>
                <w:sz w:val="16"/>
              </w:rPr>
            </w:pPr>
            <w:r w:rsidRPr="00E454AB">
              <w:rPr>
                <w:sz w:val="16"/>
              </w:rPr>
              <w:t>postponed</w:t>
            </w:r>
          </w:p>
        </w:tc>
      </w:tr>
      <w:tr w:rsidR="00E454AB" w:rsidRPr="00E454AB" w14:paraId="2D398B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FEB" w14:textId="77777777" w:rsidR="00554327" w:rsidRPr="00E454AB" w:rsidRDefault="00554327">
            <w:pPr>
              <w:pStyle w:val="TAL"/>
              <w:rPr>
                <w:sz w:val="16"/>
              </w:rPr>
            </w:pPr>
            <w:r w:rsidRPr="00E454AB">
              <w:rPr>
                <w:sz w:val="16"/>
              </w:rPr>
              <w:t>C1-212957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520A" w14:textId="77777777" w:rsidR="00554327" w:rsidRPr="00E454AB" w:rsidRDefault="00554327">
            <w:pPr>
              <w:pStyle w:val="TAL"/>
              <w:rPr>
                <w:sz w:val="16"/>
              </w:rPr>
            </w:pPr>
            <w:r w:rsidRPr="00E454AB">
              <w:rPr>
                <w:sz w:val="16"/>
              </w:rPr>
              <w:t>Non-3GPP access T3510 timer expiry during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110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8A7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FAC7" w14:textId="77777777" w:rsidR="00554327" w:rsidRPr="00E454AB" w:rsidRDefault="00554327">
            <w:pPr>
              <w:pStyle w:val="TAL"/>
              <w:rPr>
                <w:sz w:val="16"/>
              </w:rPr>
            </w:pPr>
            <w:r w:rsidRPr="00E454AB">
              <w:rPr>
                <w:sz w:val="16"/>
              </w:rPr>
              <w:t>3177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632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DE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D26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457B"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62E3" w14:textId="77777777" w:rsidR="00554327" w:rsidRPr="00E454AB" w:rsidRDefault="00554327">
            <w:pPr>
              <w:pStyle w:val="TAL"/>
              <w:rPr>
                <w:sz w:val="16"/>
              </w:rPr>
            </w:pPr>
            <w:r w:rsidRPr="00E454AB">
              <w:rPr>
                <w:sz w:val="16"/>
              </w:rPr>
              <w:t>postponed</w:t>
            </w:r>
          </w:p>
        </w:tc>
      </w:tr>
      <w:tr w:rsidR="00E454AB" w:rsidRPr="00E454AB" w14:paraId="59892C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796C" w14:textId="77777777" w:rsidR="00554327" w:rsidRPr="00E454AB" w:rsidRDefault="00554327">
            <w:pPr>
              <w:pStyle w:val="TAL"/>
              <w:rPr>
                <w:sz w:val="16"/>
              </w:rPr>
            </w:pPr>
            <w:r w:rsidRPr="00E454AB">
              <w:rPr>
                <w:sz w:val="16"/>
              </w:rPr>
              <w:t>C1-212958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D491" w14:textId="77777777" w:rsidR="00554327" w:rsidRPr="00E454AB" w:rsidRDefault="00554327">
            <w:pPr>
              <w:pStyle w:val="TAL"/>
              <w:rPr>
                <w:sz w:val="16"/>
              </w:rPr>
            </w:pPr>
            <w:r w:rsidRPr="00E454AB">
              <w:rPr>
                <w:sz w:val="16"/>
              </w:rPr>
              <w:t>Non-3GPP access T3540 timer after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7839"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E95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79A3" w14:textId="77777777" w:rsidR="00554327" w:rsidRPr="00E454AB" w:rsidRDefault="00554327">
            <w:pPr>
              <w:pStyle w:val="TAL"/>
              <w:rPr>
                <w:sz w:val="16"/>
              </w:rPr>
            </w:pPr>
            <w:r w:rsidRPr="00E454AB">
              <w:rPr>
                <w:sz w:val="16"/>
              </w:rPr>
              <w:t>3178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24EC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56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728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AA9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4A60" w14:textId="77777777" w:rsidR="00554327" w:rsidRPr="00E454AB" w:rsidRDefault="00554327">
            <w:pPr>
              <w:pStyle w:val="TAL"/>
              <w:rPr>
                <w:sz w:val="16"/>
              </w:rPr>
            </w:pPr>
            <w:r w:rsidRPr="00E454AB">
              <w:rPr>
                <w:sz w:val="16"/>
              </w:rPr>
              <w:t>agreed</w:t>
            </w:r>
          </w:p>
        </w:tc>
      </w:tr>
      <w:tr w:rsidR="00E454AB" w:rsidRPr="00E454AB" w14:paraId="6CDBB3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CC18" w14:textId="77777777" w:rsidR="00554327" w:rsidRPr="00E454AB" w:rsidRDefault="00554327">
            <w:pPr>
              <w:pStyle w:val="TAL"/>
              <w:rPr>
                <w:sz w:val="16"/>
              </w:rPr>
            </w:pPr>
            <w:r w:rsidRPr="00E454AB">
              <w:rPr>
                <w:sz w:val="16"/>
              </w:rPr>
              <w:t>C1-212960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B538"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12F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5D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EC8" w14:textId="77777777" w:rsidR="00554327" w:rsidRPr="00E454AB" w:rsidRDefault="00554327">
            <w:pPr>
              <w:pStyle w:val="TAL"/>
              <w:rPr>
                <w:sz w:val="16"/>
              </w:rPr>
            </w:pPr>
            <w:r w:rsidRPr="00E454AB">
              <w:rPr>
                <w:sz w:val="16"/>
              </w:rPr>
              <w:t>3179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1D4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25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16C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1CB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800F" w14:textId="77777777" w:rsidR="00554327" w:rsidRPr="00E454AB" w:rsidRDefault="00554327">
            <w:pPr>
              <w:pStyle w:val="TAL"/>
              <w:rPr>
                <w:sz w:val="16"/>
              </w:rPr>
            </w:pPr>
            <w:r w:rsidRPr="00E454AB">
              <w:rPr>
                <w:sz w:val="16"/>
              </w:rPr>
              <w:t>revised</w:t>
            </w:r>
          </w:p>
        </w:tc>
      </w:tr>
      <w:tr w:rsidR="00E454AB" w:rsidRPr="00E454AB" w14:paraId="4A9429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0EFA5" w14:textId="77777777" w:rsidR="00554327" w:rsidRPr="00E454AB" w:rsidRDefault="00554327">
            <w:pPr>
              <w:pStyle w:val="TAL"/>
              <w:rPr>
                <w:sz w:val="16"/>
              </w:rPr>
            </w:pPr>
            <w:r w:rsidRPr="00E454AB">
              <w:rPr>
                <w:sz w:val="16"/>
              </w:rPr>
              <w:t>C1-213644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613D"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21E5"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4BF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4E80" w14:textId="77777777" w:rsidR="00554327" w:rsidRPr="00E454AB" w:rsidRDefault="00554327">
            <w:pPr>
              <w:pStyle w:val="TAL"/>
              <w:rPr>
                <w:sz w:val="16"/>
              </w:rPr>
            </w:pPr>
            <w:r w:rsidRPr="00E454AB">
              <w:rPr>
                <w:sz w:val="16"/>
              </w:rPr>
              <w:t>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6EA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A5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065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5781" w14:textId="77777777" w:rsidR="00554327" w:rsidRPr="00E454AB" w:rsidRDefault="00554327">
            <w:pPr>
              <w:pStyle w:val="TAL"/>
              <w:rPr>
                <w:sz w:val="16"/>
              </w:rPr>
            </w:pPr>
            <w:r w:rsidRPr="00E454AB">
              <w:rPr>
                <w:sz w:val="16"/>
              </w:rPr>
              <w:t xml:space="preserve">5GProtoc17-non3GPP,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BB2A" w14:textId="77777777" w:rsidR="00554327" w:rsidRPr="00E454AB" w:rsidRDefault="00554327">
            <w:pPr>
              <w:pStyle w:val="TAL"/>
              <w:rPr>
                <w:sz w:val="16"/>
              </w:rPr>
            </w:pPr>
            <w:r w:rsidRPr="00E454AB">
              <w:rPr>
                <w:sz w:val="16"/>
              </w:rPr>
              <w:t>agreed</w:t>
            </w:r>
          </w:p>
        </w:tc>
      </w:tr>
      <w:tr w:rsidR="00E454AB" w:rsidRPr="00E454AB" w14:paraId="61B488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906A" w14:textId="77777777" w:rsidR="00554327" w:rsidRPr="00E454AB" w:rsidRDefault="00554327">
            <w:pPr>
              <w:pStyle w:val="TAL"/>
              <w:rPr>
                <w:sz w:val="16"/>
              </w:rPr>
            </w:pPr>
            <w:r w:rsidRPr="00E454AB">
              <w:rPr>
                <w:sz w:val="16"/>
              </w:rPr>
              <w:t>C1-212961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04C8" w14:textId="77777777" w:rsidR="00554327" w:rsidRPr="00E454AB" w:rsidRDefault="00554327">
            <w:pPr>
              <w:pStyle w:val="TAL"/>
              <w:rPr>
                <w:sz w:val="16"/>
              </w:rPr>
            </w:pPr>
            <w:r w:rsidRPr="00E454AB">
              <w:rPr>
                <w:sz w:val="16"/>
              </w:rPr>
              <w:t>Clarification of Non-3GPP access and Allowed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311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2C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CDC" w14:textId="77777777" w:rsidR="00554327" w:rsidRPr="00E454AB" w:rsidRDefault="00554327">
            <w:pPr>
              <w:pStyle w:val="TAL"/>
              <w:rPr>
                <w:sz w:val="16"/>
              </w:rPr>
            </w:pPr>
            <w:r w:rsidRPr="00E454AB">
              <w:rPr>
                <w:sz w:val="16"/>
              </w:rPr>
              <w:t>3180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3A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59D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BD5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6E7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F6D1" w14:textId="77777777" w:rsidR="00554327" w:rsidRPr="00E454AB" w:rsidRDefault="00554327">
            <w:pPr>
              <w:pStyle w:val="TAL"/>
              <w:rPr>
                <w:sz w:val="16"/>
              </w:rPr>
            </w:pPr>
            <w:r w:rsidRPr="00E454AB">
              <w:rPr>
                <w:sz w:val="16"/>
              </w:rPr>
              <w:t>postponed</w:t>
            </w:r>
          </w:p>
        </w:tc>
      </w:tr>
      <w:tr w:rsidR="00E454AB" w:rsidRPr="00E454AB" w14:paraId="3F3875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8B8" w14:textId="77777777" w:rsidR="00554327" w:rsidRPr="00E454AB" w:rsidRDefault="00554327">
            <w:pPr>
              <w:pStyle w:val="TAL"/>
              <w:rPr>
                <w:sz w:val="16"/>
              </w:rPr>
            </w:pPr>
            <w:r w:rsidRPr="00E454AB">
              <w:rPr>
                <w:sz w:val="16"/>
              </w:rPr>
              <w:t>C1-212964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522B" w14:textId="77777777" w:rsidR="00554327" w:rsidRPr="00E454AB" w:rsidRDefault="00554327">
            <w:pPr>
              <w:pStyle w:val="TAL"/>
              <w:rPr>
                <w:sz w:val="16"/>
              </w:rPr>
            </w:pPr>
            <w:r w:rsidRPr="00E454AB">
              <w:rPr>
                <w:sz w:val="16"/>
              </w:rPr>
              <w:t>Clarification on handling maximum number of established PDU sessions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27F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21B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6F43" w14:textId="77777777" w:rsidR="00554327" w:rsidRPr="00E454AB" w:rsidRDefault="00554327">
            <w:pPr>
              <w:pStyle w:val="TAL"/>
              <w:rPr>
                <w:sz w:val="16"/>
              </w:rPr>
            </w:pPr>
            <w:r w:rsidRPr="00E454AB">
              <w:rPr>
                <w:sz w:val="16"/>
              </w:rPr>
              <w:t>3181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0C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7A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8B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4CF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14CB" w14:textId="77777777" w:rsidR="00554327" w:rsidRPr="00E454AB" w:rsidRDefault="00554327">
            <w:pPr>
              <w:pStyle w:val="TAL"/>
              <w:rPr>
                <w:sz w:val="16"/>
              </w:rPr>
            </w:pPr>
            <w:r w:rsidRPr="00E454AB">
              <w:rPr>
                <w:sz w:val="16"/>
              </w:rPr>
              <w:t>agreed</w:t>
            </w:r>
          </w:p>
        </w:tc>
      </w:tr>
      <w:tr w:rsidR="00E454AB" w:rsidRPr="00E454AB" w14:paraId="0E6E82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334E" w14:textId="77777777" w:rsidR="00554327" w:rsidRPr="00E454AB" w:rsidRDefault="00554327">
            <w:pPr>
              <w:pStyle w:val="TAL"/>
              <w:rPr>
                <w:sz w:val="16"/>
              </w:rPr>
            </w:pPr>
            <w:r w:rsidRPr="00E454AB">
              <w:rPr>
                <w:sz w:val="16"/>
              </w:rPr>
              <w:t>C1-212965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1E84" w14:textId="77777777" w:rsidR="00554327" w:rsidRPr="00E454AB" w:rsidRDefault="00554327">
            <w:pPr>
              <w:pStyle w:val="TAL"/>
              <w:rPr>
                <w:sz w:val="16"/>
              </w:rPr>
            </w:pPr>
            <w:r w:rsidRPr="00E454AB">
              <w:rPr>
                <w:sz w:val="16"/>
              </w:rPr>
              <w:t>Clarification of MA PDU session handling after network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661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C29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E776" w14:textId="77777777" w:rsidR="00554327" w:rsidRPr="00E454AB" w:rsidRDefault="00554327">
            <w:pPr>
              <w:pStyle w:val="TAL"/>
              <w:rPr>
                <w:sz w:val="16"/>
              </w:rPr>
            </w:pPr>
            <w:r w:rsidRPr="00E454AB">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67F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446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240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75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FEA9" w14:textId="77777777" w:rsidR="00554327" w:rsidRPr="00E454AB" w:rsidRDefault="00554327">
            <w:pPr>
              <w:pStyle w:val="TAL"/>
              <w:rPr>
                <w:sz w:val="16"/>
              </w:rPr>
            </w:pPr>
            <w:r w:rsidRPr="00E454AB">
              <w:rPr>
                <w:sz w:val="16"/>
              </w:rPr>
              <w:t>agreed</w:t>
            </w:r>
          </w:p>
        </w:tc>
      </w:tr>
      <w:tr w:rsidR="00E454AB" w:rsidRPr="00E454AB" w14:paraId="3BE193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BCDD" w14:textId="77777777" w:rsidR="00554327" w:rsidRPr="00E454AB" w:rsidRDefault="00554327">
            <w:pPr>
              <w:pStyle w:val="TAL"/>
              <w:rPr>
                <w:sz w:val="16"/>
              </w:rPr>
            </w:pPr>
            <w:r w:rsidRPr="00E454AB">
              <w:rPr>
                <w:sz w:val="16"/>
              </w:rPr>
              <w:t>C1-212966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3956"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63E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19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7306" w14:textId="77777777" w:rsidR="00554327" w:rsidRPr="00E454AB" w:rsidRDefault="00554327">
            <w:pPr>
              <w:pStyle w:val="TAL"/>
              <w:rPr>
                <w:sz w:val="16"/>
              </w:rPr>
            </w:pPr>
            <w:r w:rsidRPr="00E454AB">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A7B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E4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992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5F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59AA" w14:textId="77777777" w:rsidR="00554327" w:rsidRPr="00E454AB" w:rsidRDefault="00554327">
            <w:pPr>
              <w:pStyle w:val="TAL"/>
              <w:rPr>
                <w:sz w:val="16"/>
              </w:rPr>
            </w:pPr>
            <w:r w:rsidRPr="00E454AB">
              <w:rPr>
                <w:sz w:val="16"/>
              </w:rPr>
              <w:t>revised</w:t>
            </w:r>
          </w:p>
        </w:tc>
      </w:tr>
      <w:tr w:rsidR="00E454AB" w:rsidRPr="00E454AB" w14:paraId="5D4293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18B13" w14:textId="77777777" w:rsidR="00554327" w:rsidRPr="00E454AB" w:rsidRDefault="00554327">
            <w:pPr>
              <w:pStyle w:val="TAL"/>
              <w:rPr>
                <w:sz w:val="16"/>
              </w:rPr>
            </w:pPr>
            <w:r w:rsidRPr="00E454AB">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14E49"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466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79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0191" w14:textId="77777777" w:rsidR="00554327" w:rsidRPr="00E454AB" w:rsidRDefault="00554327">
            <w:pPr>
              <w:pStyle w:val="TAL"/>
              <w:rPr>
                <w:sz w:val="16"/>
              </w:rPr>
            </w:pPr>
            <w:r w:rsidRPr="00E454AB">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E46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1D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3E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3FD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1DA2" w14:textId="77777777" w:rsidR="00554327" w:rsidRPr="00E454AB" w:rsidRDefault="00554327">
            <w:pPr>
              <w:pStyle w:val="TAL"/>
              <w:rPr>
                <w:sz w:val="16"/>
              </w:rPr>
            </w:pPr>
            <w:r w:rsidRPr="00E454AB">
              <w:rPr>
                <w:sz w:val="16"/>
              </w:rPr>
              <w:t>postponed</w:t>
            </w:r>
          </w:p>
        </w:tc>
      </w:tr>
      <w:tr w:rsidR="00E454AB" w:rsidRPr="00E454AB" w14:paraId="41665D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2383" w14:textId="77777777" w:rsidR="00554327" w:rsidRPr="00E454AB" w:rsidRDefault="00554327">
            <w:pPr>
              <w:pStyle w:val="TAL"/>
              <w:rPr>
                <w:sz w:val="16"/>
              </w:rPr>
            </w:pPr>
            <w:r w:rsidRPr="00E454AB">
              <w:rPr>
                <w:sz w:val="16"/>
              </w:rPr>
              <w:t>C1-212967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326D"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77A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5B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E77E" w14:textId="77777777" w:rsidR="00554327" w:rsidRPr="00E454AB" w:rsidRDefault="00554327">
            <w:pPr>
              <w:pStyle w:val="TAL"/>
              <w:rPr>
                <w:sz w:val="16"/>
              </w:rPr>
            </w:pPr>
            <w:r w:rsidRPr="00E454AB">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904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0D3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03B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C83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CC11" w14:textId="77777777" w:rsidR="00554327" w:rsidRPr="00E454AB" w:rsidRDefault="00554327">
            <w:pPr>
              <w:pStyle w:val="TAL"/>
              <w:rPr>
                <w:sz w:val="16"/>
              </w:rPr>
            </w:pPr>
            <w:r w:rsidRPr="00E454AB">
              <w:rPr>
                <w:sz w:val="16"/>
              </w:rPr>
              <w:t>revised</w:t>
            </w:r>
          </w:p>
        </w:tc>
      </w:tr>
      <w:tr w:rsidR="00E454AB" w:rsidRPr="00E454AB" w14:paraId="17A8D5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0356" w14:textId="77777777" w:rsidR="00554327" w:rsidRPr="00E454AB" w:rsidRDefault="00554327">
            <w:pPr>
              <w:pStyle w:val="TAL"/>
              <w:rPr>
                <w:sz w:val="16"/>
              </w:rPr>
            </w:pPr>
            <w:r w:rsidRPr="00E454AB">
              <w:rPr>
                <w:sz w:val="16"/>
              </w:rPr>
              <w:t>C1-213763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AC12"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005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B0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7BBD" w14:textId="77777777" w:rsidR="00554327" w:rsidRPr="00E454AB" w:rsidRDefault="00554327">
            <w:pPr>
              <w:pStyle w:val="TAL"/>
              <w:rPr>
                <w:sz w:val="16"/>
              </w:rPr>
            </w:pPr>
            <w:r w:rsidRPr="00E454AB">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A7C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28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FB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59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8597" w14:textId="77777777" w:rsidR="00554327" w:rsidRPr="00E454AB" w:rsidRDefault="00554327">
            <w:pPr>
              <w:pStyle w:val="TAL"/>
              <w:rPr>
                <w:sz w:val="16"/>
              </w:rPr>
            </w:pPr>
            <w:r w:rsidRPr="00E454AB">
              <w:rPr>
                <w:sz w:val="16"/>
              </w:rPr>
              <w:t>postponed</w:t>
            </w:r>
          </w:p>
        </w:tc>
      </w:tr>
      <w:tr w:rsidR="00E454AB" w:rsidRPr="00E454AB" w14:paraId="4571B9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6D1E" w14:textId="77777777" w:rsidR="00554327" w:rsidRPr="00E454AB" w:rsidRDefault="00554327">
            <w:pPr>
              <w:pStyle w:val="TAL"/>
              <w:rPr>
                <w:sz w:val="16"/>
              </w:rPr>
            </w:pPr>
            <w:r w:rsidRPr="00E454AB">
              <w:rPr>
                <w:sz w:val="16"/>
              </w:rPr>
              <w:lastRenderedPageBreak/>
              <w:t>C1-212968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E3BA"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298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89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0687" w14:textId="77777777" w:rsidR="00554327" w:rsidRPr="00E454AB" w:rsidRDefault="00554327">
            <w:pPr>
              <w:pStyle w:val="TAL"/>
              <w:rPr>
                <w:sz w:val="16"/>
              </w:rPr>
            </w:pPr>
            <w:r w:rsidRPr="00E454AB">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22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81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77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EB30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EDE7" w14:textId="77777777" w:rsidR="00554327" w:rsidRPr="00E454AB" w:rsidRDefault="00554327">
            <w:pPr>
              <w:pStyle w:val="TAL"/>
              <w:rPr>
                <w:sz w:val="16"/>
              </w:rPr>
            </w:pPr>
            <w:r w:rsidRPr="00E454AB">
              <w:rPr>
                <w:sz w:val="16"/>
              </w:rPr>
              <w:t>revised</w:t>
            </w:r>
          </w:p>
        </w:tc>
      </w:tr>
      <w:tr w:rsidR="00E454AB" w:rsidRPr="00E454AB" w14:paraId="30E8B7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2E21" w14:textId="77777777" w:rsidR="00554327" w:rsidRPr="00E454AB" w:rsidRDefault="00554327">
            <w:pPr>
              <w:pStyle w:val="TAL"/>
              <w:rPr>
                <w:sz w:val="16"/>
              </w:rPr>
            </w:pPr>
            <w:r w:rsidRPr="00E454AB">
              <w:rPr>
                <w:sz w:val="16"/>
              </w:rPr>
              <w:t>C1-213646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7FCD"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D72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D55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CF24" w14:textId="77777777" w:rsidR="00554327" w:rsidRPr="00E454AB" w:rsidRDefault="00554327">
            <w:pPr>
              <w:pStyle w:val="TAL"/>
              <w:rPr>
                <w:sz w:val="16"/>
              </w:rPr>
            </w:pPr>
            <w:r w:rsidRPr="00E454AB">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4B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18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A02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BE3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8A8B" w14:textId="77777777" w:rsidR="00554327" w:rsidRPr="00E454AB" w:rsidRDefault="00554327">
            <w:pPr>
              <w:pStyle w:val="TAL"/>
              <w:rPr>
                <w:sz w:val="16"/>
              </w:rPr>
            </w:pPr>
            <w:r w:rsidRPr="00E454AB">
              <w:rPr>
                <w:sz w:val="16"/>
              </w:rPr>
              <w:t>agreed</w:t>
            </w:r>
          </w:p>
        </w:tc>
      </w:tr>
      <w:tr w:rsidR="00E454AB" w:rsidRPr="00E454AB" w14:paraId="5AAA1F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301B" w14:textId="77777777" w:rsidR="00554327" w:rsidRPr="00E454AB" w:rsidRDefault="00554327">
            <w:pPr>
              <w:pStyle w:val="TAL"/>
              <w:rPr>
                <w:sz w:val="16"/>
              </w:rPr>
            </w:pPr>
            <w:r w:rsidRPr="00E454AB">
              <w:rPr>
                <w:sz w:val="16"/>
              </w:rPr>
              <w:t>C1-212969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76EA" w14:textId="77777777" w:rsidR="00554327" w:rsidRPr="00E454AB" w:rsidRDefault="00554327">
            <w:pPr>
              <w:pStyle w:val="TAL"/>
              <w:rPr>
                <w:sz w:val="16"/>
              </w:rPr>
            </w:pPr>
            <w:r w:rsidRPr="00E454AB">
              <w:rPr>
                <w:sz w:val="16"/>
              </w:rPr>
              <w:t>Clarification of Collision of network-requested PDU session release procedure and UE-requested PDU session modification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D9A2"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1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1BC4" w14:textId="77777777" w:rsidR="00554327" w:rsidRPr="00E454AB" w:rsidRDefault="00554327">
            <w:pPr>
              <w:pStyle w:val="TAL"/>
              <w:rPr>
                <w:sz w:val="16"/>
              </w:rPr>
            </w:pPr>
            <w:r w:rsidRPr="00E454AB">
              <w:rPr>
                <w:sz w:val="16"/>
              </w:rPr>
              <w:t>3186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DD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09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CC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18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ED0F" w14:textId="77777777" w:rsidR="00554327" w:rsidRPr="00E454AB" w:rsidRDefault="00554327">
            <w:pPr>
              <w:pStyle w:val="TAL"/>
              <w:rPr>
                <w:sz w:val="16"/>
              </w:rPr>
            </w:pPr>
            <w:r w:rsidRPr="00E454AB">
              <w:rPr>
                <w:sz w:val="16"/>
              </w:rPr>
              <w:t>postponed</w:t>
            </w:r>
          </w:p>
        </w:tc>
      </w:tr>
      <w:tr w:rsidR="00E454AB" w:rsidRPr="00E454AB" w14:paraId="4747BE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9304" w14:textId="77777777" w:rsidR="00554327" w:rsidRPr="00E454AB" w:rsidRDefault="00554327">
            <w:pPr>
              <w:pStyle w:val="TAL"/>
              <w:rPr>
                <w:sz w:val="16"/>
              </w:rPr>
            </w:pPr>
            <w:r w:rsidRPr="00E454AB">
              <w:rPr>
                <w:sz w:val="16"/>
              </w:rPr>
              <w:t>C1-212970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D86C"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642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F97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41FF" w14:textId="77777777" w:rsidR="00554327" w:rsidRPr="00E454AB" w:rsidRDefault="00554327">
            <w:pPr>
              <w:pStyle w:val="TAL"/>
              <w:rPr>
                <w:sz w:val="16"/>
              </w:rPr>
            </w:pPr>
            <w:r w:rsidRPr="00E454AB">
              <w:rPr>
                <w:sz w:val="16"/>
              </w:rPr>
              <w:t>3187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AAC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77A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EF9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A7A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BC03" w14:textId="77777777" w:rsidR="00554327" w:rsidRPr="00E454AB" w:rsidRDefault="00554327">
            <w:pPr>
              <w:pStyle w:val="TAL"/>
              <w:rPr>
                <w:sz w:val="16"/>
              </w:rPr>
            </w:pPr>
            <w:r w:rsidRPr="00E454AB">
              <w:rPr>
                <w:sz w:val="16"/>
              </w:rPr>
              <w:t>revised</w:t>
            </w:r>
          </w:p>
        </w:tc>
      </w:tr>
      <w:tr w:rsidR="00E454AB" w:rsidRPr="00E454AB" w14:paraId="6E6AC5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13C0" w14:textId="77777777" w:rsidR="00554327" w:rsidRPr="00E454AB" w:rsidRDefault="00554327">
            <w:pPr>
              <w:pStyle w:val="TAL"/>
              <w:rPr>
                <w:sz w:val="16"/>
              </w:rPr>
            </w:pPr>
            <w:r w:rsidRPr="00E454AB">
              <w:rPr>
                <w:sz w:val="16"/>
              </w:rPr>
              <w:t>C1-213765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7CEC"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513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58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6A64" w14:textId="77777777" w:rsidR="00554327" w:rsidRPr="00E454AB" w:rsidRDefault="00554327">
            <w:pPr>
              <w:pStyle w:val="TAL"/>
              <w:rPr>
                <w:sz w:val="16"/>
              </w:rPr>
            </w:pPr>
            <w:r w:rsidRPr="00E454AB">
              <w:rPr>
                <w:sz w:val="16"/>
              </w:rPr>
              <w:t>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6A7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9B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52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767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2D0B" w14:textId="77777777" w:rsidR="00554327" w:rsidRPr="00E454AB" w:rsidRDefault="00554327">
            <w:pPr>
              <w:pStyle w:val="TAL"/>
              <w:rPr>
                <w:sz w:val="16"/>
              </w:rPr>
            </w:pPr>
            <w:r w:rsidRPr="00E454AB">
              <w:rPr>
                <w:sz w:val="16"/>
              </w:rPr>
              <w:t>agreed</w:t>
            </w:r>
          </w:p>
        </w:tc>
      </w:tr>
      <w:tr w:rsidR="00E454AB" w:rsidRPr="00E454AB" w14:paraId="3B8B4F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FD0B" w14:textId="77777777" w:rsidR="00554327" w:rsidRPr="00E454AB" w:rsidRDefault="00554327">
            <w:pPr>
              <w:pStyle w:val="TAL"/>
              <w:rPr>
                <w:sz w:val="16"/>
              </w:rPr>
            </w:pPr>
            <w:r w:rsidRPr="00E454AB">
              <w:rPr>
                <w:sz w:val="16"/>
              </w:rPr>
              <w:t>C1-212971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3F79" w14:textId="77777777" w:rsidR="00554327" w:rsidRPr="00E454AB" w:rsidRDefault="00554327">
            <w:pPr>
              <w:pStyle w:val="TAL"/>
              <w:rPr>
                <w:sz w:val="16"/>
              </w:rPr>
            </w:pPr>
            <w:r w:rsidRPr="00E454AB">
              <w:rPr>
                <w:sz w:val="16"/>
              </w:rPr>
              <w:t>Clarification on Clarification on UE supports transfer of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F2CD"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873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87DA" w14:textId="77777777" w:rsidR="00554327" w:rsidRPr="00E454AB" w:rsidRDefault="00554327">
            <w:pPr>
              <w:pStyle w:val="TAL"/>
              <w:rPr>
                <w:sz w:val="16"/>
              </w:rPr>
            </w:pPr>
            <w:r w:rsidRPr="00E454AB">
              <w:rPr>
                <w:sz w:val="16"/>
              </w:rPr>
              <w:t>3188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C9BB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E6C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D0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B326"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9665" w14:textId="77777777" w:rsidR="00554327" w:rsidRPr="00E454AB" w:rsidRDefault="00554327">
            <w:pPr>
              <w:pStyle w:val="TAL"/>
              <w:rPr>
                <w:sz w:val="16"/>
              </w:rPr>
            </w:pPr>
            <w:r w:rsidRPr="00E454AB">
              <w:rPr>
                <w:sz w:val="16"/>
              </w:rPr>
              <w:t>revised</w:t>
            </w:r>
          </w:p>
        </w:tc>
      </w:tr>
      <w:tr w:rsidR="00E454AB" w:rsidRPr="00E454AB" w14:paraId="271175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2FF5" w14:textId="77777777" w:rsidR="00554327" w:rsidRPr="00E454AB" w:rsidRDefault="00554327">
            <w:pPr>
              <w:pStyle w:val="TAL"/>
              <w:rPr>
                <w:sz w:val="16"/>
              </w:rPr>
            </w:pPr>
            <w:r w:rsidRPr="00E454AB">
              <w:rPr>
                <w:sz w:val="16"/>
              </w:rPr>
              <w:t>C1-213647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AAF6" w14:textId="77777777" w:rsidR="00554327" w:rsidRPr="00E454AB" w:rsidRDefault="00554327">
            <w:pPr>
              <w:pStyle w:val="TAL"/>
              <w:rPr>
                <w:sz w:val="16"/>
              </w:rPr>
            </w:pPr>
            <w:r w:rsidRPr="00E454AB">
              <w:rPr>
                <w:sz w:val="16"/>
              </w:rPr>
              <w:t>Clarification on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7AD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F51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F214" w14:textId="77777777" w:rsidR="00554327" w:rsidRPr="00E454AB" w:rsidRDefault="00554327">
            <w:pPr>
              <w:pStyle w:val="TAL"/>
              <w:rPr>
                <w:sz w:val="16"/>
              </w:rPr>
            </w:pPr>
            <w:r w:rsidRPr="00E454AB">
              <w:rPr>
                <w:sz w:val="16"/>
              </w:rPr>
              <w:t>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E61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18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96D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2579"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605B" w14:textId="77777777" w:rsidR="00554327" w:rsidRPr="00E454AB" w:rsidRDefault="00554327">
            <w:pPr>
              <w:pStyle w:val="TAL"/>
              <w:rPr>
                <w:sz w:val="16"/>
              </w:rPr>
            </w:pPr>
            <w:r w:rsidRPr="00E454AB">
              <w:rPr>
                <w:sz w:val="16"/>
              </w:rPr>
              <w:t>agreed</w:t>
            </w:r>
          </w:p>
        </w:tc>
      </w:tr>
      <w:tr w:rsidR="00E454AB" w:rsidRPr="00E454AB" w14:paraId="7A496E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EB32" w14:textId="77777777" w:rsidR="00554327" w:rsidRPr="00E454AB" w:rsidRDefault="00554327">
            <w:pPr>
              <w:pStyle w:val="TAL"/>
              <w:rPr>
                <w:sz w:val="16"/>
              </w:rPr>
            </w:pPr>
            <w:r w:rsidRPr="00E454AB">
              <w:rPr>
                <w:sz w:val="16"/>
              </w:rPr>
              <w:t>C1-212972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B9ED" w14:textId="77777777" w:rsidR="00554327" w:rsidRPr="00E454AB" w:rsidRDefault="00554327">
            <w:pPr>
              <w:pStyle w:val="TAL"/>
              <w:rPr>
                <w:sz w:val="16"/>
              </w:rPr>
            </w:pPr>
            <w:r w:rsidRPr="00E454AB">
              <w:rPr>
                <w:sz w:val="16"/>
              </w:rPr>
              <w:t>Clarification on TPMIC bit in PDU SESSION MODIFICATION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8DF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1B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CE87" w14:textId="77777777" w:rsidR="00554327" w:rsidRPr="00E454AB" w:rsidRDefault="00554327">
            <w:pPr>
              <w:pStyle w:val="TAL"/>
              <w:rPr>
                <w:sz w:val="16"/>
              </w:rPr>
            </w:pPr>
            <w:r w:rsidRPr="00E454AB">
              <w:rPr>
                <w:sz w:val="16"/>
              </w:rPr>
              <w:t>3189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ECE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4E4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FD5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D77C"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B62B" w14:textId="77777777" w:rsidR="00554327" w:rsidRPr="00E454AB" w:rsidRDefault="00554327">
            <w:pPr>
              <w:pStyle w:val="TAL"/>
              <w:rPr>
                <w:sz w:val="16"/>
              </w:rPr>
            </w:pPr>
            <w:r w:rsidRPr="00E454AB">
              <w:rPr>
                <w:sz w:val="16"/>
              </w:rPr>
              <w:t>postponed</w:t>
            </w:r>
          </w:p>
        </w:tc>
      </w:tr>
      <w:tr w:rsidR="00E454AB" w:rsidRPr="00E454AB" w14:paraId="623000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9C3A" w14:textId="77777777" w:rsidR="00554327" w:rsidRPr="00E454AB" w:rsidRDefault="00554327">
            <w:pPr>
              <w:pStyle w:val="TAL"/>
              <w:rPr>
                <w:sz w:val="16"/>
              </w:rPr>
            </w:pPr>
            <w:r w:rsidRPr="00E454AB">
              <w:rPr>
                <w:sz w:val="16"/>
              </w:rPr>
              <w:t>C1-212973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40CE" w14:textId="77777777" w:rsidR="00554327" w:rsidRPr="00E454AB" w:rsidRDefault="00554327">
            <w:pPr>
              <w:pStyle w:val="TAL"/>
              <w:rPr>
                <w:sz w:val="16"/>
              </w:rPr>
            </w:pPr>
            <w:r w:rsidRPr="00E454AB">
              <w:rPr>
                <w:sz w:val="16"/>
              </w:rPr>
              <w:t>Clarification on EPS interworking of a TPMIC supported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C95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28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1AF4" w14:textId="77777777" w:rsidR="00554327" w:rsidRPr="00E454AB" w:rsidRDefault="00554327">
            <w:pPr>
              <w:pStyle w:val="TAL"/>
              <w:rPr>
                <w:sz w:val="16"/>
              </w:rPr>
            </w:pPr>
            <w:r w:rsidRPr="00E454AB">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FE9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11A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6C7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020A"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356A" w14:textId="77777777" w:rsidR="00554327" w:rsidRPr="00E454AB" w:rsidRDefault="00554327">
            <w:pPr>
              <w:pStyle w:val="TAL"/>
              <w:rPr>
                <w:sz w:val="16"/>
              </w:rPr>
            </w:pPr>
            <w:r w:rsidRPr="00E454AB">
              <w:rPr>
                <w:sz w:val="16"/>
              </w:rPr>
              <w:t>revised</w:t>
            </w:r>
          </w:p>
        </w:tc>
      </w:tr>
      <w:tr w:rsidR="00E454AB" w:rsidRPr="00E454AB" w14:paraId="7410A2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8C59" w14:textId="77777777" w:rsidR="00554327" w:rsidRPr="00E454AB" w:rsidRDefault="00554327">
            <w:pPr>
              <w:pStyle w:val="TAL"/>
              <w:rPr>
                <w:sz w:val="16"/>
              </w:rPr>
            </w:pPr>
            <w:r w:rsidRPr="00E454AB">
              <w:rPr>
                <w:sz w:val="16"/>
              </w:rPr>
              <w:t>C1-213648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10D2" w14:textId="77777777" w:rsidR="00554327" w:rsidRPr="00E454AB" w:rsidRDefault="00554327">
            <w:pPr>
              <w:pStyle w:val="TAL"/>
              <w:rPr>
                <w:sz w:val="16"/>
              </w:rPr>
            </w:pPr>
            <w:r w:rsidRPr="00E454AB">
              <w:rPr>
                <w:sz w:val="16"/>
              </w:rPr>
              <w:t>Clarification on EPS interworking of a PDU session for time synchronization 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FDA4"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3C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4507" w14:textId="77777777" w:rsidR="00554327" w:rsidRPr="00E454AB" w:rsidRDefault="00554327">
            <w:pPr>
              <w:pStyle w:val="TAL"/>
              <w:rPr>
                <w:sz w:val="16"/>
              </w:rPr>
            </w:pPr>
            <w:r w:rsidRPr="00E454AB">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1B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BE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61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0C23"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83D7" w14:textId="77777777" w:rsidR="00554327" w:rsidRPr="00E454AB" w:rsidRDefault="00554327">
            <w:pPr>
              <w:pStyle w:val="TAL"/>
              <w:rPr>
                <w:sz w:val="16"/>
              </w:rPr>
            </w:pPr>
            <w:r w:rsidRPr="00E454AB">
              <w:rPr>
                <w:sz w:val="16"/>
              </w:rPr>
              <w:t>agreed</w:t>
            </w:r>
          </w:p>
        </w:tc>
      </w:tr>
      <w:tr w:rsidR="00E454AB" w:rsidRPr="00E454AB" w14:paraId="2483BD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4810" w14:textId="77777777" w:rsidR="00554327" w:rsidRPr="00E454AB" w:rsidRDefault="00554327">
            <w:pPr>
              <w:pStyle w:val="TAL"/>
              <w:rPr>
                <w:sz w:val="16"/>
              </w:rPr>
            </w:pPr>
            <w:r w:rsidRPr="00E454AB">
              <w:rPr>
                <w:sz w:val="16"/>
              </w:rPr>
              <w:t>C1-212959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5BD1"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117C6" w14:textId="77777777" w:rsidR="00554327" w:rsidRPr="00E454AB" w:rsidRDefault="00554327">
            <w:pPr>
              <w:pStyle w:val="TAL"/>
              <w:rPr>
                <w:sz w:val="16"/>
              </w:rPr>
            </w:pPr>
            <w:r w:rsidRPr="00E454AB">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DF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39D2" w14:textId="77777777" w:rsidR="00554327" w:rsidRPr="00E454AB" w:rsidRDefault="00554327">
            <w:pPr>
              <w:pStyle w:val="TAL"/>
              <w:rPr>
                <w:sz w:val="16"/>
              </w:rPr>
            </w:pPr>
            <w:r w:rsidRPr="00E454AB">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32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437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1F0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E72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5899" w14:textId="77777777" w:rsidR="00554327" w:rsidRPr="00E454AB" w:rsidRDefault="00554327">
            <w:pPr>
              <w:pStyle w:val="TAL"/>
              <w:rPr>
                <w:sz w:val="16"/>
              </w:rPr>
            </w:pPr>
            <w:r w:rsidRPr="00E454AB">
              <w:rPr>
                <w:sz w:val="16"/>
              </w:rPr>
              <w:t>revised</w:t>
            </w:r>
          </w:p>
        </w:tc>
      </w:tr>
      <w:tr w:rsidR="00E454AB" w:rsidRPr="00E454AB" w14:paraId="04DCC6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6702" w14:textId="77777777" w:rsidR="00554327" w:rsidRPr="00E454AB" w:rsidRDefault="00554327">
            <w:pPr>
              <w:pStyle w:val="TAL"/>
              <w:rPr>
                <w:sz w:val="16"/>
              </w:rPr>
            </w:pPr>
            <w:r w:rsidRPr="00E454AB">
              <w:rPr>
                <w:sz w:val="16"/>
              </w:rPr>
              <w:t>C1-213643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A74B"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D3E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B8E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A021" w14:textId="77777777" w:rsidR="00554327" w:rsidRPr="00E454AB" w:rsidRDefault="00554327">
            <w:pPr>
              <w:pStyle w:val="TAL"/>
              <w:rPr>
                <w:sz w:val="16"/>
              </w:rPr>
            </w:pPr>
            <w:r w:rsidRPr="00E454AB">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D1C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12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7D5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0837"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1600" w14:textId="77777777" w:rsidR="00554327" w:rsidRPr="00E454AB" w:rsidRDefault="00554327">
            <w:pPr>
              <w:pStyle w:val="TAL"/>
              <w:rPr>
                <w:sz w:val="16"/>
              </w:rPr>
            </w:pPr>
            <w:r w:rsidRPr="00E454AB">
              <w:rPr>
                <w:sz w:val="16"/>
              </w:rPr>
              <w:t>agreed</w:t>
            </w:r>
          </w:p>
        </w:tc>
      </w:tr>
      <w:tr w:rsidR="00E454AB" w:rsidRPr="00E454AB" w14:paraId="3EB7A7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244" w14:textId="77777777" w:rsidR="00554327" w:rsidRPr="00E454AB" w:rsidRDefault="00554327">
            <w:pPr>
              <w:pStyle w:val="TAL"/>
              <w:rPr>
                <w:sz w:val="16"/>
              </w:rPr>
            </w:pPr>
            <w:r w:rsidRPr="00E454AB">
              <w:rPr>
                <w:sz w:val="16"/>
              </w:rPr>
              <w:t>C1-212977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709D"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FC9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361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1461" w14:textId="77777777" w:rsidR="00554327" w:rsidRPr="00E454AB" w:rsidRDefault="00554327">
            <w:pPr>
              <w:pStyle w:val="TAL"/>
              <w:rPr>
                <w:sz w:val="16"/>
              </w:rPr>
            </w:pPr>
            <w:r w:rsidRPr="00E454AB">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B4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74C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2EE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055"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ECDD" w14:textId="77777777" w:rsidR="00554327" w:rsidRPr="00E454AB" w:rsidRDefault="00554327">
            <w:pPr>
              <w:pStyle w:val="TAL"/>
              <w:rPr>
                <w:sz w:val="16"/>
              </w:rPr>
            </w:pPr>
            <w:r w:rsidRPr="00E454AB">
              <w:rPr>
                <w:sz w:val="16"/>
              </w:rPr>
              <w:t>revised</w:t>
            </w:r>
          </w:p>
        </w:tc>
      </w:tr>
      <w:tr w:rsidR="00E454AB" w:rsidRPr="00E454AB" w14:paraId="7B5920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7661" w14:textId="77777777" w:rsidR="00554327" w:rsidRPr="00E454AB" w:rsidRDefault="00554327">
            <w:pPr>
              <w:pStyle w:val="TAL"/>
              <w:rPr>
                <w:sz w:val="16"/>
              </w:rPr>
            </w:pPr>
            <w:r w:rsidRPr="00E454AB">
              <w:rPr>
                <w:sz w:val="16"/>
              </w:rPr>
              <w:t>C1-213695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2DD3"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AF2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1BA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A86B" w14:textId="77777777" w:rsidR="00554327" w:rsidRPr="00E454AB" w:rsidRDefault="00554327">
            <w:pPr>
              <w:pStyle w:val="TAL"/>
              <w:rPr>
                <w:sz w:val="16"/>
              </w:rPr>
            </w:pPr>
            <w:r w:rsidRPr="00E454AB">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F24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6C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FAB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A5C8"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DF4B" w14:textId="77777777" w:rsidR="00554327" w:rsidRPr="00E454AB" w:rsidRDefault="00554327">
            <w:pPr>
              <w:pStyle w:val="TAL"/>
              <w:rPr>
                <w:sz w:val="16"/>
              </w:rPr>
            </w:pPr>
            <w:r w:rsidRPr="00E454AB">
              <w:rPr>
                <w:sz w:val="16"/>
              </w:rPr>
              <w:t>agreed</w:t>
            </w:r>
          </w:p>
        </w:tc>
      </w:tr>
      <w:tr w:rsidR="00E454AB" w:rsidRPr="00E454AB" w14:paraId="036D06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03C5" w14:textId="77777777" w:rsidR="00554327" w:rsidRPr="00E454AB" w:rsidRDefault="00554327">
            <w:pPr>
              <w:pStyle w:val="TAL"/>
              <w:rPr>
                <w:sz w:val="16"/>
              </w:rPr>
            </w:pPr>
            <w:r w:rsidRPr="00E454AB">
              <w:rPr>
                <w:sz w:val="16"/>
              </w:rPr>
              <w:t>C1-212978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543C"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06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AE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AEE9" w14:textId="77777777" w:rsidR="00554327" w:rsidRPr="00E454AB" w:rsidRDefault="00554327">
            <w:pPr>
              <w:pStyle w:val="TAL"/>
              <w:rPr>
                <w:sz w:val="16"/>
              </w:rPr>
            </w:pPr>
            <w:r w:rsidRPr="00E454AB">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051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665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80B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7CD0"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2854" w14:textId="77777777" w:rsidR="00554327" w:rsidRPr="00E454AB" w:rsidRDefault="00554327">
            <w:pPr>
              <w:pStyle w:val="TAL"/>
              <w:rPr>
                <w:sz w:val="16"/>
              </w:rPr>
            </w:pPr>
            <w:r w:rsidRPr="00E454AB">
              <w:rPr>
                <w:sz w:val="16"/>
              </w:rPr>
              <w:t>revised</w:t>
            </w:r>
          </w:p>
        </w:tc>
      </w:tr>
      <w:tr w:rsidR="00E454AB" w:rsidRPr="00E454AB" w14:paraId="12753F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B43D" w14:textId="77777777" w:rsidR="00554327" w:rsidRPr="00E454AB" w:rsidRDefault="00554327">
            <w:pPr>
              <w:pStyle w:val="TAL"/>
              <w:rPr>
                <w:sz w:val="16"/>
              </w:rPr>
            </w:pPr>
            <w:r w:rsidRPr="00E454AB">
              <w:rPr>
                <w:sz w:val="16"/>
              </w:rPr>
              <w:t>C1-213696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326B"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1DCB"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D6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34D8" w14:textId="77777777" w:rsidR="00554327" w:rsidRPr="00E454AB" w:rsidRDefault="00554327">
            <w:pPr>
              <w:pStyle w:val="TAL"/>
              <w:rPr>
                <w:sz w:val="16"/>
              </w:rPr>
            </w:pPr>
            <w:r w:rsidRPr="00E454AB">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197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99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62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996F"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3C2B" w14:textId="77777777" w:rsidR="00554327" w:rsidRPr="00E454AB" w:rsidRDefault="00554327">
            <w:pPr>
              <w:pStyle w:val="TAL"/>
              <w:rPr>
                <w:sz w:val="16"/>
              </w:rPr>
            </w:pPr>
            <w:r w:rsidRPr="00E454AB">
              <w:rPr>
                <w:sz w:val="16"/>
              </w:rPr>
              <w:t>agreed</w:t>
            </w:r>
          </w:p>
        </w:tc>
      </w:tr>
      <w:tr w:rsidR="00E454AB" w:rsidRPr="00E454AB" w14:paraId="76F69A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560A" w14:textId="77777777" w:rsidR="00554327" w:rsidRPr="00E454AB" w:rsidRDefault="00554327">
            <w:pPr>
              <w:pStyle w:val="TAL"/>
              <w:rPr>
                <w:sz w:val="16"/>
              </w:rPr>
            </w:pPr>
            <w:r w:rsidRPr="00E454AB">
              <w:rPr>
                <w:sz w:val="16"/>
              </w:rPr>
              <w:t>C1-212987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7F92"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D7E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DCC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C849" w14:textId="77777777" w:rsidR="00554327" w:rsidRPr="00E454AB" w:rsidRDefault="00554327">
            <w:pPr>
              <w:pStyle w:val="TAL"/>
              <w:rPr>
                <w:sz w:val="16"/>
              </w:rPr>
            </w:pPr>
            <w:r w:rsidRPr="00E454AB">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248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8C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1B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C711"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9D62" w14:textId="77777777" w:rsidR="00554327" w:rsidRPr="00E454AB" w:rsidRDefault="00554327">
            <w:pPr>
              <w:pStyle w:val="TAL"/>
              <w:rPr>
                <w:sz w:val="16"/>
              </w:rPr>
            </w:pPr>
            <w:r w:rsidRPr="00E454AB">
              <w:rPr>
                <w:sz w:val="16"/>
              </w:rPr>
              <w:t>revised</w:t>
            </w:r>
          </w:p>
        </w:tc>
      </w:tr>
      <w:tr w:rsidR="00E454AB" w:rsidRPr="00E454AB" w14:paraId="29972B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1DA9" w14:textId="77777777" w:rsidR="00554327" w:rsidRPr="00E454AB" w:rsidRDefault="00554327">
            <w:pPr>
              <w:pStyle w:val="TAL"/>
              <w:rPr>
                <w:sz w:val="16"/>
              </w:rPr>
            </w:pPr>
            <w:r w:rsidRPr="00E454AB">
              <w:rPr>
                <w:sz w:val="16"/>
              </w:rPr>
              <w:t>C1-213748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BBA1"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E43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95F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A343" w14:textId="77777777" w:rsidR="00554327" w:rsidRPr="00E454AB" w:rsidRDefault="00554327">
            <w:pPr>
              <w:pStyle w:val="TAL"/>
              <w:rPr>
                <w:sz w:val="16"/>
              </w:rPr>
            </w:pPr>
            <w:r w:rsidRPr="00E454AB">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1C7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63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E22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0718"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0E44" w14:textId="77777777" w:rsidR="00554327" w:rsidRPr="00E454AB" w:rsidRDefault="00554327">
            <w:pPr>
              <w:pStyle w:val="TAL"/>
              <w:rPr>
                <w:sz w:val="16"/>
              </w:rPr>
            </w:pPr>
            <w:r w:rsidRPr="00E454AB">
              <w:rPr>
                <w:sz w:val="16"/>
              </w:rPr>
              <w:t>agreed</w:t>
            </w:r>
          </w:p>
        </w:tc>
      </w:tr>
      <w:tr w:rsidR="00E454AB" w:rsidRPr="00E454AB" w14:paraId="2F420E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72C5" w14:textId="77777777" w:rsidR="00554327" w:rsidRPr="00E454AB" w:rsidRDefault="00554327">
            <w:pPr>
              <w:pStyle w:val="TAL"/>
              <w:rPr>
                <w:sz w:val="16"/>
              </w:rPr>
            </w:pPr>
            <w:r w:rsidRPr="00E454AB">
              <w:rPr>
                <w:sz w:val="16"/>
              </w:rPr>
              <w:t>C1-212991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C49D"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74BA"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FE8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5DBB" w14:textId="77777777" w:rsidR="00554327" w:rsidRPr="00E454AB" w:rsidRDefault="00554327">
            <w:pPr>
              <w:pStyle w:val="TAL"/>
              <w:rPr>
                <w:sz w:val="16"/>
              </w:rPr>
            </w:pPr>
            <w:r w:rsidRPr="00E454AB">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9C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7A2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79B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F673B"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FEAD" w14:textId="77777777" w:rsidR="00554327" w:rsidRPr="00E454AB" w:rsidRDefault="00554327">
            <w:pPr>
              <w:pStyle w:val="TAL"/>
              <w:rPr>
                <w:sz w:val="16"/>
              </w:rPr>
            </w:pPr>
            <w:r w:rsidRPr="00E454AB">
              <w:rPr>
                <w:sz w:val="16"/>
              </w:rPr>
              <w:t>revised</w:t>
            </w:r>
          </w:p>
        </w:tc>
      </w:tr>
      <w:tr w:rsidR="00E454AB" w:rsidRPr="00E454AB" w14:paraId="506FD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2207" w14:textId="77777777" w:rsidR="00554327" w:rsidRPr="00E454AB" w:rsidRDefault="00554327">
            <w:pPr>
              <w:pStyle w:val="TAL"/>
              <w:rPr>
                <w:sz w:val="16"/>
              </w:rPr>
            </w:pPr>
            <w:r w:rsidRPr="00E454AB">
              <w:rPr>
                <w:sz w:val="16"/>
              </w:rPr>
              <w:t>C1-213789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312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3B88"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7C0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745B" w14:textId="77777777" w:rsidR="00554327" w:rsidRPr="00E454AB" w:rsidRDefault="00554327">
            <w:pPr>
              <w:pStyle w:val="TAL"/>
              <w:rPr>
                <w:sz w:val="16"/>
              </w:rPr>
            </w:pPr>
            <w:r w:rsidRPr="00E454AB">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84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79B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92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940E"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B919" w14:textId="77777777" w:rsidR="00554327" w:rsidRPr="00E454AB" w:rsidRDefault="00554327">
            <w:pPr>
              <w:pStyle w:val="TAL"/>
              <w:rPr>
                <w:sz w:val="16"/>
              </w:rPr>
            </w:pPr>
            <w:r w:rsidRPr="00E454AB">
              <w:rPr>
                <w:sz w:val="16"/>
              </w:rPr>
              <w:t>agreed</w:t>
            </w:r>
          </w:p>
        </w:tc>
      </w:tr>
      <w:tr w:rsidR="00E454AB" w:rsidRPr="00E454AB" w14:paraId="65C105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24C8" w14:textId="77777777" w:rsidR="00554327" w:rsidRPr="00E454AB" w:rsidRDefault="00554327">
            <w:pPr>
              <w:pStyle w:val="TAL"/>
              <w:rPr>
                <w:sz w:val="16"/>
              </w:rPr>
            </w:pPr>
            <w:r w:rsidRPr="00E454AB">
              <w:rPr>
                <w:sz w:val="16"/>
              </w:rPr>
              <w:t>C1-212992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0C1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66F6" w14:textId="77777777" w:rsidR="00554327" w:rsidRPr="00E454AB" w:rsidRDefault="00554327">
            <w:pPr>
              <w:pStyle w:val="TAL"/>
              <w:rPr>
                <w:sz w:val="16"/>
              </w:rPr>
            </w:pPr>
            <w:r w:rsidRPr="00E454AB">
              <w:rPr>
                <w:sz w:val="16"/>
              </w:rPr>
              <w:t xml:space="preserve">ZTE / Joy, Nokia, Nokia Shanghai Bell, </w:t>
            </w:r>
            <w:r w:rsidRPr="00E454AB">
              <w:rPr>
                <w:sz w:val="16"/>
              </w:rPr>
              <w:lastRenderedPageBreak/>
              <w:t xml:space="preserve">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CE92"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A3C3" w14:textId="77777777" w:rsidR="00554327" w:rsidRPr="00E454AB" w:rsidRDefault="00554327">
            <w:pPr>
              <w:pStyle w:val="TAL"/>
              <w:rPr>
                <w:sz w:val="16"/>
              </w:rPr>
            </w:pPr>
            <w:r w:rsidRPr="00E454AB">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38D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A6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CB1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1E61"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2DCF" w14:textId="77777777" w:rsidR="00554327" w:rsidRPr="00E454AB" w:rsidRDefault="00554327">
            <w:pPr>
              <w:pStyle w:val="TAL"/>
              <w:rPr>
                <w:sz w:val="16"/>
              </w:rPr>
            </w:pPr>
            <w:r w:rsidRPr="00E454AB">
              <w:rPr>
                <w:sz w:val="16"/>
              </w:rPr>
              <w:t>revised</w:t>
            </w:r>
          </w:p>
        </w:tc>
      </w:tr>
      <w:tr w:rsidR="00E454AB" w:rsidRPr="00E454AB" w14:paraId="619C79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2160" w14:textId="77777777" w:rsidR="00554327" w:rsidRPr="00E454AB" w:rsidRDefault="00554327">
            <w:pPr>
              <w:pStyle w:val="TAL"/>
              <w:rPr>
                <w:sz w:val="16"/>
              </w:rPr>
            </w:pPr>
            <w:r w:rsidRPr="00E454AB">
              <w:rPr>
                <w:sz w:val="16"/>
              </w:rPr>
              <w:t>C1-213790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3F30"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C9B7"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2A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32F9" w14:textId="77777777" w:rsidR="00554327" w:rsidRPr="00E454AB" w:rsidRDefault="00554327">
            <w:pPr>
              <w:pStyle w:val="TAL"/>
              <w:rPr>
                <w:sz w:val="16"/>
              </w:rPr>
            </w:pPr>
            <w:r w:rsidRPr="00E454AB">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78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DB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2664"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B1C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FFC2" w14:textId="77777777" w:rsidR="00554327" w:rsidRPr="00E454AB" w:rsidRDefault="00554327">
            <w:pPr>
              <w:pStyle w:val="TAL"/>
              <w:rPr>
                <w:sz w:val="16"/>
              </w:rPr>
            </w:pPr>
            <w:r w:rsidRPr="00E454AB">
              <w:rPr>
                <w:sz w:val="16"/>
              </w:rPr>
              <w:t>agreed</w:t>
            </w:r>
          </w:p>
        </w:tc>
      </w:tr>
      <w:tr w:rsidR="00E454AB" w:rsidRPr="00E454AB" w14:paraId="0106C1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0D58" w14:textId="77777777" w:rsidR="00554327" w:rsidRPr="00E454AB" w:rsidRDefault="00554327">
            <w:pPr>
              <w:pStyle w:val="TAL"/>
              <w:rPr>
                <w:sz w:val="16"/>
              </w:rPr>
            </w:pPr>
            <w:r w:rsidRPr="00E454AB">
              <w:rPr>
                <w:sz w:val="16"/>
              </w:rPr>
              <w:t>C1-212993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BFF7" w14:textId="77777777" w:rsidR="00554327" w:rsidRPr="00E454AB" w:rsidRDefault="00554327">
            <w:pPr>
              <w:pStyle w:val="TAL"/>
              <w:rPr>
                <w:sz w:val="16"/>
              </w:rPr>
            </w:pPr>
            <w:r w:rsidRPr="00E454AB">
              <w:rPr>
                <w:sz w:val="16"/>
              </w:rPr>
              <w:t>Correction on "security control mode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15C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9C9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F0F1" w14:textId="77777777" w:rsidR="00554327" w:rsidRPr="00E454AB" w:rsidRDefault="00554327">
            <w:pPr>
              <w:pStyle w:val="TAL"/>
              <w:rPr>
                <w:sz w:val="16"/>
              </w:rPr>
            </w:pPr>
            <w:r w:rsidRPr="00E454AB">
              <w:rPr>
                <w:sz w:val="16"/>
              </w:rPr>
              <w:t>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22F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60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6EB"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847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7A76" w14:textId="77777777" w:rsidR="00554327" w:rsidRPr="00E454AB" w:rsidRDefault="00554327">
            <w:pPr>
              <w:pStyle w:val="TAL"/>
              <w:rPr>
                <w:sz w:val="16"/>
              </w:rPr>
            </w:pPr>
            <w:r w:rsidRPr="00E454AB">
              <w:rPr>
                <w:sz w:val="16"/>
              </w:rPr>
              <w:t>agreed</w:t>
            </w:r>
          </w:p>
        </w:tc>
      </w:tr>
      <w:tr w:rsidR="00E454AB" w:rsidRPr="00E454AB" w14:paraId="74EA30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AF44" w14:textId="77777777" w:rsidR="00554327" w:rsidRPr="00E454AB" w:rsidRDefault="00554327">
            <w:pPr>
              <w:pStyle w:val="TAL"/>
              <w:rPr>
                <w:sz w:val="16"/>
              </w:rPr>
            </w:pPr>
            <w:r w:rsidRPr="00E454AB">
              <w:rPr>
                <w:sz w:val="16"/>
              </w:rPr>
              <w:t>C1-212994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AD0D" w14:textId="77777777" w:rsidR="00554327" w:rsidRPr="00E454AB" w:rsidRDefault="00554327">
            <w:pPr>
              <w:pStyle w:val="TAL"/>
              <w:rPr>
                <w:sz w:val="16"/>
              </w:rPr>
            </w:pPr>
            <w:r w:rsidRPr="00E454AB">
              <w:rPr>
                <w:sz w:val="16"/>
              </w:rPr>
              <w:t>Update cause of start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BFF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29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7473" w14:textId="77777777" w:rsidR="00554327" w:rsidRPr="00E454AB" w:rsidRDefault="00554327">
            <w:pPr>
              <w:pStyle w:val="TAL"/>
              <w:rPr>
                <w:sz w:val="16"/>
              </w:rPr>
            </w:pPr>
            <w:r w:rsidRPr="00E454AB">
              <w:rPr>
                <w:sz w:val="16"/>
              </w:rPr>
              <w:t>3198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3EC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8B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FA6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69D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B6E4" w14:textId="77777777" w:rsidR="00554327" w:rsidRPr="00E454AB" w:rsidRDefault="00554327">
            <w:pPr>
              <w:pStyle w:val="TAL"/>
              <w:rPr>
                <w:sz w:val="16"/>
              </w:rPr>
            </w:pPr>
            <w:r w:rsidRPr="00E454AB">
              <w:rPr>
                <w:sz w:val="16"/>
              </w:rPr>
              <w:t>agreed</w:t>
            </w:r>
          </w:p>
        </w:tc>
      </w:tr>
      <w:tr w:rsidR="00E454AB" w:rsidRPr="00E454AB" w14:paraId="47E4B5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73BD" w14:textId="77777777" w:rsidR="00554327" w:rsidRPr="00E454AB" w:rsidRDefault="00554327">
            <w:pPr>
              <w:pStyle w:val="TAL"/>
              <w:rPr>
                <w:sz w:val="16"/>
              </w:rPr>
            </w:pPr>
            <w:r w:rsidRPr="00E454AB">
              <w:rPr>
                <w:sz w:val="16"/>
              </w:rPr>
              <w:t>C1-213002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F3CC" w14:textId="77777777" w:rsidR="00554327" w:rsidRPr="00E454AB" w:rsidRDefault="00554327">
            <w:pPr>
              <w:pStyle w:val="TAL"/>
              <w:rPr>
                <w:sz w:val="16"/>
              </w:rPr>
            </w:pPr>
            <w:r w:rsidRPr="00E454AB">
              <w:rPr>
                <w:sz w:val="16"/>
              </w:rPr>
              <w:t xml:space="preserve">MUSIM-Capable UE release NAS </w:t>
            </w:r>
            <w:proofErr w:type="spellStart"/>
            <w:r w:rsidRPr="00E454AB">
              <w:rPr>
                <w:sz w:val="16"/>
              </w:rPr>
              <w:t>connetion</w:t>
            </w:r>
            <w:proofErr w:type="spellEnd"/>
            <w:r w:rsidRPr="00E454AB">
              <w:rPr>
                <w:sz w:val="16"/>
              </w:rPr>
              <w:t xml:space="preserve"> after transition from 5GMM-CONNECTED mode with RRC inactive indication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8C6A9"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E3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3DEA" w14:textId="77777777" w:rsidR="00554327" w:rsidRPr="00E454AB" w:rsidRDefault="00554327">
            <w:pPr>
              <w:pStyle w:val="TAL"/>
              <w:rPr>
                <w:sz w:val="16"/>
              </w:rPr>
            </w:pPr>
            <w:r w:rsidRPr="00E454AB">
              <w:rPr>
                <w:sz w:val="16"/>
              </w:rPr>
              <w:t>3199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F7A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6E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D0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5AAC"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5F0F" w14:textId="77777777" w:rsidR="00554327" w:rsidRPr="00E454AB" w:rsidRDefault="00554327">
            <w:pPr>
              <w:pStyle w:val="TAL"/>
              <w:rPr>
                <w:sz w:val="16"/>
              </w:rPr>
            </w:pPr>
            <w:r w:rsidRPr="00E454AB">
              <w:rPr>
                <w:sz w:val="16"/>
              </w:rPr>
              <w:t>postponed</w:t>
            </w:r>
          </w:p>
        </w:tc>
      </w:tr>
      <w:tr w:rsidR="00E454AB" w:rsidRPr="00E454AB" w14:paraId="37D0B9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C875" w14:textId="77777777" w:rsidR="00554327" w:rsidRPr="00E454AB" w:rsidRDefault="00554327">
            <w:pPr>
              <w:pStyle w:val="TAL"/>
              <w:rPr>
                <w:sz w:val="16"/>
              </w:rPr>
            </w:pPr>
            <w:r w:rsidRPr="00E454AB">
              <w:rPr>
                <w:sz w:val="16"/>
              </w:rPr>
              <w:t>C1-213010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F1B2"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EE3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8DF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281B" w14:textId="77777777" w:rsidR="00554327" w:rsidRPr="00E454AB" w:rsidRDefault="00554327">
            <w:pPr>
              <w:pStyle w:val="TAL"/>
              <w:rPr>
                <w:sz w:val="16"/>
              </w:rPr>
            </w:pPr>
            <w:r w:rsidRPr="00E454AB">
              <w:rPr>
                <w:sz w:val="16"/>
              </w:rPr>
              <w:t>3200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6E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229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E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E1A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2F8B" w14:textId="77777777" w:rsidR="00554327" w:rsidRPr="00E454AB" w:rsidRDefault="00554327">
            <w:pPr>
              <w:pStyle w:val="TAL"/>
              <w:rPr>
                <w:sz w:val="16"/>
              </w:rPr>
            </w:pPr>
            <w:r w:rsidRPr="00E454AB">
              <w:rPr>
                <w:sz w:val="16"/>
              </w:rPr>
              <w:t>withdrawn</w:t>
            </w:r>
          </w:p>
        </w:tc>
      </w:tr>
      <w:tr w:rsidR="00E454AB" w:rsidRPr="00E454AB" w14:paraId="6D3CF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5ED8" w14:textId="77777777" w:rsidR="00554327" w:rsidRPr="00E454AB" w:rsidRDefault="00554327">
            <w:pPr>
              <w:pStyle w:val="TAL"/>
              <w:rPr>
                <w:sz w:val="16"/>
              </w:rPr>
            </w:pPr>
            <w:r w:rsidRPr="00E454AB">
              <w:rPr>
                <w:sz w:val="16"/>
              </w:rPr>
              <w:t>C1-213012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7A55"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DE0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9F0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F6FA" w14:textId="77777777" w:rsidR="00554327" w:rsidRPr="00E454AB" w:rsidRDefault="00554327">
            <w:pPr>
              <w:pStyle w:val="TAL"/>
              <w:rPr>
                <w:sz w:val="16"/>
              </w:rPr>
            </w:pPr>
            <w:r w:rsidRPr="00E454AB">
              <w:rPr>
                <w:sz w:val="16"/>
              </w:rPr>
              <w:t>3201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BA5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C6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FB8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8C9B"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031A" w14:textId="77777777" w:rsidR="00554327" w:rsidRPr="00E454AB" w:rsidRDefault="00554327">
            <w:pPr>
              <w:pStyle w:val="TAL"/>
              <w:rPr>
                <w:sz w:val="16"/>
              </w:rPr>
            </w:pPr>
            <w:r w:rsidRPr="00E454AB">
              <w:rPr>
                <w:sz w:val="16"/>
              </w:rPr>
              <w:t>withdrawn</w:t>
            </w:r>
          </w:p>
        </w:tc>
      </w:tr>
      <w:tr w:rsidR="00E454AB" w:rsidRPr="00E454AB" w14:paraId="525FF0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CF1F" w14:textId="77777777" w:rsidR="00554327" w:rsidRPr="00E454AB" w:rsidRDefault="00554327">
            <w:pPr>
              <w:pStyle w:val="TAL"/>
              <w:rPr>
                <w:sz w:val="16"/>
              </w:rPr>
            </w:pPr>
            <w:r w:rsidRPr="00E454AB">
              <w:rPr>
                <w:sz w:val="16"/>
              </w:rPr>
              <w:t>C1-213013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BF9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C9D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099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819C" w14:textId="77777777" w:rsidR="00554327" w:rsidRPr="00E454AB" w:rsidRDefault="00554327">
            <w:pPr>
              <w:pStyle w:val="TAL"/>
              <w:rPr>
                <w:sz w:val="16"/>
              </w:rPr>
            </w:pPr>
            <w:r w:rsidRPr="00E454AB">
              <w:rPr>
                <w:sz w:val="16"/>
              </w:rPr>
              <w:t>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12A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F6A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D6D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ABFA"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86AA" w14:textId="77777777" w:rsidR="00554327" w:rsidRPr="00E454AB" w:rsidRDefault="00554327">
            <w:pPr>
              <w:pStyle w:val="TAL"/>
              <w:rPr>
                <w:sz w:val="16"/>
              </w:rPr>
            </w:pPr>
            <w:r w:rsidRPr="00E454AB">
              <w:rPr>
                <w:sz w:val="16"/>
              </w:rPr>
              <w:t>withdrawn</w:t>
            </w:r>
          </w:p>
        </w:tc>
      </w:tr>
      <w:tr w:rsidR="00E454AB" w:rsidRPr="00E454AB" w14:paraId="3BE572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FA00" w14:textId="77777777" w:rsidR="00554327" w:rsidRPr="00E454AB" w:rsidRDefault="00554327">
            <w:pPr>
              <w:pStyle w:val="TAL"/>
              <w:rPr>
                <w:sz w:val="16"/>
              </w:rPr>
            </w:pPr>
            <w:r w:rsidRPr="00E454AB">
              <w:rPr>
                <w:sz w:val="16"/>
              </w:rPr>
              <w:t>C1-213017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A026"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BCF3"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ACE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6EFD" w14:textId="77777777" w:rsidR="00554327" w:rsidRPr="00E454AB" w:rsidRDefault="00554327">
            <w:pPr>
              <w:pStyle w:val="TAL"/>
              <w:rPr>
                <w:sz w:val="16"/>
              </w:rPr>
            </w:pPr>
            <w:r w:rsidRPr="00E454AB">
              <w:rPr>
                <w:sz w:val="16"/>
              </w:rPr>
              <w:t>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905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33F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671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9C39"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F966" w14:textId="77777777" w:rsidR="00554327" w:rsidRPr="00E454AB" w:rsidRDefault="00554327">
            <w:pPr>
              <w:pStyle w:val="TAL"/>
              <w:rPr>
                <w:sz w:val="16"/>
              </w:rPr>
            </w:pPr>
            <w:r w:rsidRPr="00E454AB">
              <w:rPr>
                <w:sz w:val="16"/>
              </w:rPr>
              <w:t>revised</w:t>
            </w:r>
          </w:p>
        </w:tc>
      </w:tr>
      <w:tr w:rsidR="00E454AB" w:rsidRPr="00E454AB" w14:paraId="77D244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3F0B" w14:textId="77777777" w:rsidR="00554327" w:rsidRPr="00E454AB" w:rsidRDefault="00554327">
            <w:pPr>
              <w:pStyle w:val="TAL"/>
              <w:rPr>
                <w:sz w:val="16"/>
              </w:rPr>
            </w:pPr>
            <w:r w:rsidRPr="00E454AB">
              <w:rPr>
                <w:sz w:val="16"/>
              </w:rPr>
              <w:t>C1-213875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67C9"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34F4"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518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710E" w14:textId="77777777" w:rsidR="00554327" w:rsidRPr="00E454AB" w:rsidRDefault="00554327">
            <w:pPr>
              <w:pStyle w:val="TAL"/>
              <w:rPr>
                <w:sz w:val="16"/>
              </w:rPr>
            </w:pPr>
            <w:r w:rsidRPr="00E454AB">
              <w:rPr>
                <w:sz w:val="16"/>
              </w:rPr>
              <w:t>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EFF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B45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75C3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A80B"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6897" w14:textId="77777777" w:rsidR="00554327" w:rsidRPr="00E454AB" w:rsidRDefault="00554327">
            <w:pPr>
              <w:pStyle w:val="TAL"/>
              <w:rPr>
                <w:sz w:val="16"/>
              </w:rPr>
            </w:pPr>
            <w:r w:rsidRPr="00E454AB">
              <w:rPr>
                <w:sz w:val="16"/>
              </w:rPr>
              <w:t>agreed</w:t>
            </w:r>
          </w:p>
        </w:tc>
      </w:tr>
      <w:tr w:rsidR="00E454AB" w:rsidRPr="00E454AB" w14:paraId="1515E1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B57D" w14:textId="77777777" w:rsidR="00554327" w:rsidRPr="00E454AB" w:rsidRDefault="00554327">
            <w:pPr>
              <w:pStyle w:val="TAL"/>
              <w:rPr>
                <w:sz w:val="16"/>
              </w:rPr>
            </w:pPr>
            <w:r w:rsidRPr="00E454AB">
              <w:rPr>
                <w:sz w:val="16"/>
              </w:rPr>
              <w:t>C1-213018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6E3A"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7D8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E2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2BBC" w14:textId="77777777" w:rsidR="00554327" w:rsidRPr="00E454AB" w:rsidRDefault="00554327">
            <w:pPr>
              <w:pStyle w:val="TAL"/>
              <w:rPr>
                <w:sz w:val="16"/>
              </w:rPr>
            </w:pPr>
            <w:r w:rsidRPr="00E454AB">
              <w:rPr>
                <w:sz w:val="16"/>
              </w:rPr>
              <w:t>3204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AF0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70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85C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91F1"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922E" w14:textId="77777777" w:rsidR="00554327" w:rsidRPr="00E454AB" w:rsidRDefault="00554327">
            <w:pPr>
              <w:pStyle w:val="TAL"/>
              <w:rPr>
                <w:sz w:val="16"/>
              </w:rPr>
            </w:pPr>
            <w:r w:rsidRPr="00E454AB">
              <w:rPr>
                <w:sz w:val="16"/>
              </w:rPr>
              <w:t>revised</w:t>
            </w:r>
          </w:p>
        </w:tc>
      </w:tr>
      <w:tr w:rsidR="00E454AB" w:rsidRPr="00E454AB" w14:paraId="57748C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EFF6" w14:textId="77777777" w:rsidR="00554327" w:rsidRPr="00E454AB" w:rsidRDefault="00554327">
            <w:pPr>
              <w:pStyle w:val="TAL"/>
              <w:rPr>
                <w:sz w:val="16"/>
              </w:rPr>
            </w:pPr>
            <w:r w:rsidRPr="00E454AB">
              <w:rPr>
                <w:sz w:val="16"/>
              </w:rPr>
              <w:t>C1-213877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7048"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51A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13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F08D" w14:textId="77777777" w:rsidR="00554327" w:rsidRPr="00E454AB" w:rsidRDefault="00554327">
            <w:pPr>
              <w:pStyle w:val="TAL"/>
              <w:rPr>
                <w:sz w:val="16"/>
              </w:rPr>
            </w:pPr>
            <w:r w:rsidRPr="00E454AB">
              <w:rPr>
                <w:sz w:val="16"/>
              </w:rPr>
              <w:t>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41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D0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322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FEB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14B1" w14:textId="77777777" w:rsidR="00554327" w:rsidRPr="00E454AB" w:rsidRDefault="00554327">
            <w:pPr>
              <w:pStyle w:val="TAL"/>
              <w:rPr>
                <w:sz w:val="16"/>
              </w:rPr>
            </w:pPr>
            <w:r w:rsidRPr="00E454AB">
              <w:rPr>
                <w:sz w:val="16"/>
              </w:rPr>
              <w:t>agreed</w:t>
            </w:r>
          </w:p>
        </w:tc>
      </w:tr>
      <w:tr w:rsidR="00E454AB" w:rsidRPr="00E454AB" w14:paraId="6B5C22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1444" w14:textId="77777777" w:rsidR="00554327" w:rsidRPr="00E454AB" w:rsidRDefault="00554327">
            <w:pPr>
              <w:pStyle w:val="TAL"/>
              <w:rPr>
                <w:sz w:val="16"/>
              </w:rPr>
            </w:pPr>
            <w:r w:rsidRPr="00E454AB">
              <w:rPr>
                <w:sz w:val="16"/>
              </w:rPr>
              <w:t>C1-213016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3A3E" w14:textId="77777777" w:rsidR="00554327" w:rsidRPr="00E454AB" w:rsidRDefault="00554327">
            <w:pPr>
              <w:pStyle w:val="TAL"/>
              <w:rPr>
                <w:sz w:val="16"/>
              </w:rPr>
            </w:pPr>
            <w:r w:rsidRPr="00E454AB">
              <w:rPr>
                <w:sz w:val="16"/>
              </w:rPr>
              <w:t>Emergency service fallback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FF38"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ABE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8C5D" w14:textId="77777777" w:rsidR="00554327" w:rsidRPr="00E454AB" w:rsidRDefault="00554327">
            <w:pPr>
              <w:pStyle w:val="TAL"/>
              <w:rPr>
                <w:sz w:val="16"/>
              </w:rPr>
            </w:pPr>
            <w:r w:rsidRPr="00E454AB">
              <w:rPr>
                <w:sz w:val="16"/>
              </w:rPr>
              <w:t>3205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A8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F7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6F5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5F81"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BE37" w14:textId="77777777" w:rsidR="00554327" w:rsidRPr="00E454AB" w:rsidRDefault="00554327">
            <w:pPr>
              <w:pStyle w:val="TAL"/>
              <w:rPr>
                <w:sz w:val="16"/>
              </w:rPr>
            </w:pPr>
            <w:r w:rsidRPr="00E454AB">
              <w:rPr>
                <w:sz w:val="16"/>
              </w:rPr>
              <w:t>agreed</w:t>
            </w:r>
          </w:p>
        </w:tc>
      </w:tr>
      <w:tr w:rsidR="00E454AB" w:rsidRPr="00E454AB" w14:paraId="7DD1CA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0AF1" w14:textId="77777777" w:rsidR="00554327" w:rsidRPr="00E454AB" w:rsidRDefault="00554327">
            <w:pPr>
              <w:pStyle w:val="TAL"/>
              <w:rPr>
                <w:sz w:val="16"/>
              </w:rPr>
            </w:pPr>
            <w:r w:rsidRPr="00E454AB">
              <w:rPr>
                <w:sz w:val="16"/>
              </w:rPr>
              <w:t>C1-213027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A5FB" w14:textId="77777777" w:rsidR="00554327" w:rsidRPr="00E454AB" w:rsidRDefault="00554327">
            <w:pPr>
              <w:pStyle w:val="TAL"/>
              <w:rPr>
                <w:sz w:val="16"/>
              </w:rPr>
            </w:pPr>
            <w:r w:rsidRPr="00E454AB">
              <w:rPr>
                <w:sz w:val="16"/>
              </w:rPr>
              <w:t>Inter-network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4D47"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4E0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FC9F" w14:textId="77777777" w:rsidR="00554327" w:rsidRPr="00E454AB" w:rsidRDefault="00554327">
            <w:pPr>
              <w:pStyle w:val="TAL"/>
              <w:rPr>
                <w:sz w:val="16"/>
              </w:rPr>
            </w:pPr>
            <w:r w:rsidRPr="00E454AB">
              <w:rPr>
                <w:sz w:val="16"/>
              </w:rPr>
              <w:t>3206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1B5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4E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5CF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19B0"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6A5A" w14:textId="77777777" w:rsidR="00554327" w:rsidRPr="00E454AB" w:rsidRDefault="00554327">
            <w:pPr>
              <w:pStyle w:val="TAL"/>
              <w:rPr>
                <w:sz w:val="16"/>
              </w:rPr>
            </w:pPr>
            <w:r w:rsidRPr="00E454AB">
              <w:rPr>
                <w:sz w:val="16"/>
              </w:rPr>
              <w:t>agreed</w:t>
            </w:r>
          </w:p>
        </w:tc>
      </w:tr>
      <w:tr w:rsidR="00E454AB" w:rsidRPr="00E454AB" w14:paraId="3EA566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D89E2" w14:textId="77777777" w:rsidR="00554327" w:rsidRPr="00E454AB" w:rsidRDefault="00554327">
            <w:pPr>
              <w:pStyle w:val="TAL"/>
              <w:rPr>
                <w:sz w:val="16"/>
              </w:rPr>
            </w:pPr>
            <w:r w:rsidRPr="00E454AB">
              <w:rPr>
                <w:sz w:val="16"/>
              </w:rPr>
              <w:t>C1-213028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882E"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27E6"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7E9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5C9C" w14:textId="77777777" w:rsidR="00554327" w:rsidRPr="00E454AB" w:rsidRDefault="00554327">
            <w:pPr>
              <w:pStyle w:val="TAL"/>
              <w:rPr>
                <w:sz w:val="16"/>
              </w:rPr>
            </w:pPr>
            <w:r w:rsidRPr="00E454AB">
              <w:rPr>
                <w:sz w:val="16"/>
              </w:rPr>
              <w:t>3207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C81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87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4FB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2F00"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D9F6" w14:textId="77777777" w:rsidR="00554327" w:rsidRPr="00E454AB" w:rsidRDefault="00554327">
            <w:pPr>
              <w:pStyle w:val="TAL"/>
              <w:rPr>
                <w:sz w:val="16"/>
              </w:rPr>
            </w:pPr>
            <w:r w:rsidRPr="00E454AB">
              <w:rPr>
                <w:sz w:val="16"/>
              </w:rPr>
              <w:t>revised</w:t>
            </w:r>
          </w:p>
        </w:tc>
      </w:tr>
      <w:tr w:rsidR="00E454AB" w:rsidRPr="00E454AB" w14:paraId="5DFC8D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5003C" w14:textId="77777777" w:rsidR="00554327" w:rsidRPr="00E454AB" w:rsidRDefault="00554327">
            <w:pPr>
              <w:pStyle w:val="TAL"/>
              <w:rPr>
                <w:sz w:val="16"/>
              </w:rPr>
            </w:pPr>
            <w:r w:rsidRPr="00E454AB">
              <w:rPr>
                <w:sz w:val="16"/>
              </w:rPr>
              <w:t>C1-213912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E0B3"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2A3C"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3F9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B277" w14:textId="77777777" w:rsidR="00554327" w:rsidRPr="00E454AB" w:rsidRDefault="00554327">
            <w:pPr>
              <w:pStyle w:val="TAL"/>
              <w:rPr>
                <w:sz w:val="16"/>
              </w:rPr>
            </w:pPr>
            <w:r w:rsidRPr="00E454AB">
              <w:rPr>
                <w:sz w:val="16"/>
              </w:rPr>
              <w:t>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7B2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BE5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FA4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9536"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0D4A" w14:textId="77777777" w:rsidR="00554327" w:rsidRPr="00E454AB" w:rsidRDefault="00554327">
            <w:pPr>
              <w:pStyle w:val="TAL"/>
              <w:rPr>
                <w:sz w:val="16"/>
              </w:rPr>
            </w:pPr>
            <w:r w:rsidRPr="00E454AB">
              <w:rPr>
                <w:sz w:val="16"/>
              </w:rPr>
              <w:t>agreed</w:t>
            </w:r>
          </w:p>
        </w:tc>
      </w:tr>
      <w:tr w:rsidR="00E454AB" w:rsidRPr="00E454AB" w14:paraId="30FFAE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E148" w14:textId="77777777" w:rsidR="00554327" w:rsidRPr="00E454AB" w:rsidRDefault="00554327">
            <w:pPr>
              <w:pStyle w:val="TAL"/>
              <w:rPr>
                <w:sz w:val="16"/>
              </w:rPr>
            </w:pPr>
            <w:r w:rsidRPr="00E454AB">
              <w:rPr>
                <w:sz w:val="16"/>
              </w:rPr>
              <w:t>C1-213030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61E5"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66C2"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EEC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F1B04" w14:textId="77777777" w:rsidR="00554327" w:rsidRPr="00E454AB" w:rsidRDefault="00554327">
            <w:pPr>
              <w:pStyle w:val="TAL"/>
              <w:rPr>
                <w:sz w:val="16"/>
              </w:rPr>
            </w:pPr>
            <w:r w:rsidRPr="00E454AB">
              <w:rPr>
                <w:sz w:val="16"/>
              </w:rPr>
              <w:t>3208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305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27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B30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EE6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B25F" w14:textId="77777777" w:rsidR="00554327" w:rsidRPr="00E454AB" w:rsidRDefault="00554327">
            <w:pPr>
              <w:pStyle w:val="TAL"/>
              <w:rPr>
                <w:sz w:val="16"/>
              </w:rPr>
            </w:pPr>
            <w:r w:rsidRPr="00E454AB">
              <w:rPr>
                <w:sz w:val="16"/>
              </w:rPr>
              <w:t>revised</w:t>
            </w:r>
          </w:p>
        </w:tc>
      </w:tr>
      <w:tr w:rsidR="00E454AB" w:rsidRPr="00E454AB" w14:paraId="289D6B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4C80" w14:textId="77777777" w:rsidR="00554327" w:rsidRPr="00E454AB" w:rsidRDefault="00554327">
            <w:pPr>
              <w:pStyle w:val="TAL"/>
              <w:rPr>
                <w:sz w:val="16"/>
              </w:rPr>
            </w:pPr>
            <w:r w:rsidRPr="00E454AB">
              <w:rPr>
                <w:sz w:val="16"/>
              </w:rPr>
              <w:t>C1-213673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A504"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4E1D"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893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3B20" w14:textId="77777777" w:rsidR="00554327" w:rsidRPr="00E454AB" w:rsidRDefault="00554327">
            <w:pPr>
              <w:pStyle w:val="TAL"/>
              <w:rPr>
                <w:sz w:val="16"/>
              </w:rPr>
            </w:pPr>
            <w:r w:rsidRPr="00E454AB">
              <w:rPr>
                <w:sz w:val="16"/>
              </w:rPr>
              <w:t>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0D0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57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862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95D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9B53" w14:textId="77777777" w:rsidR="00554327" w:rsidRPr="00E454AB" w:rsidRDefault="00554327">
            <w:pPr>
              <w:pStyle w:val="TAL"/>
              <w:rPr>
                <w:sz w:val="16"/>
              </w:rPr>
            </w:pPr>
            <w:r w:rsidRPr="00E454AB">
              <w:rPr>
                <w:sz w:val="16"/>
              </w:rPr>
              <w:t>agreed</w:t>
            </w:r>
          </w:p>
        </w:tc>
      </w:tr>
      <w:tr w:rsidR="00E454AB" w:rsidRPr="00E454AB" w14:paraId="388489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6893" w14:textId="77777777" w:rsidR="00554327" w:rsidRPr="00E454AB" w:rsidRDefault="00554327">
            <w:pPr>
              <w:pStyle w:val="TAL"/>
              <w:rPr>
                <w:sz w:val="16"/>
              </w:rPr>
            </w:pPr>
            <w:r w:rsidRPr="00E454AB">
              <w:rPr>
                <w:sz w:val="16"/>
              </w:rPr>
              <w:t>C1-213034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B4C8" w14:textId="77777777" w:rsidR="00554327" w:rsidRPr="00E454AB" w:rsidRDefault="00554327">
            <w:pPr>
              <w:pStyle w:val="TAL"/>
              <w:rPr>
                <w:sz w:val="16"/>
              </w:rPr>
            </w:pPr>
            <w:r w:rsidRPr="00E454AB">
              <w:rPr>
                <w:sz w:val="16"/>
              </w:rPr>
              <w:t>NSSAA and inter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2D47"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E7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391D" w14:textId="77777777" w:rsidR="00554327" w:rsidRPr="00E454AB" w:rsidRDefault="00554327">
            <w:pPr>
              <w:pStyle w:val="TAL"/>
              <w:rPr>
                <w:sz w:val="16"/>
              </w:rPr>
            </w:pPr>
            <w:r w:rsidRPr="00E454AB">
              <w:rPr>
                <w:sz w:val="16"/>
              </w:rPr>
              <w:t>3209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DB0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D4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D74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0F05"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0431" w14:textId="77777777" w:rsidR="00554327" w:rsidRPr="00E454AB" w:rsidRDefault="00554327">
            <w:pPr>
              <w:pStyle w:val="TAL"/>
              <w:rPr>
                <w:sz w:val="16"/>
              </w:rPr>
            </w:pPr>
            <w:r w:rsidRPr="00E454AB">
              <w:rPr>
                <w:sz w:val="16"/>
              </w:rPr>
              <w:t>merged</w:t>
            </w:r>
          </w:p>
        </w:tc>
      </w:tr>
      <w:tr w:rsidR="00E454AB" w:rsidRPr="00E454AB" w14:paraId="276445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C722" w14:textId="77777777" w:rsidR="00554327" w:rsidRPr="00E454AB" w:rsidRDefault="00554327">
            <w:pPr>
              <w:pStyle w:val="TAL"/>
              <w:rPr>
                <w:sz w:val="16"/>
              </w:rPr>
            </w:pPr>
            <w:r w:rsidRPr="00E454AB">
              <w:rPr>
                <w:sz w:val="16"/>
              </w:rPr>
              <w:t>C1-213035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53F9" w14:textId="77777777" w:rsidR="00554327" w:rsidRPr="00E454AB" w:rsidRDefault="00554327">
            <w:pPr>
              <w:pStyle w:val="TAL"/>
              <w:rPr>
                <w:sz w:val="16"/>
              </w:rPr>
            </w:pPr>
            <w:r w:rsidRPr="00E454AB">
              <w:rPr>
                <w:sz w:val="16"/>
              </w:rPr>
              <w:t>NID of SNPN which assigned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2B28" w14:textId="77777777" w:rsidR="00554327" w:rsidRPr="00E454AB" w:rsidRDefault="00554327">
            <w:pPr>
              <w:pStyle w:val="TAL"/>
              <w:rPr>
                <w:sz w:val="16"/>
              </w:rPr>
            </w:pPr>
            <w:r w:rsidRPr="00E454AB">
              <w:rPr>
                <w:sz w:val="16"/>
              </w:rPr>
              <w:t xml:space="preserve">Ericsson, Nokia, Nokia Shanghai </w:t>
            </w:r>
            <w:r w:rsidRPr="00E454AB">
              <w:rPr>
                <w:sz w:val="16"/>
              </w:rPr>
              <w:lastRenderedPageBreak/>
              <w:t>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841C"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F332" w14:textId="77777777" w:rsidR="00554327" w:rsidRPr="00E454AB" w:rsidRDefault="00554327">
            <w:pPr>
              <w:pStyle w:val="TAL"/>
              <w:rPr>
                <w:sz w:val="16"/>
              </w:rPr>
            </w:pPr>
            <w:r w:rsidRPr="00E454AB">
              <w:rPr>
                <w:sz w:val="16"/>
              </w:rPr>
              <w:t>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CBAE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0B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E0E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F3CF"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34E0" w14:textId="77777777" w:rsidR="00554327" w:rsidRPr="00E454AB" w:rsidRDefault="00554327">
            <w:pPr>
              <w:pStyle w:val="TAL"/>
              <w:rPr>
                <w:sz w:val="16"/>
              </w:rPr>
            </w:pPr>
            <w:r w:rsidRPr="00E454AB">
              <w:rPr>
                <w:sz w:val="16"/>
              </w:rPr>
              <w:t>postponed</w:t>
            </w:r>
          </w:p>
        </w:tc>
      </w:tr>
      <w:tr w:rsidR="00E454AB" w:rsidRPr="00E454AB" w14:paraId="4D8724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B314" w14:textId="77777777" w:rsidR="00554327" w:rsidRPr="00E454AB" w:rsidRDefault="00554327">
            <w:pPr>
              <w:pStyle w:val="TAL"/>
              <w:rPr>
                <w:sz w:val="16"/>
              </w:rPr>
            </w:pPr>
            <w:r w:rsidRPr="00E454AB">
              <w:rPr>
                <w:sz w:val="16"/>
              </w:rPr>
              <w:t>C1-213037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D1F1"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F5ED"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43B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7DCE" w14:textId="77777777" w:rsidR="00554327" w:rsidRPr="00E454AB" w:rsidRDefault="00554327">
            <w:pPr>
              <w:pStyle w:val="TAL"/>
              <w:rPr>
                <w:sz w:val="16"/>
              </w:rPr>
            </w:pPr>
            <w:r w:rsidRPr="00E454AB">
              <w:rPr>
                <w:sz w:val="16"/>
              </w:rPr>
              <w:t>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20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DCA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FFDC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1A06"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3F82" w14:textId="77777777" w:rsidR="00554327" w:rsidRPr="00E454AB" w:rsidRDefault="00554327">
            <w:pPr>
              <w:pStyle w:val="TAL"/>
              <w:rPr>
                <w:sz w:val="16"/>
              </w:rPr>
            </w:pPr>
            <w:r w:rsidRPr="00E454AB">
              <w:rPr>
                <w:sz w:val="16"/>
              </w:rPr>
              <w:t>revised</w:t>
            </w:r>
          </w:p>
        </w:tc>
      </w:tr>
      <w:tr w:rsidR="00E454AB" w:rsidRPr="00E454AB" w14:paraId="46B187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F81E" w14:textId="77777777" w:rsidR="00554327" w:rsidRPr="00E454AB" w:rsidRDefault="00554327">
            <w:pPr>
              <w:pStyle w:val="TAL"/>
              <w:rPr>
                <w:sz w:val="16"/>
              </w:rPr>
            </w:pPr>
            <w:r w:rsidRPr="00E454AB">
              <w:rPr>
                <w:sz w:val="16"/>
              </w:rPr>
              <w:t>C1-213918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8233"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963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FA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1689" w14:textId="77777777" w:rsidR="00554327" w:rsidRPr="00E454AB" w:rsidRDefault="00554327">
            <w:pPr>
              <w:pStyle w:val="TAL"/>
              <w:rPr>
                <w:sz w:val="16"/>
              </w:rPr>
            </w:pPr>
            <w:r w:rsidRPr="00E454AB">
              <w:rPr>
                <w:sz w:val="16"/>
              </w:rPr>
              <w:t>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68F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052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7EB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2324"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09EC" w14:textId="77777777" w:rsidR="00554327" w:rsidRPr="00E454AB" w:rsidRDefault="00554327">
            <w:pPr>
              <w:pStyle w:val="TAL"/>
              <w:rPr>
                <w:sz w:val="16"/>
              </w:rPr>
            </w:pPr>
            <w:r w:rsidRPr="00E454AB">
              <w:rPr>
                <w:sz w:val="16"/>
              </w:rPr>
              <w:t>agreed</w:t>
            </w:r>
          </w:p>
        </w:tc>
      </w:tr>
      <w:tr w:rsidR="00E454AB" w:rsidRPr="00E454AB" w14:paraId="24817F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51F0" w14:textId="77777777" w:rsidR="00554327" w:rsidRPr="00E454AB" w:rsidRDefault="00554327">
            <w:pPr>
              <w:pStyle w:val="TAL"/>
              <w:rPr>
                <w:sz w:val="16"/>
              </w:rPr>
            </w:pPr>
            <w:r w:rsidRPr="00E454AB">
              <w:rPr>
                <w:sz w:val="16"/>
              </w:rPr>
              <w:t>C1-213039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1B1B"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E07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AA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EB40" w14:textId="77777777" w:rsidR="00554327" w:rsidRPr="00E454AB" w:rsidRDefault="00554327">
            <w:pPr>
              <w:pStyle w:val="TAL"/>
              <w:rPr>
                <w:sz w:val="16"/>
              </w:rPr>
            </w:pPr>
            <w:r w:rsidRPr="00E454AB">
              <w:rPr>
                <w:sz w:val="16"/>
              </w:rPr>
              <w:t>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B97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BB1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0A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730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AA4F" w14:textId="77777777" w:rsidR="00554327" w:rsidRPr="00E454AB" w:rsidRDefault="00554327">
            <w:pPr>
              <w:pStyle w:val="TAL"/>
              <w:rPr>
                <w:sz w:val="16"/>
              </w:rPr>
            </w:pPr>
            <w:r w:rsidRPr="00E454AB">
              <w:rPr>
                <w:sz w:val="16"/>
              </w:rPr>
              <w:t>agreed</w:t>
            </w:r>
          </w:p>
        </w:tc>
      </w:tr>
      <w:tr w:rsidR="00E454AB" w:rsidRPr="00E454AB" w14:paraId="304AFD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1361" w14:textId="77777777" w:rsidR="00554327" w:rsidRPr="00E454AB" w:rsidRDefault="00554327">
            <w:pPr>
              <w:pStyle w:val="TAL"/>
              <w:rPr>
                <w:sz w:val="16"/>
              </w:rPr>
            </w:pPr>
            <w:r w:rsidRPr="00E454AB">
              <w:rPr>
                <w:sz w:val="16"/>
              </w:rPr>
              <w:t>C1-213042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3613"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357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09C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A7DA"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358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371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1AF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1293"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8F0F" w14:textId="77777777" w:rsidR="00554327" w:rsidRPr="00E454AB" w:rsidRDefault="00554327">
            <w:pPr>
              <w:pStyle w:val="TAL"/>
              <w:rPr>
                <w:sz w:val="16"/>
              </w:rPr>
            </w:pPr>
            <w:r w:rsidRPr="00E454AB">
              <w:rPr>
                <w:sz w:val="16"/>
              </w:rPr>
              <w:t>revised</w:t>
            </w:r>
          </w:p>
        </w:tc>
      </w:tr>
      <w:tr w:rsidR="00E454AB" w:rsidRPr="00E454AB" w14:paraId="32B361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3E4A" w14:textId="77777777" w:rsidR="00554327" w:rsidRPr="00E454AB" w:rsidRDefault="00554327">
            <w:pPr>
              <w:pStyle w:val="TAL"/>
              <w:rPr>
                <w:sz w:val="16"/>
              </w:rPr>
            </w:pPr>
            <w:r w:rsidRPr="00E454AB">
              <w:rPr>
                <w:sz w:val="16"/>
              </w:rPr>
              <w:t>C1-213697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84BD"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F0B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B2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AB22"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FC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99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4D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5234"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630B" w14:textId="77777777" w:rsidR="00554327" w:rsidRPr="00E454AB" w:rsidRDefault="00554327">
            <w:pPr>
              <w:pStyle w:val="TAL"/>
              <w:rPr>
                <w:sz w:val="16"/>
              </w:rPr>
            </w:pPr>
            <w:r w:rsidRPr="00E454AB">
              <w:rPr>
                <w:sz w:val="16"/>
              </w:rPr>
              <w:t>revised</w:t>
            </w:r>
          </w:p>
        </w:tc>
      </w:tr>
      <w:tr w:rsidR="00E454AB" w:rsidRPr="00E454AB" w14:paraId="2E76AD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05C2" w14:textId="77777777" w:rsidR="00554327" w:rsidRPr="00E454AB" w:rsidRDefault="00554327">
            <w:pPr>
              <w:pStyle w:val="TAL"/>
              <w:rPr>
                <w:sz w:val="16"/>
              </w:rPr>
            </w:pPr>
            <w:r w:rsidRPr="00E454AB">
              <w:rPr>
                <w:sz w:val="16"/>
              </w:rPr>
              <w:t>C1-213958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9D9E"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B4CD"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06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9049"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01A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77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AB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3C7C"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3809" w14:textId="77777777" w:rsidR="00554327" w:rsidRPr="00E454AB" w:rsidRDefault="00554327">
            <w:pPr>
              <w:pStyle w:val="TAL"/>
              <w:rPr>
                <w:sz w:val="16"/>
              </w:rPr>
            </w:pPr>
            <w:r w:rsidRPr="00E454AB">
              <w:rPr>
                <w:sz w:val="16"/>
              </w:rPr>
              <w:t>agreed</w:t>
            </w:r>
          </w:p>
        </w:tc>
      </w:tr>
      <w:tr w:rsidR="00E454AB" w:rsidRPr="00E454AB" w14:paraId="4FC867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A843" w14:textId="77777777" w:rsidR="00554327" w:rsidRPr="00E454AB" w:rsidRDefault="00554327">
            <w:pPr>
              <w:pStyle w:val="TAL"/>
              <w:rPr>
                <w:sz w:val="16"/>
              </w:rPr>
            </w:pPr>
            <w:r w:rsidRPr="00E454AB">
              <w:rPr>
                <w:sz w:val="16"/>
              </w:rPr>
              <w:t>C1-213091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D254" w14:textId="77777777" w:rsidR="00554327" w:rsidRPr="00E454AB" w:rsidRDefault="00554327">
            <w:pPr>
              <w:pStyle w:val="TAL"/>
              <w:rPr>
                <w:sz w:val="16"/>
              </w:rPr>
            </w:pPr>
            <w:r w:rsidRPr="00E454AB">
              <w:rPr>
                <w:sz w:val="16"/>
              </w:rPr>
              <w:t>Adding requirements to NAS transport procedures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BF00"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3E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B28C" w14:textId="77777777" w:rsidR="00554327" w:rsidRPr="00E454AB" w:rsidRDefault="00554327">
            <w:pPr>
              <w:pStyle w:val="TAL"/>
              <w:rPr>
                <w:sz w:val="16"/>
              </w:rPr>
            </w:pPr>
            <w:r w:rsidRPr="00E454AB">
              <w:rPr>
                <w:sz w:val="16"/>
              </w:rPr>
              <w:t>3214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63F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38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837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B4B5"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6D1A" w14:textId="77777777" w:rsidR="00554327" w:rsidRPr="00E454AB" w:rsidRDefault="00554327">
            <w:pPr>
              <w:pStyle w:val="TAL"/>
              <w:rPr>
                <w:sz w:val="16"/>
              </w:rPr>
            </w:pPr>
            <w:r w:rsidRPr="00E454AB">
              <w:rPr>
                <w:sz w:val="16"/>
              </w:rPr>
              <w:t>merged</w:t>
            </w:r>
          </w:p>
        </w:tc>
      </w:tr>
      <w:tr w:rsidR="00E454AB" w:rsidRPr="00E454AB" w14:paraId="257CB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E0A9" w14:textId="77777777" w:rsidR="00554327" w:rsidRPr="00E454AB" w:rsidRDefault="00554327">
            <w:pPr>
              <w:pStyle w:val="TAL"/>
              <w:rPr>
                <w:sz w:val="16"/>
              </w:rPr>
            </w:pPr>
            <w:r w:rsidRPr="00E454AB">
              <w:rPr>
                <w:sz w:val="16"/>
              </w:rPr>
              <w:t>C1-213094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8969"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6F11" w14:textId="77777777" w:rsidR="00554327" w:rsidRPr="00E454AB" w:rsidRDefault="00554327">
            <w:pPr>
              <w:pStyle w:val="TAL"/>
              <w:rPr>
                <w:sz w:val="16"/>
              </w:rPr>
            </w:pPr>
            <w:r w:rsidRPr="00E454AB">
              <w:rPr>
                <w:sz w:val="16"/>
              </w:rPr>
              <w:t xml:space="preserve">China Mobile, China Telecom, China Unicom, ZTE, </w:t>
            </w:r>
            <w:proofErr w:type="spellStart"/>
            <w:r w:rsidRPr="00E454AB">
              <w:rPr>
                <w:sz w:val="16"/>
              </w:rPr>
              <w:t>vivo,MediaTek</w:t>
            </w:r>
            <w:proofErr w:type="spellEnd"/>
            <w:r w:rsidRPr="00E454AB">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A4A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C34D" w14:textId="77777777" w:rsidR="00554327" w:rsidRPr="00E454AB" w:rsidRDefault="00554327">
            <w:pPr>
              <w:pStyle w:val="TAL"/>
              <w:rPr>
                <w:sz w:val="16"/>
              </w:rPr>
            </w:pPr>
            <w:r w:rsidRPr="00E454AB">
              <w:rPr>
                <w:sz w:val="16"/>
              </w:rPr>
              <w:t>3215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542C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C1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02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810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7FD3" w14:textId="77777777" w:rsidR="00554327" w:rsidRPr="00E454AB" w:rsidRDefault="00554327">
            <w:pPr>
              <w:pStyle w:val="TAL"/>
              <w:rPr>
                <w:sz w:val="16"/>
              </w:rPr>
            </w:pPr>
            <w:r w:rsidRPr="00E454AB">
              <w:rPr>
                <w:sz w:val="16"/>
              </w:rPr>
              <w:t>revised</w:t>
            </w:r>
          </w:p>
        </w:tc>
      </w:tr>
      <w:tr w:rsidR="00E454AB" w:rsidRPr="00E454AB" w14:paraId="409BE3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C99D6" w14:textId="77777777" w:rsidR="00554327" w:rsidRPr="00E454AB" w:rsidRDefault="00554327">
            <w:pPr>
              <w:pStyle w:val="TAL"/>
              <w:rPr>
                <w:sz w:val="16"/>
              </w:rPr>
            </w:pPr>
            <w:r w:rsidRPr="00E454AB">
              <w:rPr>
                <w:sz w:val="16"/>
              </w:rPr>
              <w:t>C1-213897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8A78"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14BC"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1C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4105" w14:textId="77777777" w:rsidR="00554327" w:rsidRPr="00E454AB" w:rsidRDefault="00554327">
            <w:pPr>
              <w:pStyle w:val="TAL"/>
              <w:rPr>
                <w:sz w:val="16"/>
              </w:rPr>
            </w:pPr>
            <w:r w:rsidRPr="00E454AB">
              <w:rPr>
                <w:sz w:val="16"/>
              </w:rPr>
              <w:t>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1BF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4A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3DB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04B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067F" w14:textId="77777777" w:rsidR="00554327" w:rsidRPr="00E454AB" w:rsidRDefault="00554327">
            <w:pPr>
              <w:pStyle w:val="TAL"/>
              <w:rPr>
                <w:sz w:val="16"/>
              </w:rPr>
            </w:pPr>
            <w:r w:rsidRPr="00E454AB">
              <w:rPr>
                <w:sz w:val="16"/>
              </w:rPr>
              <w:t>agreed</w:t>
            </w:r>
          </w:p>
        </w:tc>
      </w:tr>
      <w:tr w:rsidR="00E454AB" w:rsidRPr="00E454AB" w14:paraId="26A2ED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A7AB" w14:textId="77777777" w:rsidR="00554327" w:rsidRPr="00E454AB" w:rsidRDefault="00554327">
            <w:pPr>
              <w:pStyle w:val="TAL"/>
              <w:rPr>
                <w:sz w:val="16"/>
              </w:rPr>
            </w:pPr>
            <w:r w:rsidRPr="00E454AB">
              <w:rPr>
                <w:sz w:val="16"/>
              </w:rPr>
              <w:t>C1-213097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1406"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2044"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B4B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5695" w14:textId="77777777" w:rsidR="00554327" w:rsidRPr="00E454AB" w:rsidRDefault="00554327">
            <w:pPr>
              <w:pStyle w:val="TAL"/>
              <w:rPr>
                <w:sz w:val="16"/>
              </w:rPr>
            </w:pPr>
            <w:r w:rsidRPr="00E454AB">
              <w:rPr>
                <w:sz w:val="16"/>
              </w:rPr>
              <w:t>3216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054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C3E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E1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576F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B4D4" w14:textId="77777777" w:rsidR="00554327" w:rsidRPr="00E454AB" w:rsidRDefault="00554327">
            <w:pPr>
              <w:pStyle w:val="TAL"/>
              <w:rPr>
                <w:sz w:val="16"/>
              </w:rPr>
            </w:pPr>
            <w:r w:rsidRPr="00E454AB">
              <w:rPr>
                <w:sz w:val="16"/>
              </w:rPr>
              <w:t>revised</w:t>
            </w:r>
          </w:p>
        </w:tc>
      </w:tr>
      <w:tr w:rsidR="00E454AB" w:rsidRPr="00E454AB" w14:paraId="1FF5C3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6259" w14:textId="77777777" w:rsidR="00554327" w:rsidRPr="00E454AB" w:rsidRDefault="00554327">
            <w:pPr>
              <w:pStyle w:val="TAL"/>
              <w:rPr>
                <w:sz w:val="16"/>
              </w:rPr>
            </w:pPr>
            <w:r w:rsidRPr="00E454AB">
              <w:rPr>
                <w:sz w:val="16"/>
              </w:rPr>
              <w:t>C1-213899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C334"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77AF" w14:textId="77777777" w:rsidR="00554327" w:rsidRPr="00E454AB" w:rsidRDefault="00554327">
            <w:pPr>
              <w:pStyle w:val="TAL"/>
              <w:rPr>
                <w:sz w:val="16"/>
              </w:rPr>
            </w:pPr>
            <w:r w:rsidRPr="00E454AB">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4D9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6B9A" w14:textId="77777777" w:rsidR="00554327" w:rsidRPr="00E454AB" w:rsidRDefault="00554327">
            <w:pPr>
              <w:pStyle w:val="TAL"/>
              <w:rPr>
                <w:sz w:val="16"/>
              </w:rPr>
            </w:pPr>
            <w:r w:rsidRPr="00E454AB">
              <w:rPr>
                <w:sz w:val="16"/>
              </w:rPr>
              <w:t>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D34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21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B8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852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8EF9" w14:textId="77777777" w:rsidR="00554327" w:rsidRPr="00E454AB" w:rsidRDefault="00554327">
            <w:pPr>
              <w:pStyle w:val="TAL"/>
              <w:rPr>
                <w:sz w:val="16"/>
              </w:rPr>
            </w:pPr>
            <w:r w:rsidRPr="00E454AB">
              <w:rPr>
                <w:sz w:val="16"/>
              </w:rPr>
              <w:t>postponed</w:t>
            </w:r>
          </w:p>
        </w:tc>
      </w:tr>
      <w:tr w:rsidR="00E454AB" w:rsidRPr="00E454AB" w14:paraId="08C630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0F34" w14:textId="77777777" w:rsidR="00554327" w:rsidRPr="00E454AB" w:rsidRDefault="00554327">
            <w:pPr>
              <w:pStyle w:val="TAL"/>
              <w:rPr>
                <w:sz w:val="16"/>
              </w:rPr>
            </w:pPr>
            <w:r w:rsidRPr="00E454AB">
              <w:rPr>
                <w:sz w:val="16"/>
              </w:rPr>
              <w:t>C1-213100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1569"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169E"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C6B1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13F8" w14:textId="77777777" w:rsidR="00554327" w:rsidRPr="00E454AB" w:rsidRDefault="00554327">
            <w:pPr>
              <w:pStyle w:val="TAL"/>
              <w:rPr>
                <w:sz w:val="16"/>
              </w:rPr>
            </w:pPr>
            <w:r w:rsidRPr="00E454AB">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D6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27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04B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E42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A54B" w14:textId="77777777" w:rsidR="00554327" w:rsidRPr="00E454AB" w:rsidRDefault="00554327">
            <w:pPr>
              <w:pStyle w:val="TAL"/>
              <w:rPr>
                <w:sz w:val="16"/>
              </w:rPr>
            </w:pPr>
            <w:r w:rsidRPr="00E454AB">
              <w:rPr>
                <w:sz w:val="16"/>
              </w:rPr>
              <w:t>revised</w:t>
            </w:r>
          </w:p>
        </w:tc>
      </w:tr>
      <w:tr w:rsidR="00E454AB" w:rsidRPr="00E454AB" w14:paraId="59001E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C06C" w14:textId="77777777" w:rsidR="00554327" w:rsidRPr="00E454AB" w:rsidRDefault="00554327">
            <w:pPr>
              <w:pStyle w:val="TAL"/>
              <w:rPr>
                <w:sz w:val="16"/>
              </w:rPr>
            </w:pPr>
            <w:r w:rsidRPr="00E454AB">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B96A"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EA9B"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00A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8698" w14:textId="77777777" w:rsidR="00554327" w:rsidRPr="00E454AB" w:rsidRDefault="00554327">
            <w:pPr>
              <w:pStyle w:val="TAL"/>
              <w:rPr>
                <w:sz w:val="16"/>
              </w:rPr>
            </w:pPr>
            <w:r w:rsidRPr="00E454AB">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48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50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A4B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AC3E"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7CFF" w14:textId="77777777" w:rsidR="00554327" w:rsidRPr="00E454AB" w:rsidRDefault="00554327">
            <w:pPr>
              <w:pStyle w:val="TAL"/>
              <w:rPr>
                <w:sz w:val="16"/>
              </w:rPr>
            </w:pPr>
            <w:r w:rsidRPr="00E454AB">
              <w:rPr>
                <w:sz w:val="16"/>
              </w:rPr>
              <w:t>postponed</w:t>
            </w:r>
          </w:p>
        </w:tc>
      </w:tr>
      <w:tr w:rsidR="00E454AB" w:rsidRPr="00E454AB" w14:paraId="14530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E27F" w14:textId="77777777" w:rsidR="00554327" w:rsidRPr="00E454AB" w:rsidRDefault="00554327">
            <w:pPr>
              <w:pStyle w:val="TAL"/>
              <w:rPr>
                <w:sz w:val="16"/>
              </w:rPr>
            </w:pPr>
            <w:r w:rsidRPr="00E454AB">
              <w:rPr>
                <w:sz w:val="16"/>
              </w:rPr>
              <w:t>C1-213101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25B7"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8F7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5B4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F86C" w14:textId="77777777" w:rsidR="00554327" w:rsidRPr="00E454AB" w:rsidRDefault="00554327">
            <w:pPr>
              <w:pStyle w:val="TAL"/>
              <w:rPr>
                <w:sz w:val="16"/>
              </w:rPr>
            </w:pPr>
            <w:r w:rsidRPr="00E454AB">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34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66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9D9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1CF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93EF" w14:textId="77777777" w:rsidR="00554327" w:rsidRPr="00E454AB" w:rsidRDefault="00554327">
            <w:pPr>
              <w:pStyle w:val="TAL"/>
              <w:rPr>
                <w:sz w:val="16"/>
              </w:rPr>
            </w:pPr>
            <w:r w:rsidRPr="00E454AB">
              <w:rPr>
                <w:sz w:val="16"/>
              </w:rPr>
              <w:t>revised</w:t>
            </w:r>
          </w:p>
        </w:tc>
      </w:tr>
      <w:tr w:rsidR="00E454AB" w:rsidRPr="00E454AB" w14:paraId="050FAB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722A" w14:textId="77777777" w:rsidR="00554327" w:rsidRPr="00E454AB" w:rsidRDefault="00554327">
            <w:pPr>
              <w:pStyle w:val="TAL"/>
              <w:rPr>
                <w:sz w:val="16"/>
              </w:rPr>
            </w:pPr>
            <w:r w:rsidRPr="00E454AB">
              <w:rPr>
                <w:sz w:val="16"/>
              </w:rPr>
              <w:t>C1-213685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9D1B"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0B93"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B60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502" w14:textId="77777777" w:rsidR="00554327" w:rsidRPr="00E454AB" w:rsidRDefault="00554327">
            <w:pPr>
              <w:pStyle w:val="TAL"/>
              <w:rPr>
                <w:sz w:val="16"/>
              </w:rPr>
            </w:pPr>
            <w:r w:rsidRPr="00E454AB">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833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8A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187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4247"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8EB6" w14:textId="77777777" w:rsidR="00554327" w:rsidRPr="00E454AB" w:rsidRDefault="00554327">
            <w:pPr>
              <w:pStyle w:val="TAL"/>
              <w:rPr>
                <w:sz w:val="16"/>
              </w:rPr>
            </w:pPr>
            <w:r w:rsidRPr="00E454AB">
              <w:rPr>
                <w:sz w:val="16"/>
              </w:rPr>
              <w:t>agreed</w:t>
            </w:r>
          </w:p>
        </w:tc>
      </w:tr>
      <w:tr w:rsidR="00E454AB" w:rsidRPr="00E454AB" w14:paraId="0797C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5B44" w14:textId="77777777" w:rsidR="00554327" w:rsidRPr="00E454AB" w:rsidRDefault="00554327">
            <w:pPr>
              <w:pStyle w:val="TAL"/>
              <w:rPr>
                <w:sz w:val="16"/>
              </w:rPr>
            </w:pPr>
            <w:r w:rsidRPr="00E454AB">
              <w:rPr>
                <w:sz w:val="16"/>
              </w:rPr>
              <w:t>C1-213099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0A1B"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95C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04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C98D"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C82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D7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EE0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7D18"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EEA9" w14:textId="77777777" w:rsidR="00554327" w:rsidRPr="00E454AB" w:rsidRDefault="00554327">
            <w:pPr>
              <w:pStyle w:val="TAL"/>
              <w:rPr>
                <w:sz w:val="16"/>
              </w:rPr>
            </w:pPr>
            <w:r w:rsidRPr="00E454AB">
              <w:rPr>
                <w:sz w:val="16"/>
              </w:rPr>
              <w:t>revised</w:t>
            </w:r>
          </w:p>
        </w:tc>
      </w:tr>
      <w:tr w:rsidR="00E454AB" w:rsidRPr="00E454AB" w14:paraId="1CA695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FD58" w14:textId="77777777" w:rsidR="00554327" w:rsidRPr="00E454AB" w:rsidRDefault="00554327">
            <w:pPr>
              <w:pStyle w:val="TAL"/>
              <w:rPr>
                <w:sz w:val="16"/>
              </w:rPr>
            </w:pPr>
            <w:r w:rsidRPr="00E454AB">
              <w:rPr>
                <w:sz w:val="16"/>
              </w:rPr>
              <w:t>C1-213683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00F9"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086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31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E7F8"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D3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27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CBA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A40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8824" w14:textId="77777777" w:rsidR="00554327" w:rsidRPr="00E454AB" w:rsidRDefault="00554327">
            <w:pPr>
              <w:pStyle w:val="TAL"/>
              <w:rPr>
                <w:sz w:val="16"/>
              </w:rPr>
            </w:pPr>
            <w:r w:rsidRPr="00E454AB">
              <w:rPr>
                <w:sz w:val="16"/>
              </w:rPr>
              <w:t>revised</w:t>
            </w:r>
          </w:p>
        </w:tc>
      </w:tr>
      <w:tr w:rsidR="00E454AB" w:rsidRPr="00E454AB" w14:paraId="6664E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B54E" w14:textId="77777777" w:rsidR="00554327" w:rsidRPr="00E454AB" w:rsidRDefault="00554327">
            <w:pPr>
              <w:pStyle w:val="TAL"/>
              <w:rPr>
                <w:sz w:val="16"/>
              </w:rPr>
            </w:pPr>
            <w:r w:rsidRPr="00E454AB">
              <w:rPr>
                <w:sz w:val="16"/>
              </w:rPr>
              <w:t>C1-213835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4FF9" w14:textId="77777777" w:rsidR="00554327" w:rsidRPr="00E454AB" w:rsidRDefault="00554327">
            <w:pPr>
              <w:pStyle w:val="TAL"/>
              <w:rPr>
                <w:sz w:val="16"/>
              </w:rPr>
            </w:pPr>
            <w:r w:rsidRPr="00E454AB">
              <w:rPr>
                <w:sz w:val="16"/>
              </w:rPr>
              <w:t>UE's handling of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C6B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6453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E875"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7A10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53A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F98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762E"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76CA" w14:textId="77777777" w:rsidR="00554327" w:rsidRPr="00E454AB" w:rsidRDefault="00554327">
            <w:pPr>
              <w:pStyle w:val="TAL"/>
              <w:rPr>
                <w:sz w:val="16"/>
              </w:rPr>
            </w:pPr>
            <w:r w:rsidRPr="00E454AB">
              <w:rPr>
                <w:sz w:val="16"/>
              </w:rPr>
              <w:t>agreed</w:t>
            </w:r>
          </w:p>
        </w:tc>
      </w:tr>
      <w:tr w:rsidR="00E454AB" w:rsidRPr="00E454AB" w14:paraId="260227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17B0" w14:textId="77777777" w:rsidR="00554327" w:rsidRPr="00E454AB" w:rsidRDefault="00554327">
            <w:pPr>
              <w:pStyle w:val="TAL"/>
              <w:rPr>
                <w:sz w:val="16"/>
              </w:rPr>
            </w:pPr>
            <w:r w:rsidRPr="00E454AB">
              <w:rPr>
                <w:sz w:val="16"/>
              </w:rPr>
              <w:t>C1-213133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8C29" w14:textId="77777777" w:rsidR="00554327" w:rsidRPr="00E454AB" w:rsidRDefault="00554327">
            <w:pPr>
              <w:pStyle w:val="TAL"/>
              <w:rPr>
                <w:sz w:val="16"/>
              </w:rPr>
            </w:pPr>
            <w:r w:rsidRPr="00E454AB">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D6D7"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1B6B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942B" w14:textId="77777777" w:rsidR="00554327" w:rsidRPr="00E454AB" w:rsidRDefault="00554327">
            <w:pPr>
              <w:pStyle w:val="TAL"/>
              <w:rPr>
                <w:sz w:val="16"/>
              </w:rPr>
            </w:pPr>
            <w:r w:rsidRPr="00E454AB">
              <w:rPr>
                <w:sz w:val="16"/>
              </w:rPr>
              <w:t>3220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316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C6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EDE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D1C9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02E7" w14:textId="77777777" w:rsidR="00554327" w:rsidRPr="00E454AB" w:rsidRDefault="00554327">
            <w:pPr>
              <w:pStyle w:val="TAL"/>
              <w:rPr>
                <w:sz w:val="16"/>
              </w:rPr>
            </w:pPr>
            <w:r w:rsidRPr="00E454AB">
              <w:rPr>
                <w:sz w:val="16"/>
              </w:rPr>
              <w:t>agreed</w:t>
            </w:r>
          </w:p>
        </w:tc>
      </w:tr>
      <w:tr w:rsidR="00E454AB" w:rsidRPr="00E454AB" w14:paraId="09811E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A3A5" w14:textId="77777777" w:rsidR="00554327" w:rsidRPr="00E454AB" w:rsidRDefault="00554327">
            <w:pPr>
              <w:pStyle w:val="TAL"/>
              <w:rPr>
                <w:sz w:val="16"/>
              </w:rPr>
            </w:pPr>
            <w:r w:rsidRPr="00E454AB">
              <w:rPr>
                <w:sz w:val="16"/>
              </w:rPr>
              <w:t>C1-213134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B1D5"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F766" w14:textId="77777777" w:rsidR="00554327" w:rsidRPr="00E454AB" w:rsidRDefault="00554327">
            <w:pPr>
              <w:pStyle w:val="TAL"/>
              <w:rPr>
                <w:sz w:val="16"/>
              </w:rPr>
            </w:pPr>
            <w:r w:rsidRPr="00E454AB">
              <w:rPr>
                <w:sz w:val="16"/>
              </w:rPr>
              <w:t xml:space="preserve">Ericsson, Qualcomm Incorporated / </w:t>
            </w:r>
            <w:r w:rsidRPr="00E454AB">
              <w:rPr>
                <w:sz w:val="16"/>
              </w:rPr>
              <w:lastRenderedPageBreak/>
              <w:t>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AE51"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1DFC" w14:textId="77777777" w:rsidR="00554327" w:rsidRPr="00E454AB" w:rsidRDefault="00554327">
            <w:pPr>
              <w:pStyle w:val="TAL"/>
              <w:rPr>
                <w:sz w:val="16"/>
              </w:rPr>
            </w:pPr>
            <w:r w:rsidRPr="00E454AB">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2E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88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625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986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2187" w14:textId="77777777" w:rsidR="00554327" w:rsidRPr="00E454AB" w:rsidRDefault="00554327">
            <w:pPr>
              <w:pStyle w:val="TAL"/>
              <w:rPr>
                <w:sz w:val="16"/>
              </w:rPr>
            </w:pPr>
            <w:r w:rsidRPr="00E454AB">
              <w:rPr>
                <w:sz w:val="16"/>
              </w:rPr>
              <w:t>revised</w:t>
            </w:r>
          </w:p>
        </w:tc>
      </w:tr>
      <w:tr w:rsidR="00E454AB" w:rsidRPr="00E454AB" w14:paraId="21B204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87D3" w14:textId="77777777" w:rsidR="00554327" w:rsidRPr="00E454AB" w:rsidRDefault="00554327">
            <w:pPr>
              <w:pStyle w:val="TAL"/>
              <w:rPr>
                <w:sz w:val="16"/>
              </w:rPr>
            </w:pPr>
            <w:r w:rsidRPr="00E454AB">
              <w:rPr>
                <w:sz w:val="16"/>
              </w:rPr>
              <w:t>C1-213836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739C"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E5DD"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1FF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D213" w14:textId="77777777" w:rsidR="00554327" w:rsidRPr="00E454AB" w:rsidRDefault="00554327">
            <w:pPr>
              <w:pStyle w:val="TAL"/>
              <w:rPr>
                <w:sz w:val="16"/>
              </w:rPr>
            </w:pPr>
            <w:r w:rsidRPr="00E454AB">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00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D0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1EC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A50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7987" w14:textId="77777777" w:rsidR="00554327" w:rsidRPr="00E454AB" w:rsidRDefault="00554327">
            <w:pPr>
              <w:pStyle w:val="TAL"/>
              <w:rPr>
                <w:sz w:val="16"/>
              </w:rPr>
            </w:pPr>
            <w:r w:rsidRPr="00E454AB">
              <w:rPr>
                <w:sz w:val="16"/>
              </w:rPr>
              <w:t>agreed</w:t>
            </w:r>
          </w:p>
        </w:tc>
      </w:tr>
      <w:tr w:rsidR="00E454AB" w:rsidRPr="00E454AB" w14:paraId="644976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1E37" w14:textId="77777777" w:rsidR="00554327" w:rsidRPr="00E454AB" w:rsidRDefault="00554327">
            <w:pPr>
              <w:pStyle w:val="TAL"/>
              <w:rPr>
                <w:sz w:val="16"/>
              </w:rPr>
            </w:pPr>
            <w:r w:rsidRPr="00E454AB">
              <w:rPr>
                <w:sz w:val="16"/>
              </w:rPr>
              <w:t>C1-213135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F74E" w14:textId="77777777" w:rsidR="00554327" w:rsidRPr="00E454AB" w:rsidRDefault="00554327">
            <w:pPr>
              <w:pStyle w:val="TAL"/>
              <w:rPr>
                <w:sz w:val="16"/>
              </w:rPr>
            </w:pPr>
            <w:r w:rsidRPr="00E454AB">
              <w:rPr>
                <w:sz w:val="16"/>
              </w:rPr>
              <w:t>NAS Count alignment at S1 to N1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1E3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E4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FF10" w14:textId="77777777" w:rsidR="00554327" w:rsidRPr="00E454AB" w:rsidRDefault="00554327">
            <w:pPr>
              <w:pStyle w:val="TAL"/>
              <w:rPr>
                <w:sz w:val="16"/>
              </w:rPr>
            </w:pPr>
            <w:r w:rsidRPr="00E454AB">
              <w:rPr>
                <w:sz w:val="16"/>
              </w:rPr>
              <w:t>3222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D40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6B8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24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09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7D15" w14:textId="77777777" w:rsidR="00554327" w:rsidRPr="00E454AB" w:rsidRDefault="00554327">
            <w:pPr>
              <w:pStyle w:val="TAL"/>
              <w:rPr>
                <w:sz w:val="16"/>
              </w:rPr>
            </w:pPr>
            <w:r w:rsidRPr="00E454AB">
              <w:rPr>
                <w:sz w:val="16"/>
              </w:rPr>
              <w:t>postponed</w:t>
            </w:r>
          </w:p>
        </w:tc>
      </w:tr>
      <w:tr w:rsidR="00E454AB" w:rsidRPr="00E454AB" w14:paraId="4F4CEE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7C82" w14:textId="77777777" w:rsidR="00554327" w:rsidRPr="00E454AB" w:rsidRDefault="00554327">
            <w:pPr>
              <w:pStyle w:val="TAL"/>
              <w:rPr>
                <w:sz w:val="16"/>
              </w:rPr>
            </w:pPr>
            <w:r w:rsidRPr="00E454AB">
              <w:rPr>
                <w:sz w:val="16"/>
              </w:rPr>
              <w:t>C1-213144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75F8" w14:textId="77777777" w:rsidR="00554327" w:rsidRPr="00E454AB" w:rsidRDefault="00554327">
            <w:pPr>
              <w:pStyle w:val="TAL"/>
              <w:rPr>
                <w:sz w:val="16"/>
              </w:rPr>
            </w:pPr>
            <w:r w:rsidRPr="00E454AB">
              <w:rPr>
                <w:sz w:val="16"/>
              </w:rPr>
              <w:t>Rejecting paging indication in service request procedure for MUSIM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96E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777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A549" w14:textId="77777777" w:rsidR="00554327" w:rsidRPr="00E454AB" w:rsidRDefault="00554327">
            <w:pPr>
              <w:pStyle w:val="TAL"/>
              <w:rPr>
                <w:sz w:val="16"/>
              </w:rPr>
            </w:pPr>
            <w:r w:rsidRPr="00E454AB">
              <w:rPr>
                <w:sz w:val="16"/>
              </w:rPr>
              <w:t>3223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BC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E7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43C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58A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0A90" w14:textId="77777777" w:rsidR="00554327" w:rsidRPr="00E454AB" w:rsidRDefault="00554327">
            <w:pPr>
              <w:pStyle w:val="TAL"/>
              <w:rPr>
                <w:sz w:val="16"/>
              </w:rPr>
            </w:pPr>
            <w:r w:rsidRPr="00E454AB">
              <w:rPr>
                <w:sz w:val="16"/>
              </w:rPr>
              <w:t>merged</w:t>
            </w:r>
          </w:p>
        </w:tc>
      </w:tr>
      <w:tr w:rsidR="00E454AB" w:rsidRPr="00E454AB" w14:paraId="01B5E2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D3E8" w14:textId="77777777" w:rsidR="00554327" w:rsidRPr="00E454AB" w:rsidRDefault="00554327">
            <w:pPr>
              <w:pStyle w:val="TAL"/>
              <w:rPr>
                <w:sz w:val="16"/>
              </w:rPr>
            </w:pPr>
            <w:r w:rsidRPr="00E454AB">
              <w:rPr>
                <w:sz w:val="16"/>
              </w:rPr>
              <w:t>C1-213145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4D96"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595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72D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3445" w14:textId="77777777" w:rsidR="00554327" w:rsidRPr="00E454AB" w:rsidRDefault="00554327">
            <w:pPr>
              <w:pStyle w:val="TAL"/>
              <w:rPr>
                <w:sz w:val="16"/>
              </w:rPr>
            </w:pPr>
            <w:r w:rsidRPr="00E454AB">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06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D20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32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F2C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4F67" w14:textId="77777777" w:rsidR="00554327" w:rsidRPr="00E454AB" w:rsidRDefault="00554327">
            <w:pPr>
              <w:pStyle w:val="TAL"/>
              <w:rPr>
                <w:sz w:val="16"/>
              </w:rPr>
            </w:pPr>
            <w:r w:rsidRPr="00E454AB">
              <w:rPr>
                <w:sz w:val="16"/>
              </w:rPr>
              <w:t>revised</w:t>
            </w:r>
          </w:p>
        </w:tc>
      </w:tr>
      <w:tr w:rsidR="00E454AB" w:rsidRPr="00E454AB" w14:paraId="102928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EEA8" w14:textId="77777777" w:rsidR="00554327" w:rsidRPr="00E454AB" w:rsidRDefault="00554327">
            <w:pPr>
              <w:pStyle w:val="TAL"/>
              <w:rPr>
                <w:sz w:val="16"/>
              </w:rPr>
            </w:pPr>
            <w:r w:rsidRPr="00E454AB">
              <w:rPr>
                <w:sz w:val="16"/>
              </w:rPr>
              <w:t>C1-213657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64BF"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C95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82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FF1A" w14:textId="77777777" w:rsidR="00554327" w:rsidRPr="00E454AB" w:rsidRDefault="00554327">
            <w:pPr>
              <w:pStyle w:val="TAL"/>
              <w:rPr>
                <w:sz w:val="16"/>
              </w:rPr>
            </w:pPr>
            <w:r w:rsidRPr="00E454AB">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433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71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F4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0AC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3333" w14:textId="77777777" w:rsidR="00554327" w:rsidRPr="00E454AB" w:rsidRDefault="00554327">
            <w:pPr>
              <w:pStyle w:val="TAL"/>
              <w:rPr>
                <w:sz w:val="16"/>
              </w:rPr>
            </w:pPr>
            <w:r w:rsidRPr="00E454AB">
              <w:rPr>
                <w:sz w:val="16"/>
              </w:rPr>
              <w:t>agreed</w:t>
            </w:r>
          </w:p>
        </w:tc>
      </w:tr>
      <w:tr w:rsidR="00E454AB" w:rsidRPr="00E454AB" w14:paraId="366E5C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1C94" w14:textId="77777777" w:rsidR="00554327" w:rsidRPr="00E454AB" w:rsidRDefault="00554327">
            <w:pPr>
              <w:pStyle w:val="TAL"/>
              <w:rPr>
                <w:sz w:val="16"/>
              </w:rPr>
            </w:pPr>
            <w:r w:rsidRPr="00E454AB">
              <w:rPr>
                <w:sz w:val="16"/>
              </w:rPr>
              <w:t>C1-213146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145C"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E8E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042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B114" w14:textId="77777777" w:rsidR="00554327" w:rsidRPr="00E454AB" w:rsidRDefault="00554327">
            <w:pPr>
              <w:pStyle w:val="TAL"/>
              <w:rPr>
                <w:sz w:val="16"/>
              </w:rPr>
            </w:pPr>
            <w:r w:rsidRPr="00E454AB">
              <w:rPr>
                <w:sz w:val="16"/>
              </w:rPr>
              <w:t>3225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FC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93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01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913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AF4A" w14:textId="77777777" w:rsidR="00554327" w:rsidRPr="00E454AB" w:rsidRDefault="00554327">
            <w:pPr>
              <w:pStyle w:val="TAL"/>
              <w:rPr>
                <w:sz w:val="16"/>
              </w:rPr>
            </w:pPr>
            <w:r w:rsidRPr="00E454AB">
              <w:rPr>
                <w:sz w:val="16"/>
              </w:rPr>
              <w:t>revised</w:t>
            </w:r>
          </w:p>
        </w:tc>
      </w:tr>
      <w:tr w:rsidR="00E454AB" w:rsidRPr="00E454AB" w14:paraId="6A2A8F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204BE" w14:textId="77777777" w:rsidR="00554327" w:rsidRPr="00E454AB" w:rsidRDefault="00554327">
            <w:pPr>
              <w:pStyle w:val="TAL"/>
              <w:rPr>
                <w:sz w:val="16"/>
              </w:rPr>
            </w:pPr>
            <w:r w:rsidRPr="00E454AB">
              <w:rPr>
                <w:sz w:val="16"/>
              </w:rPr>
              <w:t>C1-213658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B4A7"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5D62" w14:textId="77777777" w:rsidR="00554327" w:rsidRPr="00E454AB" w:rsidRDefault="00554327">
            <w:pPr>
              <w:pStyle w:val="TAL"/>
              <w:rPr>
                <w:sz w:val="16"/>
              </w:rPr>
            </w:pPr>
            <w:r w:rsidRPr="00E454AB">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55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A4A5" w14:textId="77777777" w:rsidR="00554327" w:rsidRPr="00E454AB" w:rsidRDefault="00554327">
            <w:pPr>
              <w:pStyle w:val="TAL"/>
              <w:rPr>
                <w:sz w:val="16"/>
              </w:rPr>
            </w:pPr>
            <w:r w:rsidRPr="00E454AB">
              <w:rPr>
                <w:sz w:val="16"/>
              </w:rPr>
              <w:t>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257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D9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9E4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8C3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2C8A" w14:textId="77777777" w:rsidR="00554327" w:rsidRPr="00E454AB" w:rsidRDefault="00554327">
            <w:pPr>
              <w:pStyle w:val="TAL"/>
              <w:rPr>
                <w:sz w:val="16"/>
              </w:rPr>
            </w:pPr>
            <w:r w:rsidRPr="00E454AB">
              <w:rPr>
                <w:sz w:val="16"/>
              </w:rPr>
              <w:t>agreed</w:t>
            </w:r>
          </w:p>
        </w:tc>
      </w:tr>
      <w:tr w:rsidR="00E454AB" w:rsidRPr="00E454AB" w14:paraId="18C599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5FC" w14:textId="77777777" w:rsidR="00554327" w:rsidRPr="00E454AB" w:rsidRDefault="00554327">
            <w:pPr>
              <w:pStyle w:val="TAL"/>
              <w:rPr>
                <w:sz w:val="16"/>
              </w:rPr>
            </w:pPr>
            <w:r w:rsidRPr="00E454AB">
              <w:rPr>
                <w:sz w:val="16"/>
              </w:rPr>
              <w:t>C1-213147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3833"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B58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9E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1692" w14:textId="77777777" w:rsidR="00554327" w:rsidRPr="00E454AB" w:rsidRDefault="00554327">
            <w:pPr>
              <w:pStyle w:val="TAL"/>
              <w:rPr>
                <w:sz w:val="16"/>
              </w:rPr>
            </w:pPr>
            <w:r w:rsidRPr="00E454AB">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CA2A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A7D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F90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93C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E8E0" w14:textId="77777777" w:rsidR="00554327" w:rsidRPr="00E454AB" w:rsidRDefault="00554327">
            <w:pPr>
              <w:pStyle w:val="TAL"/>
              <w:rPr>
                <w:sz w:val="16"/>
              </w:rPr>
            </w:pPr>
            <w:r w:rsidRPr="00E454AB">
              <w:rPr>
                <w:sz w:val="16"/>
              </w:rPr>
              <w:t>revised</w:t>
            </w:r>
          </w:p>
        </w:tc>
      </w:tr>
      <w:tr w:rsidR="00E454AB" w:rsidRPr="00E454AB" w14:paraId="0845E7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623C" w14:textId="77777777" w:rsidR="00554327" w:rsidRPr="00E454AB" w:rsidRDefault="00554327">
            <w:pPr>
              <w:pStyle w:val="TAL"/>
              <w:rPr>
                <w:sz w:val="16"/>
              </w:rPr>
            </w:pPr>
            <w:r w:rsidRPr="00E454AB">
              <w:rPr>
                <w:sz w:val="16"/>
              </w:rPr>
              <w:t>C1-213660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78E7"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1F58" w14:textId="77777777" w:rsidR="00554327" w:rsidRPr="00E454AB" w:rsidRDefault="00554327">
            <w:pPr>
              <w:pStyle w:val="TAL"/>
              <w:rPr>
                <w:sz w:val="16"/>
              </w:rPr>
            </w:pPr>
            <w:r w:rsidRPr="00E454AB">
              <w:rPr>
                <w:sz w:val="16"/>
              </w:rPr>
              <w:t>Nokia, Nokia Shanghai Bell,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3C3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2F73" w14:textId="77777777" w:rsidR="00554327" w:rsidRPr="00E454AB" w:rsidRDefault="00554327">
            <w:pPr>
              <w:pStyle w:val="TAL"/>
              <w:rPr>
                <w:sz w:val="16"/>
              </w:rPr>
            </w:pPr>
            <w:r w:rsidRPr="00E454AB">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449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36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602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527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9611" w14:textId="77777777" w:rsidR="00554327" w:rsidRPr="00E454AB" w:rsidRDefault="00554327">
            <w:pPr>
              <w:pStyle w:val="TAL"/>
              <w:rPr>
                <w:sz w:val="16"/>
              </w:rPr>
            </w:pPr>
            <w:r w:rsidRPr="00E454AB">
              <w:rPr>
                <w:sz w:val="16"/>
              </w:rPr>
              <w:t>agreed</w:t>
            </w:r>
          </w:p>
        </w:tc>
      </w:tr>
      <w:tr w:rsidR="00E454AB" w:rsidRPr="00E454AB" w14:paraId="4325D3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1F9B1" w14:textId="77777777" w:rsidR="00554327" w:rsidRPr="00E454AB" w:rsidRDefault="00554327">
            <w:pPr>
              <w:pStyle w:val="TAL"/>
              <w:rPr>
                <w:sz w:val="16"/>
              </w:rPr>
            </w:pPr>
            <w:r w:rsidRPr="00E454AB">
              <w:rPr>
                <w:sz w:val="16"/>
              </w:rPr>
              <w:t>C1-213148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E76C"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F84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47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60AC" w14:textId="77777777" w:rsidR="00554327" w:rsidRPr="00E454AB" w:rsidRDefault="00554327">
            <w:pPr>
              <w:pStyle w:val="TAL"/>
              <w:rPr>
                <w:sz w:val="16"/>
              </w:rPr>
            </w:pPr>
            <w:r w:rsidRPr="00E454AB">
              <w:rPr>
                <w:sz w:val="16"/>
              </w:rPr>
              <w:t>3227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636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33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EB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A6F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BB08" w14:textId="77777777" w:rsidR="00554327" w:rsidRPr="00E454AB" w:rsidRDefault="00554327">
            <w:pPr>
              <w:pStyle w:val="TAL"/>
              <w:rPr>
                <w:sz w:val="16"/>
              </w:rPr>
            </w:pPr>
            <w:r w:rsidRPr="00E454AB">
              <w:rPr>
                <w:sz w:val="16"/>
              </w:rPr>
              <w:t>postponed</w:t>
            </w:r>
          </w:p>
        </w:tc>
      </w:tr>
      <w:tr w:rsidR="00E454AB" w:rsidRPr="00E454AB" w14:paraId="714974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44BC" w14:textId="77777777" w:rsidR="00554327" w:rsidRPr="00E454AB" w:rsidRDefault="00554327">
            <w:pPr>
              <w:pStyle w:val="TAL"/>
              <w:rPr>
                <w:sz w:val="16"/>
              </w:rPr>
            </w:pPr>
            <w:r w:rsidRPr="00E454AB">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94E5" w14:textId="77777777" w:rsidR="00554327" w:rsidRPr="00E454AB" w:rsidRDefault="00554327">
            <w:pPr>
              <w:pStyle w:val="TAL"/>
              <w:rPr>
                <w:sz w:val="16"/>
              </w:rPr>
            </w:pPr>
            <w:r w:rsidRPr="00E454AB">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02A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F5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6174" w14:textId="77777777" w:rsidR="00554327" w:rsidRPr="00E454AB" w:rsidRDefault="00554327">
            <w:pPr>
              <w:pStyle w:val="TAL"/>
              <w:rPr>
                <w:sz w:val="16"/>
              </w:rPr>
            </w:pPr>
            <w:r w:rsidRPr="00E454AB">
              <w:rPr>
                <w:sz w:val="16"/>
              </w:rPr>
              <w:t>3228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85A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D1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C0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A2C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F3DF9" w14:textId="77777777" w:rsidR="00554327" w:rsidRPr="00E454AB" w:rsidRDefault="00554327">
            <w:pPr>
              <w:pStyle w:val="TAL"/>
              <w:rPr>
                <w:sz w:val="16"/>
              </w:rPr>
            </w:pPr>
            <w:r w:rsidRPr="00E454AB">
              <w:rPr>
                <w:sz w:val="16"/>
              </w:rPr>
              <w:t>postponed</w:t>
            </w:r>
          </w:p>
        </w:tc>
      </w:tr>
      <w:tr w:rsidR="00E454AB" w:rsidRPr="00E454AB" w14:paraId="4FD590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A2F0" w14:textId="77777777" w:rsidR="00554327" w:rsidRPr="00E454AB" w:rsidRDefault="00554327">
            <w:pPr>
              <w:pStyle w:val="TAL"/>
              <w:rPr>
                <w:sz w:val="16"/>
              </w:rPr>
            </w:pPr>
            <w:r w:rsidRPr="00E454AB">
              <w:rPr>
                <w:sz w:val="16"/>
              </w:rPr>
              <w:t>C1-213154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96F2" w14:textId="77777777" w:rsidR="00554327" w:rsidRPr="00E454AB" w:rsidRDefault="00554327">
            <w:pPr>
              <w:pStyle w:val="TAL"/>
              <w:rPr>
                <w:sz w:val="16"/>
              </w:rPr>
            </w:pPr>
            <w:r w:rsidRPr="00E454AB">
              <w:rPr>
                <w:sz w:val="16"/>
              </w:rPr>
              <w:t>UE actions in case of a CONFIGURATION UPDATE COMMAND message with 5GS registration result IE set to "Registered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9FE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25A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1466" w14:textId="77777777" w:rsidR="00554327" w:rsidRPr="00E454AB" w:rsidRDefault="00554327">
            <w:pPr>
              <w:pStyle w:val="TAL"/>
              <w:rPr>
                <w:sz w:val="16"/>
              </w:rPr>
            </w:pPr>
            <w:r w:rsidRPr="00E454AB">
              <w:rPr>
                <w:sz w:val="16"/>
              </w:rPr>
              <w:t>3229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498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63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42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165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7DCA" w14:textId="77777777" w:rsidR="00554327" w:rsidRPr="00E454AB" w:rsidRDefault="00554327">
            <w:pPr>
              <w:pStyle w:val="TAL"/>
              <w:rPr>
                <w:sz w:val="16"/>
              </w:rPr>
            </w:pPr>
            <w:r w:rsidRPr="00E454AB">
              <w:rPr>
                <w:sz w:val="16"/>
              </w:rPr>
              <w:t>postponed</w:t>
            </w:r>
          </w:p>
        </w:tc>
      </w:tr>
      <w:tr w:rsidR="00E454AB" w:rsidRPr="00E454AB" w14:paraId="56D90B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96CD" w14:textId="77777777" w:rsidR="00554327" w:rsidRPr="00E454AB" w:rsidRDefault="00554327">
            <w:pPr>
              <w:pStyle w:val="TAL"/>
              <w:rPr>
                <w:sz w:val="16"/>
              </w:rPr>
            </w:pPr>
            <w:r w:rsidRPr="00E454AB">
              <w:rPr>
                <w:sz w:val="16"/>
              </w:rPr>
              <w:t>C1-213157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0526"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520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C9F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45EF3" w14:textId="77777777" w:rsidR="00554327" w:rsidRPr="00E454AB" w:rsidRDefault="00554327">
            <w:pPr>
              <w:pStyle w:val="TAL"/>
              <w:rPr>
                <w:sz w:val="16"/>
              </w:rPr>
            </w:pPr>
            <w:r w:rsidRPr="00E454AB">
              <w:rPr>
                <w:sz w:val="16"/>
              </w:rPr>
              <w:t>3230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761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BD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32E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DEA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9E3C" w14:textId="77777777" w:rsidR="00554327" w:rsidRPr="00E454AB" w:rsidRDefault="00554327">
            <w:pPr>
              <w:pStyle w:val="TAL"/>
              <w:rPr>
                <w:sz w:val="16"/>
              </w:rPr>
            </w:pPr>
            <w:r w:rsidRPr="00E454AB">
              <w:rPr>
                <w:sz w:val="16"/>
              </w:rPr>
              <w:t>revised</w:t>
            </w:r>
          </w:p>
        </w:tc>
      </w:tr>
      <w:tr w:rsidR="00E454AB" w:rsidRPr="00E454AB" w14:paraId="06EDF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DDE3" w14:textId="77777777" w:rsidR="00554327" w:rsidRPr="00E454AB" w:rsidRDefault="00554327">
            <w:pPr>
              <w:pStyle w:val="TAL"/>
              <w:rPr>
                <w:sz w:val="16"/>
              </w:rPr>
            </w:pPr>
            <w:r w:rsidRPr="00E454AB">
              <w:rPr>
                <w:sz w:val="16"/>
              </w:rPr>
              <w:t>C1-213669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3791"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70F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C1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3EC21" w14:textId="77777777" w:rsidR="00554327" w:rsidRPr="00E454AB" w:rsidRDefault="00554327">
            <w:pPr>
              <w:pStyle w:val="TAL"/>
              <w:rPr>
                <w:sz w:val="16"/>
              </w:rPr>
            </w:pPr>
            <w:r w:rsidRPr="00E454AB">
              <w:rPr>
                <w:sz w:val="16"/>
              </w:rPr>
              <w:t>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567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56E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206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0D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D659" w14:textId="77777777" w:rsidR="00554327" w:rsidRPr="00E454AB" w:rsidRDefault="00554327">
            <w:pPr>
              <w:pStyle w:val="TAL"/>
              <w:rPr>
                <w:sz w:val="16"/>
              </w:rPr>
            </w:pPr>
            <w:r w:rsidRPr="00E454AB">
              <w:rPr>
                <w:sz w:val="16"/>
              </w:rPr>
              <w:t>agreed</w:t>
            </w:r>
          </w:p>
        </w:tc>
      </w:tr>
      <w:tr w:rsidR="00E454AB" w:rsidRPr="00E454AB" w14:paraId="735F1C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86A4" w14:textId="77777777" w:rsidR="00554327" w:rsidRPr="00E454AB" w:rsidRDefault="00554327">
            <w:pPr>
              <w:pStyle w:val="TAL"/>
              <w:rPr>
                <w:sz w:val="16"/>
              </w:rPr>
            </w:pPr>
            <w:r w:rsidRPr="00E454AB">
              <w:rPr>
                <w:sz w:val="16"/>
              </w:rPr>
              <w:t>C1-213158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2815"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73B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FA6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4EF4" w14:textId="77777777" w:rsidR="00554327" w:rsidRPr="00E454AB" w:rsidRDefault="00554327">
            <w:pPr>
              <w:pStyle w:val="TAL"/>
              <w:rPr>
                <w:sz w:val="16"/>
              </w:rPr>
            </w:pPr>
            <w:r w:rsidRPr="00E454AB">
              <w:rPr>
                <w:sz w:val="16"/>
              </w:rPr>
              <w:t>3231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EB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16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7F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9A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FEA0" w14:textId="77777777" w:rsidR="00554327" w:rsidRPr="00E454AB" w:rsidRDefault="00554327">
            <w:pPr>
              <w:pStyle w:val="TAL"/>
              <w:rPr>
                <w:sz w:val="16"/>
              </w:rPr>
            </w:pPr>
            <w:r w:rsidRPr="00E454AB">
              <w:rPr>
                <w:sz w:val="16"/>
              </w:rPr>
              <w:t>withdrawn</w:t>
            </w:r>
          </w:p>
        </w:tc>
      </w:tr>
      <w:tr w:rsidR="00E454AB" w:rsidRPr="00E454AB" w14:paraId="5F19C6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46A7" w14:textId="77777777" w:rsidR="00554327" w:rsidRPr="00E454AB" w:rsidRDefault="00554327">
            <w:pPr>
              <w:pStyle w:val="TAL"/>
              <w:rPr>
                <w:sz w:val="16"/>
              </w:rPr>
            </w:pPr>
            <w:r w:rsidRPr="00E454AB">
              <w:rPr>
                <w:sz w:val="16"/>
              </w:rPr>
              <w:t>C1-213159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49B6"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AB2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B1F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472A"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DD3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61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493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40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14C6" w14:textId="77777777" w:rsidR="00554327" w:rsidRPr="00E454AB" w:rsidRDefault="00554327">
            <w:pPr>
              <w:pStyle w:val="TAL"/>
              <w:rPr>
                <w:sz w:val="16"/>
              </w:rPr>
            </w:pPr>
            <w:r w:rsidRPr="00E454AB">
              <w:rPr>
                <w:sz w:val="16"/>
              </w:rPr>
              <w:t>revised</w:t>
            </w:r>
          </w:p>
        </w:tc>
      </w:tr>
      <w:tr w:rsidR="00E454AB" w:rsidRPr="00E454AB" w14:paraId="3A0A9F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6271" w14:textId="77777777" w:rsidR="00554327" w:rsidRPr="00E454AB" w:rsidRDefault="00554327">
            <w:pPr>
              <w:pStyle w:val="TAL"/>
              <w:rPr>
                <w:sz w:val="16"/>
              </w:rPr>
            </w:pPr>
            <w:r w:rsidRPr="00E454AB">
              <w:rPr>
                <w:sz w:val="16"/>
              </w:rPr>
              <w:t>C1-213714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8ECC"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0AC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C9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84AC3"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155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D0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77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8B7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BF81" w14:textId="77777777" w:rsidR="00554327" w:rsidRPr="00E454AB" w:rsidRDefault="00554327">
            <w:pPr>
              <w:pStyle w:val="TAL"/>
              <w:rPr>
                <w:sz w:val="16"/>
              </w:rPr>
            </w:pPr>
            <w:r w:rsidRPr="00E454AB">
              <w:rPr>
                <w:sz w:val="16"/>
              </w:rPr>
              <w:t>agreed</w:t>
            </w:r>
          </w:p>
        </w:tc>
      </w:tr>
      <w:tr w:rsidR="00E454AB" w:rsidRPr="00E454AB" w14:paraId="0D0A2E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E0DC" w14:textId="77777777" w:rsidR="00554327" w:rsidRPr="00E454AB" w:rsidRDefault="00554327">
            <w:pPr>
              <w:pStyle w:val="TAL"/>
              <w:rPr>
                <w:sz w:val="16"/>
              </w:rPr>
            </w:pPr>
            <w:r w:rsidRPr="00E454AB">
              <w:rPr>
                <w:sz w:val="16"/>
              </w:rPr>
              <w:t>C1-213922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2B64"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828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6D5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CB0D"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56E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1F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BA7C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36D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C2DC" w14:textId="77777777" w:rsidR="00554327" w:rsidRPr="00E454AB" w:rsidRDefault="00554327">
            <w:pPr>
              <w:pStyle w:val="TAL"/>
              <w:rPr>
                <w:sz w:val="16"/>
              </w:rPr>
            </w:pPr>
            <w:r w:rsidRPr="00E454AB">
              <w:rPr>
                <w:sz w:val="16"/>
              </w:rPr>
              <w:t>withdrawn</w:t>
            </w:r>
          </w:p>
        </w:tc>
      </w:tr>
      <w:tr w:rsidR="00E454AB" w:rsidRPr="00E454AB" w14:paraId="2E3874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FCB9" w14:textId="77777777" w:rsidR="00554327" w:rsidRPr="00E454AB" w:rsidRDefault="00554327">
            <w:pPr>
              <w:pStyle w:val="TAL"/>
              <w:rPr>
                <w:sz w:val="16"/>
              </w:rPr>
            </w:pPr>
            <w:r w:rsidRPr="00E454AB">
              <w:rPr>
                <w:sz w:val="16"/>
              </w:rPr>
              <w:t>C1-213160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3346"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FE1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77C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CD96" w14:textId="77777777" w:rsidR="00554327" w:rsidRPr="00E454AB" w:rsidRDefault="00554327">
            <w:pPr>
              <w:pStyle w:val="TAL"/>
              <w:rPr>
                <w:sz w:val="16"/>
              </w:rPr>
            </w:pPr>
            <w:r w:rsidRPr="00E454AB">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A12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13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8912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46E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C4D1" w14:textId="77777777" w:rsidR="00554327" w:rsidRPr="00E454AB" w:rsidRDefault="00554327">
            <w:pPr>
              <w:pStyle w:val="TAL"/>
              <w:rPr>
                <w:sz w:val="16"/>
              </w:rPr>
            </w:pPr>
            <w:r w:rsidRPr="00E454AB">
              <w:rPr>
                <w:sz w:val="16"/>
              </w:rPr>
              <w:t>revised</w:t>
            </w:r>
          </w:p>
        </w:tc>
      </w:tr>
      <w:tr w:rsidR="00E454AB" w:rsidRPr="00E454AB" w14:paraId="5AF206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90C6" w14:textId="77777777" w:rsidR="00554327" w:rsidRPr="00E454AB" w:rsidRDefault="00554327">
            <w:pPr>
              <w:pStyle w:val="TAL"/>
              <w:rPr>
                <w:sz w:val="16"/>
              </w:rPr>
            </w:pPr>
            <w:r w:rsidRPr="00E454AB">
              <w:rPr>
                <w:sz w:val="16"/>
              </w:rPr>
              <w:t>C1-213937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D3E6"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DB7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7E4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7B61" w14:textId="77777777" w:rsidR="00554327" w:rsidRPr="00E454AB" w:rsidRDefault="00554327">
            <w:pPr>
              <w:pStyle w:val="TAL"/>
              <w:rPr>
                <w:sz w:val="16"/>
              </w:rPr>
            </w:pPr>
            <w:r w:rsidRPr="00E454AB">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0F4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9FF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34B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7E5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6645" w14:textId="77777777" w:rsidR="00554327" w:rsidRPr="00E454AB" w:rsidRDefault="00554327">
            <w:pPr>
              <w:pStyle w:val="TAL"/>
              <w:rPr>
                <w:sz w:val="16"/>
              </w:rPr>
            </w:pPr>
            <w:r w:rsidRPr="00E454AB">
              <w:rPr>
                <w:sz w:val="16"/>
              </w:rPr>
              <w:t>agreed</w:t>
            </w:r>
          </w:p>
        </w:tc>
      </w:tr>
      <w:tr w:rsidR="00E454AB" w:rsidRPr="00E454AB" w14:paraId="6DAB9B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FDBA" w14:textId="77777777" w:rsidR="00554327" w:rsidRPr="00E454AB" w:rsidRDefault="00554327">
            <w:pPr>
              <w:pStyle w:val="TAL"/>
              <w:rPr>
                <w:sz w:val="16"/>
              </w:rPr>
            </w:pPr>
            <w:r w:rsidRPr="00E454AB">
              <w:rPr>
                <w:sz w:val="16"/>
              </w:rPr>
              <w:t>C1-213161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83B0" w14:textId="77777777" w:rsidR="00554327" w:rsidRPr="00E454AB" w:rsidRDefault="00554327">
            <w:pPr>
              <w:pStyle w:val="TAL"/>
              <w:rPr>
                <w:sz w:val="16"/>
              </w:rPr>
            </w:pPr>
            <w:r w:rsidRPr="00E454AB">
              <w:rPr>
                <w:sz w:val="16"/>
              </w:rPr>
              <w:t>Conditions for applying 5G-EA0 for the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DCD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FF2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FC84" w14:textId="77777777" w:rsidR="00554327" w:rsidRPr="00E454AB" w:rsidRDefault="00554327">
            <w:pPr>
              <w:pStyle w:val="TAL"/>
              <w:rPr>
                <w:sz w:val="16"/>
              </w:rPr>
            </w:pPr>
            <w:r w:rsidRPr="00E454AB">
              <w:rPr>
                <w:sz w:val="16"/>
              </w:rPr>
              <w:t>3234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38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E449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75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F48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8E59" w14:textId="77777777" w:rsidR="00554327" w:rsidRPr="00E454AB" w:rsidRDefault="00554327">
            <w:pPr>
              <w:pStyle w:val="TAL"/>
              <w:rPr>
                <w:sz w:val="16"/>
              </w:rPr>
            </w:pPr>
            <w:r w:rsidRPr="00E454AB">
              <w:rPr>
                <w:sz w:val="16"/>
              </w:rPr>
              <w:t>agreed</w:t>
            </w:r>
          </w:p>
        </w:tc>
      </w:tr>
      <w:tr w:rsidR="00E454AB" w:rsidRPr="00E454AB" w14:paraId="0CB5AE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9190" w14:textId="77777777" w:rsidR="00554327" w:rsidRPr="00E454AB" w:rsidRDefault="00554327">
            <w:pPr>
              <w:pStyle w:val="TAL"/>
              <w:rPr>
                <w:sz w:val="16"/>
              </w:rPr>
            </w:pPr>
            <w:r w:rsidRPr="00E454AB">
              <w:rPr>
                <w:sz w:val="16"/>
              </w:rPr>
              <w:t>C1-213162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3D05" w14:textId="77777777" w:rsidR="00554327" w:rsidRPr="00E454AB" w:rsidRDefault="00554327">
            <w:pPr>
              <w:pStyle w:val="TAL"/>
              <w:rPr>
                <w:sz w:val="16"/>
              </w:rPr>
            </w:pPr>
            <w:r w:rsidRPr="00E454AB">
              <w:rPr>
                <w:sz w:val="16"/>
              </w:rPr>
              <w:t>Calculation of SOR-MAC-IAUSF in case length of IE exceeds maximum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BE7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7FF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410D" w14:textId="77777777" w:rsidR="00554327" w:rsidRPr="00E454AB" w:rsidRDefault="00554327">
            <w:pPr>
              <w:pStyle w:val="TAL"/>
              <w:rPr>
                <w:sz w:val="16"/>
              </w:rPr>
            </w:pPr>
            <w:r w:rsidRPr="00E454AB">
              <w:rPr>
                <w:sz w:val="16"/>
              </w:rPr>
              <w:t>3235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7D4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89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47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04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0F75" w14:textId="77777777" w:rsidR="00554327" w:rsidRPr="00E454AB" w:rsidRDefault="00554327">
            <w:pPr>
              <w:pStyle w:val="TAL"/>
              <w:rPr>
                <w:sz w:val="16"/>
              </w:rPr>
            </w:pPr>
            <w:r w:rsidRPr="00E454AB">
              <w:rPr>
                <w:sz w:val="16"/>
              </w:rPr>
              <w:t>postponed</w:t>
            </w:r>
          </w:p>
        </w:tc>
      </w:tr>
      <w:tr w:rsidR="00E454AB" w:rsidRPr="00E454AB" w14:paraId="43045B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A5E4" w14:textId="77777777" w:rsidR="00554327" w:rsidRPr="00E454AB" w:rsidRDefault="00554327">
            <w:pPr>
              <w:pStyle w:val="TAL"/>
              <w:rPr>
                <w:sz w:val="16"/>
              </w:rPr>
            </w:pPr>
            <w:r w:rsidRPr="00E454AB">
              <w:rPr>
                <w:sz w:val="16"/>
              </w:rPr>
              <w:t>C1-213164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EFD2"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3CE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6BA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301F"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0D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95AF"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49C5"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D3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D8F1" w14:textId="77777777" w:rsidR="00554327" w:rsidRPr="00E454AB" w:rsidRDefault="00554327">
            <w:pPr>
              <w:pStyle w:val="TAL"/>
              <w:rPr>
                <w:sz w:val="16"/>
              </w:rPr>
            </w:pPr>
            <w:r w:rsidRPr="00E454AB">
              <w:rPr>
                <w:sz w:val="16"/>
              </w:rPr>
              <w:t>revised</w:t>
            </w:r>
          </w:p>
        </w:tc>
      </w:tr>
      <w:tr w:rsidR="00E454AB" w:rsidRPr="00E454AB" w14:paraId="7E9B24B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58367" w14:textId="77777777" w:rsidR="00554327" w:rsidRPr="00E454AB" w:rsidRDefault="00554327">
            <w:pPr>
              <w:pStyle w:val="TAL"/>
              <w:rPr>
                <w:sz w:val="16"/>
              </w:rPr>
            </w:pPr>
            <w:r w:rsidRPr="00E454AB">
              <w:rPr>
                <w:sz w:val="16"/>
              </w:rPr>
              <w:t>C1-213566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CF79"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32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B33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AFF79"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7FE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7F1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6C3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61D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1EDF" w14:textId="77777777" w:rsidR="00554327" w:rsidRPr="00E454AB" w:rsidRDefault="00554327">
            <w:pPr>
              <w:pStyle w:val="TAL"/>
              <w:rPr>
                <w:sz w:val="16"/>
              </w:rPr>
            </w:pPr>
            <w:r w:rsidRPr="00E454AB">
              <w:rPr>
                <w:sz w:val="16"/>
              </w:rPr>
              <w:t>revised</w:t>
            </w:r>
          </w:p>
        </w:tc>
      </w:tr>
      <w:tr w:rsidR="00E454AB" w:rsidRPr="00E454AB" w14:paraId="744D50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0979" w14:textId="77777777" w:rsidR="00554327" w:rsidRPr="00E454AB" w:rsidRDefault="00554327">
            <w:pPr>
              <w:pStyle w:val="TAL"/>
              <w:rPr>
                <w:sz w:val="16"/>
              </w:rPr>
            </w:pPr>
            <w:r w:rsidRPr="00E454AB">
              <w:rPr>
                <w:sz w:val="16"/>
              </w:rPr>
              <w:t>C1-213939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3901"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B13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046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4A7F"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CAD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93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0C1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323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29B1" w14:textId="77777777" w:rsidR="00554327" w:rsidRPr="00E454AB" w:rsidRDefault="00554327">
            <w:pPr>
              <w:pStyle w:val="TAL"/>
              <w:rPr>
                <w:sz w:val="16"/>
              </w:rPr>
            </w:pPr>
            <w:r w:rsidRPr="00E454AB">
              <w:rPr>
                <w:sz w:val="16"/>
              </w:rPr>
              <w:t>agreed</w:t>
            </w:r>
          </w:p>
        </w:tc>
      </w:tr>
      <w:tr w:rsidR="00E454AB" w:rsidRPr="00E454AB" w14:paraId="2DDA2C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13F6" w14:textId="77777777" w:rsidR="00554327" w:rsidRPr="00E454AB" w:rsidRDefault="00554327">
            <w:pPr>
              <w:pStyle w:val="TAL"/>
              <w:rPr>
                <w:sz w:val="16"/>
              </w:rPr>
            </w:pPr>
            <w:r w:rsidRPr="00E454AB">
              <w:rPr>
                <w:sz w:val="16"/>
              </w:rPr>
              <w:t>C1-213169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B37C" w14:textId="77777777" w:rsidR="00554327" w:rsidRPr="00E454AB" w:rsidRDefault="00554327">
            <w:pPr>
              <w:pStyle w:val="TAL"/>
              <w:rPr>
                <w:sz w:val="16"/>
              </w:rPr>
            </w:pPr>
            <w:r w:rsidRPr="00E454AB">
              <w:rPr>
                <w:sz w:val="16"/>
              </w:rPr>
              <w:t>Various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843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5E7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B439" w14:textId="77777777" w:rsidR="00554327" w:rsidRPr="00E454AB" w:rsidRDefault="00554327">
            <w:pPr>
              <w:pStyle w:val="TAL"/>
              <w:rPr>
                <w:sz w:val="16"/>
              </w:rPr>
            </w:pPr>
            <w:r w:rsidRPr="00E454AB">
              <w:rPr>
                <w:sz w:val="16"/>
              </w:rPr>
              <w:t>3237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B7C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91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B74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6460"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B68E" w14:textId="77777777" w:rsidR="00554327" w:rsidRPr="00E454AB" w:rsidRDefault="00554327">
            <w:pPr>
              <w:pStyle w:val="TAL"/>
              <w:rPr>
                <w:sz w:val="16"/>
              </w:rPr>
            </w:pPr>
            <w:r w:rsidRPr="00E454AB">
              <w:rPr>
                <w:sz w:val="16"/>
              </w:rPr>
              <w:t>agreed</w:t>
            </w:r>
          </w:p>
        </w:tc>
      </w:tr>
      <w:tr w:rsidR="00E454AB" w:rsidRPr="00E454AB" w14:paraId="3AFE3E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2A58" w14:textId="77777777" w:rsidR="00554327" w:rsidRPr="00E454AB" w:rsidRDefault="00554327">
            <w:pPr>
              <w:pStyle w:val="TAL"/>
              <w:rPr>
                <w:sz w:val="16"/>
              </w:rPr>
            </w:pPr>
            <w:r w:rsidRPr="00E454AB">
              <w:rPr>
                <w:sz w:val="16"/>
              </w:rPr>
              <w:t>C1-213170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3D93" w14:textId="77777777" w:rsidR="00554327" w:rsidRPr="00E454AB" w:rsidRDefault="00554327">
            <w:pPr>
              <w:pStyle w:val="TAL"/>
              <w:rPr>
                <w:sz w:val="16"/>
              </w:rPr>
            </w:pPr>
            <w:r w:rsidRPr="00E454AB">
              <w:rPr>
                <w:sz w:val="16"/>
              </w:rPr>
              <w:t>The UE enters the state 5GMM-SERVICE-REQUEST-INITIATED after sending the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EE7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4E2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E831" w14:textId="77777777" w:rsidR="00554327" w:rsidRPr="00E454AB" w:rsidRDefault="00554327">
            <w:pPr>
              <w:pStyle w:val="TAL"/>
              <w:rPr>
                <w:sz w:val="16"/>
              </w:rPr>
            </w:pPr>
            <w:r w:rsidRPr="00E454AB">
              <w:rPr>
                <w:sz w:val="16"/>
              </w:rPr>
              <w:t>3238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83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0E94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525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C65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CEED" w14:textId="77777777" w:rsidR="00554327" w:rsidRPr="00E454AB" w:rsidRDefault="00554327">
            <w:pPr>
              <w:pStyle w:val="TAL"/>
              <w:rPr>
                <w:sz w:val="16"/>
              </w:rPr>
            </w:pPr>
            <w:r w:rsidRPr="00E454AB">
              <w:rPr>
                <w:sz w:val="16"/>
              </w:rPr>
              <w:t>agreed</w:t>
            </w:r>
          </w:p>
        </w:tc>
      </w:tr>
      <w:tr w:rsidR="00E454AB" w:rsidRPr="00E454AB" w14:paraId="795A9E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88F6" w14:textId="77777777" w:rsidR="00554327" w:rsidRPr="00E454AB" w:rsidRDefault="00554327">
            <w:pPr>
              <w:pStyle w:val="TAL"/>
              <w:rPr>
                <w:sz w:val="16"/>
              </w:rPr>
            </w:pPr>
            <w:r w:rsidRPr="00E454AB">
              <w:rPr>
                <w:sz w:val="16"/>
              </w:rPr>
              <w:t>C1-213171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0CFF"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55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AB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FE3D" w14:textId="77777777" w:rsidR="00554327" w:rsidRPr="00E454AB" w:rsidRDefault="00554327">
            <w:pPr>
              <w:pStyle w:val="TAL"/>
              <w:rPr>
                <w:sz w:val="16"/>
              </w:rPr>
            </w:pPr>
            <w:r w:rsidRPr="00E454AB">
              <w:rPr>
                <w:sz w:val="16"/>
              </w:rPr>
              <w:t>3239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173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93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964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365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BC09" w14:textId="77777777" w:rsidR="00554327" w:rsidRPr="00E454AB" w:rsidRDefault="00554327">
            <w:pPr>
              <w:pStyle w:val="TAL"/>
              <w:rPr>
                <w:sz w:val="16"/>
              </w:rPr>
            </w:pPr>
            <w:r w:rsidRPr="00E454AB">
              <w:rPr>
                <w:sz w:val="16"/>
              </w:rPr>
              <w:t>revised</w:t>
            </w:r>
          </w:p>
        </w:tc>
      </w:tr>
      <w:tr w:rsidR="00E454AB" w:rsidRPr="00E454AB" w14:paraId="6D4B52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CFE2" w14:textId="77777777" w:rsidR="00554327" w:rsidRPr="00E454AB" w:rsidRDefault="00554327">
            <w:pPr>
              <w:pStyle w:val="TAL"/>
              <w:rPr>
                <w:sz w:val="16"/>
              </w:rPr>
            </w:pPr>
            <w:r w:rsidRPr="00E454AB">
              <w:rPr>
                <w:sz w:val="16"/>
              </w:rPr>
              <w:t>C1-213723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D177"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9D3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4E4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9571" w14:textId="77777777" w:rsidR="00554327" w:rsidRPr="00E454AB" w:rsidRDefault="00554327">
            <w:pPr>
              <w:pStyle w:val="TAL"/>
              <w:rPr>
                <w:sz w:val="16"/>
              </w:rPr>
            </w:pPr>
            <w:r w:rsidRPr="00E454AB">
              <w:rPr>
                <w:sz w:val="16"/>
              </w:rPr>
              <w:t>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EAD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FF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E5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FFB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EDA2" w14:textId="77777777" w:rsidR="00554327" w:rsidRPr="00E454AB" w:rsidRDefault="00554327">
            <w:pPr>
              <w:pStyle w:val="TAL"/>
              <w:rPr>
                <w:sz w:val="16"/>
              </w:rPr>
            </w:pPr>
            <w:r w:rsidRPr="00E454AB">
              <w:rPr>
                <w:sz w:val="16"/>
              </w:rPr>
              <w:t>agreed</w:t>
            </w:r>
          </w:p>
        </w:tc>
      </w:tr>
      <w:tr w:rsidR="00E454AB" w:rsidRPr="00E454AB" w14:paraId="680487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E197" w14:textId="77777777" w:rsidR="00554327" w:rsidRPr="00E454AB" w:rsidRDefault="00554327">
            <w:pPr>
              <w:pStyle w:val="TAL"/>
              <w:rPr>
                <w:sz w:val="16"/>
              </w:rPr>
            </w:pPr>
            <w:r w:rsidRPr="00E454AB">
              <w:rPr>
                <w:sz w:val="16"/>
              </w:rPr>
              <w:t>C1-213173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610D" w14:textId="77777777" w:rsidR="00554327" w:rsidRPr="00E454AB" w:rsidRDefault="00554327">
            <w:pPr>
              <w:pStyle w:val="TAL"/>
              <w:rPr>
                <w:sz w:val="16"/>
              </w:rPr>
            </w:pPr>
            <w:r w:rsidRPr="00E454AB">
              <w:rPr>
                <w:sz w:val="16"/>
              </w:rPr>
              <w:t>Removing obsolete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320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E53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9BC3" w14:textId="77777777" w:rsidR="00554327" w:rsidRPr="00E454AB" w:rsidRDefault="00554327">
            <w:pPr>
              <w:pStyle w:val="TAL"/>
              <w:rPr>
                <w:sz w:val="16"/>
              </w:rPr>
            </w:pPr>
            <w:r w:rsidRPr="00E454AB">
              <w:rPr>
                <w:sz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82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A8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680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F7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390D" w14:textId="77777777" w:rsidR="00554327" w:rsidRPr="00E454AB" w:rsidRDefault="00554327">
            <w:pPr>
              <w:pStyle w:val="TAL"/>
              <w:rPr>
                <w:sz w:val="16"/>
              </w:rPr>
            </w:pPr>
            <w:r w:rsidRPr="00E454AB">
              <w:rPr>
                <w:sz w:val="16"/>
              </w:rPr>
              <w:t>revised</w:t>
            </w:r>
          </w:p>
        </w:tc>
      </w:tr>
      <w:tr w:rsidR="00E454AB" w:rsidRPr="00E454AB" w14:paraId="63D23E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F96B" w14:textId="77777777" w:rsidR="00554327" w:rsidRPr="00E454AB" w:rsidRDefault="00554327">
            <w:pPr>
              <w:pStyle w:val="TAL"/>
              <w:rPr>
                <w:sz w:val="16"/>
              </w:rPr>
            </w:pPr>
            <w:r w:rsidRPr="00E454AB">
              <w:rPr>
                <w:sz w:val="16"/>
              </w:rPr>
              <w:t>C1-213672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32D9" w14:textId="77777777" w:rsidR="00554327" w:rsidRPr="00E454AB" w:rsidRDefault="00554327">
            <w:pPr>
              <w:pStyle w:val="TAL"/>
              <w:rPr>
                <w:sz w:val="16"/>
              </w:rPr>
            </w:pPr>
            <w:r w:rsidRPr="00E454AB">
              <w:rPr>
                <w:sz w:val="16"/>
              </w:rPr>
              <w:t>Correcting the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726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469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FE66" w14:textId="77777777" w:rsidR="00554327" w:rsidRPr="00E454AB" w:rsidRDefault="00554327">
            <w:pPr>
              <w:pStyle w:val="TAL"/>
              <w:rPr>
                <w:sz w:val="16"/>
              </w:rPr>
            </w:pPr>
            <w:r w:rsidRPr="00E454AB">
              <w:rPr>
                <w:sz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3A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3A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2D0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32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D95A" w14:textId="77777777" w:rsidR="00554327" w:rsidRPr="00E454AB" w:rsidRDefault="00554327">
            <w:pPr>
              <w:pStyle w:val="TAL"/>
              <w:rPr>
                <w:sz w:val="16"/>
              </w:rPr>
            </w:pPr>
            <w:r w:rsidRPr="00E454AB">
              <w:rPr>
                <w:sz w:val="16"/>
              </w:rPr>
              <w:t>agreed</w:t>
            </w:r>
          </w:p>
        </w:tc>
      </w:tr>
      <w:tr w:rsidR="00E454AB" w:rsidRPr="00E454AB" w14:paraId="0DBA2B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F79E" w14:textId="77777777" w:rsidR="00554327" w:rsidRPr="00E454AB" w:rsidRDefault="00554327">
            <w:pPr>
              <w:pStyle w:val="TAL"/>
              <w:rPr>
                <w:sz w:val="16"/>
              </w:rPr>
            </w:pPr>
            <w:r w:rsidRPr="00E454AB">
              <w:rPr>
                <w:sz w:val="16"/>
              </w:rPr>
              <w:t>C1-213176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1A4D" w14:textId="77777777" w:rsidR="00554327" w:rsidRPr="00E454AB" w:rsidRDefault="00554327">
            <w:pPr>
              <w:pStyle w:val="TAL"/>
              <w:rPr>
                <w:sz w:val="16"/>
              </w:rPr>
            </w:pPr>
            <w:r w:rsidRPr="00E454AB">
              <w:rPr>
                <w:sz w:val="16"/>
              </w:rPr>
              <w:t>Disabling of N1 mode capability after change to S1 mode due to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D4C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20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32B8" w14:textId="77777777" w:rsidR="00554327" w:rsidRPr="00E454AB" w:rsidRDefault="00554327">
            <w:pPr>
              <w:pStyle w:val="TAL"/>
              <w:rPr>
                <w:sz w:val="16"/>
              </w:rPr>
            </w:pPr>
            <w:r w:rsidRPr="00E454AB">
              <w:rPr>
                <w:sz w:val="16"/>
              </w:rPr>
              <w:t>3241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85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C6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FDE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676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728B" w14:textId="77777777" w:rsidR="00554327" w:rsidRPr="00E454AB" w:rsidRDefault="00554327">
            <w:pPr>
              <w:pStyle w:val="TAL"/>
              <w:rPr>
                <w:sz w:val="16"/>
              </w:rPr>
            </w:pPr>
            <w:r w:rsidRPr="00E454AB">
              <w:rPr>
                <w:sz w:val="16"/>
              </w:rPr>
              <w:t>postponed</w:t>
            </w:r>
          </w:p>
        </w:tc>
      </w:tr>
      <w:tr w:rsidR="00E454AB" w:rsidRPr="00E454AB" w14:paraId="09D543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0C95" w14:textId="77777777" w:rsidR="00554327" w:rsidRPr="00E454AB" w:rsidRDefault="00554327">
            <w:pPr>
              <w:pStyle w:val="TAL"/>
              <w:rPr>
                <w:sz w:val="16"/>
              </w:rPr>
            </w:pPr>
            <w:r w:rsidRPr="00E454AB">
              <w:rPr>
                <w:sz w:val="16"/>
              </w:rPr>
              <w:t>C1-213177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68F11"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37F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192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FB3B" w14:textId="77777777" w:rsidR="00554327" w:rsidRPr="00E454AB" w:rsidRDefault="00554327">
            <w:pPr>
              <w:pStyle w:val="TAL"/>
              <w:rPr>
                <w:sz w:val="16"/>
              </w:rPr>
            </w:pPr>
            <w:r w:rsidRPr="00E454AB">
              <w:rPr>
                <w:sz w:val="16"/>
              </w:rPr>
              <w:t>3242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EF4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95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0BF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F5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D3A5" w14:textId="77777777" w:rsidR="00554327" w:rsidRPr="00E454AB" w:rsidRDefault="00554327">
            <w:pPr>
              <w:pStyle w:val="TAL"/>
              <w:rPr>
                <w:sz w:val="16"/>
              </w:rPr>
            </w:pPr>
            <w:r w:rsidRPr="00E454AB">
              <w:rPr>
                <w:sz w:val="16"/>
              </w:rPr>
              <w:t>revised</w:t>
            </w:r>
          </w:p>
        </w:tc>
      </w:tr>
      <w:tr w:rsidR="00E454AB" w:rsidRPr="00E454AB" w14:paraId="1AAB80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EDF9" w14:textId="77777777" w:rsidR="00554327" w:rsidRPr="00E454AB" w:rsidRDefault="00554327">
            <w:pPr>
              <w:pStyle w:val="TAL"/>
              <w:rPr>
                <w:sz w:val="16"/>
              </w:rPr>
            </w:pPr>
            <w:r w:rsidRPr="00E454AB">
              <w:rPr>
                <w:sz w:val="16"/>
              </w:rPr>
              <w:t>C1-213725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45C6"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68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25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42C7" w14:textId="77777777" w:rsidR="00554327" w:rsidRPr="00E454AB" w:rsidRDefault="00554327">
            <w:pPr>
              <w:pStyle w:val="TAL"/>
              <w:rPr>
                <w:sz w:val="16"/>
              </w:rPr>
            </w:pPr>
            <w:r w:rsidRPr="00E454AB">
              <w:rPr>
                <w:sz w:val="16"/>
              </w:rPr>
              <w:t>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96E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B24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1FC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714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964B" w14:textId="77777777" w:rsidR="00554327" w:rsidRPr="00E454AB" w:rsidRDefault="00554327">
            <w:pPr>
              <w:pStyle w:val="TAL"/>
              <w:rPr>
                <w:sz w:val="16"/>
              </w:rPr>
            </w:pPr>
            <w:r w:rsidRPr="00E454AB">
              <w:rPr>
                <w:sz w:val="16"/>
              </w:rPr>
              <w:t>agreed</w:t>
            </w:r>
          </w:p>
        </w:tc>
      </w:tr>
      <w:tr w:rsidR="00E454AB" w:rsidRPr="00E454AB" w14:paraId="71B6D3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4229E" w14:textId="77777777" w:rsidR="00554327" w:rsidRPr="00E454AB" w:rsidRDefault="00554327">
            <w:pPr>
              <w:pStyle w:val="TAL"/>
              <w:rPr>
                <w:sz w:val="16"/>
              </w:rPr>
            </w:pPr>
            <w:r w:rsidRPr="00E454AB">
              <w:rPr>
                <w:sz w:val="16"/>
              </w:rPr>
              <w:t>C1-213189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DB8B"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3CA9"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FF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7A61" w14:textId="77777777" w:rsidR="00554327" w:rsidRPr="00E454AB" w:rsidRDefault="00554327">
            <w:pPr>
              <w:pStyle w:val="TAL"/>
              <w:rPr>
                <w:sz w:val="16"/>
              </w:rPr>
            </w:pPr>
            <w:r w:rsidRPr="00E454AB">
              <w:rPr>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CC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69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8B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244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AB27" w14:textId="77777777" w:rsidR="00554327" w:rsidRPr="00E454AB" w:rsidRDefault="00554327">
            <w:pPr>
              <w:pStyle w:val="TAL"/>
              <w:rPr>
                <w:sz w:val="16"/>
              </w:rPr>
            </w:pPr>
            <w:r w:rsidRPr="00E454AB">
              <w:rPr>
                <w:sz w:val="16"/>
              </w:rPr>
              <w:t>revised</w:t>
            </w:r>
          </w:p>
        </w:tc>
      </w:tr>
      <w:tr w:rsidR="00E454AB" w:rsidRPr="00E454AB" w14:paraId="156E73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2765" w14:textId="77777777" w:rsidR="00554327" w:rsidRPr="00E454AB" w:rsidRDefault="00554327">
            <w:pPr>
              <w:pStyle w:val="TAL"/>
              <w:rPr>
                <w:sz w:val="16"/>
              </w:rPr>
            </w:pPr>
            <w:r w:rsidRPr="00E454AB">
              <w:rPr>
                <w:sz w:val="16"/>
              </w:rPr>
              <w:t>C1-213860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F421"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76CC" w14:textId="77777777" w:rsidR="00554327" w:rsidRPr="00E454AB" w:rsidRDefault="00554327">
            <w:pPr>
              <w:pStyle w:val="TAL"/>
              <w:rPr>
                <w:sz w:val="16"/>
              </w:rPr>
            </w:pPr>
            <w:r w:rsidRPr="00E454AB">
              <w:rPr>
                <w:sz w:val="16"/>
              </w:rPr>
              <w:t>Orange, OPPO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3DA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5629" w14:textId="77777777" w:rsidR="00554327" w:rsidRPr="00E454AB" w:rsidRDefault="00554327">
            <w:pPr>
              <w:pStyle w:val="TAL"/>
              <w:rPr>
                <w:sz w:val="16"/>
              </w:rPr>
            </w:pPr>
            <w:r w:rsidRPr="00E454AB">
              <w:rPr>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2D9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241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7A9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025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97A5" w14:textId="77777777" w:rsidR="00554327" w:rsidRPr="00E454AB" w:rsidRDefault="00554327">
            <w:pPr>
              <w:pStyle w:val="TAL"/>
              <w:rPr>
                <w:sz w:val="16"/>
              </w:rPr>
            </w:pPr>
            <w:r w:rsidRPr="00E454AB">
              <w:rPr>
                <w:sz w:val="16"/>
              </w:rPr>
              <w:t>agreed</w:t>
            </w:r>
          </w:p>
        </w:tc>
      </w:tr>
      <w:tr w:rsidR="00E454AB" w:rsidRPr="00E454AB" w14:paraId="6D9506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1768" w14:textId="77777777" w:rsidR="00554327" w:rsidRPr="00E454AB" w:rsidRDefault="00554327">
            <w:pPr>
              <w:pStyle w:val="TAL"/>
              <w:rPr>
                <w:sz w:val="16"/>
              </w:rPr>
            </w:pPr>
            <w:r w:rsidRPr="00E454AB">
              <w:rPr>
                <w:sz w:val="16"/>
              </w:rPr>
              <w:t>C1-213213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BA5C"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4380"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44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4C93" w14:textId="77777777" w:rsidR="00554327" w:rsidRPr="00E454AB" w:rsidRDefault="00554327">
            <w:pPr>
              <w:pStyle w:val="TAL"/>
              <w:rPr>
                <w:sz w:val="16"/>
              </w:rPr>
            </w:pPr>
            <w:r w:rsidRPr="00E454AB">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8E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E7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F79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8C0C"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5072" w14:textId="77777777" w:rsidR="00554327" w:rsidRPr="00E454AB" w:rsidRDefault="00554327">
            <w:pPr>
              <w:pStyle w:val="TAL"/>
              <w:rPr>
                <w:sz w:val="16"/>
              </w:rPr>
            </w:pPr>
            <w:r w:rsidRPr="00E454AB">
              <w:rPr>
                <w:sz w:val="16"/>
              </w:rPr>
              <w:t>revised</w:t>
            </w:r>
          </w:p>
        </w:tc>
      </w:tr>
      <w:tr w:rsidR="00E454AB" w:rsidRPr="00E454AB" w14:paraId="66EDC9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C685" w14:textId="77777777" w:rsidR="00554327" w:rsidRPr="00E454AB" w:rsidRDefault="00554327">
            <w:pPr>
              <w:pStyle w:val="TAL"/>
              <w:rPr>
                <w:sz w:val="16"/>
              </w:rPr>
            </w:pPr>
            <w:r w:rsidRPr="00E454AB">
              <w:rPr>
                <w:sz w:val="16"/>
              </w:rPr>
              <w:t>C1-213766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9809"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6230"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D23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18F1" w14:textId="77777777" w:rsidR="00554327" w:rsidRPr="00E454AB" w:rsidRDefault="00554327">
            <w:pPr>
              <w:pStyle w:val="TAL"/>
              <w:rPr>
                <w:sz w:val="16"/>
              </w:rPr>
            </w:pPr>
            <w:r w:rsidRPr="00E454AB">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CAF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31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2E0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7D11"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A356" w14:textId="77777777" w:rsidR="00554327" w:rsidRPr="00E454AB" w:rsidRDefault="00554327">
            <w:pPr>
              <w:pStyle w:val="TAL"/>
              <w:rPr>
                <w:sz w:val="16"/>
              </w:rPr>
            </w:pPr>
            <w:r w:rsidRPr="00E454AB">
              <w:rPr>
                <w:sz w:val="16"/>
              </w:rPr>
              <w:t>agreed</w:t>
            </w:r>
          </w:p>
        </w:tc>
      </w:tr>
      <w:tr w:rsidR="00E454AB" w:rsidRPr="00E454AB" w14:paraId="395BC4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E4C2" w14:textId="77777777" w:rsidR="00554327" w:rsidRPr="00E454AB" w:rsidRDefault="00554327">
            <w:pPr>
              <w:pStyle w:val="TAL"/>
              <w:rPr>
                <w:sz w:val="16"/>
              </w:rPr>
            </w:pPr>
            <w:r w:rsidRPr="00E454AB">
              <w:rPr>
                <w:sz w:val="16"/>
              </w:rPr>
              <w:t>C1-213214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C078" w14:textId="77777777" w:rsidR="00554327" w:rsidRPr="00E454AB" w:rsidRDefault="00554327">
            <w:pPr>
              <w:pStyle w:val="TAL"/>
              <w:rPr>
                <w:sz w:val="16"/>
              </w:rPr>
            </w:pPr>
            <w:r w:rsidRPr="00E454AB">
              <w:rPr>
                <w:sz w:val="16"/>
              </w:rPr>
              <w:t>Correction of emergency services support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74D7"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2D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E596" w14:textId="77777777" w:rsidR="00554327" w:rsidRPr="00E454AB" w:rsidRDefault="00554327">
            <w:pPr>
              <w:pStyle w:val="TAL"/>
              <w:rPr>
                <w:sz w:val="16"/>
              </w:rPr>
            </w:pPr>
            <w:r w:rsidRPr="00E454AB">
              <w:rPr>
                <w:sz w:val="16"/>
              </w:rPr>
              <w:t>3245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969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01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00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B6C9"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2B29" w14:textId="77777777" w:rsidR="00554327" w:rsidRPr="00E454AB" w:rsidRDefault="00554327">
            <w:pPr>
              <w:pStyle w:val="TAL"/>
              <w:rPr>
                <w:sz w:val="16"/>
              </w:rPr>
            </w:pPr>
            <w:r w:rsidRPr="00E454AB">
              <w:rPr>
                <w:sz w:val="16"/>
              </w:rPr>
              <w:t>postponed</w:t>
            </w:r>
          </w:p>
        </w:tc>
      </w:tr>
      <w:tr w:rsidR="00E454AB" w:rsidRPr="00E454AB" w14:paraId="0F5BE6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040E" w14:textId="77777777" w:rsidR="00554327" w:rsidRPr="00E454AB" w:rsidRDefault="00554327">
            <w:pPr>
              <w:pStyle w:val="TAL"/>
              <w:rPr>
                <w:sz w:val="16"/>
              </w:rPr>
            </w:pPr>
            <w:r w:rsidRPr="00E454AB">
              <w:rPr>
                <w:sz w:val="16"/>
              </w:rPr>
              <w:t>C1-213216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54B7"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E33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D2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24E7"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8C5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62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D1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6080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3109" w14:textId="77777777" w:rsidR="00554327" w:rsidRPr="00E454AB" w:rsidRDefault="00554327">
            <w:pPr>
              <w:pStyle w:val="TAL"/>
              <w:rPr>
                <w:sz w:val="16"/>
              </w:rPr>
            </w:pPr>
            <w:r w:rsidRPr="00E454AB">
              <w:rPr>
                <w:sz w:val="16"/>
              </w:rPr>
              <w:t>revised</w:t>
            </w:r>
          </w:p>
        </w:tc>
      </w:tr>
      <w:tr w:rsidR="00E454AB" w:rsidRPr="00E454AB" w14:paraId="247070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2F4C" w14:textId="77777777" w:rsidR="00554327" w:rsidRPr="00E454AB" w:rsidRDefault="00554327">
            <w:pPr>
              <w:pStyle w:val="TAL"/>
              <w:rPr>
                <w:sz w:val="16"/>
              </w:rPr>
            </w:pPr>
            <w:r w:rsidRPr="00E454AB">
              <w:rPr>
                <w:sz w:val="16"/>
              </w:rPr>
              <w:t>C1-213808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E5399"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D80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FD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CE5D"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971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DD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D9F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A29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1842" w14:textId="77777777" w:rsidR="00554327" w:rsidRPr="00E454AB" w:rsidRDefault="00554327">
            <w:pPr>
              <w:pStyle w:val="TAL"/>
              <w:rPr>
                <w:sz w:val="16"/>
              </w:rPr>
            </w:pPr>
            <w:r w:rsidRPr="00E454AB">
              <w:rPr>
                <w:sz w:val="16"/>
              </w:rPr>
              <w:t>revised</w:t>
            </w:r>
          </w:p>
        </w:tc>
      </w:tr>
      <w:tr w:rsidR="00E454AB" w:rsidRPr="00E454AB" w14:paraId="787245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0D44" w14:textId="77777777" w:rsidR="00554327" w:rsidRPr="00E454AB" w:rsidRDefault="00554327">
            <w:pPr>
              <w:pStyle w:val="TAL"/>
              <w:rPr>
                <w:sz w:val="16"/>
              </w:rPr>
            </w:pPr>
            <w:r w:rsidRPr="00E454AB">
              <w:rPr>
                <w:sz w:val="16"/>
              </w:rPr>
              <w:t>C1-213859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A44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D31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37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00C2"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0F4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14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610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6FE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B526" w14:textId="77777777" w:rsidR="00554327" w:rsidRPr="00E454AB" w:rsidRDefault="00554327">
            <w:pPr>
              <w:pStyle w:val="TAL"/>
              <w:rPr>
                <w:sz w:val="16"/>
              </w:rPr>
            </w:pPr>
            <w:r w:rsidRPr="00E454AB">
              <w:rPr>
                <w:sz w:val="16"/>
              </w:rPr>
              <w:t>agreed</w:t>
            </w:r>
          </w:p>
        </w:tc>
      </w:tr>
      <w:tr w:rsidR="00E454AB" w:rsidRPr="00E454AB" w14:paraId="50F34E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7449" w14:textId="77777777" w:rsidR="00554327" w:rsidRPr="00E454AB" w:rsidRDefault="00554327">
            <w:pPr>
              <w:pStyle w:val="TAL"/>
              <w:rPr>
                <w:sz w:val="16"/>
              </w:rPr>
            </w:pPr>
            <w:r w:rsidRPr="00E454AB">
              <w:rPr>
                <w:sz w:val="16"/>
              </w:rPr>
              <w:t>C1-213217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0223"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EEF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D2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38AC"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D90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CF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E6B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F87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C75F" w14:textId="77777777" w:rsidR="00554327" w:rsidRPr="00E454AB" w:rsidRDefault="00554327">
            <w:pPr>
              <w:pStyle w:val="TAL"/>
              <w:rPr>
                <w:sz w:val="16"/>
              </w:rPr>
            </w:pPr>
            <w:r w:rsidRPr="00E454AB">
              <w:rPr>
                <w:sz w:val="16"/>
              </w:rPr>
              <w:t>revised</w:t>
            </w:r>
          </w:p>
        </w:tc>
      </w:tr>
      <w:tr w:rsidR="00E454AB" w:rsidRPr="00E454AB" w14:paraId="0E43DE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CB92" w14:textId="77777777" w:rsidR="00554327" w:rsidRPr="00E454AB" w:rsidRDefault="00554327">
            <w:pPr>
              <w:pStyle w:val="TAL"/>
              <w:rPr>
                <w:sz w:val="16"/>
              </w:rPr>
            </w:pPr>
            <w:r w:rsidRPr="00E454AB">
              <w:rPr>
                <w:sz w:val="16"/>
              </w:rPr>
              <w:t>C1-213811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6FC4"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6FDE"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844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19A0"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C3A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9D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D44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BB7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EB98" w14:textId="77777777" w:rsidR="00554327" w:rsidRPr="00E454AB" w:rsidRDefault="00554327">
            <w:pPr>
              <w:pStyle w:val="TAL"/>
              <w:rPr>
                <w:sz w:val="16"/>
              </w:rPr>
            </w:pPr>
            <w:r w:rsidRPr="00E454AB">
              <w:rPr>
                <w:sz w:val="16"/>
              </w:rPr>
              <w:t>revised</w:t>
            </w:r>
          </w:p>
        </w:tc>
      </w:tr>
      <w:tr w:rsidR="00E454AB" w:rsidRPr="00E454AB" w14:paraId="48B25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AB72" w14:textId="77777777" w:rsidR="00554327" w:rsidRPr="00E454AB" w:rsidRDefault="00554327">
            <w:pPr>
              <w:pStyle w:val="TAL"/>
              <w:rPr>
                <w:sz w:val="16"/>
              </w:rPr>
            </w:pPr>
            <w:r w:rsidRPr="00E454AB">
              <w:rPr>
                <w:sz w:val="16"/>
              </w:rPr>
              <w:t>C1-213851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1EF6"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A87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F88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2816"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B40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2B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9F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E97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2A1C" w14:textId="77777777" w:rsidR="00554327" w:rsidRPr="00E454AB" w:rsidRDefault="00554327">
            <w:pPr>
              <w:pStyle w:val="TAL"/>
              <w:rPr>
                <w:sz w:val="16"/>
              </w:rPr>
            </w:pPr>
            <w:r w:rsidRPr="00E454AB">
              <w:rPr>
                <w:sz w:val="16"/>
              </w:rPr>
              <w:t>agreed</w:t>
            </w:r>
          </w:p>
        </w:tc>
      </w:tr>
      <w:tr w:rsidR="00E454AB" w:rsidRPr="00E454AB" w14:paraId="30B761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363B" w14:textId="77777777" w:rsidR="00554327" w:rsidRPr="00E454AB" w:rsidRDefault="00554327">
            <w:pPr>
              <w:pStyle w:val="TAL"/>
              <w:rPr>
                <w:sz w:val="16"/>
              </w:rPr>
            </w:pPr>
            <w:r w:rsidRPr="00E454AB">
              <w:rPr>
                <w:sz w:val="16"/>
              </w:rPr>
              <w:t>C1-213218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97E67"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10C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A6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87A8" w14:textId="77777777" w:rsidR="00554327" w:rsidRPr="00E454AB" w:rsidRDefault="00554327">
            <w:pPr>
              <w:pStyle w:val="TAL"/>
              <w:rPr>
                <w:sz w:val="16"/>
              </w:rPr>
            </w:pPr>
            <w:r w:rsidRPr="00E454AB">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1BA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F8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767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D78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D42B" w14:textId="77777777" w:rsidR="00554327" w:rsidRPr="00E454AB" w:rsidRDefault="00554327">
            <w:pPr>
              <w:pStyle w:val="TAL"/>
              <w:rPr>
                <w:sz w:val="16"/>
              </w:rPr>
            </w:pPr>
            <w:r w:rsidRPr="00E454AB">
              <w:rPr>
                <w:sz w:val="16"/>
              </w:rPr>
              <w:t>revised</w:t>
            </w:r>
          </w:p>
        </w:tc>
      </w:tr>
      <w:tr w:rsidR="00E454AB" w:rsidRPr="00E454AB" w14:paraId="6A07A3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3B527" w14:textId="77777777" w:rsidR="00554327" w:rsidRPr="00E454AB" w:rsidRDefault="00554327">
            <w:pPr>
              <w:pStyle w:val="TAL"/>
              <w:rPr>
                <w:sz w:val="16"/>
              </w:rPr>
            </w:pPr>
            <w:r w:rsidRPr="00E454AB">
              <w:rPr>
                <w:sz w:val="16"/>
              </w:rPr>
              <w:t>C1-213813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42D4"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5988F"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5BB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9844" w14:textId="77777777" w:rsidR="00554327" w:rsidRPr="00E454AB" w:rsidRDefault="00554327">
            <w:pPr>
              <w:pStyle w:val="TAL"/>
              <w:rPr>
                <w:sz w:val="16"/>
              </w:rPr>
            </w:pPr>
            <w:r w:rsidRPr="00E454AB">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40F2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B8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AA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354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4FFE" w14:textId="77777777" w:rsidR="00554327" w:rsidRPr="00E454AB" w:rsidRDefault="00554327">
            <w:pPr>
              <w:pStyle w:val="TAL"/>
              <w:rPr>
                <w:sz w:val="16"/>
              </w:rPr>
            </w:pPr>
            <w:r w:rsidRPr="00E454AB">
              <w:rPr>
                <w:sz w:val="16"/>
              </w:rPr>
              <w:t>agreed</w:t>
            </w:r>
          </w:p>
        </w:tc>
      </w:tr>
      <w:tr w:rsidR="00E454AB" w:rsidRPr="00E454AB" w14:paraId="20BE74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D47F5" w14:textId="77777777" w:rsidR="00554327" w:rsidRPr="00E454AB" w:rsidRDefault="00554327">
            <w:pPr>
              <w:pStyle w:val="TAL"/>
              <w:rPr>
                <w:sz w:val="16"/>
              </w:rPr>
            </w:pPr>
            <w:r w:rsidRPr="00E454AB">
              <w:rPr>
                <w:sz w:val="16"/>
              </w:rPr>
              <w:t>C1-213219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4E21"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36CE"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6F8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5195" w14:textId="77777777" w:rsidR="00554327" w:rsidRPr="00E454AB" w:rsidRDefault="00554327">
            <w:pPr>
              <w:pStyle w:val="TAL"/>
              <w:rPr>
                <w:sz w:val="16"/>
              </w:rPr>
            </w:pPr>
            <w:r w:rsidRPr="00E454AB">
              <w:rPr>
                <w:sz w:val="16"/>
              </w:rPr>
              <w:t>3249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A7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D8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CF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A483"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F128" w14:textId="77777777" w:rsidR="00554327" w:rsidRPr="00E454AB" w:rsidRDefault="00554327">
            <w:pPr>
              <w:pStyle w:val="TAL"/>
              <w:rPr>
                <w:sz w:val="16"/>
              </w:rPr>
            </w:pPr>
            <w:r w:rsidRPr="00E454AB">
              <w:rPr>
                <w:sz w:val="16"/>
              </w:rPr>
              <w:t>revised</w:t>
            </w:r>
          </w:p>
        </w:tc>
      </w:tr>
      <w:tr w:rsidR="00E454AB" w:rsidRPr="00E454AB" w14:paraId="69BCE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DB7E" w14:textId="77777777" w:rsidR="00554327" w:rsidRPr="00E454AB" w:rsidRDefault="00554327">
            <w:pPr>
              <w:pStyle w:val="TAL"/>
              <w:rPr>
                <w:sz w:val="16"/>
              </w:rPr>
            </w:pPr>
            <w:r w:rsidRPr="00E454AB">
              <w:rPr>
                <w:sz w:val="16"/>
              </w:rPr>
              <w:t>C1-213656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3F00"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AEC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EE1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C93E" w14:textId="77777777" w:rsidR="00554327" w:rsidRPr="00E454AB" w:rsidRDefault="00554327">
            <w:pPr>
              <w:pStyle w:val="TAL"/>
              <w:rPr>
                <w:sz w:val="16"/>
              </w:rPr>
            </w:pPr>
            <w:r w:rsidRPr="00E454AB">
              <w:rPr>
                <w:sz w:val="16"/>
              </w:rPr>
              <w:t>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FDA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D1D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89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0C5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C650" w14:textId="77777777" w:rsidR="00554327" w:rsidRPr="00E454AB" w:rsidRDefault="00554327">
            <w:pPr>
              <w:pStyle w:val="TAL"/>
              <w:rPr>
                <w:sz w:val="16"/>
              </w:rPr>
            </w:pPr>
            <w:r w:rsidRPr="00E454AB">
              <w:rPr>
                <w:sz w:val="16"/>
              </w:rPr>
              <w:t>agreed</w:t>
            </w:r>
          </w:p>
        </w:tc>
      </w:tr>
      <w:tr w:rsidR="00E454AB" w:rsidRPr="00E454AB" w14:paraId="038315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12BB" w14:textId="77777777" w:rsidR="00554327" w:rsidRPr="00E454AB" w:rsidRDefault="00554327">
            <w:pPr>
              <w:pStyle w:val="TAL"/>
              <w:rPr>
                <w:sz w:val="16"/>
              </w:rPr>
            </w:pPr>
            <w:r w:rsidRPr="00E454AB">
              <w:rPr>
                <w:sz w:val="16"/>
              </w:rPr>
              <w:t>C1-213223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358C"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1CB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79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9F24" w14:textId="77777777" w:rsidR="00554327" w:rsidRPr="00E454AB" w:rsidRDefault="00554327">
            <w:pPr>
              <w:pStyle w:val="TAL"/>
              <w:rPr>
                <w:sz w:val="16"/>
              </w:rPr>
            </w:pPr>
            <w:r w:rsidRPr="00E454AB">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F3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FF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7A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757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883B" w14:textId="77777777" w:rsidR="00554327" w:rsidRPr="00E454AB" w:rsidRDefault="00554327">
            <w:pPr>
              <w:pStyle w:val="TAL"/>
              <w:rPr>
                <w:sz w:val="16"/>
              </w:rPr>
            </w:pPr>
            <w:r w:rsidRPr="00E454AB">
              <w:rPr>
                <w:sz w:val="16"/>
              </w:rPr>
              <w:t>revised</w:t>
            </w:r>
          </w:p>
        </w:tc>
      </w:tr>
      <w:tr w:rsidR="00E454AB" w:rsidRPr="00E454AB" w14:paraId="76D904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09EC" w14:textId="77777777" w:rsidR="00554327" w:rsidRPr="00E454AB" w:rsidRDefault="00554327">
            <w:pPr>
              <w:pStyle w:val="TAL"/>
              <w:rPr>
                <w:sz w:val="16"/>
              </w:rPr>
            </w:pPr>
            <w:r w:rsidRPr="00E454AB">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75C1"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350D7" w14:textId="77777777" w:rsidR="00554327" w:rsidRPr="00E454AB" w:rsidRDefault="00554327">
            <w:pPr>
              <w:pStyle w:val="TAL"/>
              <w:rPr>
                <w:sz w:val="16"/>
              </w:rPr>
            </w:pPr>
            <w:r w:rsidRPr="00E454AB">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3F3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40006" w14:textId="77777777" w:rsidR="00554327" w:rsidRPr="00E454AB" w:rsidRDefault="00554327">
            <w:pPr>
              <w:pStyle w:val="TAL"/>
              <w:rPr>
                <w:sz w:val="16"/>
              </w:rPr>
            </w:pPr>
            <w:r w:rsidRPr="00E454AB">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993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54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BE7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9AAB"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4CA3" w14:textId="77777777" w:rsidR="00554327" w:rsidRPr="00E454AB" w:rsidRDefault="00554327">
            <w:pPr>
              <w:pStyle w:val="TAL"/>
              <w:rPr>
                <w:sz w:val="16"/>
              </w:rPr>
            </w:pPr>
            <w:r w:rsidRPr="00E454AB">
              <w:rPr>
                <w:sz w:val="16"/>
              </w:rPr>
              <w:t>postponed</w:t>
            </w:r>
          </w:p>
        </w:tc>
      </w:tr>
      <w:tr w:rsidR="00E454AB" w:rsidRPr="00E454AB" w14:paraId="298CD8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08B9" w14:textId="77777777" w:rsidR="00554327" w:rsidRPr="00E454AB" w:rsidRDefault="00554327">
            <w:pPr>
              <w:pStyle w:val="TAL"/>
              <w:rPr>
                <w:sz w:val="16"/>
              </w:rPr>
            </w:pPr>
            <w:r w:rsidRPr="00E454AB">
              <w:rPr>
                <w:sz w:val="16"/>
              </w:rPr>
              <w:t>C1-213224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92B9"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A43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9A9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6CCD" w14:textId="77777777" w:rsidR="00554327" w:rsidRPr="00E454AB" w:rsidRDefault="00554327">
            <w:pPr>
              <w:pStyle w:val="TAL"/>
              <w:rPr>
                <w:sz w:val="16"/>
              </w:rPr>
            </w:pPr>
            <w:r w:rsidRPr="00E454AB">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C0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FC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AA0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7D7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7387" w14:textId="77777777" w:rsidR="00554327" w:rsidRPr="00E454AB" w:rsidRDefault="00554327">
            <w:pPr>
              <w:pStyle w:val="TAL"/>
              <w:rPr>
                <w:sz w:val="16"/>
              </w:rPr>
            </w:pPr>
            <w:r w:rsidRPr="00E454AB">
              <w:rPr>
                <w:sz w:val="16"/>
              </w:rPr>
              <w:t>revised</w:t>
            </w:r>
          </w:p>
        </w:tc>
      </w:tr>
      <w:tr w:rsidR="00E454AB" w:rsidRPr="00E454AB" w14:paraId="41B82A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651D" w14:textId="77777777" w:rsidR="00554327" w:rsidRPr="00E454AB" w:rsidRDefault="00554327">
            <w:pPr>
              <w:pStyle w:val="TAL"/>
              <w:rPr>
                <w:sz w:val="16"/>
              </w:rPr>
            </w:pPr>
            <w:r w:rsidRPr="00E454AB">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C6AD"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BD14"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87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AED1" w14:textId="77777777" w:rsidR="00554327" w:rsidRPr="00E454AB" w:rsidRDefault="00554327">
            <w:pPr>
              <w:pStyle w:val="TAL"/>
              <w:rPr>
                <w:sz w:val="16"/>
              </w:rPr>
            </w:pPr>
            <w:r w:rsidRPr="00E454AB">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59B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8D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C18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9EAD"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40FF" w14:textId="77777777" w:rsidR="00554327" w:rsidRPr="00E454AB" w:rsidRDefault="00554327">
            <w:pPr>
              <w:pStyle w:val="TAL"/>
              <w:rPr>
                <w:sz w:val="16"/>
              </w:rPr>
            </w:pPr>
            <w:r w:rsidRPr="00E454AB">
              <w:rPr>
                <w:sz w:val="16"/>
              </w:rPr>
              <w:t>postponed</w:t>
            </w:r>
          </w:p>
        </w:tc>
      </w:tr>
      <w:tr w:rsidR="00E454AB" w:rsidRPr="00E454AB" w14:paraId="64ADCB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6B2C" w14:textId="77777777" w:rsidR="00554327" w:rsidRPr="00E454AB" w:rsidRDefault="00554327">
            <w:pPr>
              <w:pStyle w:val="TAL"/>
              <w:rPr>
                <w:sz w:val="16"/>
              </w:rPr>
            </w:pPr>
            <w:r w:rsidRPr="00E454AB">
              <w:rPr>
                <w:sz w:val="16"/>
              </w:rPr>
              <w:t>C1-213230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55C5" w14:textId="77777777" w:rsidR="00554327" w:rsidRPr="00E454AB" w:rsidRDefault="00554327">
            <w:pPr>
              <w:pStyle w:val="TAL"/>
              <w:rPr>
                <w:sz w:val="16"/>
              </w:rPr>
            </w:pPr>
            <w:r w:rsidRPr="00E454AB">
              <w:rPr>
                <w:sz w:val="16"/>
              </w:rPr>
              <w:t>Introduce new cause value for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37CA"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16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551B" w14:textId="77777777" w:rsidR="00554327" w:rsidRPr="00E454AB" w:rsidRDefault="00554327">
            <w:pPr>
              <w:pStyle w:val="TAL"/>
              <w:rPr>
                <w:sz w:val="16"/>
              </w:rPr>
            </w:pPr>
            <w:r w:rsidRPr="00E454AB">
              <w:rPr>
                <w:sz w:val="16"/>
              </w:rPr>
              <w:t>3252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B6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FC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E70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80A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DFC8" w14:textId="77777777" w:rsidR="00554327" w:rsidRPr="00E454AB" w:rsidRDefault="00554327">
            <w:pPr>
              <w:pStyle w:val="TAL"/>
              <w:rPr>
                <w:sz w:val="16"/>
              </w:rPr>
            </w:pPr>
            <w:r w:rsidRPr="00E454AB">
              <w:rPr>
                <w:sz w:val="16"/>
              </w:rPr>
              <w:t>postponed</w:t>
            </w:r>
          </w:p>
        </w:tc>
      </w:tr>
      <w:tr w:rsidR="00E454AB" w:rsidRPr="00E454AB" w14:paraId="6047A3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ACC8" w14:textId="77777777" w:rsidR="00554327" w:rsidRPr="00E454AB" w:rsidRDefault="00554327">
            <w:pPr>
              <w:pStyle w:val="TAL"/>
              <w:rPr>
                <w:sz w:val="16"/>
              </w:rPr>
            </w:pPr>
            <w:r w:rsidRPr="00E454AB">
              <w:rPr>
                <w:sz w:val="16"/>
              </w:rPr>
              <w:t>C1-213232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71CA" w14:textId="77777777" w:rsidR="00554327" w:rsidRPr="00E454AB" w:rsidRDefault="00554327">
            <w:pPr>
              <w:pStyle w:val="TAL"/>
              <w:rPr>
                <w:sz w:val="16"/>
              </w:rPr>
            </w:pPr>
            <w:r w:rsidRPr="00E454AB">
              <w:rPr>
                <w:sz w:val="16"/>
              </w:rPr>
              <w:t>Editorial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130C"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83D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5F5E" w14:textId="77777777" w:rsidR="00554327" w:rsidRPr="00E454AB" w:rsidRDefault="00554327">
            <w:pPr>
              <w:pStyle w:val="TAL"/>
              <w:rPr>
                <w:sz w:val="16"/>
              </w:rPr>
            </w:pPr>
            <w:r w:rsidRPr="00E454AB">
              <w:rPr>
                <w:sz w:val="16"/>
              </w:rPr>
              <w:t>3253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5C9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B7C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2D5B"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F42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8615" w14:textId="77777777" w:rsidR="00554327" w:rsidRPr="00E454AB" w:rsidRDefault="00554327">
            <w:pPr>
              <w:pStyle w:val="TAL"/>
              <w:rPr>
                <w:sz w:val="16"/>
              </w:rPr>
            </w:pPr>
            <w:r w:rsidRPr="00E454AB">
              <w:rPr>
                <w:sz w:val="16"/>
              </w:rPr>
              <w:t>agreed</w:t>
            </w:r>
          </w:p>
        </w:tc>
      </w:tr>
      <w:tr w:rsidR="00E454AB" w:rsidRPr="00E454AB" w14:paraId="46E084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B7DB" w14:textId="77777777" w:rsidR="00554327" w:rsidRPr="00E454AB" w:rsidRDefault="00554327">
            <w:pPr>
              <w:pStyle w:val="TAL"/>
              <w:rPr>
                <w:sz w:val="16"/>
              </w:rPr>
            </w:pPr>
            <w:r w:rsidRPr="00E454AB">
              <w:rPr>
                <w:sz w:val="16"/>
              </w:rPr>
              <w:t>C1-213241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16F7" w14:textId="77777777" w:rsidR="00554327" w:rsidRPr="00E454AB" w:rsidRDefault="00554327">
            <w:pPr>
              <w:pStyle w:val="TAL"/>
              <w:rPr>
                <w:sz w:val="16"/>
              </w:rPr>
            </w:pPr>
            <w:r w:rsidRPr="00E454AB">
              <w:rPr>
                <w:sz w:val="16"/>
              </w:rPr>
              <w:t>Rejected NSSAI due to reaching max users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C35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CB7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21D3" w14:textId="77777777" w:rsidR="00554327" w:rsidRPr="00E454AB" w:rsidRDefault="00554327">
            <w:pPr>
              <w:pStyle w:val="TAL"/>
              <w:rPr>
                <w:sz w:val="16"/>
              </w:rPr>
            </w:pPr>
            <w:r w:rsidRPr="00E454AB">
              <w:rPr>
                <w:sz w:val="16"/>
              </w:rPr>
              <w:t>3254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63F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92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08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A7A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F017" w14:textId="77777777" w:rsidR="00554327" w:rsidRPr="00E454AB" w:rsidRDefault="00554327">
            <w:pPr>
              <w:pStyle w:val="TAL"/>
              <w:rPr>
                <w:sz w:val="16"/>
              </w:rPr>
            </w:pPr>
            <w:r w:rsidRPr="00E454AB">
              <w:rPr>
                <w:sz w:val="16"/>
              </w:rPr>
              <w:t>postponed</w:t>
            </w:r>
          </w:p>
        </w:tc>
      </w:tr>
      <w:tr w:rsidR="00E454AB" w:rsidRPr="00E454AB" w14:paraId="4714F0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4D5A" w14:textId="77777777" w:rsidR="00554327" w:rsidRPr="00E454AB" w:rsidRDefault="00554327">
            <w:pPr>
              <w:pStyle w:val="TAL"/>
              <w:rPr>
                <w:sz w:val="16"/>
              </w:rPr>
            </w:pPr>
            <w:r w:rsidRPr="00E454AB">
              <w:rPr>
                <w:sz w:val="16"/>
              </w:rPr>
              <w:t>C1-213242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4DE3"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CF49"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0AD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ECD1" w14:textId="77777777" w:rsidR="00554327" w:rsidRPr="00E454AB" w:rsidRDefault="00554327">
            <w:pPr>
              <w:pStyle w:val="TAL"/>
              <w:rPr>
                <w:sz w:val="16"/>
              </w:rPr>
            </w:pPr>
            <w:r w:rsidRPr="00E454AB">
              <w:rPr>
                <w:sz w:val="16"/>
              </w:rPr>
              <w:t>3255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DA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72E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99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1E56" w14:textId="77777777" w:rsidR="00554327" w:rsidRPr="00E454AB" w:rsidRDefault="00554327">
            <w:pPr>
              <w:pStyle w:val="TAL"/>
              <w:rPr>
                <w:sz w:val="16"/>
              </w:rPr>
            </w:pPr>
            <w:r w:rsidRPr="00E454A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A209" w14:textId="77777777" w:rsidR="00554327" w:rsidRPr="00E454AB" w:rsidRDefault="00554327">
            <w:pPr>
              <w:pStyle w:val="TAL"/>
              <w:rPr>
                <w:sz w:val="16"/>
              </w:rPr>
            </w:pPr>
            <w:r w:rsidRPr="00E454AB">
              <w:rPr>
                <w:sz w:val="16"/>
              </w:rPr>
              <w:t>postponed</w:t>
            </w:r>
          </w:p>
        </w:tc>
      </w:tr>
      <w:tr w:rsidR="00E454AB" w:rsidRPr="00E454AB" w14:paraId="2F98A1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4EE6" w14:textId="77777777" w:rsidR="00554327" w:rsidRPr="00E454AB" w:rsidRDefault="00554327">
            <w:pPr>
              <w:pStyle w:val="TAL"/>
              <w:rPr>
                <w:sz w:val="16"/>
              </w:rPr>
            </w:pPr>
            <w:r w:rsidRPr="00E454AB">
              <w:rPr>
                <w:sz w:val="16"/>
              </w:rPr>
              <w:t>C1-213244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702C"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1EAD"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B2C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8323" w14:textId="77777777" w:rsidR="00554327" w:rsidRPr="00E454AB" w:rsidRDefault="00554327">
            <w:pPr>
              <w:pStyle w:val="TAL"/>
              <w:rPr>
                <w:sz w:val="16"/>
              </w:rPr>
            </w:pPr>
            <w:r w:rsidRPr="00E454AB">
              <w:rPr>
                <w:sz w:val="16"/>
              </w:rPr>
              <w:t>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94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5B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A92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8F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8951" w14:textId="77777777" w:rsidR="00554327" w:rsidRPr="00E454AB" w:rsidRDefault="00554327">
            <w:pPr>
              <w:pStyle w:val="TAL"/>
              <w:rPr>
                <w:sz w:val="16"/>
              </w:rPr>
            </w:pPr>
            <w:r w:rsidRPr="00E454AB">
              <w:rPr>
                <w:sz w:val="16"/>
              </w:rPr>
              <w:t>postponed</w:t>
            </w:r>
          </w:p>
        </w:tc>
      </w:tr>
      <w:tr w:rsidR="00E454AB" w:rsidRPr="00E454AB" w14:paraId="705FB3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54E5" w14:textId="77777777" w:rsidR="00554327" w:rsidRPr="00E454AB" w:rsidRDefault="00554327">
            <w:pPr>
              <w:pStyle w:val="TAL"/>
              <w:rPr>
                <w:sz w:val="16"/>
              </w:rPr>
            </w:pPr>
            <w:r w:rsidRPr="00E454AB">
              <w:rPr>
                <w:sz w:val="16"/>
              </w:rPr>
              <w:t>C1-213249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860C" w14:textId="77777777" w:rsidR="00554327" w:rsidRPr="00E454AB" w:rsidRDefault="00554327">
            <w:pPr>
              <w:pStyle w:val="TAL"/>
              <w:rPr>
                <w:sz w:val="16"/>
              </w:rPr>
            </w:pPr>
            <w:r w:rsidRPr="00E454AB">
              <w:rPr>
                <w:sz w:val="16"/>
              </w:rPr>
              <w:t>Introduction of 5GSM cause "maximum number of PDU sessions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3E5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9F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9ED8"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B5A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E6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39F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8A27"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A51B" w14:textId="77777777" w:rsidR="00554327" w:rsidRPr="00E454AB" w:rsidRDefault="00554327">
            <w:pPr>
              <w:pStyle w:val="TAL"/>
              <w:rPr>
                <w:sz w:val="16"/>
              </w:rPr>
            </w:pPr>
            <w:r w:rsidRPr="00E454AB">
              <w:rPr>
                <w:sz w:val="16"/>
              </w:rPr>
              <w:t>merged</w:t>
            </w:r>
          </w:p>
        </w:tc>
      </w:tr>
      <w:tr w:rsidR="00E454AB" w:rsidRPr="00E454AB" w14:paraId="087A3B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08CE4" w14:textId="77777777" w:rsidR="00554327" w:rsidRPr="00E454AB" w:rsidRDefault="00554327">
            <w:pPr>
              <w:pStyle w:val="TAL"/>
              <w:rPr>
                <w:sz w:val="16"/>
              </w:rPr>
            </w:pPr>
            <w:r w:rsidRPr="00E454AB">
              <w:rPr>
                <w:sz w:val="16"/>
              </w:rPr>
              <w:t>C1-213259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D0C8"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6D37"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815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CBF5" w14:textId="77777777" w:rsidR="00554327" w:rsidRPr="00E454AB" w:rsidRDefault="00554327">
            <w:pPr>
              <w:pStyle w:val="TAL"/>
              <w:rPr>
                <w:sz w:val="16"/>
              </w:rPr>
            </w:pPr>
            <w:r w:rsidRPr="00E454AB">
              <w:rPr>
                <w:sz w:val="16"/>
              </w:rPr>
              <w:t>3258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2D1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1F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C83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2CB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0AD5" w14:textId="77777777" w:rsidR="00554327" w:rsidRPr="00E454AB" w:rsidRDefault="00554327">
            <w:pPr>
              <w:pStyle w:val="TAL"/>
              <w:rPr>
                <w:sz w:val="16"/>
              </w:rPr>
            </w:pPr>
            <w:r w:rsidRPr="00E454AB">
              <w:rPr>
                <w:sz w:val="16"/>
              </w:rPr>
              <w:t>revised</w:t>
            </w:r>
          </w:p>
        </w:tc>
      </w:tr>
      <w:tr w:rsidR="00E454AB" w:rsidRPr="00E454AB" w14:paraId="06D8AB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EC8B" w14:textId="77777777" w:rsidR="00554327" w:rsidRPr="00E454AB" w:rsidRDefault="00554327">
            <w:pPr>
              <w:pStyle w:val="TAL"/>
              <w:rPr>
                <w:sz w:val="16"/>
              </w:rPr>
            </w:pPr>
            <w:r w:rsidRPr="00E454AB">
              <w:rPr>
                <w:sz w:val="16"/>
              </w:rPr>
              <w:t>C1-213854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76B0"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259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E72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3F00" w14:textId="77777777" w:rsidR="00554327" w:rsidRPr="00E454AB" w:rsidRDefault="00554327">
            <w:pPr>
              <w:pStyle w:val="TAL"/>
              <w:rPr>
                <w:sz w:val="16"/>
              </w:rPr>
            </w:pPr>
            <w:r w:rsidRPr="00E454AB">
              <w:rPr>
                <w:sz w:val="16"/>
              </w:rPr>
              <w:t>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CF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95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330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271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D3A9" w14:textId="77777777" w:rsidR="00554327" w:rsidRPr="00E454AB" w:rsidRDefault="00554327">
            <w:pPr>
              <w:pStyle w:val="TAL"/>
              <w:rPr>
                <w:sz w:val="16"/>
              </w:rPr>
            </w:pPr>
            <w:r w:rsidRPr="00E454AB">
              <w:rPr>
                <w:sz w:val="16"/>
              </w:rPr>
              <w:t>agreed</w:t>
            </w:r>
          </w:p>
        </w:tc>
      </w:tr>
      <w:tr w:rsidR="00E454AB" w:rsidRPr="00E454AB" w14:paraId="1398B3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7A36" w14:textId="77777777" w:rsidR="00554327" w:rsidRPr="00E454AB" w:rsidRDefault="00554327">
            <w:pPr>
              <w:pStyle w:val="TAL"/>
              <w:rPr>
                <w:sz w:val="16"/>
              </w:rPr>
            </w:pPr>
            <w:r w:rsidRPr="00E454AB">
              <w:rPr>
                <w:sz w:val="16"/>
              </w:rPr>
              <w:t>C1-213260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39CB"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E1D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88D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8ABB" w14:textId="77777777" w:rsidR="00554327" w:rsidRPr="00E454AB" w:rsidRDefault="00554327">
            <w:pPr>
              <w:pStyle w:val="TAL"/>
              <w:rPr>
                <w:sz w:val="16"/>
              </w:rPr>
            </w:pPr>
            <w:r w:rsidRPr="00E454AB">
              <w:rPr>
                <w:sz w:val="16"/>
              </w:rPr>
              <w:t>3259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ED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9D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DAB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ADE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1D17" w14:textId="77777777" w:rsidR="00554327" w:rsidRPr="00E454AB" w:rsidRDefault="00554327">
            <w:pPr>
              <w:pStyle w:val="TAL"/>
              <w:rPr>
                <w:sz w:val="16"/>
              </w:rPr>
            </w:pPr>
            <w:r w:rsidRPr="00E454AB">
              <w:rPr>
                <w:sz w:val="16"/>
              </w:rPr>
              <w:t>revised</w:t>
            </w:r>
          </w:p>
        </w:tc>
      </w:tr>
      <w:tr w:rsidR="00E454AB" w:rsidRPr="00E454AB" w14:paraId="0A5BC8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2B08" w14:textId="77777777" w:rsidR="00554327" w:rsidRPr="00E454AB" w:rsidRDefault="00554327">
            <w:pPr>
              <w:pStyle w:val="TAL"/>
              <w:rPr>
                <w:sz w:val="16"/>
              </w:rPr>
            </w:pPr>
            <w:r w:rsidRPr="00E454AB">
              <w:rPr>
                <w:sz w:val="16"/>
              </w:rPr>
              <w:t>C1-213855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B855"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7A5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E6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7066" w14:textId="77777777" w:rsidR="00554327" w:rsidRPr="00E454AB" w:rsidRDefault="00554327">
            <w:pPr>
              <w:pStyle w:val="TAL"/>
              <w:rPr>
                <w:sz w:val="16"/>
              </w:rPr>
            </w:pPr>
            <w:r w:rsidRPr="00E454AB">
              <w:rPr>
                <w:sz w:val="16"/>
              </w:rPr>
              <w:t>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B4A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211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17D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B028"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BD94" w14:textId="77777777" w:rsidR="00554327" w:rsidRPr="00E454AB" w:rsidRDefault="00554327">
            <w:pPr>
              <w:pStyle w:val="TAL"/>
              <w:rPr>
                <w:sz w:val="16"/>
              </w:rPr>
            </w:pPr>
            <w:r w:rsidRPr="00E454AB">
              <w:rPr>
                <w:sz w:val="16"/>
              </w:rPr>
              <w:t>agreed</w:t>
            </w:r>
          </w:p>
        </w:tc>
      </w:tr>
      <w:tr w:rsidR="00E454AB" w:rsidRPr="00E454AB" w14:paraId="4B2184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234" w14:textId="77777777" w:rsidR="00554327" w:rsidRPr="00E454AB" w:rsidRDefault="00554327">
            <w:pPr>
              <w:pStyle w:val="TAL"/>
              <w:rPr>
                <w:sz w:val="16"/>
              </w:rPr>
            </w:pPr>
            <w:r w:rsidRPr="00E454AB">
              <w:rPr>
                <w:sz w:val="16"/>
              </w:rPr>
              <w:t>C1-213261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4043"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F81F"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966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B349"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A9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AD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8E9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95E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2865" w14:textId="77777777" w:rsidR="00554327" w:rsidRPr="00E454AB" w:rsidRDefault="00554327">
            <w:pPr>
              <w:pStyle w:val="TAL"/>
              <w:rPr>
                <w:sz w:val="16"/>
              </w:rPr>
            </w:pPr>
            <w:r w:rsidRPr="00E454AB">
              <w:rPr>
                <w:sz w:val="16"/>
              </w:rPr>
              <w:t>revised</w:t>
            </w:r>
          </w:p>
        </w:tc>
      </w:tr>
      <w:tr w:rsidR="00E454AB" w:rsidRPr="00E454AB" w14:paraId="33C6D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A798" w14:textId="77777777" w:rsidR="00554327" w:rsidRPr="00E454AB" w:rsidRDefault="00554327">
            <w:pPr>
              <w:pStyle w:val="TAL"/>
              <w:rPr>
                <w:sz w:val="16"/>
              </w:rPr>
            </w:pPr>
            <w:r w:rsidRPr="00E454AB">
              <w:rPr>
                <w:sz w:val="16"/>
              </w:rPr>
              <w:t>C1-213856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5C17"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D173"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DC4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7B4A"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79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109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1A8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3997"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955" w14:textId="77777777" w:rsidR="00554327" w:rsidRPr="00E454AB" w:rsidRDefault="00554327">
            <w:pPr>
              <w:pStyle w:val="TAL"/>
              <w:rPr>
                <w:sz w:val="16"/>
              </w:rPr>
            </w:pPr>
            <w:r w:rsidRPr="00E454AB">
              <w:rPr>
                <w:sz w:val="16"/>
              </w:rPr>
              <w:t>agreed</w:t>
            </w:r>
          </w:p>
        </w:tc>
      </w:tr>
      <w:tr w:rsidR="00E454AB" w:rsidRPr="00E454AB" w14:paraId="5B64DD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A19C" w14:textId="77777777" w:rsidR="00554327" w:rsidRPr="00E454AB" w:rsidRDefault="00554327">
            <w:pPr>
              <w:pStyle w:val="TAL"/>
              <w:rPr>
                <w:sz w:val="16"/>
              </w:rPr>
            </w:pPr>
            <w:r w:rsidRPr="00E454AB">
              <w:rPr>
                <w:sz w:val="16"/>
              </w:rPr>
              <w:t>C1-213265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D242"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201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04B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018D" w14:textId="77777777" w:rsidR="00554327" w:rsidRPr="00E454AB" w:rsidRDefault="00554327">
            <w:pPr>
              <w:pStyle w:val="TAL"/>
              <w:rPr>
                <w:sz w:val="16"/>
              </w:rPr>
            </w:pPr>
            <w:r w:rsidRPr="00E454AB">
              <w:rPr>
                <w:sz w:val="16"/>
              </w:rPr>
              <w:t>3261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2C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5A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5B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CDB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2BA3" w14:textId="77777777" w:rsidR="00554327" w:rsidRPr="00E454AB" w:rsidRDefault="00554327">
            <w:pPr>
              <w:pStyle w:val="TAL"/>
              <w:rPr>
                <w:sz w:val="16"/>
              </w:rPr>
            </w:pPr>
            <w:r w:rsidRPr="00E454AB">
              <w:rPr>
                <w:sz w:val="16"/>
              </w:rPr>
              <w:t>revised</w:t>
            </w:r>
          </w:p>
        </w:tc>
      </w:tr>
      <w:tr w:rsidR="00E454AB" w:rsidRPr="00E454AB" w14:paraId="707D8A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07C2" w14:textId="77777777" w:rsidR="00554327" w:rsidRPr="00E454AB" w:rsidRDefault="00554327">
            <w:pPr>
              <w:pStyle w:val="TAL"/>
              <w:rPr>
                <w:sz w:val="16"/>
              </w:rPr>
            </w:pPr>
            <w:r w:rsidRPr="00E454AB">
              <w:rPr>
                <w:sz w:val="16"/>
              </w:rPr>
              <w:t>C1-213830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888E"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525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2B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E6D2" w14:textId="77777777" w:rsidR="00554327" w:rsidRPr="00E454AB" w:rsidRDefault="00554327">
            <w:pPr>
              <w:pStyle w:val="TAL"/>
              <w:rPr>
                <w:sz w:val="16"/>
              </w:rPr>
            </w:pPr>
            <w:r w:rsidRPr="00E454AB">
              <w:rPr>
                <w:sz w:val="16"/>
              </w:rPr>
              <w:t>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CDD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C33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F69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B2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1E62" w14:textId="77777777" w:rsidR="00554327" w:rsidRPr="00E454AB" w:rsidRDefault="00554327">
            <w:pPr>
              <w:pStyle w:val="TAL"/>
              <w:rPr>
                <w:sz w:val="16"/>
              </w:rPr>
            </w:pPr>
            <w:r w:rsidRPr="00E454AB">
              <w:rPr>
                <w:sz w:val="16"/>
              </w:rPr>
              <w:t>agreed</w:t>
            </w:r>
          </w:p>
        </w:tc>
      </w:tr>
      <w:tr w:rsidR="00E454AB" w:rsidRPr="00E454AB" w14:paraId="48403E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4485" w14:textId="77777777" w:rsidR="00554327" w:rsidRPr="00E454AB" w:rsidRDefault="00554327">
            <w:pPr>
              <w:pStyle w:val="TAL"/>
              <w:rPr>
                <w:sz w:val="16"/>
              </w:rPr>
            </w:pPr>
            <w:r w:rsidRPr="00E454AB">
              <w:rPr>
                <w:sz w:val="16"/>
              </w:rPr>
              <w:t>C1-213266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73C3"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EA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3C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D1AC" w14:textId="77777777" w:rsidR="00554327" w:rsidRPr="00E454AB" w:rsidRDefault="00554327">
            <w:pPr>
              <w:pStyle w:val="TAL"/>
              <w:rPr>
                <w:sz w:val="16"/>
              </w:rPr>
            </w:pPr>
            <w:r w:rsidRPr="00E454AB">
              <w:rPr>
                <w:sz w:val="16"/>
              </w:rPr>
              <w:t>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8A0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0083"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96DB" w14:textId="77777777" w:rsidR="00554327" w:rsidRPr="00E454AB" w:rsidRDefault="00554327">
            <w:pPr>
              <w:pStyle w:val="TAL"/>
              <w:rPr>
                <w:sz w:val="16"/>
              </w:rPr>
            </w:pPr>
            <w:r w:rsidRPr="00E454AB">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0D4E"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1038" w14:textId="77777777" w:rsidR="00554327" w:rsidRPr="00E454AB" w:rsidRDefault="00554327">
            <w:pPr>
              <w:pStyle w:val="TAL"/>
              <w:rPr>
                <w:sz w:val="16"/>
              </w:rPr>
            </w:pPr>
            <w:r w:rsidRPr="00E454AB">
              <w:rPr>
                <w:sz w:val="16"/>
              </w:rPr>
              <w:t>revised</w:t>
            </w:r>
          </w:p>
        </w:tc>
      </w:tr>
      <w:tr w:rsidR="00E454AB" w:rsidRPr="00E454AB" w14:paraId="3F25E4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3EB4" w14:textId="77777777" w:rsidR="00554327" w:rsidRPr="00E454AB" w:rsidRDefault="00554327">
            <w:pPr>
              <w:pStyle w:val="TAL"/>
              <w:rPr>
                <w:sz w:val="16"/>
              </w:rPr>
            </w:pPr>
            <w:r w:rsidRPr="00E454AB">
              <w:rPr>
                <w:sz w:val="16"/>
              </w:rPr>
              <w:t>C1-213832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6957"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024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19B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6D5A" w14:textId="77777777" w:rsidR="00554327" w:rsidRPr="00E454AB" w:rsidRDefault="00554327">
            <w:pPr>
              <w:pStyle w:val="TAL"/>
              <w:rPr>
                <w:sz w:val="16"/>
              </w:rPr>
            </w:pPr>
            <w:r w:rsidRPr="00E454AB">
              <w:rPr>
                <w:sz w:val="16"/>
              </w:rPr>
              <w:t>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C53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15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1038"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EEB8"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B490" w14:textId="77777777" w:rsidR="00554327" w:rsidRPr="00E454AB" w:rsidRDefault="00554327">
            <w:pPr>
              <w:pStyle w:val="TAL"/>
              <w:rPr>
                <w:sz w:val="16"/>
              </w:rPr>
            </w:pPr>
            <w:r w:rsidRPr="00E454AB">
              <w:rPr>
                <w:sz w:val="16"/>
              </w:rPr>
              <w:t>agreed</w:t>
            </w:r>
          </w:p>
        </w:tc>
      </w:tr>
      <w:tr w:rsidR="00E454AB" w:rsidRPr="00E454AB" w14:paraId="101734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239D" w14:textId="77777777" w:rsidR="00554327" w:rsidRPr="00E454AB" w:rsidRDefault="00554327">
            <w:pPr>
              <w:pStyle w:val="TAL"/>
              <w:rPr>
                <w:sz w:val="16"/>
              </w:rPr>
            </w:pPr>
            <w:r w:rsidRPr="00E454AB">
              <w:rPr>
                <w:sz w:val="16"/>
              </w:rPr>
              <w:t>C1-213263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FC26" w14:textId="77777777" w:rsidR="00554327" w:rsidRPr="00E454AB" w:rsidRDefault="00554327">
            <w:pPr>
              <w:pStyle w:val="TAL"/>
              <w:rPr>
                <w:sz w:val="16"/>
              </w:rPr>
            </w:pPr>
            <w:r w:rsidRPr="00E454AB">
              <w:rPr>
                <w:sz w:val="16"/>
              </w:rPr>
              <w:t>Abnormal case in the PDU session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2DE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A03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C7F3" w14:textId="77777777" w:rsidR="00554327" w:rsidRPr="00E454AB" w:rsidRDefault="00554327">
            <w:pPr>
              <w:pStyle w:val="TAL"/>
              <w:rPr>
                <w:sz w:val="16"/>
              </w:rPr>
            </w:pPr>
            <w:r w:rsidRPr="00E454AB">
              <w:rPr>
                <w:sz w:val="16"/>
              </w:rPr>
              <w:t>3263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A6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DC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5A3F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553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A740" w14:textId="77777777" w:rsidR="00554327" w:rsidRPr="00E454AB" w:rsidRDefault="00554327">
            <w:pPr>
              <w:pStyle w:val="TAL"/>
              <w:rPr>
                <w:sz w:val="16"/>
              </w:rPr>
            </w:pPr>
            <w:r w:rsidRPr="00E454AB">
              <w:rPr>
                <w:sz w:val="16"/>
              </w:rPr>
              <w:t>agreed</w:t>
            </w:r>
          </w:p>
        </w:tc>
      </w:tr>
      <w:tr w:rsidR="00E454AB" w:rsidRPr="00E454AB" w14:paraId="5C9F0B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E538" w14:textId="77777777" w:rsidR="00554327" w:rsidRPr="00E454AB" w:rsidRDefault="00554327">
            <w:pPr>
              <w:pStyle w:val="TAL"/>
              <w:rPr>
                <w:sz w:val="16"/>
              </w:rPr>
            </w:pPr>
            <w:r w:rsidRPr="00E454AB">
              <w:rPr>
                <w:sz w:val="16"/>
              </w:rPr>
              <w:t>C1-213264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7FBF"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732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F59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5C54" w14:textId="77777777" w:rsidR="00554327" w:rsidRPr="00E454AB" w:rsidRDefault="00554327">
            <w:pPr>
              <w:pStyle w:val="TAL"/>
              <w:rPr>
                <w:sz w:val="16"/>
              </w:rPr>
            </w:pPr>
            <w:r w:rsidRPr="00E454AB">
              <w:rPr>
                <w:sz w:val="16"/>
              </w:rPr>
              <w:t>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E9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29D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F5F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15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BA4E" w14:textId="77777777" w:rsidR="00554327" w:rsidRPr="00E454AB" w:rsidRDefault="00554327">
            <w:pPr>
              <w:pStyle w:val="TAL"/>
              <w:rPr>
                <w:sz w:val="16"/>
              </w:rPr>
            </w:pPr>
            <w:r w:rsidRPr="00E454AB">
              <w:rPr>
                <w:sz w:val="16"/>
              </w:rPr>
              <w:t>revised</w:t>
            </w:r>
          </w:p>
        </w:tc>
      </w:tr>
      <w:tr w:rsidR="00E454AB" w:rsidRPr="00E454AB" w14:paraId="71C44B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5878" w14:textId="77777777" w:rsidR="00554327" w:rsidRPr="00E454AB" w:rsidRDefault="00554327">
            <w:pPr>
              <w:pStyle w:val="TAL"/>
              <w:rPr>
                <w:sz w:val="16"/>
              </w:rPr>
            </w:pPr>
            <w:r w:rsidRPr="00E454AB">
              <w:rPr>
                <w:sz w:val="16"/>
              </w:rPr>
              <w:t>C1-213829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E543"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03D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55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9752" w14:textId="77777777" w:rsidR="00554327" w:rsidRPr="00E454AB" w:rsidRDefault="00554327">
            <w:pPr>
              <w:pStyle w:val="TAL"/>
              <w:rPr>
                <w:sz w:val="16"/>
              </w:rPr>
            </w:pPr>
            <w:r w:rsidRPr="00E454AB">
              <w:rPr>
                <w:sz w:val="16"/>
              </w:rPr>
              <w:t>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168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2E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49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ED6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55D9" w14:textId="77777777" w:rsidR="00554327" w:rsidRPr="00E454AB" w:rsidRDefault="00554327">
            <w:pPr>
              <w:pStyle w:val="TAL"/>
              <w:rPr>
                <w:sz w:val="16"/>
              </w:rPr>
            </w:pPr>
            <w:r w:rsidRPr="00E454AB">
              <w:rPr>
                <w:sz w:val="16"/>
              </w:rPr>
              <w:t>agreed</w:t>
            </w:r>
          </w:p>
        </w:tc>
      </w:tr>
      <w:tr w:rsidR="00E454AB" w:rsidRPr="00E454AB" w14:paraId="684C42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E6FC" w14:textId="77777777" w:rsidR="00554327" w:rsidRPr="00E454AB" w:rsidRDefault="00554327">
            <w:pPr>
              <w:pStyle w:val="TAL"/>
              <w:rPr>
                <w:sz w:val="16"/>
              </w:rPr>
            </w:pPr>
            <w:r w:rsidRPr="00E454AB">
              <w:rPr>
                <w:sz w:val="16"/>
              </w:rPr>
              <w:t>C1-213269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0E04"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795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8F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9D1F"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A6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CA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C8A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36E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61BC" w14:textId="77777777" w:rsidR="00554327" w:rsidRPr="00E454AB" w:rsidRDefault="00554327">
            <w:pPr>
              <w:pStyle w:val="TAL"/>
              <w:rPr>
                <w:sz w:val="16"/>
              </w:rPr>
            </w:pPr>
            <w:r w:rsidRPr="00E454AB">
              <w:rPr>
                <w:sz w:val="16"/>
              </w:rPr>
              <w:t>revised</w:t>
            </w:r>
          </w:p>
        </w:tc>
      </w:tr>
      <w:tr w:rsidR="00E454AB" w:rsidRPr="00E454AB" w14:paraId="14549E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54CA" w14:textId="77777777" w:rsidR="00554327" w:rsidRPr="00E454AB" w:rsidRDefault="00554327">
            <w:pPr>
              <w:pStyle w:val="TAL"/>
              <w:rPr>
                <w:sz w:val="16"/>
              </w:rPr>
            </w:pPr>
            <w:r w:rsidRPr="00E454AB">
              <w:rPr>
                <w:sz w:val="16"/>
              </w:rPr>
              <w:t>C1-213831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B235"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798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83C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9C45"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7C1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321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67B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40B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0AD7" w14:textId="77777777" w:rsidR="00554327" w:rsidRPr="00E454AB" w:rsidRDefault="00554327">
            <w:pPr>
              <w:pStyle w:val="TAL"/>
              <w:rPr>
                <w:sz w:val="16"/>
              </w:rPr>
            </w:pPr>
            <w:r w:rsidRPr="00E454AB">
              <w:rPr>
                <w:sz w:val="16"/>
              </w:rPr>
              <w:t>agreed</w:t>
            </w:r>
          </w:p>
        </w:tc>
      </w:tr>
      <w:tr w:rsidR="00E454AB" w:rsidRPr="00E454AB" w14:paraId="1570C3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E172" w14:textId="77777777" w:rsidR="00554327" w:rsidRPr="00E454AB" w:rsidRDefault="00554327">
            <w:pPr>
              <w:pStyle w:val="TAL"/>
              <w:rPr>
                <w:sz w:val="16"/>
              </w:rPr>
            </w:pPr>
            <w:r w:rsidRPr="00E454AB">
              <w:rPr>
                <w:sz w:val="16"/>
              </w:rPr>
              <w:t>C1-213271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9D0C"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858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D11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C7B6"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4E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1B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4B3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E5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B86B" w14:textId="77777777" w:rsidR="00554327" w:rsidRPr="00E454AB" w:rsidRDefault="00554327">
            <w:pPr>
              <w:pStyle w:val="TAL"/>
              <w:rPr>
                <w:sz w:val="16"/>
              </w:rPr>
            </w:pPr>
            <w:r w:rsidRPr="00E454AB">
              <w:rPr>
                <w:sz w:val="16"/>
              </w:rPr>
              <w:t>revised</w:t>
            </w:r>
          </w:p>
        </w:tc>
      </w:tr>
      <w:tr w:rsidR="00E454AB" w:rsidRPr="00E454AB" w14:paraId="263E8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7A25" w14:textId="77777777" w:rsidR="00554327" w:rsidRPr="00E454AB" w:rsidRDefault="00554327">
            <w:pPr>
              <w:pStyle w:val="TAL"/>
              <w:rPr>
                <w:sz w:val="16"/>
              </w:rPr>
            </w:pPr>
            <w:r w:rsidRPr="00E454AB">
              <w:rPr>
                <w:sz w:val="16"/>
              </w:rPr>
              <w:t>C1-213857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908A"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F9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C2E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172D"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F6B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64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5E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3512"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B34E" w14:textId="77777777" w:rsidR="00554327" w:rsidRPr="00E454AB" w:rsidRDefault="00554327">
            <w:pPr>
              <w:pStyle w:val="TAL"/>
              <w:rPr>
                <w:sz w:val="16"/>
              </w:rPr>
            </w:pPr>
            <w:r w:rsidRPr="00E454AB">
              <w:rPr>
                <w:sz w:val="16"/>
              </w:rPr>
              <w:t>postponed</w:t>
            </w:r>
          </w:p>
        </w:tc>
      </w:tr>
      <w:tr w:rsidR="00E454AB" w:rsidRPr="00E454AB" w14:paraId="6D1E57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7915" w14:textId="77777777" w:rsidR="00554327" w:rsidRPr="00E454AB" w:rsidRDefault="00554327">
            <w:pPr>
              <w:pStyle w:val="TAL"/>
              <w:rPr>
                <w:sz w:val="16"/>
              </w:rPr>
            </w:pPr>
            <w:r w:rsidRPr="00E454AB">
              <w:rPr>
                <w:sz w:val="16"/>
              </w:rPr>
              <w:t>C1-213272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FFEF"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3D7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605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B11D"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A3D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38B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9FB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1F01"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412E" w14:textId="77777777" w:rsidR="00554327" w:rsidRPr="00E454AB" w:rsidRDefault="00554327">
            <w:pPr>
              <w:pStyle w:val="TAL"/>
              <w:rPr>
                <w:sz w:val="16"/>
              </w:rPr>
            </w:pPr>
            <w:r w:rsidRPr="00E454AB">
              <w:rPr>
                <w:sz w:val="16"/>
              </w:rPr>
              <w:t>revised</w:t>
            </w:r>
          </w:p>
        </w:tc>
      </w:tr>
      <w:tr w:rsidR="00E454AB" w:rsidRPr="00E454AB" w14:paraId="5165D3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89A8" w14:textId="77777777" w:rsidR="00554327" w:rsidRPr="00E454AB" w:rsidRDefault="00554327">
            <w:pPr>
              <w:pStyle w:val="TAL"/>
              <w:rPr>
                <w:sz w:val="16"/>
              </w:rPr>
            </w:pPr>
            <w:r w:rsidRPr="00E454AB">
              <w:rPr>
                <w:sz w:val="16"/>
              </w:rPr>
              <w:t>C1-213586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B64B"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20E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217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34A2"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0E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9B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44B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055E"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A08B" w14:textId="77777777" w:rsidR="00554327" w:rsidRPr="00E454AB" w:rsidRDefault="00554327">
            <w:pPr>
              <w:pStyle w:val="TAL"/>
              <w:rPr>
                <w:sz w:val="16"/>
              </w:rPr>
            </w:pPr>
            <w:r w:rsidRPr="00E454AB">
              <w:rPr>
                <w:sz w:val="16"/>
              </w:rPr>
              <w:t>revised</w:t>
            </w:r>
          </w:p>
        </w:tc>
      </w:tr>
      <w:tr w:rsidR="00E454AB" w:rsidRPr="00E454AB" w14:paraId="101324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C1DC" w14:textId="77777777" w:rsidR="00554327" w:rsidRPr="00E454AB" w:rsidRDefault="00554327">
            <w:pPr>
              <w:pStyle w:val="TAL"/>
              <w:rPr>
                <w:sz w:val="16"/>
              </w:rPr>
            </w:pPr>
            <w:r w:rsidRPr="00E454AB">
              <w:rPr>
                <w:sz w:val="16"/>
              </w:rPr>
              <w:t>C1-213726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00BF"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617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40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6E25"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795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56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3E8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E55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2772" w14:textId="77777777" w:rsidR="00554327" w:rsidRPr="00E454AB" w:rsidRDefault="00554327">
            <w:pPr>
              <w:pStyle w:val="TAL"/>
              <w:rPr>
                <w:sz w:val="16"/>
              </w:rPr>
            </w:pPr>
            <w:r w:rsidRPr="00E454AB">
              <w:rPr>
                <w:sz w:val="16"/>
              </w:rPr>
              <w:t>revised</w:t>
            </w:r>
          </w:p>
        </w:tc>
      </w:tr>
      <w:tr w:rsidR="00E454AB" w:rsidRPr="00E454AB" w14:paraId="1D53B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7037" w14:textId="77777777" w:rsidR="00554327" w:rsidRPr="00E454AB" w:rsidRDefault="00554327">
            <w:pPr>
              <w:pStyle w:val="TAL"/>
              <w:rPr>
                <w:sz w:val="16"/>
              </w:rPr>
            </w:pPr>
            <w:r w:rsidRPr="00E454AB">
              <w:rPr>
                <w:sz w:val="16"/>
              </w:rPr>
              <w:t>C1-213806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C07A"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E1A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F1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7EE7"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5CDB"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F7A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AC9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D852"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8A9F" w14:textId="77777777" w:rsidR="00554327" w:rsidRPr="00E454AB" w:rsidRDefault="00554327">
            <w:pPr>
              <w:pStyle w:val="TAL"/>
              <w:rPr>
                <w:sz w:val="16"/>
              </w:rPr>
            </w:pPr>
            <w:r w:rsidRPr="00E454AB">
              <w:rPr>
                <w:sz w:val="16"/>
              </w:rPr>
              <w:t>agreed</w:t>
            </w:r>
          </w:p>
        </w:tc>
      </w:tr>
      <w:tr w:rsidR="00E454AB" w:rsidRPr="00E454AB" w14:paraId="37C536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B61B" w14:textId="77777777" w:rsidR="00554327" w:rsidRPr="00E454AB" w:rsidRDefault="00554327">
            <w:pPr>
              <w:pStyle w:val="TAL"/>
              <w:rPr>
                <w:sz w:val="16"/>
              </w:rPr>
            </w:pPr>
            <w:r w:rsidRPr="00E454AB">
              <w:rPr>
                <w:sz w:val="16"/>
              </w:rPr>
              <w:t>C1-213273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EFB7"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2B6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14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A7E8"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4B1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B89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9A5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067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5999" w14:textId="77777777" w:rsidR="00554327" w:rsidRPr="00E454AB" w:rsidRDefault="00554327">
            <w:pPr>
              <w:pStyle w:val="TAL"/>
              <w:rPr>
                <w:sz w:val="16"/>
              </w:rPr>
            </w:pPr>
            <w:r w:rsidRPr="00E454AB">
              <w:rPr>
                <w:sz w:val="16"/>
              </w:rPr>
              <w:t>revised</w:t>
            </w:r>
          </w:p>
        </w:tc>
      </w:tr>
      <w:tr w:rsidR="00E454AB" w:rsidRPr="00E454AB" w14:paraId="4190C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E04A" w14:textId="77777777" w:rsidR="00554327" w:rsidRPr="00E454AB" w:rsidRDefault="00554327">
            <w:pPr>
              <w:pStyle w:val="TAL"/>
              <w:rPr>
                <w:sz w:val="16"/>
              </w:rPr>
            </w:pPr>
            <w:r w:rsidRPr="00E454AB">
              <w:rPr>
                <w:sz w:val="16"/>
              </w:rPr>
              <w:t>C1-213587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4DF4"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3F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352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BFB7"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841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E0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74A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C55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B404" w14:textId="77777777" w:rsidR="00554327" w:rsidRPr="00E454AB" w:rsidRDefault="00554327">
            <w:pPr>
              <w:pStyle w:val="TAL"/>
              <w:rPr>
                <w:sz w:val="16"/>
              </w:rPr>
            </w:pPr>
            <w:r w:rsidRPr="00E454AB">
              <w:rPr>
                <w:sz w:val="16"/>
              </w:rPr>
              <w:t>revised</w:t>
            </w:r>
          </w:p>
        </w:tc>
      </w:tr>
      <w:tr w:rsidR="00E454AB" w:rsidRPr="00E454AB" w14:paraId="7B97F6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4C0F" w14:textId="77777777" w:rsidR="00554327" w:rsidRPr="00E454AB" w:rsidRDefault="00554327">
            <w:pPr>
              <w:pStyle w:val="TAL"/>
              <w:rPr>
                <w:sz w:val="16"/>
              </w:rPr>
            </w:pPr>
            <w:r w:rsidRPr="00E454AB">
              <w:rPr>
                <w:sz w:val="16"/>
              </w:rPr>
              <w:t>C1-213727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C2A1"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528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26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5A24"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D5C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A7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77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A1EC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BFFFA" w14:textId="77777777" w:rsidR="00554327" w:rsidRPr="00E454AB" w:rsidRDefault="00554327">
            <w:pPr>
              <w:pStyle w:val="TAL"/>
              <w:rPr>
                <w:sz w:val="16"/>
              </w:rPr>
            </w:pPr>
            <w:r w:rsidRPr="00E454AB">
              <w:rPr>
                <w:sz w:val="16"/>
              </w:rPr>
              <w:t>revised</w:t>
            </w:r>
          </w:p>
        </w:tc>
      </w:tr>
      <w:tr w:rsidR="00E454AB" w:rsidRPr="00E454AB" w14:paraId="75AFD2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C749" w14:textId="77777777" w:rsidR="00554327" w:rsidRPr="00E454AB" w:rsidRDefault="00554327">
            <w:pPr>
              <w:pStyle w:val="TAL"/>
              <w:rPr>
                <w:sz w:val="16"/>
              </w:rPr>
            </w:pPr>
            <w:r w:rsidRPr="00E454AB">
              <w:rPr>
                <w:sz w:val="16"/>
              </w:rPr>
              <w:t>C1-213809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EF99"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7D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C53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033"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C0D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92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90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E0B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692F" w14:textId="77777777" w:rsidR="00554327" w:rsidRPr="00E454AB" w:rsidRDefault="00554327">
            <w:pPr>
              <w:pStyle w:val="TAL"/>
              <w:rPr>
                <w:sz w:val="16"/>
              </w:rPr>
            </w:pPr>
            <w:r w:rsidRPr="00E454AB">
              <w:rPr>
                <w:sz w:val="16"/>
              </w:rPr>
              <w:t>agreed</w:t>
            </w:r>
          </w:p>
        </w:tc>
      </w:tr>
      <w:tr w:rsidR="00E454AB" w:rsidRPr="00E454AB" w14:paraId="539D49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2679" w14:textId="77777777" w:rsidR="00554327" w:rsidRPr="00E454AB" w:rsidRDefault="00554327">
            <w:pPr>
              <w:pStyle w:val="TAL"/>
              <w:rPr>
                <w:sz w:val="16"/>
              </w:rPr>
            </w:pPr>
            <w:r w:rsidRPr="00E454AB">
              <w:rPr>
                <w:sz w:val="16"/>
              </w:rPr>
              <w:t>C1-213283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E5D1"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787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2D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022E"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805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7D7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51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537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F331" w14:textId="77777777" w:rsidR="00554327" w:rsidRPr="00E454AB" w:rsidRDefault="00554327">
            <w:pPr>
              <w:pStyle w:val="TAL"/>
              <w:rPr>
                <w:sz w:val="16"/>
              </w:rPr>
            </w:pPr>
            <w:r w:rsidRPr="00E454AB">
              <w:rPr>
                <w:sz w:val="16"/>
              </w:rPr>
              <w:t>revised</w:t>
            </w:r>
          </w:p>
        </w:tc>
      </w:tr>
      <w:tr w:rsidR="00E454AB" w:rsidRPr="00E454AB" w14:paraId="6EBF67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6E14" w14:textId="77777777" w:rsidR="00554327" w:rsidRPr="00E454AB" w:rsidRDefault="00554327">
            <w:pPr>
              <w:pStyle w:val="TAL"/>
              <w:rPr>
                <w:sz w:val="16"/>
              </w:rPr>
            </w:pPr>
            <w:r w:rsidRPr="00E454AB">
              <w:rPr>
                <w:sz w:val="16"/>
              </w:rPr>
              <w:t>C1-213565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D3FA"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E8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FAF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BC4F"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EFB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81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FB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67A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2543" w14:textId="77777777" w:rsidR="00554327" w:rsidRPr="00E454AB" w:rsidRDefault="00554327">
            <w:pPr>
              <w:pStyle w:val="TAL"/>
              <w:rPr>
                <w:sz w:val="16"/>
              </w:rPr>
            </w:pPr>
            <w:r w:rsidRPr="00E454AB">
              <w:rPr>
                <w:sz w:val="16"/>
              </w:rPr>
              <w:t>revised</w:t>
            </w:r>
          </w:p>
        </w:tc>
      </w:tr>
      <w:tr w:rsidR="00E454AB" w:rsidRPr="00E454AB" w14:paraId="0B7A0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774F" w14:textId="77777777" w:rsidR="00554327" w:rsidRPr="00E454AB" w:rsidRDefault="00554327">
            <w:pPr>
              <w:pStyle w:val="TAL"/>
              <w:rPr>
                <w:sz w:val="16"/>
              </w:rPr>
            </w:pPr>
            <w:r w:rsidRPr="00E454AB">
              <w:rPr>
                <w:sz w:val="16"/>
              </w:rPr>
              <w:t>C1-213729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F906"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478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D28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09CC"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8EC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66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448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AB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E9D4" w14:textId="77777777" w:rsidR="00554327" w:rsidRPr="00E454AB" w:rsidRDefault="00554327">
            <w:pPr>
              <w:pStyle w:val="TAL"/>
              <w:rPr>
                <w:sz w:val="16"/>
              </w:rPr>
            </w:pPr>
            <w:r w:rsidRPr="00E454AB">
              <w:rPr>
                <w:sz w:val="16"/>
              </w:rPr>
              <w:t>revised</w:t>
            </w:r>
          </w:p>
        </w:tc>
      </w:tr>
      <w:tr w:rsidR="00E454AB" w:rsidRPr="00E454AB" w14:paraId="0A3669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596A" w14:textId="77777777" w:rsidR="00554327" w:rsidRPr="00E454AB" w:rsidRDefault="00554327">
            <w:pPr>
              <w:pStyle w:val="TAL"/>
              <w:rPr>
                <w:sz w:val="16"/>
              </w:rPr>
            </w:pPr>
            <w:r w:rsidRPr="00E454AB">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134B"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11A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A1E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3F9C"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26F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2B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8D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A0B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1C24" w14:textId="77777777" w:rsidR="00554327" w:rsidRPr="00E454AB" w:rsidRDefault="00554327">
            <w:pPr>
              <w:pStyle w:val="TAL"/>
              <w:rPr>
                <w:sz w:val="16"/>
              </w:rPr>
            </w:pPr>
            <w:r w:rsidRPr="00E454AB">
              <w:rPr>
                <w:sz w:val="16"/>
              </w:rPr>
              <w:t>postponed</w:t>
            </w:r>
          </w:p>
        </w:tc>
      </w:tr>
      <w:tr w:rsidR="00E454AB" w:rsidRPr="00E454AB" w14:paraId="34FFB7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ED80" w14:textId="77777777" w:rsidR="00554327" w:rsidRPr="00E454AB" w:rsidRDefault="00554327">
            <w:pPr>
              <w:pStyle w:val="TAL"/>
              <w:rPr>
                <w:sz w:val="16"/>
              </w:rPr>
            </w:pPr>
            <w:r w:rsidRPr="00E454AB">
              <w:rPr>
                <w:sz w:val="16"/>
              </w:rPr>
              <w:t>C1-213284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2277"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F65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298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8D57"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264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A2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83C1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E46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B21C" w14:textId="77777777" w:rsidR="00554327" w:rsidRPr="00E454AB" w:rsidRDefault="00554327">
            <w:pPr>
              <w:pStyle w:val="TAL"/>
              <w:rPr>
                <w:sz w:val="16"/>
              </w:rPr>
            </w:pPr>
            <w:r w:rsidRPr="00E454AB">
              <w:rPr>
                <w:sz w:val="16"/>
              </w:rPr>
              <w:t>revised</w:t>
            </w:r>
          </w:p>
        </w:tc>
      </w:tr>
      <w:tr w:rsidR="00E454AB" w:rsidRPr="00E454AB" w14:paraId="62B2A7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9FEA" w14:textId="77777777" w:rsidR="00554327" w:rsidRPr="00E454AB" w:rsidRDefault="00554327">
            <w:pPr>
              <w:pStyle w:val="TAL"/>
              <w:rPr>
                <w:sz w:val="16"/>
              </w:rPr>
            </w:pPr>
            <w:r w:rsidRPr="00E454AB">
              <w:rPr>
                <w:sz w:val="16"/>
              </w:rPr>
              <w:t>C1-213730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C5D4"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061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9E4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69B9"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C1F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E4F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83D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8E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B7133" w14:textId="77777777" w:rsidR="00554327" w:rsidRPr="00E454AB" w:rsidRDefault="00554327">
            <w:pPr>
              <w:pStyle w:val="TAL"/>
              <w:rPr>
                <w:sz w:val="16"/>
              </w:rPr>
            </w:pPr>
            <w:r w:rsidRPr="00E454AB">
              <w:rPr>
                <w:sz w:val="16"/>
              </w:rPr>
              <w:t>agreed</w:t>
            </w:r>
          </w:p>
        </w:tc>
      </w:tr>
      <w:tr w:rsidR="00E454AB" w:rsidRPr="00E454AB" w14:paraId="278A8C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B5AC" w14:textId="77777777" w:rsidR="00554327" w:rsidRPr="00E454AB" w:rsidRDefault="00554327">
            <w:pPr>
              <w:pStyle w:val="TAL"/>
              <w:rPr>
                <w:sz w:val="16"/>
              </w:rPr>
            </w:pPr>
            <w:r w:rsidRPr="00E454AB">
              <w:rPr>
                <w:sz w:val="16"/>
              </w:rPr>
              <w:t>C1-213285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8E22" w14:textId="77777777" w:rsidR="00554327" w:rsidRPr="00E454AB" w:rsidRDefault="00554327">
            <w:pPr>
              <w:pStyle w:val="TAL"/>
              <w:rPr>
                <w:sz w:val="16"/>
              </w:rPr>
            </w:pPr>
            <w:r w:rsidRPr="00E454AB">
              <w:rPr>
                <w:sz w:val="16"/>
              </w:rPr>
              <w:t>Clarifications on stopping T3346 due to reception of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718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78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BD5D" w14:textId="77777777" w:rsidR="00554327" w:rsidRPr="00E454AB" w:rsidRDefault="00554327">
            <w:pPr>
              <w:pStyle w:val="TAL"/>
              <w:rPr>
                <w:sz w:val="16"/>
              </w:rPr>
            </w:pPr>
            <w:r w:rsidRPr="00E454AB">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8F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24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189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766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79B9" w14:textId="77777777" w:rsidR="00554327" w:rsidRPr="00E454AB" w:rsidRDefault="00554327">
            <w:pPr>
              <w:pStyle w:val="TAL"/>
              <w:rPr>
                <w:sz w:val="16"/>
              </w:rPr>
            </w:pPr>
            <w:r w:rsidRPr="00E454AB">
              <w:rPr>
                <w:sz w:val="16"/>
              </w:rPr>
              <w:t>postponed</w:t>
            </w:r>
          </w:p>
        </w:tc>
      </w:tr>
      <w:tr w:rsidR="00E454AB" w:rsidRPr="00E454AB" w14:paraId="2A0AD9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1EEC" w14:textId="77777777" w:rsidR="00554327" w:rsidRPr="00E454AB" w:rsidRDefault="00554327">
            <w:pPr>
              <w:pStyle w:val="TAL"/>
              <w:rPr>
                <w:sz w:val="16"/>
              </w:rPr>
            </w:pPr>
            <w:r w:rsidRPr="00E454AB">
              <w:rPr>
                <w:sz w:val="16"/>
              </w:rPr>
              <w:t>C1-213286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FA49"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7EF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79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517F8"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559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31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D2D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D0A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9B18" w14:textId="77777777" w:rsidR="00554327" w:rsidRPr="00E454AB" w:rsidRDefault="00554327">
            <w:pPr>
              <w:pStyle w:val="TAL"/>
              <w:rPr>
                <w:sz w:val="16"/>
              </w:rPr>
            </w:pPr>
            <w:r w:rsidRPr="00E454AB">
              <w:rPr>
                <w:sz w:val="16"/>
              </w:rPr>
              <w:t>revised</w:t>
            </w:r>
          </w:p>
        </w:tc>
      </w:tr>
      <w:tr w:rsidR="00E454AB" w:rsidRPr="00E454AB" w14:paraId="3F151F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333C" w14:textId="77777777" w:rsidR="00554327" w:rsidRPr="00E454AB" w:rsidRDefault="00554327">
            <w:pPr>
              <w:pStyle w:val="TAL"/>
              <w:rPr>
                <w:sz w:val="16"/>
              </w:rPr>
            </w:pPr>
            <w:r w:rsidRPr="00E454AB">
              <w:rPr>
                <w:sz w:val="16"/>
              </w:rPr>
              <w:t>C1-213760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762A"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FC5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F36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3657"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A0E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90DD9"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4F355"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D1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81F3" w14:textId="77777777" w:rsidR="00554327" w:rsidRPr="00E454AB" w:rsidRDefault="00554327">
            <w:pPr>
              <w:pStyle w:val="TAL"/>
              <w:rPr>
                <w:sz w:val="16"/>
              </w:rPr>
            </w:pPr>
            <w:r w:rsidRPr="00E454AB">
              <w:rPr>
                <w:sz w:val="16"/>
              </w:rPr>
              <w:t>revised</w:t>
            </w:r>
          </w:p>
        </w:tc>
      </w:tr>
      <w:tr w:rsidR="00E454AB" w:rsidRPr="00E454AB" w14:paraId="16789C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D029" w14:textId="77777777" w:rsidR="00554327" w:rsidRPr="00E454AB" w:rsidRDefault="00554327">
            <w:pPr>
              <w:pStyle w:val="TAL"/>
              <w:rPr>
                <w:sz w:val="16"/>
              </w:rPr>
            </w:pPr>
            <w:r w:rsidRPr="00E454AB">
              <w:rPr>
                <w:sz w:val="16"/>
              </w:rPr>
              <w:t>C1-213938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6D9E"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0D2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96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6BA6"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A11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A4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F4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56D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6604" w14:textId="77777777" w:rsidR="00554327" w:rsidRPr="00E454AB" w:rsidRDefault="00554327">
            <w:pPr>
              <w:pStyle w:val="TAL"/>
              <w:rPr>
                <w:sz w:val="16"/>
              </w:rPr>
            </w:pPr>
            <w:r w:rsidRPr="00E454AB">
              <w:rPr>
                <w:sz w:val="16"/>
              </w:rPr>
              <w:t>agreed</w:t>
            </w:r>
          </w:p>
        </w:tc>
      </w:tr>
      <w:tr w:rsidR="00E454AB" w:rsidRPr="00E454AB" w14:paraId="65014F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29D3C" w14:textId="77777777" w:rsidR="00554327" w:rsidRPr="00E454AB" w:rsidRDefault="00554327">
            <w:pPr>
              <w:pStyle w:val="TAL"/>
              <w:rPr>
                <w:sz w:val="16"/>
              </w:rPr>
            </w:pPr>
            <w:r w:rsidRPr="00E454AB">
              <w:rPr>
                <w:sz w:val="16"/>
              </w:rPr>
              <w:t>C1-213287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C24A" w14:textId="77777777" w:rsidR="00554327" w:rsidRPr="00E454AB" w:rsidRDefault="00554327">
            <w:pPr>
              <w:pStyle w:val="TAL"/>
              <w:rPr>
                <w:sz w:val="16"/>
              </w:rPr>
            </w:pPr>
            <w:r w:rsidRPr="00E454AB">
              <w:rPr>
                <w:sz w:val="16"/>
              </w:rPr>
              <w:t>Introduction of new 5GMM capability for subscription-based restrictions to simultaneous registration of network slice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734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BE2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14AA" w14:textId="77777777" w:rsidR="00554327" w:rsidRPr="00E454AB" w:rsidRDefault="00554327">
            <w:pPr>
              <w:pStyle w:val="TAL"/>
              <w:rPr>
                <w:sz w:val="16"/>
              </w:rPr>
            </w:pPr>
            <w:r w:rsidRPr="00E454AB">
              <w:rPr>
                <w:sz w:val="16"/>
              </w:rPr>
              <w:t>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90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C6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699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55E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06D1" w14:textId="77777777" w:rsidR="00554327" w:rsidRPr="00E454AB" w:rsidRDefault="00554327">
            <w:pPr>
              <w:pStyle w:val="TAL"/>
              <w:rPr>
                <w:sz w:val="16"/>
              </w:rPr>
            </w:pPr>
            <w:r w:rsidRPr="00E454AB">
              <w:rPr>
                <w:sz w:val="16"/>
              </w:rPr>
              <w:t>merged</w:t>
            </w:r>
          </w:p>
        </w:tc>
      </w:tr>
      <w:tr w:rsidR="00E454AB" w:rsidRPr="00E454AB" w14:paraId="7459FE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216F1" w14:textId="77777777" w:rsidR="00554327" w:rsidRPr="00E454AB" w:rsidRDefault="00554327">
            <w:pPr>
              <w:pStyle w:val="TAL"/>
              <w:rPr>
                <w:sz w:val="16"/>
              </w:rPr>
            </w:pPr>
            <w:r w:rsidRPr="00E454AB">
              <w:rPr>
                <w:sz w:val="16"/>
              </w:rPr>
              <w:t>C1-213288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2233" w14:textId="77777777" w:rsidR="00554327" w:rsidRPr="00E454AB" w:rsidRDefault="00554327">
            <w:pPr>
              <w:pStyle w:val="TAL"/>
              <w:rPr>
                <w:sz w:val="16"/>
              </w:rPr>
            </w:pPr>
            <w:r w:rsidRPr="00E454AB">
              <w:rPr>
                <w:sz w:val="16"/>
              </w:rPr>
              <w:t xml:space="preserve">Addition of UE </w:t>
            </w:r>
            <w:proofErr w:type="spellStart"/>
            <w:r w:rsidRPr="00E454AB">
              <w:rPr>
                <w:sz w:val="16"/>
              </w:rPr>
              <w:t>behavior</w:t>
            </w:r>
            <w:proofErr w:type="spellEnd"/>
            <w:r w:rsidRPr="00E454AB">
              <w:rPr>
                <w:sz w:val="16"/>
              </w:rPr>
              <w:t xml:space="preserve"> in a case of maximum number of UEs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C1BD"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46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E9B3" w14:textId="77777777" w:rsidR="00554327" w:rsidRPr="00E454AB" w:rsidRDefault="00554327">
            <w:pPr>
              <w:pStyle w:val="TAL"/>
              <w:rPr>
                <w:sz w:val="16"/>
              </w:rPr>
            </w:pPr>
            <w:r w:rsidRPr="00E454AB">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483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B4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5E4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E648"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2C87" w14:textId="77777777" w:rsidR="00554327" w:rsidRPr="00E454AB" w:rsidRDefault="00554327">
            <w:pPr>
              <w:pStyle w:val="TAL"/>
              <w:rPr>
                <w:sz w:val="16"/>
              </w:rPr>
            </w:pPr>
            <w:r w:rsidRPr="00E454AB">
              <w:rPr>
                <w:sz w:val="16"/>
              </w:rPr>
              <w:t>merged</w:t>
            </w:r>
          </w:p>
        </w:tc>
      </w:tr>
      <w:tr w:rsidR="00E454AB" w:rsidRPr="00E454AB" w14:paraId="7481E5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DF12" w14:textId="77777777" w:rsidR="00554327" w:rsidRPr="00E454AB" w:rsidRDefault="00554327">
            <w:pPr>
              <w:pStyle w:val="TAL"/>
              <w:rPr>
                <w:sz w:val="16"/>
              </w:rPr>
            </w:pPr>
            <w:r w:rsidRPr="00E454AB">
              <w:rPr>
                <w:sz w:val="16"/>
              </w:rPr>
              <w:t>C1-213297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8EC7"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4EF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6E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0E9E" w14:textId="77777777" w:rsidR="00554327" w:rsidRPr="00E454AB" w:rsidRDefault="00554327">
            <w:pPr>
              <w:pStyle w:val="TAL"/>
              <w:rPr>
                <w:sz w:val="16"/>
              </w:rPr>
            </w:pPr>
            <w:r w:rsidRPr="00E454AB">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7CB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76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86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FDC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1A5C" w14:textId="77777777" w:rsidR="00554327" w:rsidRPr="00E454AB" w:rsidRDefault="00554327">
            <w:pPr>
              <w:pStyle w:val="TAL"/>
              <w:rPr>
                <w:sz w:val="16"/>
              </w:rPr>
            </w:pPr>
            <w:r w:rsidRPr="00E454AB">
              <w:rPr>
                <w:sz w:val="16"/>
              </w:rPr>
              <w:t>revised</w:t>
            </w:r>
          </w:p>
        </w:tc>
      </w:tr>
      <w:tr w:rsidR="00E454AB" w:rsidRPr="00E454AB" w14:paraId="3A757C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302B" w14:textId="77777777" w:rsidR="00554327" w:rsidRPr="00E454AB" w:rsidRDefault="00554327">
            <w:pPr>
              <w:pStyle w:val="TAL"/>
              <w:rPr>
                <w:sz w:val="16"/>
              </w:rPr>
            </w:pPr>
            <w:r w:rsidRPr="00E454AB">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BDDD"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6B67"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170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1B64" w14:textId="77777777" w:rsidR="00554327" w:rsidRPr="00E454AB" w:rsidRDefault="00554327">
            <w:pPr>
              <w:pStyle w:val="TAL"/>
              <w:rPr>
                <w:sz w:val="16"/>
              </w:rPr>
            </w:pPr>
            <w:r w:rsidRPr="00E454AB">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BFD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86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BB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95A0"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F32A" w14:textId="77777777" w:rsidR="00554327" w:rsidRPr="00E454AB" w:rsidRDefault="00554327">
            <w:pPr>
              <w:pStyle w:val="TAL"/>
              <w:rPr>
                <w:sz w:val="16"/>
              </w:rPr>
            </w:pPr>
            <w:r w:rsidRPr="00E454AB">
              <w:rPr>
                <w:sz w:val="16"/>
              </w:rPr>
              <w:t>postponed</w:t>
            </w:r>
          </w:p>
        </w:tc>
      </w:tr>
      <w:tr w:rsidR="00E454AB" w:rsidRPr="00E454AB" w14:paraId="63A50E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506E" w14:textId="77777777" w:rsidR="00554327" w:rsidRPr="00E454AB" w:rsidRDefault="00554327">
            <w:pPr>
              <w:pStyle w:val="TAL"/>
              <w:rPr>
                <w:sz w:val="16"/>
              </w:rPr>
            </w:pPr>
            <w:r w:rsidRPr="00E454AB">
              <w:rPr>
                <w:sz w:val="16"/>
              </w:rPr>
              <w:t>C1-213302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778E" w14:textId="77777777" w:rsidR="00554327" w:rsidRPr="00E454AB" w:rsidRDefault="00554327">
            <w:pPr>
              <w:pStyle w:val="TAL"/>
              <w:rPr>
                <w:sz w:val="16"/>
              </w:rPr>
            </w:pPr>
            <w:r w:rsidRPr="00E454AB">
              <w:rPr>
                <w:sz w:val="16"/>
              </w:rPr>
              <w:t>General section for ID_UAS and 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7C7E"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DBE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A0A8" w14:textId="77777777" w:rsidR="00554327" w:rsidRPr="00E454AB" w:rsidRDefault="00554327">
            <w:pPr>
              <w:pStyle w:val="TAL"/>
              <w:rPr>
                <w:sz w:val="16"/>
              </w:rPr>
            </w:pPr>
            <w:r w:rsidRPr="00E454AB">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488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B0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6D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E0FF"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806F" w14:textId="77777777" w:rsidR="00554327" w:rsidRPr="00E454AB" w:rsidRDefault="00554327">
            <w:pPr>
              <w:pStyle w:val="TAL"/>
              <w:rPr>
                <w:sz w:val="16"/>
              </w:rPr>
            </w:pPr>
            <w:r w:rsidRPr="00E454AB">
              <w:rPr>
                <w:sz w:val="16"/>
              </w:rPr>
              <w:t>revised</w:t>
            </w:r>
          </w:p>
        </w:tc>
      </w:tr>
      <w:tr w:rsidR="00E454AB" w:rsidRPr="00E454AB" w14:paraId="69AA44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0960" w14:textId="77777777" w:rsidR="00554327" w:rsidRPr="00E454AB" w:rsidRDefault="00554327">
            <w:pPr>
              <w:pStyle w:val="TAL"/>
              <w:rPr>
                <w:sz w:val="16"/>
              </w:rPr>
            </w:pPr>
            <w:r w:rsidRPr="00E454AB">
              <w:rPr>
                <w:sz w:val="16"/>
              </w:rPr>
              <w:t>C1-213687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792B" w14:textId="77777777" w:rsidR="00554327" w:rsidRPr="00E454AB" w:rsidRDefault="00554327">
            <w:pPr>
              <w:pStyle w:val="TAL"/>
              <w:rPr>
                <w:sz w:val="16"/>
              </w:rPr>
            </w:pPr>
            <w:r w:rsidRPr="00E454AB">
              <w:rPr>
                <w:sz w:val="16"/>
              </w:rPr>
              <w:t>Definition of UAV for purpose of UE NAS - in general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69E6" w14:textId="77777777" w:rsidR="00554327" w:rsidRPr="00E454AB" w:rsidRDefault="00554327">
            <w:pPr>
              <w:pStyle w:val="TAL"/>
              <w:rPr>
                <w:sz w:val="16"/>
              </w:rPr>
            </w:pPr>
            <w:r w:rsidRPr="00E454AB">
              <w:rPr>
                <w:sz w:val="16"/>
              </w:rPr>
              <w:t xml:space="preserve">OPPO, Qualcomm Incorporated, </w:t>
            </w:r>
            <w:proofErr w:type="spellStart"/>
            <w:r w:rsidRPr="00E454AB">
              <w:rPr>
                <w:sz w:val="16"/>
              </w:rPr>
              <w:t>InterDigital</w:t>
            </w:r>
            <w:proofErr w:type="spellEnd"/>
            <w:r w:rsidRPr="00E454AB">
              <w:rPr>
                <w:sz w:val="16"/>
              </w:rPr>
              <w:t xml:space="preserve">, Samsung, 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59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050F" w14:textId="77777777" w:rsidR="00554327" w:rsidRPr="00E454AB" w:rsidRDefault="00554327">
            <w:pPr>
              <w:pStyle w:val="TAL"/>
              <w:rPr>
                <w:sz w:val="16"/>
              </w:rPr>
            </w:pPr>
            <w:r w:rsidRPr="00E454AB">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EE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A4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D18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492F"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6B8F" w14:textId="77777777" w:rsidR="00554327" w:rsidRPr="00E454AB" w:rsidRDefault="00554327">
            <w:pPr>
              <w:pStyle w:val="TAL"/>
              <w:rPr>
                <w:sz w:val="16"/>
              </w:rPr>
            </w:pPr>
            <w:r w:rsidRPr="00E454AB">
              <w:rPr>
                <w:sz w:val="16"/>
              </w:rPr>
              <w:t>withdrawn</w:t>
            </w:r>
          </w:p>
        </w:tc>
      </w:tr>
      <w:tr w:rsidR="00E454AB" w:rsidRPr="00E454AB" w14:paraId="2F0B6C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9132" w14:textId="77777777" w:rsidR="00554327" w:rsidRPr="00E454AB" w:rsidRDefault="00554327">
            <w:pPr>
              <w:pStyle w:val="TAL"/>
              <w:rPr>
                <w:sz w:val="16"/>
              </w:rPr>
            </w:pPr>
            <w:r w:rsidRPr="00E454AB">
              <w:rPr>
                <w:sz w:val="16"/>
              </w:rPr>
              <w:t>C1-213303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01A3" w14:textId="77777777" w:rsidR="00554327" w:rsidRPr="00E454AB" w:rsidRDefault="00554327">
            <w:pPr>
              <w:pStyle w:val="TAL"/>
              <w:rPr>
                <w:sz w:val="16"/>
              </w:rPr>
            </w:pPr>
            <w:r w:rsidRPr="00E454AB">
              <w:rPr>
                <w:sz w:val="16"/>
              </w:rPr>
              <w:t>Correction to types of 5GSM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6ED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9A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037F" w14:textId="77777777" w:rsidR="00554327" w:rsidRPr="00E454AB" w:rsidRDefault="00554327">
            <w:pPr>
              <w:pStyle w:val="TAL"/>
              <w:rPr>
                <w:sz w:val="16"/>
              </w:rPr>
            </w:pPr>
            <w:r w:rsidRPr="00E454AB">
              <w:rPr>
                <w:sz w:val="16"/>
              </w:rPr>
              <w:t>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EFE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90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58E6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7FF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5D28" w14:textId="77777777" w:rsidR="00554327" w:rsidRPr="00E454AB" w:rsidRDefault="00554327">
            <w:pPr>
              <w:pStyle w:val="TAL"/>
              <w:rPr>
                <w:sz w:val="16"/>
              </w:rPr>
            </w:pPr>
            <w:r w:rsidRPr="00E454AB">
              <w:rPr>
                <w:sz w:val="16"/>
              </w:rPr>
              <w:t>postponed</w:t>
            </w:r>
          </w:p>
        </w:tc>
      </w:tr>
      <w:tr w:rsidR="00E454AB" w:rsidRPr="00E454AB" w14:paraId="5586C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A5F8" w14:textId="77777777" w:rsidR="00554327" w:rsidRPr="00E454AB" w:rsidRDefault="00554327">
            <w:pPr>
              <w:pStyle w:val="TAL"/>
              <w:rPr>
                <w:sz w:val="16"/>
              </w:rPr>
            </w:pPr>
            <w:r w:rsidRPr="00E454AB">
              <w:rPr>
                <w:sz w:val="16"/>
              </w:rPr>
              <w:t>C1-213305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0438"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AC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B13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8A5A2" w14:textId="77777777" w:rsidR="00554327" w:rsidRPr="00E454AB" w:rsidRDefault="00554327">
            <w:pPr>
              <w:pStyle w:val="TAL"/>
              <w:rPr>
                <w:sz w:val="16"/>
              </w:rPr>
            </w:pPr>
            <w:r w:rsidRPr="00E454AB">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70E1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8B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431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D2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957D" w14:textId="77777777" w:rsidR="00554327" w:rsidRPr="00E454AB" w:rsidRDefault="00554327">
            <w:pPr>
              <w:pStyle w:val="TAL"/>
              <w:rPr>
                <w:sz w:val="16"/>
              </w:rPr>
            </w:pPr>
            <w:r w:rsidRPr="00E454AB">
              <w:rPr>
                <w:sz w:val="16"/>
              </w:rPr>
              <w:t>revised</w:t>
            </w:r>
          </w:p>
        </w:tc>
      </w:tr>
      <w:tr w:rsidR="00E454AB" w:rsidRPr="00E454AB" w14:paraId="025356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8B45" w14:textId="77777777" w:rsidR="00554327" w:rsidRPr="00E454AB" w:rsidRDefault="00554327">
            <w:pPr>
              <w:pStyle w:val="TAL"/>
              <w:rPr>
                <w:sz w:val="16"/>
              </w:rPr>
            </w:pPr>
            <w:r w:rsidRPr="00E454AB">
              <w:rPr>
                <w:sz w:val="16"/>
              </w:rPr>
              <w:t>C1-213858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935C"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FA3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059B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8DE0" w14:textId="77777777" w:rsidR="00554327" w:rsidRPr="00E454AB" w:rsidRDefault="00554327">
            <w:pPr>
              <w:pStyle w:val="TAL"/>
              <w:rPr>
                <w:sz w:val="16"/>
              </w:rPr>
            </w:pPr>
            <w:r w:rsidRPr="00E454AB">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BB8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9B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7A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AB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C4C4" w14:textId="77777777" w:rsidR="00554327" w:rsidRPr="00E454AB" w:rsidRDefault="00554327">
            <w:pPr>
              <w:pStyle w:val="TAL"/>
              <w:rPr>
                <w:sz w:val="16"/>
              </w:rPr>
            </w:pPr>
            <w:r w:rsidRPr="00E454AB">
              <w:rPr>
                <w:sz w:val="16"/>
              </w:rPr>
              <w:t>agreed</w:t>
            </w:r>
          </w:p>
        </w:tc>
      </w:tr>
      <w:tr w:rsidR="00E454AB" w:rsidRPr="00E454AB" w14:paraId="7FA3E3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B777" w14:textId="77777777" w:rsidR="00554327" w:rsidRPr="00E454AB" w:rsidRDefault="00554327">
            <w:pPr>
              <w:pStyle w:val="TAL"/>
              <w:rPr>
                <w:sz w:val="16"/>
              </w:rPr>
            </w:pPr>
            <w:r w:rsidRPr="00E454AB">
              <w:rPr>
                <w:sz w:val="16"/>
              </w:rPr>
              <w:t>C1-213308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40B0"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6C2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708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CD06" w14:textId="77777777" w:rsidR="00554327" w:rsidRPr="00E454AB" w:rsidRDefault="00554327">
            <w:pPr>
              <w:pStyle w:val="TAL"/>
              <w:rPr>
                <w:sz w:val="16"/>
              </w:rPr>
            </w:pPr>
            <w:r w:rsidRPr="00E454AB">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0F9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AE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454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4009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A3B9" w14:textId="77777777" w:rsidR="00554327" w:rsidRPr="00E454AB" w:rsidRDefault="00554327">
            <w:pPr>
              <w:pStyle w:val="TAL"/>
              <w:rPr>
                <w:sz w:val="16"/>
              </w:rPr>
            </w:pPr>
            <w:r w:rsidRPr="00E454AB">
              <w:rPr>
                <w:sz w:val="16"/>
              </w:rPr>
              <w:t>revised</w:t>
            </w:r>
          </w:p>
        </w:tc>
      </w:tr>
      <w:tr w:rsidR="00E454AB" w:rsidRPr="00E454AB" w14:paraId="3E6708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9452" w14:textId="77777777" w:rsidR="00554327" w:rsidRPr="00E454AB" w:rsidRDefault="00554327">
            <w:pPr>
              <w:pStyle w:val="TAL"/>
              <w:rPr>
                <w:sz w:val="16"/>
              </w:rPr>
            </w:pPr>
            <w:r w:rsidRPr="00E454AB">
              <w:rPr>
                <w:sz w:val="16"/>
              </w:rPr>
              <w:t>C1-213861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DB58"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72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713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287E" w14:textId="77777777" w:rsidR="00554327" w:rsidRPr="00E454AB" w:rsidRDefault="00554327">
            <w:pPr>
              <w:pStyle w:val="TAL"/>
              <w:rPr>
                <w:sz w:val="16"/>
              </w:rPr>
            </w:pPr>
            <w:r w:rsidRPr="00E454AB">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37A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C4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5DA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153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11D5" w14:textId="77777777" w:rsidR="00554327" w:rsidRPr="00E454AB" w:rsidRDefault="00554327">
            <w:pPr>
              <w:pStyle w:val="TAL"/>
              <w:rPr>
                <w:sz w:val="16"/>
              </w:rPr>
            </w:pPr>
            <w:r w:rsidRPr="00E454AB">
              <w:rPr>
                <w:sz w:val="16"/>
              </w:rPr>
              <w:t>agreed</w:t>
            </w:r>
          </w:p>
        </w:tc>
      </w:tr>
      <w:tr w:rsidR="00E454AB" w:rsidRPr="00E454AB" w14:paraId="7ED22C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F9D0" w14:textId="77777777" w:rsidR="00554327" w:rsidRPr="00E454AB" w:rsidRDefault="00554327">
            <w:pPr>
              <w:pStyle w:val="TAL"/>
              <w:rPr>
                <w:sz w:val="16"/>
              </w:rPr>
            </w:pPr>
            <w:r w:rsidRPr="00E454AB">
              <w:rPr>
                <w:sz w:val="16"/>
              </w:rPr>
              <w:t>C1-213313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625A"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DC9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EB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8686" w14:textId="77777777" w:rsidR="00554327" w:rsidRPr="00E454AB" w:rsidRDefault="00554327">
            <w:pPr>
              <w:pStyle w:val="TAL"/>
              <w:rPr>
                <w:sz w:val="16"/>
              </w:rPr>
            </w:pPr>
            <w:r w:rsidRPr="00E454AB">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A0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056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BA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0C6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EBFD" w14:textId="77777777" w:rsidR="00554327" w:rsidRPr="00E454AB" w:rsidRDefault="00554327">
            <w:pPr>
              <w:pStyle w:val="TAL"/>
              <w:rPr>
                <w:sz w:val="16"/>
              </w:rPr>
            </w:pPr>
            <w:r w:rsidRPr="00E454AB">
              <w:rPr>
                <w:sz w:val="16"/>
              </w:rPr>
              <w:t>revised</w:t>
            </w:r>
          </w:p>
        </w:tc>
      </w:tr>
      <w:tr w:rsidR="00E454AB" w:rsidRPr="00E454AB" w14:paraId="71FE94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80A1" w14:textId="77777777" w:rsidR="00554327" w:rsidRPr="00E454AB" w:rsidRDefault="00554327">
            <w:pPr>
              <w:pStyle w:val="TAL"/>
              <w:rPr>
                <w:sz w:val="16"/>
              </w:rPr>
            </w:pPr>
            <w:r w:rsidRPr="00E454AB">
              <w:rPr>
                <w:sz w:val="16"/>
              </w:rPr>
              <w:t>C1-213862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851E"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A79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2D1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5C71" w14:textId="77777777" w:rsidR="00554327" w:rsidRPr="00E454AB" w:rsidRDefault="00554327">
            <w:pPr>
              <w:pStyle w:val="TAL"/>
              <w:rPr>
                <w:sz w:val="16"/>
              </w:rPr>
            </w:pPr>
            <w:r w:rsidRPr="00E454AB">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1E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874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50D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26F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A9ED" w14:textId="77777777" w:rsidR="00554327" w:rsidRPr="00E454AB" w:rsidRDefault="00554327">
            <w:pPr>
              <w:pStyle w:val="TAL"/>
              <w:rPr>
                <w:sz w:val="16"/>
              </w:rPr>
            </w:pPr>
            <w:r w:rsidRPr="00E454AB">
              <w:rPr>
                <w:sz w:val="16"/>
              </w:rPr>
              <w:t>agreed</w:t>
            </w:r>
          </w:p>
        </w:tc>
      </w:tr>
      <w:tr w:rsidR="00E454AB" w:rsidRPr="00E454AB" w14:paraId="72C948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09E8" w14:textId="77777777" w:rsidR="00554327" w:rsidRPr="00E454AB" w:rsidRDefault="00554327">
            <w:pPr>
              <w:pStyle w:val="TAL"/>
              <w:rPr>
                <w:sz w:val="16"/>
              </w:rPr>
            </w:pPr>
            <w:r w:rsidRPr="00E454AB">
              <w:rPr>
                <w:sz w:val="16"/>
              </w:rPr>
              <w:t>C1-213314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D6C"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77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53A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D38A" w14:textId="77777777" w:rsidR="00554327" w:rsidRPr="00E454AB" w:rsidRDefault="00554327">
            <w:pPr>
              <w:pStyle w:val="TAL"/>
              <w:rPr>
                <w:sz w:val="16"/>
              </w:rPr>
            </w:pPr>
            <w:r w:rsidRPr="00E454AB">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17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C0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094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8F9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0A98" w14:textId="77777777" w:rsidR="00554327" w:rsidRPr="00E454AB" w:rsidRDefault="00554327">
            <w:pPr>
              <w:pStyle w:val="TAL"/>
              <w:rPr>
                <w:sz w:val="16"/>
              </w:rPr>
            </w:pPr>
            <w:r w:rsidRPr="00E454AB">
              <w:rPr>
                <w:sz w:val="16"/>
              </w:rPr>
              <w:t>withdrawn</w:t>
            </w:r>
          </w:p>
        </w:tc>
      </w:tr>
      <w:tr w:rsidR="00E454AB" w:rsidRPr="00E454AB" w14:paraId="0F0379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3EAF" w14:textId="77777777" w:rsidR="00554327" w:rsidRPr="00E454AB" w:rsidRDefault="00554327">
            <w:pPr>
              <w:pStyle w:val="TAL"/>
              <w:rPr>
                <w:sz w:val="16"/>
              </w:rPr>
            </w:pPr>
            <w:r w:rsidRPr="00E454AB">
              <w:rPr>
                <w:sz w:val="16"/>
              </w:rPr>
              <w:t>C1-213315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78BE"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019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EA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7243" w14:textId="77777777" w:rsidR="00554327" w:rsidRPr="00E454AB" w:rsidRDefault="00554327">
            <w:pPr>
              <w:pStyle w:val="TAL"/>
              <w:rPr>
                <w:sz w:val="16"/>
              </w:rPr>
            </w:pPr>
            <w:r w:rsidRPr="00E454AB">
              <w:rPr>
                <w:sz w:val="16"/>
              </w:rPr>
              <w:t>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675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E1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C01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60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6041" w14:textId="77777777" w:rsidR="00554327" w:rsidRPr="00E454AB" w:rsidRDefault="00554327">
            <w:pPr>
              <w:pStyle w:val="TAL"/>
              <w:rPr>
                <w:sz w:val="16"/>
              </w:rPr>
            </w:pPr>
            <w:r w:rsidRPr="00E454AB">
              <w:rPr>
                <w:sz w:val="16"/>
              </w:rPr>
              <w:t>withdrawn</w:t>
            </w:r>
          </w:p>
        </w:tc>
      </w:tr>
      <w:tr w:rsidR="00E454AB" w:rsidRPr="00E454AB" w14:paraId="28EE55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8BD7" w14:textId="77777777" w:rsidR="00554327" w:rsidRPr="00E454AB" w:rsidRDefault="00554327">
            <w:pPr>
              <w:pStyle w:val="TAL"/>
              <w:rPr>
                <w:sz w:val="16"/>
              </w:rPr>
            </w:pPr>
            <w:r w:rsidRPr="00E454AB">
              <w:rPr>
                <w:sz w:val="16"/>
              </w:rPr>
              <w:t>C1-213316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7E6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658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D9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9E1C" w14:textId="77777777" w:rsidR="00554327" w:rsidRPr="00E454AB" w:rsidRDefault="00554327">
            <w:pPr>
              <w:pStyle w:val="TAL"/>
              <w:rPr>
                <w:sz w:val="16"/>
              </w:rPr>
            </w:pPr>
            <w:r w:rsidRPr="00E454AB">
              <w:rPr>
                <w:sz w:val="16"/>
              </w:rPr>
              <w:t>3283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00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9F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210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73EC"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DECE" w14:textId="77777777" w:rsidR="00554327" w:rsidRPr="00E454AB" w:rsidRDefault="00554327">
            <w:pPr>
              <w:pStyle w:val="TAL"/>
              <w:rPr>
                <w:sz w:val="16"/>
              </w:rPr>
            </w:pPr>
            <w:r w:rsidRPr="00E454AB">
              <w:rPr>
                <w:sz w:val="16"/>
              </w:rPr>
              <w:t>withdrawn</w:t>
            </w:r>
          </w:p>
        </w:tc>
      </w:tr>
      <w:tr w:rsidR="00E454AB" w:rsidRPr="00E454AB" w14:paraId="097C4E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93A6" w14:textId="77777777" w:rsidR="00554327" w:rsidRPr="00E454AB" w:rsidRDefault="00554327">
            <w:pPr>
              <w:pStyle w:val="TAL"/>
              <w:rPr>
                <w:sz w:val="16"/>
              </w:rPr>
            </w:pPr>
            <w:r w:rsidRPr="00E454AB">
              <w:rPr>
                <w:sz w:val="16"/>
              </w:rPr>
              <w:t>C1-213317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3680"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9540"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C6C3"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1342" w14:textId="77777777" w:rsidR="00554327" w:rsidRPr="00E454AB" w:rsidRDefault="00554327">
            <w:pPr>
              <w:pStyle w:val="TAL"/>
              <w:rPr>
                <w:sz w:val="16"/>
              </w:rPr>
            </w:pPr>
            <w:r w:rsidRPr="00E454AB">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C4D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2086"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A108"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560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CF4A" w14:textId="77777777" w:rsidR="00554327" w:rsidRPr="00E454AB" w:rsidRDefault="00554327">
            <w:pPr>
              <w:pStyle w:val="TAL"/>
              <w:rPr>
                <w:sz w:val="16"/>
              </w:rPr>
            </w:pPr>
            <w:r w:rsidRPr="00E454AB">
              <w:rPr>
                <w:sz w:val="16"/>
              </w:rPr>
              <w:t>withdrawn</w:t>
            </w:r>
          </w:p>
        </w:tc>
      </w:tr>
      <w:tr w:rsidR="00E454AB" w:rsidRPr="00E454AB" w14:paraId="5CEBB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F880" w14:textId="77777777" w:rsidR="00554327" w:rsidRPr="00E454AB" w:rsidRDefault="00554327">
            <w:pPr>
              <w:pStyle w:val="TAL"/>
              <w:rPr>
                <w:sz w:val="16"/>
              </w:rPr>
            </w:pPr>
            <w:r w:rsidRPr="00E454AB">
              <w:rPr>
                <w:sz w:val="16"/>
              </w:rPr>
              <w:t>C1-213318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FFE5"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D34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1CF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F9B7" w14:textId="77777777" w:rsidR="00554327" w:rsidRPr="00E454AB" w:rsidRDefault="00554327">
            <w:pPr>
              <w:pStyle w:val="TAL"/>
              <w:rPr>
                <w:sz w:val="16"/>
              </w:rPr>
            </w:pPr>
            <w:r w:rsidRPr="00E454AB">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B9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8E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95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2E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8C2F" w14:textId="77777777" w:rsidR="00554327" w:rsidRPr="00E454AB" w:rsidRDefault="00554327">
            <w:pPr>
              <w:pStyle w:val="TAL"/>
              <w:rPr>
                <w:sz w:val="16"/>
              </w:rPr>
            </w:pPr>
            <w:r w:rsidRPr="00E454AB">
              <w:rPr>
                <w:sz w:val="16"/>
              </w:rPr>
              <w:t>withdrawn</w:t>
            </w:r>
          </w:p>
        </w:tc>
      </w:tr>
      <w:tr w:rsidR="00E454AB" w:rsidRPr="00E454AB" w14:paraId="3C3051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3F21" w14:textId="77777777" w:rsidR="00554327" w:rsidRPr="00E454AB" w:rsidRDefault="00554327">
            <w:pPr>
              <w:pStyle w:val="TAL"/>
              <w:rPr>
                <w:sz w:val="16"/>
              </w:rPr>
            </w:pPr>
            <w:r w:rsidRPr="00E454AB">
              <w:rPr>
                <w:sz w:val="16"/>
              </w:rPr>
              <w:t>C1-213319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EC6A8"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E38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DE8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E64B" w14:textId="77777777" w:rsidR="00554327" w:rsidRPr="00E454AB" w:rsidRDefault="00554327">
            <w:pPr>
              <w:pStyle w:val="TAL"/>
              <w:rPr>
                <w:sz w:val="16"/>
              </w:rPr>
            </w:pPr>
            <w:r w:rsidRPr="00E454AB">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BCF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05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5C4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195B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4E5F" w14:textId="77777777" w:rsidR="00554327" w:rsidRPr="00E454AB" w:rsidRDefault="00554327">
            <w:pPr>
              <w:pStyle w:val="TAL"/>
              <w:rPr>
                <w:sz w:val="16"/>
              </w:rPr>
            </w:pPr>
            <w:r w:rsidRPr="00E454AB">
              <w:rPr>
                <w:sz w:val="16"/>
              </w:rPr>
              <w:t>withdrawn</w:t>
            </w:r>
          </w:p>
        </w:tc>
      </w:tr>
      <w:tr w:rsidR="00E454AB" w:rsidRPr="00E454AB" w14:paraId="187A5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78AB" w14:textId="77777777" w:rsidR="00554327" w:rsidRPr="00E454AB" w:rsidRDefault="00554327">
            <w:pPr>
              <w:pStyle w:val="TAL"/>
              <w:rPr>
                <w:sz w:val="16"/>
              </w:rPr>
            </w:pPr>
            <w:r w:rsidRPr="00E454AB">
              <w:rPr>
                <w:sz w:val="16"/>
              </w:rPr>
              <w:t>C1-213320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FCAE"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80C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CC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CBD1" w14:textId="77777777" w:rsidR="00554327" w:rsidRPr="00E454AB" w:rsidRDefault="00554327">
            <w:pPr>
              <w:pStyle w:val="TAL"/>
              <w:rPr>
                <w:sz w:val="16"/>
              </w:rPr>
            </w:pPr>
            <w:r w:rsidRPr="00E454AB">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05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04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7D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BA6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B18D" w14:textId="77777777" w:rsidR="00554327" w:rsidRPr="00E454AB" w:rsidRDefault="00554327">
            <w:pPr>
              <w:pStyle w:val="TAL"/>
              <w:rPr>
                <w:sz w:val="16"/>
              </w:rPr>
            </w:pPr>
            <w:r w:rsidRPr="00E454AB">
              <w:rPr>
                <w:sz w:val="16"/>
              </w:rPr>
              <w:t>withdrawn</w:t>
            </w:r>
          </w:p>
        </w:tc>
      </w:tr>
      <w:tr w:rsidR="00E454AB" w:rsidRPr="00E454AB" w14:paraId="6CC609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6CFE" w14:textId="77777777" w:rsidR="00554327" w:rsidRPr="00E454AB" w:rsidRDefault="00554327">
            <w:pPr>
              <w:pStyle w:val="TAL"/>
              <w:rPr>
                <w:sz w:val="16"/>
              </w:rPr>
            </w:pPr>
            <w:r w:rsidRPr="00E454AB">
              <w:rPr>
                <w:sz w:val="16"/>
              </w:rPr>
              <w:t>C1-213321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17CE"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F0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E18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E271" w14:textId="77777777" w:rsidR="00554327" w:rsidRPr="00E454AB" w:rsidRDefault="00554327">
            <w:pPr>
              <w:pStyle w:val="TAL"/>
              <w:rPr>
                <w:sz w:val="16"/>
              </w:rPr>
            </w:pPr>
            <w:r w:rsidRPr="00E454AB">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E03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9B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21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82C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FD8D" w14:textId="77777777" w:rsidR="00554327" w:rsidRPr="00E454AB" w:rsidRDefault="00554327">
            <w:pPr>
              <w:pStyle w:val="TAL"/>
              <w:rPr>
                <w:sz w:val="16"/>
              </w:rPr>
            </w:pPr>
            <w:r w:rsidRPr="00E454AB">
              <w:rPr>
                <w:sz w:val="16"/>
              </w:rPr>
              <w:t>withdrawn</w:t>
            </w:r>
          </w:p>
        </w:tc>
      </w:tr>
      <w:tr w:rsidR="00E454AB" w:rsidRPr="00E454AB" w14:paraId="28AFF1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4AE6" w14:textId="77777777" w:rsidR="00554327" w:rsidRPr="00E454AB" w:rsidRDefault="00554327">
            <w:pPr>
              <w:pStyle w:val="TAL"/>
              <w:rPr>
                <w:sz w:val="16"/>
              </w:rPr>
            </w:pPr>
            <w:r w:rsidRPr="00E454AB">
              <w:rPr>
                <w:sz w:val="16"/>
              </w:rPr>
              <w:t>C1-213326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1EB7"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1F0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4E5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AC9B" w14:textId="77777777" w:rsidR="00554327" w:rsidRPr="00E454AB" w:rsidRDefault="00554327">
            <w:pPr>
              <w:pStyle w:val="TAL"/>
              <w:rPr>
                <w:sz w:val="16"/>
              </w:rPr>
            </w:pPr>
            <w:r w:rsidRPr="00E454AB">
              <w:rPr>
                <w:sz w:val="16"/>
              </w:rPr>
              <w:t>3289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B5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593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F27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20E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8EBD" w14:textId="77777777" w:rsidR="00554327" w:rsidRPr="00E454AB" w:rsidRDefault="00554327">
            <w:pPr>
              <w:pStyle w:val="TAL"/>
              <w:rPr>
                <w:sz w:val="16"/>
              </w:rPr>
            </w:pPr>
            <w:r w:rsidRPr="00E454AB">
              <w:rPr>
                <w:sz w:val="16"/>
              </w:rPr>
              <w:t>withdrawn</w:t>
            </w:r>
          </w:p>
        </w:tc>
      </w:tr>
      <w:tr w:rsidR="00E454AB" w:rsidRPr="00E454AB" w14:paraId="64FB89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48B9" w14:textId="77777777" w:rsidR="00554327" w:rsidRPr="00E454AB" w:rsidRDefault="00554327">
            <w:pPr>
              <w:pStyle w:val="TAL"/>
              <w:rPr>
                <w:sz w:val="16"/>
              </w:rPr>
            </w:pPr>
            <w:r w:rsidRPr="00E454AB">
              <w:rPr>
                <w:sz w:val="16"/>
              </w:rPr>
              <w:t>C1-213327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841F"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8B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1F0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2A29" w14:textId="77777777" w:rsidR="00554327" w:rsidRPr="00E454AB" w:rsidRDefault="00554327">
            <w:pPr>
              <w:pStyle w:val="TAL"/>
              <w:rPr>
                <w:sz w:val="16"/>
              </w:rPr>
            </w:pPr>
            <w:r w:rsidRPr="00E454AB">
              <w:rPr>
                <w:sz w:val="16"/>
              </w:rPr>
              <w:t>3290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4B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AB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152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3BA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93D7" w14:textId="77777777" w:rsidR="00554327" w:rsidRPr="00E454AB" w:rsidRDefault="00554327">
            <w:pPr>
              <w:pStyle w:val="TAL"/>
              <w:rPr>
                <w:sz w:val="16"/>
              </w:rPr>
            </w:pPr>
            <w:r w:rsidRPr="00E454AB">
              <w:rPr>
                <w:sz w:val="16"/>
              </w:rPr>
              <w:t>withdrawn</w:t>
            </w:r>
          </w:p>
        </w:tc>
      </w:tr>
      <w:tr w:rsidR="00E454AB" w:rsidRPr="00E454AB" w14:paraId="66F9FF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303B" w14:textId="77777777" w:rsidR="00554327" w:rsidRPr="00E454AB" w:rsidRDefault="00554327">
            <w:pPr>
              <w:pStyle w:val="TAL"/>
              <w:rPr>
                <w:sz w:val="16"/>
              </w:rPr>
            </w:pPr>
            <w:r w:rsidRPr="00E454AB">
              <w:rPr>
                <w:sz w:val="16"/>
              </w:rPr>
              <w:t>C1-213328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1211"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C65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630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F8CE" w14:textId="77777777" w:rsidR="00554327" w:rsidRPr="00E454AB" w:rsidRDefault="00554327">
            <w:pPr>
              <w:pStyle w:val="TAL"/>
              <w:rPr>
                <w:sz w:val="16"/>
              </w:rPr>
            </w:pPr>
            <w:r w:rsidRPr="00E454AB">
              <w:rPr>
                <w:sz w:val="16"/>
              </w:rPr>
              <w:t>3291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DAF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1CC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C8B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62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887E" w14:textId="77777777" w:rsidR="00554327" w:rsidRPr="00E454AB" w:rsidRDefault="00554327">
            <w:pPr>
              <w:pStyle w:val="TAL"/>
              <w:rPr>
                <w:sz w:val="16"/>
              </w:rPr>
            </w:pPr>
            <w:r w:rsidRPr="00E454AB">
              <w:rPr>
                <w:sz w:val="16"/>
              </w:rPr>
              <w:t>revised</w:t>
            </w:r>
          </w:p>
        </w:tc>
      </w:tr>
      <w:tr w:rsidR="00E454AB" w:rsidRPr="00E454AB" w14:paraId="283281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CE4E" w14:textId="77777777" w:rsidR="00554327" w:rsidRPr="00E454AB" w:rsidRDefault="00554327">
            <w:pPr>
              <w:pStyle w:val="TAL"/>
              <w:rPr>
                <w:sz w:val="16"/>
              </w:rPr>
            </w:pPr>
            <w:r w:rsidRPr="00E454AB">
              <w:rPr>
                <w:sz w:val="16"/>
              </w:rPr>
              <w:t>C1-213675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3911"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F387"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5E4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D1A4" w14:textId="77777777" w:rsidR="00554327" w:rsidRPr="00E454AB" w:rsidRDefault="00554327">
            <w:pPr>
              <w:pStyle w:val="TAL"/>
              <w:rPr>
                <w:sz w:val="16"/>
              </w:rPr>
            </w:pPr>
            <w:r w:rsidRPr="00E454AB">
              <w:rPr>
                <w:sz w:val="16"/>
              </w:rPr>
              <w:t>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401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99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5A4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A0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E28A" w14:textId="77777777" w:rsidR="00554327" w:rsidRPr="00E454AB" w:rsidRDefault="00554327">
            <w:pPr>
              <w:pStyle w:val="TAL"/>
              <w:rPr>
                <w:sz w:val="16"/>
              </w:rPr>
            </w:pPr>
            <w:r w:rsidRPr="00E454AB">
              <w:rPr>
                <w:sz w:val="16"/>
              </w:rPr>
              <w:t>agreed</w:t>
            </w:r>
          </w:p>
        </w:tc>
      </w:tr>
      <w:tr w:rsidR="00E454AB" w:rsidRPr="00E454AB" w14:paraId="796533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567B" w14:textId="77777777" w:rsidR="00554327" w:rsidRPr="00E454AB" w:rsidRDefault="00554327">
            <w:pPr>
              <w:pStyle w:val="TAL"/>
              <w:rPr>
                <w:sz w:val="16"/>
              </w:rPr>
            </w:pPr>
            <w:r w:rsidRPr="00E454AB">
              <w:rPr>
                <w:sz w:val="16"/>
              </w:rPr>
              <w:t>C1-213333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852D"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D6A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A80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E892" w14:textId="77777777" w:rsidR="00554327" w:rsidRPr="00E454AB" w:rsidRDefault="00554327">
            <w:pPr>
              <w:pStyle w:val="TAL"/>
              <w:rPr>
                <w:sz w:val="16"/>
              </w:rPr>
            </w:pPr>
            <w:r w:rsidRPr="00E454AB">
              <w:rPr>
                <w:sz w:val="16"/>
              </w:rPr>
              <w:t>3292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E7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32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88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67C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4657" w14:textId="77777777" w:rsidR="00554327" w:rsidRPr="00E454AB" w:rsidRDefault="00554327">
            <w:pPr>
              <w:pStyle w:val="TAL"/>
              <w:rPr>
                <w:sz w:val="16"/>
              </w:rPr>
            </w:pPr>
            <w:r w:rsidRPr="00E454AB">
              <w:rPr>
                <w:sz w:val="16"/>
              </w:rPr>
              <w:t>revised</w:t>
            </w:r>
          </w:p>
        </w:tc>
      </w:tr>
      <w:tr w:rsidR="00E454AB" w:rsidRPr="00E454AB" w14:paraId="2EDE3D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67B0" w14:textId="77777777" w:rsidR="00554327" w:rsidRPr="00E454AB" w:rsidRDefault="00554327">
            <w:pPr>
              <w:pStyle w:val="TAL"/>
              <w:rPr>
                <w:sz w:val="16"/>
              </w:rPr>
            </w:pPr>
            <w:r w:rsidRPr="00E454AB">
              <w:rPr>
                <w:sz w:val="16"/>
              </w:rPr>
              <w:t>C1-213678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9F16"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C1C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686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1C14" w14:textId="77777777" w:rsidR="00554327" w:rsidRPr="00E454AB" w:rsidRDefault="00554327">
            <w:pPr>
              <w:pStyle w:val="TAL"/>
              <w:rPr>
                <w:sz w:val="16"/>
              </w:rPr>
            </w:pPr>
            <w:r w:rsidRPr="00E454AB">
              <w:rPr>
                <w:sz w:val="16"/>
              </w:rPr>
              <w:t>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F61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C8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C3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C49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14F1" w14:textId="77777777" w:rsidR="00554327" w:rsidRPr="00E454AB" w:rsidRDefault="00554327">
            <w:pPr>
              <w:pStyle w:val="TAL"/>
              <w:rPr>
                <w:sz w:val="16"/>
              </w:rPr>
            </w:pPr>
            <w:r w:rsidRPr="00E454AB">
              <w:rPr>
                <w:sz w:val="16"/>
              </w:rPr>
              <w:t>agreed</w:t>
            </w:r>
          </w:p>
        </w:tc>
      </w:tr>
      <w:tr w:rsidR="00E454AB" w:rsidRPr="00E454AB" w14:paraId="1A9A7F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38DD" w14:textId="77777777" w:rsidR="00554327" w:rsidRPr="00E454AB" w:rsidRDefault="00554327">
            <w:pPr>
              <w:pStyle w:val="TAL"/>
              <w:rPr>
                <w:sz w:val="16"/>
              </w:rPr>
            </w:pPr>
            <w:r w:rsidRPr="00E454AB">
              <w:rPr>
                <w:sz w:val="16"/>
              </w:rPr>
              <w:t>C1-213336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3EE4"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8B0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F32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BDAA" w14:textId="77777777" w:rsidR="00554327" w:rsidRPr="00E454AB" w:rsidRDefault="00554327">
            <w:pPr>
              <w:pStyle w:val="TAL"/>
              <w:rPr>
                <w:sz w:val="16"/>
              </w:rPr>
            </w:pPr>
            <w:r w:rsidRPr="00E454AB">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6F9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F00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880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1B1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F5F4" w14:textId="77777777" w:rsidR="00554327" w:rsidRPr="00E454AB" w:rsidRDefault="00554327">
            <w:pPr>
              <w:pStyle w:val="TAL"/>
              <w:rPr>
                <w:sz w:val="16"/>
              </w:rPr>
            </w:pPr>
            <w:r w:rsidRPr="00E454AB">
              <w:rPr>
                <w:sz w:val="16"/>
              </w:rPr>
              <w:t>revised</w:t>
            </w:r>
          </w:p>
        </w:tc>
      </w:tr>
      <w:tr w:rsidR="00E454AB" w:rsidRPr="00E454AB" w14:paraId="4D378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3D8C" w14:textId="77777777" w:rsidR="00554327" w:rsidRPr="00E454AB" w:rsidRDefault="00554327">
            <w:pPr>
              <w:pStyle w:val="TAL"/>
              <w:rPr>
                <w:sz w:val="16"/>
              </w:rPr>
            </w:pPr>
            <w:r w:rsidRPr="00E454AB">
              <w:rPr>
                <w:sz w:val="16"/>
              </w:rPr>
              <w:t>C1-213732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FEAD"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EC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45F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1ABB" w14:textId="77777777" w:rsidR="00554327" w:rsidRPr="00E454AB" w:rsidRDefault="00554327">
            <w:pPr>
              <w:pStyle w:val="TAL"/>
              <w:rPr>
                <w:sz w:val="16"/>
              </w:rPr>
            </w:pPr>
            <w:r w:rsidRPr="00E454AB">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62B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8D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6AA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525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BC9C" w14:textId="77777777" w:rsidR="00554327" w:rsidRPr="00E454AB" w:rsidRDefault="00554327">
            <w:pPr>
              <w:pStyle w:val="TAL"/>
              <w:rPr>
                <w:sz w:val="16"/>
              </w:rPr>
            </w:pPr>
            <w:r w:rsidRPr="00E454AB">
              <w:rPr>
                <w:sz w:val="16"/>
              </w:rPr>
              <w:t>agreed</w:t>
            </w:r>
          </w:p>
        </w:tc>
      </w:tr>
      <w:tr w:rsidR="00E454AB" w:rsidRPr="00E454AB" w14:paraId="6036E5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D7B1" w14:textId="77777777" w:rsidR="00554327" w:rsidRPr="00E454AB" w:rsidRDefault="00554327">
            <w:pPr>
              <w:pStyle w:val="TAL"/>
              <w:rPr>
                <w:sz w:val="16"/>
              </w:rPr>
            </w:pPr>
            <w:r w:rsidRPr="00E454AB">
              <w:rPr>
                <w:sz w:val="16"/>
              </w:rPr>
              <w:t>C1-213337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7CA4"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63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15F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075C" w14:textId="77777777" w:rsidR="00554327" w:rsidRPr="00E454AB" w:rsidRDefault="00554327">
            <w:pPr>
              <w:pStyle w:val="TAL"/>
              <w:rPr>
                <w:sz w:val="16"/>
              </w:rPr>
            </w:pPr>
            <w:r w:rsidRPr="00E454AB">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26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89F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51D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E5D3"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8A07" w14:textId="77777777" w:rsidR="00554327" w:rsidRPr="00E454AB" w:rsidRDefault="00554327">
            <w:pPr>
              <w:pStyle w:val="TAL"/>
              <w:rPr>
                <w:sz w:val="16"/>
              </w:rPr>
            </w:pPr>
            <w:r w:rsidRPr="00E454AB">
              <w:rPr>
                <w:sz w:val="16"/>
              </w:rPr>
              <w:t>revised</w:t>
            </w:r>
          </w:p>
        </w:tc>
      </w:tr>
      <w:tr w:rsidR="00E454AB" w:rsidRPr="00E454AB" w14:paraId="4BB99F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090C" w14:textId="77777777" w:rsidR="00554327" w:rsidRPr="00E454AB" w:rsidRDefault="00554327">
            <w:pPr>
              <w:pStyle w:val="TAL"/>
              <w:rPr>
                <w:sz w:val="16"/>
              </w:rPr>
            </w:pPr>
            <w:r w:rsidRPr="00E454AB">
              <w:rPr>
                <w:sz w:val="16"/>
              </w:rPr>
              <w:t>C1-213733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F11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EAF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58C4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36B9E" w14:textId="77777777" w:rsidR="00554327" w:rsidRPr="00E454AB" w:rsidRDefault="00554327">
            <w:pPr>
              <w:pStyle w:val="TAL"/>
              <w:rPr>
                <w:sz w:val="16"/>
              </w:rPr>
            </w:pPr>
            <w:r w:rsidRPr="00E454AB">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5CF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93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91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C964"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D387" w14:textId="77777777" w:rsidR="00554327" w:rsidRPr="00E454AB" w:rsidRDefault="00554327">
            <w:pPr>
              <w:pStyle w:val="TAL"/>
              <w:rPr>
                <w:sz w:val="16"/>
              </w:rPr>
            </w:pPr>
            <w:r w:rsidRPr="00E454AB">
              <w:rPr>
                <w:sz w:val="16"/>
              </w:rPr>
              <w:t>agreed</w:t>
            </w:r>
          </w:p>
        </w:tc>
      </w:tr>
      <w:tr w:rsidR="00E454AB" w:rsidRPr="00E454AB" w14:paraId="20A361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2FCA" w14:textId="77777777" w:rsidR="00554327" w:rsidRPr="00E454AB" w:rsidRDefault="00554327">
            <w:pPr>
              <w:pStyle w:val="TAL"/>
              <w:rPr>
                <w:sz w:val="16"/>
              </w:rPr>
            </w:pPr>
            <w:r w:rsidRPr="00E454AB">
              <w:rPr>
                <w:sz w:val="16"/>
              </w:rPr>
              <w:t>C1-213338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26C2"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BA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C75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CFB1" w14:textId="77777777" w:rsidR="00554327" w:rsidRPr="00E454AB" w:rsidRDefault="00554327">
            <w:pPr>
              <w:pStyle w:val="TAL"/>
              <w:rPr>
                <w:sz w:val="16"/>
              </w:rPr>
            </w:pPr>
            <w:r w:rsidRPr="00E454AB">
              <w:rPr>
                <w:sz w:val="16"/>
              </w:rPr>
              <w:t>3295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86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32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D2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99C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C65B" w14:textId="77777777" w:rsidR="00554327" w:rsidRPr="00E454AB" w:rsidRDefault="00554327">
            <w:pPr>
              <w:pStyle w:val="TAL"/>
              <w:rPr>
                <w:sz w:val="16"/>
              </w:rPr>
            </w:pPr>
            <w:r w:rsidRPr="00E454AB">
              <w:rPr>
                <w:sz w:val="16"/>
              </w:rPr>
              <w:t>revised</w:t>
            </w:r>
          </w:p>
        </w:tc>
      </w:tr>
      <w:tr w:rsidR="00E454AB" w:rsidRPr="00E454AB" w14:paraId="16C223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3C2B" w14:textId="77777777" w:rsidR="00554327" w:rsidRPr="00E454AB" w:rsidRDefault="00554327">
            <w:pPr>
              <w:pStyle w:val="TAL"/>
              <w:rPr>
                <w:sz w:val="16"/>
              </w:rPr>
            </w:pPr>
            <w:r w:rsidRPr="00E454AB">
              <w:rPr>
                <w:sz w:val="16"/>
              </w:rPr>
              <w:t>C1-213734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19C8"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78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E93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7710" w14:textId="77777777" w:rsidR="00554327" w:rsidRPr="00E454AB" w:rsidRDefault="00554327">
            <w:pPr>
              <w:pStyle w:val="TAL"/>
              <w:rPr>
                <w:sz w:val="16"/>
              </w:rPr>
            </w:pPr>
            <w:r w:rsidRPr="00E454AB">
              <w:rPr>
                <w:sz w:val="16"/>
              </w:rPr>
              <w:t>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6E5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CB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8B0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C5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8BC7" w14:textId="77777777" w:rsidR="00554327" w:rsidRPr="00E454AB" w:rsidRDefault="00554327">
            <w:pPr>
              <w:pStyle w:val="TAL"/>
              <w:rPr>
                <w:sz w:val="16"/>
              </w:rPr>
            </w:pPr>
            <w:r w:rsidRPr="00E454AB">
              <w:rPr>
                <w:sz w:val="16"/>
              </w:rPr>
              <w:t>agreed</w:t>
            </w:r>
          </w:p>
        </w:tc>
      </w:tr>
      <w:tr w:rsidR="00E454AB" w:rsidRPr="00E454AB" w14:paraId="3222A8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B592" w14:textId="77777777" w:rsidR="00554327" w:rsidRPr="00E454AB" w:rsidRDefault="00554327">
            <w:pPr>
              <w:pStyle w:val="TAL"/>
              <w:rPr>
                <w:sz w:val="16"/>
              </w:rPr>
            </w:pPr>
            <w:r w:rsidRPr="00E454AB">
              <w:rPr>
                <w:sz w:val="16"/>
              </w:rPr>
              <w:t>C1-213339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652D"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3F9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8A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818F" w14:textId="77777777" w:rsidR="00554327" w:rsidRPr="00E454AB" w:rsidRDefault="00554327">
            <w:pPr>
              <w:pStyle w:val="TAL"/>
              <w:rPr>
                <w:sz w:val="16"/>
              </w:rPr>
            </w:pPr>
            <w:r w:rsidRPr="00E454AB">
              <w:rPr>
                <w:sz w:val="16"/>
              </w:rPr>
              <w:t>3296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0FA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8F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EC4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6A5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5F8F" w14:textId="77777777" w:rsidR="00554327" w:rsidRPr="00E454AB" w:rsidRDefault="00554327">
            <w:pPr>
              <w:pStyle w:val="TAL"/>
              <w:rPr>
                <w:sz w:val="16"/>
              </w:rPr>
            </w:pPr>
            <w:r w:rsidRPr="00E454AB">
              <w:rPr>
                <w:sz w:val="16"/>
              </w:rPr>
              <w:t>agreed</w:t>
            </w:r>
          </w:p>
        </w:tc>
      </w:tr>
      <w:tr w:rsidR="00E454AB" w:rsidRPr="00E454AB" w14:paraId="05C10F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3146A" w14:textId="77777777" w:rsidR="00554327" w:rsidRPr="00E454AB" w:rsidRDefault="00554327">
            <w:pPr>
              <w:pStyle w:val="TAL"/>
              <w:rPr>
                <w:sz w:val="16"/>
              </w:rPr>
            </w:pPr>
            <w:r w:rsidRPr="00E454AB">
              <w:rPr>
                <w:sz w:val="16"/>
              </w:rPr>
              <w:t>C1-213340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0BA9"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34A0"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BCFC"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7BE" w14:textId="77777777" w:rsidR="00554327" w:rsidRPr="00E454AB" w:rsidRDefault="00554327">
            <w:pPr>
              <w:pStyle w:val="TAL"/>
              <w:rPr>
                <w:sz w:val="16"/>
              </w:rPr>
            </w:pPr>
            <w:r w:rsidRPr="00E454AB">
              <w:rPr>
                <w:sz w:val="16"/>
              </w:rPr>
              <w:t>3297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0F7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C902"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4993"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509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6F92" w14:textId="77777777" w:rsidR="00554327" w:rsidRPr="00E454AB" w:rsidRDefault="00554327">
            <w:pPr>
              <w:pStyle w:val="TAL"/>
              <w:rPr>
                <w:sz w:val="16"/>
              </w:rPr>
            </w:pPr>
            <w:r w:rsidRPr="00E454AB">
              <w:rPr>
                <w:sz w:val="16"/>
              </w:rPr>
              <w:t>agreed</w:t>
            </w:r>
          </w:p>
        </w:tc>
      </w:tr>
      <w:tr w:rsidR="00E454AB" w:rsidRPr="00E454AB" w14:paraId="54D88B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F2036" w14:textId="77777777" w:rsidR="00554327" w:rsidRPr="00E454AB" w:rsidRDefault="00554327">
            <w:pPr>
              <w:pStyle w:val="TAL"/>
              <w:rPr>
                <w:sz w:val="16"/>
              </w:rPr>
            </w:pPr>
            <w:r w:rsidRPr="00E454AB">
              <w:rPr>
                <w:sz w:val="16"/>
              </w:rPr>
              <w:t>C1-213341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97AC"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9C7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77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5BA9" w14:textId="77777777" w:rsidR="00554327" w:rsidRPr="00E454AB" w:rsidRDefault="00554327">
            <w:pPr>
              <w:pStyle w:val="TAL"/>
              <w:rPr>
                <w:sz w:val="16"/>
              </w:rPr>
            </w:pPr>
            <w:r w:rsidRPr="00E454AB">
              <w:rPr>
                <w:sz w:val="16"/>
              </w:rPr>
              <w:t>3298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3F9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F5A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C1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61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7B49" w14:textId="77777777" w:rsidR="00554327" w:rsidRPr="00E454AB" w:rsidRDefault="00554327">
            <w:pPr>
              <w:pStyle w:val="TAL"/>
              <w:rPr>
                <w:sz w:val="16"/>
              </w:rPr>
            </w:pPr>
            <w:r w:rsidRPr="00E454AB">
              <w:rPr>
                <w:sz w:val="16"/>
              </w:rPr>
              <w:t>postponed</w:t>
            </w:r>
          </w:p>
        </w:tc>
      </w:tr>
      <w:tr w:rsidR="00E454AB" w:rsidRPr="00E454AB" w14:paraId="533B53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7122" w14:textId="77777777" w:rsidR="00554327" w:rsidRPr="00E454AB" w:rsidRDefault="00554327">
            <w:pPr>
              <w:pStyle w:val="TAL"/>
              <w:rPr>
                <w:sz w:val="16"/>
              </w:rPr>
            </w:pPr>
            <w:r w:rsidRPr="00E454AB">
              <w:rPr>
                <w:sz w:val="16"/>
              </w:rPr>
              <w:t>C1-213342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E7BC"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D14F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9F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500A" w14:textId="77777777" w:rsidR="00554327" w:rsidRPr="00E454AB" w:rsidRDefault="00554327">
            <w:pPr>
              <w:pStyle w:val="TAL"/>
              <w:rPr>
                <w:sz w:val="16"/>
              </w:rPr>
            </w:pPr>
            <w:r w:rsidRPr="00E454AB">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53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1D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FB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E8C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A6A9" w14:textId="77777777" w:rsidR="00554327" w:rsidRPr="00E454AB" w:rsidRDefault="00554327">
            <w:pPr>
              <w:pStyle w:val="TAL"/>
              <w:rPr>
                <w:sz w:val="16"/>
              </w:rPr>
            </w:pPr>
            <w:r w:rsidRPr="00E454AB">
              <w:rPr>
                <w:sz w:val="16"/>
              </w:rPr>
              <w:t>revised</w:t>
            </w:r>
          </w:p>
        </w:tc>
      </w:tr>
      <w:tr w:rsidR="00E454AB" w:rsidRPr="00E454AB" w14:paraId="180736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A2A0" w14:textId="77777777" w:rsidR="00554327" w:rsidRPr="00E454AB" w:rsidRDefault="00554327">
            <w:pPr>
              <w:pStyle w:val="TAL"/>
              <w:rPr>
                <w:sz w:val="16"/>
              </w:rPr>
            </w:pPr>
            <w:r w:rsidRPr="00E454AB">
              <w:rPr>
                <w:sz w:val="16"/>
              </w:rPr>
              <w:t>C1-213736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9E9B"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68E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B33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5FDC" w14:textId="77777777" w:rsidR="00554327" w:rsidRPr="00E454AB" w:rsidRDefault="00554327">
            <w:pPr>
              <w:pStyle w:val="TAL"/>
              <w:rPr>
                <w:sz w:val="16"/>
              </w:rPr>
            </w:pPr>
            <w:r w:rsidRPr="00E454AB">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3FB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E9D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4DF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2ED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BE9C" w14:textId="77777777" w:rsidR="00554327" w:rsidRPr="00E454AB" w:rsidRDefault="00554327">
            <w:pPr>
              <w:pStyle w:val="TAL"/>
              <w:rPr>
                <w:sz w:val="16"/>
              </w:rPr>
            </w:pPr>
            <w:r w:rsidRPr="00E454AB">
              <w:rPr>
                <w:sz w:val="16"/>
              </w:rPr>
              <w:t>agreed</w:t>
            </w:r>
          </w:p>
        </w:tc>
      </w:tr>
      <w:tr w:rsidR="00E454AB" w:rsidRPr="00E454AB" w14:paraId="066522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E3F1" w14:textId="77777777" w:rsidR="00554327" w:rsidRPr="00E454AB" w:rsidRDefault="00554327">
            <w:pPr>
              <w:pStyle w:val="TAL"/>
              <w:rPr>
                <w:sz w:val="16"/>
              </w:rPr>
            </w:pPr>
            <w:r w:rsidRPr="00E454AB">
              <w:rPr>
                <w:sz w:val="16"/>
              </w:rPr>
              <w:t>C1-213347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8ED6"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6C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28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2B5B" w14:textId="77777777" w:rsidR="00554327" w:rsidRPr="00E454AB" w:rsidRDefault="00554327">
            <w:pPr>
              <w:pStyle w:val="TAL"/>
              <w:rPr>
                <w:sz w:val="16"/>
              </w:rPr>
            </w:pPr>
            <w:r w:rsidRPr="00E454AB">
              <w:rPr>
                <w:sz w:val="16"/>
              </w:rPr>
              <w:t>3300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F13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A1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A7CC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E39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703" w14:textId="77777777" w:rsidR="00554327" w:rsidRPr="00E454AB" w:rsidRDefault="00554327">
            <w:pPr>
              <w:pStyle w:val="TAL"/>
              <w:rPr>
                <w:sz w:val="16"/>
              </w:rPr>
            </w:pPr>
            <w:r w:rsidRPr="00E454AB">
              <w:rPr>
                <w:sz w:val="16"/>
              </w:rPr>
              <w:t>agreed</w:t>
            </w:r>
          </w:p>
        </w:tc>
      </w:tr>
      <w:tr w:rsidR="00E454AB" w:rsidRPr="00E454AB" w14:paraId="3BAD78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D99B" w14:textId="77777777" w:rsidR="00554327" w:rsidRPr="00E454AB" w:rsidRDefault="00554327">
            <w:pPr>
              <w:pStyle w:val="TAL"/>
              <w:rPr>
                <w:sz w:val="16"/>
              </w:rPr>
            </w:pPr>
            <w:r w:rsidRPr="00E454AB">
              <w:rPr>
                <w:sz w:val="16"/>
              </w:rPr>
              <w:t>C1-213348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1642"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9AB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8BC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7D4C" w14:textId="77777777" w:rsidR="00554327" w:rsidRPr="00E454AB" w:rsidRDefault="00554327">
            <w:pPr>
              <w:pStyle w:val="TAL"/>
              <w:rPr>
                <w:sz w:val="16"/>
              </w:rPr>
            </w:pPr>
            <w:r w:rsidRPr="00E454AB">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CB50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E2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CC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6B6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8489" w14:textId="77777777" w:rsidR="00554327" w:rsidRPr="00E454AB" w:rsidRDefault="00554327">
            <w:pPr>
              <w:pStyle w:val="TAL"/>
              <w:rPr>
                <w:sz w:val="16"/>
              </w:rPr>
            </w:pPr>
            <w:r w:rsidRPr="00E454AB">
              <w:rPr>
                <w:sz w:val="16"/>
              </w:rPr>
              <w:t>revised</w:t>
            </w:r>
          </w:p>
        </w:tc>
      </w:tr>
      <w:tr w:rsidR="00E454AB" w:rsidRPr="00E454AB" w14:paraId="719D7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17AC" w14:textId="77777777" w:rsidR="00554327" w:rsidRPr="00E454AB" w:rsidRDefault="00554327">
            <w:pPr>
              <w:pStyle w:val="TAL"/>
              <w:rPr>
                <w:sz w:val="16"/>
              </w:rPr>
            </w:pPr>
            <w:r w:rsidRPr="00E454AB">
              <w:rPr>
                <w:sz w:val="16"/>
              </w:rPr>
              <w:t>C1-213742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E9B8"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4EF3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F3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5C92" w14:textId="77777777" w:rsidR="00554327" w:rsidRPr="00E454AB" w:rsidRDefault="00554327">
            <w:pPr>
              <w:pStyle w:val="TAL"/>
              <w:rPr>
                <w:sz w:val="16"/>
              </w:rPr>
            </w:pPr>
            <w:r w:rsidRPr="00E454AB">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2EC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29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9F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AB7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A8E1" w14:textId="77777777" w:rsidR="00554327" w:rsidRPr="00E454AB" w:rsidRDefault="00554327">
            <w:pPr>
              <w:pStyle w:val="TAL"/>
              <w:rPr>
                <w:sz w:val="16"/>
              </w:rPr>
            </w:pPr>
            <w:r w:rsidRPr="00E454AB">
              <w:rPr>
                <w:sz w:val="16"/>
              </w:rPr>
              <w:t>agreed</w:t>
            </w:r>
          </w:p>
        </w:tc>
      </w:tr>
      <w:tr w:rsidR="00E454AB" w:rsidRPr="00E454AB" w14:paraId="5DF211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14D8" w14:textId="77777777" w:rsidR="00554327" w:rsidRPr="00E454AB" w:rsidRDefault="00554327">
            <w:pPr>
              <w:pStyle w:val="TAL"/>
              <w:rPr>
                <w:sz w:val="16"/>
              </w:rPr>
            </w:pPr>
            <w:r w:rsidRPr="00E454AB">
              <w:rPr>
                <w:sz w:val="16"/>
              </w:rPr>
              <w:t>C1-213349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6887"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4D68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46C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AB9C" w14:textId="77777777" w:rsidR="00554327" w:rsidRPr="00E454AB" w:rsidRDefault="00554327">
            <w:pPr>
              <w:pStyle w:val="TAL"/>
              <w:rPr>
                <w:sz w:val="16"/>
              </w:rPr>
            </w:pPr>
            <w:r w:rsidRPr="00E454AB">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57AC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0ED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33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6D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9F7B" w14:textId="77777777" w:rsidR="00554327" w:rsidRPr="00E454AB" w:rsidRDefault="00554327">
            <w:pPr>
              <w:pStyle w:val="TAL"/>
              <w:rPr>
                <w:sz w:val="16"/>
              </w:rPr>
            </w:pPr>
            <w:r w:rsidRPr="00E454AB">
              <w:rPr>
                <w:sz w:val="16"/>
              </w:rPr>
              <w:t>revised</w:t>
            </w:r>
          </w:p>
        </w:tc>
      </w:tr>
      <w:tr w:rsidR="00E454AB" w:rsidRPr="00E454AB" w14:paraId="6C9B2D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7A9E" w14:textId="77777777" w:rsidR="00554327" w:rsidRPr="00E454AB" w:rsidRDefault="00554327">
            <w:pPr>
              <w:pStyle w:val="TAL"/>
              <w:rPr>
                <w:sz w:val="16"/>
              </w:rPr>
            </w:pPr>
            <w:r w:rsidRPr="00E454AB">
              <w:rPr>
                <w:sz w:val="16"/>
              </w:rPr>
              <w:t>C1-213743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DC03"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260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74B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B94B" w14:textId="77777777" w:rsidR="00554327" w:rsidRPr="00E454AB" w:rsidRDefault="00554327">
            <w:pPr>
              <w:pStyle w:val="TAL"/>
              <w:rPr>
                <w:sz w:val="16"/>
              </w:rPr>
            </w:pPr>
            <w:r w:rsidRPr="00E454AB">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552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8A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94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D09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124E" w14:textId="77777777" w:rsidR="00554327" w:rsidRPr="00E454AB" w:rsidRDefault="00554327">
            <w:pPr>
              <w:pStyle w:val="TAL"/>
              <w:rPr>
                <w:sz w:val="16"/>
              </w:rPr>
            </w:pPr>
            <w:r w:rsidRPr="00E454AB">
              <w:rPr>
                <w:sz w:val="16"/>
              </w:rPr>
              <w:t>agreed</w:t>
            </w:r>
          </w:p>
        </w:tc>
      </w:tr>
      <w:tr w:rsidR="00E454AB" w:rsidRPr="00E454AB" w14:paraId="32D2D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2929" w14:textId="77777777" w:rsidR="00554327" w:rsidRPr="00E454AB" w:rsidRDefault="00554327">
            <w:pPr>
              <w:pStyle w:val="TAL"/>
              <w:rPr>
                <w:sz w:val="16"/>
              </w:rPr>
            </w:pPr>
            <w:r w:rsidRPr="00E454AB">
              <w:rPr>
                <w:sz w:val="16"/>
              </w:rPr>
              <w:t>C1-213351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0DB"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0159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EB0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9B2C" w14:textId="77777777" w:rsidR="00554327" w:rsidRPr="00E454AB" w:rsidRDefault="00554327">
            <w:pPr>
              <w:pStyle w:val="TAL"/>
              <w:rPr>
                <w:sz w:val="16"/>
              </w:rPr>
            </w:pPr>
            <w:r w:rsidRPr="00E454AB">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DE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FD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DEA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A73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689B" w14:textId="77777777" w:rsidR="00554327" w:rsidRPr="00E454AB" w:rsidRDefault="00554327">
            <w:pPr>
              <w:pStyle w:val="TAL"/>
              <w:rPr>
                <w:sz w:val="16"/>
              </w:rPr>
            </w:pPr>
            <w:r w:rsidRPr="00E454AB">
              <w:rPr>
                <w:sz w:val="16"/>
              </w:rPr>
              <w:t>revised</w:t>
            </w:r>
          </w:p>
        </w:tc>
      </w:tr>
      <w:tr w:rsidR="00E454AB" w:rsidRPr="00E454AB" w14:paraId="13A2C4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8966" w14:textId="77777777" w:rsidR="00554327" w:rsidRPr="00E454AB" w:rsidRDefault="00554327">
            <w:pPr>
              <w:pStyle w:val="TAL"/>
              <w:rPr>
                <w:sz w:val="16"/>
              </w:rPr>
            </w:pPr>
            <w:r w:rsidRPr="00E454AB">
              <w:rPr>
                <w:sz w:val="16"/>
              </w:rPr>
              <w:t>C1-213745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E593"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F1D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DE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F4C9" w14:textId="77777777" w:rsidR="00554327" w:rsidRPr="00E454AB" w:rsidRDefault="00554327">
            <w:pPr>
              <w:pStyle w:val="TAL"/>
              <w:rPr>
                <w:sz w:val="16"/>
              </w:rPr>
            </w:pPr>
            <w:r w:rsidRPr="00E454AB">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AF3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B5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78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ED9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FFB5" w14:textId="77777777" w:rsidR="00554327" w:rsidRPr="00E454AB" w:rsidRDefault="00554327">
            <w:pPr>
              <w:pStyle w:val="TAL"/>
              <w:rPr>
                <w:sz w:val="16"/>
              </w:rPr>
            </w:pPr>
            <w:r w:rsidRPr="00E454AB">
              <w:rPr>
                <w:sz w:val="16"/>
              </w:rPr>
              <w:t>agreed</w:t>
            </w:r>
          </w:p>
        </w:tc>
      </w:tr>
      <w:tr w:rsidR="00E454AB" w:rsidRPr="00E454AB" w14:paraId="7FF2EF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FFA5" w14:textId="77777777" w:rsidR="00554327" w:rsidRPr="00E454AB" w:rsidRDefault="00554327">
            <w:pPr>
              <w:pStyle w:val="TAL"/>
              <w:rPr>
                <w:sz w:val="16"/>
              </w:rPr>
            </w:pPr>
            <w:r w:rsidRPr="00E454AB">
              <w:rPr>
                <w:sz w:val="16"/>
              </w:rPr>
              <w:t>C1-213353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4D7B"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612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8CD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5AD1" w14:textId="77777777" w:rsidR="00554327" w:rsidRPr="00E454AB" w:rsidRDefault="00554327">
            <w:pPr>
              <w:pStyle w:val="TAL"/>
              <w:rPr>
                <w:sz w:val="16"/>
              </w:rPr>
            </w:pPr>
            <w:r w:rsidRPr="00E454AB">
              <w:rPr>
                <w:sz w:val="16"/>
              </w:rPr>
              <w:t>3304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D2A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D0D0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27F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527E"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94FA" w14:textId="77777777" w:rsidR="00554327" w:rsidRPr="00E454AB" w:rsidRDefault="00554327">
            <w:pPr>
              <w:pStyle w:val="TAL"/>
              <w:rPr>
                <w:sz w:val="16"/>
              </w:rPr>
            </w:pPr>
            <w:r w:rsidRPr="00E454AB">
              <w:rPr>
                <w:sz w:val="16"/>
              </w:rPr>
              <w:t>agreed</w:t>
            </w:r>
          </w:p>
        </w:tc>
      </w:tr>
      <w:tr w:rsidR="00E454AB" w:rsidRPr="00E454AB" w14:paraId="715491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29BB" w14:textId="77777777" w:rsidR="00554327" w:rsidRPr="00E454AB" w:rsidRDefault="00554327">
            <w:pPr>
              <w:pStyle w:val="TAL"/>
              <w:rPr>
                <w:sz w:val="16"/>
              </w:rPr>
            </w:pPr>
            <w:r w:rsidRPr="00E454AB">
              <w:rPr>
                <w:sz w:val="16"/>
              </w:rPr>
              <w:t>C1-213335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B963"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C5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5AF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24A5" w14:textId="77777777" w:rsidR="00554327" w:rsidRPr="00E454AB" w:rsidRDefault="00554327">
            <w:pPr>
              <w:pStyle w:val="TAL"/>
              <w:rPr>
                <w:sz w:val="16"/>
              </w:rPr>
            </w:pPr>
            <w:r w:rsidRPr="00E454AB">
              <w:rPr>
                <w:sz w:val="16"/>
              </w:rPr>
              <w:t>3305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BE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CE8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8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BF5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23AD" w14:textId="77777777" w:rsidR="00554327" w:rsidRPr="00E454AB" w:rsidRDefault="00554327">
            <w:pPr>
              <w:pStyle w:val="TAL"/>
              <w:rPr>
                <w:sz w:val="16"/>
              </w:rPr>
            </w:pPr>
            <w:r w:rsidRPr="00E454AB">
              <w:rPr>
                <w:sz w:val="16"/>
              </w:rPr>
              <w:t>revised</w:t>
            </w:r>
          </w:p>
        </w:tc>
      </w:tr>
      <w:tr w:rsidR="00E454AB" w:rsidRPr="00E454AB" w14:paraId="68D649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191D" w14:textId="77777777" w:rsidR="00554327" w:rsidRPr="00E454AB" w:rsidRDefault="00554327">
            <w:pPr>
              <w:pStyle w:val="TAL"/>
              <w:rPr>
                <w:sz w:val="16"/>
              </w:rPr>
            </w:pPr>
            <w:r w:rsidRPr="00E454AB">
              <w:rPr>
                <w:sz w:val="16"/>
              </w:rPr>
              <w:t>C1-213731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4DD1"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34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09D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91EA" w14:textId="77777777" w:rsidR="00554327" w:rsidRPr="00E454AB" w:rsidRDefault="00554327">
            <w:pPr>
              <w:pStyle w:val="TAL"/>
              <w:rPr>
                <w:sz w:val="16"/>
              </w:rPr>
            </w:pPr>
            <w:r w:rsidRPr="00E454AB">
              <w:rPr>
                <w:sz w:val="16"/>
              </w:rPr>
              <w:t>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8DC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02D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8DE8"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BFB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BA49" w14:textId="77777777" w:rsidR="00554327" w:rsidRPr="00E454AB" w:rsidRDefault="00554327">
            <w:pPr>
              <w:pStyle w:val="TAL"/>
              <w:rPr>
                <w:sz w:val="16"/>
              </w:rPr>
            </w:pPr>
            <w:r w:rsidRPr="00E454AB">
              <w:rPr>
                <w:sz w:val="16"/>
              </w:rPr>
              <w:t>agreed</w:t>
            </w:r>
          </w:p>
        </w:tc>
      </w:tr>
      <w:tr w:rsidR="00E454AB" w:rsidRPr="00E454AB" w14:paraId="7E09F7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E7F0" w14:textId="77777777" w:rsidR="00554327" w:rsidRPr="00E454AB" w:rsidRDefault="00554327">
            <w:pPr>
              <w:pStyle w:val="TAL"/>
              <w:rPr>
                <w:sz w:val="16"/>
              </w:rPr>
            </w:pPr>
            <w:r w:rsidRPr="00E454AB">
              <w:rPr>
                <w:sz w:val="16"/>
              </w:rPr>
              <w:t>C1-213357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ECE2"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155F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E9F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0DD6" w14:textId="77777777" w:rsidR="00554327" w:rsidRPr="00E454AB" w:rsidRDefault="00554327">
            <w:pPr>
              <w:pStyle w:val="TAL"/>
              <w:rPr>
                <w:sz w:val="16"/>
              </w:rPr>
            </w:pPr>
            <w:r w:rsidRPr="00E454AB">
              <w:rPr>
                <w:sz w:val="16"/>
              </w:rPr>
              <w:t>3306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E76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69D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BC8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ECF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DDEF" w14:textId="77777777" w:rsidR="00554327" w:rsidRPr="00E454AB" w:rsidRDefault="00554327">
            <w:pPr>
              <w:pStyle w:val="TAL"/>
              <w:rPr>
                <w:sz w:val="16"/>
              </w:rPr>
            </w:pPr>
            <w:r w:rsidRPr="00E454AB">
              <w:rPr>
                <w:sz w:val="16"/>
              </w:rPr>
              <w:t>withdrawn</w:t>
            </w:r>
          </w:p>
        </w:tc>
      </w:tr>
      <w:tr w:rsidR="00E454AB" w:rsidRPr="00E454AB" w14:paraId="72ABE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8B30" w14:textId="77777777" w:rsidR="00554327" w:rsidRPr="00E454AB" w:rsidRDefault="00554327">
            <w:pPr>
              <w:pStyle w:val="TAL"/>
              <w:rPr>
                <w:sz w:val="16"/>
              </w:rPr>
            </w:pPr>
            <w:r w:rsidRPr="00E454AB">
              <w:rPr>
                <w:sz w:val="16"/>
              </w:rPr>
              <w:t>C1-213358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8960"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19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92E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A48F" w14:textId="77777777" w:rsidR="00554327" w:rsidRPr="00E454AB" w:rsidRDefault="00554327">
            <w:pPr>
              <w:pStyle w:val="TAL"/>
              <w:rPr>
                <w:sz w:val="16"/>
              </w:rPr>
            </w:pPr>
            <w:r w:rsidRPr="00E454AB">
              <w:rPr>
                <w:sz w:val="16"/>
              </w:rPr>
              <w:t>3307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3AB3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F9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44F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3391"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081B" w14:textId="77777777" w:rsidR="00554327" w:rsidRPr="00E454AB" w:rsidRDefault="00554327">
            <w:pPr>
              <w:pStyle w:val="TAL"/>
              <w:rPr>
                <w:sz w:val="16"/>
              </w:rPr>
            </w:pPr>
            <w:r w:rsidRPr="00E454AB">
              <w:rPr>
                <w:sz w:val="16"/>
              </w:rPr>
              <w:t>withdrawn</w:t>
            </w:r>
          </w:p>
        </w:tc>
      </w:tr>
      <w:tr w:rsidR="00E454AB" w:rsidRPr="00E454AB" w14:paraId="5B1758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79E8" w14:textId="77777777" w:rsidR="00554327" w:rsidRPr="00E454AB" w:rsidRDefault="00554327">
            <w:pPr>
              <w:pStyle w:val="TAL"/>
              <w:rPr>
                <w:sz w:val="16"/>
              </w:rPr>
            </w:pPr>
            <w:r w:rsidRPr="00E454AB">
              <w:rPr>
                <w:sz w:val="16"/>
              </w:rPr>
              <w:t>C1-213359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A09C"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46A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6789"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7B5" w14:textId="77777777" w:rsidR="00554327" w:rsidRPr="00E454AB" w:rsidRDefault="00554327">
            <w:pPr>
              <w:pStyle w:val="TAL"/>
              <w:rPr>
                <w:sz w:val="16"/>
              </w:rPr>
            </w:pPr>
            <w:r w:rsidRPr="00E454AB">
              <w:rPr>
                <w:sz w:val="16"/>
              </w:rPr>
              <w:t>3308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52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F7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B21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66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0688" w14:textId="77777777" w:rsidR="00554327" w:rsidRPr="00E454AB" w:rsidRDefault="00554327">
            <w:pPr>
              <w:pStyle w:val="TAL"/>
              <w:rPr>
                <w:sz w:val="16"/>
              </w:rPr>
            </w:pPr>
            <w:r w:rsidRPr="00E454AB">
              <w:rPr>
                <w:sz w:val="16"/>
              </w:rPr>
              <w:t>withdrawn</w:t>
            </w:r>
          </w:p>
        </w:tc>
      </w:tr>
      <w:tr w:rsidR="00E454AB" w:rsidRPr="00E454AB" w14:paraId="6439BA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A4A9" w14:textId="77777777" w:rsidR="00554327" w:rsidRPr="00E454AB" w:rsidRDefault="00554327">
            <w:pPr>
              <w:pStyle w:val="TAL"/>
              <w:rPr>
                <w:sz w:val="16"/>
              </w:rPr>
            </w:pPr>
            <w:r w:rsidRPr="00E454AB">
              <w:rPr>
                <w:sz w:val="16"/>
              </w:rPr>
              <w:t>C1-213360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A0F0"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043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4A2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BA40" w14:textId="77777777" w:rsidR="00554327" w:rsidRPr="00E454AB" w:rsidRDefault="00554327">
            <w:pPr>
              <w:pStyle w:val="TAL"/>
              <w:rPr>
                <w:sz w:val="16"/>
              </w:rPr>
            </w:pPr>
            <w:r w:rsidRPr="00E454AB">
              <w:rPr>
                <w:sz w:val="16"/>
              </w:rPr>
              <w:t>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4068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95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FB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AC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C872" w14:textId="77777777" w:rsidR="00554327" w:rsidRPr="00E454AB" w:rsidRDefault="00554327">
            <w:pPr>
              <w:pStyle w:val="TAL"/>
              <w:rPr>
                <w:sz w:val="16"/>
              </w:rPr>
            </w:pPr>
            <w:r w:rsidRPr="00E454AB">
              <w:rPr>
                <w:sz w:val="16"/>
              </w:rPr>
              <w:t>withdrawn</w:t>
            </w:r>
          </w:p>
        </w:tc>
      </w:tr>
      <w:tr w:rsidR="00E454AB" w:rsidRPr="00E454AB" w14:paraId="45E987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78C99" w14:textId="77777777" w:rsidR="00554327" w:rsidRPr="00E454AB" w:rsidRDefault="00554327">
            <w:pPr>
              <w:pStyle w:val="TAL"/>
              <w:rPr>
                <w:sz w:val="16"/>
              </w:rPr>
            </w:pPr>
            <w:r w:rsidRPr="00E454AB">
              <w:rPr>
                <w:sz w:val="16"/>
              </w:rPr>
              <w:t>C1-213361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99C2"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68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3CC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628E" w14:textId="77777777" w:rsidR="00554327" w:rsidRPr="00E454AB" w:rsidRDefault="00554327">
            <w:pPr>
              <w:pStyle w:val="TAL"/>
              <w:rPr>
                <w:sz w:val="16"/>
              </w:rPr>
            </w:pPr>
            <w:r w:rsidRPr="00E454AB">
              <w:rPr>
                <w:sz w:val="16"/>
              </w:rPr>
              <w:t>3310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A7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D9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E9F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A60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4951" w14:textId="77777777" w:rsidR="00554327" w:rsidRPr="00E454AB" w:rsidRDefault="00554327">
            <w:pPr>
              <w:pStyle w:val="TAL"/>
              <w:rPr>
                <w:sz w:val="16"/>
              </w:rPr>
            </w:pPr>
            <w:r w:rsidRPr="00E454AB">
              <w:rPr>
                <w:sz w:val="16"/>
              </w:rPr>
              <w:t>withdrawn</w:t>
            </w:r>
          </w:p>
        </w:tc>
      </w:tr>
      <w:tr w:rsidR="00E454AB" w:rsidRPr="00E454AB" w14:paraId="07EDB1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D3B6" w14:textId="77777777" w:rsidR="00554327" w:rsidRPr="00E454AB" w:rsidRDefault="00554327">
            <w:pPr>
              <w:pStyle w:val="TAL"/>
              <w:rPr>
                <w:sz w:val="16"/>
              </w:rPr>
            </w:pPr>
            <w:r w:rsidRPr="00E454AB">
              <w:rPr>
                <w:sz w:val="16"/>
              </w:rPr>
              <w:t>C1-213362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BEF1"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E48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61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0C31" w14:textId="77777777" w:rsidR="00554327" w:rsidRPr="00E454AB" w:rsidRDefault="00554327">
            <w:pPr>
              <w:pStyle w:val="TAL"/>
              <w:rPr>
                <w:sz w:val="16"/>
              </w:rPr>
            </w:pPr>
            <w:r w:rsidRPr="00E454AB">
              <w:rPr>
                <w:sz w:val="16"/>
              </w:rPr>
              <w:t>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876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99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DCD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C20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660D" w14:textId="77777777" w:rsidR="00554327" w:rsidRPr="00E454AB" w:rsidRDefault="00554327">
            <w:pPr>
              <w:pStyle w:val="TAL"/>
              <w:rPr>
                <w:sz w:val="16"/>
              </w:rPr>
            </w:pPr>
            <w:r w:rsidRPr="00E454AB">
              <w:rPr>
                <w:sz w:val="16"/>
              </w:rPr>
              <w:t>withdrawn</w:t>
            </w:r>
          </w:p>
        </w:tc>
      </w:tr>
      <w:tr w:rsidR="00E454AB" w:rsidRPr="00E454AB" w14:paraId="25B290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9F1D" w14:textId="77777777" w:rsidR="00554327" w:rsidRPr="00E454AB" w:rsidRDefault="00554327">
            <w:pPr>
              <w:pStyle w:val="TAL"/>
              <w:rPr>
                <w:sz w:val="16"/>
              </w:rPr>
            </w:pPr>
            <w:r w:rsidRPr="00E454AB">
              <w:rPr>
                <w:sz w:val="16"/>
              </w:rPr>
              <w:t>C1-213363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F813"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B0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F95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D4DC6" w14:textId="77777777" w:rsidR="00554327" w:rsidRPr="00E454AB" w:rsidRDefault="00554327">
            <w:pPr>
              <w:pStyle w:val="TAL"/>
              <w:rPr>
                <w:sz w:val="16"/>
              </w:rPr>
            </w:pPr>
            <w:r w:rsidRPr="00E454AB">
              <w:rPr>
                <w:sz w:val="16"/>
              </w:rPr>
              <w:t>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D8B5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07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E4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A98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97677" w14:textId="77777777" w:rsidR="00554327" w:rsidRPr="00E454AB" w:rsidRDefault="00554327">
            <w:pPr>
              <w:pStyle w:val="TAL"/>
              <w:rPr>
                <w:sz w:val="16"/>
              </w:rPr>
            </w:pPr>
            <w:r w:rsidRPr="00E454AB">
              <w:rPr>
                <w:sz w:val="16"/>
              </w:rPr>
              <w:t>withdrawn</w:t>
            </w:r>
          </w:p>
        </w:tc>
      </w:tr>
      <w:tr w:rsidR="00E454AB" w:rsidRPr="00E454AB" w14:paraId="765BA6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76BE" w14:textId="77777777" w:rsidR="00554327" w:rsidRPr="00E454AB" w:rsidRDefault="00554327">
            <w:pPr>
              <w:pStyle w:val="TAL"/>
              <w:rPr>
                <w:sz w:val="16"/>
              </w:rPr>
            </w:pPr>
            <w:r w:rsidRPr="00E454AB">
              <w:rPr>
                <w:sz w:val="16"/>
              </w:rPr>
              <w:t>C1-213368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488A"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B7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C8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D7FD" w14:textId="77777777" w:rsidR="00554327" w:rsidRPr="00E454AB" w:rsidRDefault="00554327">
            <w:pPr>
              <w:pStyle w:val="TAL"/>
              <w:rPr>
                <w:sz w:val="16"/>
              </w:rPr>
            </w:pPr>
            <w:r w:rsidRPr="00E454AB">
              <w:rPr>
                <w:sz w:val="16"/>
              </w:rPr>
              <w:t>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F6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141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6E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402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EFBB" w14:textId="77777777" w:rsidR="00554327" w:rsidRPr="00E454AB" w:rsidRDefault="00554327">
            <w:pPr>
              <w:pStyle w:val="TAL"/>
              <w:rPr>
                <w:sz w:val="16"/>
              </w:rPr>
            </w:pPr>
            <w:r w:rsidRPr="00E454AB">
              <w:rPr>
                <w:sz w:val="16"/>
              </w:rPr>
              <w:t>withdrawn</w:t>
            </w:r>
          </w:p>
        </w:tc>
      </w:tr>
      <w:tr w:rsidR="00E454AB" w:rsidRPr="00E454AB" w14:paraId="35D037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3D54" w14:textId="77777777" w:rsidR="00554327" w:rsidRPr="00E454AB" w:rsidRDefault="00554327">
            <w:pPr>
              <w:pStyle w:val="TAL"/>
              <w:rPr>
                <w:sz w:val="16"/>
              </w:rPr>
            </w:pPr>
            <w:r w:rsidRPr="00E454AB">
              <w:rPr>
                <w:sz w:val="16"/>
              </w:rPr>
              <w:t>C1-213369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ADA"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872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6A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9670" w14:textId="77777777" w:rsidR="00554327" w:rsidRPr="00E454AB" w:rsidRDefault="00554327">
            <w:pPr>
              <w:pStyle w:val="TAL"/>
              <w:rPr>
                <w:sz w:val="16"/>
              </w:rPr>
            </w:pPr>
            <w:r w:rsidRPr="00E454AB">
              <w:rPr>
                <w:sz w:val="16"/>
              </w:rPr>
              <w:t>3314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9F25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FC6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F5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595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F29D" w14:textId="77777777" w:rsidR="00554327" w:rsidRPr="00E454AB" w:rsidRDefault="00554327">
            <w:pPr>
              <w:pStyle w:val="TAL"/>
              <w:rPr>
                <w:sz w:val="16"/>
              </w:rPr>
            </w:pPr>
            <w:r w:rsidRPr="00E454AB">
              <w:rPr>
                <w:sz w:val="16"/>
              </w:rPr>
              <w:t>withdrawn</w:t>
            </w:r>
          </w:p>
        </w:tc>
      </w:tr>
      <w:tr w:rsidR="00E454AB" w:rsidRPr="00E454AB" w14:paraId="5BDE5A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8649" w14:textId="77777777" w:rsidR="00554327" w:rsidRPr="00E454AB" w:rsidRDefault="00554327">
            <w:pPr>
              <w:pStyle w:val="TAL"/>
              <w:rPr>
                <w:sz w:val="16"/>
              </w:rPr>
            </w:pPr>
            <w:r w:rsidRPr="00E454AB">
              <w:rPr>
                <w:sz w:val="16"/>
              </w:rPr>
              <w:t>C1-213370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68D9"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DD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59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9B6D" w14:textId="77777777" w:rsidR="00554327" w:rsidRPr="00E454AB" w:rsidRDefault="00554327">
            <w:pPr>
              <w:pStyle w:val="TAL"/>
              <w:rPr>
                <w:sz w:val="16"/>
              </w:rPr>
            </w:pPr>
            <w:r w:rsidRPr="00E454AB">
              <w:rPr>
                <w:sz w:val="16"/>
              </w:rPr>
              <w:t>3315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70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EF8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A1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A5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9C69" w14:textId="77777777" w:rsidR="00554327" w:rsidRPr="00E454AB" w:rsidRDefault="00554327">
            <w:pPr>
              <w:pStyle w:val="TAL"/>
              <w:rPr>
                <w:sz w:val="16"/>
              </w:rPr>
            </w:pPr>
            <w:r w:rsidRPr="00E454AB">
              <w:rPr>
                <w:sz w:val="16"/>
              </w:rPr>
              <w:t>withdrawn</w:t>
            </w:r>
          </w:p>
        </w:tc>
      </w:tr>
      <w:tr w:rsidR="00E454AB" w:rsidRPr="00E454AB" w14:paraId="61ABF7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480E" w14:textId="77777777" w:rsidR="00554327" w:rsidRPr="00E454AB" w:rsidRDefault="00554327">
            <w:pPr>
              <w:pStyle w:val="TAL"/>
              <w:rPr>
                <w:sz w:val="16"/>
              </w:rPr>
            </w:pPr>
            <w:r w:rsidRPr="00E454AB">
              <w:rPr>
                <w:sz w:val="16"/>
              </w:rPr>
              <w:t>C1-213372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4017"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87B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B39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B8B2" w14:textId="77777777" w:rsidR="00554327" w:rsidRPr="00E454AB" w:rsidRDefault="00554327">
            <w:pPr>
              <w:pStyle w:val="TAL"/>
              <w:rPr>
                <w:sz w:val="16"/>
              </w:rPr>
            </w:pPr>
            <w:r w:rsidRPr="00E454AB">
              <w:rPr>
                <w:sz w:val="16"/>
              </w:rPr>
              <w:t>3316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93C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67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C8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500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53F1" w14:textId="77777777" w:rsidR="00554327" w:rsidRPr="00E454AB" w:rsidRDefault="00554327">
            <w:pPr>
              <w:pStyle w:val="TAL"/>
              <w:rPr>
                <w:sz w:val="16"/>
              </w:rPr>
            </w:pPr>
            <w:r w:rsidRPr="00E454AB">
              <w:rPr>
                <w:sz w:val="16"/>
              </w:rPr>
              <w:t>withdrawn</w:t>
            </w:r>
          </w:p>
        </w:tc>
      </w:tr>
      <w:tr w:rsidR="00E454AB" w:rsidRPr="00E454AB" w14:paraId="13143A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96DD" w14:textId="77777777" w:rsidR="00554327" w:rsidRPr="00E454AB" w:rsidRDefault="00554327">
            <w:pPr>
              <w:pStyle w:val="TAL"/>
              <w:rPr>
                <w:sz w:val="16"/>
              </w:rPr>
            </w:pPr>
            <w:r w:rsidRPr="00E454AB">
              <w:rPr>
                <w:sz w:val="16"/>
              </w:rPr>
              <w:t>C1-213374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63EC"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FAB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689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68F5" w14:textId="77777777" w:rsidR="00554327" w:rsidRPr="00E454AB" w:rsidRDefault="00554327">
            <w:pPr>
              <w:pStyle w:val="TAL"/>
              <w:rPr>
                <w:sz w:val="16"/>
              </w:rPr>
            </w:pPr>
            <w:r w:rsidRPr="00E454AB">
              <w:rPr>
                <w:sz w:val="16"/>
              </w:rPr>
              <w:t>3317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302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4E5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2B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7997"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5792" w14:textId="77777777" w:rsidR="00554327" w:rsidRPr="00E454AB" w:rsidRDefault="00554327">
            <w:pPr>
              <w:pStyle w:val="TAL"/>
              <w:rPr>
                <w:sz w:val="16"/>
              </w:rPr>
            </w:pPr>
            <w:r w:rsidRPr="00E454AB">
              <w:rPr>
                <w:sz w:val="16"/>
              </w:rPr>
              <w:t>withdrawn</w:t>
            </w:r>
          </w:p>
        </w:tc>
      </w:tr>
      <w:tr w:rsidR="00E454AB" w:rsidRPr="00E454AB" w14:paraId="2D69C5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78D7" w14:textId="77777777" w:rsidR="00554327" w:rsidRPr="00E454AB" w:rsidRDefault="00554327">
            <w:pPr>
              <w:pStyle w:val="TAL"/>
              <w:rPr>
                <w:sz w:val="16"/>
              </w:rPr>
            </w:pPr>
            <w:r w:rsidRPr="00E454AB">
              <w:rPr>
                <w:sz w:val="16"/>
              </w:rPr>
              <w:t>C1-213380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98CA"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3833"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ECE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DEE4" w14:textId="77777777" w:rsidR="00554327" w:rsidRPr="00E454AB" w:rsidRDefault="00554327">
            <w:pPr>
              <w:pStyle w:val="TAL"/>
              <w:rPr>
                <w:sz w:val="16"/>
              </w:rPr>
            </w:pPr>
            <w:r w:rsidRPr="00E454AB">
              <w:rPr>
                <w:sz w:val="16"/>
              </w:rPr>
              <w:t>3318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C3C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28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1D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F0A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E652" w14:textId="77777777" w:rsidR="00554327" w:rsidRPr="00E454AB" w:rsidRDefault="00554327">
            <w:pPr>
              <w:pStyle w:val="TAL"/>
              <w:rPr>
                <w:sz w:val="16"/>
              </w:rPr>
            </w:pPr>
            <w:r w:rsidRPr="00E454AB">
              <w:rPr>
                <w:sz w:val="16"/>
              </w:rPr>
              <w:t>revised</w:t>
            </w:r>
          </w:p>
        </w:tc>
      </w:tr>
      <w:tr w:rsidR="00E454AB" w:rsidRPr="00E454AB" w14:paraId="33603A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9C80" w14:textId="77777777" w:rsidR="00554327" w:rsidRPr="00E454AB" w:rsidRDefault="00554327">
            <w:pPr>
              <w:pStyle w:val="TAL"/>
              <w:rPr>
                <w:sz w:val="16"/>
              </w:rPr>
            </w:pPr>
            <w:r w:rsidRPr="00E454AB">
              <w:rPr>
                <w:sz w:val="16"/>
              </w:rPr>
              <w:t>C1-213681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BBFC"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216" w14:textId="77777777" w:rsidR="00554327" w:rsidRPr="00E454AB" w:rsidRDefault="00554327">
            <w:pPr>
              <w:pStyle w:val="TAL"/>
              <w:rPr>
                <w:sz w:val="16"/>
              </w:rPr>
            </w:pPr>
            <w:r w:rsidRPr="00E454AB">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7910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ADFB" w14:textId="77777777" w:rsidR="00554327" w:rsidRPr="00E454AB" w:rsidRDefault="00554327">
            <w:pPr>
              <w:pStyle w:val="TAL"/>
              <w:rPr>
                <w:sz w:val="16"/>
              </w:rPr>
            </w:pPr>
            <w:r w:rsidRPr="00E454AB">
              <w:rPr>
                <w:sz w:val="16"/>
              </w:rPr>
              <w:t>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5A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76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C4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219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76CB" w14:textId="77777777" w:rsidR="00554327" w:rsidRPr="00E454AB" w:rsidRDefault="00554327">
            <w:pPr>
              <w:pStyle w:val="TAL"/>
              <w:rPr>
                <w:sz w:val="16"/>
              </w:rPr>
            </w:pPr>
            <w:r w:rsidRPr="00E454AB">
              <w:rPr>
                <w:sz w:val="16"/>
              </w:rPr>
              <w:t>agreed</w:t>
            </w:r>
          </w:p>
        </w:tc>
      </w:tr>
      <w:tr w:rsidR="00E454AB" w:rsidRPr="00E454AB" w14:paraId="2EA8F5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FB19" w14:textId="77777777" w:rsidR="00554327" w:rsidRPr="00E454AB" w:rsidRDefault="00554327">
            <w:pPr>
              <w:pStyle w:val="TAL"/>
              <w:rPr>
                <w:sz w:val="16"/>
              </w:rPr>
            </w:pPr>
            <w:r w:rsidRPr="00E454AB">
              <w:rPr>
                <w:sz w:val="16"/>
              </w:rPr>
              <w:t>C1-213383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9F63"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60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FA5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0583" w14:textId="77777777" w:rsidR="00554327" w:rsidRPr="00E454AB" w:rsidRDefault="00554327">
            <w:pPr>
              <w:pStyle w:val="TAL"/>
              <w:rPr>
                <w:sz w:val="16"/>
              </w:rPr>
            </w:pPr>
            <w:r w:rsidRPr="00E454AB">
              <w:rPr>
                <w:sz w:val="16"/>
              </w:rPr>
              <w:t>3319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57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F6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3AB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F85E"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FF38" w14:textId="77777777" w:rsidR="00554327" w:rsidRPr="00E454AB" w:rsidRDefault="00554327">
            <w:pPr>
              <w:pStyle w:val="TAL"/>
              <w:rPr>
                <w:sz w:val="16"/>
              </w:rPr>
            </w:pPr>
            <w:r w:rsidRPr="00E454AB">
              <w:rPr>
                <w:sz w:val="16"/>
              </w:rPr>
              <w:t>revised</w:t>
            </w:r>
          </w:p>
        </w:tc>
      </w:tr>
      <w:tr w:rsidR="00E454AB" w:rsidRPr="00E454AB" w14:paraId="501D9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3663" w14:textId="77777777" w:rsidR="00554327" w:rsidRPr="00E454AB" w:rsidRDefault="00554327">
            <w:pPr>
              <w:pStyle w:val="TAL"/>
              <w:rPr>
                <w:sz w:val="16"/>
              </w:rPr>
            </w:pPr>
            <w:r w:rsidRPr="00E454AB">
              <w:rPr>
                <w:sz w:val="16"/>
              </w:rPr>
              <w:t>C1-213881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E43B1"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9AF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Ericsson, vivo, </w:t>
            </w:r>
            <w:proofErr w:type="spellStart"/>
            <w:r w:rsidRPr="00E454AB">
              <w:rPr>
                <w:sz w:val="16"/>
              </w:rPr>
              <w:t>InterDigital</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E26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6567" w14:textId="77777777" w:rsidR="00554327" w:rsidRPr="00E454AB" w:rsidRDefault="00554327">
            <w:pPr>
              <w:pStyle w:val="TAL"/>
              <w:rPr>
                <w:sz w:val="16"/>
              </w:rPr>
            </w:pPr>
            <w:r w:rsidRPr="00E454AB">
              <w:rPr>
                <w:sz w:val="16"/>
              </w:rPr>
              <w:t>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E2E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B0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B6C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EFA0"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B174" w14:textId="77777777" w:rsidR="00554327" w:rsidRPr="00E454AB" w:rsidRDefault="00554327">
            <w:pPr>
              <w:pStyle w:val="TAL"/>
              <w:rPr>
                <w:sz w:val="16"/>
              </w:rPr>
            </w:pPr>
            <w:r w:rsidRPr="00E454AB">
              <w:rPr>
                <w:sz w:val="16"/>
              </w:rPr>
              <w:t>agreed</w:t>
            </w:r>
          </w:p>
        </w:tc>
      </w:tr>
      <w:tr w:rsidR="00E454AB" w:rsidRPr="00E454AB" w14:paraId="56BBED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E881" w14:textId="77777777" w:rsidR="00554327" w:rsidRPr="00E454AB" w:rsidRDefault="00554327">
            <w:pPr>
              <w:pStyle w:val="TAL"/>
              <w:rPr>
                <w:sz w:val="16"/>
              </w:rPr>
            </w:pPr>
            <w:r w:rsidRPr="00E454AB">
              <w:rPr>
                <w:sz w:val="16"/>
              </w:rPr>
              <w:t>C1-213384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52CF"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C70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82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FBDC" w14:textId="77777777" w:rsidR="00554327" w:rsidRPr="00E454AB" w:rsidRDefault="00554327">
            <w:pPr>
              <w:pStyle w:val="TAL"/>
              <w:rPr>
                <w:sz w:val="16"/>
              </w:rPr>
            </w:pPr>
            <w:r w:rsidRPr="00E454AB">
              <w:rPr>
                <w:sz w:val="16"/>
              </w:rPr>
              <w:t>3320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E13F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E9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E0F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E1515"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7B73" w14:textId="77777777" w:rsidR="00554327" w:rsidRPr="00E454AB" w:rsidRDefault="00554327">
            <w:pPr>
              <w:pStyle w:val="TAL"/>
              <w:rPr>
                <w:sz w:val="16"/>
              </w:rPr>
            </w:pPr>
            <w:r w:rsidRPr="00E454AB">
              <w:rPr>
                <w:sz w:val="16"/>
              </w:rPr>
              <w:t>revised</w:t>
            </w:r>
          </w:p>
        </w:tc>
      </w:tr>
      <w:tr w:rsidR="00E454AB" w:rsidRPr="00E454AB" w14:paraId="29D090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CD1C" w14:textId="77777777" w:rsidR="00554327" w:rsidRPr="00E454AB" w:rsidRDefault="00554327">
            <w:pPr>
              <w:pStyle w:val="TAL"/>
              <w:rPr>
                <w:sz w:val="16"/>
              </w:rPr>
            </w:pPr>
            <w:r w:rsidRPr="00E454AB">
              <w:rPr>
                <w:sz w:val="16"/>
              </w:rPr>
              <w:t>C1-213882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59C7"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006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9F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DFF5" w14:textId="77777777" w:rsidR="00554327" w:rsidRPr="00E454AB" w:rsidRDefault="00554327">
            <w:pPr>
              <w:pStyle w:val="TAL"/>
              <w:rPr>
                <w:sz w:val="16"/>
              </w:rPr>
            </w:pPr>
            <w:r w:rsidRPr="00E454AB">
              <w:rPr>
                <w:sz w:val="16"/>
              </w:rPr>
              <w:t>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ABA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AE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A2B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7F4D"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E7162" w14:textId="77777777" w:rsidR="00554327" w:rsidRPr="00E454AB" w:rsidRDefault="00554327">
            <w:pPr>
              <w:pStyle w:val="TAL"/>
              <w:rPr>
                <w:sz w:val="16"/>
              </w:rPr>
            </w:pPr>
            <w:r w:rsidRPr="00E454AB">
              <w:rPr>
                <w:sz w:val="16"/>
              </w:rPr>
              <w:t>agreed</w:t>
            </w:r>
          </w:p>
        </w:tc>
      </w:tr>
      <w:tr w:rsidR="00E454AB" w:rsidRPr="00E454AB" w14:paraId="011FC7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A975" w14:textId="77777777" w:rsidR="00554327" w:rsidRPr="00E454AB" w:rsidRDefault="00554327">
            <w:pPr>
              <w:pStyle w:val="TAL"/>
              <w:rPr>
                <w:sz w:val="16"/>
              </w:rPr>
            </w:pPr>
            <w:r w:rsidRPr="00E454AB">
              <w:rPr>
                <w:sz w:val="16"/>
              </w:rPr>
              <w:t>C1-213385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C3AC"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72F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C4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8662" w14:textId="77777777" w:rsidR="00554327" w:rsidRPr="00E454AB" w:rsidRDefault="00554327">
            <w:pPr>
              <w:pStyle w:val="TAL"/>
              <w:rPr>
                <w:sz w:val="16"/>
              </w:rPr>
            </w:pPr>
            <w:r w:rsidRPr="00E454AB">
              <w:rPr>
                <w:sz w:val="16"/>
              </w:rPr>
              <w:t>3321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3C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53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384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9664"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66AC" w14:textId="77777777" w:rsidR="00554327" w:rsidRPr="00E454AB" w:rsidRDefault="00554327">
            <w:pPr>
              <w:pStyle w:val="TAL"/>
              <w:rPr>
                <w:sz w:val="16"/>
              </w:rPr>
            </w:pPr>
            <w:r w:rsidRPr="00E454AB">
              <w:rPr>
                <w:sz w:val="16"/>
              </w:rPr>
              <w:t>revised</w:t>
            </w:r>
          </w:p>
        </w:tc>
      </w:tr>
      <w:tr w:rsidR="00E454AB" w:rsidRPr="00E454AB" w14:paraId="7E926D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8CA1" w14:textId="77777777" w:rsidR="00554327" w:rsidRPr="00E454AB" w:rsidRDefault="00554327">
            <w:pPr>
              <w:pStyle w:val="TAL"/>
              <w:rPr>
                <w:sz w:val="16"/>
              </w:rPr>
            </w:pPr>
            <w:r w:rsidRPr="00E454AB">
              <w:rPr>
                <w:sz w:val="16"/>
              </w:rPr>
              <w:t>C1-213883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DA87"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2A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Nokia, </w:t>
            </w:r>
            <w:r w:rsidRPr="00E454AB">
              <w:rPr>
                <w:sz w:val="16"/>
              </w:rPr>
              <w:lastRenderedPageBreak/>
              <w:t>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CEEB"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005" w14:textId="77777777" w:rsidR="00554327" w:rsidRPr="00E454AB" w:rsidRDefault="00554327">
            <w:pPr>
              <w:pStyle w:val="TAL"/>
              <w:rPr>
                <w:sz w:val="16"/>
              </w:rPr>
            </w:pPr>
            <w:r w:rsidRPr="00E454AB">
              <w:rPr>
                <w:sz w:val="16"/>
              </w:rPr>
              <w:t>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E0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3EC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DC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085D"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92FA" w14:textId="77777777" w:rsidR="00554327" w:rsidRPr="00E454AB" w:rsidRDefault="00554327">
            <w:pPr>
              <w:pStyle w:val="TAL"/>
              <w:rPr>
                <w:sz w:val="16"/>
              </w:rPr>
            </w:pPr>
            <w:r w:rsidRPr="00E454AB">
              <w:rPr>
                <w:sz w:val="16"/>
              </w:rPr>
              <w:t>agreed</w:t>
            </w:r>
          </w:p>
        </w:tc>
      </w:tr>
      <w:tr w:rsidR="00E454AB" w:rsidRPr="00E454AB" w14:paraId="050A17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F637" w14:textId="77777777" w:rsidR="00554327" w:rsidRPr="00E454AB" w:rsidRDefault="00554327">
            <w:pPr>
              <w:pStyle w:val="TAL"/>
              <w:rPr>
                <w:sz w:val="16"/>
              </w:rPr>
            </w:pPr>
            <w:r w:rsidRPr="00E454AB">
              <w:rPr>
                <w:sz w:val="16"/>
              </w:rPr>
              <w:t>C1-213386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90CC"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9C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01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61B2" w14:textId="77777777" w:rsidR="00554327" w:rsidRPr="00E454AB" w:rsidRDefault="00554327">
            <w:pPr>
              <w:pStyle w:val="TAL"/>
              <w:rPr>
                <w:sz w:val="16"/>
              </w:rPr>
            </w:pPr>
            <w:r w:rsidRPr="00E454AB">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D9F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56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61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D1F2"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34B7" w14:textId="77777777" w:rsidR="00554327" w:rsidRPr="00E454AB" w:rsidRDefault="00554327">
            <w:pPr>
              <w:pStyle w:val="TAL"/>
              <w:rPr>
                <w:sz w:val="16"/>
              </w:rPr>
            </w:pPr>
            <w:r w:rsidRPr="00E454AB">
              <w:rPr>
                <w:sz w:val="16"/>
              </w:rPr>
              <w:t>revised</w:t>
            </w:r>
          </w:p>
        </w:tc>
      </w:tr>
      <w:tr w:rsidR="00E454AB" w:rsidRPr="00E454AB" w14:paraId="6AC76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FE0C" w14:textId="77777777" w:rsidR="00554327" w:rsidRPr="00E454AB" w:rsidRDefault="00554327">
            <w:pPr>
              <w:pStyle w:val="TAL"/>
              <w:rPr>
                <w:sz w:val="16"/>
              </w:rPr>
            </w:pPr>
            <w:r w:rsidRPr="00E454AB">
              <w:rPr>
                <w:sz w:val="16"/>
              </w:rPr>
              <w:t>C1-213884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14CF"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2C2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B8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4C842" w14:textId="77777777" w:rsidR="00554327" w:rsidRPr="00E454AB" w:rsidRDefault="00554327">
            <w:pPr>
              <w:pStyle w:val="TAL"/>
              <w:rPr>
                <w:sz w:val="16"/>
              </w:rPr>
            </w:pPr>
            <w:r w:rsidRPr="00E454AB">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5D6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3E3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773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69F8"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4C01" w14:textId="77777777" w:rsidR="00554327" w:rsidRPr="00E454AB" w:rsidRDefault="00554327">
            <w:pPr>
              <w:pStyle w:val="TAL"/>
              <w:rPr>
                <w:sz w:val="16"/>
              </w:rPr>
            </w:pPr>
            <w:r w:rsidRPr="00E454AB">
              <w:rPr>
                <w:sz w:val="16"/>
              </w:rPr>
              <w:t>agreed</w:t>
            </w:r>
          </w:p>
        </w:tc>
      </w:tr>
      <w:tr w:rsidR="00E454AB" w:rsidRPr="00E454AB" w14:paraId="60FA3F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983A" w14:textId="77777777" w:rsidR="00554327" w:rsidRPr="00E454AB" w:rsidRDefault="00554327">
            <w:pPr>
              <w:pStyle w:val="TAL"/>
              <w:rPr>
                <w:sz w:val="16"/>
              </w:rPr>
            </w:pPr>
            <w:r w:rsidRPr="00E454AB">
              <w:rPr>
                <w:sz w:val="16"/>
              </w:rPr>
              <w:t>C1-213387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E022"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43F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CC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BAB1E" w14:textId="77777777" w:rsidR="00554327" w:rsidRPr="00E454AB" w:rsidRDefault="00554327">
            <w:pPr>
              <w:pStyle w:val="TAL"/>
              <w:rPr>
                <w:sz w:val="16"/>
              </w:rPr>
            </w:pPr>
            <w:r w:rsidRPr="00E454AB">
              <w:rPr>
                <w:sz w:val="16"/>
              </w:rPr>
              <w:t>3323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0980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47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602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41AF"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B309" w14:textId="77777777" w:rsidR="00554327" w:rsidRPr="00E454AB" w:rsidRDefault="00554327">
            <w:pPr>
              <w:pStyle w:val="TAL"/>
              <w:rPr>
                <w:sz w:val="16"/>
              </w:rPr>
            </w:pPr>
            <w:r w:rsidRPr="00E454AB">
              <w:rPr>
                <w:sz w:val="16"/>
              </w:rPr>
              <w:t>revised</w:t>
            </w:r>
          </w:p>
        </w:tc>
      </w:tr>
      <w:tr w:rsidR="00E454AB" w:rsidRPr="00E454AB" w14:paraId="3D49E1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CC45" w14:textId="77777777" w:rsidR="00554327" w:rsidRPr="00E454AB" w:rsidRDefault="00554327">
            <w:pPr>
              <w:pStyle w:val="TAL"/>
              <w:rPr>
                <w:sz w:val="16"/>
              </w:rPr>
            </w:pPr>
            <w:r w:rsidRPr="00E454AB">
              <w:rPr>
                <w:sz w:val="16"/>
              </w:rPr>
              <w:t>C1-213885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74C4"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6D3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024C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F1C3" w14:textId="77777777" w:rsidR="00554327" w:rsidRPr="00E454AB" w:rsidRDefault="00554327">
            <w:pPr>
              <w:pStyle w:val="TAL"/>
              <w:rPr>
                <w:sz w:val="16"/>
              </w:rPr>
            </w:pPr>
            <w:r w:rsidRPr="00E454AB">
              <w:rPr>
                <w:sz w:val="16"/>
              </w:rPr>
              <w:t>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BA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B9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775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7298"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DC01" w14:textId="77777777" w:rsidR="00554327" w:rsidRPr="00E454AB" w:rsidRDefault="00554327">
            <w:pPr>
              <w:pStyle w:val="TAL"/>
              <w:rPr>
                <w:sz w:val="16"/>
              </w:rPr>
            </w:pPr>
            <w:r w:rsidRPr="00E454AB">
              <w:rPr>
                <w:sz w:val="16"/>
              </w:rPr>
              <w:t>agreed</w:t>
            </w:r>
          </w:p>
        </w:tc>
      </w:tr>
      <w:tr w:rsidR="00E454AB" w:rsidRPr="00E454AB" w14:paraId="139A23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8B50" w14:textId="77777777" w:rsidR="00554327" w:rsidRPr="00E454AB" w:rsidRDefault="00554327">
            <w:pPr>
              <w:pStyle w:val="TAL"/>
              <w:rPr>
                <w:sz w:val="16"/>
              </w:rPr>
            </w:pPr>
            <w:r w:rsidRPr="00E454AB">
              <w:rPr>
                <w:sz w:val="16"/>
              </w:rPr>
              <w:t>C1-213390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6B8E" w14:textId="77777777" w:rsidR="00554327" w:rsidRPr="00E454AB" w:rsidRDefault="00554327">
            <w:pPr>
              <w:pStyle w:val="TAL"/>
              <w:rPr>
                <w:sz w:val="16"/>
              </w:rPr>
            </w:pPr>
            <w:r w:rsidRPr="00E454AB">
              <w:rPr>
                <w:sz w:val="16"/>
              </w:rPr>
              <w:t>Indication of PDU session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0B3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14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EBB7" w14:textId="77777777" w:rsidR="00554327" w:rsidRPr="00E454AB" w:rsidRDefault="00554327">
            <w:pPr>
              <w:pStyle w:val="TAL"/>
              <w:rPr>
                <w:sz w:val="16"/>
              </w:rPr>
            </w:pPr>
            <w:r w:rsidRPr="00E454AB">
              <w:rPr>
                <w:sz w:val="16"/>
              </w:rPr>
              <w:t>3324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82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A7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087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B92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1E59" w14:textId="77777777" w:rsidR="00554327" w:rsidRPr="00E454AB" w:rsidRDefault="00554327">
            <w:pPr>
              <w:pStyle w:val="TAL"/>
              <w:rPr>
                <w:sz w:val="16"/>
              </w:rPr>
            </w:pPr>
            <w:r w:rsidRPr="00E454AB">
              <w:rPr>
                <w:sz w:val="16"/>
              </w:rPr>
              <w:t>postponed</w:t>
            </w:r>
          </w:p>
        </w:tc>
      </w:tr>
      <w:tr w:rsidR="00E454AB" w:rsidRPr="00E454AB" w14:paraId="3E424A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B040" w14:textId="77777777" w:rsidR="00554327" w:rsidRPr="00E454AB" w:rsidRDefault="00554327">
            <w:pPr>
              <w:pStyle w:val="TAL"/>
              <w:rPr>
                <w:sz w:val="16"/>
              </w:rPr>
            </w:pPr>
            <w:r w:rsidRPr="00E454AB">
              <w:rPr>
                <w:sz w:val="16"/>
              </w:rPr>
              <w:t>C1-213401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4FA1" w14:textId="77777777" w:rsidR="00554327" w:rsidRPr="00E454AB" w:rsidRDefault="00554327">
            <w:pPr>
              <w:pStyle w:val="TAL"/>
              <w:rPr>
                <w:sz w:val="16"/>
              </w:rPr>
            </w:pPr>
            <w:r w:rsidRPr="00E454AB">
              <w:rPr>
                <w:sz w:val="16"/>
              </w:rPr>
              <w:t>Alignment on UE retry restriction for 5GSM causes #50/#51/#57/#58/#61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BF2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626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19CF" w14:textId="77777777" w:rsidR="00554327" w:rsidRPr="00E454AB" w:rsidRDefault="00554327">
            <w:pPr>
              <w:pStyle w:val="TAL"/>
              <w:rPr>
                <w:sz w:val="16"/>
              </w:rPr>
            </w:pPr>
            <w:r w:rsidRPr="00E454AB">
              <w:rPr>
                <w:sz w:val="16"/>
              </w:rPr>
              <w:t>3325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ACE7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D6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4F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DA35"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14FE" w14:textId="77777777" w:rsidR="00554327" w:rsidRPr="00E454AB" w:rsidRDefault="00554327">
            <w:pPr>
              <w:pStyle w:val="TAL"/>
              <w:rPr>
                <w:sz w:val="16"/>
              </w:rPr>
            </w:pPr>
            <w:r w:rsidRPr="00E454AB">
              <w:rPr>
                <w:sz w:val="16"/>
              </w:rPr>
              <w:t>agreed</w:t>
            </w:r>
          </w:p>
        </w:tc>
      </w:tr>
      <w:tr w:rsidR="00E454AB" w:rsidRPr="00E454AB" w14:paraId="70609C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AFA9" w14:textId="77777777" w:rsidR="00554327" w:rsidRPr="00E454AB" w:rsidRDefault="00554327">
            <w:pPr>
              <w:pStyle w:val="TAL"/>
              <w:rPr>
                <w:sz w:val="16"/>
              </w:rPr>
            </w:pPr>
            <w:r w:rsidRPr="00E454AB">
              <w:rPr>
                <w:sz w:val="16"/>
              </w:rPr>
              <w:t>C1-213404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9168"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00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42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0E0B" w14:textId="77777777" w:rsidR="00554327" w:rsidRPr="00E454AB" w:rsidRDefault="00554327">
            <w:pPr>
              <w:pStyle w:val="TAL"/>
              <w:rPr>
                <w:sz w:val="16"/>
              </w:rPr>
            </w:pPr>
            <w:r w:rsidRPr="00E454AB">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961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A4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6D9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4964"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4285" w14:textId="77777777" w:rsidR="00554327" w:rsidRPr="00E454AB" w:rsidRDefault="00554327">
            <w:pPr>
              <w:pStyle w:val="TAL"/>
              <w:rPr>
                <w:sz w:val="16"/>
              </w:rPr>
            </w:pPr>
            <w:r w:rsidRPr="00E454AB">
              <w:rPr>
                <w:sz w:val="16"/>
              </w:rPr>
              <w:t>revised</w:t>
            </w:r>
          </w:p>
        </w:tc>
      </w:tr>
      <w:tr w:rsidR="00E454AB" w:rsidRPr="00E454AB" w14:paraId="1EA962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DCA9B" w14:textId="77777777" w:rsidR="00554327" w:rsidRPr="00E454AB" w:rsidRDefault="00554327">
            <w:pPr>
              <w:pStyle w:val="TAL"/>
              <w:rPr>
                <w:sz w:val="16"/>
              </w:rPr>
            </w:pPr>
            <w:r w:rsidRPr="00E454AB">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88BB"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41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F3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ECA1" w14:textId="77777777" w:rsidR="00554327" w:rsidRPr="00E454AB" w:rsidRDefault="00554327">
            <w:pPr>
              <w:pStyle w:val="TAL"/>
              <w:rPr>
                <w:sz w:val="16"/>
              </w:rPr>
            </w:pPr>
            <w:r w:rsidRPr="00E454AB">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B13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1A7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647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66BA"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AF35" w14:textId="77777777" w:rsidR="00554327" w:rsidRPr="00E454AB" w:rsidRDefault="00554327">
            <w:pPr>
              <w:pStyle w:val="TAL"/>
              <w:rPr>
                <w:sz w:val="16"/>
              </w:rPr>
            </w:pPr>
            <w:r w:rsidRPr="00E454AB">
              <w:rPr>
                <w:sz w:val="16"/>
              </w:rPr>
              <w:t>postponed</w:t>
            </w:r>
          </w:p>
        </w:tc>
      </w:tr>
      <w:tr w:rsidR="00E454AB" w:rsidRPr="00E454AB" w14:paraId="2AB383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08A1" w14:textId="77777777" w:rsidR="00554327" w:rsidRPr="00E454AB" w:rsidRDefault="00554327">
            <w:pPr>
              <w:pStyle w:val="TAL"/>
              <w:rPr>
                <w:sz w:val="16"/>
              </w:rPr>
            </w:pPr>
            <w:r w:rsidRPr="00E454AB">
              <w:rPr>
                <w:sz w:val="16"/>
              </w:rPr>
              <w:t>C1-213405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FF727" w14:textId="77777777" w:rsidR="00554327" w:rsidRPr="00E454AB" w:rsidRDefault="00554327">
            <w:pPr>
              <w:pStyle w:val="TAL"/>
              <w:rPr>
                <w:sz w:val="16"/>
              </w:rPr>
            </w:pPr>
            <w:r w:rsidRPr="00E454AB">
              <w:rPr>
                <w:sz w:val="16"/>
              </w:rPr>
              <w:t>UL DRB setup collided with DL 5GSM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9E3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426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5F9D" w14:textId="77777777" w:rsidR="00554327" w:rsidRPr="00E454AB" w:rsidRDefault="00554327">
            <w:pPr>
              <w:pStyle w:val="TAL"/>
              <w:rPr>
                <w:sz w:val="16"/>
              </w:rPr>
            </w:pPr>
            <w:r w:rsidRPr="00E454AB">
              <w:rPr>
                <w:sz w:val="16"/>
              </w:rPr>
              <w:t>3327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C1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D4C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0D6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72E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48732" w14:textId="77777777" w:rsidR="00554327" w:rsidRPr="00E454AB" w:rsidRDefault="00554327">
            <w:pPr>
              <w:pStyle w:val="TAL"/>
              <w:rPr>
                <w:sz w:val="16"/>
              </w:rPr>
            </w:pPr>
            <w:r w:rsidRPr="00E454AB">
              <w:rPr>
                <w:sz w:val="16"/>
              </w:rPr>
              <w:t>agreed</w:t>
            </w:r>
          </w:p>
        </w:tc>
      </w:tr>
      <w:tr w:rsidR="00E454AB" w:rsidRPr="00E454AB" w14:paraId="4053CC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56C7" w14:textId="77777777" w:rsidR="00554327" w:rsidRPr="00E454AB" w:rsidRDefault="00554327">
            <w:pPr>
              <w:pStyle w:val="TAL"/>
              <w:rPr>
                <w:sz w:val="16"/>
              </w:rPr>
            </w:pPr>
            <w:r w:rsidRPr="00E454AB">
              <w:rPr>
                <w:sz w:val="16"/>
              </w:rPr>
              <w:t>C1-213406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F41A" w14:textId="77777777" w:rsidR="00554327" w:rsidRPr="00E454AB" w:rsidRDefault="00554327">
            <w:pPr>
              <w:pStyle w:val="TAL"/>
              <w:rPr>
                <w:sz w:val="16"/>
              </w:rPr>
            </w:pPr>
            <w:r w:rsidRPr="00E454AB">
              <w:rPr>
                <w:sz w:val="16"/>
              </w:rPr>
              <w:t>Correction on UE radio capability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3A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7F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093C" w14:textId="77777777" w:rsidR="00554327" w:rsidRPr="00E454AB" w:rsidRDefault="00554327">
            <w:pPr>
              <w:pStyle w:val="TAL"/>
              <w:rPr>
                <w:sz w:val="16"/>
              </w:rPr>
            </w:pPr>
            <w:r w:rsidRPr="00E454AB">
              <w:rPr>
                <w:sz w:val="16"/>
              </w:rPr>
              <w:t>3328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068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710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5A3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96E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60AE" w14:textId="77777777" w:rsidR="00554327" w:rsidRPr="00E454AB" w:rsidRDefault="00554327">
            <w:pPr>
              <w:pStyle w:val="TAL"/>
              <w:rPr>
                <w:sz w:val="16"/>
              </w:rPr>
            </w:pPr>
            <w:r w:rsidRPr="00E454AB">
              <w:rPr>
                <w:sz w:val="16"/>
              </w:rPr>
              <w:t>agreed</w:t>
            </w:r>
          </w:p>
        </w:tc>
      </w:tr>
      <w:tr w:rsidR="00E454AB" w:rsidRPr="00E454AB" w14:paraId="61780C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FE2B" w14:textId="77777777" w:rsidR="00554327" w:rsidRPr="00E454AB" w:rsidRDefault="00554327">
            <w:pPr>
              <w:pStyle w:val="TAL"/>
              <w:rPr>
                <w:sz w:val="16"/>
              </w:rPr>
            </w:pPr>
            <w:r w:rsidRPr="00E454AB">
              <w:rPr>
                <w:sz w:val="16"/>
              </w:rPr>
              <w:t>C1-213416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A9BC"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83A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E5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C499" w14:textId="77777777" w:rsidR="00554327" w:rsidRPr="00E454AB" w:rsidRDefault="00554327">
            <w:pPr>
              <w:pStyle w:val="TAL"/>
              <w:rPr>
                <w:sz w:val="16"/>
              </w:rPr>
            </w:pPr>
            <w:r w:rsidRPr="00E454AB">
              <w:rPr>
                <w:sz w:val="16"/>
              </w:rPr>
              <w:t>3329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1D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F5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2E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CB0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F655" w14:textId="77777777" w:rsidR="00554327" w:rsidRPr="00E454AB" w:rsidRDefault="00554327">
            <w:pPr>
              <w:pStyle w:val="TAL"/>
              <w:rPr>
                <w:sz w:val="16"/>
              </w:rPr>
            </w:pPr>
            <w:r w:rsidRPr="00E454AB">
              <w:rPr>
                <w:sz w:val="16"/>
              </w:rPr>
              <w:t>revised</w:t>
            </w:r>
          </w:p>
        </w:tc>
      </w:tr>
      <w:tr w:rsidR="00E454AB" w:rsidRPr="00E454AB" w14:paraId="06E31E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DF35" w14:textId="77777777" w:rsidR="00554327" w:rsidRPr="00E454AB" w:rsidRDefault="00554327">
            <w:pPr>
              <w:pStyle w:val="TAL"/>
              <w:rPr>
                <w:sz w:val="16"/>
              </w:rPr>
            </w:pPr>
            <w:r w:rsidRPr="00E454AB">
              <w:rPr>
                <w:sz w:val="16"/>
              </w:rPr>
              <w:t>C1-213934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C639"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6DF8"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A7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FCA6" w14:textId="77777777" w:rsidR="00554327" w:rsidRPr="00E454AB" w:rsidRDefault="00554327">
            <w:pPr>
              <w:pStyle w:val="TAL"/>
              <w:rPr>
                <w:sz w:val="16"/>
              </w:rPr>
            </w:pPr>
            <w:r w:rsidRPr="00E454AB">
              <w:rPr>
                <w:sz w:val="16"/>
              </w:rPr>
              <w:t>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44C6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40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AFE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931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0BB0" w14:textId="77777777" w:rsidR="00554327" w:rsidRPr="00E454AB" w:rsidRDefault="00554327">
            <w:pPr>
              <w:pStyle w:val="TAL"/>
              <w:rPr>
                <w:sz w:val="16"/>
              </w:rPr>
            </w:pPr>
            <w:r w:rsidRPr="00E454AB">
              <w:rPr>
                <w:sz w:val="16"/>
              </w:rPr>
              <w:t>agreed</w:t>
            </w:r>
          </w:p>
        </w:tc>
      </w:tr>
      <w:tr w:rsidR="00E454AB" w:rsidRPr="00E454AB" w14:paraId="484207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AA01" w14:textId="77777777" w:rsidR="00554327" w:rsidRPr="00E454AB" w:rsidRDefault="00554327">
            <w:pPr>
              <w:pStyle w:val="TAL"/>
              <w:rPr>
                <w:sz w:val="16"/>
              </w:rPr>
            </w:pPr>
            <w:r w:rsidRPr="00E454AB">
              <w:rPr>
                <w:sz w:val="16"/>
              </w:rPr>
              <w:t>C1-213418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CB0B"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474E"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3AC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9E8C" w14:textId="77777777" w:rsidR="00554327" w:rsidRPr="00E454AB" w:rsidRDefault="00554327">
            <w:pPr>
              <w:pStyle w:val="TAL"/>
              <w:rPr>
                <w:sz w:val="16"/>
              </w:rPr>
            </w:pPr>
            <w:r w:rsidRPr="00E454AB">
              <w:rPr>
                <w:sz w:val="16"/>
              </w:rPr>
              <w:t>3330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0CB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C6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D18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DC9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B36C" w14:textId="77777777" w:rsidR="00554327" w:rsidRPr="00E454AB" w:rsidRDefault="00554327">
            <w:pPr>
              <w:pStyle w:val="TAL"/>
              <w:rPr>
                <w:sz w:val="16"/>
              </w:rPr>
            </w:pPr>
            <w:r w:rsidRPr="00E454AB">
              <w:rPr>
                <w:sz w:val="16"/>
              </w:rPr>
              <w:t>revised</w:t>
            </w:r>
          </w:p>
        </w:tc>
      </w:tr>
      <w:tr w:rsidR="00E454AB" w:rsidRPr="00E454AB" w14:paraId="52E138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088B" w14:textId="77777777" w:rsidR="00554327" w:rsidRPr="00E454AB" w:rsidRDefault="00554327">
            <w:pPr>
              <w:pStyle w:val="TAL"/>
              <w:rPr>
                <w:sz w:val="16"/>
              </w:rPr>
            </w:pPr>
            <w:r w:rsidRPr="00E454AB">
              <w:rPr>
                <w:sz w:val="16"/>
              </w:rPr>
              <w:t>C1-213807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869A"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8E13"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375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890B2" w14:textId="77777777" w:rsidR="00554327" w:rsidRPr="00E454AB" w:rsidRDefault="00554327">
            <w:pPr>
              <w:pStyle w:val="TAL"/>
              <w:rPr>
                <w:sz w:val="16"/>
              </w:rPr>
            </w:pPr>
            <w:r w:rsidRPr="00E454AB">
              <w:rPr>
                <w:sz w:val="16"/>
              </w:rPr>
              <w:t>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F96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685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D62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7C5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190F" w14:textId="77777777" w:rsidR="00554327" w:rsidRPr="00E454AB" w:rsidRDefault="00554327">
            <w:pPr>
              <w:pStyle w:val="TAL"/>
              <w:rPr>
                <w:sz w:val="16"/>
              </w:rPr>
            </w:pPr>
            <w:r w:rsidRPr="00E454AB">
              <w:rPr>
                <w:sz w:val="16"/>
              </w:rPr>
              <w:t>agreed</w:t>
            </w:r>
          </w:p>
        </w:tc>
      </w:tr>
      <w:tr w:rsidR="00E454AB" w:rsidRPr="00E454AB" w14:paraId="222CB1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8CF8" w14:textId="77777777" w:rsidR="00554327" w:rsidRPr="00E454AB" w:rsidRDefault="00554327">
            <w:pPr>
              <w:pStyle w:val="TAL"/>
              <w:rPr>
                <w:sz w:val="16"/>
              </w:rPr>
            </w:pPr>
            <w:r w:rsidRPr="00E454AB">
              <w:rPr>
                <w:sz w:val="16"/>
              </w:rPr>
              <w:t>C1-213420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C81B"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E9F"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494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B2CA" w14:textId="77777777" w:rsidR="00554327" w:rsidRPr="00E454AB" w:rsidRDefault="00554327">
            <w:pPr>
              <w:pStyle w:val="TAL"/>
              <w:rPr>
                <w:sz w:val="16"/>
              </w:rPr>
            </w:pPr>
            <w:r w:rsidRPr="00E454AB">
              <w:rPr>
                <w:sz w:val="16"/>
              </w:rPr>
              <w:t>3331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C27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AD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65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7F7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E504" w14:textId="77777777" w:rsidR="00554327" w:rsidRPr="00E454AB" w:rsidRDefault="00554327">
            <w:pPr>
              <w:pStyle w:val="TAL"/>
              <w:rPr>
                <w:sz w:val="16"/>
              </w:rPr>
            </w:pPr>
            <w:r w:rsidRPr="00E454AB">
              <w:rPr>
                <w:sz w:val="16"/>
              </w:rPr>
              <w:t>revised</w:t>
            </w:r>
          </w:p>
        </w:tc>
      </w:tr>
      <w:tr w:rsidR="00E454AB" w:rsidRPr="00E454AB" w14:paraId="472A77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FC0E" w14:textId="77777777" w:rsidR="00554327" w:rsidRPr="00E454AB" w:rsidRDefault="00554327">
            <w:pPr>
              <w:pStyle w:val="TAL"/>
              <w:rPr>
                <w:sz w:val="16"/>
              </w:rPr>
            </w:pPr>
            <w:r w:rsidRPr="00E454AB">
              <w:rPr>
                <w:sz w:val="16"/>
              </w:rPr>
              <w:t>C1-213812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7C87"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1FE9"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F17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D7BD" w14:textId="77777777" w:rsidR="00554327" w:rsidRPr="00E454AB" w:rsidRDefault="00554327">
            <w:pPr>
              <w:pStyle w:val="TAL"/>
              <w:rPr>
                <w:sz w:val="16"/>
              </w:rPr>
            </w:pPr>
            <w:r w:rsidRPr="00E454AB">
              <w:rPr>
                <w:sz w:val="16"/>
              </w:rPr>
              <w:t>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5D6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25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4F8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1C4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D5F2" w14:textId="77777777" w:rsidR="00554327" w:rsidRPr="00E454AB" w:rsidRDefault="00554327">
            <w:pPr>
              <w:pStyle w:val="TAL"/>
              <w:rPr>
                <w:sz w:val="16"/>
              </w:rPr>
            </w:pPr>
            <w:r w:rsidRPr="00E454AB">
              <w:rPr>
                <w:sz w:val="16"/>
              </w:rPr>
              <w:t>agreed</w:t>
            </w:r>
          </w:p>
        </w:tc>
      </w:tr>
      <w:tr w:rsidR="00E454AB" w:rsidRPr="00E454AB" w14:paraId="66392A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30D9" w14:textId="77777777" w:rsidR="00554327" w:rsidRPr="00E454AB" w:rsidRDefault="00554327">
            <w:pPr>
              <w:pStyle w:val="TAL"/>
              <w:rPr>
                <w:sz w:val="16"/>
              </w:rPr>
            </w:pPr>
            <w:r w:rsidRPr="00E454AB">
              <w:rPr>
                <w:sz w:val="16"/>
              </w:rPr>
              <w:t>C1-213442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C873" w14:textId="77777777" w:rsidR="00554327" w:rsidRPr="00E454AB" w:rsidRDefault="00554327">
            <w:pPr>
              <w:pStyle w:val="TAL"/>
              <w:rPr>
                <w:sz w:val="16"/>
              </w:rPr>
            </w:pPr>
            <w:r w:rsidRPr="00E454AB">
              <w:rPr>
                <w:sz w:val="16"/>
              </w:rPr>
              <w:t>Mobility Registration update procedure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D8E4"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079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8401" w14:textId="77777777" w:rsidR="00554327" w:rsidRPr="00E454AB" w:rsidRDefault="00554327">
            <w:pPr>
              <w:pStyle w:val="TAL"/>
              <w:rPr>
                <w:sz w:val="16"/>
              </w:rPr>
            </w:pPr>
            <w:r w:rsidRPr="00E454AB">
              <w:rPr>
                <w:sz w:val="16"/>
              </w:rPr>
              <w:t>3332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D36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39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8197"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67E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FD67" w14:textId="77777777" w:rsidR="00554327" w:rsidRPr="00E454AB" w:rsidRDefault="00554327">
            <w:pPr>
              <w:pStyle w:val="TAL"/>
              <w:rPr>
                <w:sz w:val="16"/>
              </w:rPr>
            </w:pPr>
            <w:r w:rsidRPr="00E454AB">
              <w:rPr>
                <w:sz w:val="16"/>
              </w:rPr>
              <w:t>postponed</w:t>
            </w:r>
          </w:p>
        </w:tc>
      </w:tr>
      <w:tr w:rsidR="00E454AB" w:rsidRPr="00E454AB" w14:paraId="4EA3CC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ADE0" w14:textId="77777777" w:rsidR="00554327" w:rsidRPr="00E454AB" w:rsidRDefault="00554327">
            <w:pPr>
              <w:pStyle w:val="TAL"/>
              <w:rPr>
                <w:sz w:val="16"/>
              </w:rPr>
            </w:pPr>
            <w:r w:rsidRPr="00E454AB">
              <w:rPr>
                <w:sz w:val="16"/>
              </w:rPr>
              <w:t>C1-213443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3CB9" w14:textId="77777777" w:rsidR="00554327" w:rsidRPr="00E454AB" w:rsidRDefault="00554327">
            <w:pPr>
              <w:pStyle w:val="TAL"/>
              <w:rPr>
                <w:sz w:val="16"/>
              </w:rPr>
            </w:pPr>
            <w:r w:rsidRPr="00E454AB">
              <w:rPr>
                <w:sz w:val="16"/>
              </w:rPr>
              <w:t>Configuration Update Command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A5096"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59F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3466" w14:textId="77777777" w:rsidR="00554327" w:rsidRPr="00E454AB" w:rsidRDefault="00554327">
            <w:pPr>
              <w:pStyle w:val="TAL"/>
              <w:rPr>
                <w:sz w:val="16"/>
              </w:rPr>
            </w:pPr>
            <w:r w:rsidRPr="00E454AB">
              <w:rPr>
                <w:sz w:val="16"/>
              </w:rPr>
              <w:t>3333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FF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5D4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5251"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F25A"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232A" w14:textId="77777777" w:rsidR="00554327" w:rsidRPr="00E454AB" w:rsidRDefault="00554327">
            <w:pPr>
              <w:pStyle w:val="TAL"/>
              <w:rPr>
                <w:sz w:val="16"/>
              </w:rPr>
            </w:pPr>
            <w:r w:rsidRPr="00E454AB">
              <w:rPr>
                <w:sz w:val="16"/>
              </w:rPr>
              <w:t>withdrawn</w:t>
            </w:r>
          </w:p>
        </w:tc>
      </w:tr>
      <w:tr w:rsidR="00E454AB" w:rsidRPr="00E454AB" w14:paraId="132CDD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384C" w14:textId="77777777" w:rsidR="00554327" w:rsidRPr="00E454AB" w:rsidRDefault="00554327">
            <w:pPr>
              <w:pStyle w:val="TAL"/>
              <w:rPr>
                <w:sz w:val="16"/>
              </w:rPr>
            </w:pPr>
            <w:r w:rsidRPr="00E454AB">
              <w:rPr>
                <w:sz w:val="16"/>
              </w:rPr>
              <w:t>C1-213446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B6CC" w14:textId="77777777" w:rsidR="00554327" w:rsidRPr="00E454AB" w:rsidRDefault="00554327">
            <w:pPr>
              <w:pStyle w:val="TAL"/>
              <w:rPr>
                <w:sz w:val="16"/>
              </w:rPr>
            </w:pPr>
            <w:r w:rsidRPr="00E454AB">
              <w:rPr>
                <w:sz w:val="16"/>
              </w:rPr>
              <w:t>Encoding of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54E6"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DC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748B" w14:textId="77777777" w:rsidR="00554327" w:rsidRPr="00E454AB" w:rsidRDefault="00554327">
            <w:pPr>
              <w:pStyle w:val="TAL"/>
              <w:rPr>
                <w:sz w:val="16"/>
              </w:rPr>
            </w:pPr>
            <w:r w:rsidRPr="00E454AB">
              <w:rPr>
                <w:sz w:val="16"/>
              </w:rPr>
              <w:t>3334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C20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5B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043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3B1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3A77" w14:textId="77777777" w:rsidR="00554327" w:rsidRPr="00E454AB" w:rsidRDefault="00554327">
            <w:pPr>
              <w:pStyle w:val="TAL"/>
              <w:rPr>
                <w:sz w:val="16"/>
              </w:rPr>
            </w:pPr>
            <w:r w:rsidRPr="00E454AB">
              <w:rPr>
                <w:sz w:val="16"/>
              </w:rPr>
              <w:t>merged</w:t>
            </w:r>
          </w:p>
        </w:tc>
      </w:tr>
      <w:tr w:rsidR="00E454AB" w:rsidRPr="00E454AB" w14:paraId="0F0A44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D0F9" w14:textId="77777777" w:rsidR="00554327" w:rsidRPr="00E454AB" w:rsidRDefault="00554327">
            <w:pPr>
              <w:pStyle w:val="TAL"/>
              <w:rPr>
                <w:sz w:val="16"/>
              </w:rPr>
            </w:pPr>
            <w:r w:rsidRPr="00E454AB">
              <w:rPr>
                <w:sz w:val="16"/>
              </w:rPr>
              <w:t>C1-213460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B73A" w14:textId="77777777" w:rsidR="00554327" w:rsidRPr="00E454AB" w:rsidRDefault="00554327">
            <w:pPr>
              <w:pStyle w:val="TAL"/>
              <w:rPr>
                <w:sz w:val="16"/>
              </w:rPr>
            </w:pPr>
            <w:r w:rsidRPr="00E454AB">
              <w:rPr>
                <w:sz w:val="16"/>
              </w:rPr>
              <w:t>Relaxing requirement for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EC95"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F90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724F" w14:textId="77777777" w:rsidR="00554327" w:rsidRPr="00E454AB" w:rsidRDefault="00554327">
            <w:pPr>
              <w:pStyle w:val="TAL"/>
              <w:rPr>
                <w:sz w:val="16"/>
              </w:rPr>
            </w:pPr>
            <w:r w:rsidRPr="00E454AB">
              <w:rPr>
                <w:sz w:val="16"/>
              </w:rPr>
              <w:t>3335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28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339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729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C69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801A" w14:textId="77777777" w:rsidR="00554327" w:rsidRPr="00E454AB" w:rsidRDefault="00554327">
            <w:pPr>
              <w:pStyle w:val="TAL"/>
              <w:rPr>
                <w:sz w:val="16"/>
              </w:rPr>
            </w:pPr>
            <w:r w:rsidRPr="00E454AB">
              <w:rPr>
                <w:sz w:val="16"/>
              </w:rPr>
              <w:t>agreed</w:t>
            </w:r>
          </w:p>
        </w:tc>
      </w:tr>
      <w:tr w:rsidR="00E454AB" w:rsidRPr="00E454AB" w14:paraId="1F7DDF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9CEB" w14:textId="77777777" w:rsidR="00554327" w:rsidRPr="00E454AB" w:rsidRDefault="00554327">
            <w:pPr>
              <w:pStyle w:val="TAL"/>
              <w:rPr>
                <w:sz w:val="16"/>
              </w:rPr>
            </w:pPr>
            <w:r w:rsidRPr="00E454AB">
              <w:rPr>
                <w:sz w:val="16"/>
              </w:rPr>
              <w:lastRenderedPageBreak/>
              <w:t>C1-213473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9B31" w14:textId="77777777" w:rsidR="00554327" w:rsidRPr="00E454AB" w:rsidRDefault="00554327">
            <w:pPr>
              <w:pStyle w:val="TAL"/>
              <w:rPr>
                <w:sz w:val="16"/>
              </w:rPr>
            </w:pPr>
            <w:r w:rsidRPr="00E454AB">
              <w:rPr>
                <w:sz w:val="16"/>
              </w:rPr>
              <w:t>Update Non-3GPP TAI to support 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8D0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2FE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E199" w14:textId="77777777" w:rsidR="00554327" w:rsidRPr="00E454AB" w:rsidRDefault="00554327">
            <w:pPr>
              <w:pStyle w:val="TAL"/>
              <w:rPr>
                <w:sz w:val="16"/>
              </w:rPr>
            </w:pPr>
            <w:r w:rsidRPr="00E454AB">
              <w:rPr>
                <w:sz w:val="16"/>
              </w:rPr>
              <w:t>3336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90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208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7C4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1BA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1B73" w14:textId="77777777" w:rsidR="00554327" w:rsidRPr="00E454AB" w:rsidRDefault="00554327">
            <w:pPr>
              <w:pStyle w:val="TAL"/>
              <w:rPr>
                <w:sz w:val="16"/>
              </w:rPr>
            </w:pPr>
            <w:r w:rsidRPr="00E454AB">
              <w:rPr>
                <w:sz w:val="16"/>
              </w:rPr>
              <w:t>revised</w:t>
            </w:r>
          </w:p>
        </w:tc>
      </w:tr>
      <w:tr w:rsidR="00E454AB" w:rsidRPr="00E454AB" w14:paraId="4471EE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DBDD" w14:textId="77777777" w:rsidR="00554327" w:rsidRPr="00E454AB" w:rsidRDefault="00554327">
            <w:pPr>
              <w:pStyle w:val="TAL"/>
              <w:rPr>
                <w:sz w:val="16"/>
              </w:rPr>
            </w:pPr>
            <w:r w:rsidRPr="00E454AB">
              <w:rPr>
                <w:sz w:val="16"/>
              </w:rPr>
              <w:t>C1-213949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925D" w14:textId="77777777" w:rsidR="00554327" w:rsidRPr="00E454AB" w:rsidRDefault="00554327">
            <w:pPr>
              <w:pStyle w:val="TAL"/>
              <w:rPr>
                <w:sz w:val="16"/>
              </w:rPr>
            </w:pPr>
            <w:r w:rsidRPr="00E454AB">
              <w:rPr>
                <w:sz w:val="16"/>
              </w:rPr>
              <w:t>Update Non-3GPP TAI to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D4E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50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DDA4" w14:textId="77777777" w:rsidR="00554327" w:rsidRPr="00E454AB" w:rsidRDefault="00554327">
            <w:pPr>
              <w:pStyle w:val="TAL"/>
              <w:rPr>
                <w:sz w:val="16"/>
              </w:rPr>
            </w:pPr>
            <w:r w:rsidRPr="00E454AB">
              <w:rPr>
                <w:sz w:val="16"/>
              </w:rPr>
              <w:t>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B15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81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A5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15FA" w14:textId="77777777" w:rsidR="00554327" w:rsidRPr="00E454AB" w:rsidRDefault="00554327">
            <w:pPr>
              <w:pStyle w:val="TAL"/>
              <w:rPr>
                <w:sz w:val="16"/>
              </w:rPr>
            </w:pPr>
            <w:r w:rsidRPr="00E454AB">
              <w:rPr>
                <w:sz w:val="16"/>
              </w:rPr>
              <w:t>TEI17_N3SLICE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F3E9" w14:textId="77777777" w:rsidR="00554327" w:rsidRPr="00E454AB" w:rsidRDefault="00554327">
            <w:pPr>
              <w:pStyle w:val="TAL"/>
              <w:rPr>
                <w:sz w:val="16"/>
              </w:rPr>
            </w:pPr>
            <w:r w:rsidRPr="00E454AB">
              <w:rPr>
                <w:sz w:val="16"/>
              </w:rPr>
              <w:t>agreed</w:t>
            </w:r>
          </w:p>
        </w:tc>
      </w:tr>
      <w:tr w:rsidR="00E454AB" w:rsidRPr="00E454AB" w14:paraId="1A8A39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7849" w14:textId="77777777" w:rsidR="00554327" w:rsidRPr="00E454AB" w:rsidRDefault="00554327">
            <w:pPr>
              <w:pStyle w:val="TAL"/>
              <w:rPr>
                <w:sz w:val="16"/>
              </w:rPr>
            </w:pPr>
            <w:r w:rsidRPr="00E454AB">
              <w:rPr>
                <w:sz w:val="16"/>
              </w:rPr>
              <w:t>C1-213489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61FC" w14:textId="77777777" w:rsidR="00554327" w:rsidRPr="00E454AB" w:rsidRDefault="00554327">
            <w:pPr>
              <w:pStyle w:val="TAL"/>
              <w:rPr>
                <w:sz w:val="16"/>
              </w:rPr>
            </w:pPr>
            <w:r w:rsidRPr="00E454AB">
              <w:rPr>
                <w:sz w:val="16"/>
              </w:rPr>
              <w:t>Non-IP type PDN Connection support as 3GPP access leg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D5B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5A1A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77663" w14:textId="77777777" w:rsidR="00554327" w:rsidRPr="00E454AB" w:rsidRDefault="00554327">
            <w:pPr>
              <w:pStyle w:val="TAL"/>
              <w:rPr>
                <w:sz w:val="16"/>
              </w:rPr>
            </w:pPr>
            <w:r w:rsidRPr="00E454AB">
              <w:rPr>
                <w:sz w:val="16"/>
              </w:rPr>
              <w:t>3337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581F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BD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9EE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2709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0994" w14:textId="77777777" w:rsidR="00554327" w:rsidRPr="00E454AB" w:rsidRDefault="00554327">
            <w:pPr>
              <w:pStyle w:val="TAL"/>
              <w:rPr>
                <w:sz w:val="16"/>
              </w:rPr>
            </w:pPr>
            <w:r w:rsidRPr="00E454AB">
              <w:rPr>
                <w:sz w:val="16"/>
              </w:rPr>
              <w:t>withdrawn</w:t>
            </w:r>
          </w:p>
        </w:tc>
      </w:tr>
      <w:tr w:rsidR="00E454AB" w:rsidRPr="00E454AB" w14:paraId="7972D6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A8F5" w14:textId="77777777" w:rsidR="00554327" w:rsidRPr="00E454AB" w:rsidRDefault="00554327">
            <w:pPr>
              <w:pStyle w:val="TAL"/>
              <w:rPr>
                <w:sz w:val="16"/>
              </w:rPr>
            </w:pPr>
            <w:r w:rsidRPr="00E454AB">
              <w:rPr>
                <w:sz w:val="16"/>
              </w:rPr>
              <w:t>C1-213495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A77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EEE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AF2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0F5C" w14:textId="77777777" w:rsidR="00554327" w:rsidRPr="00E454AB" w:rsidRDefault="00554327">
            <w:pPr>
              <w:pStyle w:val="TAL"/>
              <w:rPr>
                <w:sz w:val="16"/>
              </w:rPr>
            </w:pPr>
            <w:r w:rsidRPr="00E454AB">
              <w:rPr>
                <w:sz w:val="16"/>
              </w:rPr>
              <w:t>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0B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0B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D3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1721"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EEB" w14:textId="77777777" w:rsidR="00554327" w:rsidRPr="00E454AB" w:rsidRDefault="00554327">
            <w:pPr>
              <w:pStyle w:val="TAL"/>
              <w:rPr>
                <w:sz w:val="16"/>
              </w:rPr>
            </w:pPr>
            <w:r w:rsidRPr="00E454AB">
              <w:rPr>
                <w:sz w:val="16"/>
              </w:rPr>
              <w:t>withdrawn</w:t>
            </w:r>
          </w:p>
        </w:tc>
      </w:tr>
      <w:tr w:rsidR="00E454AB" w:rsidRPr="00E454AB" w14:paraId="163DF73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3985" w14:textId="77777777" w:rsidR="00554327" w:rsidRPr="00E454AB" w:rsidRDefault="00554327">
            <w:pPr>
              <w:pStyle w:val="TAL"/>
              <w:rPr>
                <w:sz w:val="16"/>
              </w:rPr>
            </w:pPr>
            <w:r w:rsidRPr="00E454AB">
              <w:rPr>
                <w:sz w:val="16"/>
              </w:rPr>
              <w:t>C1-213496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73B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098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3B0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73D5" w14:textId="77777777" w:rsidR="00554327" w:rsidRPr="00E454AB" w:rsidRDefault="00554327">
            <w:pPr>
              <w:pStyle w:val="TAL"/>
              <w:rPr>
                <w:sz w:val="16"/>
              </w:rPr>
            </w:pPr>
            <w:r w:rsidRPr="00E454AB">
              <w:rPr>
                <w:sz w:val="16"/>
              </w:rPr>
              <w:t>3339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93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44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2D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AD73"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FFED" w14:textId="77777777" w:rsidR="00554327" w:rsidRPr="00E454AB" w:rsidRDefault="00554327">
            <w:pPr>
              <w:pStyle w:val="TAL"/>
              <w:rPr>
                <w:sz w:val="16"/>
              </w:rPr>
            </w:pPr>
            <w:r w:rsidRPr="00E454AB">
              <w:rPr>
                <w:sz w:val="16"/>
              </w:rPr>
              <w:t>withdrawn</w:t>
            </w:r>
          </w:p>
        </w:tc>
      </w:tr>
      <w:tr w:rsidR="00E454AB" w:rsidRPr="00E454AB" w14:paraId="35BBDA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19AC" w14:textId="77777777" w:rsidR="00554327" w:rsidRPr="00E454AB" w:rsidRDefault="00554327">
            <w:pPr>
              <w:pStyle w:val="TAL"/>
              <w:rPr>
                <w:sz w:val="16"/>
              </w:rPr>
            </w:pPr>
            <w:r w:rsidRPr="00E454AB">
              <w:rPr>
                <w:sz w:val="16"/>
              </w:rPr>
              <w:t>C1-213497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B38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05E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44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D919" w14:textId="77777777" w:rsidR="00554327" w:rsidRPr="00E454AB" w:rsidRDefault="00554327">
            <w:pPr>
              <w:pStyle w:val="TAL"/>
              <w:rPr>
                <w:sz w:val="16"/>
              </w:rPr>
            </w:pPr>
            <w:r w:rsidRPr="00E454AB">
              <w:rPr>
                <w:sz w:val="16"/>
              </w:rPr>
              <w:t>3340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75F8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E1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AC2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9A4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D7987" w14:textId="77777777" w:rsidR="00554327" w:rsidRPr="00E454AB" w:rsidRDefault="00554327">
            <w:pPr>
              <w:pStyle w:val="TAL"/>
              <w:rPr>
                <w:sz w:val="16"/>
              </w:rPr>
            </w:pPr>
            <w:r w:rsidRPr="00E454AB">
              <w:rPr>
                <w:sz w:val="16"/>
              </w:rPr>
              <w:t>withdrawn</w:t>
            </w:r>
          </w:p>
        </w:tc>
      </w:tr>
      <w:tr w:rsidR="00E454AB" w:rsidRPr="00E454AB" w14:paraId="23BA65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4683" w14:textId="77777777" w:rsidR="00554327" w:rsidRPr="00E454AB" w:rsidRDefault="00554327">
            <w:pPr>
              <w:pStyle w:val="TAL"/>
              <w:rPr>
                <w:sz w:val="16"/>
              </w:rPr>
            </w:pPr>
            <w:r w:rsidRPr="00E454AB">
              <w:rPr>
                <w:sz w:val="16"/>
              </w:rPr>
              <w:t>C1-213498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BE6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FCD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B40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5EA9" w14:textId="77777777" w:rsidR="00554327" w:rsidRPr="00E454AB" w:rsidRDefault="00554327">
            <w:pPr>
              <w:pStyle w:val="TAL"/>
              <w:rPr>
                <w:sz w:val="16"/>
              </w:rPr>
            </w:pPr>
            <w:r w:rsidRPr="00E454AB">
              <w:rPr>
                <w:sz w:val="16"/>
              </w:rPr>
              <w:t>3341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3A2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01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A19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C7D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9225" w14:textId="77777777" w:rsidR="00554327" w:rsidRPr="00E454AB" w:rsidRDefault="00554327">
            <w:pPr>
              <w:pStyle w:val="TAL"/>
              <w:rPr>
                <w:sz w:val="16"/>
              </w:rPr>
            </w:pPr>
            <w:r w:rsidRPr="00E454AB">
              <w:rPr>
                <w:sz w:val="16"/>
              </w:rPr>
              <w:t>withdrawn</w:t>
            </w:r>
          </w:p>
        </w:tc>
      </w:tr>
      <w:tr w:rsidR="00E454AB" w:rsidRPr="00E454AB" w14:paraId="56DFA9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DF41" w14:textId="77777777" w:rsidR="00554327" w:rsidRPr="00E454AB" w:rsidRDefault="00554327">
            <w:pPr>
              <w:pStyle w:val="TAL"/>
              <w:rPr>
                <w:sz w:val="16"/>
              </w:rPr>
            </w:pPr>
            <w:r w:rsidRPr="00E454AB">
              <w:rPr>
                <w:sz w:val="16"/>
              </w:rPr>
              <w:t>C1-213499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8C4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DE4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489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A98B" w14:textId="77777777" w:rsidR="00554327" w:rsidRPr="00E454AB" w:rsidRDefault="00554327">
            <w:pPr>
              <w:pStyle w:val="TAL"/>
              <w:rPr>
                <w:sz w:val="16"/>
              </w:rPr>
            </w:pPr>
            <w:r w:rsidRPr="00E454AB">
              <w:rPr>
                <w:sz w:val="16"/>
              </w:rPr>
              <w:t>3342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12A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BD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80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FA74"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1F97" w14:textId="77777777" w:rsidR="00554327" w:rsidRPr="00E454AB" w:rsidRDefault="00554327">
            <w:pPr>
              <w:pStyle w:val="TAL"/>
              <w:rPr>
                <w:sz w:val="16"/>
              </w:rPr>
            </w:pPr>
            <w:r w:rsidRPr="00E454AB">
              <w:rPr>
                <w:sz w:val="16"/>
              </w:rPr>
              <w:t>withdrawn</w:t>
            </w:r>
          </w:p>
        </w:tc>
      </w:tr>
      <w:tr w:rsidR="00E454AB" w:rsidRPr="00E454AB" w14:paraId="233E6A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0A41" w14:textId="77777777" w:rsidR="00554327" w:rsidRPr="00E454AB" w:rsidRDefault="00554327">
            <w:pPr>
              <w:pStyle w:val="TAL"/>
              <w:rPr>
                <w:sz w:val="16"/>
              </w:rPr>
            </w:pPr>
            <w:r w:rsidRPr="00E454AB">
              <w:rPr>
                <w:sz w:val="16"/>
              </w:rPr>
              <w:t>C1-213509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392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695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A5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79CB" w14:textId="77777777" w:rsidR="00554327" w:rsidRPr="00E454AB" w:rsidRDefault="00554327">
            <w:pPr>
              <w:pStyle w:val="TAL"/>
              <w:rPr>
                <w:sz w:val="16"/>
              </w:rPr>
            </w:pPr>
            <w:r w:rsidRPr="00E454AB">
              <w:rPr>
                <w:sz w:val="16"/>
              </w:rPr>
              <w:t>3343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58B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EA2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92B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820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AF7E" w14:textId="77777777" w:rsidR="00554327" w:rsidRPr="00E454AB" w:rsidRDefault="00554327">
            <w:pPr>
              <w:pStyle w:val="TAL"/>
              <w:rPr>
                <w:sz w:val="16"/>
              </w:rPr>
            </w:pPr>
            <w:r w:rsidRPr="00E454AB">
              <w:rPr>
                <w:sz w:val="16"/>
              </w:rPr>
              <w:t>withdrawn</w:t>
            </w:r>
          </w:p>
        </w:tc>
      </w:tr>
      <w:tr w:rsidR="00E454AB" w:rsidRPr="00E454AB" w14:paraId="64F07D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5EFD" w14:textId="77777777" w:rsidR="00554327" w:rsidRPr="00E454AB" w:rsidRDefault="00554327">
            <w:pPr>
              <w:pStyle w:val="TAL"/>
              <w:rPr>
                <w:sz w:val="16"/>
              </w:rPr>
            </w:pPr>
            <w:r w:rsidRPr="00E454AB">
              <w:rPr>
                <w:sz w:val="16"/>
              </w:rPr>
              <w:t>C1-213517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D0CD"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077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170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78D4" w14:textId="77777777" w:rsidR="00554327" w:rsidRPr="00E454AB" w:rsidRDefault="00554327">
            <w:pPr>
              <w:pStyle w:val="TAL"/>
              <w:rPr>
                <w:sz w:val="16"/>
              </w:rPr>
            </w:pPr>
            <w:r w:rsidRPr="00E454AB">
              <w:rPr>
                <w:sz w:val="16"/>
              </w:rPr>
              <w:t>3344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3E9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53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E89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AAC3"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DB7F" w14:textId="77777777" w:rsidR="00554327" w:rsidRPr="00E454AB" w:rsidRDefault="00554327">
            <w:pPr>
              <w:pStyle w:val="TAL"/>
              <w:rPr>
                <w:sz w:val="16"/>
              </w:rPr>
            </w:pPr>
            <w:r w:rsidRPr="00E454AB">
              <w:rPr>
                <w:sz w:val="16"/>
              </w:rPr>
              <w:t>revised</w:t>
            </w:r>
          </w:p>
        </w:tc>
      </w:tr>
      <w:tr w:rsidR="00E454AB" w:rsidRPr="00E454AB" w14:paraId="6DF4F0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A38A" w14:textId="77777777" w:rsidR="00554327" w:rsidRPr="00E454AB" w:rsidRDefault="00554327">
            <w:pPr>
              <w:pStyle w:val="TAL"/>
              <w:rPr>
                <w:sz w:val="16"/>
              </w:rPr>
            </w:pPr>
            <w:r w:rsidRPr="00E454AB">
              <w:rPr>
                <w:sz w:val="16"/>
              </w:rPr>
              <w:t>C1-213796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D574"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816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4A7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E52F" w14:textId="77777777" w:rsidR="00554327" w:rsidRPr="00E454AB" w:rsidRDefault="00554327">
            <w:pPr>
              <w:pStyle w:val="TAL"/>
              <w:rPr>
                <w:sz w:val="16"/>
              </w:rPr>
            </w:pPr>
            <w:r w:rsidRPr="00E454AB">
              <w:rPr>
                <w:sz w:val="16"/>
              </w:rPr>
              <w:t>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919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DC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6F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13EB" w14:textId="77777777" w:rsidR="00554327" w:rsidRPr="00E454AB" w:rsidRDefault="00554327">
            <w:pPr>
              <w:pStyle w:val="TAL"/>
              <w:rPr>
                <w:sz w:val="16"/>
              </w:rPr>
            </w:pPr>
            <w:proofErr w:type="spellStart"/>
            <w:r w:rsidRPr="00E454AB">
              <w:rPr>
                <w:sz w:val="16"/>
              </w:rPr>
              <w:t>Vertical_LAN</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EF4B" w14:textId="77777777" w:rsidR="00554327" w:rsidRPr="00E454AB" w:rsidRDefault="00554327">
            <w:pPr>
              <w:pStyle w:val="TAL"/>
              <w:rPr>
                <w:sz w:val="16"/>
              </w:rPr>
            </w:pPr>
            <w:r w:rsidRPr="00E454AB">
              <w:rPr>
                <w:sz w:val="16"/>
              </w:rPr>
              <w:t>agreed</w:t>
            </w:r>
          </w:p>
        </w:tc>
      </w:tr>
      <w:tr w:rsidR="00E454AB" w:rsidRPr="00E454AB" w14:paraId="5766D4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1448" w14:textId="77777777" w:rsidR="00554327" w:rsidRPr="00E454AB" w:rsidRDefault="00554327">
            <w:pPr>
              <w:pStyle w:val="TAL"/>
              <w:rPr>
                <w:sz w:val="16"/>
              </w:rPr>
            </w:pPr>
            <w:r w:rsidRPr="00E454AB">
              <w:rPr>
                <w:sz w:val="16"/>
              </w:rPr>
              <w:t>C1-213518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FCAC" w14:textId="77777777" w:rsidR="00554327" w:rsidRPr="00E454AB" w:rsidRDefault="00554327">
            <w:pPr>
              <w:pStyle w:val="TAL"/>
              <w:rPr>
                <w:sz w:val="16"/>
              </w:rPr>
            </w:pPr>
            <w:r w:rsidRPr="00E454AB">
              <w:rPr>
                <w:sz w:val="16"/>
              </w:rPr>
              <w:t>MNC digit 3 in the CAG information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4F9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21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335D" w14:textId="77777777" w:rsidR="00554327" w:rsidRPr="00E454AB" w:rsidRDefault="00554327">
            <w:pPr>
              <w:pStyle w:val="TAL"/>
              <w:rPr>
                <w:sz w:val="16"/>
              </w:rPr>
            </w:pPr>
            <w:r w:rsidRPr="00E454AB">
              <w:rPr>
                <w:sz w:val="16"/>
              </w:rPr>
              <w:t>3345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34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0C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773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027C"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2E95" w14:textId="77777777" w:rsidR="00554327" w:rsidRPr="00E454AB" w:rsidRDefault="00554327">
            <w:pPr>
              <w:pStyle w:val="TAL"/>
              <w:rPr>
                <w:sz w:val="16"/>
              </w:rPr>
            </w:pPr>
            <w:r w:rsidRPr="00E454AB">
              <w:rPr>
                <w:sz w:val="16"/>
              </w:rPr>
              <w:t>agreed</w:t>
            </w:r>
          </w:p>
        </w:tc>
      </w:tr>
      <w:tr w:rsidR="00E454AB" w:rsidRPr="00E454AB" w14:paraId="57920A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ADCC" w14:textId="77777777" w:rsidR="00554327" w:rsidRPr="00E454AB" w:rsidRDefault="00554327">
            <w:pPr>
              <w:pStyle w:val="TAL"/>
              <w:rPr>
                <w:sz w:val="16"/>
              </w:rPr>
            </w:pPr>
            <w:r w:rsidRPr="00E454AB">
              <w:rPr>
                <w:sz w:val="16"/>
              </w:rPr>
              <w:t>C1-213519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2F71" w14:textId="77777777" w:rsidR="00554327" w:rsidRPr="00E454AB" w:rsidRDefault="00554327">
            <w:pPr>
              <w:pStyle w:val="TAL"/>
              <w:rPr>
                <w:sz w:val="16"/>
              </w:rPr>
            </w:pPr>
            <w:r w:rsidRPr="00E454AB">
              <w:rPr>
                <w:sz w:val="16"/>
              </w:rPr>
              <w:t>AMF decision on the use of a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F51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600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8227" w14:textId="77777777" w:rsidR="00554327" w:rsidRPr="00E454AB" w:rsidRDefault="00554327">
            <w:pPr>
              <w:pStyle w:val="TAL"/>
              <w:rPr>
                <w:sz w:val="16"/>
              </w:rPr>
            </w:pPr>
            <w:r w:rsidRPr="00E454AB">
              <w:rPr>
                <w:sz w:val="16"/>
              </w:rPr>
              <w:t>3346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B2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3B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C7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F56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8947" w14:textId="77777777" w:rsidR="00554327" w:rsidRPr="00E454AB" w:rsidRDefault="00554327">
            <w:pPr>
              <w:pStyle w:val="TAL"/>
              <w:rPr>
                <w:sz w:val="16"/>
              </w:rPr>
            </w:pPr>
            <w:r w:rsidRPr="00E454AB">
              <w:rPr>
                <w:sz w:val="16"/>
              </w:rPr>
              <w:t>agreed</w:t>
            </w:r>
          </w:p>
        </w:tc>
      </w:tr>
      <w:tr w:rsidR="00E454AB" w:rsidRPr="00E454AB" w14:paraId="26C1E9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72BF" w14:textId="77777777" w:rsidR="00554327" w:rsidRPr="00E454AB" w:rsidRDefault="00554327">
            <w:pPr>
              <w:pStyle w:val="TAL"/>
              <w:rPr>
                <w:sz w:val="16"/>
              </w:rPr>
            </w:pPr>
            <w:r w:rsidRPr="00E454AB">
              <w:rPr>
                <w:sz w:val="16"/>
              </w:rPr>
              <w:t>C1-213520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D06A"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7A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F4E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38B5" w14:textId="77777777" w:rsidR="00554327" w:rsidRPr="00E454AB" w:rsidRDefault="00554327">
            <w:pPr>
              <w:pStyle w:val="TAL"/>
              <w:rPr>
                <w:sz w:val="16"/>
              </w:rPr>
            </w:pPr>
            <w:r w:rsidRPr="00E454AB">
              <w:rPr>
                <w:sz w:val="16"/>
              </w:rPr>
              <w:t>3347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67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A0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8C98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6E5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0CCD" w14:textId="77777777" w:rsidR="00554327" w:rsidRPr="00E454AB" w:rsidRDefault="00554327">
            <w:pPr>
              <w:pStyle w:val="TAL"/>
              <w:rPr>
                <w:sz w:val="16"/>
              </w:rPr>
            </w:pPr>
            <w:r w:rsidRPr="00E454AB">
              <w:rPr>
                <w:sz w:val="16"/>
              </w:rPr>
              <w:t>revised</w:t>
            </w:r>
          </w:p>
        </w:tc>
      </w:tr>
      <w:tr w:rsidR="00E454AB" w:rsidRPr="00E454AB" w14:paraId="4C8B6C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2CE1" w14:textId="77777777" w:rsidR="00554327" w:rsidRPr="00E454AB" w:rsidRDefault="00554327">
            <w:pPr>
              <w:pStyle w:val="TAL"/>
              <w:rPr>
                <w:sz w:val="16"/>
              </w:rPr>
            </w:pPr>
            <w:r w:rsidRPr="00E454AB">
              <w:rPr>
                <w:sz w:val="16"/>
              </w:rPr>
              <w:t>C1-213798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AA93"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A68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CD8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B1E4" w14:textId="77777777" w:rsidR="00554327" w:rsidRPr="00E454AB" w:rsidRDefault="00554327">
            <w:pPr>
              <w:pStyle w:val="TAL"/>
              <w:rPr>
                <w:sz w:val="16"/>
              </w:rPr>
            </w:pPr>
            <w:r w:rsidRPr="00E454AB">
              <w:rPr>
                <w:sz w:val="16"/>
              </w:rPr>
              <w:t>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64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5E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7D7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E29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9254" w14:textId="77777777" w:rsidR="00554327" w:rsidRPr="00E454AB" w:rsidRDefault="00554327">
            <w:pPr>
              <w:pStyle w:val="TAL"/>
              <w:rPr>
                <w:sz w:val="16"/>
              </w:rPr>
            </w:pPr>
            <w:r w:rsidRPr="00E454AB">
              <w:rPr>
                <w:sz w:val="16"/>
              </w:rPr>
              <w:t>agreed</w:t>
            </w:r>
          </w:p>
        </w:tc>
      </w:tr>
      <w:tr w:rsidR="00E454AB" w:rsidRPr="00E454AB" w14:paraId="472B10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DE87" w14:textId="77777777" w:rsidR="00554327" w:rsidRPr="00E454AB" w:rsidRDefault="00554327">
            <w:pPr>
              <w:pStyle w:val="TAL"/>
              <w:rPr>
                <w:sz w:val="16"/>
              </w:rPr>
            </w:pPr>
            <w:r w:rsidRPr="00E454AB">
              <w:rPr>
                <w:sz w:val="16"/>
              </w:rPr>
              <w:t>C1-213521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B171"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12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041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F877" w14:textId="77777777" w:rsidR="00554327" w:rsidRPr="00E454AB" w:rsidRDefault="00554327">
            <w:pPr>
              <w:pStyle w:val="TAL"/>
              <w:rPr>
                <w:sz w:val="16"/>
              </w:rPr>
            </w:pPr>
            <w:r w:rsidRPr="00E454AB">
              <w:rPr>
                <w:sz w:val="16"/>
              </w:rPr>
              <w:t>3348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CED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C1C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28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C41D"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70A4" w14:textId="77777777" w:rsidR="00554327" w:rsidRPr="00E454AB" w:rsidRDefault="00554327">
            <w:pPr>
              <w:pStyle w:val="TAL"/>
              <w:rPr>
                <w:sz w:val="16"/>
              </w:rPr>
            </w:pPr>
            <w:r w:rsidRPr="00E454AB">
              <w:rPr>
                <w:sz w:val="16"/>
              </w:rPr>
              <w:t>revised</w:t>
            </w:r>
          </w:p>
        </w:tc>
      </w:tr>
      <w:tr w:rsidR="00E454AB" w:rsidRPr="00E454AB" w14:paraId="44FB8F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7945" w14:textId="77777777" w:rsidR="00554327" w:rsidRPr="00E454AB" w:rsidRDefault="00554327">
            <w:pPr>
              <w:pStyle w:val="TAL"/>
              <w:rPr>
                <w:sz w:val="16"/>
              </w:rPr>
            </w:pPr>
            <w:r w:rsidRPr="00E454AB">
              <w:rPr>
                <w:sz w:val="16"/>
              </w:rPr>
              <w:t>C1-213850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2741"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C4A1" w14:textId="77777777" w:rsidR="00554327" w:rsidRPr="00E454AB" w:rsidRDefault="00554327">
            <w:pPr>
              <w:pStyle w:val="TAL"/>
              <w:rPr>
                <w:sz w:val="16"/>
              </w:rPr>
            </w:pPr>
            <w:r w:rsidRPr="00E454AB">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0A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DCC9" w14:textId="77777777" w:rsidR="00554327" w:rsidRPr="00E454AB" w:rsidRDefault="00554327">
            <w:pPr>
              <w:pStyle w:val="TAL"/>
              <w:rPr>
                <w:sz w:val="16"/>
              </w:rPr>
            </w:pPr>
            <w:r w:rsidRPr="00E454AB">
              <w:rPr>
                <w:sz w:val="16"/>
              </w:rPr>
              <w:t>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8D4B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996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BB3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182D"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D33DE" w14:textId="77777777" w:rsidR="00554327" w:rsidRPr="00E454AB" w:rsidRDefault="00554327">
            <w:pPr>
              <w:pStyle w:val="TAL"/>
              <w:rPr>
                <w:sz w:val="16"/>
              </w:rPr>
            </w:pPr>
            <w:r w:rsidRPr="00E454AB">
              <w:rPr>
                <w:sz w:val="16"/>
              </w:rPr>
              <w:t>agreed</w:t>
            </w:r>
          </w:p>
        </w:tc>
      </w:tr>
      <w:tr w:rsidR="00E454AB" w:rsidRPr="00E454AB" w14:paraId="0270DF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D40B" w14:textId="77777777" w:rsidR="00554327" w:rsidRPr="00E454AB" w:rsidRDefault="00554327">
            <w:pPr>
              <w:pStyle w:val="TAL"/>
              <w:rPr>
                <w:sz w:val="16"/>
              </w:rPr>
            </w:pPr>
            <w:r w:rsidRPr="00E454AB">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5E25" w14:textId="77777777" w:rsidR="00554327" w:rsidRPr="00E454AB" w:rsidRDefault="00554327">
            <w:pPr>
              <w:pStyle w:val="TAL"/>
              <w:rPr>
                <w:sz w:val="16"/>
              </w:rPr>
            </w:pPr>
            <w:r w:rsidRPr="00E454AB">
              <w:rPr>
                <w:sz w:val="16"/>
              </w:rPr>
              <w:t>Simultaneous registration group (SRG)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9B7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15E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E117" w14:textId="77777777" w:rsidR="00554327" w:rsidRPr="00E454AB" w:rsidRDefault="00554327">
            <w:pPr>
              <w:pStyle w:val="TAL"/>
              <w:rPr>
                <w:sz w:val="16"/>
              </w:rPr>
            </w:pPr>
            <w:r w:rsidRPr="00E454AB">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F3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3A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E70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FE5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46C5" w14:textId="77777777" w:rsidR="00554327" w:rsidRPr="00E454AB" w:rsidRDefault="00554327">
            <w:pPr>
              <w:pStyle w:val="TAL"/>
              <w:rPr>
                <w:sz w:val="16"/>
              </w:rPr>
            </w:pPr>
            <w:r w:rsidRPr="00E454AB">
              <w:rPr>
                <w:sz w:val="16"/>
              </w:rPr>
              <w:t>postponed</w:t>
            </w:r>
          </w:p>
        </w:tc>
      </w:tr>
      <w:tr w:rsidR="00E454AB" w:rsidRPr="00E454AB" w14:paraId="5652E1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6107" w14:textId="77777777" w:rsidR="00554327" w:rsidRPr="00E454AB" w:rsidRDefault="00554327">
            <w:pPr>
              <w:pStyle w:val="TAL"/>
              <w:rPr>
                <w:sz w:val="16"/>
              </w:rPr>
            </w:pPr>
            <w:r w:rsidRPr="00E454AB">
              <w:rPr>
                <w:sz w:val="16"/>
              </w:rPr>
              <w:t>C1-212856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1EF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B6E8"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FBFB7"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BCB9"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FF1D"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E9C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26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77AA"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5D5E" w14:textId="77777777" w:rsidR="00554327" w:rsidRPr="00E454AB" w:rsidRDefault="00554327">
            <w:pPr>
              <w:pStyle w:val="TAL"/>
              <w:rPr>
                <w:sz w:val="16"/>
              </w:rPr>
            </w:pPr>
            <w:r w:rsidRPr="00E454AB">
              <w:rPr>
                <w:sz w:val="16"/>
              </w:rPr>
              <w:t>revised</w:t>
            </w:r>
          </w:p>
        </w:tc>
      </w:tr>
      <w:tr w:rsidR="00E454AB" w:rsidRPr="00E454AB" w14:paraId="61F4D2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D246" w14:textId="77777777" w:rsidR="00554327" w:rsidRPr="00E454AB" w:rsidRDefault="00554327">
            <w:pPr>
              <w:pStyle w:val="TAL"/>
              <w:rPr>
                <w:sz w:val="16"/>
              </w:rPr>
            </w:pPr>
            <w:r w:rsidRPr="00E454AB">
              <w:rPr>
                <w:sz w:val="16"/>
              </w:rPr>
              <w:t>C1-213114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925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9F79"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CCCF"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F199"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5099" w14:textId="77777777" w:rsidR="00554327" w:rsidRPr="00E454AB" w:rsidRDefault="00554327">
            <w:pPr>
              <w:pStyle w:val="TAR"/>
              <w:rPr>
                <w:sz w:val="16"/>
              </w:rPr>
            </w:pPr>
            <w:r w:rsidRPr="00E454A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EB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795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62751"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10CF" w14:textId="77777777" w:rsidR="00554327" w:rsidRPr="00E454AB" w:rsidRDefault="00554327">
            <w:pPr>
              <w:pStyle w:val="TAL"/>
              <w:rPr>
                <w:sz w:val="16"/>
              </w:rPr>
            </w:pPr>
            <w:r w:rsidRPr="00E454AB">
              <w:rPr>
                <w:sz w:val="16"/>
              </w:rPr>
              <w:t>revised</w:t>
            </w:r>
          </w:p>
        </w:tc>
      </w:tr>
      <w:tr w:rsidR="00E454AB" w:rsidRPr="00E454AB" w14:paraId="1F2250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FD7E" w14:textId="77777777" w:rsidR="00554327" w:rsidRPr="00E454AB" w:rsidRDefault="00554327">
            <w:pPr>
              <w:pStyle w:val="TAL"/>
              <w:rPr>
                <w:sz w:val="16"/>
              </w:rPr>
            </w:pPr>
            <w:r w:rsidRPr="00E454AB">
              <w:rPr>
                <w:sz w:val="16"/>
              </w:rPr>
              <w:t>C1-213582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8DC3"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3428"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8C7E"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8CD2"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4655"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EF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BC7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1BBC"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FAD4" w14:textId="77777777" w:rsidR="00554327" w:rsidRPr="00E454AB" w:rsidRDefault="00554327">
            <w:pPr>
              <w:pStyle w:val="TAL"/>
              <w:rPr>
                <w:sz w:val="16"/>
              </w:rPr>
            </w:pPr>
            <w:r w:rsidRPr="00E454AB">
              <w:rPr>
                <w:sz w:val="16"/>
              </w:rPr>
              <w:t>agreed</w:t>
            </w:r>
          </w:p>
        </w:tc>
      </w:tr>
      <w:tr w:rsidR="00E454AB" w:rsidRPr="00E454AB" w14:paraId="6EF4DA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8B1A" w14:textId="77777777" w:rsidR="00554327" w:rsidRPr="00E454AB" w:rsidRDefault="00554327">
            <w:pPr>
              <w:pStyle w:val="TAL"/>
              <w:rPr>
                <w:sz w:val="16"/>
              </w:rPr>
            </w:pPr>
            <w:r w:rsidRPr="00E454AB">
              <w:rPr>
                <w:sz w:val="16"/>
              </w:rPr>
              <w:t>C1-212855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270F"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304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3616"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D478"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B7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63D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03C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A682"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B26D" w14:textId="77777777" w:rsidR="00554327" w:rsidRPr="00E454AB" w:rsidRDefault="00554327">
            <w:pPr>
              <w:pStyle w:val="TAL"/>
              <w:rPr>
                <w:sz w:val="16"/>
              </w:rPr>
            </w:pPr>
            <w:r w:rsidRPr="00E454AB">
              <w:rPr>
                <w:sz w:val="16"/>
              </w:rPr>
              <w:t>revised</w:t>
            </w:r>
          </w:p>
        </w:tc>
      </w:tr>
      <w:tr w:rsidR="00E454AB" w:rsidRPr="00E454AB" w14:paraId="5FFD99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EDCF" w14:textId="77777777" w:rsidR="00554327" w:rsidRPr="00E454AB" w:rsidRDefault="00554327">
            <w:pPr>
              <w:pStyle w:val="TAL"/>
              <w:rPr>
                <w:sz w:val="16"/>
              </w:rPr>
            </w:pPr>
            <w:r w:rsidRPr="00E454AB">
              <w:rPr>
                <w:sz w:val="16"/>
              </w:rPr>
              <w:t>C1-213113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7ECA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7CF6"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CF5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44FA"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F4C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347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49E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AFA8"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9539" w14:textId="77777777" w:rsidR="00554327" w:rsidRPr="00E454AB" w:rsidRDefault="00554327">
            <w:pPr>
              <w:pStyle w:val="TAL"/>
              <w:rPr>
                <w:sz w:val="16"/>
              </w:rPr>
            </w:pPr>
            <w:r w:rsidRPr="00E454AB">
              <w:rPr>
                <w:sz w:val="16"/>
              </w:rPr>
              <w:t>revised</w:t>
            </w:r>
          </w:p>
        </w:tc>
      </w:tr>
      <w:tr w:rsidR="00E454AB" w:rsidRPr="00E454AB" w14:paraId="0FD976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5ABF" w14:textId="77777777" w:rsidR="00554327" w:rsidRPr="00E454AB" w:rsidRDefault="00554327">
            <w:pPr>
              <w:pStyle w:val="TAL"/>
              <w:rPr>
                <w:sz w:val="16"/>
              </w:rPr>
            </w:pPr>
            <w:r w:rsidRPr="00E454AB">
              <w:rPr>
                <w:sz w:val="16"/>
              </w:rPr>
              <w:t>C1-213581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0863"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7DE1" w14:textId="77777777" w:rsidR="00554327" w:rsidRPr="00E454AB" w:rsidRDefault="00554327">
            <w:pPr>
              <w:pStyle w:val="TAL"/>
              <w:rPr>
                <w:sz w:val="16"/>
              </w:rPr>
            </w:pPr>
            <w:r w:rsidRPr="00E454AB">
              <w:rPr>
                <w:sz w:val="16"/>
              </w:rPr>
              <w:t xml:space="preserve">BlackBerry UK Ltd., Lenovo, </w:t>
            </w:r>
            <w:r w:rsidRPr="00E454AB">
              <w:rPr>
                <w:sz w:val="16"/>
              </w:rPr>
              <w:lastRenderedPageBreak/>
              <w:t>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F842" w14:textId="77777777" w:rsidR="00554327" w:rsidRPr="00E454AB" w:rsidRDefault="00554327">
            <w:pPr>
              <w:pStyle w:val="TAL"/>
              <w:rPr>
                <w:sz w:val="16"/>
              </w:rPr>
            </w:pPr>
            <w:r w:rsidRPr="00E454AB">
              <w:rPr>
                <w:sz w:val="16"/>
              </w:rPr>
              <w:lastRenderedPageBreak/>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B572"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BC7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0A3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591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85EB"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7BE8" w14:textId="77777777" w:rsidR="00554327" w:rsidRPr="00E454AB" w:rsidRDefault="00554327">
            <w:pPr>
              <w:pStyle w:val="TAL"/>
              <w:rPr>
                <w:sz w:val="16"/>
              </w:rPr>
            </w:pPr>
            <w:r w:rsidRPr="00E454AB">
              <w:rPr>
                <w:sz w:val="16"/>
              </w:rPr>
              <w:t>agreed</w:t>
            </w:r>
          </w:p>
        </w:tc>
      </w:tr>
      <w:tr w:rsidR="00E454AB" w:rsidRPr="00E454AB" w14:paraId="617E6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67D9" w14:textId="77777777" w:rsidR="00554327" w:rsidRPr="00E454AB" w:rsidRDefault="00554327">
            <w:pPr>
              <w:pStyle w:val="TAL"/>
              <w:rPr>
                <w:sz w:val="16"/>
              </w:rPr>
            </w:pPr>
            <w:r w:rsidRPr="00E454AB">
              <w:rPr>
                <w:sz w:val="16"/>
              </w:rPr>
              <w:t>C1-213323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AC13"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03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7E1D"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CBDE"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D95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BD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FD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FBE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2775" w14:textId="77777777" w:rsidR="00554327" w:rsidRPr="00E454AB" w:rsidRDefault="00554327">
            <w:pPr>
              <w:pStyle w:val="TAL"/>
              <w:rPr>
                <w:sz w:val="16"/>
              </w:rPr>
            </w:pPr>
            <w:r w:rsidRPr="00E454AB">
              <w:rPr>
                <w:sz w:val="16"/>
              </w:rPr>
              <w:t>withdrawn</w:t>
            </w:r>
          </w:p>
        </w:tc>
      </w:tr>
      <w:tr w:rsidR="00E454AB" w:rsidRPr="00E454AB" w14:paraId="0E1ADF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F0F5" w14:textId="77777777" w:rsidR="00554327" w:rsidRPr="00E454AB" w:rsidRDefault="00554327">
            <w:pPr>
              <w:pStyle w:val="TAL"/>
              <w:rPr>
                <w:sz w:val="16"/>
              </w:rPr>
            </w:pPr>
            <w:r w:rsidRPr="00E454AB">
              <w:rPr>
                <w:sz w:val="16"/>
              </w:rPr>
              <w:t>C1-213344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C4E4"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292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C490"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AAC5"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314F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39E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E5A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20F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C559" w14:textId="77777777" w:rsidR="00554327" w:rsidRPr="00E454AB" w:rsidRDefault="00554327">
            <w:pPr>
              <w:pStyle w:val="TAL"/>
              <w:rPr>
                <w:sz w:val="16"/>
              </w:rPr>
            </w:pPr>
            <w:r w:rsidRPr="00E454AB">
              <w:rPr>
                <w:sz w:val="16"/>
              </w:rPr>
              <w:t>revised</w:t>
            </w:r>
          </w:p>
        </w:tc>
      </w:tr>
      <w:tr w:rsidR="00E454AB" w:rsidRPr="00E454AB" w14:paraId="10316D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31C3" w14:textId="77777777" w:rsidR="00554327" w:rsidRPr="00E454AB" w:rsidRDefault="00554327">
            <w:pPr>
              <w:pStyle w:val="TAL"/>
              <w:rPr>
                <w:sz w:val="16"/>
              </w:rPr>
            </w:pPr>
            <w:r w:rsidRPr="00E454AB">
              <w:rPr>
                <w:sz w:val="16"/>
              </w:rPr>
              <w:t>C1-213365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E1B3"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846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CD8A"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FF79"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A4B7"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DF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84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759B"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27D65" w14:textId="77777777" w:rsidR="00554327" w:rsidRPr="00E454AB" w:rsidRDefault="00554327">
            <w:pPr>
              <w:pStyle w:val="TAL"/>
              <w:rPr>
                <w:sz w:val="16"/>
              </w:rPr>
            </w:pPr>
            <w:r w:rsidRPr="00E454AB">
              <w:rPr>
                <w:sz w:val="16"/>
              </w:rPr>
              <w:t>withdrawn</w:t>
            </w:r>
          </w:p>
        </w:tc>
      </w:tr>
      <w:tr w:rsidR="00E454AB" w:rsidRPr="00E454AB" w14:paraId="2DB5E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965E" w14:textId="77777777" w:rsidR="00554327" w:rsidRPr="00E454AB" w:rsidRDefault="00554327">
            <w:pPr>
              <w:pStyle w:val="TAL"/>
              <w:rPr>
                <w:sz w:val="16"/>
              </w:rPr>
            </w:pPr>
            <w:r w:rsidRPr="00E454AB">
              <w:rPr>
                <w:sz w:val="16"/>
              </w:rPr>
              <w:t>C1-213738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8511"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AC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17D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87FF"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02E5"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136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85A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1238"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B60C" w14:textId="77777777" w:rsidR="00554327" w:rsidRPr="00E454AB" w:rsidRDefault="00554327">
            <w:pPr>
              <w:pStyle w:val="TAL"/>
              <w:rPr>
                <w:sz w:val="16"/>
              </w:rPr>
            </w:pPr>
            <w:r w:rsidRPr="00E454AB">
              <w:rPr>
                <w:sz w:val="16"/>
              </w:rPr>
              <w:t>agreed</w:t>
            </w:r>
          </w:p>
        </w:tc>
      </w:tr>
      <w:tr w:rsidR="00E454AB" w:rsidRPr="00E454AB" w14:paraId="6DBF4A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533D" w14:textId="77777777" w:rsidR="00554327" w:rsidRPr="00E454AB" w:rsidRDefault="00554327">
            <w:pPr>
              <w:pStyle w:val="TAL"/>
              <w:rPr>
                <w:sz w:val="16"/>
              </w:rPr>
            </w:pPr>
            <w:r w:rsidRPr="00E454AB">
              <w:rPr>
                <w:sz w:val="16"/>
              </w:rPr>
              <w:t>C1-213238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0B72"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C0EC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8D2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1F75" w14:textId="77777777" w:rsidR="00554327" w:rsidRPr="00E454AB" w:rsidRDefault="00554327">
            <w:pPr>
              <w:pStyle w:val="TAL"/>
              <w:rPr>
                <w:sz w:val="16"/>
              </w:rPr>
            </w:pPr>
            <w:r w:rsidRPr="00E454AB">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A2F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DF6C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1A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FD4"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4C7BC" w14:textId="77777777" w:rsidR="00554327" w:rsidRPr="00E454AB" w:rsidRDefault="00554327">
            <w:pPr>
              <w:pStyle w:val="TAL"/>
              <w:rPr>
                <w:sz w:val="16"/>
              </w:rPr>
            </w:pPr>
            <w:r w:rsidRPr="00E454AB">
              <w:rPr>
                <w:sz w:val="16"/>
              </w:rPr>
              <w:t>merged</w:t>
            </w:r>
          </w:p>
        </w:tc>
      </w:tr>
      <w:tr w:rsidR="00E454AB" w:rsidRPr="00E454AB" w14:paraId="513F3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A8E5" w14:textId="77777777" w:rsidR="00554327" w:rsidRPr="00E454AB" w:rsidRDefault="00554327">
            <w:pPr>
              <w:pStyle w:val="TAL"/>
              <w:rPr>
                <w:sz w:val="16"/>
              </w:rPr>
            </w:pPr>
            <w:r w:rsidRPr="00E454AB">
              <w:rPr>
                <w:sz w:val="16"/>
              </w:rPr>
              <w:t>C1-213240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482A"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271C"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2B52"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D3EF" w14:textId="77777777" w:rsidR="00554327" w:rsidRPr="00E454AB" w:rsidRDefault="00554327">
            <w:pPr>
              <w:pStyle w:val="TAL"/>
              <w:rPr>
                <w:sz w:val="16"/>
              </w:rPr>
            </w:pPr>
            <w:r w:rsidRPr="00E454AB">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6E4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C7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F9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5160"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BF72" w14:textId="77777777" w:rsidR="00554327" w:rsidRPr="00E454AB" w:rsidRDefault="00554327">
            <w:pPr>
              <w:pStyle w:val="TAL"/>
              <w:rPr>
                <w:sz w:val="16"/>
              </w:rPr>
            </w:pPr>
            <w:r w:rsidRPr="00E454AB">
              <w:rPr>
                <w:sz w:val="16"/>
              </w:rPr>
              <w:t>merged</w:t>
            </w:r>
          </w:p>
        </w:tc>
      </w:tr>
      <w:tr w:rsidR="00E454AB" w:rsidRPr="00E454AB" w14:paraId="5493BE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DCDB" w14:textId="77777777" w:rsidR="00554327" w:rsidRPr="00E454AB" w:rsidRDefault="00554327">
            <w:pPr>
              <w:pStyle w:val="TAL"/>
              <w:rPr>
                <w:sz w:val="16"/>
              </w:rPr>
            </w:pPr>
            <w:r w:rsidRPr="00E454AB">
              <w:rPr>
                <w:sz w:val="16"/>
              </w:rPr>
              <w:t>C1-213301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5EFB"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77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594B"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7035" w14:textId="77777777" w:rsidR="00554327" w:rsidRPr="00E454AB" w:rsidRDefault="00554327">
            <w:pPr>
              <w:pStyle w:val="TAL"/>
              <w:rPr>
                <w:sz w:val="16"/>
              </w:rPr>
            </w:pPr>
            <w:r w:rsidRPr="00E454AB">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2728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682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C3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ABF3"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8D3B" w14:textId="77777777" w:rsidR="00554327" w:rsidRPr="00E454AB" w:rsidRDefault="00554327">
            <w:pPr>
              <w:pStyle w:val="TAL"/>
              <w:rPr>
                <w:sz w:val="16"/>
              </w:rPr>
            </w:pPr>
            <w:r w:rsidRPr="00E454AB">
              <w:rPr>
                <w:sz w:val="16"/>
              </w:rPr>
              <w:t>revised</w:t>
            </w:r>
          </w:p>
        </w:tc>
      </w:tr>
      <w:tr w:rsidR="00E454AB" w:rsidRPr="00E454AB" w14:paraId="0C1928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DBDA" w14:textId="77777777" w:rsidR="00554327" w:rsidRPr="00E454AB" w:rsidRDefault="00554327">
            <w:pPr>
              <w:pStyle w:val="TAL"/>
              <w:rPr>
                <w:sz w:val="16"/>
              </w:rPr>
            </w:pPr>
            <w:r w:rsidRPr="00E454AB">
              <w:rPr>
                <w:sz w:val="16"/>
              </w:rPr>
              <w:t>C1-213853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1709"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C69C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7891"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2FF6" w14:textId="77777777" w:rsidR="00554327" w:rsidRPr="00E454AB" w:rsidRDefault="00554327">
            <w:pPr>
              <w:pStyle w:val="TAL"/>
              <w:rPr>
                <w:sz w:val="16"/>
              </w:rPr>
            </w:pPr>
            <w:r w:rsidRPr="00E454AB">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CFA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FB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A38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757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620E7" w14:textId="77777777" w:rsidR="00554327" w:rsidRPr="00E454AB" w:rsidRDefault="00554327">
            <w:pPr>
              <w:pStyle w:val="TAL"/>
              <w:rPr>
                <w:sz w:val="16"/>
              </w:rPr>
            </w:pPr>
            <w:r w:rsidRPr="00E454AB">
              <w:rPr>
                <w:sz w:val="16"/>
              </w:rPr>
              <w:t>agreed</w:t>
            </w:r>
          </w:p>
        </w:tc>
      </w:tr>
      <w:tr w:rsidR="00E454AB" w:rsidRPr="00E454AB" w14:paraId="29AF6A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A2B3" w14:textId="77777777" w:rsidR="00554327" w:rsidRPr="00E454AB" w:rsidRDefault="00554327">
            <w:pPr>
              <w:pStyle w:val="TAL"/>
              <w:rPr>
                <w:sz w:val="16"/>
              </w:rPr>
            </w:pPr>
            <w:r w:rsidRPr="00E454AB">
              <w:rPr>
                <w:sz w:val="16"/>
              </w:rPr>
              <w:t>C1-213474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6E24" w14:textId="77777777" w:rsidR="00554327" w:rsidRPr="00E454AB" w:rsidRDefault="00554327">
            <w:pPr>
              <w:pStyle w:val="TAL"/>
              <w:rPr>
                <w:sz w:val="16"/>
              </w:rPr>
            </w:pPr>
            <w:r w:rsidRPr="00E454AB">
              <w:rPr>
                <w:sz w:val="16"/>
              </w:rPr>
              <w:t>EAP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2F00"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D742"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EB07" w14:textId="77777777" w:rsidR="00554327" w:rsidRPr="00E454AB" w:rsidRDefault="00554327">
            <w:pPr>
              <w:pStyle w:val="TAL"/>
              <w:rPr>
                <w:sz w:val="16"/>
              </w:rPr>
            </w:pPr>
            <w:r w:rsidRPr="00E454AB">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1C2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99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E0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D6F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ACC3" w14:textId="77777777" w:rsidR="00554327" w:rsidRPr="00E454AB" w:rsidRDefault="00554327">
            <w:pPr>
              <w:pStyle w:val="TAL"/>
              <w:rPr>
                <w:sz w:val="16"/>
              </w:rPr>
            </w:pPr>
            <w:r w:rsidRPr="00E454AB">
              <w:rPr>
                <w:sz w:val="16"/>
              </w:rPr>
              <w:t>agreed</w:t>
            </w:r>
          </w:p>
        </w:tc>
      </w:tr>
      <w:tr w:rsidR="00E454AB" w:rsidRPr="00E454AB" w14:paraId="74030B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99DD" w14:textId="77777777" w:rsidR="00554327" w:rsidRPr="00E454AB" w:rsidRDefault="00554327">
            <w:pPr>
              <w:pStyle w:val="TAL"/>
              <w:rPr>
                <w:sz w:val="16"/>
              </w:rPr>
            </w:pPr>
            <w:r w:rsidRPr="00E454AB">
              <w:rPr>
                <w:sz w:val="16"/>
              </w:rPr>
              <w:t>C1-213475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98BD"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6240"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180E"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8CA7" w14:textId="77777777" w:rsidR="00554327" w:rsidRPr="00E454AB" w:rsidRDefault="00554327">
            <w:pPr>
              <w:pStyle w:val="TAL"/>
              <w:rPr>
                <w:sz w:val="16"/>
              </w:rPr>
            </w:pPr>
            <w:r w:rsidRPr="00E454AB">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CC0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9E2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285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541C"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A837" w14:textId="77777777" w:rsidR="00554327" w:rsidRPr="00E454AB" w:rsidRDefault="00554327">
            <w:pPr>
              <w:pStyle w:val="TAL"/>
              <w:rPr>
                <w:sz w:val="16"/>
              </w:rPr>
            </w:pPr>
            <w:r w:rsidRPr="00E454AB">
              <w:rPr>
                <w:sz w:val="16"/>
              </w:rPr>
              <w:t>revised</w:t>
            </w:r>
          </w:p>
        </w:tc>
      </w:tr>
      <w:tr w:rsidR="00E454AB" w:rsidRPr="00E454AB" w14:paraId="48C9A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30A8" w14:textId="77777777" w:rsidR="00554327" w:rsidRPr="00E454AB" w:rsidRDefault="00554327">
            <w:pPr>
              <w:pStyle w:val="TAL"/>
              <w:rPr>
                <w:sz w:val="16"/>
              </w:rPr>
            </w:pPr>
            <w:r w:rsidRPr="00E454AB">
              <w:rPr>
                <w:sz w:val="16"/>
              </w:rPr>
              <w:t>C1-213950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A6916"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327C"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6914"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20A5" w14:textId="77777777" w:rsidR="00554327" w:rsidRPr="00E454AB" w:rsidRDefault="00554327">
            <w:pPr>
              <w:pStyle w:val="TAL"/>
              <w:rPr>
                <w:sz w:val="16"/>
              </w:rPr>
            </w:pPr>
            <w:r w:rsidRPr="00E454AB">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47D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AE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97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DEB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D412" w14:textId="77777777" w:rsidR="00554327" w:rsidRPr="00E454AB" w:rsidRDefault="00554327">
            <w:pPr>
              <w:pStyle w:val="TAL"/>
              <w:rPr>
                <w:sz w:val="16"/>
              </w:rPr>
            </w:pPr>
            <w:r w:rsidRPr="00E454AB">
              <w:rPr>
                <w:sz w:val="16"/>
              </w:rPr>
              <w:t>agreed</w:t>
            </w:r>
          </w:p>
        </w:tc>
      </w:tr>
      <w:tr w:rsidR="00E454AB" w:rsidRPr="00E454AB" w14:paraId="0CAE73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0313" w14:textId="77777777" w:rsidR="00554327" w:rsidRPr="00E454AB" w:rsidRDefault="00554327">
            <w:pPr>
              <w:pStyle w:val="TAL"/>
              <w:rPr>
                <w:sz w:val="16"/>
              </w:rPr>
            </w:pPr>
            <w:r w:rsidRPr="00E454AB">
              <w:rPr>
                <w:sz w:val="16"/>
              </w:rPr>
              <w:t>C1-212925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EC5C" w14:textId="77777777" w:rsidR="00554327" w:rsidRPr="00E454AB" w:rsidRDefault="00554327">
            <w:pPr>
              <w:pStyle w:val="TAL"/>
              <w:rPr>
                <w:sz w:val="16"/>
              </w:rPr>
            </w:pPr>
            <w:r w:rsidRPr="00E454AB">
              <w:rPr>
                <w:sz w:val="16"/>
              </w:rPr>
              <w:t>Control of PTP functionality in DS-TT and NW-TT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5406" w14:textId="77777777" w:rsidR="00554327" w:rsidRPr="00E454AB" w:rsidRDefault="00554327">
            <w:pPr>
              <w:pStyle w:val="TAL"/>
              <w:rPr>
                <w:sz w:val="16"/>
              </w:rPr>
            </w:pPr>
            <w:r w:rsidRPr="00E454AB">
              <w:rPr>
                <w:sz w:val="16"/>
              </w:rPr>
              <w:t>Qualcomm Incorporated, Nokia, Nokia Shanghai Bell, ZTE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3268"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C3E2" w14:textId="77777777" w:rsidR="00554327" w:rsidRPr="00E454AB" w:rsidRDefault="00554327">
            <w:pPr>
              <w:pStyle w:val="TAL"/>
              <w:rPr>
                <w:sz w:val="16"/>
              </w:rPr>
            </w:pPr>
            <w:r w:rsidRPr="00E454AB">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719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B7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901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3E91"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80395" w14:textId="77777777" w:rsidR="00554327" w:rsidRPr="00E454AB" w:rsidRDefault="00554327">
            <w:pPr>
              <w:pStyle w:val="TAL"/>
              <w:rPr>
                <w:sz w:val="16"/>
              </w:rPr>
            </w:pPr>
            <w:r w:rsidRPr="00E454AB">
              <w:rPr>
                <w:sz w:val="16"/>
              </w:rPr>
              <w:t>agreed</w:t>
            </w:r>
          </w:p>
        </w:tc>
      </w:tr>
      <w:tr w:rsidR="00E454AB" w:rsidRPr="00E454AB" w14:paraId="44F40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63FF9" w14:textId="77777777" w:rsidR="00554327" w:rsidRPr="00E454AB" w:rsidRDefault="00554327">
            <w:pPr>
              <w:pStyle w:val="TAL"/>
              <w:rPr>
                <w:sz w:val="16"/>
              </w:rPr>
            </w:pPr>
            <w:r w:rsidRPr="00E454AB">
              <w:rPr>
                <w:sz w:val="16"/>
              </w:rPr>
              <w:t>C1-212982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0223"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A18D"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177D6"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2FDF"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63D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03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87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CD32"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A8EB" w14:textId="77777777" w:rsidR="00554327" w:rsidRPr="00E454AB" w:rsidRDefault="00554327">
            <w:pPr>
              <w:pStyle w:val="TAL"/>
              <w:rPr>
                <w:sz w:val="16"/>
              </w:rPr>
            </w:pPr>
            <w:r w:rsidRPr="00E454AB">
              <w:rPr>
                <w:sz w:val="16"/>
              </w:rPr>
              <w:t>revised</w:t>
            </w:r>
          </w:p>
        </w:tc>
      </w:tr>
      <w:tr w:rsidR="00E454AB" w:rsidRPr="00E454AB" w14:paraId="3FC6FC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1827" w14:textId="77777777" w:rsidR="00554327" w:rsidRPr="00E454AB" w:rsidRDefault="00554327">
            <w:pPr>
              <w:pStyle w:val="TAL"/>
              <w:rPr>
                <w:sz w:val="16"/>
              </w:rPr>
            </w:pPr>
            <w:r w:rsidRPr="00E454AB">
              <w:rPr>
                <w:sz w:val="16"/>
              </w:rPr>
              <w:t>C1-213735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7C23"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411B"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5BFC"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AEB6"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3FA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D03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A7D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F509"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3AA1" w14:textId="77777777" w:rsidR="00554327" w:rsidRPr="00E454AB" w:rsidRDefault="00554327">
            <w:pPr>
              <w:pStyle w:val="TAL"/>
              <w:rPr>
                <w:sz w:val="16"/>
              </w:rPr>
            </w:pPr>
            <w:r w:rsidRPr="00E454AB">
              <w:rPr>
                <w:sz w:val="16"/>
              </w:rPr>
              <w:t>agreed</w:t>
            </w:r>
          </w:p>
        </w:tc>
      </w:tr>
      <w:tr w:rsidR="00E454AB" w:rsidRPr="00E454AB" w14:paraId="712882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1F58" w14:textId="77777777" w:rsidR="00554327" w:rsidRPr="00E454AB" w:rsidRDefault="00554327">
            <w:pPr>
              <w:pStyle w:val="TAL"/>
              <w:rPr>
                <w:sz w:val="16"/>
              </w:rPr>
            </w:pPr>
            <w:r w:rsidRPr="00E454AB">
              <w:rPr>
                <w:sz w:val="16"/>
              </w:rPr>
              <w:t>C1-213511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61CA"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4EA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7FC9"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2C7E"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BBF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8C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9DC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B10B"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B83A" w14:textId="77777777" w:rsidR="00554327" w:rsidRPr="00E454AB" w:rsidRDefault="00554327">
            <w:pPr>
              <w:pStyle w:val="TAL"/>
              <w:rPr>
                <w:sz w:val="16"/>
              </w:rPr>
            </w:pPr>
            <w:r w:rsidRPr="00E454AB">
              <w:rPr>
                <w:sz w:val="16"/>
              </w:rPr>
              <w:t>withdrawn</w:t>
            </w:r>
          </w:p>
        </w:tc>
      </w:tr>
      <w:tr w:rsidR="00E454AB" w:rsidRPr="00E454AB" w14:paraId="4074F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9F0A" w14:textId="77777777" w:rsidR="00554327" w:rsidRPr="00E454AB" w:rsidRDefault="00554327">
            <w:pPr>
              <w:pStyle w:val="TAL"/>
              <w:rPr>
                <w:sz w:val="16"/>
              </w:rPr>
            </w:pPr>
            <w:r w:rsidRPr="00E454AB">
              <w:rPr>
                <w:sz w:val="16"/>
              </w:rPr>
              <w:t>C1-213533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23F7"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92B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99F1"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5A651"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3D54"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996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E99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8E37"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A294" w14:textId="77777777" w:rsidR="00554327" w:rsidRPr="00E454AB" w:rsidRDefault="00554327">
            <w:pPr>
              <w:pStyle w:val="TAL"/>
              <w:rPr>
                <w:sz w:val="16"/>
              </w:rPr>
            </w:pPr>
            <w:r w:rsidRPr="00E454AB">
              <w:rPr>
                <w:sz w:val="16"/>
              </w:rPr>
              <w:t>revised</w:t>
            </w:r>
          </w:p>
        </w:tc>
      </w:tr>
      <w:tr w:rsidR="00E454AB" w:rsidRPr="00E454AB" w14:paraId="12EEBF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0528" w14:textId="77777777" w:rsidR="00554327" w:rsidRPr="00E454AB" w:rsidRDefault="00554327">
            <w:pPr>
              <w:pStyle w:val="TAL"/>
              <w:rPr>
                <w:sz w:val="16"/>
              </w:rPr>
            </w:pPr>
            <w:r w:rsidRPr="00E454AB">
              <w:rPr>
                <w:sz w:val="16"/>
              </w:rPr>
              <w:lastRenderedPageBreak/>
              <w:t>C1-213608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B249"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83C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E473"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0A95"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EB3E"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7F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7EC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1540"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1A7A" w14:textId="77777777" w:rsidR="00554327" w:rsidRPr="00E454AB" w:rsidRDefault="00554327">
            <w:pPr>
              <w:pStyle w:val="TAL"/>
              <w:rPr>
                <w:sz w:val="16"/>
              </w:rPr>
            </w:pPr>
            <w:r w:rsidRPr="00E454AB">
              <w:rPr>
                <w:sz w:val="16"/>
              </w:rPr>
              <w:t>agreed</w:t>
            </w:r>
          </w:p>
        </w:tc>
      </w:tr>
      <w:tr w:rsidR="00E454AB" w:rsidRPr="00E454AB" w14:paraId="63EAB1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70FD6" w14:textId="77777777" w:rsidR="00554327" w:rsidRPr="00E454AB" w:rsidRDefault="00554327">
            <w:pPr>
              <w:pStyle w:val="TAL"/>
              <w:rPr>
                <w:sz w:val="16"/>
              </w:rPr>
            </w:pPr>
            <w:r w:rsidRPr="00E454AB">
              <w:rPr>
                <w:sz w:val="16"/>
              </w:rPr>
              <w:t>C1-212981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6481" w14:textId="77777777" w:rsidR="00554327" w:rsidRPr="00E454AB" w:rsidRDefault="00554327">
            <w:pPr>
              <w:pStyle w:val="TAL"/>
              <w:rPr>
                <w:sz w:val="16"/>
              </w:rPr>
            </w:pPr>
            <w:r w:rsidRPr="00E454AB">
              <w:rPr>
                <w:sz w:val="16"/>
              </w:rPr>
              <w:t xml:space="preserve">UE policies for 5G </w:t>
            </w:r>
            <w:proofErr w:type="spellStart"/>
            <w:r w:rsidRPr="00E454AB">
              <w:rPr>
                <w:sz w:val="16"/>
              </w:rPr>
              <w:t>ProSe</w:t>
            </w:r>
            <w:proofErr w:type="spellEnd"/>
            <w:r w:rsidRPr="00E454AB">
              <w:rPr>
                <w:sz w:val="16"/>
              </w:rPr>
              <w:t xml:space="preserv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61B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3DF8"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1075"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4FA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191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74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567A"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2BB5" w14:textId="77777777" w:rsidR="00554327" w:rsidRPr="00E454AB" w:rsidRDefault="00554327">
            <w:pPr>
              <w:pStyle w:val="TAL"/>
              <w:rPr>
                <w:sz w:val="16"/>
              </w:rPr>
            </w:pPr>
            <w:r w:rsidRPr="00E454AB">
              <w:rPr>
                <w:sz w:val="16"/>
              </w:rPr>
              <w:t>agreed</w:t>
            </w:r>
          </w:p>
        </w:tc>
      </w:tr>
      <w:tr w:rsidR="00E454AB" w:rsidRPr="00E454AB" w14:paraId="62B059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D4FD" w14:textId="77777777" w:rsidR="00554327" w:rsidRPr="00E454AB" w:rsidRDefault="00554327">
            <w:pPr>
              <w:pStyle w:val="TAL"/>
              <w:rPr>
                <w:sz w:val="16"/>
              </w:rPr>
            </w:pPr>
            <w:r w:rsidRPr="00E454AB">
              <w:rPr>
                <w:sz w:val="16"/>
              </w:rPr>
              <w:t>C1-213329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BDA3" w14:textId="77777777" w:rsidR="00554327" w:rsidRPr="00E454AB" w:rsidRDefault="00554327">
            <w:pPr>
              <w:pStyle w:val="TAL"/>
              <w:rPr>
                <w:sz w:val="16"/>
              </w:rPr>
            </w:pPr>
            <w:r w:rsidRPr="00E454AB">
              <w:rPr>
                <w:sz w:val="16"/>
              </w:rPr>
              <w:t>Indication of default URSP rule not applicable for the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D3E1"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4B63"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D6F9"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0FA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99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35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7F6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9F5C" w14:textId="77777777" w:rsidR="00554327" w:rsidRPr="00E454AB" w:rsidRDefault="00554327">
            <w:pPr>
              <w:pStyle w:val="TAL"/>
              <w:rPr>
                <w:sz w:val="16"/>
              </w:rPr>
            </w:pPr>
            <w:r w:rsidRPr="00E454AB">
              <w:rPr>
                <w:sz w:val="16"/>
              </w:rPr>
              <w:t>postponed</w:t>
            </w:r>
          </w:p>
        </w:tc>
      </w:tr>
      <w:tr w:rsidR="00E454AB" w:rsidRPr="00E454AB" w14:paraId="6A72D7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6021" w14:textId="77777777" w:rsidR="00554327" w:rsidRPr="00E454AB" w:rsidRDefault="00554327">
            <w:pPr>
              <w:pStyle w:val="TAL"/>
              <w:rPr>
                <w:sz w:val="16"/>
              </w:rPr>
            </w:pPr>
            <w:r w:rsidRPr="00E454AB">
              <w:rPr>
                <w:sz w:val="16"/>
              </w:rPr>
              <w:t>C1-213334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932C"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003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E45F"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03E6"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84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0C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D45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22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71A0" w14:textId="77777777" w:rsidR="00554327" w:rsidRPr="00E454AB" w:rsidRDefault="00554327">
            <w:pPr>
              <w:pStyle w:val="TAL"/>
              <w:rPr>
                <w:sz w:val="16"/>
              </w:rPr>
            </w:pPr>
            <w:r w:rsidRPr="00E454AB">
              <w:rPr>
                <w:sz w:val="16"/>
              </w:rPr>
              <w:t>revised</w:t>
            </w:r>
          </w:p>
        </w:tc>
      </w:tr>
      <w:tr w:rsidR="00E454AB" w:rsidRPr="00E454AB" w14:paraId="294C0E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1C679" w14:textId="77777777" w:rsidR="00554327" w:rsidRPr="00E454AB" w:rsidRDefault="00554327">
            <w:pPr>
              <w:pStyle w:val="TAL"/>
              <w:rPr>
                <w:sz w:val="16"/>
              </w:rPr>
            </w:pPr>
            <w:r w:rsidRPr="00E454AB">
              <w:rPr>
                <w:sz w:val="16"/>
              </w:rPr>
              <w:t>C1-213679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7F03E"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3DA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4CA5"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1E1A"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7BD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1A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7AA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3D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633E" w14:textId="77777777" w:rsidR="00554327" w:rsidRPr="00E454AB" w:rsidRDefault="00554327">
            <w:pPr>
              <w:pStyle w:val="TAL"/>
              <w:rPr>
                <w:sz w:val="16"/>
              </w:rPr>
            </w:pPr>
            <w:r w:rsidRPr="00E454AB">
              <w:rPr>
                <w:sz w:val="16"/>
              </w:rPr>
              <w:t>agreed</w:t>
            </w:r>
          </w:p>
        </w:tc>
      </w:tr>
      <w:tr w:rsidR="00E454AB" w:rsidRPr="00E454AB" w14:paraId="587EF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66F5" w14:textId="77777777" w:rsidR="00554327" w:rsidRPr="00E454AB" w:rsidRDefault="00554327">
            <w:pPr>
              <w:pStyle w:val="TAL"/>
              <w:rPr>
                <w:sz w:val="16"/>
              </w:rPr>
            </w:pPr>
            <w:r w:rsidRPr="00E454AB">
              <w:rPr>
                <w:sz w:val="16"/>
              </w:rPr>
              <w:t>C1-213407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B8EB" w14:textId="77777777" w:rsidR="00554327" w:rsidRPr="00E454AB" w:rsidRDefault="00554327">
            <w:pPr>
              <w:pStyle w:val="TAL"/>
              <w:rPr>
                <w:sz w:val="16"/>
              </w:rPr>
            </w:pPr>
            <w:r w:rsidRPr="00E454AB">
              <w:rPr>
                <w:sz w:val="16"/>
              </w:rPr>
              <w:t>Correction on term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E92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AE6B"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E1C61"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A97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967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20F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5840"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9C1E" w14:textId="77777777" w:rsidR="00554327" w:rsidRPr="00E454AB" w:rsidRDefault="00554327">
            <w:pPr>
              <w:pStyle w:val="TAL"/>
              <w:rPr>
                <w:sz w:val="16"/>
              </w:rPr>
            </w:pPr>
            <w:r w:rsidRPr="00E454AB">
              <w:rPr>
                <w:sz w:val="16"/>
              </w:rPr>
              <w:t>agreed</w:t>
            </w:r>
          </w:p>
        </w:tc>
      </w:tr>
      <w:tr w:rsidR="00E454AB" w:rsidRPr="00E454AB" w14:paraId="1BD0DD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BA7A" w14:textId="77777777" w:rsidR="00554327" w:rsidRPr="00E454AB" w:rsidRDefault="00554327">
            <w:pPr>
              <w:pStyle w:val="TAL"/>
              <w:rPr>
                <w:sz w:val="16"/>
              </w:rPr>
            </w:pPr>
            <w:r w:rsidRPr="00E454AB">
              <w:rPr>
                <w:sz w:val="16"/>
              </w:rPr>
              <w:t>C1-213476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9B23"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45C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1E95"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24AE"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E5E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903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3CA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FF74"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D9BC" w14:textId="77777777" w:rsidR="00554327" w:rsidRPr="00E454AB" w:rsidRDefault="00554327">
            <w:pPr>
              <w:pStyle w:val="TAL"/>
              <w:rPr>
                <w:sz w:val="16"/>
              </w:rPr>
            </w:pPr>
            <w:r w:rsidRPr="00E454AB">
              <w:rPr>
                <w:sz w:val="16"/>
              </w:rPr>
              <w:t>withdrawn</w:t>
            </w:r>
          </w:p>
        </w:tc>
      </w:tr>
      <w:tr w:rsidR="00E454AB" w:rsidRPr="00E454AB" w14:paraId="7EA796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FA9A" w14:textId="77777777" w:rsidR="00554327" w:rsidRPr="00E454AB" w:rsidRDefault="00554327">
            <w:pPr>
              <w:pStyle w:val="TAL"/>
              <w:rPr>
                <w:sz w:val="16"/>
              </w:rPr>
            </w:pPr>
            <w:r w:rsidRPr="00E454AB">
              <w:rPr>
                <w:sz w:val="16"/>
              </w:rPr>
              <w:t>C1-213477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C04E"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72C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6C01"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13D1"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0E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42A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2B5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ED43"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0293" w14:textId="77777777" w:rsidR="00554327" w:rsidRPr="00E454AB" w:rsidRDefault="00554327">
            <w:pPr>
              <w:pStyle w:val="TAL"/>
              <w:rPr>
                <w:sz w:val="16"/>
              </w:rPr>
            </w:pPr>
            <w:r w:rsidRPr="00E454AB">
              <w:rPr>
                <w:sz w:val="16"/>
              </w:rPr>
              <w:t>agreed</w:t>
            </w:r>
          </w:p>
        </w:tc>
      </w:tr>
      <w:tr w:rsidR="00E454AB" w:rsidRPr="00E454AB" w14:paraId="6688C7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141E" w14:textId="77777777" w:rsidR="00554327" w:rsidRPr="00E454AB" w:rsidRDefault="00554327">
            <w:pPr>
              <w:pStyle w:val="TAL"/>
              <w:rPr>
                <w:sz w:val="16"/>
              </w:rPr>
            </w:pPr>
            <w:r w:rsidRPr="00E454AB">
              <w:rPr>
                <w:sz w:val="16"/>
              </w:rPr>
              <w:t>C1-213510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AC2C"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F5C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3B9D" w14:textId="77777777" w:rsidR="00554327" w:rsidRPr="00E454AB" w:rsidRDefault="00554327">
            <w:pPr>
              <w:pStyle w:val="TAL"/>
              <w:rPr>
                <w:sz w:val="16"/>
              </w:rPr>
            </w:pPr>
            <w:r w:rsidRPr="00E454AB">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E6F3" w14:textId="77777777" w:rsidR="00554327" w:rsidRPr="00E454AB" w:rsidRDefault="00554327">
            <w:pPr>
              <w:pStyle w:val="TAL"/>
              <w:rPr>
                <w:sz w:val="16"/>
              </w:rPr>
            </w:pPr>
            <w:r w:rsidRPr="00E454AB">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EE4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69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335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926E"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3DEF" w14:textId="77777777" w:rsidR="00554327" w:rsidRPr="00E454AB" w:rsidRDefault="00554327">
            <w:pPr>
              <w:pStyle w:val="TAL"/>
              <w:rPr>
                <w:sz w:val="16"/>
              </w:rPr>
            </w:pPr>
            <w:r w:rsidRPr="00E454AB">
              <w:rPr>
                <w:sz w:val="16"/>
              </w:rPr>
              <w:t>withdrawn</w:t>
            </w:r>
          </w:p>
        </w:tc>
      </w:tr>
      <w:tr w:rsidR="00E454AB" w:rsidRPr="00E454AB" w14:paraId="34FE47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2741" w14:textId="77777777" w:rsidR="00554327" w:rsidRPr="00E454AB" w:rsidRDefault="00554327">
            <w:pPr>
              <w:pStyle w:val="TAL"/>
              <w:rPr>
                <w:sz w:val="16"/>
              </w:rPr>
            </w:pPr>
            <w:r w:rsidRPr="00E454AB">
              <w:rPr>
                <w:sz w:val="16"/>
              </w:rPr>
              <w:t>C1-213532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A6F4"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BD4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1013" w14:textId="77777777" w:rsidR="00554327" w:rsidRPr="00E454AB" w:rsidRDefault="00554327">
            <w:pPr>
              <w:pStyle w:val="TAL"/>
              <w:rPr>
                <w:sz w:val="16"/>
              </w:rPr>
            </w:pPr>
            <w:r w:rsidRPr="00E454AB">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AD73" w14:textId="77777777" w:rsidR="00554327" w:rsidRPr="00E454AB" w:rsidRDefault="00554327">
            <w:pPr>
              <w:pStyle w:val="TAL"/>
              <w:rPr>
                <w:sz w:val="16"/>
              </w:rPr>
            </w:pPr>
            <w:r w:rsidRPr="00E454AB">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FB0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1F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36C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5659"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56F1" w14:textId="77777777" w:rsidR="00554327" w:rsidRPr="00E454AB" w:rsidRDefault="00554327">
            <w:pPr>
              <w:pStyle w:val="TAL"/>
              <w:rPr>
                <w:sz w:val="16"/>
              </w:rPr>
            </w:pPr>
            <w:r w:rsidRPr="00E454AB">
              <w:rPr>
                <w:sz w:val="16"/>
              </w:rPr>
              <w:t>agreed</w:t>
            </w:r>
          </w:p>
        </w:tc>
      </w:tr>
      <w:tr w:rsidR="00E454AB" w:rsidRPr="00E454AB" w14:paraId="457C76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4F51" w14:textId="77777777" w:rsidR="00554327" w:rsidRPr="00E454AB" w:rsidRDefault="00554327">
            <w:pPr>
              <w:pStyle w:val="TAL"/>
              <w:rPr>
                <w:sz w:val="16"/>
              </w:rPr>
            </w:pPr>
            <w:r w:rsidRPr="00E454AB">
              <w:rPr>
                <w:sz w:val="16"/>
              </w:rPr>
              <w:t>C1-212928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A399"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283B"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3ED1" w14:textId="77777777" w:rsidR="00554327" w:rsidRPr="00E454AB" w:rsidRDefault="00554327">
            <w:pPr>
              <w:pStyle w:val="TAL"/>
              <w:rPr>
                <w:sz w:val="16"/>
              </w:rPr>
            </w:pPr>
            <w:r w:rsidRPr="00E454AB">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BA89" w14:textId="77777777" w:rsidR="00554327" w:rsidRPr="00E454AB" w:rsidRDefault="00554327">
            <w:pPr>
              <w:pStyle w:val="TAL"/>
              <w:rPr>
                <w:sz w:val="16"/>
              </w:rPr>
            </w:pPr>
            <w:r w:rsidRPr="00E454AB">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CE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138F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7C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B9E3"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0B84" w14:textId="77777777" w:rsidR="00554327" w:rsidRPr="00E454AB" w:rsidRDefault="00554327">
            <w:pPr>
              <w:pStyle w:val="TAL"/>
              <w:rPr>
                <w:sz w:val="16"/>
              </w:rPr>
            </w:pPr>
            <w:r w:rsidRPr="00E454AB">
              <w:rPr>
                <w:sz w:val="16"/>
              </w:rPr>
              <w:t>revised</w:t>
            </w:r>
          </w:p>
        </w:tc>
      </w:tr>
      <w:tr w:rsidR="00E454AB" w:rsidRPr="00E454AB" w14:paraId="059466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467C" w14:textId="77777777" w:rsidR="00554327" w:rsidRPr="00E454AB" w:rsidRDefault="00554327">
            <w:pPr>
              <w:pStyle w:val="TAL"/>
              <w:rPr>
                <w:sz w:val="16"/>
              </w:rPr>
            </w:pPr>
            <w:r w:rsidRPr="00E454AB">
              <w:rPr>
                <w:sz w:val="16"/>
              </w:rPr>
              <w:t>C1-213752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F708"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F500"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9EE05" w14:textId="77777777" w:rsidR="00554327" w:rsidRPr="00E454AB" w:rsidRDefault="00554327">
            <w:pPr>
              <w:pStyle w:val="TAL"/>
              <w:rPr>
                <w:sz w:val="16"/>
              </w:rPr>
            </w:pPr>
            <w:r w:rsidRPr="00E454AB">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D1AAC" w14:textId="77777777" w:rsidR="00554327" w:rsidRPr="00E454AB" w:rsidRDefault="00554327">
            <w:pPr>
              <w:pStyle w:val="TAL"/>
              <w:rPr>
                <w:sz w:val="16"/>
              </w:rPr>
            </w:pPr>
            <w:r w:rsidRPr="00E454AB">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FEB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AD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7B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5A18"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3EC9" w14:textId="77777777" w:rsidR="00554327" w:rsidRPr="00E454AB" w:rsidRDefault="00554327">
            <w:pPr>
              <w:pStyle w:val="TAL"/>
              <w:rPr>
                <w:sz w:val="16"/>
              </w:rPr>
            </w:pPr>
            <w:r w:rsidRPr="00E454AB">
              <w:rPr>
                <w:sz w:val="16"/>
              </w:rPr>
              <w:t>agreed</w:t>
            </w:r>
          </w:p>
        </w:tc>
      </w:tr>
      <w:tr w:rsidR="00E454AB" w:rsidRPr="00E454AB" w14:paraId="2CE267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79C1" w14:textId="77777777" w:rsidR="00554327" w:rsidRPr="00E454AB" w:rsidRDefault="00554327">
            <w:pPr>
              <w:pStyle w:val="TAL"/>
              <w:rPr>
                <w:sz w:val="16"/>
              </w:rPr>
            </w:pPr>
            <w:r w:rsidRPr="00E454AB">
              <w:rPr>
                <w:sz w:val="16"/>
              </w:rPr>
              <w:t>C1-212952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BB4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73C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2203"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C32C" w14:textId="77777777" w:rsidR="00554327" w:rsidRPr="00E454AB" w:rsidRDefault="00554327">
            <w:pPr>
              <w:pStyle w:val="TAL"/>
              <w:rPr>
                <w:sz w:val="16"/>
              </w:rPr>
            </w:pPr>
            <w:r w:rsidRPr="00E454AB">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79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449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6A8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ED01"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1F59" w14:textId="77777777" w:rsidR="00554327" w:rsidRPr="00E454AB" w:rsidRDefault="00554327">
            <w:pPr>
              <w:pStyle w:val="TAL"/>
              <w:rPr>
                <w:sz w:val="16"/>
              </w:rPr>
            </w:pPr>
            <w:r w:rsidRPr="00E454AB">
              <w:rPr>
                <w:sz w:val="16"/>
              </w:rPr>
              <w:t>agreed</w:t>
            </w:r>
          </w:p>
        </w:tc>
      </w:tr>
      <w:tr w:rsidR="00E454AB" w:rsidRPr="00E454AB" w14:paraId="7BF107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859C" w14:textId="77777777" w:rsidR="00554327" w:rsidRPr="00E454AB" w:rsidRDefault="00554327">
            <w:pPr>
              <w:pStyle w:val="TAL"/>
              <w:rPr>
                <w:sz w:val="16"/>
              </w:rPr>
            </w:pPr>
            <w:r w:rsidRPr="00E454AB">
              <w:rPr>
                <w:sz w:val="16"/>
              </w:rPr>
              <w:t>C1-212953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7422"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1A9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BFD8"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8DE5" w14:textId="77777777" w:rsidR="00554327" w:rsidRPr="00E454AB" w:rsidRDefault="00554327">
            <w:pPr>
              <w:pStyle w:val="TAL"/>
              <w:rPr>
                <w:sz w:val="16"/>
              </w:rPr>
            </w:pPr>
            <w:r w:rsidRPr="00E454AB">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E6E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C6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E7D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4C24"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F8E4" w14:textId="77777777" w:rsidR="00554327" w:rsidRPr="00E454AB" w:rsidRDefault="00554327">
            <w:pPr>
              <w:pStyle w:val="TAL"/>
              <w:rPr>
                <w:sz w:val="16"/>
              </w:rPr>
            </w:pPr>
            <w:r w:rsidRPr="00E454AB">
              <w:rPr>
                <w:sz w:val="16"/>
              </w:rPr>
              <w:t>revised</w:t>
            </w:r>
          </w:p>
        </w:tc>
      </w:tr>
      <w:tr w:rsidR="00E454AB" w:rsidRPr="00E454AB" w14:paraId="7DC3A5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4285" w14:textId="77777777" w:rsidR="00554327" w:rsidRPr="00E454AB" w:rsidRDefault="00554327">
            <w:pPr>
              <w:pStyle w:val="TAL"/>
              <w:rPr>
                <w:sz w:val="16"/>
              </w:rPr>
            </w:pPr>
            <w:r w:rsidRPr="00E454AB">
              <w:rPr>
                <w:sz w:val="16"/>
              </w:rPr>
              <w:t>C1-213764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D557"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2919"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6A4A"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7A4A" w14:textId="77777777" w:rsidR="00554327" w:rsidRPr="00E454AB" w:rsidRDefault="00554327">
            <w:pPr>
              <w:pStyle w:val="TAL"/>
              <w:rPr>
                <w:sz w:val="16"/>
              </w:rPr>
            </w:pPr>
            <w:r w:rsidRPr="00E454AB">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47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8FC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BA5B1"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5F13"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4BC6" w14:textId="77777777" w:rsidR="00554327" w:rsidRPr="00E454AB" w:rsidRDefault="00554327">
            <w:pPr>
              <w:pStyle w:val="TAL"/>
              <w:rPr>
                <w:sz w:val="16"/>
              </w:rPr>
            </w:pPr>
            <w:r w:rsidRPr="00E454AB">
              <w:rPr>
                <w:sz w:val="16"/>
              </w:rPr>
              <w:t>agreed</w:t>
            </w:r>
          </w:p>
        </w:tc>
      </w:tr>
      <w:tr w:rsidR="00E454AB" w:rsidRPr="00E454AB" w14:paraId="2EDCEB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80C7" w14:textId="77777777" w:rsidR="00554327" w:rsidRPr="00E454AB" w:rsidRDefault="00554327">
            <w:pPr>
              <w:pStyle w:val="TAL"/>
              <w:rPr>
                <w:sz w:val="16"/>
              </w:rPr>
            </w:pPr>
            <w:r w:rsidRPr="00E454AB">
              <w:rPr>
                <w:sz w:val="16"/>
              </w:rPr>
              <w:t>C1-213186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3DD0" w14:textId="77777777" w:rsidR="00554327" w:rsidRPr="00E454AB" w:rsidRDefault="00554327">
            <w:pPr>
              <w:pStyle w:val="TAL"/>
              <w:rPr>
                <w:sz w:val="16"/>
              </w:rPr>
            </w:pPr>
            <w:r w:rsidRPr="00E454AB">
              <w:rPr>
                <w:sz w:val="16"/>
              </w:rPr>
              <w:t>Correcting the message that carries the link local IPv6 address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478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EBEA"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57DC" w14:textId="77777777" w:rsidR="00554327" w:rsidRPr="00E454AB" w:rsidRDefault="00554327">
            <w:pPr>
              <w:pStyle w:val="TAL"/>
              <w:rPr>
                <w:sz w:val="16"/>
              </w:rPr>
            </w:pPr>
            <w:r w:rsidRPr="00E454AB">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863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16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CA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39D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8E66" w14:textId="77777777" w:rsidR="00554327" w:rsidRPr="00E454AB" w:rsidRDefault="00554327">
            <w:pPr>
              <w:pStyle w:val="TAL"/>
              <w:rPr>
                <w:sz w:val="16"/>
              </w:rPr>
            </w:pPr>
            <w:r w:rsidRPr="00E454AB">
              <w:rPr>
                <w:sz w:val="16"/>
              </w:rPr>
              <w:t>agreed</w:t>
            </w:r>
          </w:p>
        </w:tc>
      </w:tr>
      <w:tr w:rsidR="00E454AB" w:rsidRPr="00E454AB" w14:paraId="72248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83D3" w14:textId="77777777" w:rsidR="00554327" w:rsidRPr="00E454AB" w:rsidRDefault="00554327">
            <w:pPr>
              <w:pStyle w:val="TAL"/>
              <w:rPr>
                <w:sz w:val="16"/>
              </w:rPr>
            </w:pPr>
            <w:r w:rsidRPr="00E454AB">
              <w:rPr>
                <w:sz w:val="16"/>
              </w:rPr>
              <w:t>C1-213187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2A17"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98A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53BB"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04F9" w14:textId="77777777" w:rsidR="00554327" w:rsidRPr="00E454AB" w:rsidRDefault="00554327">
            <w:pPr>
              <w:pStyle w:val="TAL"/>
              <w:rPr>
                <w:sz w:val="16"/>
              </w:rPr>
            </w:pPr>
            <w:r w:rsidRPr="00E454AB">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AEB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1E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6889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4F7F"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5C8E" w14:textId="77777777" w:rsidR="00554327" w:rsidRPr="00E454AB" w:rsidRDefault="00554327">
            <w:pPr>
              <w:pStyle w:val="TAL"/>
              <w:rPr>
                <w:sz w:val="16"/>
              </w:rPr>
            </w:pPr>
            <w:r w:rsidRPr="00E454AB">
              <w:rPr>
                <w:sz w:val="16"/>
              </w:rPr>
              <w:t>revised</w:t>
            </w:r>
          </w:p>
        </w:tc>
      </w:tr>
      <w:tr w:rsidR="00E454AB" w:rsidRPr="00E454AB" w14:paraId="074FD7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AAF4" w14:textId="77777777" w:rsidR="00554327" w:rsidRPr="00E454AB" w:rsidRDefault="00554327">
            <w:pPr>
              <w:pStyle w:val="TAL"/>
              <w:rPr>
                <w:sz w:val="16"/>
              </w:rPr>
            </w:pPr>
            <w:r w:rsidRPr="00E454AB">
              <w:rPr>
                <w:sz w:val="16"/>
              </w:rPr>
              <w:t>C1-213709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5817"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312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E4B0"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F1E7" w14:textId="77777777" w:rsidR="00554327" w:rsidRPr="00E454AB" w:rsidRDefault="00554327">
            <w:pPr>
              <w:pStyle w:val="TAL"/>
              <w:rPr>
                <w:sz w:val="16"/>
              </w:rPr>
            </w:pPr>
            <w:r w:rsidRPr="00E454AB">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0D1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69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6D0F"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FA9E6"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A10B" w14:textId="77777777" w:rsidR="00554327" w:rsidRPr="00E454AB" w:rsidRDefault="00554327">
            <w:pPr>
              <w:pStyle w:val="TAL"/>
              <w:rPr>
                <w:sz w:val="16"/>
              </w:rPr>
            </w:pPr>
            <w:r w:rsidRPr="00E454AB">
              <w:rPr>
                <w:sz w:val="16"/>
              </w:rPr>
              <w:t>agreed</w:t>
            </w:r>
          </w:p>
        </w:tc>
      </w:tr>
      <w:tr w:rsidR="00E454AB" w:rsidRPr="00E454AB" w14:paraId="35A269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7057" w14:textId="77777777" w:rsidR="00554327" w:rsidRPr="00E454AB" w:rsidRDefault="00554327">
            <w:pPr>
              <w:pStyle w:val="TAL"/>
              <w:rPr>
                <w:sz w:val="16"/>
              </w:rPr>
            </w:pPr>
            <w:r w:rsidRPr="00E454AB">
              <w:rPr>
                <w:sz w:val="16"/>
              </w:rPr>
              <w:t>C1-213188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7549"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A522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FE63"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1353" w14:textId="77777777" w:rsidR="00554327" w:rsidRPr="00E454AB" w:rsidRDefault="00554327">
            <w:pPr>
              <w:pStyle w:val="TAL"/>
              <w:rPr>
                <w:sz w:val="16"/>
              </w:rPr>
            </w:pPr>
            <w:r w:rsidRPr="00E454AB">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3EA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7A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2D2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A577"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9D3A" w14:textId="77777777" w:rsidR="00554327" w:rsidRPr="00E454AB" w:rsidRDefault="00554327">
            <w:pPr>
              <w:pStyle w:val="TAL"/>
              <w:rPr>
                <w:sz w:val="16"/>
              </w:rPr>
            </w:pPr>
            <w:r w:rsidRPr="00E454AB">
              <w:rPr>
                <w:sz w:val="16"/>
              </w:rPr>
              <w:t>revised</w:t>
            </w:r>
          </w:p>
        </w:tc>
      </w:tr>
      <w:tr w:rsidR="00E454AB" w:rsidRPr="00E454AB" w14:paraId="36D11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CD2A" w14:textId="77777777" w:rsidR="00554327" w:rsidRPr="00E454AB" w:rsidRDefault="00554327">
            <w:pPr>
              <w:pStyle w:val="TAL"/>
              <w:rPr>
                <w:sz w:val="16"/>
              </w:rPr>
            </w:pPr>
            <w:r w:rsidRPr="00E454AB">
              <w:rPr>
                <w:sz w:val="16"/>
              </w:rPr>
              <w:t>C1-213711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843F"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C435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6F39"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C423" w14:textId="77777777" w:rsidR="00554327" w:rsidRPr="00E454AB" w:rsidRDefault="00554327">
            <w:pPr>
              <w:pStyle w:val="TAL"/>
              <w:rPr>
                <w:sz w:val="16"/>
              </w:rPr>
            </w:pPr>
            <w:r w:rsidRPr="00E454AB">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31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83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D37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B1D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03CA" w14:textId="77777777" w:rsidR="00554327" w:rsidRPr="00E454AB" w:rsidRDefault="00554327">
            <w:pPr>
              <w:pStyle w:val="TAL"/>
              <w:rPr>
                <w:sz w:val="16"/>
              </w:rPr>
            </w:pPr>
            <w:r w:rsidRPr="00E454AB">
              <w:rPr>
                <w:sz w:val="16"/>
              </w:rPr>
              <w:t>agreed</w:t>
            </w:r>
          </w:p>
        </w:tc>
      </w:tr>
      <w:tr w:rsidR="00E454AB" w:rsidRPr="00E454AB" w14:paraId="318BED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C258" w14:textId="77777777" w:rsidR="00554327" w:rsidRPr="00E454AB" w:rsidRDefault="00554327">
            <w:pPr>
              <w:pStyle w:val="TAL"/>
              <w:rPr>
                <w:sz w:val="16"/>
              </w:rPr>
            </w:pPr>
            <w:r w:rsidRPr="00E454AB">
              <w:rPr>
                <w:sz w:val="16"/>
              </w:rPr>
              <w:t>C1-213190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646A" w14:textId="77777777" w:rsidR="00554327" w:rsidRPr="00E454AB" w:rsidRDefault="00554327">
            <w:pPr>
              <w:pStyle w:val="TAL"/>
              <w:rPr>
                <w:sz w:val="16"/>
              </w:rPr>
            </w:pPr>
            <w:r w:rsidRPr="00E454AB">
              <w:rPr>
                <w:sz w:val="16"/>
              </w:rPr>
              <w:t>Correcting some references to figures and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040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8D37"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41AF" w14:textId="77777777" w:rsidR="00554327" w:rsidRPr="00E454AB" w:rsidRDefault="00554327">
            <w:pPr>
              <w:pStyle w:val="TAL"/>
              <w:rPr>
                <w:sz w:val="16"/>
              </w:rPr>
            </w:pPr>
            <w:r w:rsidRPr="00E454AB">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0B4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7DD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96B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D79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3452" w14:textId="77777777" w:rsidR="00554327" w:rsidRPr="00E454AB" w:rsidRDefault="00554327">
            <w:pPr>
              <w:pStyle w:val="TAL"/>
              <w:rPr>
                <w:sz w:val="16"/>
              </w:rPr>
            </w:pPr>
            <w:r w:rsidRPr="00E454AB">
              <w:rPr>
                <w:sz w:val="16"/>
              </w:rPr>
              <w:t>agreed</w:t>
            </w:r>
          </w:p>
        </w:tc>
      </w:tr>
      <w:tr w:rsidR="00E454AB" w:rsidRPr="00E454AB" w14:paraId="038F46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2A2A" w14:textId="77777777" w:rsidR="00554327" w:rsidRPr="00E454AB" w:rsidRDefault="00554327">
            <w:pPr>
              <w:pStyle w:val="TAL"/>
              <w:rPr>
                <w:sz w:val="16"/>
              </w:rPr>
            </w:pPr>
            <w:r w:rsidRPr="00E454AB">
              <w:rPr>
                <w:sz w:val="16"/>
              </w:rPr>
              <w:t>C1-213769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7556"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232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38BBB"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4D9D" w14:textId="77777777" w:rsidR="00554327" w:rsidRPr="00E454AB" w:rsidRDefault="00554327">
            <w:pPr>
              <w:pStyle w:val="TAL"/>
              <w:rPr>
                <w:sz w:val="16"/>
              </w:rPr>
            </w:pPr>
            <w:r w:rsidRPr="00E454AB">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613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6B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070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B0D9"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40BB" w14:textId="77777777" w:rsidR="00554327" w:rsidRPr="00E454AB" w:rsidRDefault="00554327">
            <w:pPr>
              <w:pStyle w:val="TAL"/>
              <w:rPr>
                <w:sz w:val="16"/>
              </w:rPr>
            </w:pPr>
            <w:r w:rsidRPr="00E454AB">
              <w:rPr>
                <w:sz w:val="16"/>
              </w:rPr>
              <w:t>withdrawn</w:t>
            </w:r>
          </w:p>
        </w:tc>
      </w:tr>
      <w:tr w:rsidR="00E454AB" w:rsidRPr="00E454AB" w14:paraId="4435F0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5E42" w14:textId="77777777" w:rsidR="00554327" w:rsidRPr="00E454AB" w:rsidRDefault="00554327">
            <w:pPr>
              <w:pStyle w:val="TAL"/>
              <w:rPr>
                <w:sz w:val="16"/>
              </w:rPr>
            </w:pPr>
            <w:r w:rsidRPr="00E454AB">
              <w:rPr>
                <w:sz w:val="16"/>
              </w:rPr>
              <w:t>C1-212864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DF3E" w14:textId="77777777" w:rsidR="00554327" w:rsidRPr="00E454AB" w:rsidRDefault="00554327">
            <w:pPr>
              <w:pStyle w:val="TAL"/>
              <w:rPr>
                <w:sz w:val="16"/>
              </w:rPr>
            </w:pPr>
            <w:r w:rsidRPr="00E454AB">
              <w:rPr>
                <w:sz w:val="16"/>
              </w:rPr>
              <w:t>Inclusive language review of TS 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427C" w14:textId="77777777" w:rsidR="00554327" w:rsidRPr="00E454AB" w:rsidRDefault="00554327">
            <w:pPr>
              <w:pStyle w:val="TAL"/>
              <w:rPr>
                <w:sz w:val="16"/>
              </w:rPr>
            </w:pPr>
            <w:r w:rsidRPr="00E454A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7DA4" w14:textId="77777777" w:rsidR="00554327" w:rsidRPr="00E454AB" w:rsidRDefault="00554327">
            <w:pPr>
              <w:pStyle w:val="TAL"/>
              <w:rPr>
                <w:sz w:val="16"/>
              </w:rPr>
            </w:pPr>
            <w:r w:rsidRPr="00E454AB">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DA50" w14:textId="77777777" w:rsidR="00554327" w:rsidRPr="00E454AB" w:rsidRDefault="00554327">
            <w:pPr>
              <w:pStyle w:val="TAL"/>
              <w:rPr>
                <w:sz w:val="16"/>
              </w:rPr>
            </w:pPr>
            <w:r w:rsidRPr="00E454AB">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11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68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4E3C"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5283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A133" w14:textId="77777777" w:rsidR="00554327" w:rsidRPr="00E454AB" w:rsidRDefault="00554327">
            <w:pPr>
              <w:pStyle w:val="TAL"/>
              <w:rPr>
                <w:sz w:val="16"/>
              </w:rPr>
            </w:pPr>
            <w:r w:rsidRPr="00E454AB">
              <w:rPr>
                <w:sz w:val="16"/>
              </w:rPr>
              <w:t>agreed</w:t>
            </w:r>
          </w:p>
        </w:tc>
      </w:tr>
      <w:tr w:rsidR="00E454AB" w:rsidRPr="00E454AB" w14:paraId="4BCF0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E92F" w14:textId="77777777" w:rsidR="00554327" w:rsidRPr="00E454AB" w:rsidRDefault="00554327">
            <w:pPr>
              <w:pStyle w:val="TAL"/>
              <w:rPr>
                <w:sz w:val="16"/>
              </w:rPr>
            </w:pPr>
            <w:r w:rsidRPr="00E454AB">
              <w:rPr>
                <w:sz w:val="16"/>
              </w:rPr>
              <w:t>C1-212898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9334" w14:textId="77777777" w:rsidR="00554327" w:rsidRPr="00E454AB" w:rsidRDefault="00554327">
            <w:pPr>
              <w:pStyle w:val="TAL"/>
              <w:rPr>
                <w:sz w:val="16"/>
              </w:rPr>
            </w:pPr>
            <w:r w:rsidRPr="00E454AB">
              <w:rPr>
                <w:sz w:val="16"/>
              </w:rPr>
              <w:t>Adding the missing Emergency service support over non-3GPP access in CNEM AT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17A5"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E231"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560E" w14:textId="77777777" w:rsidR="00554327" w:rsidRPr="00E454AB" w:rsidRDefault="00554327">
            <w:pPr>
              <w:pStyle w:val="TAL"/>
              <w:rPr>
                <w:sz w:val="16"/>
              </w:rPr>
            </w:pPr>
            <w:r w:rsidRPr="00E454AB">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32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683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61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FBE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BFD4" w14:textId="77777777" w:rsidR="00554327" w:rsidRPr="00E454AB" w:rsidRDefault="00554327">
            <w:pPr>
              <w:pStyle w:val="TAL"/>
              <w:rPr>
                <w:sz w:val="16"/>
              </w:rPr>
            </w:pPr>
            <w:r w:rsidRPr="00E454AB">
              <w:rPr>
                <w:sz w:val="16"/>
              </w:rPr>
              <w:t>withdrawn</w:t>
            </w:r>
          </w:p>
        </w:tc>
      </w:tr>
      <w:tr w:rsidR="00E454AB" w:rsidRPr="00E454AB" w14:paraId="60348D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C20A" w14:textId="77777777" w:rsidR="00554327" w:rsidRPr="00E454AB" w:rsidRDefault="00554327">
            <w:pPr>
              <w:pStyle w:val="TAL"/>
              <w:rPr>
                <w:sz w:val="16"/>
              </w:rPr>
            </w:pPr>
            <w:r w:rsidRPr="00E454AB">
              <w:rPr>
                <w:sz w:val="16"/>
              </w:rPr>
              <w:lastRenderedPageBreak/>
              <w:t>C1-212899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E65A" w14:textId="77777777" w:rsidR="00554327" w:rsidRPr="00E454AB" w:rsidRDefault="00554327">
            <w:pPr>
              <w:pStyle w:val="TAL"/>
              <w:rPr>
                <w:sz w:val="16"/>
              </w:rPr>
            </w:pPr>
            <w:r w:rsidRPr="00E454AB">
              <w:rPr>
                <w:sz w:val="16"/>
              </w:rPr>
              <w:t>Adding the missing Emergency service support over non-3GPP access in CNEM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FA0A"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285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D80F" w14:textId="77777777" w:rsidR="00554327" w:rsidRPr="00E454AB" w:rsidRDefault="00554327">
            <w:pPr>
              <w:pStyle w:val="TAL"/>
              <w:rPr>
                <w:sz w:val="16"/>
              </w:rPr>
            </w:pPr>
            <w:r w:rsidRPr="00E454AB">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A4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74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05D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7FD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60C6" w14:textId="77777777" w:rsidR="00554327" w:rsidRPr="00E454AB" w:rsidRDefault="00554327">
            <w:pPr>
              <w:pStyle w:val="TAL"/>
              <w:rPr>
                <w:sz w:val="16"/>
              </w:rPr>
            </w:pPr>
            <w:r w:rsidRPr="00E454AB">
              <w:rPr>
                <w:sz w:val="16"/>
              </w:rPr>
              <w:t>agreed</w:t>
            </w:r>
          </w:p>
        </w:tc>
      </w:tr>
      <w:tr w:rsidR="00E454AB" w:rsidRPr="00E454AB" w14:paraId="4DE72C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2FE" w14:textId="77777777" w:rsidR="00554327" w:rsidRPr="00E454AB" w:rsidRDefault="00554327">
            <w:pPr>
              <w:pStyle w:val="TAL"/>
              <w:rPr>
                <w:sz w:val="16"/>
              </w:rPr>
            </w:pPr>
            <w:r w:rsidRPr="00E454AB">
              <w:rPr>
                <w:sz w:val="16"/>
              </w:rPr>
              <w:t>C1-212937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7AD1" w14:textId="77777777" w:rsidR="00554327" w:rsidRPr="00E454AB" w:rsidRDefault="00554327">
            <w:pPr>
              <w:pStyle w:val="TAL"/>
              <w:rPr>
                <w:sz w:val="16"/>
              </w:rPr>
            </w:pPr>
            <w:r w:rsidRPr="00E454AB">
              <w:rPr>
                <w:sz w:val="16"/>
              </w:rPr>
              <w:t xml:space="preserve">Add Ethernet </w:t>
            </w:r>
            <w:proofErr w:type="spellStart"/>
            <w:r w:rsidRPr="00E454AB">
              <w:rPr>
                <w:sz w:val="16"/>
              </w:rPr>
              <w:t>pdp</w:t>
            </w:r>
            <w:proofErr w:type="spellEnd"/>
            <w:r w:rsidRPr="00E454AB">
              <w:rPr>
                <w:sz w:val="16"/>
              </w:rPr>
              <w:t xml:space="preserve"> type to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7706"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E58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C59B"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9E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20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CD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E26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792A" w14:textId="77777777" w:rsidR="00554327" w:rsidRPr="00E454AB" w:rsidRDefault="00554327">
            <w:pPr>
              <w:pStyle w:val="TAL"/>
              <w:rPr>
                <w:sz w:val="16"/>
              </w:rPr>
            </w:pPr>
            <w:r w:rsidRPr="00E454AB">
              <w:rPr>
                <w:sz w:val="16"/>
              </w:rPr>
              <w:t>agreed</w:t>
            </w:r>
          </w:p>
        </w:tc>
      </w:tr>
      <w:tr w:rsidR="00E454AB" w:rsidRPr="00E454AB" w14:paraId="38C6B3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6DC7" w14:textId="77777777" w:rsidR="00554327" w:rsidRPr="00E454AB" w:rsidRDefault="00554327">
            <w:pPr>
              <w:pStyle w:val="TAL"/>
              <w:rPr>
                <w:sz w:val="16"/>
              </w:rPr>
            </w:pPr>
            <w:r w:rsidRPr="00E454AB">
              <w:rPr>
                <w:sz w:val="16"/>
              </w:rPr>
              <w:t>C1-212938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47E8" w14:textId="77777777" w:rsidR="00554327" w:rsidRPr="00E454AB" w:rsidRDefault="00554327">
            <w:pPr>
              <w:pStyle w:val="TAL"/>
              <w:rPr>
                <w:sz w:val="16"/>
              </w:rPr>
            </w:pPr>
            <w:r w:rsidRPr="00E454AB">
              <w:rPr>
                <w:sz w:val="16"/>
              </w:rPr>
              <w:t>Correction on re-attempt indicator for S-NSSAI DNN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563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3C86"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BCC5" w14:textId="77777777" w:rsidR="00554327" w:rsidRPr="00E454AB" w:rsidRDefault="00554327">
            <w:pPr>
              <w:pStyle w:val="TAL"/>
              <w:rPr>
                <w:sz w:val="16"/>
              </w:rPr>
            </w:pPr>
            <w:r w:rsidRPr="00E454AB">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8E1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99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2E4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555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2567" w14:textId="77777777" w:rsidR="00554327" w:rsidRPr="00E454AB" w:rsidRDefault="00554327">
            <w:pPr>
              <w:pStyle w:val="TAL"/>
              <w:rPr>
                <w:sz w:val="16"/>
              </w:rPr>
            </w:pPr>
            <w:r w:rsidRPr="00E454AB">
              <w:rPr>
                <w:sz w:val="16"/>
              </w:rPr>
              <w:t>agreed</w:t>
            </w:r>
          </w:p>
        </w:tc>
      </w:tr>
      <w:tr w:rsidR="00E454AB" w:rsidRPr="00E454AB" w14:paraId="46FA22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A32E7" w14:textId="77777777" w:rsidR="00554327" w:rsidRPr="00E454AB" w:rsidRDefault="00554327">
            <w:pPr>
              <w:pStyle w:val="TAL"/>
              <w:rPr>
                <w:sz w:val="16"/>
              </w:rPr>
            </w:pPr>
            <w:r w:rsidRPr="00E454AB">
              <w:rPr>
                <w:sz w:val="16"/>
              </w:rPr>
              <w:t>C1-212962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8834"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2D40"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BB7A"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1F40"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8B4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0E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7F8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F98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1660" w14:textId="77777777" w:rsidR="00554327" w:rsidRPr="00E454AB" w:rsidRDefault="00554327">
            <w:pPr>
              <w:pStyle w:val="TAL"/>
              <w:rPr>
                <w:sz w:val="16"/>
              </w:rPr>
            </w:pPr>
            <w:r w:rsidRPr="00E454AB">
              <w:rPr>
                <w:sz w:val="16"/>
              </w:rPr>
              <w:t>revised</w:t>
            </w:r>
          </w:p>
        </w:tc>
      </w:tr>
      <w:tr w:rsidR="00E454AB" w:rsidRPr="00E454AB" w14:paraId="1E235C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3A51" w14:textId="77777777" w:rsidR="00554327" w:rsidRPr="00E454AB" w:rsidRDefault="00554327">
            <w:pPr>
              <w:pStyle w:val="TAL"/>
              <w:rPr>
                <w:sz w:val="16"/>
              </w:rPr>
            </w:pPr>
            <w:r w:rsidRPr="00E454AB">
              <w:rPr>
                <w:sz w:val="16"/>
              </w:rPr>
              <w:t>C1-213645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E934"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3712"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Huawei, </w:t>
            </w:r>
            <w:proofErr w:type="spellStart"/>
            <w:r w:rsidRPr="00E454AB">
              <w:rPr>
                <w:sz w:val="16"/>
              </w:rPr>
              <w:t>HiSilicon</w:t>
            </w:r>
            <w:proofErr w:type="spellEnd"/>
            <w:r w:rsidRPr="00E454AB">
              <w:rPr>
                <w:sz w:val="16"/>
              </w:rPr>
              <w:t xml:space="preserve">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9CCF"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8100"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A1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AC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DEA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66B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0BA4" w14:textId="77777777" w:rsidR="00554327" w:rsidRPr="00E454AB" w:rsidRDefault="00554327">
            <w:pPr>
              <w:pStyle w:val="TAL"/>
              <w:rPr>
                <w:sz w:val="16"/>
              </w:rPr>
            </w:pPr>
            <w:r w:rsidRPr="00E454AB">
              <w:rPr>
                <w:sz w:val="16"/>
              </w:rPr>
              <w:t>agreed</w:t>
            </w:r>
          </w:p>
        </w:tc>
      </w:tr>
      <w:tr w:rsidR="00E454AB" w:rsidRPr="00E454AB" w14:paraId="6B7255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1150" w14:textId="77777777" w:rsidR="00554327" w:rsidRPr="00E454AB" w:rsidRDefault="00554327">
            <w:pPr>
              <w:pStyle w:val="TAL"/>
              <w:rPr>
                <w:sz w:val="16"/>
              </w:rPr>
            </w:pPr>
            <w:r w:rsidRPr="00E454AB">
              <w:rPr>
                <w:sz w:val="16"/>
              </w:rPr>
              <w:t>C1-212963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0C84" w14:textId="77777777" w:rsidR="00554327" w:rsidRPr="00E454AB" w:rsidRDefault="00554327">
            <w:pPr>
              <w:pStyle w:val="TAL"/>
              <w:rPr>
                <w:sz w:val="16"/>
              </w:rPr>
            </w:pPr>
            <w:r w:rsidRPr="00E454AB">
              <w:rPr>
                <w:sz w:val="16"/>
              </w:rPr>
              <w:t>AT Command to support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17B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B9B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E4E"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989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94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42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B97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FB79" w14:textId="77777777" w:rsidR="00554327" w:rsidRPr="00E454AB" w:rsidRDefault="00554327">
            <w:pPr>
              <w:pStyle w:val="TAL"/>
              <w:rPr>
                <w:sz w:val="16"/>
              </w:rPr>
            </w:pPr>
            <w:r w:rsidRPr="00E454AB">
              <w:rPr>
                <w:sz w:val="16"/>
              </w:rPr>
              <w:t>agreed</w:t>
            </w:r>
          </w:p>
        </w:tc>
      </w:tr>
      <w:tr w:rsidR="00E454AB" w:rsidRPr="00E454AB" w14:paraId="7FCC8D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724C" w14:textId="77777777" w:rsidR="00554327" w:rsidRPr="00E454AB" w:rsidRDefault="00554327">
            <w:pPr>
              <w:pStyle w:val="TAL"/>
              <w:rPr>
                <w:sz w:val="16"/>
              </w:rPr>
            </w:pPr>
            <w:r w:rsidRPr="00E454AB">
              <w:rPr>
                <w:sz w:val="16"/>
              </w:rPr>
              <w:t>C1-213166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7C71"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C2A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7FEC"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475"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62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29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AD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C2B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7A6F2" w14:textId="77777777" w:rsidR="00554327" w:rsidRPr="00E454AB" w:rsidRDefault="00554327">
            <w:pPr>
              <w:pStyle w:val="TAL"/>
              <w:rPr>
                <w:sz w:val="16"/>
              </w:rPr>
            </w:pPr>
            <w:r w:rsidRPr="00E454AB">
              <w:rPr>
                <w:sz w:val="16"/>
              </w:rPr>
              <w:t>revised</w:t>
            </w:r>
          </w:p>
        </w:tc>
      </w:tr>
      <w:tr w:rsidR="00E454AB" w:rsidRPr="00E454AB" w14:paraId="6CF51A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C2296" w14:textId="77777777" w:rsidR="00554327" w:rsidRPr="00E454AB" w:rsidRDefault="00554327">
            <w:pPr>
              <w:pStyle w:val="TAL"/>
              <w:rPr>
                <w:sz w:val="16"/>
              </w:rPr>
            </w:pPr>
            <w:r w:rsidRPr="00E454AB">
              <w:rPr>
                <w:sz w:val="16"/>
              </w:rPr>
              <w:t>C1-213721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C736"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219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8250"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0E94"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239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8AA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51D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F7D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24C3" w14:textId="77777777" w:rsidR="00554327" w:rsidRPr="00E454AB" w:rsidRDefault="00554327">
            <w:pPr>
              <w:pStyle w:val="TAL"/>
              <w:rPr>
                <w:sz w:val="16"/>
              </w:rPr>
            </w:pPr>
            <w:r w:rsidRPr="00E454AB">
              <w:rPr>
                <w:sz w:val="16"/>
              </w:rPr>
              <w:t>agreed</w:t>
            </w:r>
          </w:p>
        </w:tc>
      </w:tr>
      <w:tr w:rsidR="00E454AB" w:rsidRPr="00E454AB" w14:paraId="339129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E8BE" w14:textId="77777777" w:rsidR="00554327" w:rsidRPr="00E454AB" w:rsidRDefault="00554327">
            <w:pPr>
              <w:pStyle w:val="TAL"/>
              <w:rPr>
                <w:sz w:val="16"/>
              </w:rPr>
            </w:pPr>
            <w:r w:rsidRPr="00E454AB">
              <w:rPr>
                <w:sz w:val="16"/>
              </w:rPr>
              <w:t>C1-213325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7A0B"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DA9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2148"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B11A"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2C8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26A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D40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A2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C62A" w14:textId="77777777" w:rsidR="00554327" w:rsidRPr="00E454AB" w:rsidRDefault="00554327">
            <w:pPr>
              <w:pStyle w:val="TAL"/>
              <w:rPr>
                <w:sz w:val="16"/>
              </w:rPr>
            </w:pPr>
            <w:r w:rsidRPr="00E454AB">
              <w:rPr>
                <w:sz w:val="16"/>
              </w:rPr>
              <w:t>withdrawn</w:t>
            </w:r>
          </w:p>
        </w:tc>
      </w:tr>
      <w:tr w:rsidR="00E454AB" w:rsidRPr="00E454AB" w14:paraId="6C840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90B2" w14:textId="77777777" w:rsidR="00554327" w:rsidRPr="00E454AB" w:rsidRDefault="00554327">
            <w:pPr>
              <w:pStyle w:val="TAL"/>
              <w:rPr>
                <w:sz w:val="16"/>
              </w:rPr>
            </w:pPr>
            <w:r w:rsidRPr="00E454AB">
              <w:rPr>
                <w:sz w:val="16"/>
              </w:rPr>
              <w:t>C1-213346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EB7C"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C05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068C"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ECF8"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C43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DE1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464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8ED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1DD9" w14:textId="77777777" w:rsidR="00554327" w:rsidRPr="00E454AB" w:rsidRDefault="00554327">
            <w:pPr>
              <w:pStyle w:val="TAL"/>
              <w:rPr>
                <w:sz w:val="16"/>
              </w:rPr>
            </w:pPr>
            <w:r w:rsidRPr="00E454AB">
              <w:rPr>
                <w:sz w:val="16"/>
              </w:rPr>
              <w:t>revised</w:t>
            </w:r>
          </w:p>
        </w:tc>
      </w:tr>
      <w:tr w:rsidR="00E454AB" w:rsidRPr="00E454AB" w14:paraId="386EEA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BF77" w14:textId="77777777" w:rsidR="00554327" w:rsidRPr="00E454AB" w:rsidRDefault="00554327">
            <w:pPr>
              <w:pStyle w:val="TAL"/>
              <w:rPr>
                <w:sz w:val="16"/>
              </w:rPr>
            </w:pPr>
            <w:r w:rsidRPr="00E454AB">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0D93"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95F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3591"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D9CA"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D34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39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62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BAF7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75E1" w14:textId="77777777" w:rsidR="00554327" w:rsidRPr="00E454AB" w:rsidRDefault="00554327">
            <w:pPr>
              <w:pStyle w:val="TAL"/>
              <w:rPr>
                <w:sz w:val="16"/>
              </w:rPr>
            </w:pPr>
            <w:r w:rsidRPr="00E454AB">
              <w:rPr>
                <w:sz w:val="16"/>
              </w:rPr>
              <w:t>postponed</w:t>
            </w:r>
          </w:p>
        </w:tc>
      </w:tr>
      <w:tr w:rsidR="00E454AB" w:rsidRPr="00E454AB" w14:paraId="71CEF5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EDDB" w14:textId="77777777" w:rsidR="00554327" w:rsidRPr="00E454AB" w:rsidRDefault="00554327">
            <w:pPr>
              <w:pStyle w:val="TAL"/>
              <w:rPr>
                <w:sz w:val="16"/>
              </w:rPr>
            </w:pPr>
            <w:r w:rsidRPr="00E454AB">
              <w:rPr>
                <w:sz w:val="16"/>
              </w:rPr>
              <w:t>C1-213355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96EC"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7D3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FB5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9683" w14:textId="77777777" w:rsidR="00554327" w:rsidRPr="00E454AB" w:rsidRDefault="00554327">
            <w:pPr>
              <w:pStyle w:val="TAL"/>
              <w:rPr>
                <w:sz w:val="16"/>
              </w:rPr>
            </w:pPr>
            <w:r w:rsidRPr="00E454AB">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06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0B3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78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BF73"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794A" w14:textId="77777777" w:rsidR="00554327" w:rsidRPr="00E454AB" w:rsidRDefault="00554327">
            <w:pPr>
              <w:pStyle w:val="TAL"/>
              <w:rPr>
                <w:sz w:val="16"/>
              </w:rPr>
            </w:pPr>
            <w:r w:rsidRPr="00E454AB">
              <w:rPr>
                <w:sz w:val="16"/>
              </w:rPr>
              <w:t>revised</w:t>
            </w:r>
          </w:p>
        </w:tc>
      </w:tr>
      <w:tr w:rsidR="00E454AB" w:rsidRPr="00E454AB" w14:paraId="06DFD1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9FF2" w14:textId="77777777" w:rsidR="00554327" w:rsidRPr="00E454AB" w:rsidRDefault="00554327">
            <w:pPr>
              <w:pStyle w:val="TAL"/>
              <w:rPr>
                <w:sz w:val="16"/>
              </w:rPr>
            </w:pPr>
            <w:r w:rsidRPr="00E454AB">
              <w:rPr>
                <w:sz w:val="16"/>
              </w:rPr>
              <w:t>C1-213750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D8A8"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4AB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D55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5149" w14:textId="77777777" w:rsidR="00554327" w:rsidRPr="00E454AB" w:rsidRDefault="00554327">
            <w:pPr>
              <w:pStyle w:val="TAL"/>
              <w:rPr>
                <w:sz w:val="16"/>
              </w:rPr>
            </w:pPr>
            <w:r w:rsidRPr="00E454AB">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4B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9414"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B96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759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30BF" w14:textId="77777777" w:rsidR="00554327" w:rsidRPr="00E454AB" w:rsidRDefault="00554327">
            <w:pPr>
              <w:pStyle w:val="TAL"/>
              <w:rPr>
                <w:sz w:val="16"/>
              </w:rPr>
            </w:pPr>
            <w:r w:rsidRPr="00E454AB">
              <w:rPr>
                <w:sz w:val="16"/>
              </w:rPr>
              <w:t>agreed</w:t>
            </w:r>
          </w:p>
        </w:tc>
      </w:tr>
      <w:tr w:rsidR="00E454AB" w:rsidRPr="00E454AB" w14:paraId="216C8D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7038" w14:textId="77777777" w:rsidR="00554327" w:rsidRPr="00E454AB" w:rsidRDefault="00554327">
            <w:pPr>
              <w:pStyle w:val="TAL"/>
              <w:rPr>
                <w:sz w:val="16"/>
              </w:rPr>
            </w:pPr>
            <w:r w:rsidRPr="00E454AB">
              <w:rPr>
                <w:sz w:val="16"/>
              </w:rPr>
              <w:t>C1-213356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05A2"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0A4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BA8D"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A9FB" w14:textId="77777777" w:rsidR="00554327" w:rsidRPr="00E454AB" w:rsidRDefault="00554327">
            <w:pPr>
              <w:pStyle w:val="TAL"/>
              <w:rPr>
                <w:sz w:val="16"/>
              </w:rPr>
            </w:pPr>
            <w:r w:rsidRPr="00E454AB">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FEA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A8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D51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F566"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50639" w14:textId="77777777" w:rsidR="00554327" w:rsidRPr="00E454AB" w:rsidRDefault="00554327">
            <w:pPr>
              <w:pStyle w:val="TAL"/>
              <w:rPr>
                <w:sz w:val="16"/>
              </w:rPr>
            </w:pPr>
            <w:r w:rsidRPr="00E454AB">
              <w:rPr>
                <w:sz w:val="16"/>
              </w:rPr>
              <w:t>revised</w:t>
            </w:r>
          </w:p>
        </w:tc>
      </w:tr>
      <w:tr w:rsidR="00E454AB" w:rsidRPr="00E454AB" w14:paraId="264286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16F9" w14:textId="77777777" w:rsidR="00554327" w:rsidRPr="00E454AB" w:rsidRDefault="00554327">
            <w:pPr>
              <w:pStyle w:val="TAL"/>
              <w:rPr>
                <w:sz w:val="16"/>
              </w:rPr>
            </w:pPr>
            <w:r w:rsidRPr="00E454AB">
              <w:rPr>
                <w:sz w:val="16"/>
              </w:rPr>
              <w:t>C1-213751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3F1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95F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0B4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A2CC" w14:textId="77777777" w:rsidR="00554327" w:rsidRPr="00E454AB" w:rsidRDefault="00554327">
            <w:pPr>
              <w:pStyle w:val="TAL"/>
              <w:rPr>
                <w:sz w:val="16"/>
              </w:rPr>
            </w:pPr>
            <w:r w:rsidRPr="00E454AB">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68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F0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36D4"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1FC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2168" w14:textId="77777777" w:rsidR="00554327" w:rsidRPr="00E454AB" w:rsidRDefault="00554327">
            <w:pPr>
              <w:pStyle w:val="TAL"/>
              <w:rPr>
                <w:sz w:val="16"/>
              </w:rPr>
            </w:pPr>
            <w:r w:rsidRPr="00E454AB">
              <w:rPr>
                <w:sz w:val="16"/>
              </w:rPr>
              <w:t>agreed</w:t>
            </w:r>
          </w:p>
        </w:tc>
      </w:tr>
      <w:tr w:rsidR="00E454AB" w:rsidRPr="00E454AB" w14:paraId="48D5AD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F534" w14:textId="77777777" w:rsidR="00554327" w:rsidRPr="00E454AB" w:rsidRDefault="00554327">
            <w:pPr>
              <w:pStyle w:val="TAL"/>
              <w:rPr>
                <w:sz w:val="16"/>
              </w:rPr>
            </w:pPr>
            <w:r w:rsidRPr="00E454AB">
              <w:rPr>
                <w:sz w:val="16"/>
              </w:rPr>
              <w:t>C1-213367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AF52"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B80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ADB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AA34" w14:textId="77777777" w:rsidR="00554327" w:rsidRPr="00E454AB" w:rsidRDefault="00554327">
            <w:pPr>
              <w:pStyle w:val="TAL"/>
              <w:rPr>
                <w:sz w:val="16"/>
              </w:rPr>
            </w:pPr>
            <w:r w:rsidRPr="00E454AB">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88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2B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C1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3AA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6740" w14:textId="77777777" w:rsidR="00554327" w:rsidRPr="00E454AB" w:rsidRDefault="00554327">
            <w:pPr>
              <w:pStyle w:val="TAL"/>
              <w:rPr>
                <w:sz w:val="16"/>
              </w:rPr>
            </w:pPr>
            <w:r w:rsidRPr="00E454AB">
              <w:rPr>
                <w:sz w:val="16"/>
              </w:rPr>
              <w:t>withdrawn</w:t>
            </w:r>
          </w:p>
        </w:tc>
      </w:tr>
      <w:tr w:rsidR="00E454AB" w:rsidRPr="00E454AB" w14:paraId="3AC143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6099" w14:textId="77777777" w:rsidR="00554327" w:rsidRPr="00E454AB" w:rsidRDefault="00554327">
            <w:pPr>
              <w:pStyle w:val="TAL"/>
              <w:rPr>
                <w:sz w:val="16"/>
              </w:rPr>
            </w:pPr>
            <w:r w:rsidRPr="00E454AB">
              <w:rPr>
                <w:sz w:val="16"/>
              </w:rPr>
              <w:t>C1-213376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A40D"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51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1F97"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C796" w14:textId="77777777" w:rsidR="00554327" w:rsidRPr="00E454AB" w:rsidRDefault="00554327">
            <w:pPr>
              <w:pStyle w:val="TAL"/>
              <w:rPr>
                <w:sz w:val="16"/>
              </w:rPr>
            </w:pPr>
            <w:r w:rsidRPr="00E454AB">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96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813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5A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D7BA"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CA71" w14:textId="77777777" w:rsidR="00554327" w:rsidRPr="00E454AB" w:rsidRDefault="00554327">
            <w:pPr>
              <w:pStyle w:val="TAL"/>
              <w:rPr>
                <w:sz w:val="16"/>
              </w:rPr>
            </w:pPr>
            <w:r w:rsidRPr="00E454AB">
              <w:rPr>
                <w:sz w:val="16"/>
              </w:rPr>
              <w:t>withdrawn</w:t>
            </w:r>
          </w:p>
        </w:tc>
      </w:tr>
      <w:tr w:rsidR="00E454AB" w:rsidRPr="00E454AB" w14:paraId="649F23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D4EF" w14:textId="77777777" w:rsidR="00554327" w:rsidRPr="00E454AB" w:rsidRDefault="00554327">
            <w:pPr>
              <w:pStyle w:val="TAL"/>
              <w:rPr>
                <w:sz w:val="16"/>
              </w:rPr>
            </w:pPr>
            <w:r w:rsidRPr="00E454AB">
              <w:rPr>
                <w:sz w:val="16"/>
              </w:rPr>
              <w:t>C1-213377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9E8E"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7D3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43DB"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1953" w14:textId="77777777" w:rsidR="00554327" w:rsidRPr="00E454AB" w:rsidRDefault="00554327">
            <w:pPr>
              <w:pStyle w:val="TAL"/>
              <w:rPr>
                <w:sz w:val="16"/>
              </w:rPr>
            </w:pPr>
            <w:r w:rsidRPr="00E454AB">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6D2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4F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D5B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9CC2"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78B3" w14:textId="77777777" w:rsidR="00554327" w:rsidRPr="00E454AB" w:rsidRDefault="00554327">
            <w:pPr>
              <w:pStyle w:val="TAL"/>
              <w:rPr>
                <w:sz w:val="16"/>
              </w:rPr>
            </w:pPr>
            <w:r w:rsidRPr="00E454AB">
              <w:rPr>
                <w:sz w:val="16"/>
              </w:rPr>
              <w:t>withdrawn</w:t>
            </w:r>
          </w:p>
        </w:tc>
      </w:tr>
    </w:tbl>
    <w:p w14:paraId="4828639D" w14:textId="77777777" w:rsidR="00554327" w:rsidRDefault="00554327" w:rsidP="00554327"/>
    <w:p w14:paraId="5082479D" w14:textId="77777777" w:rsidR="00554327" w:rsidRDefault="00554327" w:rsidP="00554327">
      <w:pPr>
        <w:overflowPunct/>
        <w:autoSpaceDE/>
        <w:autoSpaceDN/>
        <w:adjustRightInd/>
        <w:spacing w:after="0"/>
        <w:rPr>
          <w:rFonts w:ascii="Arial" w:hAnsi="Arial"/>
          <w:sz w:val="32"/>
        </w:rPr>
        <w:sectPr w:rsidR="00554327">
          <w:footnotePr>
            <w:numRestart w:val="eachSect"/>
          </w:footnotePr>
          <w:pgSz w:w="16840" w:h="11907" w:orient="landscape"/>
          <w:pgMar w:top="1134" w:right="1418" w:bottom="1134" w:left="1134" w:header="680" w:footer="567" w:gutter="0"/>
          <w:cols w:space="720"/>
        </w:sectPr>
      </w:pPr>
      <w:r>
        <w:rPr>
          <w:rFonts w:ascii="Arial" w:hAnsi="Arial"/>
          <w:sz w:val="32"/>
        </w:rPr>
        <w:br w:type="page"/>
      </w:r>
    </w:p>
    <w:p w14:paraId="31023A1D" w14:textId="77777777" w:rsidR="00554327" w:rsidRDefault="00554327" w:rsidP="00554327">
      <w:pPr>
        <w:pStyle w:val="Heading2"/>
      </w:pPr>
      <w:bookmarkStart w:id="148" w:name="_Toc73893559"/>
      <w:r>
        <w:lastRenderedPageBreak/>
        <w:t>Annex C: Lists of liaisons</w:t>
      </w:r>
      <w:bookmarkEnd w:id="148"/>
    </w:p>
    <w:p w14:paraId="3D7C297A" w14:textId="77777777" w:rsidR="00554327" w:rsidRDefault="00554327" w:rsidP="00554327">
      <w:pPr>
        <w:pStyle w:val="Heading3"/>
      </w:pPr>
      <w:bookmarkStart w:id="149" w:name="_Toc73893560"/>
      <w:r>
        <w:t>C1: Incoming liaison statements</w:t>
      </w:r>
      <w:bookmarkEnd w:id="149"/>
    </w:p>
    <w:p w14:paraId="5F4FF6F9"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73"/>
        <w:gridCol w:w="4123"/>
        <w:gridCol w:w="688"/>
        <w:gridCol w:w="967"/>
        <w:gridCol w:w="1207"/>
      </w:tblGrid>
      <w:tr w:rsidR="00E454AB" w:rsidRPr="00E454AB" w14:paraId="2DFC83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9D81" w14:textId="77777777" w:rsidR="00554327" w:rsidRDefault="00554327">
            <w:pPr>
              <w:pStyle w:val="TAH"/>
            </w:pPr>
            <w:r>
              <w:t>Document</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A2118AE" w14:textId="77777777" w:rsidR="00554327" w:rsidRDefault="00554327">
            <w:pPr>
              <w:pStyle w:val="TAH"/>
            </w:pPr>
            <w:r>
              <w:t>Original</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2BCBB9B"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EE77" w14:textId="77777777" w:rsidR="00554327" w:rsidRDefault="00554327">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3E2C" w14:textId="77777777" w:rsidR="00554327" w:rsidRDefault="0055432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E9E4" w14:textId="77777777" w:rsidR="00554327" w:rsidRDefault="00554327">
            <w:pPr>
              <w:pStyle w:val="TAH"/>
            </w:pPr>
            <w:r>
              <w:t>Reply </w:t>
            </w:r>
            <w:proofErr w:type="spellStart"/>
            <w:r>
              <w:t>TDoc</w:t>
            </w:r>
            <w:proofErr w:type="spellEnd"/>
          </w:p>
        </w:tc>
      </w:tr>
      <w:tr w:rsidR="00E454AB" w:rsidRPr="00E454AB" w14:paraId="7C3BB1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F8E1" w14:textId="77777777" w:rsidR="00554327" w:rsidRPr="00E454AB" w:rsidRDefault="00554327">
            <w:pPr>
              <w:pStyle w:val="TAL"/>
              <w:rPr>
                <w:sz w:val="16"/>
              </w:rPr>
            </w:pPr>
            <w:r w:rsidRPr="00E454AB">
              <w:rPr>
                <w:sz w:val="16"/>
              </w:rPr>
              <w:t>C1-212808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4980A502" w14:textId="77777777" w:rsidR="00554327" w:rsidRPr="00E454AB" w:rsidRDefault="00554327">
            <w:pPr>
              <w:pStyle w:val="TAL"/>
              <w:rPr>
                <w:sz w:val="16"/>
              </w:rPr>
            </w:pPr>
            <w:r w:rsidRPr="00E454AB">
              <w:rPr>
                <w:sz w:val="16"/>
              </w:rPr>
              <w:t>C3-212554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7470C53" w14:textId="77777777" w:rsidR="00554327" w:rsidRPr="00E454AB" w:rsidRDefault="00554327">
            <w:pPr>
              <w:pStyle w:val="TAL"/>
              <w:rPr>
                <w:sz w:val="16"/>
              </w:rPr>
            </w:pPr>
            <w:r w:rsidRPr="00E454AB">
              <w:rPr>
                <w:sz w:val="16"/>
              </w:rPr>
              <w:t>LS on Clarification on the API design principles (C3-212554)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BAC0"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0F1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FB05" w14:textId="77777777" w:rsidR="00554327" w:rsidRPr="00E454AB" w:rsidRDefault="00554327">
            <w:pPr>
              <w:pStyle w:val="TAL"/>
              <w:rPr>
                <w:sz w:val="16"/>
              </w:rPr>
            </w:pPr>
            <w:r w:rsidRPr="00E454AB">
              <w:rPr>
                <w:sz w:val="16"/>
              </w:rPr>
              <w:t>(none)</w:t>
            </w:r>
          </w:p>
        </w:tc>
      </w:tr>
      <w:tr w:rsidR="00E454AB" w:rsidRPr="00E454AB" w14:paraId="0106C8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0E48" w14:textId="77777777" w:rsidR="00554327" w:rsidRPr="00E454AB" w:rsidRDefault="00554327">
            <w:pPr>
              <w:pStyle w:val="TAL"/>
              <w:rPr>
                <w:sz w:val="16"/>
              </w:rPr>
            </w:pPr>
            <w:r w:rsidRPr="00E454AB">
              <w:rPr>
                <w:sz w:val="16"/>
              </w:rPr>
              <w:t>C1-212809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1168E3D" w14:textId="77777777" w:rsidR="00554327" w:rsidRPr="00E454AB" w:rsidRDefault="00554327">
            <w:pPr>
              <w:pStyle w:val="TAL"/>
              <w:rPr>
                <w:sz w:val="16"/>
              </w:rPr>
            </w:pPr>
            <w:r w:rsidRPr="00E454AB">
              <w:rPr>
                <w:sz w:val="16"/>
              </w:rPr>
              <w:t>C3-212569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95B88D6" w14:textId="77777777" w:rsidR="00554327" w:rsidRPr="00E454AB" w:rsidRDefault="00554327">
            <w:pPr>
              <w:pStyle w:val="TAL"/>
              <w:rPr>
                <w:sz w:val="16"/>
              </w:rPr>
            </w:pPr>
            <w:r w:rsidRPr="00E454AB">
              <w:rPr>
                <w:sz w:val="16"/>
              </w:rPr>
              <w:t>Reply LS on the support of L2TP with CUPS (C3-212569)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48F1"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1F2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7163" w14:textId="77777777" w:rsidR="00554327" w:rsidRPr="00E454AB" w:rsidRDefault="00554327">
            <w:pPr>
              <w:pStyle w:val="TAL"/>
              <w:rPr>
                <w:sz w:val="16"/>
              </w:rPr>
            </w:pPr>
            <w:r w:rsidRPr="00E454AB">
              <w:rPr>
                <w:sz w:val="16"/>
              </w:rPr>
              <w:t>(none)</w:t>
            </w:r>
          </w:p>
        </w:tc>
      </w:tr>
      <w:tr w:rsidR="00E454AB" w:rsidRPr="00E454AB" w14:paraId="75D1E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07F1" w14:textId="77777777" w:rsidR="00554327" w:rsidRPr="00E454AB" w:rsidRDefault="00554327">
            <w:pPr>
              <w:pStyle w:val="TAL"/>
              <w:rPr>
                <w:sz w:val="16"/>
              </w:rPr>
            </w:pPr>
            <w:r w:rsidRPr="00E454AB">
              <w:rPr>
                <w:sz w:val="16"/>
              </w:rPr>
              <w:t>C1-212810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EF0A53B" w14:textId="77777777" w:rsidR="00554327" w:rsidRPr="00E454AB" w:rsidRDefault="00554327">
            <w:pPr>
              <w:pStyle w:val="TAL"/>
              <w:rPr>
                <w:sz w:val="16"/>
              </w:rPr>
            </w:pPr>
            <w:r w:rsidRPr="00E454AB">
              <w:rPr>
                <w:sz w:val="16"/>
              </w:rPr>
              <w:t>C4-211519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0FFB766" w14:textId="77777777" w:rsidR="00554327" w:rsidRPr="00E454AB" w:rsidRDefault="00554327">
            <w:pPr>
              <w:pStyle w:val="TAL"/>
              <w:rPr>
                <w:sz w:val="16"/>
              </w:rPr>
            </w:pPr>
            <w:r w:rsidRPr="00E454AB">
              <w:rPr>
                <w:sz w:val="16"/>
              </w:rPr>
              <w:t>Reply LS on Additional Clarifications on LI requirements applicable to SNPNs (C4-211519)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BC4B6"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28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B9E8" w14:textId="77777777" w:rsidR="00554327" w:rsidRPr="00E454AB" w:rsidRDefault="00554327">
            <w:pPr>
              <w:pStyle w:val="TAL"/>
              <w:rPr>
                <w:sz w:val="16"/>
              </w:rPr>
            </w:pPr>
            <w:r w:rsidRPr="00E454AB">
              <w:rPr>
                <w:sz w:val="16"/>
              </w:rPr>
              <w:t>(none)</w:t>
            </w:r>
          </w:p>
        </w:tc>
      </w:tr>
      <w:tr w:rsidR="00E454AB" w:rsidRPr="00E454AB" w14:paraId="33EDD8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7300" w14:textId="77777777" w:rsidR="00554327" w:rsidRPr="00E454AB" w:rsidRDefault="00554327">
            <w:pPr>
              <w:pStyle w:val="TAL"/>
              <w:rPr>
                <w:sz w:val="16"/>
              </w:rPr>
            </w:pPr>
            <w:r w:rsidRPr="00E454AB">
              <w:rPr>
                <w:sz w:val="16"/>
              </w:rPr>
              <w:t>C1-212811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E38710" w14:textId="77777777" w:rsidR="00554327" w:rsidRPr="00E454AB" w:rsidRDefault="00554327">
            <w:pPr>
              <w:pStyle w:val="TAL"/>
              <w:rPr>
                <w:sz w:val="16"/>
              </w:rPr>
            </w:pPr>
            <w:r w:rsidRPr="00E454AB">
              <w:rPr>
                <w:sz w:val="16"/>
              </w:rPr>
              <w:t>C4-211521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DC15644" w14:textId="77777777" w:rsidR="00554327" w:rsidRPr="00E454AB" w:rsidRDefault="00554327">
            <w:pPr>
              <w:pStyle w:val="TAL"/>
              <w:rPr>
                <w:sz w:val="16"/>
              </w:rPr>
            </w:pPr>
            <w:r w:rsidRPr="00E454AB">
              <w:rPr>
                <w:sz w:val="16"/>
              </w:rPr>
              <w:t>LS on N3IWF FQDN for emergency service (C4-211521)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464C"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920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B84B" w14:textId="77777777" w:rsidR="00554327" w:rsidRPr="00E454AB" w:rsidRDefault="00554327">
            <w:pPr>
              <w:pStyle w:val="TAL"/>
              <w:rPr>
                <w:sz w:val="16"/>
              </w:rPr>
            </w:pPr>
            <w:r w:rsidRPr="00E454AB">
              <w:rPr>
                <w:sz w:val="16"/>
              </w:rPr>
              <w:t>(none)</w:t>
            </w:r>
          </w:p>
        </w:tc>
      </w:tr>
      <w:tr w:rsidR="00E454AB" w:rsidRPr="00E454AB" w14:paraId="2C8F8E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381C" w14:textId="77777777" w:rsidR="00554327" w:rsidRPr="00E454AB" w:rsidRDefault="00554327">
            <w:pPr>
              <w:pStyle w:val="TAL"/>
              <w:rPr>
                <w:sz w:val="16"/>
              </w:rPr>
            </w:pPr>
            <w:r w:rsidRPr="00E454AB">
              <w:rPr>
                <w:sz w:val="16"/>
              </w:rPr>
              <w:t>C1-212812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2AE5A7F" w14:textId="77777777" w:rsidR="00554327" w:rsidRPr="00E454AB" w:rsidRDefault="00554327">
            <w:pPr>
              <w:pStyle w:val="TAL"/>
              <w:rPr>
                <w:sz w:val="16"/>
              </w:rPr>
            </w:pPr>
            <w:r w:rsidRPr="00E454AB">
              <w:rPr>
                <w:sz w:val="16"/>
              </w:rPr>
              <w:t>C4-211721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5D2892F" w14:textId="77777777" w:rsidR="00554327" w:rsidRPr="00E454AB" w:rsidRDefault="00554327">
            <w:pPr>
              <w:pStyle w:val="TAL"/>
              <w:rPr>
                <w:sz w:val="16"/>
              </w:rPr>
            </w:pPr>
            <w:r w:rsidRPr="00E454AB">
              <w:rPr>
                <w:sz w:val="16"/>
              </w:rPr>
              <w:t>LS Response on Clarification on support of MAP messages at the UDM for SMS in 5GS (C4-211721)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C21D"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BDE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5249" w14:textId="77777777" w:rsidR="00554327" w:rsidRPr="00E454AB" w:rsidRDefault="00554327">
            <w:pPr>
              <w:pStyle w:val="TAL"/>
              <w:rPr>
                <w:sz w:val="16"/>
              </w:rPr>
            </w:pPr>
            <w:r w:rsidRPr="00E454AB">
              <w:rPr>
                <w:sz w:val="16"/>
              </w:rPr>
              <w:t>(none)</w:t>
            </w:r>
          </w:p>
        </w:tc>
      </w:tr>
      <w:tr w:rsidR="00E454AB" w:rsidRPr="00E454AB" w14:paraId="3EC82E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F46D" w14:textId="77777777" w:rsidR="00554327" w:rsidRPr="00E454AB" w:rsidRDefault="00554327">
            <w:pPr>
              <w:pStyle w:val="TAL"/>
              <w:rPr>
                <w:sz w:val="16"/>
              </w:rPr>
            </w:pPr>
            <w:r w:rsidRPr="00E454AB">
              <w:rPr>
                <w:sz w:val="16"/>
              </w:rPr>
              <w:t>C1-212813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148DC192" w14:textId="77777777" w:rsidR="00554327" w:rsidRPr="00E454AB" w:rsidRDefault="00554327">
            <w:pPr>
              <w:pStyle w:val="TAL"/>
              <w:rPr>
                <w:sz w:val="16"/>
              </w:rPr>
            </w:pPr>
            <w:r w:rsidRPr="00E454AB">
              <w:rPr>
                <w:sz w:val="16"/>
              </w:rPr>
              <w:t>C4-211832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D47B035" w14:textId="77777777" w:rsidR="00554327" w:rsidRPr="00E454AB" w:rsidRDefault="00554327">
            <w:pPr>
              <w:pStyle w:val="TAL"/>
              <w:rPr>
                <w:sz w:val="16"/>
              </w:rPr>
            </w:pPr>
            <w:r w:rsidRPr="00E454AB">
              <w:rPr>
                <w:sz w:val="16"/>
              </w:rPr>
              <w:t>Reply LS on AMF transparency for SOR (C4-211832)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98E3"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246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5797" w14:textId="77777777" w:rsidR="00554327" w:rsidRPr="00E454AB" w:rsidRDefault="00554327">
            <w:pPr>
              <w:pStyle w:val="TAL"/>
              <w:rPr>
                <w:sz w:val="16"/>
              </w:rPr>
            </w:pPr>
            <w:r w:rsidRPr="00E454AB">
              <w:rPr>
                <w:sz w:val="16"/>
              </w:rPr>
              <w:t>(none)</w:t>
            </w:r>
          </w:p>
        </w:tc>
      </w:tr>
      <w:tr w:rsidR="00E454AB" w:rsidRPr="00E454AB" w14:paraId="6D74E5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747A" w14:textId="77777777" w:rsidR="00554327" w:rsidRPr="00E454AB" w:rsidRDefault="00554327">
            <w:pPr>
              <w:pStyle w:val="TAL"/>
              <w:rPr>
                <w:sz w:val="16"/>
              </w:rPr>
            </w:pPr>
            <w:r w:rsidRPr="00E454AB">
              <w:rPr>
                <w:sz w:val="16"/>
              </w:rPr>
              <w:t>C1-212814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6143335" w14:textId="77777777" w:rsidR="00554327" w:rsidRPr="00E454AB" w:rsidRDefault="00554327">
            <w:pPr>
              <w:pStyle w:val="TAL"/>
              <w:rPr>
                <w:sz w:val="16"/>
              </w:rPr>
            </w:pPr>
            <w:r w:rsidRPr="00E454AB">
              <w:rPr>
                <w:sz w:val="16"/>
              </w:rPr>
              <w:t>C4-212401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FFD2549" w14:textId="77777777" w:rsidR="00554327" w:rsidRPr="00E454AB" w:rsidRDefault="00554327">
            <w:pPr>
              <w:pStyle w:val="TAL"/>
              <w:rPr>
                <w:sz w:val="16"/>
              </w:rPr>
            </w:pPr>
            <w:r w:rsidRPr="00E454AB">
              <w:rPr>
                <w:sz w:val="16"/>
              </w:rPr>
              <w:t>LS on Support of Asynchronous Type Communication in N1N2MessageTransfer (C4-212401)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41BA"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5F1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3CD0" w14:textId="77777777" w:rsidR="00554327" w:rsidRPr="00E454AB" w:rsidRDefault="00554327">
            <w:pPr>
              <w:pStyle w:val="TAL"/>
              <w:rPr>
                <w:sz w:val="16"/>
              </w:rPr>
            </w:pPr>
            <w:r w:rsidRPr="00E454AB">
              <w:rPr>
                <w:sz w:val="16"/>
              </w:rPr>
              <w:t>(none)</w:t>
            </w:r>
          </w:p>
        </w:tc>
      </w:tr>
      <w:tr w:rsidR="00E454AB" w:rsidRPr="00E454AB" w14:paraId="3E2C9C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4B2C" w14:textId="77777777" w:rsidR="00554327" w:rsidRPr="00E454AB" w:rsidRDefault="00554327">
            <w:pPr>
              <w:pStyle w:val="TAL"/>
              <w:rPr>
                <w:sz w:val="16"/>
              </w:rPr>
            </w:pPr>
            <w:r w:rsidRPr="00E454AB">
              <w:rPr>
                <w:sz w:val="16"/>
              </w:rPr>
              <w:t>C1-212815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1242B03A" w14:textId="77777777" w:rsidR="00554327" w:rsidRPr="00E454AB" w:rsidRDefault="00554327">
            <w:pPr>
              <w:pStyle w:val="TAL"/>
              <w:rPr>
                <w:sz w:val="16"/>
              </w:rPr>
            </w:pPr>
            <w:r w:rsidRPr="00E454AB">
              <w:rPr>
                <w:sz w:val="16"/>
              </w:rPr>
              <w:t>FSAG Doc 92_003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36F615C" w14:textId="77777777" w:rsidR="00554327" w:rsidRPr="00E454AB" w:rsidRDefault="00554327">
            <w:pPr>
              <w:pStyle w:val="TAL"/>
              <w:rPr>
                <w:sz w:val="16"/>
              </w:rPr>
            </w:pPr>
            <w:r w:rsidRPr="00E454AB">
              <w:rPr>
                <w:sz w:val="16"/>
              </w:rPr>
              <w:t>Attack preventing NAS procedures to succeed (FSAG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DA6C" w14:textId="77777777" w:rsidR="00554327" w:rsidRPr="00E454AB" w:rsidRDefault="00554327">
            <w:pPr>
              <w:pStyle w:val="TAL"/>
              <w:rPr>
                <w:sz w:val="16"/>
              </w:rPr>
            </w:pPr>
            <w:r w:rsidRPr="00E454AB">
              <w:rPr>
                <w:sz w:val="16"/>
              </w:rPr>
              <w:t>GSMA FSAG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061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D502" w14:textId="77777777" w:rsidR="00554327" w:rsidRPr="00E454AB" w:rsidRDefault="00554327">
            <w:pPr>
              <w:pStyle w:val="TAL"/>
              <w:rPr>
                <w:sz w:val="16"/>
              </w:rPr>
            </w:pPr>
            <w:r w:rsidRPr="00E454AB">
              <w:rPr>
                <w:sz w:val="16"/>
              </w:rPr>
              <w:t>(none)</w:t>
            </w:r>
          </w:p>
        </w:tc>
      </w:tr>
      <w:tr w:rsidR="00E454AB" w:rsidRPr="00E454AB" w14:paraId="04C8E0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33FD" w14:textId="77777777" w:rsidR="00554327" w:rsidRPr="00E454AB" w:rsidRDefault="00554327">
            <w:pPr>
              <w:pStyle w:val="TAL"/>
              <w:rPr>
                <w:sz w:val="16"/>
              </w:rPr>
            </w:pPr>
            <w:r w:rsidRPr="00E454AB">
              <w:rPr>
                <w:sz w:val="16"/>
              </w:rPr>
              <w:t>C1-212816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87040A3" w14:textId="77777777" w:rsidR="00554327" w:rsidRPr="00E454AB" w:rsidRDefault="00554327">
            <w:pPr>
              <w:pStyle w:val="TAL"/>
              <w:rPr>
                <w:sz w:val="16"/>
              </w:rPr>
            </w:pPr>
            <w:r w:rsidRPr="00E454AB">
              <w:rPr>
                <w:sz w:val="16"/>
              </w:rPr>
              <w:t>GSMA-ACJA LS 3GPP SA2 Authentication</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56C6AE1" w14:textId="77777777" w:rsidR="00554327" w:rsidRPr="00E454AB" w:rsidRDefault="00554327">
            <w:pPr>
              <w:pStyle w:val="TAL"/>
              <w:rPr>
                <w:sz w:val="16"/>
              </w:rPr>
            </w:pPr>
            <w:r w:rsidRPr="00E454AB">
              <w:rPr>
                <w:sz w:val="16"/>
              </w:rPr>
              <w:t>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2663" w14:textId="77777777" w:rsidR="00554327" w:rsidRPr="00E454AB" w:rsidRDefault="00554327">
            <w:pPr>
              <w:pStyle w:val="TAL"/>
              <w:rPr>
                <w:sz w:val="16"/>
              </w:rPr>
            </w:pPr>
            <w:r w:rsidRPr="00E454AB">
              <w:rPr>
                <w:sz w:val="16"/>
              </w:rPr>
              <w:t>GSMA ACJA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65F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02A2" w14:textId="77777777" w:rsidR="00554327" w:rsidRPr="00E454AB" w:rsidRDefault="00554327">
            <w:pPr>
              <w:pStyle w:val="TAL"/>
              <w:rPr>
                <w:sz w:val="16"/>
              </w:rPr>
            </w:pPr>
            <w:r w:rsidRPr="00E454AB">
              <w:rPr>
                <w:sz w:val="16"/>
              </w:rPr>
              <w:t>(none)</w:t>
            </w:r>
          </w:p>
        </w:tc>
      </w:tr>
      <w:tr w:rsidR="00E454AB" w:rsidRPr="00E454AB" w14:paraId="2F22D3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0038" w14:textId="77777777" w:rsidR="00554327" w:rsidRPr="00E454AB" w:rsidRDefault="00554327">
            <w:pPr>
              <w:pStyle w:val="TAL"/>
              <w:rPr>
                <w:sz w:val="16"/>
              </w:rPr>
            </w:pPr>
            <w:r w:rsidRPr="00E454AB">
              <w:rPr>
                <w:sz w:val="16"/>
              </w:rPr>
              <w:t>C1-212817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CF63E68" w14:textId="77777777" w:rsidR="00554327" w:rsidRPr="00E454AB" w:rsidRDefault="00554327">
            <w:pPr>
              <w:pStyle w:val="TAL"/>
              <w:rPr>
                <w:sz w:val="16"/>
              </w:rPr>
            </w:pPr>
            <w:r w:rsidRPr="00E454AB">
              <w:rPr>
                <w:sz w:val="16"/>
              </w:rPr>
              <w:t>R2-2104349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DC5025C" w14:textId="77777777" w:rsidR="00554327" w:rsidRPr="00E454AB" w:rsidRDefault="00554327">
            <w:pPr>
              <w:pStyle w:val="TAL"/>
              <w:rPr>
                <w:sz w:val="16"/>
              </w:rPr>
            </w:pPr>
            <w:r w:rsidRPr="00E454AB">
              <w:rPr>
                <w:sz w:val="16"/>
              </w:rPr>
              <w:t xml:space="preserve">Reply LS on User Plane Integrity Protection for </w:t>
            </w:r>
            <w:proofErr w:type="spellStart"/>
            <w:r w:rsidRPr="00E454AB">
              <w:rPr>
                <w:sz w:val="16"/>
              </w:rPr>
              <w:t>eUTRA</w:t>
            </w:r>
            <w:proofErr w:type="spellEnd"/>
            <w:r w:rsidRPr="00E454AB">
              <w:rPr>
                <w:sz w:val="16"/>
              </w:rPr>
              <w:t xml:space="preserve"> connected to EPC (R2-2104349)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5073"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1B2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822D" w14:textId="77777777" w:rsidR="00554327" w:rsidRPr="00E454AB" w:rsidRDefault="00554327">
            <w:pPr>
              <w:pStyle w:val="TAL"/>
              <w:rPr>
                <w:sz w:val="16"/>
              </w:rPr>
            </w:pPr>
            <w:r w:rsidRPr="00E454AB">
              <w:rPr>
                <w:sz w:val="16"/>
              </w:rPr>
              <w:t>(none)</w:t>
            </w:r>
          </w:p>
        </w:tc>
      </w:tr>
      <w:tr w:rsidR="00E454AB" w:rsidRPr="00E454AB" w14:paraId="5983B0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8B4C" w14:textId="77777777" w:rsidR="00554327" w:rsidRPr="00E454AB" w:rsidRDefault="00554327">
            <w:pPr>
              <w:pStyle w:val="TAL"/>
              <w:rPr>
                <w:sz w:val="16"/>
              </w:rPr>
            </w:pPr>
            <w:r w:rsidRPr="00E454AB">
              <w:rPr>
                <w:sz w:val="16"/>
              </w:rPr>
              <w:t>C1-212818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702CF08" w14:textId="77777777" w:rsidR="00554327" w:rsidRPr="00E454AB" w:rsidRDefault="00554327">
            <w:pPr>
              <w:pStyle w:val="TAL"/>
              <w:rPr>
                <w:sz w:val="16"/>
              </w:rPr>
            </w:pPr>
            <w:r w:rsidRPr="00E454AB">
              <w:rPr>
                <w:sz w:val="16"/>
              </w:rPr>
              <w:t>R2-2104640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1CD3961" w14:textId="77777777" w:rsidR="00554327" w:rsidRPr="00E454AB" w:rsidRDefault="00554327">
            <w:pPr>
              <w:pStyle w:val="TAL"/>
              <w:rPr>
                <w:sz w:val="16"/>
              </w:rPr>
            </w:pPr>
            <w:r w:rsidRPr="00E454AB">
              <w:rPr>
                <w:sz w:val="16"/>
              </w:rPr>
              <w:t>Reply LS on support of PWS over SNPN (R2-2104640)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FF0D"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742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1119" w14:textId="77777777" w:rsidR="00554327" w:rsidRPr="00E454AB" w:rsidRDefault="00554327">
            <w:pPr>
              <w:pStyle w:val="TAL"/>
              <w:rPr>
                <w:sz w:val="16"/>
              </w:rPr>
            </w:pPr>
            <w:r w:rsidRPr="00E454AB">
              <w:rPr>
                <w:sz w:val="16"/>
              </w:rPr>
              <w:t>(none)</w:t>
            </w:r>
          </w:p>
        </w:tc>
      </w:tr>
      <w:tr w:rsidR="00E454AB" w:rsidRPr="00E454AB" w14:paraId="62DA43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05C8" w14:textId="77777777" w:rsidR="00554327" w:rsidRPr="00E454AB" w:rsidRDefault="00554327">
            <w:pPr>
              <w:pStyle w:val="TAL"/>
              <w:rPr>
                <w:sz w:val="16"/>
              </w:rPr>
            </w:pPr>
            <w:r w:rsidRPr="00E454AB">
              <w:rPr>
                <w:sz w:val="16"/>
              </w:rPr>
              <w:t>C1-212819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100A4C5" w14:textId="77777777" w:rsidR="00554327" w:rsidRPr="00E454AB" w:rsidRDefault="00554327">
            <w:pPr>
              <w:pStyle w:val="TAL"/>
              <w:rPr>
                <w:sz w:val="16"/>
              </w:rPr>
            </w:pPr>
            <w:r w:rsidRPr="00E454AB">
              <w:rPr>
                <w:sz w:val="16"/>
              </w:rPr>
              <w:t>R5- 206273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0BDEE9D" w14:textId="77777777" w:rsidR="00554327" w:rsidRPr="00E454AB" w:rsidRDefault="00554327">
            <w:pPr>
              <w:pStyle w:val="TAL"/>
              <w:rPr>
                <w:sz w:val="16"/>
              </w:rPr>
            </w:pPr>
            <w:r w:rsidRPr="00E454AB">
              <w:rPr>
                <w:sz w:val="16"/>
              </w:rPr>
              <w:t xml:space="preserve">LS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 (R5- 206273)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B6BC"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F88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3B27" w14:textId="77777777" w:rsidR="00554327" w:rsidRPr="00E454AB" w:rsidRDefault="00554327">
            <w:pPr>
              <w:pStyle w:val="TAL"/>
              <w:rPr>
                <w:sz w:val="16"/>
              </w:rPr>
            </w:pPr>
            <w:r w:rsidRPr="00E454AB">
              <w:rPr>
                <w:sz w:val="16"/>
              </w:rPr>
              <w:t>(none)</w:t>
            </w:r>
          </w:p>
        </w:tc>
      </w:tr>
      <w:tr w:rsidR="00E454AB" w:rsidRPr="00E454AB" w14:paraId="780A58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00B4" w14:textId="77777777" w:rsidR="00554327" w:rsidRPr="00E454AB" w:rsidRDefault="00554327">
            <w:pPr>
              <w:pStyle w:val="TAL"/>
              <w:rPr>
                <w:sz w:val="16"/>
              </w:rPr>
            </w:pPr>
            <w:r w:rsidRPr="00E454AB">
              <w:rPr>
                <w:sz w:val="16"/>
              </w:rPr>
              <w:t>C1-212820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720E570" w14:textId="77777777" w:rsidR="00554327" w:rsidRPr="00E454AB" w:rsidRDefault="00554327">
            <w:pPr>
              <w:pStyle w:val="TAL"/>
              <w:rPr>
                <w:sz w:val="16"/>
              </w:rPr>
            </w:pPr>
            <w:r w:rsidRPr="00E454AB">
              <w:rPr>
                <w:sz w:val="16"/>
              </w:rPr>
              <w:t>R5-206283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40ED0AE" w14:textId="77777777" w:rsidR="00554327" w:rsidRPr="00E454AB" w:rsidRDefault="00554327">
            <w:pPr>
              <w:pStyle w:val="TAL"/>
              <w:rPr>
                <w:sz w:val="16"/>
              </w:rPr>
            </w:pPr>
            <w:r w:rsidRPr="00E454AB">
              <w:rPr>
                <w:sz w:val="16"/>
              </w:rPr>
              <w:t>LS on SDP attribute a=</w:t>
            </w:r>
            <w:proofErr w:type="spellStart"/>
            <w:r w:rsidRPr="00E454AB">
              <w:rPr>
                <w:sz w:val="16"/>
              </w:rPr>
              <w:t>key-mgmt:mikey</w:t>
            </w:r>
            <w:proofErr w:type="spellEnd"/>
            <w:r w:rsidRPr="00E454AB">
              <w:rPr>
                <w:sz w:val="16"/>
              </w:rPr>
              <w:t xml:space="preserve"> (R5-206283)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8A1"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950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ED89" w14:textId="77777777" w:rsidR="00554327" w:rsidRPr="00E454AB" w:rsidRDefault="00554327">
            <w:pPr>
              <w:pStyle w:val="TAL"/>
              <w:rPr>
                <w:sz w:val="16"/>
              </w:rPr>
            </w:pPr>
            <w:r w:rsidRPr="00E454AB">
              <w:rPr>
                <w:sz w:val="16"/>
              </w:rPr>
              <w:t>C1-213548</w:t>
            </w:r>
          </w:p>
        </w:tc>
      </w:tr>
      <w:tr w:rsidR="00E454AB" w:rsidRPr="00E454AB" w14:paraId="0BB965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FE8A" w14:textId="77777777" w:rsidR="00554327" w:rsidRPr="00E454AB" w:rsidRDefault="00554327">
            <w:pPr>
              <w:pStyle w:val="TAL"/>
              <w:rPr>
                <w:sz w:val="16"/>
              </w:rPr>
            </w:pPr>
            <w:r w:rsidRPr="00E454AB">
              <w:rPr>
                <w:sz w:val="16"/>
              </w:rPr>
              <w:t>C1-212821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131DA90" w14:textId="77777777" w:rsidR="00554327" w:rsidRPr="00E454AB" w:rsidRDefault="00554327">
            <w:pPr>
              <w:pStyle w:val="TAL"/>
              <w:rPr>
                <w:sz w:val="16"/>
              </w:rPr>
            </w:pPr>
            <w:r w:rsidRPr="00E454AB">
              <w:rPr>
                <w:sz w:val="16"/>
              </w:rPr>
              <w:t>R5-211359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09A8566" w14:textId="77777777" w:rsidR="00554327" w:rsidRPr="00E454AB" w:rsidRDefault="00554327">
            <w:pPr>
              <w:pStyle w:val="TAL"/>
              <w:rPr>
                <w:sz w:val="16"/>
              </w:rPr>
            </w:pPr>
            <w:r w:rsidRPr="00E454AB">
              <w:rPr>
                <w:sz w:val="16"/>
              </w:rPr>
              <w:t>LS on 180 Ringing when preconditions are not used (R5-211359)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9802"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772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8802" w14:textId="77777777" w:rsidR="00554327" w:rsidRPr="00E454AB" w:rsidRDefault="00554327">
            <w:pPr>
              <w:pStyle w:val="TAL"/>
              <w:rPr>
                <w:sz w:val="16"/>
              </w:rPr>
            </w:pPr>
            <w:r w:rsidRPr="00E454AB">
              <w:rPr>
                <w:sz w:val="16"/>
              </w:rPr>
              <w:t>(none)</w:t>
            </w:r>
          </w:p>
        </w:tc>
      </w:tr>
      <w:tr w:rsidR="00E454AB" w:rsidRPr="00E454AB" w14:paraId="4B9A8B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088D4" w14:textId="77777777" w:rsidR="00554327" w:rsidRPr="00E454AB" w:rsidRDefault="00554327">
            <w:pPr>
              <w:pStyle w:val="TAL"/>
              <w:rPr>
                <w:sz w:val="16"/>
              </w:rPr>
            </w:pPr>
            <w:r w:rsidRPr="00E454AB">
              <w:rPr>
                <w:sz w:val="16"/>
              </w:rPr>
              <w:t>C1-212822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80E1B4F" w14:textId="77777777" w:rsidR="00554327" w:rsidRPr="00E454AB" w:rsidRDefault="00554327">
            <w:pPr>
              <w:pStyle w:val="TAL"/>
              <w:rPr>
                <w:sz w:val="16"/>
              </w:rPr>
            </w:pPr>
            <w:r w:rsidRPr="00E454AB">
              <w:rPr>
                <w:sz w:val="16"/>
              </w:rPr>
              <w:t>R5-211360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03A8DEC" w14:textId="77777777" w:rsidR="00554327" w:rsidRPr="00E454AB" w:rsidRDefault="00554327">
            <w:pPr>
              <w:pStyle w:val="TAL"/>
              <w:rPr>
                <w:sz w:val="16"/>
              </w:rPr>
            </w:pPr>
            <w:r w:rsidRPr="00E454AB">
              <w:rPr>
                <w:sz w:val="16"/>
              </w:rPr>
              <w:t>LS on ICE support for establishing an MCPTT pre-established session (R5-211360)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8A0C"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DD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1A45" w14:textId="77777777" w:rsidR="00554327" w:rsidRPr="00E454AB" w:rsidRDefault="00554327">
            <w:pPr>
              <w:pStyle w:val="TAL"/>
              <w:rPr>
                <w:sz w:val="16"/>
              </w:rPr>
            </w:pPr>
            <w:r w:rsidRPr="00E454AB">
              <w:rPr>
                <w:sz w:val="16"/>
              </w:rPr>
              <w:t>C1-213546</w:t>
            </w:r>
          </w:p>
        </w:tc>
      </w:tr>
      <w:tr w:rsidR="00E454AB" w:rsidRPr="00E454AB" w14:paraId="640030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38F4" w14:textId="77777777" w:rsidR="00554327" w:rsidRPr="00E454AB" w:rsidRDefault="00554327">
            <w:pPr>
              <w:pStyle w:val="TAL"/>
              <w:rPr>
                <w:sz w:val="16"/>
              </w:rPr>
            </w:pPr>
            <w:r w:rsidRPr="00E454AB">
              <w:rPr>
                <w:sz w:val="16"/>
              </w:rPr>
              <w:t>C1-212823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6A9DB0" w14:textId="77777777" w:rsidR="00554327" w:rsidRPr="00E454AB" w:rsidRDefault="00554327">
            <w:pPr>
              <w:pStyle w:val="TAL"/>
              <w:rPr>
                <w:sz w:val="16"/>
              </w:rPr>
            </w:pPr>
            <w:r w:rsidRPr="00E454AB">
              <w:rPr>
                <w:sz w:val="16"/>
              </w:rPr>
              <w:t>S1-210368</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F3059DC" w14:textId="77777777" w:rsidR="00554327" w:rsidRPr="00E454AB" w:rsidRDefault="00554327">
            <w:pPr>
              <w:pStyle w:val="TAL"/>
              <w:rPr>
                <w:sz w:val="16"/>
              </w:rPr>
            </w:pPr>
            <w:r w:rsidRPr="00E454AB">
              <w:rPr>
                <w:sz w:val="16"/>
              </w:rPr>
              <w:t>LS on support of PWS over SNPN (S1-210368)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0D22"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C4B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7C60" w14:textId="77777777" w:rsidR="00554327" w:rsidRPr="00E454AB" w:rsidRDefault="00554327">
            <w:pPr>
              <w:pStyle w:val="TAL"/>
              <w:rPr>
                <w:sz w:val="16"/>
              </w:rPr>
            </w:pPr>
            <w:r w:rsidRPr="00E454AB">
              <w:rPr>
                <w:sz w:val="16"/>
              </w:rPr>
              <w:t>C1-212832</w:t>
            </w:r>
          </w:p>
        </w:tc>
      </w:tr>
      <w:tr w:rsidR="00E454AB" w:rsidRPr="00E454AB" w14:paraId="57C441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B0B3" w14:textId="77777777" w:rsidR="00554327" w:rsidRPr="00E454AB" w:rsidRDefault="00554327">
            <w:pPr>
              <w:pStyle w:val="TAL"/>
              <w:rPr>
                <w:sz w:val="16"/>
              </w:rPr>
            </w:pPr>
            <w:r w:rsidRPr="00E454AB">
              <w:rPr>
                <w:sz w:val="16"/>
              </w:rPr>
              <w:t>C1-212824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AC7A988" w14:textId="77777777" w:rsidR="00554327" w:rsidRPr="00E454AB" w:rsidRDefault="00554327">
            <w:pPr>
              <w:pStyle w:val="TAL"/>
              <w:rPr>
                <w:sz w:val="16"/>
              </w:rPr>
            </w:pPr>
            <w:r w:rsidRPr="00E454AB">
              <w:rPr>
                <w:sz w:val="16"/>
              </w:rPr>
              <w:t>S2-2101052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8BF8C77" w14:textId="77777777" w:rsidR="00554327" w:rsidRPr="00E454AB" w:rsidRDefault="00554327">
            <w:pPr>
              <w:pStyle w:val="TAL"/>
              <w:rPr>
                <w:sz w:val="16"/>
              </w:rPr>
            </w:pPr>
            <w:r w:rsidRPr="00E454AB">
              <w:rPr>
                <w:sz w:val="16"/>
              </w:rPr>
              <w:t>Reply LS on NSSAA at inter-PLMN mobility (S2-2101052)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84B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AE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DF61" w14:textId="77777777" w:rsidR="00554327" w:rsidRPr="00E454AB" w:rsidRDefault="00554327">
            <w:pPr>
              <w:pStyle w:val="TAL"/>
              <w:rPr>
                <w:sz w:val="16"/>
              </w:rPr>
            </w:pPr>
            <w:r w:rsidRPr="00E454AB">
              <w:rPr>
                <w:sz w:val="16"/>
              </w:rPr>
              <w:t>(none)</w:t>
            </w:r>
          </w:p>
        </w:tc>
      </w:tr>
      <w:tr w:rsidR="00E454AB" w:rsidRPr="00E454AB" w14:paraId="6D6310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DDCB" w14:textId="77777777" w:rsidR="00554327" w:rsidRPr="00E454AB" w:rsidRDefault="00554327">
            <w:pPr>
              <w:pStyle w:val="TAL"/>
              <w:rPr>
                <w:sz w:val="16"/>
              </w:rPr>
            </w:pPr>
            <w:r w:rsidRPr="00E454AB">
              <w:rPr>
                <w:sz w:val="16"/>
              </w:rPr>
              <w:t>C1-212825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1A46FB6" w14:textId="77777777" w:rsidR="00554327" w:rsidRPr="00E454AB" w:rsidRDefault="00554327">
            <w:pPr>
              <w:pStyle w:val="TAL"/>
              <w:rPr>
                <w:sz w:val="16"/>
              </w:rPr>
            </w:pPr>
            <w:r w:rsidRPr="00E454AB">
              <w:rPr>
                <w:sz w:val="16"/>
              </w:rPr>
              <w:t>S2-2101311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C5E9772" w14:textId="77777777" w:rsidR="00554327" w:rsidRPr="00E454AB" w:rsidRDefault="00554327">
            <w:pPr>
              <w:pStyle w:val="TAL"/>
              <w:rPr>
                <w:sz w:val="16"/>
              </w:rPr>
            </w:pPr>
            <w:r w:rsidRPr="00E454AB">
              <w:rPr>
                <w:sz w:val="16"/>
              </w:rPr>
              <w:t>Reply LS on clarification on support o MAP messages at the UDM for SMS in 5GS (S2-2101311)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D3D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E0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48E9" w14:textId="77777777" w:rsidR="00554327" w:rsidRPr="00E454AB" w:rsidRDefault="00554327">
            <w:pPr>
              <w:pStyle w:val="TAL"/>
              <w:rPr>
                <w:sz w:val="16"/>
              </w:rPr>
            </w:pPr>
            <w:r w:rsidRPr="00E454AB">
              <w:rPr>
                <w:sz w:val="16"/>
              </w:rPr>
              <w:t>(none)</w:t>
            </w:r>
          </w:p>
        </w:tc>
      </w:tr>
      <w:tr w:rsidR="00E454AB" w:rsidRPr="00E454AB" w14:paraId="7120B6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4400" w14:textId="77777777" w:rsidR="00554327" w:rsidRPr="00E454AB" w:rsidRDefault="00554327">
            <w:pPr>
              <w:pStyle w:val="TAL"/>
              <w:rPr>
                <w:sz w:val="16"/>
              </w:rPr>
            </w:pPr>
            <w:r w:rsidRPr="00E454AB">
              <w:rPr>
                <w:sz w:val="16"/>
              </w:rPr>
              <w:t>C1-212826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9026349" w14:textId="77777777" w:rsidR="00554327" w:rsidRPr="00E454AB" w:rsidRDefault="00554327">
            <w:pPr>
              <w:pStyle w:val="TAL"/>
              <w:rPr>
                <w:sz w:val="16"/>
              </w:rPr>
            </w:pPr>
            <w:r w:rsidRPr="00E454AB">
              <w:rPr>
                <w:sz w:val="16"/>
              </w:rPr>
              <w:t>S2-2101574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BA78C3C" w14:textId="77777777" w:rsidR="00554327" w:rsidRPr="00E454AB" w:rsidRDefault="00554327">
            <w:pPr>
              <w:pStyle w:val="TAL"/>
              <w:rPr>
                <w:sz w:val="16"/>
              </w:rPr>
            </w:pPr>
            <w:r w:rsidRPr="00E454AB">
              <w:rPr>
                <w:sz w:val="16"/>
              </w:rPr>
              <w:t>LS Response on MA PDU session for LADN (S2-2101574)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B3CA"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05A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DC2A3" w14:textId="77777777" w:rsidR="00554327" w:rsidRPr="00E454AB" w:rsidRDefault="00554327">
            <w:pPr>
              <w:pStyle w:val="TAL"/>
              <w:rPr>
                <w:sz w:val="16"/>
              </w:rPr>
            </w:pPr>
            <w:r w:rsidRPr="00E454AB">
              <w:rPr>
                <w:sz w:val="16"/>
              </w:rPr>
              <w:t>(none)</w:t>
            </w:r>
          </w:p>
        </w:tc>
      </w:tr>
      <w:tr w:rsidR="00E454AB" w:rsidRPr="00E454AB" w14:paraId="46B8A6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3A83" w14:textId="77777777" w:rsidR="00554327" w:rsidRPr="00E454AB" w:rsidRDefault="00554327">
            <w:pPr>
              <w:pStyle w:val="TAL"/>
              <w:rPr>
                <w:sz w:val="16"/>
              </w:rPr>
            </w:pPr>
            <w:r w:rsidRPr="00E454AB">
              <w:rPr>
                <w:sz w:val="16"/>
              </w:rPr>
              <w:t>C1-212827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0A37CCC" w14:textId="77777777" w:rsidR="00554327" w:rsidRPr="00E454AB" w:rsidRDefault="00554327">
            <w:pPr>
              <w:pStyle w:val="TAL"/>
              <w:rPr>
                <w:sz w:val="16"/>
              </w:rPr>
            </w:pPr>
            <w:r w:rsidRPr="00E454AB">
              <w:rPr>
                <w:sz w:val="16"/>
              </w:rPr>
              <w:t>S2-2102963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AF76359" w14:textId="77777777" w:rsidR="00554327" w:rsidRPr="00E454AB" w:rsidRDefault="00554327">
            <w:pPr>
              <w:pStyle w:val="TAL"/>
              <w:rPr>
                <w:sz w:val="16"/>
              </w:rPr>
            </w:pPr>
            <w:r w:rsidRPr="00E454AB">
              <w:rPr>
                <w:sz w:val="16"/>
              </w:rPr>
              <w:t>Reply LS on support of PWS over SNPN (S2-2102963)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FA8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61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4397" w14:textId="77777777" w:rsidR="00554327" w:rsidRPr="00E454AB" w:rsidRDefault="00554327">
            <w:pPr>
              <w:pStyle w:val="TAL"/>
              <w:rPr>
                <w:sz w:val="16"/>
              </w:rPr>
            </w:pPr>
            <w:r w:rsidRPr="00E454AB">
              <w:rPr>
                <w:sz w:val="16"/>
              </w:rPr>
              <w:t>(none)</w:t>
            </w:r>
          </w:p>
        </w:tc>
      </w:tr>
      <w:tr w:rsidR="00E454AB" w:rsidRPr="00E454AB" w14:paraId="444235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7592" w14:textId="77777777" w:rsidR="00554327" w:rsidRPr="00E454AB" w:rsidRDefault="00554327">
            <w:pPr>
              <w:pStyle w:val="TAL"/>
              <w:rPr>
                <w:sz w:val="16"/>
              </w:rPr>
            </w:pPr>
            <w:r w:rsidRPr="00E454AB">
              <w:rPr>
                <w:sz w:val="16"/>
              </w:rPr>
              <w:t>C1-212828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BAE2E63" w14:textId="77777777" w:rsidR="00554327" w:rsidRPr="00E454AB" w:rsidRDefault="00554327">
            <w:pPr>
              <w:pStyle w:val="TAL"/>
              <w:rPr>
                <w:sz w:val="16"/>
              </w:rPr>
            </w:pPr>
            <w:r w:rsidRPr="00E454AB">
              <w:rPr>
                <w:sz w:val="16"/>
              </w:rPr>
              <w:t>S2-2103550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4368FB0" w14:textId="77777777" w:rsidR="00554327" w:rsidRPr="00E454AB" w:rsidRDefault="00554327">
            <w:pPr>
              <w:pStyle w:val="TAL"/>
              <w:rPr>
                <w:sz w:val="16"/>
              </w:rPr>
            </w:pPr>
            <w:r w:rsidRPr="00E454AB">
              <w:rPr>
                <w:sz w:val="16"/>
              </w:rPr>
              <w:t>Reply to LS on UE location aspects in NTN (S2-2103550)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395E"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8A3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1DC0" w14:textId="77777777" w:rsidR="00554327" w:rsidRPr="00E454AB" w:rsidRDefault="00554327">
            <w:pPr>
              <w:pStyle w:val="TAL"/>
              <w:rPr>
                <w:sz w:val="16"/>
              </w:rPr>
            </w:pPr>
            <w:r w:rsidRPr="00E454AB">
              <w:rPr>
                <w:sz w:val="16"/>
              </w:rPr>
              <w:t>(none)</w:t>
            </w:r>
          </w:p>
        </w:tc>
      </w:tr>
      <w:tr w:rsidR="00E454AB" w:rsidRPr="00E454AB" w14:paraId="5B6CB3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241A" w14:textId="77777777" w:rsidR="00554327" w:rsidRPr="00E454AB" w:rsidRDefault="00554327">
            <w:pPr>
              <w:pStyle w:val="TAL"/>
              <w:rPr>
                <w:sz w:val="16"/>
              </w:rPr>
            </w:pPr>
            <w:r w:rsidRPr="00E454AB">
              <w:rPr>
                <w:sz w:val="16"/>
              </w:rPr>
              <w:t>C1-212829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545BF47" w14:textId="77777777" w:rsidR="00554327" w:rsidRPr="00E454AB" w:rsidRDefault="00554327">
            <w:pPr>
              <w:pStyle w:val="TAL"/>
              <w:rPr>
                <w:sz w:val="16"/>
              </w:rPr>
            </w:pPr>
            <w:r w:rsidRPr="00E454AB">
              <w:rPr>
                <w:sz w:val="16"/>
              </w:rPr>
              <w:t>S3i210282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FC7EBBA" w14:textId="77777777" w:rsidR="00554327" w:rsidRPr="00E454AB" w:rsidRDefault="00554327">
            <w:pPr>
              <w:pStyle w:val="TAL"/>
              <w:rPr>
                <w:sz w:val="16"/>
              </w:rPr>
            </w:pPr>
            <w:r w:rsidRPr="00E454AB">
              <w:rPr>
                <w:sz w:val="16"/>
              </w:rPr>
              <w:t>Reply LS on UE location aspects in NTN (S3i210282)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E576" w14:textId="77777777" w:rsidR="00554327" w:rsidRPr="00E454AB" w:rsidRDefault="00554327">
            <w:pPr>
              <w:pStyle w:val="TAL"/>
              <w:rPr>
                <w:sz w:val="16"/>
              </w:rPr>
            </w:pPr>
            <w:r w:rsidRPr="00E454AB">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9DC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F6AA" w14:textId="77777777" w:rsidR="00554327" w:rsidRPr="00E454AB" w:rsidRDefault="00554327">
            <w:pPr>
              <w:pStyle w:val="TAL"/>
              <w:rPr>
                <w:sz w:val="16"/>
              </w:rPr>
            </w:pPr>
            <w:r w:rsidRPr="00E454AB">
              <w:rPr>
                <w:sz w:val="16"/>
              </w:rPr>
              <w:t>(none)</w:t>
            </w:r>
          </w:p>
        </w:tc>
      </w:tr>
      <w:tr w:rsidR="00E454AB" w:rsidRPr="00E454AB" w14:paraId="1CBE0F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6880" w14:textId="77777777" w:rsidR="00554327" w:rsidRPr="00E454AB" w:rsidRDefault="00554327">
            <w:pPr>
              <w:pStyle w:val="TAL"/>
              <w:rPr>
                <w:sz w:val="16"/>
              </w:rPr>
            </w:pPr>
            <w:r w:rsidRPr="00E454AB">
              <w:rPr>
                <w:sz w:val="16"/>
              </w:rPr>
              <w:t>C1-212837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96AF1D5" w14:textId="77777777" w:rsidR="00554327" w:rsidRPr="00E454AB" w:rsidRDefault="00554327">
            <w:pPr>
              <w:pStyle w:val="TAL"/>
              <w:rPr>
                <w:sz w:val="16"/>
              </w:rPr>
            </w:pPr>
            <w:r w:rsidRPr="00E454AB">
              <w:rPr>
                <w:sz w:val="16"/>
              </w:rPr>
              <w:t>R5-211311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6CC519E" w14:textId="77777777" w:rsidR="00554327" w:rsidRPr="00E454AB" w:rsidRDefault="00554327">
            <w:pPr>
              <w:pStyle w:val="TAL"/>
              <w:rPr>
                <w:sz w:val="16"/>
              </w:rPr>
            </w:pPr>
            <w:r w:rsidRPr="00E454AB">
              <w:rPr>
                <w:sz w:val="16"/>
              </w:rPr>
              <w:t>LS on confirming successful resource reservation (R5-211311)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4010E"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23D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D4D1" w14:textId="77777777" w:rsidR="00554327" w:rsidRPr="00E454AB" w:rsidRDefault="00554327">
            <w:pPr>
              <w:pStyle w:val="TAL"/>
              <w:rPr>
                <w:sz w:val="16"/>
              </w:rPr>
            </w:pPr>
            <w:r w:rsidRPr="00E454AB">
              <w:rPr>
                <w:sz w:val="16"/>
              </w:rPr>
              <w:t>(none)</w:t>
            </w:r>
          </w:p>
        </w:tc>
      </w:tr>
      <w:tr w:rsidR="00E454AB" w:rsidRPr="00E454AB" w14:paraId="701A2F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7BBE" w14:textId="77777777" w:rsidR="00554327" w:rsidRPr="00E454AB" w:rsidRDefault="00554327">
            <w:pPr>
              <w:pStyle w:val="TAL"/>
              <w:rPr>
                <w:sz w:val="16"/>
              </w:rPr>
            </w:pPr>
            <w:r w:rsidRPr="00E454AB">
              <w:rPr>
                <w:sz w:val="16"/>
              </w:rPr>
              <w:t>C1-212838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0D51100" w14:textId="77777777" w:rsidR="00554327" w:rsidRPr="00E454AB" w:rsidRDefault="00554327">
            <w:pPr>
              <w:pStyle w:val="TAL"/>
              <w:rPr>
                <w:sz w:val="16"/>
              </w:rPr>
            </w:pPr>
            <w:r w:rsidRPr="00E454AB">
              <w:rPr>
                <w:sz w:val="16"/>
              </w:rPr>
              <w:t>R2-2104354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8F9F2D4" w14:textId="77777777" w:rsidR="00554327" w:rsidRPr="00E454AB" w:rsidRDefault="00554327">
            <w:pPr>
              <w:pStyle w:val="TAL"/>
              <w:rPr>
                <w:sz w:val="16"/>
              </w:rPr>
            </w:pPr>
            <w:r w:rsidRPr="00E454AB">
              <w:rPr>
                <w:sz w:val="16"/>
              </w:rPr>
              <w:t>LS on NAS-based busy indication (R2-2104354)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BA4F"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35F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8F88" w14:textId="77777777" w:rsidR="00554327" w:rsidRPr="00E454AB" w:rsidRDefault="00554327">
            <w:pPr>
              <w:pStyle w:val="TAL"/>
              <w:rPr>
                <w:sz w:val="16"/>
              </w:rPr>
            </w:pPr>
            <w:r w:rsidRPr="00E454AB">
              <w:rPr>
                <w:sz w:val="16"/>
              </w:rPr>
              <w:t>(none)</w:t>
            </w:r>
          </w:p>
        </w:tc>
      </w:tr>
      <w:tr w:rsidR="00E454AB" w:rsidRPr="00E454AB" w14:paraId="1DF592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B63B" w14:textId="77777777" w:rsidR="00554327" w:rsidRPr="00E454AB" w:rsidRDefault="00554327">
            <w:pPr>
              <w:pStyle w:val="TAL"/>
              <w:rPr>
                <w:sz w:val="16"/>
              </w:rPr>
            </w:pPr>
            <w:r w:rsidRPr="00E454AB">
              <w:rPr>
                <w:sz w:val="16"/>
              </w:rPr>
              <w:t>C1-212839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B7BD15F" w14:textId="77777777" w:rsidR="00554327" w:rsidRPr="00E454AB" w:rsidRDefault="00554327">
            <w:pPr>
              <w:pStyle w:val="TAL"/>
              <w:rPr>
                <w:sz w:val="16"/>
              </w:rPr>
            </w:pPr>
            <w:r w:rsidRPr="00E454AB">
              <w:rPr>
                <w:sz w:val="16"/>
              </w:rPr>
              <w:t>R2-2104374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81BFE7B"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 (R2-2104374)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8DC5"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BDA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3F2E" w14:textId="77777777" w:rsidR="00554327" w:rsidRPr="00E454AB" w:rsidRDefault="00554327">
            <w:pPr>
              <w:pStyle w:val="TAL"/>
              <w:rPr>
                <w:sz w:val="16"/>
              </w:rPr>
            </w:pPr>
            <w:r w:rsidRPr="00E454AB">
              <w:rPr>
                <w:sz w:val="16"/>
              </w:rPr>
              <w:t>C1-212845</w:t>
            </w:r>
          </w:p>
        </w:tc>
      </w:tr>
      <w:tr w:rsidR="00E454AB" w:rsidRPr="00E454AB" w14:paraId="38704B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2A67" w14:textId="77777777" w:rsidR="00554327" w:rsidRPr="00E454AB" w:rsidRDefault="00554327">
            <w:pPr>
              <w:pStyle w:val="TAL"/>
              <w:rPr>
                <w:sz w:val="16"/>
              </w:rPr>
            </w:pPr>
            <w:r w:rsidRPr="00E454AB">
              <w:rPr>
                <w:sz w:val="16"/>
              </w:rPr>
              <w:t>C1-212840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EC5B1FF" w14:textId="77777777" w:rsidR="00554327" w:rsidRPr="00E454AB" w:rsidRDefault="00554327">
            <w:pPr>
              <w:pStyle w:val="TAL"/>
              <w:rPr>
                <w:sz w:val="16"/>
              </w:rPr>
            </w:pPr>
            <w:r w:rsidRPr="00E454AB">
              <w:rPr>
                <w:sz w:val="16"/>
              </w:rPr>
              <w:t>R2-2104377</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14A51C9" w14:textId="77777777" w:rsidR="00554327" w:rsidRPr="00E454AB" w:rsidRDefault="00554327">
            <w:pPr>
              <w:pStyle w:val="TAL"/>
              <w:rPr>
                <w:sz w:val="16"/>
              </w:rPr>
            </w:pPr>
            <w:r w:rsidRPr="00E454AB">
              <w:rPr>
                <w:sz w:val="16"/>
              </w:rPr>
              <w:t>LS on multiple TACs per PLMN (R2-2104377)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772B"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7CD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3F17" w14:textId="77777777" w:rsidR="00554327" w:rsidRPr="00E454AB" w:rsidRDefault="00554327">
            <w:pPr>
              <w:pStyle w:val="TAL"/>
              <w:rPr>
                <w:sz w:val="16"/>
              </w:rPr>
            </w:pPr>
            <w:r w:rsidRPr="00E454AB">
              <w:rPr>
                <w:sz w:val="16"/>
              </w:rPr>
              <w:t>(none)</w:t>
            </w:r>
          </w:p>
        </w:tc>
      </w:tr>
      <w:tr w:rsidR="00E454AB" w:rsidRPr="00E454AB" w14:paraId="10726F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DF1F3" w14:textId="77777777" w:rsidR="00554327" w:rsidRPr="00E454AB" w:rsidRDefault="00554327">
            <w:pPr>
              <w:pStyle w:val="TAL"/>
              <w:rPr>
                <w:sz w:val="16"/>
              </w:rPr>
            </w:pPr>
            <w:r w:rsidRPr="00E454AB">
              <w:rPr>
                <w:sz w:val="16"/>
              </w:rPr>
              <w:t>C1-212841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D07DFCD" w14:textId="77777777" w:rsidR="00554327" w:rsidRPr="00E454AB" w:rsidRDefault="00554327">
            <w:pPr>
              <w:pStyle w:val="TAL"/>
              <w:rPr>
                <w:sz w:val="16"/>
              </w:rPr>
            </w:pPr>
            <w:r w:rsidRPr="00E454AB">
              <w:rPr>
                <w:sz w:val="16"/>
              </w:rPr>
              <w:t>R2-2104654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221A439" w14:textId="77777777" w:rsidR="00554327" w:rsidRPr="00E454AB" w:rsidRDefault="00554327">
            <w:pPr>
              <w:pStyle w:val="TAL"/>
              <w:rPr>
                <w:sz w:val="16"/>
              </w:rPr>
            </w:pPr>
            <w:r w:rsidRPr="00E454AB">
              <w:rPr>
                <w:sz w:val="16"/>
              </w:rPr>
              <w:t>LS on R17 Layer-2 SL Relay of UE ID exposure in paging mechanism (R2-2104654)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F626"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E8A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D24B" w14:textId="77777777" w:rsidR="00554327" w:rsidRPr="00E454AB" w:rsidRDefault="00554327">
            <w:pPr>
              <w:pStyle w:val="TAL"/>
              <w:rPr>
                <w:sz w:val="16"/>
              </w:rPr>
            </w:pPr>
            <w:r w:rsidRPr="00E454AB">
              <w:rPr>
                <w:sz w:val="16"/>
              </w:rPr>
              <w:t>(none)</w:t>
            </w:r>
          </w:p>
        </w:tc>
      </w:tr>
      <w:tr w:rsidR="00E454AB" w:rsidRPr="00E454AB" w14:paraId="56A450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A131" w14:textId="77777777" w:rsidR="00554327" w:rsidRPr="00E454AB" w:rsidRDefault="00554327">
            <w:pPr>
              <w:pStyle w:val="TAL"/>
              <w:rPr>
                <w:sz w:val="16"/>
              </w:rPr>
            </w:pPr>
            <w:r w:rsidRPr="00E454AB">
              <w:rPr>
                <w:sz w:val="16"/>
              </w:rPr>
              <w:t>C1-212849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AE9819B" w14:textId="77777777" w:rsidR="00554327" w:rsidRPr="00E454AB" w:rsidRDefault="00554327">
            <w:pPr>
              <w:pStyle w:val="TAL"/>
              <w:rPr>
                <w:sz w:val="16"/>
              </w:rPr>
            </w:pPr>
            <w:r w:rsidRPr="00E454AB">
              <w:rPr>
                <w:sz w:val="16"/>
              </w:rPr>
              <w:t>R2-2104644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B1E08FA" w14:textId="77777777" w:rsidR="00554327" w:rsidRPr="00E454AB" w:rsidRDefault="00554327">
            <w:pPr>
              <w:pStyle w:val="TAL"/>
              <w:rPr>
                <w:sz w:val="16"/>
              </w:rPr>
            </w:pPr>
            <w:r w:rsidRPr="00E454AB">
              <w:rPr>
                <w:sz w:val="16"/>
              </w:rPr>
              <w:t>LS to CT1 on Small data transmission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276C"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5AC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ABB6" w14:textId="77777777" w:rsidR="00554327" w:rsidRPr="00E454AB" w:rsidRDefault="00554327">
            <w:pPr>
              <w:pStyle w:val="TAL"/>
              <w:rPr>
                <w:sz w:val="16"/>
              </w:rPr>
            </w:pPr>
            <w:r w:rsidRPr="00E454AB">
              <w:rPr>
                <w:sz w:val="16"/>
              </w:rPr>
              <w:t>(none)</w:t>
            </w:r>
          </w:p>
        </w:tc>
      </w:tr>
      <w:tr w:rsidR="00E454AB" w:rsidRPr="00E454AB" w14:paraId="177BFB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10CC" w14:textId="77777777" w:rsidR="00554327" w:rsidRPr="00E454AB" w:rsidRDefault="00554327">
            <w:pPr>
              <w:pStyle w:val="TAL"/>
              <w:rPr>
                <w:sz w:val="16"/>
              </w:rPr>
            </w:pPr>
            <w:r w:rsidRPr="00E454AB">
              <w:rPr>
                <w:sz w:val="16"/>
              </w:rPr>
              <w:t>C1-213550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9968FA" w14:textId="77777777" w:rsidR="00554327" w:rsidRPr="00E454AB" w:rsidRDefault="00554327">
            <w:pPr>
              <w:pStyle w:val="TAL"/>
              <w:rPr>
                <w:sz w:val="16"/>
              </w:rPr>
            </w:pPr>
            <w:r w:rsidRPr="00E454AB">
              <w:rPr>
                <w:sz w:val="16"/>
              </w:rPr>
              <w:t>S1-211318</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25D3D3A" w14:textId="77777777" w:rsidR="00554327" w:rsidRPr="00E454AB" w:rsidRDefault="00554327">
            <w:pPr>
              <w:pStyle w:val="TAL"/>
              <w:rPr>
                <w:sz w:val="16"/>
              </w:rPr>
            </w:pPr>
            <w:r w:rsidRPr="00E454AB">
              <w:rPr>
                <w:sz w:val="16"/>
              </w:rPr>
              <w:t>Reply LS on disaster roaming for MINT related to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9DF5"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893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A1DB" w14:textId="77777777" w:rsidR="00554327" w:rsidRPr="00E454AB" w:rsidRDefault="00554327">
            <w:pPr>
              <w:pStyle w:val="TAL"/>
              <w:rPr>
                <w:sz w:val="16"/>
              </w:rPr>
            </w:pPr>
            <w:r w:rsidRPr="00E454AB">
              <w:rPr>
                <w:sz w:val="16"/>
              </w:rPr>
              <w:t>(none)</w:t>
            </w:r>
          </w:p>
        </w:tc>
      </w:tr>
      <w:tr w:rsidR="00E454AB" w:rsidRPr="00E454AB" w14:paraId="601861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6FCF" w14:textId="77777777" w:rsidR="00554327" w:rsidRPr="00E454AB" w:rsidRDefault="00554327">
            <w:pPr>
              <w:pStyle w:val="TAL"/>
              <w:rPr>
                <w:sz w:val="16"/>
              </w:rPr>
            </w:pPr>
            <w:r w:rsidRPr="00E454AB">
              <w:rPr>
                <w:sz w:val="16"/>
              </w:rPr>
              <w:t>C1-213551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64F0C20" w14:textId="77777777" w:rsidR="00554327" w:rsidRPr="00E454AB" w:rsidRDefault="00554327">
            <w:pPr>
              <w:pStyle w:val="TAL"/>
              <w:rPr>
                <w:sz w:val="16"/>
              </w:rPr>
            </w:pPr>
            <w:r w:rsidRPr="00E454AB">
              <w:rPr>
                <w:sz w:val="16"/>
              </w:rPr>
              <w:t>S1-211319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190FCBF"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EC0D"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F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7E27" w14:textId="77777777" w:rsidR="00554327" w:rsidRPr="00E454AB" w:rsidRDefault="00554327">
            <w:pPr>
              <w:pStyle w:val="TAL"/>
              <w:rPr>
                <w:sz w:val="16"/>
              </w:rPr>
            </w:pPr>
            <w:r w:rsidRPr="00E454AB">
              <w:rPr>
                <w:sz w:val="16"/>
              </w:rPr>
              <w:t>(none)</w:t>
            </w:r>
          </w:p>
        </w:tc>
      </w:tr>
      <w:tr w:rsidR="00E454AB" w:rsidRPr="00E454AB" w14:paraId="70ABAB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3D12" w14:textId="77777777" w:rsidR="00554327" w:rsidRPr="00E454AB" w:rsidRDefault="00554327">
            <w:pPr>
              <w:pStyle w:val="TAL"/>
              <w:rPr>
                <w:sz w:val="16"/>
              </w:rPr>
            </w:pPr>
            <w:r w:rsidRPr="00E454AB">
              <w:rPr>
                <w:sz w:val="16"/>
              </w:rPr>
              <w:t>C1-213552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0E49323" w14:textId="77777777" w:rsidR="00554327" w:rsidRPr="00E454AB" w:rsidRDefault="00554327">
            <w:pPr>
              <w:pStyle w:val="TAL"/>
              <w:rPr>
                <w:sz w:val="16"/>
              </w:rPr>
            </w:pPr>
            <w:r w:rsidRPr="00E454AB">
              <w:rPr>
                <w:sz w:val="16"/>
              </w:rPr>
              <w:t>S1-211320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BED7702" w14:textId="77777777" w:rsidR="00554327" w:rsidRPr="00E454AB" w:rsidRDefault="00554327">
            <w:pPr>
              <w:pStyle w:val="TAL"/>
              <w:rPr>
                <w:sz w:val="16"/>
              </w:rPr>
            </w:pPr>
            <w:r w:rsidRPr="00E454AB">
              <w:rPr>
                <w:sz w:val="16"/>
              </w:rPr>
              <w:t>LS Reply on HPLMN control of devices that should not use disaster roaming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8B00"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61D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F243" w14:textId="77777777" w:rsidR="00554327" w:rsidRPr="00E454AB" w:rsidRDefault="00554327">
            <w:pPr>
              <w:pStyle w:val="TAL"/>
              <w:rPr>
                <w:sz w:val="16"/>
              </w:rPr>
            </w:pPr>
            <w:r w:rsidRPr="00E454AB">
              <w:rPr>
                <w:sz w:val="16"/>
              </w:rPr>
              <w:t>(none)</w:t>
            </w:r>
          </w:p>
        </w:tc>
      </w:tr>
      <w:tr w:rsidR="00E454AB" w:rsidRPr="00E454AB" w14:paraId="1B5E36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8823" w14:textId="77777777" w:rsidR="00554327" w:rsidRPr="00E454AB" w:rsidRDefault="00554327">
            <w:pPr>
              <w:pStyle w:val="TAL"/>
              <w:rPr>
                <w:sz w:val="16"/>
              </w:rPr>
            </w:pPr>
            <w:r w:rsidRPr="00E454AB">
              <w:rPr>
                <w:sz w:val="16"/>
              </w:rPr>
              <w:t>C1-213553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B304B81" w14:textId="77777777" w:rsidR="00554327" w:rsidRPr="00E454AB" w:rsidRDefault="00554327">
            <w:pPr>
              <w:pStyle w:val="TAL"/>
              <w:rPr>
                <w:sz w:val="16"/>
              </w:rPr>
            </w:pPr>
            <w:r w:rsidRPr="00E454AB">
              <w:rPr>
                <w:sz w:val="16"/>
              </w:rPr>
              <w:t>S1-211323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6CD74D2" w14:textId="77777777" w:rsidR="00554327" w:rsidRPr="00E454AB" w:rsidRDefault="00554327">
            <w:pPr>
              <w:pStyle w:val="TAL"/>
              <w:rPr>
                <w:sz w:val="16"/>
              </w:rPr>
            </w:pPr>
            <w:r w:rsidRPr="00E454AB">
              <w:rPr>
                <w:sz w:val="16"/>
              </w:rPr>
              <w:t>Reply LS on disaster roaming and non-public network hosted by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77C6"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DED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C360" w14:textId="77777777" w:rsidR="00554327" w:rsidRPr="00E454AB" w:rsidRDefault="00554327">
            <w:pPr>
              <w:pStyle w:val="TAL"/>
              <w:rPr>
                <w:sz w:val="16"/>
              </w:rPr>
            </w:pPr>
            <w:r w:rsidRPr="00E454AB">
              <w:rPr>
                <w:sz w:val="16"/>
              </w:rPr>
              <w:t>(none)</w:t>
            </w:r>
          </w:p>
        </w:tc>
      </w:tr>
      <w:tr w:rsidR="00E454AB" w:rsidRPr="00E454AB" w14:paraId="483C8F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943A" w14:textId="77777777" w:rsidR="00554327" w:rsidRPr="00E454AB" w:rsidRDefault="00554327">
            <w:pPr>
              <w:pStyle w:val="TAL"/>
              <w:rPr>
                <w:sz w:val="16"/>
              </w:rPr>
            </w:pPr>
            <w:r w:rsidRPr="00E454AB">
              <w:rPr>
                <w:sz w:val="16"/>
              </w:rPr>
              <w:t>C1-213562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BF419B6" w14:textId="77777777" w:rsidR="00554327" w:rsidRPr="00E454AB" w:rsidRDefault="00554327">
            <w:pPr>
              <w:pStyle w:val="TAL"/>
              <w:rPr>
                <w:sz w:val="16"/>
              </w:rPr>
            </w:pPr>
            <w:r w:rsidRPr="00E454AB">
              <w:rPr>
                <w:sz w:val="16"/>
              </w:rPr>
              <w:t>S1-211503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E8B2E24"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D871"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5E3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29EF" w14:textId="77777777" w:rsidR="00554327" w:rsidRPr="00E454AB" w:rsidRDefault="00554327">
            <w:pPr>
              <w:pStyle w:val="TAL"/>
              <w:rPr>
                <w:sz w:val="16"/>
              </w:rPr>
            </w:pPr>
            <w:r w:rsidRPr="00E454AB">
              <w:rPr>
                <w:sz w:val="16"/>
              </w:rPr>
              <w:t>(none)</w:t>
            </w:r>
          </w:p>
        </w:tc>
      </w:tr>
      <w:tr w:rsidR="00E454AB" w:rsidRPr="00E454AB" w14:paraId="78CFB1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1F55" w14:textId="77777777" w:rsidR="00554327" w:rsidRPr="00E454AB" w:rsidRDefault="00554327">
            <w:pPr>
              <w:pStyle w:val="TAL"/>
              <w:rPr>
                <w:sz w:val="16"/>
              </w:rPr>
            </w:pPr>
            <w:r w:rsidRPr="00E454AB">
              <w:rPr>
                <w:sz w:val="16"/>
              </w:rPr>
              <w:t>C1-213567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415AF61E" w14:textId="77777777" w:rsidR="00554327" w:rsidRPr="00E454AB" w:rsidRDefault="00554327">
            <w:pPr>
              <w:pStyle w:val="TAL"/>
              <w:rPr>
                <w:sz w:val="16"/>
              </w:rPr>
            </w:pPr>
            <w:r w:rsidRPr="00E454AB">
              <w:rPr>
                <w:sz w:val="16"/>
              </w:rPr>
              <w:t>S2-2104994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9A0A880" w14:textId="77777777" w:rsidR="00554327" w:rsidRPr="00E454AB" w:rsidRDefault="00554327">
            <w:pPr>
              <w:pStyle w:val="TAL"/>
              <w:rPr>
                <w:sz w:val="16"/>
              </w:rPr>
            </w:pPr>
            <w:r w:rsidRPr="00E454AB">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1AE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F90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EEC4" w14:textId="77777777" w:rsidR="00554327" w:rsidRPr="00E454AB" w:rsidRDefault="00554327">
            <w:pPr>
              <w:pStyle w:val="TAL"/>
              <w:rPr>
                <w:sz w:val="16"/>
              </w:rPr>
            </w:pPr>
            <w:r w:rsidRPr="00E454AB">
              <w:rPr>
                <w:sz w:val="16"/>
              </w:rPr>
              <w:t>(none)</w:t>
            </w:r>
          </w:p>
        </w:tc>
      </w:tr>
    </w:tbl>
    <w:p w14:paraId="52E845C1" w14:textId="77777777" w:rsidR="00554327" w:rsidRDefault="00554327" w:rsidP="00554327"/>
    <w:p w14:paraId="33C8D35B" w14:textId="77777777" w:rsidR="00554327" w:rsidRDefault="00554327" w:rsidP="00554327">
      <w:pPr>
        <w:pStyle w:val="Heading3"/>
      </w:pPr>
    </w:p>
    <w:p w14:paraId="3A612685" w14:textId="77777777" w:rsidR="00554327" w:rsidRDefault="00554327" w:rsidP="00554327">
      <w:pPr>
        <w:pStyle w:val="Heading3"/>
      </w:pPr>
      <w:bookmarkStart w:id="150" w:name="_Toc73893561"/>
      <w:r>
        <w:t>C2: Outgoing liaison statements</w:t>
      </w:r>
      <w:bookmarkEnd w:id="150"/>
    </w:p>
    <w:p w14:paraId="3C0F9BB3"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72"/>
        <w:gridCol w:w="1036"/>
        <w:gridCol w:w="1912"/>
        <w:gridCol w:w="1138"/>
      </w:tblGrid>
      <w:tr w:rsidR="00E454AB" w:rsidRPr="00E454AB" w14:paraId="2A20BD9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04A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9631"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9963" w14:textId="77777777" w:rsidR="00554327" w:rsidRDefault="00554327">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3EA8" w14:textId="77777777" w:rsidR="00554327" w:rsidRDefault="00554327">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AF1E" w14:textId="77777777" w:rsidR="00554327" w:rsidRDefault="00554327">
            <w:pPr>
              <w:pStyle w:val="TAH"/>
            </w:pPr>
            <w:r>
              <w:t>reply to i/c LS</w:t>
            </w:r>
          </w:p>
        </w:tc>
      </w:tr>
      <w:tr w:rsidR="00E454AB" w:rsidRPr="00E454AB" w14:paraId="73D63E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D2FF" w14:textId="77777777" w:rsidR="00554327" w:rsidRPr="00E454AB" w:rsidRDefault="00554327">
            <w:pPr>
              <w:pStyle w:val="TAL"/>
              <w:rPr>
                <w:sz w:val="16"/>
              </w:rPr>
            </w:pPr>
            <w:r w:rsidRPr="00E454AB">
              <w:rPr>
                <w:sz w:val="16"/>
              </w:rPr>
              <w:t>C1-212906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609E" w14:textId="77777777" w:rsidR="00554327" w:rsidRPr="00E454AB" w:rsidRDefault="00554327">
            <w:pPr>
              <w:pStyle w:val="TAL"/>
              <w:rPr>
                <w:sz w:val="16"/>
              </w:rPr>
            </w:pPr>
            <w:r w:rsidRPr="00E454AB">
              <w:rPr>
                <w:sz w:val="16"/>
              </w:rPr>
              <w:t>Reply LS on 180 Ringing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8164" w14:textId="77777777" w:rsidR="00554327" w:rsidRPr="00E454AB" w:rsidRDefault="00554327">
            <w:pPr>
              <w:pStyle w:val="TAL"/>
              <w:rPr>
                <w:sz w:val="16"/>
              </w:rPr>
            </w:pPr>
            <w:r w:rsidRPr="00E454AB">
              <w:rPr>
                <w:sz w:val="16"/>
              </w:rPr>
              <w:t>TSG RAN WG5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93B2"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009D" w14:textId="77777777" w:rsidR="00554327" w:rsidRPr="00E454AB" w:rsidRDefault="00554327">
            <w:pPr>
              <w:pStyle w:val="TAL"/>
              <w:rPr>
                <w:sz w:val="16"/>
              </w:rPr>
            </w:pPr>
          </w:p>
        </w:tc>
      </w:tr>
      <w:tr w:rsidR="00E454AB" w:rsidRPr="00E454AB" w14:paraId="3D4B71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BE46" w14:textId="77777777" w:rsidR="00554327" w:rsidRPr="00E454AB" w:rsidRDefault="00554327">
            <w:pPr>
              <w:pStyle w:val="TAL"/>
              <w:rPr>
                <w:sz w:val="16"/>
              </w:rPr>
            </w:pPr>
            <w:r w:rsidRPr="00E454AB">
              <w:rPr>
                <w:sz w:val="16"/>
              </w:rPr>
              <w:t>C1-213527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28AD3" w14:textId="77777777" w:rsidR="00554327" w:rsidRPr="00E454AB" w:rsidRDefault="00554327">
            <w:pPr>
              <w:pStyle w:val="TAL"/>
              <w:rPr>
                <w:sz w:val="16"/>
              </w:rPr>
            </w:pPr>
            <w:r w:rsidRPr="00E454AB">
              <w:rPr>
                <w:sz w:val="16"/>
              </w:rPr>
              <w:t>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A330"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1685"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BAFE" w14:textId="77777777" w:rsidR="00554327" w:rsidRPr="00E454AB" w:rsidRDefault="00554327">
            <w:pPr>
              <w:pStyle w:val="TAL"/>
              <w:rPr>
                <w:sz w:val="16"/>
              </w:rPr>
            </w:pPr>
          </w:p>
        </w:tc>
      </w:tr>
      <w:tr w:rsidR="00E454AB" w:rsidRPr="00E454AB" w14:paraId="4E9821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0893" w14:textId="77777777" w:rsidR="00554327" w:rsidRPr="00E454AB" w:rsidRDefault="00554327">
            <w:pPr>
              <w:pStyle w:val="TAL"/>
              <w:rPr>
                <w:sz w:val="16"/>
              </w:rPr>
            </w:pPr>
            <w:r w:rsidRPr="00E454AB">
              <w:rPr>
                <w:sz w:val="16"/>
              </w:rPr>
              <w:t>C1-213546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AC2C" w14:textId="77777777" w:rsidR="00554327" w:rsidRPr="00E454AB" w:rsidRDefault="00554327">
            <w:pPr>
              <w:pStyle w:val="TAL"/>
              <w:rPr>
                <w:sz w:val="16"/>
              </w:rPr>
            </w:pPr>
            <w:r w:rsidRPr="00E454AB">
              <w:rPr>
                <w:sz w:val="16"/>
              </w:rPr>
              <w:t>LS reply on "ICE support for establishing an MCPTT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D35F"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D6FA"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0B24" w14:textId="77777777" w:rsidR="00554327" w:rsidRPr="00E454AB" w:rsidRDefault="00554327">
            <w:pPr>
              <w:pStyle w:val="TAL"/>
              <w:rPr>
                <w:sz w:val="16"/>
              </w:rPr>
            </w:pPr>
            <w:r w:rsidRPr="00E454AB">
              <w:rPr>
                <w:sz w:val="16"/>
              </w:rPr>
              <w:t>C1-212822</w:t>
            </w:r>
          </w:p>
        </w:tc>
      </w:tr>
      <w:tr w:rsidR="00E454AB" w:rsidRPr="00E454AB" w14:paraId="5AF6C8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63B4" w14:textId="77777777" w:rsidR="00554327" w:rsidRPr="00E454AB" w:rsidRDefault="00554327">
            <w:pPr>
              <w:pStyle w:val="TAL"/>
              <w:rPr>
                <w:sz w:val="16"/>
              </w:rPr>
            </w:pPr>
            <w:r w:rsidRPr="00E454AB">
              <w:rPr>
                <w:sz w:val="16"/>
              </w:rPr>
              <w:t>C1-213548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D35F" w14:textId="77777777" w:rsidR="00554327" w:rsidRPr="00E454AB" w:rsidRDefault="00554327">
            <w:pPr>
              <w:pStyle w:val="TAL"/>
              <w:rPr>
                <w:sz w:val="16"/>
              </w:rPr>
            </w:pPr>
            <w:r w:rsidRPr="00E454AB">
              <w:rPr>
                <w:sz w:val="16"/>
              </w:rPr>
              <w:t>LS reply on SDP attribute a=</w:t>
            </w:r>
            <w:proofErr w:type="spellStart"/>
            <w:r w:rsidRPr="00E454AB">
              <w:rPr>
                <w:sz w:val="16"/>
              </w:rPr>
              <w:t>key-mgmt:mikey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BB53"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5ADC" w14:textId="77777777" w:rsidR="00554327" w:rsidRPr="00E454AB" w:rsidRDefault="00554327">
            <w:pPr>
              <w:pStyle w:val="TAL"/>
              <w:rPr>
                <w:sz w:val="16"/>
              </w:rPr>
            </w:pPr>
            <w:r w:rsidRPr="00E454AB">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7F7E" w14:textId="77777777" w:rsidR="00554327" w:rsidRPr="00E454AB" w:rsidRDefault="00554327">
            <w:pPr>
              <w:pStyle w:val="TAL"/>
              <w:rPr>
                <w:sz w:val="16"/>
              </w:rPr>
            </w:pPr>
            <w:r w:rsidRPr="00E454AB">
              <w:rPr>
                <w:sz w:val="16"/>
              </w:rPr>
              <w:t>C1-212820</w:t>
            </w:r>
          </w:p>
        </w:tc>
      </w:tr>
      <w:tr w:rsidR="00E454AB" w:rsidRPr="00E454AB" w14:paraId="78DDA8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6436" w14:textId="77777777" w:rsidR="00554327" w:rsidRPr="00E454AB" w:rsidRDefault="00554327">
            <w:pPr>
              <w:pStyle w:val="TAL"/>
              <w:rPr>
                <w:sz w:val="16"/>
              </w:rPr>
            </w:pPr>
            <w:r w:rsidRPr="00E454AB">
              <w:rPr>
                <w:sz w:val="16"/>
              </w:rPr>
              <w:t>C1-213557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4ADA"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61DE" w14:textId="77777777" w:rsidR="00554327" w:rsidRPr="00E454AB" w:rsidRDefault="00554327">
            <w:pPr>
              <w:pStyle w:val="TAL"/>
              <w:rPr>
                <w:sz w:val="16"/>
              </w:rPr>
            </w:pPr>
            <w:r w:rsidRPr="00E454AB">
              <w:rPr>
                <w:sz w:val="16"/>
              </w:rPr>
              <w:t>TSG RAN WG5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3EDE"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8D7D" w14:textId="77777777" w:rsidR="00554327" w:rsidRPr="00E454AB" w:rsidRDefault="00554327">
            <w:pPr>
              <w:pStyle w:val="TAL"/>
              <w:rPr>
                <w:sz w:val="16"/>
              </w:rPr>
            </w:pPr>
          </w:p>
        </w:tc>
      </w:tr>
      <w:tr w:rsidR="00E454AB" w:rsidRPr="00E454AB" w14:paraId="010A8E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FF95" w14:textId="77777777" w:rsidR="00554327" w:rsidRPr="00E454AB" w:rsidRDefault="00554327">
            <w:pPr>
              <w:pStyle w:val="TAL"/>
              <w:rPr>
                <w:sz w:val="16"/>
              </w:rPr>
            </w:pPr>
            <w:r w:rsidRPr="00E454AB">
              <w:rPr>
                <w:sz w:val="16"/>
              </w:rPr>
              <w:t>C1-213597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BF1"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5D36"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A03B"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D971" w14:textId="77777777" w:rsidR="00554327" w:rsidRPr="00E454AB" w:rsidRDefault="00554327">
            <w:pPr>
              <w:pStyle w:val="TAL"/>
              <w:rPr>
                <w:sz w:val="16"/>
              </w:rPr>
            </w:pPr>
            <w:r w:rsidRPr="00E454AB">
              <w:rPr>
                <w:sz w:val="16"/>
              </w:rPr>
              <w:t>C1-212819</w:t>
            </w:r>
          </w:p>
        </w:tc>
      </w:tr>
      <w:tr w:rsidR="00E454AB" w:rsidRPr="00E454AB" w14:paraId="21CFDE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A0EC" w14:textId="77777777" w:rsidR="00554327" w:rsidRPr="00E454AB" w:rsidRDefault="00554327">
            <w:pPr>
              <w:pStyle w:val="TAL"/>
              <w:rPr>
                <w:sz w:val="16"/>
              </w:rPr>
            </w:pPr>
            <w:r w:rsidRPr="00E454AB">
              <w:rPr>
                <w:sz w:val="16"/>
              </w:rPr>
              <w:t>C1-213640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2811"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1192"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D3CC" w14:textId="77777777" w:rsidR="00554327" w:rsidRPr="00E454AB" w:rsidRDefault="00554327">
            <w:pPr>
              <w:pStyle w:val="TAL"/>
              <w:rPr>
                <w:sz w:val="16"/>
              </w:rPr>
            </w:pPr>
            <w:r w:rsidRPr="00E454AB">
              <w:rPr>
                <w:sz w:val="16"/>
              </w:rPr>
              <w:t>SA2, SA3, RAN2, RAN3, SA, CT,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1711" w14:textId="77777777" w:rsidR="00554327" w:rsidRPr="00E454AB" w:rsidRDefault="00554327">
            <w:pPr>
              <w:pStyle w:val="TAL"/>
              <w:rPr>
                <w:sz w:val="16"/>
              </w:rPr>
            </w:pPr>
            <w:r w:rsidRPr="00E454AB">
              <w:rPr>
                <w:sz w:val="16"/>
              </w:rPr>
              <w:t>S1-210368</w:t>
            </w:r>
          </w:p>
        </w:tc>
      </w:tr>
      <w:tr w:rsidR="00E454AB" w:rsidRPr="00E454AB" w14:paraId="5FAD22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94BB" w14:textId="77777777" w:rsidR="00554327" w:rsidRPr="00E454AB" w:rsidRDefault="00554327">
            <w:pPr>
              <w:pStyle w:val="TAL"/>
              <w:rPr>
                <w:sz w:val="16"/>
              </w:rPr>
            </w:pPr>
            <w:r w:rsidRPr="00E454AB">
              <w:rPr>
                <w:sz w:val="16"/>
              </w:rPr>
              <w:t>C1-213876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8D5E"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3B46" w14:textId="77777777" w:rsidR="00554327" w:rsidRPr="00E454AB" w:rsidRDefault="00554327">
            <w:pPr>
              <w:pStyle w:val="TAL"/>
              <w:rPr>
                <w:sz w:val="16"/>
              </w:rPr>
            </w:pPr>
            <w:r w:rsidRPr="00E454AB">
              <w:rPr>
                <w:sz w:val="16"/>
              </w:rPr>
              <w:t>3GPP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A407"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71D8" w14:textId="77777777" w:rsidR="00554327" w:rsidRPr="00E454AB" w:rsidRDefault="00554327">
            <w:pPr>
              <w:pStyle w:val="TAL"/>
              <w:rPr>
                <w:sz w:val="16"/>
              </w:rPr>
            </w:pPr>
          </w:p>
        </w:tc>
      </w:tr>
      <w:tr w:rsidR="00E454AB" w:rsidRPr="00E454AB" w14:paraId="4EEC74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D649" w14:textId="77777777" w:rsidR="00554327" w:rsidRPr="00E454AB" w:rsidRDefault="00554327">
            <w:pPr>
              <w:pStyle w:val="TAL"/>
              <w:rPr>
                <w:sz w:val="16"/>
              </w:rPr>
            </w:pPr>
            <w:r w:rsidRPr="00E454AB">
              <w:rPr>
                <w:sz w:val="16"/>
              </w:rPr>
              <w:t>C1-213908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7866"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BEA4" w14:textId="77777777" w:rsidR="00554327" w:rsidRPr="00E454AB" w:rsidRDefault="00554327">
            <w:pPr>
              <w:pStyle w:val="TAL"/>
              <w:rPr>
                <w:sz w:val="16"/>
              </w:rPr>
            </w:pPr>
            <w:r w:rsidRPr="00E454AB">
              <w:rPr>
                <w:sz w:val="16"/>
              </w:rPr>
              <w:t>SA,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6E65" w14:textId="77777777" w:rsidR="00554327" w:rsidRPr="00E454AB" w:rsidRDefault="00554327">
            <w:pPr>
              <w:pStyle w:val="TAL"/>
              <w:rPr>
                <w:sz w:val="16"/>
              </w:rPr>
            </w:pPr>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80A36" w14:textId="77777777" w:rsidR="00554327" w:rsidRPr="00E454AB" w:rsidRDefault="00554327">
            <w:pPr>
              <w:pStyle w:val="TAL"/>
              <w:rPr>
                <w:sz w:val="16"/>
              </w:rPr>
            </w:pPr>
          </w:p>
        </w:tc>
      </w:tr>
      <w:tr w:rsidR="00E454AB" w:rsidRPr="00E454AB" w14:paraId="6ECD3E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F6F9" w14:textId="77777777" w:rsidR="00554327" w:rsidRPr="00E454AB" w:rsidRDefault="00554327">
            <w:pPr>
              <w:pStyle w:val="TAL"/>
              <w:rPr>
                <w:sz w:val="16"/>
              </w:rPr>
            </w:pPr>
            <w:r w:rsidRPr="00E454AB">
              <w:rPr>
                <w:sz w:val="16"/>
              </w:rPr>
              <w:t>C1-213960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A239" w14:textId="77777777" w:rsidR="00554327" w:rsidRPr="00E454AB" w:rsidRDefault="00554327">
            <w:pPr>
              <w:pStyle w:val="TAL"/>
              <w:rPr>
                <w:sz w:val="16"/>
              </w:rPr>
            </w:pPr>
            <w:r w:rsidRPr="00E454AB">
              <w:rPr>
                <w:sz w:val="16"/>
              </w:rPr>
              <w:t>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3088"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CAB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AB3D" w14:textId="77777777" w:rsidR="00554327" w:rsidRPr="00E454AB" w:rsidRDefault="00554327">
            <w:pPr>
              <w:pStyle w:val="TAL"/>
              <w:rPr>
                <w:sz w:val="16"/>
              </w:rPr>
            </w:pPr>
          </w:p>
        </w:tc>
      </w:tr>
      <w:tr w:rsidR="00E454AB" w:rsidRPr="00E454AB" w14:paraId="7398BC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6111" w14:textId="77777777" w:rsidR="00554327" w:rsidRPr="00E454AB" w:rsidRDefault="00554327">
            <w:pPr>
              <w:pStyle w:val="TAL"/>
              <w:rPr>
                <w:sz w:val="16"/>
              </w:rPr>
            </w:pPr>
            <w:r w:rsidRPr="00E454AB">
              <w:rPr>
                <w:sz w:val="16"/>
              </w:rPr>
              <w:t>C1-213965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AD0F"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D0CB" w14:textId="77777777" w:rsidR="00554327" w:rsidRPr="00E454AB" w:rsidRDefault="00554327">
            <w:pPr>
              <w:pStyle w:val="TAL"/>
              <w:rPr>
                <w:sz w:val="16"/>
              </w:rPr>
            </w:pPr>
            <w:r w:rsidRPr="00E454AB">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EC5D" w14:textId="77777777" w:rsidR="00554327" w:rsidRPr="00E454AB" w:rsidRDefault="00554327">
            <w:pPr>
              <w:pStyle w:val="TAL"/>
              <w:rPr>
                <w:sz w:val="16"/>
              </w:rPr>
            </w:pPr>
            <w:r w:rsidRPr="00E454AB">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85D9" w14:textId="77777777" w:rsidR="00554327" w:rsidRPr="00E454AB" w:rsidRDefault="00554327">
            <w:pPr>
              <w:pStyle w:val="TAL"/>
              <w:rPr>
                <w:sz w:val="16"/>
              </w:rPr>
            </w:pPr>
            <w:r w:rsidRPr="00E454AB">
              <w:rPr>
                <w:sz w:val="16"/>
              </w:rPr>
              <w:t>C1-212840</w:t>
            </w:r>
          </w:p>
        </w:tc>
      </w:tr>
      <w:tr w:rsidR="00E454AB" w:rsidRPr="00E454AB" w14:paraId="63A2A4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D53F" w14:textId="77777777" w:rsidR="00554327" w:rsidRPr="00E454AB" w:rsidRDefault="00554327">
            <w:pPr>
              <w:pStyle w:val="TAL"/>
              <w:rPr>
                <w:sz w:val="16"/>
              </w:rPr>
            </w:pPr>
            <w:r w:rsidRPr="00E454AB">
              <w:rPr>
                <w:sz w:val="16"/>
              </w:rPr>
              <w:t>C1-213966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A847"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9631"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ACF2" w14:textId="77777777" w:rsidR="00554327" w:rsidRPr="00E454AB" w:rsidRDefault="00554327">
            <w:pPr>
              <w:pStyle w:val="TAL"/>
              <w:rPr>
                <w:sz w:val="16"/>
              </w:rPr>
            </w:pPr>
            <w:r w:rsidRPr="00E454AB">
              <w:rPr>
                <w:sz w:val="16"/>
              </w:rPr>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7CE8" w14:textId="77777777" w:rsidR="00554327" w:rsidRPr="00E454AB" w:rsidRDefault="00554327">
            <w:pPr>
              <w:pStyle w:val="TAL"/>
              <w:rPr>
                <w:sz w:val="16"/>
              </w:rPr>
            </w:pPr>
            <w:r w:rsidRPr="00E454AB">
              <w:rPr>
                <w:sz w:val="16"/>
              </w:rPr>
              <w:t>R2-2104374</w:t>
            </w:r>
          </w:p>
        </w:tc>
      </w:tr>
    </w:tbl>
    <w:p w14:paraId="71908280" w14:textId="77777777" w:rsidR="00554327" w:rsidRDefault="00554327" w:rsidP="00554327"/>
    <w:p w14:paraId="4FEB664E" w14:textId="77777777" w:rsidR="00554327" w:rsidRDefault="00554327" w:rsidP="00554327">
      <w:pPr>
        <w:pStyle w:val="Heading2"/>
      </w:pPr>
      <w:r>
        <w:br w:type="page"/>
      </w:r>
      <w:bookmarkStart w:id="151" w:name="_Toc73893562"/>
      <w:r>
        <w:lastRenderedPageBreak/>
        <w:t>Annex D: List of agreed/approved new and revised Work Items</w:t>
      </w:r>
      <w:bookmarkEnd w:id="151"/>
    </w:p>
    <w:p w14:paraId="14C09747"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45"/>
        <w:gridCol w:w="2366"/>
        <w:gridCol w:w="1247"/>
      </w:tblGrid>
      <w:tr w:rsidR="00E454AB" w:rsidRPr="00E454AB" w14:paraId="7A34BF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499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4A85"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9A0C"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8E03" w14:textId="77777777" w:rsidR="00554327" w:rsidRDefault="00554327">
            <w:pPr>
              <w:pStyle w:val="TAH"/>
            </w:pPr>
            <w:r>
              <w:t>new/revised</w:t>
            </w:r>
          </w:p>
        </w:tc>
      </w:tr>
      <w:tr w:rsidR="00E454AB" w:rsidRPr="00E454AB" w14:paraId="62B090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72C9" w14:textId="77777777" w:rsidR="00554327" w:rsidRPr="00E454AB" w:rsidRDefault="00554327">
            <w:pPr>
              <w:pStyle w:val="TAL"/>
              <w:rPr>
                <w:sz w:val="16"/>
              </w:rPr>
            </w:pPr>
            <w:r w:rsidRPr="00E454AB">
              <w:rPr>
                <w:sz w:val="16"/>
              </w:rPr>
              <w:t>C1-212893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7118" w14:textId="77777777" w:rsidR="00554327" w:rsidRPr="00E454AB" w:rsidRDefault="00554327">
            <w:pPr>
              <w:pStyle w:val="TAL"/>
              <w:rPr>
                <w:sz w:val="16"/>
              </w:rPr>
            </w:pPr>
            <w:r w:rsidRPr="00E454AB">
              <w:rPr>
                <w:sz w:val="16"/>
              </w:rPr>
              <w:t xml:space="preserve">New WID on CT Aspects of Application Layer Support for </w:t>
            </w:r>
            <w:proofErr w:type="spellStart"/>
            <w:r w:rsidRPr="00E454AB">
              <w:rPr>
                <w:sz w:val="16"/>
              </w:rPr>
              <w:t>Uncrewed</w:t>
            </w:r>
            <w:proofErr w:type="spellEnd"/>
            <w:r w:rsidRPr="00E454AB">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D8B0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B2ED6" w14:textId="77777777" w:rsidR="00554327" w:rsidRPr="00E454AB" w:rsidRDefault="00554327">
            <w:pPr>
              <w:pStyle w:val="TAL"/>
              <w:rPr>
                <w:sz w:val="16"/>
              </w:rPr>
            </w:pPr>
            <w:r w:rsidRPr="00E454AB">
              <w:rPr>
                <w:sz w:val="16"/>
              </w:rPr>
              <w:t>WID new</w:t>
            </w:r>
          </w:p>
        </w:tc>
      </w:tr>
      <w:tr w:rsidR="00E454AB" w:rsidRPr="00E454AB" w14:paraId="56571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606B" w14:textId="77777777" w:rsidR="00554327" w:rsidRPr="00E454AB" w:rsidRDefault="00554327">
            <w:pPr>
              <w:pStyle w:val="TAL"/>
              <w:rPr>
                <w:sz w:val="16"/>
              </w:rPr>
            </w:pPr>
            <w:r w:rsidRPr="00E454AB">
              <w:rPr>
                <w:sz w:val="16"/>
              </w:rPr>
              <w:t>C1-213662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B2E7"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D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84D8" w14:textId="77777777" w:rsidR="00554327" w:rsidRPr="00E454AB" w:rsidRDefault="00554327">
            <w:pPr>
              <w:pStyle w:val="TAL"/>
              <w:rPr>
                <w:sz w:val="16"/>
              </w:rPr>
            </w:pPr>
            <w:r w:rsidRPr="00E454AB">
              <w:rPr>
                <w:sz w:val="16"/>
              </w:rPr>
              <w:t>WID new</w:t>
            </w:r>
          </w:p>
        </w:tc>
      </w:tr>
      <w:tr w:rsidR="00E454AB" w:rsidRPr="00E454AB" w14:paraId="73CBE7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BC2A" w14:textId="77777777" w:rsidR="00554327" w:rsidRPr="00E454AB" w:rsidRDefault="00554327">
            <w:pPr>
              <w:pStyle w:val="TAL"/>
              <w:rPr>
                <w:sz w:val="16"/>
              </w:rPr>
            </w:pPr>
            <w:r w:rsidRPr="00E454AB">
              <w:rPr>
                <w:sz w:val="16"/>
              </w:rPr>
              <w:t>C1-213700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18E05"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2BD5"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784D" w14:textId="77777777" w:rsidR="00554327" w:rsidRPr="00E454AB" w:rsidRDefault="00554327">
            <w:pPr>
              <w:pStyle w:val="TAL"/>
              <w:rPr>
                <w:sz w:val="16"/>
              </w:rPr>
            </w:pPr>
            <w:r w:rsidRPr="00E454AB">
              <w:rPr>
                <w:sz w:val="16"/>
              </w:rPr>
              <w:t>WID new</w:t>
            </w:r>
          </w:p>
        </w:tc>
      </w:tr>
      <w:tr w:rsidR="00E454AB" w:rsidRPr="00E454AB" w14:paraId="5DB8C8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4F69" w14:textId="77777777" w:rsidR="00554327" w:rsidRPr="00E454AB" w:rsidRDefault="00554327">
            <w:pPr>
              <w:pStyle w:val="TAL"/>
              <w:rPr>
                <w:sz w:val="16"/>
              </w:rPr>
            </w:pPr>
            <w:r w:rsidRPr="00E454AB">
              <w:rPr>
                <w:sz w:val="16"/>
              </w:rPr>
              <w:t>C1-213951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5114"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2F5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72CB" w14:textId="77777777" w:rsidR="00554327" w:rsidRPr="00E454AB" w:rsidRDefault="00554327">
            <w:pPr>
              <w:pStyle w:val="TAL"/>
              <w:rPr>
                <w:sz w:val="16"/>
              </w:rPr>
            </w:pPr>
            <w:r w:rsidRPr="00E454AB">
              <w:rPr>
                <w:sz w:val="16"/>
              </w:rPr>
              <w:t>WID new</w:t>
            </w:r>
          </w:p>
        </w:tc>
      </w:tr>
      <w:tr w:rsidR="00E454AB" w:rsidRPr="00E454AB" w14:paraId="0AAFC1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7490" w14:textId="77777777" w:rsidR="00554327" w:rsidRPr="00E454AB" w:rsidRDefault="00554327">
            <w:pPr>
              <w:pStyle w:val="TAL"/>
              <w:rPr>
                <w:sz w:val="16"/>
              </w:rPr>
            </w:pPr>
            <w:r w:rsidRPr="00E454AB">
              <w:rPr>
                <w:sz w:val="16"/>
              </w:rPr>
              <w:t>C1-213054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876F" w14:textId="77777777" w:rsidR="00554327" w:rsidRPr="00E454AB" w:rsidRDefault="00554327">
            <w:pPr>
              <w:pStyle w:val="TAL"/>
              <w:rPr>
                <w:sz w:val="16"/>
              </w:rPr>
            </w:pPr>
            <w:r w:rsidRPr="00E454AB">
              <w:rPr>
                <w:sz w:val="16"/>
              </w:rPr>
              <w:t xml:space="preserve">Revised WID on CT aspects for Support of </w:t>
            </w:r>
            <w:proofErr w:type="spellStart"/>
            <w:r w:rsidRPr="00E454AB">
              <w:rPr>
                <w:sz w:val="16"/>
              </w:rPr>
              <w:t>Uncrewed</w:t>
            </w:r>
            <w:proofErr w:type="spellEnd"/>
            <w:r w:rsidRPr="00E454AB">
              <w:rPr>
                <w:sz w:val="16"/>
              </w:rPr>
              <w:t xml:space="preserve">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A655"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F221" w14:textId="77777777" w:rsidR="00554327" w:rsidRPr="00E454AB" w:rsidRDefault="00554327">
            <w:pPr>
              <w:pStyle w:val="TAL"/>
              <w:rPr>
                <w:sz w:val="16"/>
              </w:rPr>
            </w:pPr>
            <w:r w:rsidRPr="00E454AB">
              <w:rPr>
                <w:sz w:val="16"/>
              </w:rPr>
              <w:t>WID revised</w:t>
            </w:r>
          </w:p>
        </w:tc>
      </w:tr>
      <w:tr w:rsidR="00E454AB" w:rsidRPr="00E454AB" w14:paraId="432B39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03C6" w14:textId="77777777" w:rsidR="00554327" w:rsidRPr="00E454AB" w:rsidRDefault="00554327">
            <w:pPr>
              <w:pStyle w:val="TAL"/>
              <w:rPr>
                <w:sz w:val="16"/>
              </w:rPr>
            </w:pPr>
            <w:r w:rsidRPr="00E454AB">
              <w:rPr>
                <w:sz w:val="16"/>
              </w:rPr>
              <w:t>C1-213071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877E"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A7F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9B9B" w14:textId="77777777" w:rsidR="00554327" w:rsidRPr="00E454AB" w:rsidRDefault="00554327">
            <w:pPr>
              <w:pStyle w:val="TAL"/>
              <w:rPr>
                <w:sz w:val="16"/>
              </w:rPr>
            </w:pPr>
            <w:r w:rsidRPr="00E454AB">
              <w:rPr>
                <w:sz w:val="16"/>
              </w:rPr>
              <w:t>WID revised</w:t>
            </w:r>
          </w:p>
        </w:tc>
      </w:tr>
      <w:tr w:rsidR="00E454AB" w:rsidRPr="00E454AB" w14:paraId="7BA059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A1BC" w14:textId="77777777" w:rsidR="00554327" w:rsidRPr="00E454AB" w:rsidRDefault="00554327">
            <w:pPr>
              <w:pStyle w:val="TAL"/>
              <w:rPr>
                <w:sz w:val="16"/>
              </w:rPr>
            </w:pPr>
            <w:r w:rsidRPr="00E454AB">
              <w:rPr>
                <w:sz w:val="16"/>
              </w:rPr>
              <w:t>C1-213560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89F4"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D3BC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BE39" w14:textId="77777777" w:rsidR="00554327" w:rsidRPr="00E454AB" w:rsidRDefault="00554327">
            <w:pPr>
              <w:pStyle w:val="TAL"/>
              <w:rPr>
                <w:sz w:val="16"/>
              </w:rPr>
            </w:pPr>
            <w:r w:rsidRPr="00E454AB">
              <w:rPr>
                <w:sz w:val="16"/>
              </w:rPr>
              <w:t>WID revised</w:t>
            </w:r>
          </w:p>
        </w:tc>
      </w:tr>
      <w:tr w:rsidR="00E454AB" w:rsidRPr="00E454AB" w14:paraId="21CA72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EC04" w14:textId="77777777" w:rsidR="00554327" w:rsidRPr="00E454AB" w:rsidRDefault="00554327">
            <w:pPr>
              <w:pStyle w:val="TAL"/>
              <w:rPr>
                <w:sz w:val="16"/>
              </w:rPr>
            </w:pPr>
            <w:r w:rsidRPr="00E454AB">
              <w:rPr>
                <w:sz w:val="16"/>
              </w:rPr>
              <w:t>C1-213564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41E0"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01D9"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A2A5" w14:textId="77777777" w:rsidR="00554327" w:rsidRPr="00E454AB" w:rsidRDefault="00554327">
            <w:pPr>
              <w:pStyle w:val="TAL"/>
              <w:rPr>
                <w:sz w:val="16"/>
              </w:rPr>
            </w:pPr>
            <w:r w:rsidRPr="00E454AB">
              <w:rPr>
                <w:sz w:val="16"/>
              </w:rPr>
              <w:t>WID revised</w:t>
            </w:r>
          </w:p>
        </w:tc>
      </w:tr>
    </w:tbl>
    <w:p w14:paraId="6E91BB70" w14:textId="77777777" w:rsidR="00554327" w:rsidRDefault="00554327" w:rsidP="00554327"/>
    <w:p w14:paraId="67D0A23C" w14:textId="77777777" w:rsidR="00554327" w:rsidRDefault="00554327" w:rsidP="00554327">
      <w:pPr>
        <w:pStyle w:val="Heading2"/>
      </w:pPr>
      <w:r>
        <w:br w:type="page"/>
      </w:r>
      <w:bookmarkStart w:id="152" w:name="_Toc73893563"/>
      <w:r>
        <w:lastRenderedPageBreak/>
        <w:t>Annex E: List of draft Technical Specifications and Reports</w:t>
      </w:r>
      <w:bookmarkEnd w:id="152"/>
    </w:p>
    <w:p w14:paraId="49ECBD06" w14:textId="77777777" w:rsidR="00554327" w:rsidRDefault="00554327" w:rsidP="00554327">
      <w:pPr>
        <w:pStyle w:val="TH"/>
      </w:pPr>
    </w:p>
    <w:p w14:paraId="1A1C783B" w14:textId="77777777" w:rsidR="00554327" w:rsidRDefault="00554327" w:rsidP="00554327">
      <w:pPr>
        <w:pStyle w:val="TH"/>
        <w:jc w:val="left"/>
      </w:pPr>
      <w:r>
        <w:t>TR 24.811 v1.2.0 was sent to CT1 e</w:t>
      </w:r>
      <w:r>
        <w:rPr>
          <w:lang w:val="hr-HR"/>
        </w:rPr>
        <w:t>-</w:t>
      </w:r>
      <w:r>
        <w:t>mail list for comments. After the deadline for comments v1.2.0 was approved and uploaded to 3gpp server.</w:t>
      </w:r>
    </w:p>
    <w:p w14:paraId="513D3C3C" w14:textId="77777777" w:rsidR="00554327" w:rsidRDefault="00554327" w:rsidP="00554327"/>
    <w:p w14:paraId="353CAA9B" w14:textId="77777777" w:rsidR="00554327" w:rsidRDefault="00554327" w:rsidP="00554327">
      <w:pPr>
        <w:pStyle w:val="Heading2"/>
      </w:pPr>
      <w:r>
        <w:br w:type="page"/>
      </w:r>
      <w:bookmarkStart w:id="153" w:name="_Toc73893564"/>
      <w:r>
        <w:lastRenderedPageBreak/>
        <w:t>Annex F: List of participants</w:t>
      </w:r>
      <w:bookmarkEnd w:id="153"/>
    </w:p>
    <w:p w14:paraId="7369C9DB"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822D9D" w:rsidRPr="00AF0246" w14:paraId="5B558F10" w14:textId="77777777" w:rsidTr="00822D9D">
        <w:tc>
          <w:tcPr>
            <w:tcW w:w="0" w:type="auto"/>
            <w:shd w:val="clear" w:color="auto" w:fill="auto"/>
          </w:tcPr>
          <w:p w14:paraId="54894600" w14:textId="77777777" w:rsidR="00AF0246" w:rsidRPr="00AF0246" w:rsidRDefault="00AF0246" w:rsidP="00822D9D">
            <w:pPr>
              <w:keepNext/>
              <w:keepLines/>
              <w:spacing w:after="0"/>
              <w:jc w:val="center"/>
              <w:rPr>
                <w:rFonts w:ascii="Arial" w:hAnsi="Arial"/>
                <w:b/>
                <w:sz w:val="18"/>
              </w:rPr>
            </w:pPr>
            <w:r w:rsidRPr="00AF0246">
              <w:rPr>
                <w:rFonts w:ascii="Arial" w:hAnsi="Arial"/>
                <w:b/>
                <w:sz w:val="18"/>
              </w:rPr>
              <w:t>Name</w:t>
            </w:r>
          </w:p>
        </w:tc>
        <w:tc>
          <w:tcPr>
            <w:tcW w:w="0" w:type="auto"/>
            <w:shd w:val="clear" w:color="auto" w:fill="auto"/>
          </w:tcPr>
          <w:p w14:paraId="314F533B" w14:textId="77777777" w:rsidR="00AF0246" w:rsidRPr="00AF0246" w:rsidRDefault="00AF0246" w:rsidP="00822D9D">
            <w:pPr>
              <w:keepNext/>
              <w:keepLines/>
              <w:spacing w:after="0"/>
              <w:jc w:val="center"/>
              <w:rPr>
                <w:rFonts w:ascii="Arial" w:hAnsi="Arial"/>
                <w:b/>
                <w:sz w:val="18"/>
              </w:rPr>
            </w:pPr>
            <w:r w:rsidRPr="00AF0246">
              <w:rPr>
                <w:rFonts w:ascii="Arial" w:hAnsi="Arial"/>
                <w:b/>
                <w:sz w:val="18"/>
              </w:rPr>
              <w:t>Representing</w:t>
            </w:r>
          </w:p>
        </w:tc>
        <w:tc>
          <w:tcPr>
            <w:tcW w:w="0" w:type="auto"/>
            <w:shd w:val="clear" w:color="auto" w:fill="auto"/>
          </w:tcPr>
          <w:p w14:paraId="4B38C11F" w14:textId="77777777" w:rsidR="00AF0246" w:rsidRPr="00AF0246" w:rsidRDefault="00AF0246" w:rsidP="00822D9D">
            <w:pPr>
              <w:keepNext/>
              <w:keepLines/>
              <w:spacing w:after="0"/>
              <w:jc w:val="center"/>
              <w:rPr>
                <w:rFonts w:ascii="Arial" w:hAnsi="Arial"/>
                <w:b/>
                <w:sz w:val="18"/>
              </w:rPr>
            </w:pPr>
            <w:r w:rsidRPr="00AF0246">
              <w:rPr>
                <w:rFonts w:ascii="Arial" w:hAnsi="Arial"/>
                <w:b/>
                <w:sz w:val="18"/>
              </w:rPr>
              <w:t>Status (OP)</w:t>
            </w:r>
          </w:p>
        </w:tc>
      </w:tr>
      <w:tr w:rsidR="00822D9D" w:rsidRPr="00AF0246" w14:paraId="21F7B398" w14:textId="77777777" w:rsidTr="00822D9D">
        <w:tc>
          <w:tcPr>
            <w:tcW w:w="0" w:type="auto"/>
            <w:shd w:val="clear" w:color="auto" w:fill="auto"/>
          </w:tcPr>
          <w:p w14:paraId="7C5E399E" w14:textId="77777777" w:rsidR="00AF0246" w:rsidRPr="00AF0246" w:rsidRDefault="00AF0246" w:rsidP="00822D9D">
            <w:pPr>
              <w:keepNext/>
              <w:keepLines/>
              <w:spacing w:after="0"/>
              <w:rPr>
                <w:rFonts w:ascii="Arial" w:hAnsi="Arial"/>
                <w:sz w:val="16"/>
              </w:rPr>
            </w:pPr>
            <w:r w:rsidRPr="00AF0246">
              <w:rPr>
                <w:rFonts w:ascii="Arial" w:hAnsi="Arial"/>
                <w:sz w:val="16"/>
              </w:rPr>
              <w:t>ABBAS, Taimoor</w:t>
            </w:r>
          </w:p>
        </w:tc>
        <w:tc>
          <w:tcPr>
            <w:tcW w:w="0" w:type="auto"/>
            <w:shd w:val="clear" w:color="auto" w:fill="auto"/>
          </w:tcPr>
          <w:p w14:paraId="45D55650" w14:textId="77777777" w:rsidR="00AF0246" w:rsidRPr="00AF0246" w:rsidRDefault="00AF0246" w:rsidP="00822D9D">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Communications</w:t>
            </w:r>
          </w:p>
        </w:tc>
        <w:tc>
          <w:tcPr>
            <w:tcW w:w="0" w:type="auto"/>
            <w:shd w:val="clear" w:color="auto" w:fill="auto"/>
          </w:tcPr>
          <w:p w14:paraId="245D14E7" w14:textId="77777777" w:rsidR="00AF0246" w:rsidRPr="00AF0246" w:rsidRDefault="00AF0246" w:rsidP="00822D9D">
            <w:pPr>
              <w:keepNext/>
              <w:keepLines/>
              <w:spacing w:after="0"/>
              <w:rPr>
                <w:rFonts w:ascii="Arial" w:hAnsi="Arial"/>
                <w:sz w:val="16"/>
              </w:rPr>
            </w:pPr>
            <w:r w:rsidRPr="00AF0246">
              <w:rPr>
                <w:rFonts w:ascii="Arial" w:hAnsi="Arial"/>
                <w:sz w:val="16"/>
              </w:rPr>
              <w:t>3GPPMEMBER (ATIS)</w:t>
            </w:r>
          </w:p>
        </w:tc>
      </w:tr>
      <w:tr w:rsidR="00822D9D" w:rsidRPr="00AF0246" w14:paraId="3EE3F2DC" w14:textId="77777777" w:rsidTr="00822D9D">
        <w:tc>
          <w:tcPr>
            <w:tcW w:w="0" w:type="auto"/>
            <w:shd w:val="clear" w:color="auto" w:fill="auto"/>
          </w:tcPr>
          <w:p w14:paraId="36B1813F" w14:textId="77777777" w:rsidR="00AF0246" w:rsidRPr="00AF0246" w:rsidRDefault="00AF0246" w:rsidP="00AF0246">
            <w:pPr>
              <w:keepNext/>
              <w:keepLines/>
              <w:spacing w:after="0"/>
              <w:rPr>
                <w:rFonts w:ascii="Arial" w:hAnsi="Arial"/>
                <w:sz w:val="16"/>
              </w:rPr>
            </w:pPr>
            <w:r w:rsidRPr="00AF0246">
              <w:rPr>
                <w:rFonts w:ascii="Arial" w:hAnsi="Arial"/>
                <w:sz w:val="16"/>
              </w:rPr>
              <w:t>AGHILI, Behrouz</w:t>
            </w:r>
          </w:p>
        </w:tc>
        <w:tc>
          <w:tcPr>
            <w:tcW w:w="0" w:type="auto"/>
            <w:shd w:val="clear" w:color="auto" w:fill="auto"/>
          </w:tcPr>
          <w:p w14:paraId="52B81C1C"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Inc.</w:t>
            </w:r>
          </w:p>
        </w:tc>
        <w:tc>
          <w:tcPr>
            <w:tcW w:w="0" w:type="auto"/>
            <w:shd w:val="clear" w:color="auto" w:fill="auto"/>
          </w:tcPr>
          <w:p w14:paraId="7C1B5049"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CC051E0" w14:textId="77777777" w:rsidTr="00822D9D">
        <w:tc>
          <w:tcPr>
            <w:tcW w:w="0" w:type="auto"/>
            <w:shd w:val="clear" w:color="auto" w:fill="auto"/>
          </w:tcPr>
          <w:p w14:paraId="49E8C2F4" w14:textId="77777777" w:rsidR="00AF0246" w:rsidRPr="00AF0246" w:rsidRDefault="00AF0246" w:rsidP="00AF0246">
            <w:pPr>
              <w:keepNext/>
              <w:keepLines/>
              <w:spacing w:after="0"/>
              <w:rPr>
                <w:rFonts w:ascii="Arial" w:hAnsi="Arial"/>
                <w:sz w:val="16"/>
              </w:rPr>
            </w:pPr>
            <w:r w:rsidRPr="00AF0246">
              <w:rPr>
                <w:rFonts w:ascii="Arial" w:hAnsi="Arial"/>
                <w:sz w:val="16"/>
              </w:rPr>
              <w:t>AHMAD, Saad</w:t>
            </w:r>
          </w:p>
        </w:tc>
        <w:tc>
          <w:tcPr>
            <w:tcW w:w="0" w:type="auto"/>
            <w:shd w:val="clear" w:color="auto" w:fill="auto"/>
          </w:tcPr>
          <w:p w14:paraId="018BED1A"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France R&amp;D, SAS</w:t>
            </w:r>
          </w:p>
        </w:tc>
        <w:tc>
          <w:tcPr>
            <w:tcW w:w="0" w:type="auto"/>
            <w:shd w:val="clear" w:color="auto" w:fill="auto"/>
          </w:tcPr>
          <w:p w14:paraId="7013A57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A41D951" w14:textId="77777777" w:rsidTr="00822D9D">
        <w:tc>
          <w:tcPr>
            <w:tcW w:w="0" w:type="auto"/>
            <w:shd w:val="clear" w:color="auto" w:fill="auto"/>
          </w:tcPr>
          <w:p w14:paraId="3911DCDC" w14:textId="77777777" w:rsidR="00AF0246" w:rsidRPr="00AF0246" w:rsidRDefault="00AF0246" w:rsidP="00AF0246">
            <w:pPr>
              <w:keepNext/>
              <w:keepLines/>
              <w:spacing w:after="0"/>
              <w:rPr>
                <w:rFonts w:ascii="Arial" w:hAnsi="Arial"/>
                <w:sz w:val="16"/>
              </w:rPr>
            </w:pPr>
            <w:r w:rsidRPr="00AF0246">
              <w:rPr>
                <w:rFonts w:ascii="Arial" w:hAnsi="Arial"/>
                <w:sz w:val="16"/>
              </w:rPr>
              <w:t>AL-BAKRI, Ban</w:t>
            </w:r>
          </w:p>
        </w:tc>
        <w:tc>
          <w:tcPr>
            <w:tcW w:w="0" w:type="auto"/>
            <w:shd w:val="clear" w:color="auto" w:fill="auto"/>
          </w:tcPr>
          <w:p w14:paraId="7D52BFA1" w14:textId="77777777" w:rsidR="00AF0246" w:rsidRPr="00AF0246" w:rsidRDefault="00AF0246" w:rsidP="00AF0246">
            <w:pPr>
              <w:keepNext/>
              <w:keepLines/>
              <w:spacing w:after="0"/>
              <w:rPr>
                <w:rFonts w:ascii="Arial" w:hAnsi="Arial"/>
                <w:sz w:val="16"/>
              </w:rPr>
            </w:pPr>
            <w:r w:rsidRPr="00AF0246">
              <w:rPr>
                <w:rFonts w:ascii="Arial" w:hAnsi="Arial"/>
                <w:sz w:val="16"/>
              </w:rPr>
              <w:t>DOCOMO Communications Lab.</w:t>
            </w:r>
          </w:p>
        </w:tc>
        <w:tc>
          <w:tcPr>
            <w:tcW w:w="0" w:type="auto"/>
            <w:shd w:val="clear" w:color="auto" w:fill="auto"/>
          </w:tcPr>
          <w:p w14:paraId="6A8E9047"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5996F4E" w14:textId="77777777" w:rsidTr="00822D9D">
        <w:tc>
          <w:tcPr>
            <w:tcW w:w="0" w:type="auto"/>
            <w:shd w:val="clear" w:color="auto" w:fill="auto"/>
          </w:tcPr>
          <w:p w14:paraId="4B3AFD59" w14:textId="77777777" w:rsidR="00AF0246" w:rsidRPr="00AF0246" w:rsidRDefault="00AF0246" w:rsidP="00AF0246">
            <w:pPr>
              <w:keepNext/>
              <w:keepLines/>
              <w:spacing w:after="0"/>
              <w:rPr>
                <w:rFonts w:ascii="Arial" w:hAnsi="Arial"/>
                <w:sz w:val="16"/>
              </w:rPr>
            </w:pPr>
            <w:r w:rsidRPr="00AF0246">
              <w:rPr>
                <w:rFonts w:ascii="Arial" w:hAnsi="Arial"/>
                <w:sz w:val="16"/>
              </w:rPr>
              <w:t>ANTSEV, Boris</w:t>
            </w:r>
          </w:p>
        </w:tc>
        <w:tc>
          <w:tcPr>
            <w:tcW w:w="0" w:type="auto"/>
            <w:shd w:val="clear" w:color="auto" w:fill="auto"/>
          </w:tcPr>
          <w:p w14:paraId="3116222A" w14:textId="77777777" w:rsidR="00AF0246" w:rsidRPr="00AF0246" w:rsidRDefault="00AF0246" w:rsidP="00AF0246">
            <w:pPr>
              <w:keepNext/>
              <w:keepLines/>
              <w:spacing w:after="0"/>
              <w:rPr>
                <w:rFonts w:ascii="Arial" w:hAnsi="Arial"/>
                <w:sz w:val="16"/>
              </w:rPr>
            </w:pPr>
            <w:r w:rsidRPr="00AF0246">
              <w:rPr>
                <w:rFonts w:ascii="Arial" w:hAnsi="Arial"/>
                <w:sz w:val="16"/>
              </w:rPr>
              <w:t>T-Mobile USA Inc.</w:t>
            </w:r>
          </w:p>
        </w:tc>
        <w:tc>
          <w:tcPr>
            <w:tcW w:w="0" w:type="auto"/>
            <w:shd w:val="clear" w:color="auto" w:fill="auto"/>
          </w:tcPr>
          <w:p w14:paraId="39296F23"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41055014" w14:textId="77777777" w:rsidTr="00822D9D">
        <w:tc>
          <w:tcPr>
            <w:tcW w:w="0" w:type="auto"/>
            <w:shd w:val="clear" w:color="auto" w:fill="auto"/>
          </w:tcPr>
          <w:p w14:paraId="6A4FB1C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AOYAGI, </w:t>
            </w:r>
            <w:proofErr w:type="spellStart"/>
            <w:r w:rsidRPr="00AF0246">
              <w:rPr>
                <w:rFonts w:ascii="Arial" w:hAnsi="Arial"/>
                <w:sz w:val="16"/>
              </w:rPr>
              <w:t>Kenichiro</w:t>
            </w:r>
            <w:proofErr w:type="spellEnd"/>
          </w:p>
        </w:tc>
        <w:tc>
          <w:tcPr>
            <w:tcW w:w="0" w:type="auto"/>
            <w:shd w:val="clear" w:color="auto" w:fill="auto"/>
          </w:tcPr>
          <w:p w14:paraId="0E6483E7" w14:textId="77777777" w:rsidR="00AF0246" w:rsidRPr="00AF0246" w:rsidRDefault="00AF0246" w:rsidP="00AF0246">
            <w:pPr>
              <w:keepNext/>
              <w:keepLines/>
              <w:spacing w:after="0"/>
              <w:rPr>
                <w:rFonts w:ascii="Arial" w:hAnsi="Arial"/>
                <w:sz w:val="16"/>
              </w:rPr>
            </w:pPr>
            <w:r w:rsidRPr="00AF0246">
              <w:rPr>
                <w:rFonts w:ascii="Arial" w:hAnsi="Arial"/>
                <w:sz w:val="16"/>
              </w:rPr>
              <w:t>Rakuten Mobile, Inc</w:t>
            </w:r>
          </w:p>
        </w:tc>
        <w:tc>
          <w:tcPr>
            <w:tcW w:w="0" w:type="auto"/>
            <w:shd w:val="clear" w:color="auto" w:fill="auto"/>
          </w:tcPr>
          <w:p w14:paraId="4124EF83"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3ECA1AC5" w14:textId="77777777" w:rsidTr="00822D9D">
        <w:tc>
          <w:tcPr>
            <w:tcW w:w="0" w:type="auto"/>
            <w:shd w:val="clear" w:color="auto" w:fill="auto"/>
          </w:tcPr>
          <w:p w14:paraId="03DDE0C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ATARIUS, </w:t>
            </w:r>
            <w:proofErr w:type="spellStart"/>
            <w:r w:rsidRPr="00AF0246">
              <w:rPr>
                <w:rFonts w:ascii="Arial" w:hAnsi="Arial"/>
                <w:sz w:val="16"/>
              </w:rPr>
              <w:t>Roozbeh</w:t>
            </w:r>
            <w:proofErr w:type="spellEnd"/>
          </w:p>
        </w:tc>
        <w:tc>
          <w:tcPr>
            <w:tcW w:w="0" w:type="auto"/>
            <w:shd w:val="clear" w:color="auto" w:fill="auto"/>
          </w:tcPr>
          <w:p w14:paraId="720570D5" w14:textId="77777777" w:rsidR="00AF0246" w:rsidRPr="00AF0246" w:rsidRDefault="00AF0246" w:rsidP="00AF0246">
            <w:pPr>
              <w:keepNext/>
              <w:keepLines/>
              <w:spacing w:after="0"/>
              <w:rPr>
                <w:rFonts w:ascii="Arial" w:hAnsi="Arial"/>
                <w:sz w:val="16"/>
              </w:rPr>
            </w:pPr>
            <w:r w:rsidRPr="00AF0246">
              <w:rPr>
                <w:rFonts w:ascii="Arial" w:hAnsi="Arial"/>
                <w:sz w:val="16"/>
              </w:rPr>
              <w:t>Motorola Mobility France S.A.S</w:t>
            </w:r>
          </w:p>
        </w:tc>
        <w:tc>
          <w:tcPr>
            <w:tcW w:w="0" w:type="auto"/>
            <w:shd w:val="clear" w:color="auto" w:fill="auto"/>
          </w:tcPr>
          <w:p w14:paraId="55C6983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80955E6" w14:textId="77777777" w:rsidTr="00822D9D">
        <w:tc>
          <w:tcPr>
            <w:tcW w:w="0" w:type="auto"/>
            <w:shd w:val="clear" w:color="auto" w:fill="auto"/>
          </w:tcPr>
          <w:p w14:paraId="6A71D885" w14:textId="77777777" w:rsidR="00AF0246" w:rsidRPr="00AF0246" w:rsidRDefault="00AF0246" w:rsidP="00AF0246">
            <w:pPr>
              <w:keepNext/>
              <w:keepLines/>
              <w:spacing w:after="0"/>
              <w:rPr>
                <w:rFonts w:ascii="Arial" w:hAnsi="Arial"/>
                <w:sz w:val="16"/>
              </w:rPr>
            </w:pPr>
            <w:r w:rsidRPr="00AF0246">
              <w:rPr>
                <w:rFonts w:ascii="Arial" w:hAnsi="Arial"/>
                <w:sz w:val="16"/>
              </w:rPr>
              <w:t>AXELL, Jörgen</w:t>
            </w:r>
          </w:p>
        </w:tc>
        <w:tc>
          <w:tcPr>
            <w:tcW w:w="0" w:type="auto"/>
            <w:shd w:val="clear" w:color="auto" w:fill="auto"/>
          </w:tcPr>
          <w:p w14:paraId="2C8C682B" w14:textId="77777777" w:rsidR="00AF0246" w:rsidRPr="00AF0246" w:rsidRDefault="00AF0246" w:rsidP="00AF0246">
            <w:pPr>
              <w:keepNext/>
              <w:keepLines/>
              <w:spacing w:after="0"/>
              <w:rPr>
                <w:rFonts w:ascii="Arial" w:hAnsi="Arial"/>
                <w:sz w:val="16"/>
              </w:rPr>
            </w:pPr>
            <w:r w:rsidRPr="00AF0246">
              <w:rPr>
                <w:rFonts w:ascii="Arial" w:hAnsi="Arial"/>
                <w:sz w:val="16"/>
              </w:rPr>
              <w:t>Ericsson LM</w:t>
            </w:r>
          </w:p>
        </w:tc>
        <w:tc>
          <w:tcPr>
            <w:tcW w:w="0" w:type="auto"/>
            <w:shd w:val="clear" w:color="auto" w:fill="auto"/>
          </w:tcPr>
          <w:p w14:paraId="21850B2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BB69EA1" w14:textId="77777777" w:rsidTr="00822D9D">
        <w:tc>
          <w:tcPr>
            <w:tcW w:w="0" w:type="auto"/>
            <w:shd w:val="clear" w:color="auto" w:fill="auto"/>
          </w:tcPr>
          <w:p w14:paraId="693108A8" w14:textId="77777777" w:rsidR="00AF0246" w:rsidRPr="00AF0246" w:rsidRDefault="00AF0246" w:rsidP="00AF0246">
            <w:pPr>
              <w:keepNext/>
              <w:keepLines/>
              <w:spacing w:after="0"/>
              <w:rPr>
                <w:rFonts w:ascii="Arial" w:hAnsi="Arial"/>
                <w:sz w:val="16"/>
              </w:rPr>
            </w:pPr>
            <w:r w:rsidRPr="00AF0246">
              <w:rPr>
                <w:rFonts w:ascii="Arial" w:hAnsi="Arial"/>
                <w:sz w:val="16"/>
              </w:rPr>
              <w:t>BABOESCU, Florin</w:t>
            </w:r>
          </w:p>
        </w:tc>
        <w:tc>
          <w:tcPr>
            <w:tcW w:w="0" w:type="auto"/>
            <w:shd w:val="clear" w:color="auto" w:fill="auto"/>
          </w:tcPr>
          <w:p w14:paraId="19260667" w14:textId="77777777" w:rsidR="00AF0246" w:rsidRPr="00AF0246" w:rsidRDefault="00AF0246" w:rsidP="00AF0246">
            <w:pPr>
              <w:keepNext/>
              <w:keepLines/>
              <w:spacing w:after="0"/>
              <w:rPr>
                <w:rFonts w:ascii="Arial" w:hAnsi="Arial"/>
                <w:sz w:val="16"/>
              </w:rPr>
            </w:pPr>
            <w:r w:rsidRPr="00AF0246">
              <w:rPr>
                <w:rFonts w:ascii="Arial" w:hAnsi="Arial"/>
                <w:sz w:val="16"/>
              </w:rPr>
              <w:t>BROADCOM CORPORATION</w:t>
            </w:r>
          </w:p>
        </w:tc>
        <w:tc>
          <w:tcPr>
            <w:tcW w:w="0" w:type="auto"/>
            <w:shd w:val="clear" w:color="auto" w:fill="auto"/>
          </w:tcPr>
          <w:p w14:paraId="62D04A13"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478104F" w14:textId="77777777" w:rsidTr="00822D9D">
        <w:tc>
          <w:tcPr>
            <w:tcW w:w="0" w:type="auto"/>
            <w:shd w:val="clear" w:color="auto" w:fill="auto"/>
          </w:tcPr>
          <w:p w14:paraId="57F07DA0" w14:textId="77777777" w:rsidR="00AF0246" w:rsidRPr="00AF0246" w:rsidRDefault="00AF0246" w:rsidP="00AF0246">
            <w:pPr>
              <w:keepNext/>
              <w:keepLines/>
              <w:spacing w:after="0"/>
              <w:rPr>
                <w:rFonts w:ascii="Arial" w:hAnsi="Arial"/>
                <w:sz w:val="16"/>
              </w:rPr>
            </w:pPr>
            <w:r w:rsidRPr="00AF0246">
              <w:rPr>
                <w:rFonts w:ascii="Arial" w:hAnsi="Arial"/>
                <w:sz w:val="16"/>
              </w:rPr>
              <w:t>BAKKER, John-Luc</w:t>
            </w:r>
          </w:p>
        </w:tc>
        <w:tc>
          <w:tcPr>
            <w:tcW w:w="0" w:type="auto"/>
            <w:shd w:val="clear" w:color="auto" w:fill="auto"/>
          </w:tcPr>
          <w:p w14:paraId="401035C5" w14:textId="77777777" w:rsidR="00AF0246" w:rsidRPr="00AF0246" w:rsidRDefault="00AF0246" w:rsidP="00AF0246">
            <w:pPr>
              <w:keepNext/>
              <w:keepLines/>
              <w:spacing w:after="0"/>
              <w:rPr>
                <w:rFonts w:ascii="Arial" w:hAnsi="Arial"/>
                <w:sz w:val="16"/>
              </w:rPr>
            </w:pPr>
            <w:r w:rsidRPr="00AF0246">
              <w:rPr>
                <w:rFonts w:ascii="Arial" w:hAnsi="Arial"/>
                <w:sz w:val="16"/>
              </w:rPr>
              <w:t>BlackBerry UK Limited</w:t>
            </w:r>
          </w:p>
        </w:tc>
        <w:tc>
          <w:tcPr>
            <w:tcW w:w="0" w:type="auto"/>
            <w:shd w:val="clear" w:color="auto" w:fill="auto"/>
          </w:tcPr>
          <w:p w14:paraId="48EBADD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77C9D89" w14:textId="77777777" w:rsidTr="00822D9D">
        <w:tc>
          <w:tcPr>
            <w:tcW w:w="0" w:type="auto"/>
            <w:shd w:val="clear" w:color="auto" w:fill="auto"/>
          </w:tcPr>
          <w:p w14:paraId="5D1650F5"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BAO, </w:t>
            </w:r>
            <w:proofErr w:type="spellStart"/>
            <w:r w:rsidRPr="00AF0246">
              <w:rPr>
                <w:rFonts w:ascii="Arial" w:hAnsi="Arial"/>
                <w:sz w:val="16"/>
              </w:rPr>
              <w:t>Chenxi</w:t>
            </w:r>
            <w:proofErr w:type="spellEnd"/>
          </w:p>
        </w:tc>
        <w:tc>
          <w:tcPr>
            <w:tcW w:w="0" w:type="auto"/>
            <w:shd w:val="clear" w:color="auto" w:fill="auto"/>
          </w:tcPr>
          <w:p w14:paraId="3C2CB1ED" w14:textId="77777777" w:rsidR="00AF0246" w:rsidRPr="00AF0246" w:rsidRDefault="00AF0246" w:rsidP="00AF0246">
            <w:pPr>
              <w:keepNext/>
              <w:keepLines/>
              <w:spacing w:after="0"/>
              <w:rPr>
                <w:rFonts w:ascii="Arial" w:hAnsi="Arial"/>
                <w:sz w:val="16"/>
              </w:rPr>
            </w:pPr>
            <w:r w:rsidRPr="00AF0246">
              <w:rPr>
                <w:rFonts w:ascii="Arial" w:hAnsi="Arial"/>
                <w:sz w:val="16"/>
              </w:rPr>
              <w:t>CATT</w:t>
            </w:r>
          </w:p>
        </w:tc>
        <w:tc>
          <w:tcPr>
            <w:tcW w:w="0" w:type="auto"/>
            <w:shd w:val="clear" w:color="auto" w:fill="auto"/>
          </w:tcPr>
          <w:p w14:paraId="19B2B2A8"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1D917790" w14:textId="77777777" w:rsidTr="00822D9D">
        <w:tc>
          <w:tcPr>
            <w:tcW w:w="0" w:type="auto"/>
            <w:shd w:val="clear" w:color="auto" w:fill="auto"/>
          </w:tcPr>
          <w:p w14:paraId="02B48E0E" w14:textId="77777777" w:rsidR="00AF0246" w:rsidRPr="00AF0246" w:rsidRDefault="00AF0246" w:rsidP="00AF0246">
            <w:pPr>
              <w:keepNext/>
              <w:keepLines/>
              <w:spacing w:after="0"/>
              <w:rPr>
                <w:rFonts w:ascii="Arial" w:hAnsi="Arial"/>
                <w:sz w:val="16"/>
              </w:rPr>
            </w:pPr>
            <w:r w:rsidRPr="00AF0246">
              <w:rPr>
                <w:rFonts w:ascii="Arial" w:hAnsi="Arial"/>
                <w:sz w:val="16"/>
              </w:rPr>
              <w:t>BEICHT, Peter</w:t>
            </w:r>
          </w:p>
        </w:tc>
        <w:tc>
          <w:tcPr>
            <w:tcW w:w="0" w:type="auto"/>
            <w:shd w:val="clear" w:color="auto" w:fill="auto"/>
          </w:tcPr>
          <w:p w14:paraId="63BA572C" w14:textId="77777777" w:rsidR="00AF0246" w:rsidRPr="00AF0246" w:rsidRDefault="00AF0246" w:rsidP="00AF0246">
            <w:pPr>
              <w:keepNext/>
              <w:keepLines/>
              <w:spacing w:after="0"/>
              <w:rPr>
                <w:rFonts w:ascii="Arial" w:hAnsi="Arial"/>
                <w:sz w:val="16"/>
              </w:rPr>
            </w:pPr>
            <w:r w:rsidRPr="00AF0246">
              <w:rPr>
                <w:rFonts w:ascii="Arial" w:hAnsi="Arial"/>
                <w:sz w:val="16"/>
              </w:rPr>
              <w:t>Kontron Transportation France</w:t>
            </w:r>
          </w:p>
        </w:tc>
        <w:tc>
          <w:tcPr>
            <w:tcW w:w="0" w:type="auto"/>
            <w:shd w:val="clear" w:color="auto" w:fill="auto"/>
          </w:tcPr>
          <w:p w14:paraId="7EAF13A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C8196EE" w14:textId="77777777" w:rsidTr="00822D9D">
        <w:tc>
          <w:tcPr>
            <w:tcW w:w="0" w:type="auto"/>
            <w:shd w:val="clear" w:color="auto" w:fill="auto"/>
          </w:tcPr>
          <w:p w14:paraId="70A481E3" w14:textId="77777777" w:rsidR="00AF0246" w:rsidRPr="00AF0246" w:rsidRDefault="00AF0246" w:rsidP="00AF0246">
            <w:pPr>
              <w:keepNext/>
              <w:keepLines/>
              <w:spacing w:after="0"/>
              <w:rPr>
                <w:rFonts w:ascii="Arial" w:hAnsi="Arial"/>
                <w:sz w:val="16"/>
              </w:rPr>
            </w:pPr>
            <w:r w:rsidRPr="00AF0246">
              <w:rPr>
                <w:rFonts w:ascii="Arial" w:hAnsi="Arial"/>
                <w:sz w:val="16"/>
              </w:rPr>
              <w:t>BELLING, Thomas</w:t>
            </w:r>
          </w:p>
        </w:tc>
        <w:tc>
          <w:tcPr>
            <w:tcW w:w="0" w:type="auto"/>
            <w:shd w:val="clear" w:color="auto" w:fill="auto"/>
          </w:tcPr>
          <w:p w14:paraId="7217D29B" w14:textId="77777777" w:rsidR="00AF0246" w:rsidRPr="00AF0246" w:rsidRDefault="00AF0246" w:rsidP="00AF0246">
            <w:pPr>
              <w:keepNext/>
              <w:keepLines/>
              <w:spacing w:after="0"/>
              <w:rPr>
                <w:rFonts w:ascii="Arial" w:hAnsi="Arial"/>
                <w:sz w:val="16"/>
              </w:rPr>
            </w:pPr>
            <w:r w:rsidRPr="00AF0246">
              <w:rPr>
                <w:rFonts w:ascii="Arial" w:hAnsi="Arial"/>
                <w:sz w:val="16"/>
              </w:rPr>
              <w:t>Nokia Shanghai Bell</w:t>
            </w:r>
          </w:p>
        </w:tc>
        <w:tc>
          <w:tcPr>
            <w:tcW w:w="0" w:type="auto"/>
            <w:shd w:val="clear" w:color="auto" w:fill="auto"/>
          </w:tcPr>
          <w:p w14:paraId="16F768F1"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2D7C9716" w14:textId="77777777" w:rsidTr="00822D9D">
        <w:tc>
          <w:tcPr>
            <w:tcW w:w="0" w:type="auto"/>
            <w:shd w:val="clear" w:color="auto" w:fill="auto"/>
          </w:tcPr>
          <w:p w14:paraId="0287F6D7" w14:textId="77777777" w:rsidR="00AF0246" w:rsidRPr="00AF0246" w:rsidRDefault="00AF0246" w:rsidP="00AF0246">
            <w:pPr>
              <w:keepNext/>
              <w:keepLines/>
              <w:spacing w:after="0"/>
              <w:rPr>
                <w:rFonts w:ascii="Arial" w:hAnsi="Arial"/>
                <w:sz w:val="16"/>
              </w:rPr>
            </w:pPr>
            <w:r w:rsidRPr="00AF0246">
              <w:rPr>
                <w:rFonts w:ascii="Arial" w:hAnsi="Arial"/>
                <w:sz w:val="16"/>
              </w:rPr>
              <w:t>BERISOT, Thierry</w:t>
            </w:r>
          </w:p>
        </w:tc>
        <w:tc>
          <w:tcPr>
            <w:tcW w:w="0" w:type="auto"/>
            <w:shd w:val="clear" w:color="auto" w:fill="auto"/>
          </w:tcPr>
          <w:p w14:paraId="3515496F" w14:textId="77777777" w:rsidR="00AF0246" w:rsidRPr="00AF0246" w:rsidRDefault="00AF0246" w:rsidP="00AF0246">
            <w:pPr>
              <w:keepNext/>
              <w:keepLines/>
              <w:spacing w:after="0"/>
              <w:rPr>
                <w:rFonts w:ascii="Arial" w:hAnsi="Arial"/>
                <w:sz w:val="16"/>
              </w:rPr>
            </w:pPr>
            <w:r w:rsidRPr="00AF0246">
              <w:rPr>
                <w:rFonts w:ascii="Arial" w:hAnsi="Arial"/>
                <w:sz w:val="16"/>
              </w:rPr>
              <w:t>NOVAMINT</w:t>
            </w:r>
          </w:p>
        </w:tc>
        <w:tc>
          <w:tcPr>
            <w:tcW w:w="0" w:type="auto"/>
            <w:shd w:val="clear" w:color="auto" w:fill="auto"/>
          </w:tcPr>
          <w:p w14:paraId="0CAEEB1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9D20DC6" w14:textId="77777777" w:rsidTr="00822D9D">
        <w:tc>
          <w:tcPr>
            <w:tcW w:w="0" w:type="auto"/>
            <w:shd w:val="clear" w:color="auto" w:fill="auto"/>
          </w:tcPr>
          <w:p w14:paraId="1FBCEB67" w14:textId="77777777" w:rsidR="00AF0246" w:rsidRPr="00AF0246" w:rsidRDefault="00AF0246" w:rsidP="00AF0246">
            <w:pPr>
              <w:keepNext/>
              <w:keepLines/>
              <w:spacing w:after="0"/>
              <w:rPr>
                <w:rFonts w:ascii="Arial" w:hAnsi="Arial"/>
                <w:sz w:val="16"/>
              </w:rPr>
            </w:pPr>
            <w:r w:rsidRPr="00AF0246">
              <w:rPr>
                <w:rFonts w:ascii="Arial" w:hAnsi="Arial"/>
                <w:sz w:val="16"/>
              </w:rPr>
              <w:t>BIONDIC, Nevenka</w:t>
            </w:r>
          </w:p>
        </w:tc>
        <w:tc>
          <w:tcPr>
            <w:tcW w:w="0" w:type="auto"/>
            <w:shd w:val="clear" w:color="auto" w:fill="auto"/>
          </w:tcPr>
          <w:p w14:paraId="2D9FA20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Ericsson GmbH, </w:t>
            </w:r>
            <w:proofErr w:type="spellStart"/>
            <w:r w:rsidRPr="00AF0246">
              <w:rPr>
                <w:rFonts w:ascii="Arial" w:hAnsi="Arial"/>
                <w:sz w:val="16"/>
              </w:rPr>
              <w:t>Eurolab</w:t>
            </w:r>
            <w:proofErr w:type="spellEnd"/>
          </w:p>
        </w:tc>
        <w:tc>
          <w:tcPr>
            <w:tcW w:w="0" w:type="auto"/>
            <w:shd w:val="clear" w:color="auto" w:fill="auto"/>
          </w:tcPr>
          <w:p w14:paraId="6018286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3AFC9DE" w14:textId="77777777" w:rsidTr="00822D9D">
        <w:tc>
          <w:tcPr>
            <w:tcW w:w="0" w:type="auto"/>
            <w:shd w:val="clear" w:color="auto" w:fill="auto"/>
          </w:tcPr>
          <w:p w14:paraId="2A671410" w14:textId="77777777" w:rsidR="00AF0246" w:rsidRPr="00AF0246" w:rsidRDefault="00AF0246" w:rsidP="00AF0246">
            <w:pPr>
              <w:keepNext/>
              <w:keepLines/>
              <w:spacing w:after="0"/>
              <w:rPr>
                <w:rFonts w:ascii="Arial" w:hAnsi="Arial"/>
                <w:sz w:val="16"/>
              </w:rPr>
            </w:pPr>
            <w:r w:rsidRPr="00AF0246">
              <w:rPr>
                <w:rFonts w:ascii="Arial" w:hAnsi="Arial"/>
                <w:sz w:val="16"/>
              </w:rPr>
              <w:t>BREKALO, Andrijana</w:t>
            </w:r>
          </w:p>
        </w:tc>
        <w:tc>
          <w:tcPr>
            <w:tcW w:w="0" w:type="auto"/>
            <w:shd w:val="clear" w:color="auto" w:fill="auto"/>
          </w:tcPr>
          <w:p w14:paraId="4F7966F4" w14:textId="77777777" w:rsidR="00AF0246" w:rsidRPr="00AF0246" w:rsidRDefault="00AF0246" w:rsidP="00AF0246">
            <w:pPr>
              <w:keepNext/>
              <w:keepLines/>
              <w:spacing w:after="0"/>
              <w:rPr>
                <w:rFonts w:ascii="Arial" w:hAnsi="Arial"/>
                <w:sz w:val="16"/>
              </w:rPr>
            </w:pPr>
            <w:r w:rsidRPr="00AF0246">
              <w:rPr>
                <w:rFonts w:ascii="Arial" w:hAnsi="Arial"/>
                <w:sz w:val="16"/>
              </w:rPr>
              <w:t>ETSI</w:t>
            </w:r>
          </w:p>
        </w:tc>
        <w:tc>
          <w:tcPr>
            <w:tcW w:w="0" w:type="auto"/>
            <w:shd w:val="clear" w:color="auto" w:fill="auto"/>
          </w:tcPr>
          <w:p w14:paraId="7F6F80DE" w14:textId="77777777" w:rsidR="00AF0246" w:rsidRPr="00AF0246" w:rsidRDefault="00AF0246" w:rsidP="00AF0246">
            <w:pPr>
              <w:keepNext/>
              <w:keepLines/>
              <w:spacing w:after="0"/>
              <w:rPr>
                <w:rFonts w:ascii="Arial" w:hAnsi="Arial"/>
                <w:sz w:val="16"/>
              </w:rPr>
            </w:pPr>
            <w:r w:rsidRPr="00AF0246">
              <w:rPr>
                <w:rFonts w:ascii="Arial" w:hAnsi="Arial"/>
                <w:sz w:val="16"/>
              </w:rPr>
              <w:t>3GPPORG_REP (ETSI)</w:t>
            </w:r>
          </w:p>
        </w:tc>
      </w:tr>
      <w:tr w:rsidR="00822D9D" w:rsidRPr="00AF0246" w14:paraId="743F22D7" w14:textId="77777777" w:rsidTr="00822D9D">
        <w:tc>
          <w:tcPr>
            <w:tcW w:w="0" w:type="auto"/>
            <w:shd w:val="clear" w:color="auto" w:fill="auto"/>
          </w:tcPr>
          <w:p w14:paraId="39E0485A" w14:textId="77777777" w:rsidR="00AF0246" w:rsidRPr="00AF0246" w:rsidRDefault="00AF0246" w:rsidP="00AF0246">
            <w:pPr>
              <w:keepNext/>
              <w:keepLines/>
              <w:spacing w:after="0"/>
              <w:rPr>
                <w:rFonts w:ascii="Arial" w:hAnsi="Arial"/>
                <w:sz w:val="16"/>
              </w:rPr>
            </w:pPr>
            <w:r w:rsidRPr="00AF0246">
              <w:rPr>
                <w:rFonts w:ascii="Arial" w:hAnsi="Arial"/>
                <w:sz w:val="16"/>
              </w:rPr>
              <w:t>BRINKMANN, Horst</w:t>
            </w:r>
          </w:p>
        </w:tc>
        <w:tc>
          <w:tcPr>
            <w:tcW w:w="0" w:type="auto"/>
            <w:shd w:val="clear" w:color="auto" w:fill="auto"/>
          </w:tcPr>
          <w:p w14:paraId="6C448487" w14:textId="77777777" w:rsidR="00AF0246" w:rsidRPr="00AF0246" w:rsidRDefault="00AF0246" w:rsidP="00AF0246">
            <w:pPr>
              <w:keepNext/>
              <w:keepLines/>
              <w:spacing w:after="0"/>
              <w:rPr>
                <w:rFonts w:ascii="Arial" w:hAnsi="Arial"/>
                <w:sz w:val="16"/>
              </w:rPr>
            </w:pPr>
            <w:r w:rsidRPr="00AF0246">
              <w:rPr>
                <w:rFonts w:ascii="Arial" w:hAnsi="Arial"/>
                <w:sz w:val="16"/>
              </w:rPr>
              <w:t>Nokia Italy</w:t>
            </w:r>
          </w:p>
        </w:tc>
        <w:tc>
          <w:tcPr>
            <w:tcW w:w="0" w:type="auto"/>
            <w:shd w:val="clear" w:color="auto" w:fill="auto"/>
          </w:tcPr>
          <w:p w14:paraId="1B9D1519"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ECA42A7" w14:textId="77777777" w:rsidTr="00822D9D">
        <w:tc>
          <w:tcPr>
            <w:tcW w:w="0" w:type="auto"/>
            <w:shd w:val="clear" w:color="auto" w:fill="auto"/>
          </w:tcPr>
          <w:p w14:paraId="35288C3D" w14:textId="77777777" w:rsidR="00AF0246" w:rsidRPr="00AF0246" w:rsidRDefault="00AF0246" w:rsidP="00AF0246">
            <w:pPr>
              <w:keepNext/>
              <w:keepLines/>
              <w:spacing w:after="0"/>
              <w:rPr>
                <w:rFonts w:ascii="Arial" w:hAnsi="Arial"/>
                <w:sz w:val="16"/>
              </w:rPr>
            </w:pPr>
            <w:r w:rsidRPr="00AF0246">
              <w:rPr>
                <w:rFonts w:ascii="Arial" w:hAnsi="Arial"/>
                <w:sz w:val="16"/>
              </w:rPr>
              <w:t>BROSZEIT, Marco</w:t>
            </w:r>
          </w:p>
        </w:tc>
        <w:tc>
          <w:tcPr>
            <w:tcW w:w="0" w:type="auto"/>
            <w:shd w:val="clear" w:color="auto" w:fill="auto"/>
          </w:tcPr>
          <w:p w14:paraId="6F98DCFE" w14:textId="77777777" w:rsidR="00AF0246" w:rsidRPr="00AF0246" w:rsidRDefault="00AF0246" w:rsidP="00AF0246">
            <w:pPr>
              <w:keepNext/>
              <w:keepLines/>
              <w:spacing w:after="0"/>
              <w:rPr>
                <w:rFonts w:ascii="Arial" w:hAnsi="Arial"/>
                <w:sz w:val="16"/>
              </w:rPr>
            </w:pPr>
            <w:r w:rsidRPr="00AF0246">
              <w:rPr>
                <w:rFonts w:ascii="Arial" w:hAnsi="Arial"/>
                <w:sz w:val="16"/>
              </w:rPr>
              <w:t>VODAFONE Group Plc</w:t>
            </w:r>
          </w:p>
        </w:tc>
        <w:tc>
          <w:tcPr>
            <w:tcW w:w="0" w:type="auto"/>
            <w:shd w:val="clear" w:color="auto" w:fill="auto"/>
          </w:tcPr>
          <w:p w14:paraId="5662FE7F"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D600729" w14:textId="77777777" w:rsidTr="00822D9D">
        <w:tc>
          <w:tcPr>
            <w:tcW w:w="0" w:type="auto"/>
            <w:shd w:val="clear" w:color="auto" w:fill="auto"/>
          </w:tcPr>
          <w:p w14:paraId="206BC574" w14:textId="77777777" w:rsidR="00AF0246" w:rsidRPr="00AF0246" w:rsidRDefault="00AF0246" w:rsidP="00AF0246">
            <w:pPr>
              <w:keepNext/>
              <w:keepLines/>
              <w:spacing w:after="0"/>
              <w:rPr>
                <w:rFonts w:ascii="Arial" w:hAnsi="Arial"/>
                <w:sz w:val="16"/>
              </w:rPr>
            </w:pPr>
            <w:r w:rsidRPr="00AF0246">
              <w:rPr>
                <w:rFonts w:ascii="Arial" w:hAnsi="Arial"/>
                <w:sz w:val="16"/>
              </w:rPr>
              <w:t>BROWN, Michael</w:t>
            </w:r>
          </w:p>
        </w:tc>
        <w:tc>
          <w:tcPr>
            <w:tcW w:w="0" w:type="auto"/>
            <w:shd w:val="clear" w:color="auto" w:fill="auto"/>
          </w:tcPr>
          <w:p w14:paraId="6182C33D" w14:textId="77777777" w:rsidR="00AF0246" w:rsidRPr="00AF0246" w:rsidRDefault="00AF0246" w:rsidP="00AF0246">
            <w:pPr>
              <w:keepNext/>
              <w:keepLines/>
              <w:spacing w:after="0"/>
              <w:rPr>
                <w:rFonts w:ascii="Arial" w:hAnsi="Arial"/>
                <w:sz w:val="16"/>
              </w:rPr>
            </w:pPr>
            <w:r w:rsidRPr="00AF0246">
              <w:rPr>
                <w:rFonts w:ascii="Arial" w:hAnsi="Arial"/>
                <w:sz w:val="16"/>
              </w:rPr>
              <w:t>Microsoft Europe SARL</w:t>
            </w:r>
          </w:p>
        </w:tc>
        <w:tc>
          <w:tcPr>
            <w:tcW w:w="0" w:type="auto"/>
            <w:shd w:val="clear" w:color="auto" w:fill="auto"/>
          </w:tcPr>
          <w:p w14:paraId="7088DBA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D54789E" w14:textId="77777777" w:rsidTr="00822D9D">
        <w:tc>
          <w:tcPr>
            <w:tcW w:w="0" w:type="auto"/>
            <w:shd w:val="clear" w:color="auto" w:fill="auto"/>
          </w:tcPr>
          <w:p w14:paraId="77FF9A37" w14:textId="77777777" w:rsidR="00AF0246" w:rsidRPr="00AF0246" w:rsidRDefault="00AF0246" w:rsidP="00AF0246">
            <w:pPr>
              <w:keepNext/>
              <w:keepLines/>
              <w:spacing w:after="0"/>
              <w:rPr>
                <w:rFonts w:ascii="Arial" w:hAnsi="Arial"/>
                <w:sz w:val="16"/>
              </w:rPr>
            </w:pPr>
            <w:r w:rsidRPr="00AF0246">
              <w:rPr>
                <w:rFonts w:ascii="Arial" w:hAnsi="Arial"/>
                <w:sz w:val="16"/>
              </w:rPr>
              <w:t>BUCKLEY, Adrian</w:t>
            </w:r>
          </w:p>
        </w:tc>
        <w:tc>
          <w:tcPr>
            <w:tcW w:w="0" w:type="auto"/>
            <w:shd w:val="clear" w:color="auto" w:fill="auto"/>
          </w:tcPr>
          <w:p w14:paraId="23CC2685" w14:textId="77777777" w:rsidR="00AF0246" w:rsidRPr="00AF0246" w:rsidRDefault="00AF0246" w:rsidP="00AF0246">
            <w:pPr>
              <w:keepNext/>
              <w:keepLines/>
              <w:spacing w:after="0"/>
              <w:rPr>
                <w:rFonts w:ascii="Arial" w:hAnsi="Arial"/>
                <w:sz w:val="16"/>
              </w:rPr>
            </w:pPr>
            <w:r w:rsidRPr="00AF0246">
              <w:rPr>
                <w:rFonts w:ascii="Arial" w:hAnsi="Arial"/>
                <w:sz w:val="16"/>
              </w:rPr>
              <w:t>vivo Mobile Com. (Chongqing)</w:t>
            </w:r>
          </w:p>
        </w:tc>
        <w:tc>
          <w:tcPr>
            <w:tcW w:w="0" w:type="auto"/>
            <w:shd w:val="clear" w:color="auto" w:fill="auto"/>
          </w:tcPr>
          <w:p w14:paraId="69EE7D94"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07F3089E" w14:textId="77777777" w:rsidTr="00822D9D">
        <w:tc>
          <w:tcPr>
            <w:tcW w:w="0" w:type="auto"/>
            <w:shd w:val="clear" w:color="auto" w:fill="auto"/>
          </w:tcPr>
          <w:p w14:paraId="2CA44E25" w14:textId="77777777" w:rsidR="00AF0246" w:rsidRPr="00AF0246" w:rsidRDefault="00AF0246" w:rsidP="00AF0246">
            <w:pPr>
              <w:keepNext/>
              <w:keepLines/>
              <w:spacing w:after="0"/>
              <w:rPr>
                <w:rFonts w:ascii="Arial" w:hAnsi="Arial"/>
                <w:sz w:val="16"/>
              </w:rPr>
            </w:pPr>
            <w:r w:rsidRPr="00AF0246">
              <w:rPr>
                <w:rFonts w:ascii="Arial" w:hAnsi="Arial"/>
                <w:sz w:val="16"/>
              </w:rPr>
              <w:t>CATOVIC, Amer</w:t>
            </w:r>
          </w:p>
        </w:tc>
        <w:tc>
          <w:tcPr>
            <w:tcW w:w="0" w:type="auto"/>
            <w:shd w:val="clear" w:color="auto" w:fill="auto"/>
          </w:tcPr>
          <w:p w14:paraId="3656A7F3" w14:textId="77777777" w:rsidR="00AF0246" w:rsidRPr="00AF0246" w:rsidRDefault="00AF0246" w:rsidP="00AF0246">
            <w:pPr>
              <w:keepNext/>
              <w:keepLines/>
              <w:spacing w:after="0"/>
              <w:rPr>
                <w:rFonts w:ascii="Arial" w:hAnsi="Arial"/>
                <w:sz w:val="16"/>
              </w:rPr>
            </w:pPr>
            <w:r w:rsidRPr="00AF0246">
              <w:rPr>
                <w:rFonts w:ascii="Arial" w:hAnsi="Arial"/>
                <w:sz w:val="16"/>
              </w:rPr>
              <w:t>Qualcomm CDMA Technologies</w:t>
            </w:r>
          </w:p>
        </w:tc>
        <w:tc>
          <w:tcPr>
            <w:tcW w:w="0" w:type="auto"/>
            <w:shd w:val="clear" w:color="auto" w:fill="auto"/>
          </w:tcPr>
          <w:p w14:paraId="3575EC32"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3F42A6E" w14:textId="77777777" w:rsidTr="00822D9D">
        <w:tc>
          <w:tcPr>
            <w:tcW w:w="0" w:type="auto"/>
            <w:shd w:val="clear" w:color="auto" w:fill="auto"/>
          </w:tcPr>
          <w:p w14:paraId="119E4FB2" w14:textId="77777777" w:rsidR="00AF0246" w:rsidRPr="00AF0246" w:rsidRDefault="00AF0246" w:rsidP="00AF0246">
            <w:pPr>
              <w:keepNext/>
              <w:keepLines/>
              <w:spacing w:after="0"/>
              <w:rPr>
                <w:rFonts w:ascii="Arial" w:hAnsi="Arial"/>
                <w:sz w:val="16"/>
              </w:rPr>
            </w:pPr>
            <w:r w:rsidRPr="00AF0246">
              <w:rPr>
                <w:rFonts w:ascii="Arial" w:hAnsi="Arial"/>
                <w:sz w:val="16"/>
              </w:rPr>
              <w:t>CHAMPEL, Mary-Luc</w:t>
            </w:r>
          </w:p>
        </w:tc>
        <w:tc>
          <w:tcPr>
            <w:tcW w:w="0" w:type="auto"/>
            <w:shd w:val="clear" w:color="auto" w:fill="auto"/>
          </w:tcPr>
          <w:p w14:paraId="01641F48" w14:textId="77777777" w:rsidR="00AF0246" w:rsidRPr="00AF0246" w:rsidRDefault="00AF0246" w:rsidP="00AF0246">
            <w:pPr>
              <w:keepNext/>
              <w:keepLines/>
              <w:spacing w:after="0"/>
              <w:rPr>
                <w:rFonts w:ascii="Arial" w:hAnsi="Arial"/>
                <w:sz w:val="16"/>
              </w:rPr>
            </w:pPr>
            <w:r w:rsidRPr="00AF0246">
              <w:rPr>
                <w:rFonts w:ascii="Arial" w:hAnsi="Arial"/>
                <w:sz w:val="16"/>
              </w:rPr>
              <w:t>Beijing Xiaomi Electronics</w:t>
            </w:r>
          </w:p>
        </w:tc>
        <w:tc>
          <w:tcPr>
            <w:tcW w:w="0" w:type="auto"/>
            <w:shd w:val="clear" w:color="auto" w:fill="auto"/>
          </w:tcPr>
          <w:p w14:paraId="7910C8CC"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22304F37" w14:textId="77777777" w:rsidTr="00822D9D">
        <w:tc>
          <w:tcPr>
            <w:tcW w:w="0" w:type="auto"/>
            <w:shd w:val="clear" w:color="auto" w:fill="auto"/>
          </w:tcPr>
          <w:p w14:paraId="190C87C5" w14:textId="77777777" w:rsidR="00AF0246" w:rsidRPr="00AF0246" w:rsidRDefault="00AF0246" w:rsidP="00AF0246">
            <w:pPr>
              <w:keepNext/>
              <w:keepLines/>
              <w:spacing w:after="0"/>
              <w:rPr>
                <w:rFonts w:ascii="Arial" w:hAnsi="Arial"/>
                <w:sz w:val="16"/>
              </w:rPr>
            </w:pPr>
            <w:r w:rsidRPr="00AF0246">
              <w:rPr>
                <w:rFonts w:ascii="Arial" w:hAnsi="Arial"/>
                <w:sz w:val="16"/>
              </w:rPr>
              <w:t>CHAPONNIERE, Lena</w:t>
            </w:r>
          </w:p>
        </w:tc>
        <w:tc>
          <w:tcPr>
            <w:tcW w:w="0" w:type="auto"/>
            <w:shd w:val="clear" w:color="auto" w:fill="auto"/>
          </w:tcPr>
          <w:p w14:paraId="10C140D3" w14:textId="77777777" w:rsidR="00AF0246" w:rsidRPr="00AF0246" w:rsidRDefault="00AF0246" w:rsidP="00AF0246">
            <w:pPr>
              <w:keepNext/>
              <w:keepLines/>
              <w:spacing w:after="0"/>
              <w:rPr>
                <w:rFonts w:ascii="Arial" w:hAnsi="Arial"/>
                <w:sz w:val="16"/>
              </w:rPr>
            </w:pPr>
            <w:r w:rsidRPr="00AF0246">
              <w:rPr>
                <w:rFonts w:ascii="Arial" w:hAnsi="Arial"/>
                <w:sz w:val="16"/>
              </w:rPr>
              <w:t>Qualcomm Incorporated</w:t>
            </w:r>
          </w:p>
        </w:tc>
        <w:tc>
          <w:tcPr>
            <w:tcW w:w="0" w:type="auto"/>
            <w:shd w:val="clear" w:color="auto" w:fill="auto"/>
          </w:tcPr>
          <w:p w14:paraId="60E0913A"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473656AE" w14:textId="77777777" w:rsidTr="00822D9D">
        <w:tc>
          <w:tcPr>
            <w:tcW w:w="0" w:type="auto"/>
            <w:shd w:val="clear" w:color="auto" w:fill="auto"/>
          </w:tcPr>
          <w:p w14:paraId="325BAF19"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CHEN, </w:t>
            </w:r>
            <w:proofErr w:type="spellStart"/>
            <w:r w:rsidRPr="00AF0246">
              <w:rPr>
                <w:rFonts w:ascii="Arial" w:hAnsi="Arial"/>
                <w:sz w:val="16"/>
              </w:rPr>
              <w:t>Jingran</w:t>
            </w:r>
            <w:proofErr w:type="spellEnd"/>
          </w:p>
        </w:tc>
        <w:tc>
          <w:tcPr>
            <w:tcW w:w="0" w:type="auto"/>
            <w:shd w:val="clear" w:color="auto" w:fill="auto"/>
          </w:tcPr>
          <w:p w14:paraId="02591BD1" w14:textId="77777777" w:rsidR="00AF0246" w:rsidRPr="00AF0246" w:rsidRDefault="00AF0246" w:rsidP="00AF0246">
            <w:pPr>
              <w:keepNext/>
              <w:keepLines/>
              <w:spacing w:after="0"/>
              <w:rPr>
                <w:rFonts w:ascii="Arial" w:hAnsi="Arial"/>
                <w:sz w:val="16"/>
              </w:rPr>
            </w:pPr>
            <w:r w:rsidRPr="00AF0246">
              <w:rPr>
                <w:rFonts w:ascii="Arial" w:hAnsi="Arial"/>
                <w:sz w:val="16"/>
              </w:rPr>
              <w:t>OnePlus</w:t>
            </w:r>
          </w:p>
        </w:tc>
        <w:tc>
          <w:tcPr>
            <w:tcW w:w="0" w:type="auto"/>
            <w:shd w:val="clear" w:color="auto" w:fill="auto"/>
          </w:tcPr>
          <w:p w14:paraId="2F8CCA36"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1EADF7C" w14:textId="77777777" w:rsidTr="00822D9D">
        <w:tc>
          <w:tcPr>
            <w:tcW w:w="0" w:type="auto"/>
            <w:shd w:val="clear" w:color="auto" w:fill="auto"/>
          </w:tcPr>
          <w:p w14:paraId="0AA8329F" w14:textId="77777777" w:rsidR="00AF0246" w:rsidRPr="00AF0246" w:rsidRDefault="00AF0246" w:rsidP="00AF0246">
            <w:pPr>
              <w:keepNext/>
              <w:keepLines/>
              <w:spacing w:after="0"/>
              <w:rPr>
                <w:rFonts w:ascii="Arial" w:hAnsi="Arial"/>
                <w:sz w:val="16"/>
              </w:rPr>
            </w:pPr>
            <w:r w:rsidRPr="00AF0246">
              <w:rPr>
                <w:rFonts w:ascii="Arial" w:hAnsi="Arial"/>
                <w:sz w:val="16"/>
              </w:rPr>
              <w:t>CHEN, Xiaoguang</w:t>
            </w:r>
          </w:p>
        </w:tc>
        <w:tc>
          <w:tcPr>
            <w:tcW w:w="0" w:type="auto"/>
            <w:shd w:val="clear" w:color="auto" w:fill="auto"/>
          </w:tcPr>
          <w:p w14:paraId="71AAB654" w14:textId="77777777" w:rsidR="00AF0246" w:rsidRPr="00AF0246" w:rsidRDefault="00AF0246" w:rsidP="00AF0246">
            <w:pPr>
              <w:keepNext/>
              <w:keepLines/>
              <w:spacing w:after="0"/>
              <w:rPr>
                <w:rFonts w:ascii="Arial" w:hAnsi="Arial"/>
                <w:sz w:val="16"/>
              </w:rPr>
            </w:pPr>
            <w:r w:rsidRPr="00AF0246">
              <w:rPr>
                <w:rFonts w:ascii="Arial" w:hAnsi="Arial"/>
                <w:sz w:val="16"/>
              </w:rPr>
              <w:t>HUAWEI TECH. GmbH</w:t>
            </w:r>
          </w:p>
        </w:tc>
        <w:tc>
          <w:tcPr>
            <w:tcW w:w="0" w:type="auto"/>
            <w:shd w:val="clear" w:color="auto" w:fill="auto"/>
          </w:tcPr>
          <w:p w14:paraId="3D21BA0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4F5A071" w14:textId="77777777" w:rsidTr="00822D9D">
        <w:tc>
          <w:tcPr>
            <w:tcW w:w="0" w:type="auto"/>
            <w:shd w:val="clear" w:color="auto" w:fill="auto"/>
          </w:tcPr>
          <w:p w14:paraId="3A8C6752" w14:textId="77777777" w:rsidR="00AF0246" w:rsidRPr="00AF0246" w:rsidRDefault="00AF0246" w:rsidP="00AF0246">
            <w:pPr>
              <w:keepNext/>
              <w:keepLines/>
              <w:spacing w:after="0"/>
              <w:rPr>
                <w:rFonts w:ascii="Arial" w:hAnsi="Arial"/>
                <w:sz w:val="16"/>
              </w:rPr>
            </w:pPr>
            <w:r w:rsidRPr="00AF0246">
              <w:rPr>
                <w:rFonts w:ascii="Arial" w:hAnsi="Arial"/>
                <w:sz w:val="16"/>
              </w:rPr>
              <w:t>CHEN, Xu</w:t>
            </w:r>
          </w:p>
        </w:tc>
        <w:tc>
          <w:tcPr>
            <w:tcW w:w="0" w:type="auto"/>
            <w:shd w:val="clear" w:color="auto" w:fill="auto"/>
          </w:tcPr>
          <w:p w14:paraId="3764955F" w14:textId="77777777" w:rsidR="00AF0246" w:rsidRPr="00AF0246" w:rsidRDefault="00AF0246" w:rsidP="00AF0246">
            <w:pPr>
              <w:keepNext/>
              <w:keepLines/>
              <w:spacing w:after="0"/>
              <w:rPr>
                <w:rFonts w:ascii="Arial" w:hAnsi="Arial"/>
                <w:sz w:val="16"/>
              </w:rPr>
            </w:pPr>
            <w:r w:rsidRPr="00AF0246">
              <w:rPr>
                <w:rFonts w:ascii="Arial" w:hAnsi="Arial"/>
                <w:sz w:val="16"/>
              </w:rPr>
              <w:t>China Mobile Com. Corporation</w:t>
            </w:r>
          </w:p>
        </w:tc>
        <w:tc>
          <w:tcPr>
            <w:tcW w:w="0" w:type="auto"/>
            <w:shd w:val="clear" w:color="auto" w:fill="auto"/>
          </w:tcPr>
          <w:p w14:paraId="28C33C86"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37853DE" w14:textId="77777777" w:rsidTr="00822D9D">
        <w:tc>
          <w:tcPr>
            <w:tcW w:w="0" w:type="auto"/>
            <w:shd w:val="clear" w:color="auto" w:fill="auto"/>
          </w:tcPr>
          <w:p w14:paraId="3E18FEFE"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CHIBA, </w:t>
            </w:r>
            <w:proofErr w:type="spellStart"/>
            <w:r w:rsidRPr="00AF0246">
              <w:rPr>
                <w:rFonts w:ascii="Arial" w:hAnsi="Arial"/>
                <w:sz w:val="16"/>
              </w:rPr>
              <w:t>Shuichiro</w:t>
            </w:r>
            <w:proofErr w:type="spellEnd"/>
          </w:p>
        </w:tc>
        <w:tc>
          <w:tcPr>
            <w:tcW w:w="0" w:type="auto"/>
            <w:shd w:val="clear" w:color="auto" w:fill="auto"/>
          </w:tcPr>
          <w:p w14:paraId="5FFB3E59" w14:textId="77777777" w:rsidR="00AF0246" w:rsidRPr="00AF0246" w:rsidRDefault="00AF0246" w:rsidP="00AF0246">
            <w:pPr>
              <w:keepNext/>
              <w:keepLines/>
              <w:spacing w:after="0"/>
              <w:rPr>
                <w:rFonts w:ascii="Arial" w:hAnsi="Arial"/>
                <w:sz w:val="16"/>
              </w:rPr>
            </w:pPr>
            <w:r w:rsidRPr="00AF0246">
              <w:rPr>
                <w:rFonts w:ascii="Arial" w:hAnsi="Arial"/>
                <w:sz w:val="16"/>
              </w:rPr>
              <w:t>SHARP Corporation</w:t>
            </w:r>
          </w:p>
        </w:tc>
        <w:tc>
          <w:tcPr>
            <w:tcW w:w="0" w:type="auto"/>
            <w:shd w:val="clear" w:color="auto" w:fill="auto"/>
          </w:tcPr>
          <w:p w14:paraId="4493C1A3"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7376BC34" w14:textId="77777777" w:rsidTr="00822D9D">
        <w:tc>
          <w:tcPr>
            <w:tcW w:w="0" w:type="auto"/>
            <w:shd w:val="clear" w:color="auto" w:fill="auto"/>
          </w:tcPr>
          <w:p w14:paraId="6A365AB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CHIN, </w:t>
            </w:r>
            <w:proofErr w:type="spellStart"/>
            <w:r w:rsidRPr="00AF0246">
              <w:rPr>
                <w:rFonts w:ascii="Arial" w:hAnsi="Arial"/>
                <w:sz w:val="16"/>
              </w:rPr>
              <w:t>ChenHo</w:t>
            </w:r>
            <w:proofErr w:type="spellEnd"/>
          </w:p>
        </w:tc>
        <w:tc>
          <w:tcPr>
            <w:tcW w:w="0" w:type="auto"/>
            <w:shd w:val="clear" w:color="auto" w:fill="auto"/>
          </w:tcPr>
          <w:p w14:paraId="424219A2" w14:textId="77777777" w:rsidR="00AF0246" w:rsidRPr="00AF0246" w:rsidRDefault="00AF0246" w:rsidP="00AF0246">
            <w:pPr>
              <w:keepNext/>
              <w:keepLines/>
              <w:spacing w:after="0"/>
              <w:rPr>
                <w:rFonts w:ascii="Arial" w:hAnsi="Arial"/>
                <w:sz w:val="16"/>
              </w:rPr>
            </w:pPr>
            <w:r w:rsidRPr="00AF0246">
              <w:rPr>
                <w:rFonts w:ascii="Arial" w:hAnsi="Arial"/>
                <w:sz w:val="16"/>
              </w:rPr>
              <w:t>OPPO</w:t>
            </w:r>
          </w:p>
        </w:tc>
        <w:tc>
          <w:tcPr>
            <w:tcW w:w="0" w:type="auto"/>
            <w:shd w:val="clear" w:color="auto" w:fill="auto"/>
          </w:tcPr>
          <w:p w14:paraId="7CDE33D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565D74C" w14:textId="77777777" w:rsidTr="00822D9D">
        <w:tc>
          <w:tcPr>
            <w:tcW w:w="0" w:type="auto"/>
            <w:shd w:val="clear" w:color="auto" w:fill="auto"/>
          </w:tcPr>
          <w:p w14:paraId="2D1F0AA8" w14:textId="77777777" w:rsidR="00AF0246" w:rsidRPr="00AF0246" w:rsidRDefault="00AF0246" w:rsidP="00AF0246">
            <w:pPr>
              <w:keepNext/>
              <w:keepLines/>
              <w:spacing w:after="0"/>
              <w:rPr>
                <w:rFonts w:ascii="Arial" w:hAnsi="Arial"/>
                <w:sz w:val="16"/>
              </w:rPr>
            </w:pPr>
            <w:r w:rsidRPr="00AF0246">
              <w:rPr>
                <w:rFonts w:ascii="Arial" w:hAnsi="Arial"/>
                <w:sz w:val="16"/>
              </w:rPr>
              <w:t>CHUBERRE, Nicolas</w:t>
            </w:r>
          </w:p>
        </w:tc>
        <w:tc>
          <w:tcPr>
            <w:tcW w:w="0" w:type="auto"/>
            <w:shd w:val="clear" w:color="auto" w:fill="auto"/>
          </w:tcPr>
          <w:p w14:paraId="1AE89AF0" w14:textId="77777777" w:rsidR="00AF0246" w:rsidRPr="00AF0246" w:rsidRDefault="00AF0246" w:rsidP="00AF0246">
            <w:pPr>
              <w:keepNext/>
              <w:keepLines/>
              <w:spacing w:after="0"/>
              <w:rPr>
                <w:rFonts w:ascii="Arial" w:hAnsi="Arial"/>
                <w:sz w:val="16"/>
              </w:rPr>
            </w:pPr>
            <w:r w:rsidRPr="00AF0246">
              <w:rPr>
                <w:rFonts w:ascii="Arial" w:hAnsi="Arial"/>
                <w:sz w:val="16"/>
              </w:rPr>
              <w:t>THALES</w:t>
            </w:r>
          </w:p>
        </w:tc>
        <w:tc>
          <w:tcPr>
            <w:tcW w:w="0" w:type="auto"/>
            <w:shd w:val="clear" w:color="auto" w:fill="auto"/>
          </w:tcPr>
          <w:p w14:paraId="688C9CBC"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514ED14" w14:textId="77777777" w:rsidTr="00822D9D">
        <w:tc>
          <w:tcPr>
            <w:tcW w:w="0" w:type="auto"/>
            <w:shd w:val="clear" w:color="auto" w:fill="auto"/>
          </w:tcPr>
          <w:p w14:paraId="5F017A3D" w14:textId="77777777" w:rsidR="00AF0246" w:rsidRPr="00AF0246" w:rsidRDefault="00AF0246" w:rsidP="00AF0246">
            <w:pPr>
              <w:keepNext/>
              <w:keepLines/>
              <w:spacing w:after="0"/>
              <w:rPr>
                <w:rFonts w:ascii="Arial" w:hAnsi="Arial"/>
                <w:sz w:val="16"/>
              </w:rPr>
            </w:pPr>
            <w:r w:rsidRPr="00AF0246">
              <w:rPr>
                <w:rFonts w:ascii="Arial" w:hAnsi="Arial"/>
                <w:sz w:val="16"/>
              </w:rPr>
              <w:t>CYPHER, David</w:t>
            </w:r>
          </w:p>
        </w:tc>
        <w:tc>
          <w:tcPr>
            <w:tcW w:w="0" w:type="auto"/>
            <w:shd w:val="clear" w:color="auto" w:fill="auto"/>
          </w:tcPr>
          <w:p w14:paraId="56BB6B46" w14:textId="77777777" w:rsidR="00AF0246" w:rsidRPr="00AF0246" w:rsidRDefault="00AF0246" w:rsidP="00AF0246">
            <w:pPr>
              <w:keepNext/>
              <w:keepLines/>
              <w:spacing w:after="0"/>
              <w:rPr>
                <w:rFonts w:ascii="Arial" w:hAnsi="Arial"/>
                <w:sz w:val="16"/>
              </w:rPr>
            </w:pPr>
            <w:r w:rsidRPr="00AF0246">
              <w:rPr>
                <w:rFonts w:ascii="Arial" w:hAnsi="Arial"/>
                <w:sz w:val="16"/>
              </w:rPr>
              <w:t>NIST</w:t>
            </w:r>
          </w:p>
        </w:tc>
        <w:tc>
          <w:tcPr>
            <w:tcW w:w="0" w:type="auto"/>
            <w:shd w:val="clear" w:color="auto" w:fill="auto"/>
          </w:tcPr>
          <w:p w14:paraId="6F0F3298"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69EB60AB" w14:textId="77777777" w:rsidTr="00822D9D">
        <w:tc>
          <w:tcPr>
            <w:tcW w:w="0" w:type="auto"/>
            <w:shd w:val="clear" w:color="auto" w:fill="auto"/>
          </w:tcPr>
          <w:p w14:paraId="7ED7D57B" w14:textId="77777777" w:rsidR="00AF0246" w:rsidRPr="00AF0246" w:rsidRDefault="00AF0246" w:rsidP="00AF0246">
            <w:pPr>
              <w:keepNext/>
              <w:keepLines/>
              <w:spacing w:after="0"/>
              <w:rPr>
                <w:rFonts w:ascii="Arial" w:hAnsi="Arial"/>
                <w:sz w:val="16"/>
              </w:rPr>
            </w:pPr>
            <w:r w:rsidRPr="00AF0246">
              <w:rPr>
                <w:rFonts w:ascii="Arial" w:hAnsi="Arial"/>
                <w:sz w:val="16"/>
              </w:rPr>
              <w:t>DAWES, Peter</w:t>
            </w:r>
          </w:p>
        </w:tc>
        <w:tc>
          <w:tcPr>
            <w:tcW w:w="0" w:type="auto"/>
            <w:shd w:val="clear" w:color="auto" w:fill="auto"/>
          </w:tcPr>
          <w:p w14:paraId="3925B8E2"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Vodafone Italia </w:t>
            </w:r>
            <w:proofErr w:type="spellStart"/>
            <w:r w:rsidRPr="00AF0246">
              <w:rPr>
                <w:rFonts w:ascii="Arial" w:hAnsi="Arial"/>
                <w:sz w:val="16"/>
              </w:rPr>
              <w:t>SpA</w:t>
            </w:r>
            <w:proofErr w:type="spellEnd"/>
          </w:p>
        </w:tc>
        <w:tc>
          <w:tcPr>
            <w:tcW w:w="0" w:type="auto"/>
            <w:shd w:val="clear" w:color="auto" w:fill="auto"/>
          </w:tcPr>
          <w:p w14:paraId="773290D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B11F666" w14:textId="77777777" w:rsidTr="00822D9D">
        <w:tc>
          <w:tcPr>
            <w:tcW w:w="0" w:type="auto"/>
            <w:shd w:val="clear" w:color="auto" w:fill="auto"/>
          </w:tcPr>
          <w:p w14:paraId="05E874F0" w14:textId="77777777" w:rsidR="00AF0246" w:rsidRPr="00AF0246" w:rsidRDefault="00AF0246" w:rsidP="00AF0246">
            <w:pPr>
              <w:keepNext/>
              <w:keepLines/>
              <w:spacing w:after="0"/>
              <w:rPr>
                <w:rFonts w:ascii="Arial" w:hAnsi="Arial"/>
                <w:sz w:val="16"/>
              </w:rPr>
            </w:pPr>
            <w:r w:rsidRPr="00AF0246">
              <w:rPr>
                <w:rFonts w:ascii="Arial" w:hAnsi="Arial"/>
                <w:sz w:val="16"/>
              </w:rPr>
              <w:t>DE GREGORIO, Jesus</w:t>
            </w:r>
          </w:p>
        </w:tc>
        <w:tc>
          <w:tcPr>
            <w:tcW w:w="0" w:type="auto"/>
            <w:shd w:val="clear" w:color="auto" w:fill="auto"/>
          </w:tcPr>
          <w:p w14:paraId="41DAD57B" w14:textId="77777777" w:rsidR="00AF0246" w:rsidRPr="00AF0246" w:rsidRDefault="00AF0246" w:rsidP="00AF0246">
            <w:pPr>
              <w:keepNext/>
              <w:keepLines/>
              <w:spacing w:after="0"/>
              <w:rPr>
                <w:rFonts w:ascii="Arial" w:hAnsi="Arial"/>
                <w:sz w:val="16"/>
              </w:rPr>
            </w:pPr>
            <w:r w:rsidRPr="00AF0246">
              <w:rPr>
                <w:rFonts w:ascii="Arial" w:hAnsi="Arial"/>
                <w:sz w:val="16"/>
              </w:rPr>
              <w:t>Ericsson France S.A.S</w:t>
            </w:r>
          </w:p>
        </w:tc>
        <w:tc>
          <w:tcPr>
            <w:tcW w:w="0" w:type="auto"/>
            <w:shd w:val="clear" w:color="auto" w:fill="auto"/>
          </w:tcPr>
          <w:p w14:paraId="033CB5A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73EA156" w14:textId="77777777" w:rsidTr="00822D9D">
        <w:tc>
          <w:tcPr>
            <w:tcW w:w="0" w:type="auto"/>
            <w:shd w:val="clear" w:color="auto" w:fill="auto"/>
          </w:tcPr>
          <w:p w14:paraId="0B269761" w14:textId="77777777" w:rsidR="00AF0246" w:rsidRPr="00AF0246" w:rsidRDefault="00AF0246" w:rsidP="00AF0246">
            <w:pPr>
              <w:keepNext/>
              <w:keepLines/>
              <w:spacing w:after="0"/>
              <w:rPr>
                <w:rFonts w:ascii="Arial" w:hAnsi="Arial"/>
                <w:sz w:val="16"/>
              </w:rPr>
            </w:pPr>
            <w:r w:rsidRPr="00AF0246">
              <w:rPr>
                <w:rFonts w:ascii="Arial" w:hAnsi="Arial"/>
                <w:sz w:val="16"/>
              </w:rPr>
              <w:t>DOLAN, Michael</w:t>
            </w:r>
          </w:p>
        </w:tc>
        <w:tc>
          <w:tcPr>
            <w:tcW w:w="0" w:type="auto"/>
            <w:shd w:val="clear" w:color="auto" w:fill="auto"/>
          </w:tcPr>
          <w:p w14:paraId="628A1311" w14:textId="77777777" w:rsidR="00AF0246" w:rsidRPr="00AF0246" w:rsidRDefault="00AF0246" w:rsidP="00AF0246">
            <w:pPr>
              <w:keepNext/>
              <w:keepLines/>
              <w:spacing w:after="0"/>
              <w:rPr>
                <w:rFonts w:ascii="Arial" w:hAnsi="Arial"/>
                <w:sz w:val="16"/>
              </w:rPr>
            </w:pPr>
            <w:r w:rsidRPr="00AF0246">
              <w:rPr>
                <w:rFonts w:ascii="Arial" w:hAnsi="Arial"/>
                <w:sz w:val="16"/>
              </w:rPr>
              <w:t>FirstNet</w:t>
            </w:r>
          </w:p>
        </w:tc>
        <w:tc>
          <w:tcPr>
            <w:tcW w:w="0" w:type="auto"/>
            <w:shd w:val="clear" w:color="auto" w:fill="auto"/>
          </w:tcPr>
          <w:p w14:paraId="660A612B"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5A35F6A" w14:textId="77777777" w:rsidTr="00822D9D">
        <w:tc>
          <w:tcPr>
            <w:tcW w:w="0" w:type="auto"/>
            <w:shd w:val="clear" w:color="auto" w:fill="auto"/>
          </w:tcPr>
          <w:p w14:paraId="78C03D9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EITOKU, </w:t>
            </w:r>
            <w:proofErr w:type="spellStart"/>
            <w:r w:rsidRPr="00AF0246">
              <w:rPr>
                <w:rFonts w:ascii="Arial" w:hAnsi="Arial"/>
                <w:sz w:val="16"/>
              </w:rPr>
              <w:t>haruka</w:t>
            </w:r>
            <w:proofErr w:type="spellEnd"/>
          </w:p>
        </w:tc>
        <w:tc>
          <w:tcPr>
            <w:tcW w:w="0" w:type="auto"/>
            <w:shd w:val="clear" w:color="auto" w:fill="auto"/>
          </w:tcPr>
          <w:p w14:paraId="0208233A" w14:textId="77777777" w:rsidR="00AF0246" w:rsidRPr="00AF0246" w:rsidRDefault="00AF0246" w:rsidP="00AF0246">
            <w:pPr>
              <w:keepNext/>
              <w:keepLines/>
              <w:spacing w:after="0"/>
              <w:rPr>
                <w:rFonts w:ascii="Arial" w:hAnsi="Arial"/>
                <w:sz w:val="16"/>
              </w:rPr>
            </w:pPr>
            <w:r w:rsidRPr="00AF0246">
              <w:rPr>
                <w:rFonts w:ascii="Arial" w:hAnsi="Arial"/>
                <w:sz w:val="16"/>
              </w:rPr>
              <w:t>NTT corporation</w:t>
            </w:r>
          </w:p>
        </w:tc>
        <w:tc>
          <w:tcPr>
            <w:tcW w:w="0" w:type="auto"/>
            <w:shd w:val="clear" w:color="auto" w:fill="auto"/>
          </w:tcPr>
          <w:p w14:paraId="0D3C194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62B8AE3" w14:textId="77777777" w:rsidTr="00822D9D">
        <w:tc>
          <w:tcPr>
            <w:tcW w:w="0" w:type="auto"/>
            <w:shd w:val="clear" w:color="auto" w:fill="auto"/>
          </w:tcPr>
          <w:p w14:paraId="7790381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EL MOATAMID, </w:t>
            </w:r>
            <w:proofErr w:type="spellStart"/>
            <w:r w:rsidRPr="00AF0246">
              <w:rPr>
                <w:rFonts w:ascii="Arial" w:hAnsi="Arial"/>
                <w:sz w:val="16"/>
              </w:rPr>
              <w:t>Abdessamad</w:t>
            </w:r>
            <w:proofErr w:type="spellEnd"/>
          </w:p>
        </w:tc>
        <w:tc>
          <w:tcPr>
            <w:tcW w:w="0" w:type="auto"/>
            <w:shd w:val="clear" w:color="auto" w:fill="auto"/>
          </w:tcPr>
          <w:p w14:paraId="72C3DB89"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France</w:t>
            </w:r>
          </w:p>
        </w:tc>
        <w:tc>
          <w:tcPr>
            <w:tcW w:w="0" w:type="auto"/>
            <w:shd w:val="clear" w:color="auto" w:fill="auto"/>
          </w:tcPr>
          <w:p w14:paraId="5EC9FE3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05EADC5" w14:textId="77777777" w:rsidTr="00822D9D">
        <w:tc>
          <w:tcPr>
            <w:tcW w:w="0" w:type="auto"/>
            <w:shd w:val="clear" w:color="auto" w:fill="auto"/>
          </w:tcPr>
          <w:p w14:paraId="4F7BCB54" w14:textId="77777777" w:rsidR="00AF0246" w:rsidRPr="00AF0246" w:rsidRDefault="00AF0246" w:rsidP="00AF0246">
            <w:pPr>
              <w:keepNext/>
              <w:keepLines/>
              <w:spacing w:after="0"/>
              <w:rPr>
                <w:rFonts w:ascii="Arial" w:hAnsi="Arial"/>
                <w:sz w:val="16"/>
              </w:rPr>
            </w:pPr>
            <w:r w:rsidRPr="00AF0246">
              <w:rPr>
                <w:rFonts w:ascii="Arial" w:hAnsi="Arial"/>
                <w:sz w:val="16"/>
              </w:rPr>
              <w:t>FERDI, Samir</w:t>
            </w:r>
          </w:p>
        </w:tc>
        <w:tc>
          <w:tcPr>
            <w:tcW w:w="0" w:type="auto"/>
            <w:shd w:val="clear" w:color="auto" w:fill="auto"/>
          </w:tcPr>
          <w:p w14:paraId="5B343D71"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Belgium. LLC</w:t>
            </w:r>
          </w:p>
        </w:tc>
        <w:tc>
          <w:tcPr>
            <w:tcW w:w="0" w:type="auto"/>
            <w:shd w:val="clear" w:color="auto" w:fill="auto"/>
          </w:tcPr>
          <w:p w14:paraId="7E25EF6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F36055F" w14:textId="77777777" w:rsidTr="00822D9D">
        <w:tc>
          <w:tcPr>
            <w:tcW w:w="0" w:type="auto"/>
            <w:shd w:val="clear" w:color="auto" w:fill="auto"/>
          </w:tcPr>
          <w:p w14:paraId="1B3D2693" w14:textId="77777777" w:rsidR="00AF0246" w:rsidRPr="00AF0246" w:rsidRDefault="00AF0246" w:rsidP="00AF0246">
            <w:pPr>
              <w:keepNext/>
              <w:keepLines/>
              <w:spacing w:after="0"/>
              <w:rPr>
                <w:rFonts w:ascii="Arial" w:hAnsi="Arial"/>
                <w:sz w:val="16"/>
              </w:rPr>
            </w:pPr>
            <w:r w:rsidRPr="00AF0246">
              <w:rPr>
                <w:rFonts w:ascii="Arial" w:hAnsi="Arial"/>
                <w:sz w:val="16"/>
              </w:rPr>
              <w:t>FERNANDEZ, Susana</w:t>
            </w:r>
          </w:p>
        </w:tc>
        <w:tc>
          <w:tcPr>
            <w:tcW w:w="0" w:type="auto"/>
            <w:shd w:val="clear" w:color="auto" w:fill="auto"/>
          </w:tcPr>
          <w:p w14:paraId="13FD9E3C" w14:textId="77777777" w:rsidR="00AF0246" w:rsidRPr="00AF0246" w:rsidRDefault="00AF0246" w:rsidP="00AF0246">
            <w:pPr>
              <w:keepNext/>
              <w:keepLines/>
              <w:spacing w:after="0"/>
              <w:rPr>
                <w:rFonts w:ascii="Arial" w:hAnsi="Arial"/>
                <w:sz w:val="16"/>
              </w:rPr>
            </w:pPr>
            <w:r w:rsidRPr="00AF0246">
              <w:rPr>
                <w:rFonts w:ascii="Arial" w:hAnsi="Arial"/>
                <w:sz w:val="16"/>
              </w:rPr>
              <w:t>Ericsson Japan K.K.</w:t>
            </w:r>
          </w:p>
        </w:tc>
        <w:tc>
          <w:tcPr>
            <w:tcW w:w="0" w:type="auto"/>
            <w:shd w:val="clear" w:color="auto" w:fill="auto"/>
          </w:tcPr>
          <w:p w14:paraId="03AC2C8E"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7C118C20" w14:textId="77777777" w:rsidTr="00822D9D">
        <w:tc>
          <w:tcPr>
            <w:tcW w:w="0" w:type="auto"/>
            <w:shd w:val="clear" w:color="auto" w:fill="auto"/>
          </w:tcPr>
          <w:p w14:paraId="5678F9C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FINE, </w:t>
            </w:r>
            <w:proofErr w:type="spellStart"/>
            <w:r w:rsidRPr="00AF0246">
              <w:rPr>
                <w:rFonts w:ascii="Arial" w:hAnsi="Arial"/>
                <w:sz w:val="16"/>
              </w:rPr>
              <w:t>jean-yves</w:t>
            </w:r>
            <w:proofErr w:type="spellEnd"/>
          </w:p>
        </w:tc>
        <w:tc>
          <w:tcPr>
            <w:tcW w:w="0" w:type="auto"/>
            <w:shd w:val="clear" w:color="auto" w:fill="auto"/>
          </w:tcPr>
          <w:p w14:paraId="7A1359A0" w14:textId="77777777" w:rsidR="00AF0246" w:rsidRPr="00AF0246" w:rsidRDefault="00AF0246" w:rsidP="00AF0246">
            <w:pPr>
              <w:keepNext/>
              <w:keepLines/>
              <w:spacing w:after="0"/>
              <w:rPr>
                <w:rFonts w:ascii="Arial" w:hAnsi="Arial"/>
                <w:sz w:val="16"/>
              </w:rPr>
            </w:pPr>
            <w:r w:rsidRPr="00AF0246">
              <w:rPr>
                <w:rFonts w:ascii="Arial" w:hAnsi="Arial"/>
                <w:sz w:val="16"/>
              </w:rPr>
              <w:t>THALES</w:t>
            </w:r>
          </w:p>
        </w:tc>
        <w:tc>
          <w:tcPr>
            <w:tcW w:w="0" w:type="auto"/>
            <w:shd w:val="clear" w:color="auto" w:fill="auto"/>
          </w:tcPr>
          <w:p w14:paraId="53624583"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0F1ACCF" w14:textId="77777777" w:rsidTr="00822D9D">
        <w:tc>
          <w:tcPr>
            <w:tcW w:w="0" w:type="auto"/>
            <w:shd w:val="clear" w:color="auto" w:fill="auto"/>
          </w:tcPr>
          <w:p w14:paraId="4839AA26" w14:textId="77777777" w:rsidR="00AF0246" w:rsidRPr="00AF0246" w:rsidRDefault="00AF0246" w:rsidP="00AF0246">
            <w:pPr>
              <w:keepNext/>
              <w:keepLines/>
              <w:spacing w:after="0"/>
              <w:rPr>
                <w:rFonts w:ascii="Arial" w:hAnsi="Arial"/>
                <w:sz w:val="16"/>
              </w:rPr>
            </w:pPr>
            <w:r w:rsidRPr="00AF0246">
              <w:rPr>
                <w:rFonts w:ascii="Arial" w:hAnsi="Arial"/>
                <w:sz w:val="16"/>
              </w:rPr>
              <w:t>FIRMIN, Frederic</w:t>
            </w:r>
          </w:p>
        </w:tc>
        <w:tc>
          <w:tcPr>
            <w:tcW w:w="0" w:type="auto"/>
            <w:shd w:val="clear" w:color="auto" w:fill="auto"/>
          </w:tcPr>
          <w:p w14:paraId="67415DD3" w14:textId="77777777" w:rsidR="00AF0246" w:rsidRPr="00AF0246" w:rsidRDefault="00AF0246" w:rsidP="00AF0246">
            <w:pPr>
              <w:keepNext/>
              <w:keepLines/>
              <w:spacing w:after="0"/>
              <w:rPr>
                <w:rFonts w:ascii="Arial" w:hAnsi="Arial"/>
                <w:sz w:val="16"/>
              </w:rPr>
            </w:pPr>
            <w:r w:rsidRPr="00AF0246">
              <w:rPr>
                <w:rFonts w:ascii="Arial" w:hAnsi="Arial"/>
                <w:sz w:val="16"/>
              </w:rPr>
              <w:t>ETSI</w:t>
            </w:r>
          </w:p>
        </w:tc>
        <w:tc>
          <w:tcPr>
            <w:tcW w:w="0" w:type="auto"/>
            <w:shd w:val="clear" w:color="auto" w:fill="auto"/>
          </w:tcPr>
          <w:p w14:paraId="51B968AE" w14:textId="77777777" w:rsidR="00AF0246" w:rsidRPr="00AF0246" w:rsidRDefault="00AF0246" w:rsidP="00AF0246">
            <w:pPr>
              <w:keepNext/>
              <w:keepLines/>
              <w:spacing w:after="0"/>
              <w:rPr>
                <w:rFonts w:ascii="Arial" w:hAnsi="Arial"/>
                <w:sz w:val="16"/>
              </w:rPr>
            </w:pPr>
            <w:r w:rsidRPr="00AF0246">
              <w:rPr>
                <w:rFonts w:ascii="Arial" w:hAnsi="Arial"/>
                <w:sz w:val="16"/>
              </w:rPr>
              <w:t>3GPPORG_REP (ETSI)</w:t>
            </w:r>
          </w:p>
        </w:tc>
      </w:tr>
      <w:tr w:rsidR="00822D9D" w:rsidRPr="00AF0246" w14:paraId="7C84CEB8" w14:textId="77777777" w:rsidTr="00822D9D">
        <w:tc>
          <w:tcPr>
            <w:tcW w:w="0" w:type="auto"/>
            <w:shd w:val="clear" w:color="auto" w:fill="auto"/>
          </w:tcPr>
          <w:p w14:paraId="627F539E"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GARCIA AZORERO, </w:t>
            </w:r>
            <w:proofErr w:type="spellStart"/>
            <w:r w:rsidRPr="00AF0246">
              <w:rPr>
                <w:rFonts w:ascii="Arial" w:hAnsi="Arial"/>
                <w:sz w:val="16"/>
              </w:rPr>
              <w:t>Fuencisla</w:t>
            </w:r>
            <w:proofErr w:type="spellEnd"/>
          </w:p>
        </w:tc>
        <w:tc>
          <w:tcPr>
            <w:tcW w:w="0" w:type="auto"/>
            <w:shd w:val="clear" w:color="auto" w:fill="auto"/>
          </w:tcPr>
          <w:p w14:paraId="49B7CD1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Ericsson </w:t>
            </w:r>
            <w:proofErr w:type="spellStart"/>
            <w:r w:rsidRPr="00AF0246">
              <w:rPr>
                <w:rFonts w:ascii="Arial" w:hAnsi="Arial"/>
                <w:sz w:val="16"/>
              </w:rPr>
              <w:t>Telecomunicazioni</w:t>
            </w:r>
            <w:proofErr w:type="spellEnd"/>
            <w:r w:rsidRPr="00AF0246">
              <w:rPr>
                <w:rFonts w:ascii="Arial" w:hAnsi="Arial"/>
                <w:sz w:val="16"/>
              </w:rPr>
              <w:t xml:space="preserve"> </w:t>
            </w:r>
            <w:proofErr w:type="spellStart"/>
            <w:r w:rsidRPr="00AF0246">
              <w:rPr>
                <w:rFonts w:ascii="Arial" w:hAnsi="Arial"/>
                <w:sz w:val="16"/>
              </w:rPr>
              <w:t>SpA</w:t>
            </w:r>
            <w:proofErr w:type="spellEnd"/>
          </w:p>
        </w:tc>
        <w:tc>
          <w:tcPr>
            <w:tcW w:w="0" w:type="auto"/>
            <w:shd w:val="clear" w:color="auto" w:fill="auto"/>
          </w:tcPr>
          <w:p w14:paraId="2B44768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36ADBFD" w14:textId="77777777" w:rsidTr="00822D9D">
        <w:tc>
          <w:tcPr>
            <w:tcW w:w="0" w:type="auto"/>
            <w:shd w:val="clear" w:color="auto" w:fill="auto"/>
          </w:tcPr>
          <w:p w14:paraId="0DFB5E56"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GKATZIKIS, </w:t>
            </w:r>
            <w:proofErr w:type="spellStart"/>
            <w:r w:rsidRPr="00AF0246">
              <w:rPr>
                <w:rFonts w:ascii="Arial" w:hAnsi="Arial"/>
                <w:sz w:val="16"/>
              </w:rPr>
              <w:t>Lazaros</w:t>
            </w:r>
            <w:proofErr w:type="spellEnd"/>
          </w:p>
        </w:tc>
        <w:tc>
          <w:tcPr>
            <w:tcW w:w="0" w:type="auto"/>
            <w:shd w:val="clear" w:color="auto" w:fill="auto"/>
          </w:tcPr>
          <w:p w14:paraId="7F5EB585" w14:textId="77777777" w:rsidR="00AF0246" w:rsidRPr="00AF0246" w:rsidRDefault="00AF0246" w:rsidP="00AF0246">
            <w:pPr>
              <w:keepNext/>
              <w:keepLines/>
              <w:spacing w:after="0"/>
              <w:rPr>
                <w:rFonts w:ascii="Arial" w:hAnsi="Arial"/>
                <w:sz w:val="16"/>
              </w:rPr>
            </w:pPr>
            <w:r w:rsidRPr="00AF0246">
              <w:rPr>
                <w:rFonts w:ascii="Arial" w:hAnsi="Arial"/>
                <w:sz w:val="16"/>
              </w:rPr>
              <w:t>Nokia Belgium</w:t>
            </w:r>
          </w:p>
        </w:tc>
        <w:tc>
          <w:tcPr>
            <w:tcW w:w="0" w:type="auto"/>
            <w:shd w:val="clear" w:color="auto" w:fill="auto"/>
          </w:tcPr>
          <w:p w14:paraId="6F66BCE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9C6E654" w14:textId="77777777" w:rsidTr="00822D9D">
        <w:tc>
          <w:tcPr>
            <w:tcW w:w="0" w:type="auto"/>
            <w:shd w:val="clear" w:color="auto" w:fill="auto"/>
          </w:tcPr>
          <w:p w14:paraId="4586578B" w14:textId="77777777" w:rsidR="00AF0246" w:rsidRPr="00AF0246" w:rsidRDefault="00AF0246" w:rsidP="00AF0246">
            <w:pPr>
              <w:keepNext/>
              <w:keepLines/>
              <w:spacing w:after="0"/>
              <w:rPr>
                <w:rFonts w:ascii="Arial" w:hAnsi="Arial"/>
                <w:sz w:val="16"/>
              </w:rPr>
            </w:pPr>
            <w:r w:rsidRPr="00AF0246">
              <w:rPr>
                <w:rFonts w:ascii="Arial" w:hAnsi="Arial"/>
                <w:sz w:val="16"/>
              </w:rPr>
              <w:t>GRUBER, Roland</w:t>
            </w:r>
          </w:p>
        </w:tc>
        <w:tc>
          <w:tcPr>
            <w:tcW w:w="0" w:type="auto"/>
            <w:shd w:val="clear" w:color="auto" w:fill="auto"/>
          </w:tcPr>
          <w:p w14:paraId="4DD95925" w14:textId="77777777" w:rsidR="00AF0246" w:rsidRPr="00AF0246" w:rsidRDefault="00AF0246" w:rsidP="00AF0246">
            <w:pPr>
              <w:keepNext/>
              <w:keepLines/>
              <w:spacing w:after="0"/>
              <w:rPr>
                <w:rFonts w:ascii="Arial" w:hAnsi="Arial"/>
                <w:sz w:val="16"/>
              </w:rPr>
            </w:pPr>
            <w:r w:rsidRPr="00AF0246">
              <w:rPr>
                <w:rFonts w:ascii="Arial" w:hAnsi="Arial"/>
                <w:sz w:val="16"/>
              </w:rPr>
              <w:t>Apple France</w:t>
            </w:r>
          </w:p>
        </w:tc>
        <w:tc>
          <w:tcPr>
            <w:tcW w:w="0" w:type="auto"/>
            <w:shd w:val="clear" w:color="auto" w:fill="auto"/>
          </w:tcPr>
          <w:p w14:paraId="263DBEA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569724F" w14:textId="77777777" w:rsidTr="00822D9D">
        <w:tc>
          <w:tcPr>
            <w:tcW w:w="0" w:type="auto"/>
            <w:shd w:val="clear" w:color="auto" w:fill="auto"/>
          </w:tcPr>
          <w:p w14:paraId="4E7EF510"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GUO, </w:t>
            </w:r>
            <w:proofErr w:type="spellStart"/>
            <w:r w:rsidRPr="00AF0246">
              <w:rPr>
                <w:rFonts w:ascii="Arial" w:hAnsi="Arial"/>
                <w:sz w:val="16"/>
              </w:rPr>
              <w:t>Yali</w:t>
            </w:r>
            <w:proofErr w:type="spellEnd"/>
          </w:p>
        </w:tc>
        <w:tc>
          <w:tcPr>
            <w:tcW w:w="0" w:type="auto"/>
            <w:shd w:val="clear" w:color="auto" w:fill="auto"/>
          </w:tcPr>
          <w:p w14:paraId="778C4AC4"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Shenzhen YZF Network </w:t>
            </w:r>
            <w:proofErr w:type="spellStart"/>
            <w:r w:rsidRPr="00AF0246">
              <w:rPr>
                <w:rFonts w:ascii="Arial" w:hAnsi="Arial"/>
                <w:sz w:val="16"/>
              </w:rPr>
              <w:t>Technolog</w:t>
            </w:r>
            <w:proofErr w:type="spellEnd"/>
          </w:p>
        </w:tc>
        <w:tc>
          <w:tcPr>
            <w:tcW w:w="0" w:type="auto"/>
            <w:shd w:val="clear" w:color="auto" w:fill="auto"/>
          </w:tcPr>
          <w:p w14:paraId="5C1D26E1"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666234C6" w14:textId="77777777" w:rsidTr="00822D9D">
        <w:tc>
          <w:tcPr>
            <w:tcW w:w="0" w:type="auto"/>
            <w:shd w:val="clear" w:color="auto" w:fill="auto"/>
          </w:tcPr>
          <w:p w14:paraId="1953221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GUPTA, </w:t>
            </w:r>
            <w:proofErr w:type="spellStart"/>
            <w:r w:rsidRPr="00AF0246">
              <w:rPr>
                <w:rFonts w:ascii="Arial" w:hAnsi="Arial"/>
                <w:sz w:val="16"/>
              </w:rPr>
              <w:t>Pallab</w:t>
            </w:r>
            <w:proofErr w:type="spellEnd"/>
          </w:p>
        </w:tc>
        <w:tc>
          <w:tcPr>
            <w:tcW w:w="0" w:type="auto"/>
            <w:shd w:val="clear" w:color="auto" w:fill="auto"/>
          </w:tcPr>
          <w:p w14:paraId="255044BF" w14:textId="77777777" w:rsidR="00AF0246" w:rsidRPr="00AF0246" w:rsidRDefault="00AF0246" w:rsidP="00AF0246">
            <w:pPr>
              <w:keepNext/>
              <w:keepLines/>
              <w:spacing w:after="0"/>
              <w:rPr>
                <w:rFonts w:ascii="Arial" w:hAnsi="Arial"/>
                <w:sz w:val="16"/>
              </w:rPr>
            </w:pPr>
            <w:r w:rsidRPr="00AF0246">
              <w:rPr>
                <w:rFonts w:ascii="Arial" w:hAnsi="Arial"/>
                <w:sz w:val="16"/>
              </w:rPr>
              <w:t>Nokia Solutions &amp; Networks (I)</w:t>
            </w:r>
          </w:p>
        </w:tc>
        <w:tc>
          <w:tcPr>
            <w:tcW w:w="0" w:type="auto"/>
            <w:shd w:val="clear" w:color="auto" w:fill="auto"/>
          </w:tcPr>
          <w:p w14:paraId="136A0C2F" w14:textId="77777777" w:rsidR="00AF0246" w:rsidRPr="00AF0246" w:rsidRDefault="00AF0246" w:rsidP="00AF0246">
            <w:pPr>
              <w:keepNext/>
              <w:keepLines/>
              <w:spacing w:after="0"/>
              <w:rPr>
                <w:rFonts w:ascii="Arial" w:hAnsi="Arial"/>
                <w:sz w:val="16"/>
              </w:rPr>
            </w:pPr>
            <w:r w:rsidRPr="00AF0246">
              <w:rPr>
                <w:rFonts w:ascii="Arial" w:hAnsi="Arial"/>
                <w:sz w:val="16"/>
              </w:rPr>
              <w:t>3GPPMEMBER (TSDSI)</w:t>
            </w:r>
          </w:p>
        </w:tc>
      </w:tr>
      <w:tr w:rsidR="00822D9D" w:rsidRPr="00AF0246" w14:paraId="0F212A1D" w14:textId="77777777" w:rsidTr="00822D9D">
        <w:tc>
          <w:tcPr>
            <w:tcW w:w="0" w:type="auto"/>
            <w:shd w:val="clear" w:color="auto" w:fill="auto"/>
          </w:tcPr>
          <w:p w14:paraId="608F77A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GUPTA, </w:t>
            </w:r>
            <w:proofErr w:type="spellStart"/>
            <w:r w:rsidRPr="00AF0246">
              <w:rPr>
                <w:rFonts w:ascii="Arial" w:hAnsi="Arial"/>
                <w:sz w:val="16"/>
              </w:rPr>
              <w:t>Varini</w:t>
            </w:r>
            <w:proofErr w:type="spellEnd"/>
          </w:p>
        </w:tc>
        <w:tc>
          <w:tcPr>
            <w:tcW w:w="0" w:type="auto"/>
            <w:shd w:val="clear" w:color="auto" w:fill="auto"/>
          </w:tcPr>
          <w:p w14:paraId="7AED444F" w14:textId="77777777" w:rsidR="00AF0246" w:rsidRPr="00AF0246" w:rsidRDefault="00AF0246" w:rsidP="00AF0246">
            <w:pPr>
              <w:keepNext/>
              <w:keepLines/>
              <w:spacing w:after="0"/>
              <w:rPr>
                <w:rFonts w:ascii="Arial" w:hAnsi="Arial"/>
                <w:sz w:val="16"/>
              </w:rPr>
            </w:pPr>
            <w:r w:rsidRPr="00AF0246">
              <w:rPr>
                <w:rFonts w:ascii="Arial" w:hAnsi="Arial"/>
                <w:sz w:val="16"/>
              </w:rPr>
              <w:t>Samsung Electronics Co., Ltd</w:t>
            </w:r>
          </w:p>
        </w:tc>
        <w:tc>
          <w:tcPr>
            <w:tcW w:w="0" w:type="auto"/>
            <w:shd w:val="clear" w:color="auto" w:fill="auto"/>
          </w:tcPr>
          <w:p w14:paraId="7B628F52"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45B99B48" w14:textId="77777777" w:rsidTr="00822D9D">
        <w:tc>
          <w:tcPr>
            <w:tcW w:w="0" w:type="auto"/>
            <w:shd w:val="clear" w:color="auto" w:fill="auto"/>
          </w:tcPr>
          <w:p w14:paraId="06594E9D" w14:textId="77777777" w:rsidR="00AF0246" w:rsidRPr="00AF0246" w:rsidRDefault="00AF0246" w:rsidP="00AF0246">
            <w:pPr>
              <w:keepNext/>
              <w:keepLines/>
              <w:spacing w:after="0"/>
              <w:rPr>
                <w:rFonts w:ascii="Arial" w:hAnsi="Arial"/>
                <w:sz w:val="16"/>
              </w:rPr>
            </w:pPr>
            <w:r w:rsidRPr="00AF0246">
              <w:rPr>
                <w:rFonts w:ascii="Arial" w:hAnsi="Arial"/>
                <w:sz w:val="16"/>
              </w:rPr>
              <w:t>GUPTA, Vivek</w:t>
            </w:r>
          </w:p>
        </w:tc>
        <w:tc>
          <w:tcPr>
            <w:tcW w:w="0" w:type="auto"/>
            <w:shd w:val="clear" w:color="auto" w:fill="auto"/>
          </w:tcPr>
          <w:p w14:paraId="2B2999B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Apple Gesellschaft </w:t>
            </w:r>
            <w:proofErr w:type="spellStart"/>
            <w:r w:rsidRPr="00AF0246">
              <w:rPr>
                <w:rFonts w:ascii="Arial" w:hAnsi="Arial"/>
                <w:sz w:val="16"/>
              </w:rPr>
              <w:t>m.b.H</w:t>
            </w:r>
            <w:proofErr w:type="spellEnd"/>
            <w:r w:rsidRPr="00AF0246">
              <w:rPr>
                <w:rFonts w:ascii="Arial" w:hAnsi="Arial"/>
                <w:sz w:val="16"/>
              </w:rPr>
              <w:t>.</w:t>
            </w:r>
          </w:p>
        </w:tc>
        <w:tc>
          <w:tcPr>
            <w:tcW w:w="0" w:type="auto"/>
            <w:shd w:val="clear" w:color="auto" w:fill="auto"/>
          </w:tcPr>
          <w:p w14:paraId="75FB535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359A7C7" w14:textId="77777777" w:rsidTr="00822D9D">
        <w:tc>
          <w:tcPr>
            <w:tcW w:w="0" w:type="auto"/>
            <w:shd w:val="clear" w:color="auto" w:fill="auto"/>
          </w:tcPr>
          <w:p w14:paraId="7C86EF1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HAN, </w:t>
            </w:r>
            <w:proofErr w:type="spellStart"/>
            <w:r w:rsidRPr="00AF0246">
              <w:rPr>
                <w:rFonts w:ascii="Arial" w:hAnsi="Arial"/>
                <w:sz w:val="16"/>
              </w:rPr>
              <w:t>LuFeng</w:t>
            </w:r>
            <w:proofErr w:type="spellEnd"/>
          </w:p>
        </w:tc>
        <w:tc>
          <w:tcPr>
            <w:tcW w:w="0" w:type="auto"/>
            <w:shd w:val="clear" w:color="auto" w:fill="auto"/>
          </w:tcPr>
          <w:p w14:paraId="5F8F7908" w14:textId="77777777" w:rsidR="00AF0246" w:rsidRPr="00AF0246" w:rsidRDefault="00AF0246" w:rsidP="00AF0246">
            <w:pPr>
              <w:keepNext/>
              <w:keepLines/>
              <w:spacing w:after="0"/>
              <w:rPr>
                <w:rFonts w:ascii="Arial" w:hAnsi="Arial"/>
                <w:sz w:val="16"/>
              </w:rPr>
            </w:pPr>
            <w:r w:rsidRPr="00AF0246">
              <w:rPr>
                <w:rFonts w:ascii="Arial" w:hAnsi="Arial"/>
                <w:sz w:val="16"/>
              </w:rPr>
              <w:t>vivo Mobile Communication Co.,</w:t>
            </w:r>
          </w:p>
        </w:tc>
        <w:tc>
          <w:tcPr>
            <w:tcW w:w="0" w:type="auto"/>
            <w:shd w:val="clear" w:color="auto" w:fill="auto"/>
          </w:tcPr>
          <w:p w14:paraId="1E2317ED"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E1C3335" w14:textId="77777777" w:rsidTr="00822D9D">
        <w:tc>
          <w:tcPr>
            <w:tcW w:w="0" w:type="auto"/>
            <w:shd w:val="clear" w:color="auto" w:fill="auto"/>
          </w:tcPr>
          <w:p w14:paraId="61865E79"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HAO, </w:t>
            </w:r>
            <w:proofErr w:type="spellStart"/>
            <w:r w:rsidRPr="00AF0246">
              <w:rPr>
                <w:rFonts w:ascii="Arial" w:hAnsi="Arial"/>
                <w:sz w:val="16"/>
              </w:rPr>
              <w:t>Hongxia</w:t>
            </w:r>
            <w:proofErr w:type="spellEnd"/>
          </w:p>
        </w:tc>
        <w:tc>
          <w:tcPr>
            <w:tcW w:w="0" w:type="auto"/>
            <w:shd w:val="clear" w:color="auto" w:fill="auto"/>
          </w:tcPr>
          <w:p w14:paraId="7AE33859"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France</w:t>
            </w:r>
          </w:p>
        </w:tc>
        <w:tc>
          <w:tcPr>
            <w:tcW w:w="0" w:type="auto"/>
            <w:shd w:val="clear" w:color="auto" w:fill="auto"/>
          </w:tcPr>
          <w:p w14:paraId="79F599D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7CBEAFA" w14:textId="77777777" w:rsidTr="00822D9D">
        <w:tc>
          <w:tcPr>
            <w:tcW w:w="0" w:type="auto"/>
            <w:shd w:val="clear" w:color="auto" w:fill="auto"/>
          </w:tcPr>
          <w:p w14:paraId="7AE5718F" w14:textId="77777777" w:rsidR="00AF0246" w:rsidRPr="00AF0246" w:rsidRDefault="00AF0246" w:rsidP="00AF0246">
            <w:pPr>
              <w:keepNext/>
              <w:keepLines/>
              <w:spacing w:after="0"/>
              <w:rPr>
                <w:rFonts w:ascii="Arial" w:hAnsi="Arial"/>
                <w:sz w:val="16"/>
              </w:rPr>
            </w:pPr>
            <w:r w:rsidRPr="00AF0246">
              <w:rPr>
                <w:rFonts w:ascii="Arial" w:hAnsi="Arial"/>
                <w:sz w:val="16"/>
              </w:rPr>
              <w:t>HARADA, SHO</w:t>
            </w:r>
          </w:p>
        </w:tc>
        <w:tc>
          <w:tcPr>
            <w:tcW w:w="0" w:type="auto"/>
            <w:shd w:val="clear" w:color="auto" w:fill="auto"/>
          </w:tcPr>
          <w:p w14:paraId="4F427E13"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44EB73F2"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4D998AE4" w14:textId="77777777" w:rsidTr="00822D9D">
        <w:tc>
          <w:tcPr>
            <w:tcW w:w="0" w:type="auto"/>
            <w:shd w:val="clear" w:color="auto" w:fill="auto"/>
          </w:tcPr>
          <w:p w14:paraId="0502270E" w14:textId="77777777" w:rsidR="00AF0246" w:rsidRPr="00AF0246" w:rsidRDefault="00AF0246" w:rsidP="00AF0246">
            <w:pPr>
              <w:keepNext/>
              <w:keepLines/>
              <w:spacing w:after="0"/>
              <w:rPr>
                <w:rFonts w:ascii="Arial" w:hAnsi="Arial"/>
                <w:sz w:val="16"/>
              </w:rPr>
            </w:pPr>
            <w:r w:rsidRPr="00AF0246">
              <w:rPr>
                <w:rFonts w:ascii="Arial" w:hAnsi="Arial"/>
                <w:sz w:val="16"/>
              </w:rPr>
              <w:t>HASHMI, DANISH EHSAN</w:t>
            </w:r>
          </w:p>
        </w:tc>
        <w:tc>
          <w:tcPr>
            <w:tcW w:w="0" w:type="auto"/>
            <w:shd w:val="clear" w:color="auto" w:fill="auto"/>
          </w:tcPr>
          <w:p w14:paraId="3EA0FA56" w14:textId="77777777" w:rsidR="00AF0246" w:rsidRPr="00AF0246" w:rsidRDefault="00AF0246" w:rsidP="00AF0246">
            <w:pPr>
              <w:keepNext/>
              <w:keepLines/>
              <w:spacing w:after="0"/>
              <w:rPr>
                <w:rFonts w:ascii="Arial" w:hAnsi="Arial"/>
                <w:sz w:val="16"/>
              </w:rPr>
            </w:pPr>
            <w:r w:rsidRPr="00AF0246">
              <w:rPr>
                <w:rFonts w:ascii="Arial" w:hAnsi="Arial"/>
                <w:sz w:val="16"/>
              </w:rPr>
              <w:t>Samsung R&amp;D Institute India</w:t>
            </w:r>
          </w:p>
        </w:tc>
        <w:tc>
          <w:tcPr>
            <w:tcW w:w="0" w:type="auto"/>
            <w:shd w:val="clear" w:color="auto" w:fill="auto"/>
          </w:tcPr>
          <w:p w14:paraId="40B07C33" w14:textId="77777777" w:rsidR="00AF0246" w:rsidRPr="00AF0246" w:rsidRDefault="00AF0246" w:rsidP="00AF0246">
            <w:pPr>
              <w:keepNext/>
              <w:keepLines/>
              <w:spacing w:after="0"/>
              <w:rPr>
                <w:rFonts w:ascii="Arial" w:hAnsi="Arial"/>
                <w:sz w:val="16"/>
              </w:rPr>
            </w:pPr>
            <w:r w:rsidRPr="00AF0246">
              <w:rPr>
                <w:rFonts w:ascii="Arial" w:hAnsi="Arial"/>
                <w:sz w:val="16"/>
              </w:rPr>
              <w:t>3GPPMEMBER (TSDSI)</w:t>
            </w:r>
          </w:p>
        </w:tc>
      </w:tr>
      <w:tr w:rsidR="00822D9D" w:rsidRPr="00AF0246" w14:paraId="3A7FFB06" w14:textId="77777777" w:rsidTr="00822D9D">
        <w:tc>
          <w:tcPr>
            <w:tcW w:w="0" w:type="auto"/>
            <w:shd w:val="clear" w:color="auto" w:fill="auto"/>
          </w:tcPr>
          <w:p w14:paraId="167228EB" w14:textId="77777777" w:rsidR="00AF0246" w:rsidRPr="00AF0246" w:rsidRDefault="00AF0246" w:rsidP="00AF0246">
            <w:pPr>
              <w:keepNext/>
              <w:keepLines/>
              <w:spacing w:after="0"/>
              <w:rPr>
                <w:rFonts w:ascii="Arial" w:hAnsi="Arial"/>
                <w:sz w:val="16"/>
              </w:rPr>
            </w:pPr>
            <w:r w:rsidRPr="00AF0246">
              <w:rPr>
                <w:rFonts w:ascii="Arial" w:hAnsi="Arial"/>
                <w:sz w:val="16"/>
              </w:rPr>
              <w:t>HERRERO-VERON, Christian</w:t>
            </w:r>
          </w:p>
        </w:tc>
        <w:tc>
          <w:tcPr>
            <w:tcW w:w="0" w:type="auto"/>
            <w:shd w:val="clear" w:color="auto" w:fill="auto"/>
          </w:tcPr>
          <w:p w14:paraId="34987BEA"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Co. Ltd.</w:t>
            </w:r>
          </w:p>
        </w:tc>
        <w:tc>
          <w:tcPr>
            <w:tcW w:w="0" w:type="auto"/>
            <w:shd w:val="clear" w:color="auto" w:fill="auto"/>
          </w:tcPr>
          <w:p w14:paraId="58D690D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F926220" w14:textId="77777777" w:rsidTr="00822D9D">
        <w:tc>
          <w:tcPr>
            <w:tcW w:w="0" w:type="auto"/>
            <w:shd w:val="clear" w:color="auto" w:fill="auto"/>
          </w:tcPr>
          <w:p w14:paraId="5ACDEA5F"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HIETALAHTI, </w:t>
            </w:r>
            <w:proofErr w:type="spellStart"/>
            <w:r w:rsidRPr="00AF0246">
              <w:rPr>
                <w:rFonts w:ascii="Arial" w:hAnsi="Arial"/>
                <w:sz w:val="16"/>
              </w:rPr>
              <w:t>Hannu</w:t>
            </w:r>
            <w:proofErr w:type="spellEnd"/>
          </w:p>
        </w:tc>
        <w:tc>
          <w:tcPr>
            <w:tcW w:w="0" w:type="auto"/>
            <w:shd w:val="clear" w:color="auto" w:fill="auto"/>
          </w:tcPr>
          <w:p w14:paraId="28A52C82" w14:textId="77777777" w:rsidR="00AF0246" w:rsidRPr="00AF0246" w:rsidRDefault="00AF0246" w:rsidP="00AF0246">
            <w:pPr>
              <w:keepNext/>
              <w:keepLines/>
              <w:spacing w:after="0"/>
              <w:rPr>
                <w:rFonts w:ascii="Arial" w:hAnsi="Arial"/>
                <w:sz w:val="16"/>
              </w:rPr>
            </w:pPr>
            <w:r w:rsidRPr="00AF0246">
              <w:rPr>
                <w:rFonts w:ascii="Arial" w:hAnsi="Arial"/>
                <w:sz w:val="16"/>
              </w:rPr>
              <w:t>Nokia</w:t>
            </w:r>
          </w:p>
        </w:tc>
        <w:tc>
          <w:tcPr>
            <w:tcW w:w="0" w:type="auto"/>
            <w:shd w:val="clear" w:color="auto" w:fill="auto"/>
          </w:tcPr>
          <w:p w14:paraId="63A94394"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6991DC79" w14:textId="77777777" w:rsidTr="00822D9D">
        <w:tc>
          <w:tcPr>
            <w:tcW w:w="0" w:type="auto"/>
            <w:shd w:val="clear" w:color="auto" w:fill="auto"/>
          </w:tcPr>
          <w:p w14:paraId="5DCB4BE7"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HIKOSAKA, </w:t>
            </w:r>
            <w:proofErr w:type="spellStart"/>
            <w:r w:rsidRPr="00AF0246">
              <w:rPr>
                <w:rFonts w:ascii="Arial" w:hAnsi="Arial"/>
                <w:sz w:val="16"/>
              </w:rPr>
              <w:t>Maoki</w:t>
            </w:r>
            <w:proofErr w:type="spellEnd"/>
          </w:p>
        </w:tc>
        <w:tc>
          <w:tcPr>
            <w:tcW w:w="0" w:type="auto"/>
            <w:shd w:val="clear" w:color="auto" w:fill="auto"/>
          </w:tcPr>
          <w:p w14:paraId="5B2BB482"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36B8C607"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35F0FC8F" w14:textId="77777777" w:rsidTr="00822D9D">
        <w:tc>
          <w:tcPr>
            <w:tcW w:w="0" w:type="auto"/>
            <w:shd w:val="clear" w:color="auto" w:fill="auto"/>
          </w:tcPr>
          <w:p w14:paraId="1BC3F74F" w14:textId="77777777" w:rsidR="00AF0246" w:rsidRPr="00AF0246" w:rsidRDefault="00AF0246" w:rsidP="00AF0246">
            <w:pPr>
              <w:keepNext/>
              <w:keepLines/>
              <w:spacing w:after="0"/>
              <w:rPr>
                <w:rFonts w:ascii="Arial" w:hAnsi="Arial"/>
                <w:sz w:val="16"/>
              </w:rPr>
            </w:pPr>
            <w:r w:rsidRPr="00AF0246">
              <w:rPr>
                <w:rFonts w:ascii="Arial" w:hAnsi="Arial"/>
                <w:sz w:val="16"/>
              </w:rPr>
              <w:t>HOLMSTRÖM, Tomas</w:t>
            </w:r>
          </w:p>
        </w:tc>
        <w:tc>
          <w:tcPr>
            <w:tcW w:w="0" w:type="auto"/>
            <w:shd w:val="clear" w:color="auto" w:fill="auto"/>
          </w:tcPr>
          <w:p w14:paraId="47F35403" w14:textId="77777777" w:rsidR="00AF0246" w:rsidRPr="00AF0246" w:rsidRDefault="00AF0246" w:rsidP="00AF0246">
            <w:pPr>
              <w:keepNext/>
              <w:keepLines/>
              <w:spacing w:after="0"/>
              <w:rPr>
                <w:rFonts w:ascii="Arial" w:hAnsi="Arial"/>
                <w:sz w:val="16"/>
              </w:rPr>
            </w:pPr>
            <w:r w:rsidRPr="00AF0246">
              <w:rPr>
                <w:rFonts w:ascii="Arial" w:hAnsi="Arial"/>
                <w:sz w:val="16"/>
              </w:rPr>
              <w:t>Ericsson Inc.</w:t>
            </w:r>
          </w:p>
        </w:tc>
        <w:tc>
          <w:tcPr>
            <w:tcW w:w="0" w:type="auto"/>
            <w:shd w:val="clear" w:color="auto" w:fill="auto"/>
          </w:tcPr>
          <w:p w14:paraId="5CEAC769"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939D818" w14:textId="77777777" w:rsidTr="00822D9D">
        <w:tc>
          <w:tcPr>
            <w:tcW w:w="0" w:type="auto"/>
            <w:shd w:val="clear" w:color="auto" w:fill="auto"/>
          </w:tcPr>
          <w:p w14:paraId="7915C5A0" w14:textId="77777777" w:rsidR="00AF0246" w:rsidRPr="00AF0246" w:rsidRDefault="00AF0246" w:rsidP="00AF0246">
            <w:pPr>
              <w:keepNext/>
              <w:keepLines/>
              <w:spacing w:after="0"/>
              <w:rPr>
                <w:rFonts w:ascii="Arial" w:hAnsi="Arial"/>
                <w:sz w:val="16"/>
              </w:rPr>
            </w:pPr>
            <w:r w:rsidRPr="00AF0246">
              <w:rPr>
                <w:rFonts w:ascii="Arial" w:hAnsi="Arial"/>
                <w:sz w:val="16"/>
              </w:rPr>
              <w:t>HOWELL, Andrew</w:t>
            </w:r>
          </w:p>
        </w:tc>
        <w:tc>
          <w:tcPr>
            <w:tcW w:w="0" w:type="auto"/>
            <w:shd w:val="clear" w:color="auto" w:fill="auto"/>
          </w:tcPr>
          <w:p w14:paraId="534B767F" w14:textId="77777777" w:rsidR="00AF0246" w:rsidRPr="00AF0246" w:rsidRDefault="00AF0246" w:rsidP="00AF0246">
            <w:pPr>
              <w:keepNext/>
              <w:keepLines/>
              <w:spacing w:after="0"/>
              <w:rPr>
                <w:rFonts w:ascii="Arial" w:hAnsi="Arial"/>
                <w:sz w:val="16"/>
              </w:rPr>
            </w:pPr>
            <w:r w:rsidRPr="00AF0246">
              <w:rPr>
                <w:rFonts w:ascii="Arial" w:hAnsi="Arial"/>
                <w:sz w:val="16"/>
              </w:rPr>
              <w:t>NCSC</w:t>
            </w:r>
          </w:p>
        </w:tc>
        <w:tc>
          <w:tcPr>
            <w:tcW w:w="0" w:type="auto"/>
            <w:shd w:val="clear" w:color="auto" w:fill="auto"/>
          </w:tcPr>
          <w:p w14:paraId="110DCB38"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1E97B6B" w14:textId="77777777" w:rsidTr="00822D9D">
        <w:tc>
          <w:tcPr>
            <w:tcW w:w="0" w:type="auto"/>
            <w:shd w:val="clear" w:color="auto" w:fill="auto"/>
          </w:tcPr>
          <w:p w14:paraId="1B23E5C4"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HUANG, </w:t>
            </w:r>
            <w:proofErr w:type="spellStart"/>
            <w:r w:rsidRPr="00AF0246">
              <w:rPr>
                <w:rFonts w:ascii="Arial" w:hAnsi="Arial"/>
                <w:sz w:val="16"/>
              </w:rPr>
              <w:t>Zhenning</w:t>
            </w:r>
            <w:proofErr w:type="spellEnd"/>
          </w:p>
        </w:tc>
        <w:tc>
          <w:tcPr>
            <w:tcW w:w="0" w:type="auto"/>
            <w:shd w:val="clear" w:color="auto" w:fill="auto"/>
          </w:tcPr>
          <w:p w14:paraId="4B3249E6" w14:textId="77777777" w:rsidR="00AF0246" w:rsidRPr="00AF0246" w:rsidRDefault="00AF0246" w:rsidP="00AF0246">
            <w:pPr>
              <w:keepNext/>
              <w:keepLines/>
              <w:spacing w:after="0"/>
              <w:rPr>
                <w:rFonts w:ascii="Arial" w:hAnsi="Arial"/>
                <w:sz w:val="16"/>
              </w:rPr>
            </w:pPr>
            <w:r w:rsidRPr="00AF0246">
              <w:rPr>
                <w:rFonts w:ascii="Arial" w:hAnsi="Arial"/>
                <w:sz w:val="16"/>
              </w:rPr>
              <w:t>China Mobile Com. Corporation</w:t>
            </w:r>
          </w:p>
        </w:tc>
        <w:tc>
          <w:tcPr>
            <w:tcW w:w="0" w:type="auto"/>
            <w:shd w:val="clear" w:color="auto" w:fill="auto"/>
          </w:tcPr>
          <w:p w14:paraId="6349D126"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13D95110" w14:textId="77777777" w:rsidTr="00822D9D">
        <w:tc>
          <w:tcPr>
            <w:tcW w:w="0" w:type="auto"/>
            <w:shd w:val="clear" w:color="auto" w:fill="auto"/>
          </w:tcPr>
          <w:p w14:paraId="15307ED5" w14:textId="77777777" w:rsidR="00AF0246" w:rsidRPr="00AF0246" w:rsidRDefault="00AF0246" w:rsidP="00AF0246">
            <w:pPr>
              <w:keepNext/>
              <w:keepLines/>
              <w:spacing w:after="0"/>
              <w:rPr>
                <w:rFonts w:ascii="Arial" w:hAnsi="Arial"/>
                <w:sz w:val="16"/>
              </w:rPr>
            </w:pPr>
            <w:r w:rsidRPr="00AF0246">
              <w:rPr>
                <w:rFonts w:ascii="Arial" w:hAnsi="Arial"/>
                <w:sz w:val="16"/>
              </w:rPr>
              <w:t>HUANG-FU, JJ</w:t>
            </w:r>
          </w:p>
        </w:tc>
        <w:tc>
          <w:tcPr>
            <w:tcW w:w="0" w:type="auto"/>
            <w:shd w:val="clear" w:color="auto" w:fill="auto"/>
          </w:tcPr>
          <w:p w14:paraId="007E6562" w14:textId="77777777" w:rsidR="00AF0246" w:rsidRPr="00AF0246" w:rsidRDefault="00AF0246" w:rsidP="00AF0246">
            <w:pPr>
              <w:keepNext/>
              <w:keepLines/>
              <w:spacing w:after="0"/>
              <w:rPr>
                <w:rFonts w:ascii="Arial" w:hAnsi="Arial"/>
                <w:sz w:val="16"/>
              </w:rPr>
            </w:pPr>
            <w:r w:rsidRPr="00AF0246">
              <w:rPr>
                <w:rFonts w:ascii="Arial" w:hAnsi="Arial"/>
                <w:sz w:val="16"/>
              </w:rPr>
              <w:t>MediaTek (Shenzhen) Inc.</w:t>
            </w:r>
          </w:p>
        </w:tc>
        <w:tc>
          <w:tcPr>
            <w:tcW w:w="0" w:type="auto"/>
            <w:shd w:val="clear" w:color="auto" w:fill="auto"/>
          </w:tcPr>
          <w:p w14:paraId="0C041654"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6BB729D6" w14:textId="77777777" w:rsidTr="00822D9D">
        <w:tc>
          <w:tcPr>
            <w:tcW w:w="0" w:type="auto"/>
            <w:shd w:val="clear" w:color="auto" w:fill="auto"/>
          </w:tcPr>
          <w:p w14:paraId="130788CD" w14:textId="77777777" w:rsidR="00AF0246" w:rsidRPr="00AF0246" w:rsidRDefault="00AF0246" w:rsidP="00AF0246">
            <w:pPr>
              <w:keepNext/>
              <w:keepLines/>
              <w:spacing w:after="0"/>
              <w:rPr>
                <w:rFonts w:ascii="Arial" w:hAnsi="Arial"/>
                <w:sz w:val="16"/>
              </w:rPr>
            </w:pPr>
            <w:r w:rsidRPr="00AF0246">
              <w:rPr>
                <w:rFonts w:ascii="Arial" w:hAnsi="Arial"/>
                <w:sz w:val="16"/>
              </w:rPr>
              <w:t>INOUE, Yoshihiro</w:t>
            </w:r>
          </w:p>
        </w:tc>
        <w:tc>
          <w:tcPr>
            <w:tcW w:w="0" w:type="auto"/>
            <w:shd w:val="clear" w:color="auto" w:fill="auto"/>
          </w:tcPr>
          <w:p w14:paraId="2317E239" w14:textId="77777777" w:rsidR="00AF0246" w:rsidRPr="00AF0246" w:rsidRDefault="00AF0246" w:rsidP="00AF0246">
            <w:pPr>
              <w:keepNext/>
              <w:keepLines/>
              <w:spacing w:after="0"/>
              <w:rPr>
                <w:rFonts w:ascii="Arial" w:hAnsi="Arial"/>
                <w:sz w:val="16"/>
              </w:rPr>
            </w:pPr>
            <w:r w:rsidRPr="00AF0246">
              <w:rPr>
                <w:rFonts w:ascii="Arial" w:hAnsi="Arial"/>
                <w:sz w:val="16"/>
              </w:rPr>
              <w:t>NTT</w:t>
            </w:r>
          </w:p>
        </w:tc>
        <w:tc>
          <w:tcPr>
            <w:tcW w:w="0" w:type="auto"/>
            <w:shd w:val="clear" w:color="auto" w:fill="auto"/>
          </w:tcPr>
          <w:p w14:paraId="664E7A50"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0BE8E02C" w14:textId="77777777" w:rsidTr="00822D9D">
        <w:tc>
          <w:tcPr>
            <w:tcW w:w="0" w:type="auto"/>
            <w:shd w:val="clear" w:color="auto" w:fill="auto"/>
          </w:tcPr>
          <w:p w14:paraId="6CCCE5EF" w14:textId="77777777" w:rsidR="00AF0246" w:rsidRPr="00AF0246" w:rsidRDefault="00AF0246" w:rsidP="00AF0246">
            <w:pPr>
              <w:keepNext/>
              <w:keepLines/>
              <w:spacing w:after="0"/>
              <w:rPr>
                <w:rFonts w:ascii="Arial" w:hAnsi="Arial"/>
                <w:sz w:val="16"/>
              </w:rPr>
            </w:pPr>
            <w:r w:rsidRPr="00AF0246">
              <w:rPr>
                <w:rFonts w:ascii="Arial" w:hAnsi="Arial"/>
                <w:sz w:val="16"/>
              </w:rPr>
              <w:t>ISHIKAWA, Hiroshi</w:t>
            </w:r>
          </w:p>
        </w:tc>
        <w:tc>
          <w:tcPr>
            <w:tcW w:w="0" w:type="auto"/>
            <w:shd w:val="clear" w:color="auto" w:fill="auto"/>
          </w:tcPr>
          <w:p w14:paraId="0B9DF0F2"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453135C7"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7B750A9E" w14:textId="77777777" w:rsidTr="00822D9D">
        <w:tc>
          <w:tcPr>
            <w:tcW w:w="0" w:type="auto"/>
            <w:shd w:val="clear" w:color="auto" w:fill="auto"/>
          </w:tcPr>
          <w:p w14:paraId="7FECB965" w14:textId="77777777" w:rsidR="00AF0246" w:rsidRPr="00AF0246" w:rsidRDefault="00AF0246" w:rsidP="00AF0246">
            <w:pPr>
              <w:keepNext/>
              <w:keepLines/>
              <w:spacing w:after="0"/>
              <w:rPr>
                <w:rFonts w:ascii="Arial" w:hAnsi="Arial"/>
                <w:sz w:val="16"/>
              </w:rPr>
            </w:pPr>
            <w:r w:rsidRPr="00AF0246">
              <w:rPr>
                <w:rFonts w:ascii="Arial" w:hAnsi="Arial"/>
                <w:sz w:val="16"/>
              </w:rPr>
              <w:t>IZUMI, Masaki</w:t>
            </w:r>
          </w:p>
        </w:tc>
        <w:tc>
          <w:tcPr>
            <w:tcW w:w="0" w:type="auto"/>
            <w:shd w:val="clear" w:color="auto" w:fill="auto"/>
          </w:tcPr>
          <w:p w14:paraId="3791477C" w14:textId="77777777" w:rsidR="00AF0246" w:rsidRPr="00AF0246" w:rsidRDefault="00AF0246" w:rsidP="00AF0246">
            <w:pPr>
              <w:keepNext/>
              <w:keepLines/>
              <w:spacing w:after="0"/>
              <w:rPr>
                <w:rFonts w:ascii="Arial" w:hAnsi="Arial"/>
                <w:sz w:val="16"/>
              </w:rPr>
            </w:pPr>
            <w:r w:rsidRPr="00AF0246">
              <w:rPr>
                <w:rFonts w:ascii="Arial" w:hAnsi="Arial"/>
                <w:sz w:val="16"/>
              </w:rPr>
              <w:t>SHARP Corporation</w:t>
            </w:r>
          </w:p>
        </w:tc>
        <w:tc>
          <w:tcPr>
            <w:tcW w:w="0" w:type="auto"/>
            <w:shd w:val="clear" w:color="auto" w:fill="auto"/>
          </w:tcPr>
          <w:p w14:paraId="5B703A2F"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79EDB5AC" w14:textId="77777777" w:rsidTr="00822D9D">
        <w:tc>
          <w:tcPr>
            <w:tcW w:w="0" w:type="auto"/>
            <w:shd w:val="clear" w:color="auto" w:fill="auto"/>
          </w:tcPr>
          <w:p w14:paraId="54253EAB" w14:textId="77777777" w:rsidR="00AF0246" w:rsidRPr="00AF0246" w:rsidRDefault="00AF0246" w:rsidP="00AF0246">
            <w:pPr>
              <w:keepNext/>
              <w:keepLines/>
              <w:spacing w:after="0"/>
              <w:rPr>
                <w:rFonts w:ascii="Arial" w:hAnsi="Arial"/>
                <w:sz w:val="16"/>
              </w:rPr>
            </w:pPr>
            <w:r w:rsidRPr="00AF0246">
              <w:rPr>
                <w:rFonts w:ascii="Arial" w:hAnsi="Arial"/>
                <w:sz w:val="16"/>
              </w:rPr>
              <w:t>JAIN, Abhishek Subhash K</w:t>
            </w:r>
          </w:p>
        </w:tc>
        <w:tc>
          <w:tcPr>
            <w:tcW w:w="0" w:type="auto"/>
            <w:shd w:val="clear" w:color="auto" w:fill="auto"/>
          </w:tcPr>
          <w:p w14:paraId="33E1F5EC" w14:textId="77777777" w:rsidR="00AF0246" w:rsidRPr="00AF0246" w:rsidRDefault="00AF0246" w:rsidP="00AF0246">
            <w:pPr>
              <w:keepNext/>
              <w:keepLines/>
              <w:spacing w:after="0"/>
              <w:rPr>
                <w:rFonts w:ascii="Arial" w:hAnsi="Arial"/>
                <w:sz w:val="16"/>
              </w:rPr>
            </w:pPr>
            <w:r w:rsidRPr="00AF0246">
              <w:rPr>
                <w:rFonts w:ascii="Arial" w:hAnsi="Arial"/>
                <w:sz w:val="16"/>
              </w:rPr>
              <w:t>Motorola Solutions UK Ltd.</w:t>
            </w:r>
          </w:p>
        </w:tc>
        <w:tc>
          <w:tcPr>
            <w:tcW w:w="0" w:type="auto"/>
            <w:shd w:val="clear" w:color="auto" w:fill="auto"/>
          </w:tcPr>
          <w:p w14:paraId="7EA4235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4610CD0" w14:textId="77777777" w:rsidTr="00822D9D">
        <w:tc>
          <w:tcPr>
            <w:tcW w:w="0" w:type="auto"/>
            <w:shd w:val="clear" w:color="auto" w:fill="auto"/>
          </w:tcPr>
          <w:p w14:paraId="2F5F704F"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JOHANSSON, </w:t>
            </w:r>
            <w:proofErr w:type="spellStart"/>
            <w:r w:rsidRPr="00AF0246">
              <w:rPr>
                <w:rFonts w:ascii="Arial" w:hAnsi="Arial"/>
                <w:sz w:val="16"/>
              </w:rPr>
              <w:t>Kaj</w:t>
            </w:r>
            <w:proofErr w:type="spellEnd"/>
          </w:p>
        </w:tc>
        <w:tc>
          <w:tcPr>
            <w:tcW w:w="0" w:type="auto"/>
            <w:shd w:val="clear" w:color="auto" w:fill="auto"/>
          </w:tcPr>
          <w:p w14:paraId="7B646508" w14:textId="77777777" w:rsidR="00AF0246" w:rsidRPr="00AF0246" w:rsidRDefault="00AF0246" w:rsidP="00AF0246">
            <w:pPr>
              <w:keepNext/>
              <w:keepLines/>
              <w:spacing w:after="0"/>
              <w:rPr>
                <w:rFonts w:ascii="Arial" w:hAnsi="Arial"/>
                <w:sz w:val="16"/>
              </w:rPr>
            </w:pPr>
            <w:r w:rsidRPr="00AF0246">
              <w:rPr>
                <w:rFonts w:ascii="Arial" w:hAnsi="Arial"/>
                <w:sz w:val="16"/>
              </w:rPr>
              <w:t>Nanjing Ericsson Panda Com Ltd</w:t>
            </w:r>
          </w:p>
        </w:tc>
        <w:tc>
          <w:tcPr>
            <w:tcW w:w="0" w:type="auto"/>
            <w:shd w:val="clear" w:color="auto" w:fill="auto"/>
          </w:tcPr>
          <w:p w14:paraId="5584D80B"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4CE42DAC" w14:textId="77777777" w:rsidTr="00822D9D">
        <w:tc>
          <w:tcPr>
            <w:tcW w:w="0" w:type="auto"/>
            <w:shd w:val="clear" w:color="auto" w:fill="auto"/>
          </w:tcPr>
          <w:p w14:paraId="7A357A33"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KANG, </w:t>
            </w:r>
            <w:proofErr w:type="spellStart"/>
            <w:r w:rsidRPr="00AF0246">
              <w:rPr>
                <w:rFonts w:ascii="Arial" w:hAnsi="Arial"/>
                <w:sz w:val="16"/>
              </w:rPr>
              <w:t>Yanchao</w:t>
            </w:r>
            <w:proofErr w:type="spellEnd"/>
          </w:p>
        </w:tc>
        <w:tc>
          <w:tcPr>
            <w:tcW w:w="0" w:type="auto"/>
            <w:shd w:val="clear" w:color="auto" w:fill="auto"/>
          </w:tcPr>
          <w:p w14:paraId="709DF348" w14:textId="77777777" w:rsidR="00AF0246" w:rsidRPr="00AF0246" w:rsidRDefault="00AF0246" w:rsidP="00AF0246">
            <w:pPr>
              <w:keepNext/>
              <w:keepLines/>
              <w:spacing w:after="0"/>
              <w:rPr>
                <w:rFonts w:ascii="Arial" w:hAnsi="Arial"/>
                <w:sz w:val="16"/>
              </w:rPr>
            </w:pPr>
            <w:r w:rsidRPr="00AF0246">
              <w:rPr>
                <w:rFonts w:ascii="Arial" w:hAnsi="Arial"/>
                <w:sz w:val="16"/>
              </w:rPr>
              <w:t>vivo Communication Technology</w:t>
            </w:r>
          </w:p>
        </w:tc>
        <w:tc>
          <w:tcPr>
            <w:tcW w:w="0" w:type="auto"/>
            <w:shd w:val="clear" w:color="auto" w:fill="auto"/>
          </w:tcPr>
          <w:p w14:paraId="768AFBA0"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6B77F3E1" w14:textId="77777777" w:rsidTr="00822D9D">
        <w:tc>
          <w:tcPr>
            <w:tcW w:w="0" w:type="auto"/>
            <w:shd w:val="clear" w:color="auto" w:fill="auto"/>
          </w:tcPr>
          <w:p w14:paraId="68B905C2" w14:textId="77777777" w:rsidR="00AF0246" w:rsidRPr="00AF0246" w:rsidRDefault="00AF0246" w:rsidP="00AF0246">
            <w:pPr>
              <w:keepNext/>
              <w:keepLines/>
              <w:spacing w:after="0"/>
              <w:rPr>
                <w:rFonts w:ascii="Arial" w:hAnsi="Arial"/>
                <w:sz w:val="16"/>
              </w:rPr>
            </w:pPr>
            <w:r w:rsidRPr="00AF0246">
              <w:rPr>
                <w:rFonts w:ascii="Arial" w:hAnsi="Arial"/>
                <w:sz w:val="16"/>
              </w:rPr>
              <w:t>KAPALE, Kiran</w:t>
            </w:r>
          </w:p>
        </w:tc>
        <w:tc>
          <w:tcPr>
            <w:tcW w:w="0" w:type="auto"/>
            <w:shd w:val="clear" w:color="auto" w:fill="auto"/>
          </w:tcPr>
          <w:p w14:paraId="1D1EE15C" w14:textId="77777777" w:rsidR="00AF0246" w:rsidRPr="00AF0246" w:rsidRDefault="00AF0246" w:rsidP="00AF0246">
            <w:pPr>
              <w:keepNext/>
              <w:keepLines/>
              <w:spacing w:after="0"/>
              <w:rPr>
                <w:rFonts w:ascii="Arial" w:hAnsi="Arial"/>
                <w:sz w:val="16"/>
              </w:rPr>
            </w:pPr>
            <w:r w:rsidRPr="00AF0246">
              <w:rPr>
                <w:rFonts w:ascii="Arial" w:hAnsi="Arial"/>
                <w:sz w:val="16"/>
              </w:rPr>
              <w:t>Samsung Research America</w:t>
            </w:r>
          </w:p>
        </w:tc>
        <w:tc>
          <w:tcPr>
            <w:tcW w:w="0" w:type="auto"/>
            <w:shd w:val="clear" w:color="auto" w:fill="auto"/>
          </w:tcPr>
          <w:p w14:paraId="44B83FE4"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1500A937" w14:textId="77777777" w:rsidTr="00822D9D">
        <w:tc>
          <w:tcPr>
            <w:tcW w:w="0" w:type="auto"/>
            <w:shd w:val="clear" w:color="auto" w:fill="auto"/>
          </w:tcPr>
          <w:p w14:paraId="73D3E7B6"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KARAMPATSIS, </w:t>
            </w:r>
            <w:proofErr w:type="spellStart"/>
            <w:r w:rsidRPr="00AF0246">
              <w:rPr>
                <w:rFonts w:ascii="Arial" w:hAnsi="Arial"/>
                <w:sz w:val="16"/>
              </w:rPr>
              <w:t>Dimitrios</w:t>
            </w:r>
            <w:proofErr w:type="spellEnd"/>
          </w:p>
        </w:tc>
        <w:tc>
          <w:tcPr>
            <w:tcW w:w="0" w:type="auto"/>
            <w:shd w:val="clear" w:color="auto" w:fill="auto"/>
          </w:tcPr>
          <w:p w14:paraId="236D1D64" w14:textId="77777777" w:rsidR="00AF0246" w:rsidRPr="00AF0246" w:rsidRDefault="00AF0246" w:rsidP="00AF0246">
            <w:pPr>
              <w:keepNext/>
              <w:keepLines/>
              <w:spacing w:after="0"/>
              <w:rPr>
                <w:rFonts w:ascii="Arial" w:hAnsi="Arial"/>
                <w:sz w:val="16"/>
              </w:rPr>
            </w:pPr>
            <w:r w:rsidRPr="00AF0246">
              <w:rPr>
                <w:rFonts w:ascii="Arial" w:hAnsi="Arial"/>
                <w:sz w:val="16"/>
              </w:rPr>
              <w:t>Motorola Mobility UK Ltd.</w:t>
            </w:r>
          </w:p>
        </w:tc>
        <w:tc>
          <w:tcPr>
            <w:tcW w:w="0" w:type="auto"/>
            <w:shd w:val="clear" w:color="auto" w:fill="auto"/>
          </w:tcPr>
          <w:p w14:paraId="2C0D4AF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6001313" w14:textId="77777777" w:rsidTr="00822D9D">
        <w:tc>
          <w:tcPr>
            <w:tcW w:w="0" w:type="auto"/>
            <w:shd w:val="clear" w:color="auto" w:fill="auto"/>
          </w:tcPr>
          <w:p w14:paraId="5568562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KIM, </w:t>
            </w:r>
            <w:proofErr w:type="spellStart"/>
            <w:r w:rsidRPr="00AF0246">
              <w:rPr>
                <w:rFonts w:ascii="Arial" w:hAnsi="Arial"/>
                <w:sz w:val="16"/>
              </w:rPr>
              <w:t>Hyunsook</w:t>
            </w:r>
            <w:proofErr w:type="spellEnd"/>
          </w:p>
        </w:tc>
        <w:tc>
          <w:tcPr>
            <w:tcW w:w="0" w:type="auto"/>
            <w:shd w:val="clear" w:color="auto" w:fill="auto"/>
          </w:tcPr>
          <w:p w14:paraId="1EBE18B2" w14:textId="77777777" w:rsidR="00AF0246" w:rsidRPr="00AF0246" w:rsidRDefault="00AF0246" w:rsidP="00AF0246">
            <w:pPr>
              <w:keepNext/>
              <w:keepLines/>
              <w:spacing w:after="0"/>
              <w:rPr>
                <w:rFonts w:ascii="Arial" w:hAnsi="Arial"/>
                <w:sz w:val="16"/>
              </w:rPr>
            </w:pPr>
            <w:r w:rsidRPr="00AF0246">
              <w:rPr>
                <w:rFonts w:ascii="Arial" w:hAnsi="Arial"/>
                <w:sz w:val="16"/>
              </w:rPr>
              <w:t>LG Electronics Inc.</w:t>
            </w:r>
          </w:p>
        </w:tc>
        <w:tc>
          <w:tcPr>
            <w:tcW w:w="0" w:type="auto"/>
            <w:shd w:val="clear" w:color="auto" w:fill="auto"/>
          </w:tcPr>
          <w:p w14:paraId="7DC6282C"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596EAC4F" w14:textId="77777777" w:rsidTr="00822D9D">
        <w:tc>
          <w:tcPr>
            <w:tcW w:w="0" w:type="auto"/>
            <w:shd w:val="clear" w:color="auto" w:fill="auto"/>
          </w:tcPr>
          <w:p w14:paraId="3BE899BE" w14:textId="77777777" w:rsidR="00AF0246" w:rsidRPr="00AF0246" w:rsidRDefault="00AF0246" w:rsidP="00AF0246">
            <w:pPr>
              <w:keepNext/>
              <w:keepLines/>
              <w:spacing w:after="0"/>
              <w:rPr>
                <w:rFonts w:ascii="Arial" w:hAnsi="Arial"/>
                <w:sz w:val="16"/>
              </w:rPr>
            </w:pPr>
            <w:r w:rsidRPr="00AF0246">
              <w:rPr>
                <w:rFonts w:ascii="Arial" w:hAnsi="Arial"/>
                <w:sz w:val="16"/>
              </w:rPr>
              <w:lastRenderedPageBreak/>
              <w:t xml:space="preserve">KIM, </w:t>
            </w:r>
            <w:proofErr w:type="spellStart"/>
            <w:r w:rsidRPr="00AF0246">
              <w:rPr>
                <w:rFonts w:ascii="Arial" w:hAnsi="Arial"/>
                <w:sz w:val="16"/>
              </w:rPr>
              <w:t>Sunghoon</w:t>
            </w:r>
            <w:proofErr w:type="spellEnd"/>
          </w:p>
        </w:tc>
        <w:tc>
          <w:tcPr>
            <w:tcW w:w="0" w:type="auto"/>
            <w:shd w:val="clear" w:color="auto" w:fill="auto"/>
          </w:tcPr>
          <w:p w14:paraId="655EDFB1" w14:textId="77777777" w:rsidR="00AF0246" w:rsidRPr="00AF0246" w:rsidRDefault="00AF0246" w:rsidP="00AF0246">
            <w:pPr>
              <w:keepNext/>
              <w:keepLines/>
              <w:spacing w:after="0"/>
              <w:rPr>
                <w:rFonts w:ascii="Arial" w:hAnsi="Arial"/>
                <w:sz w:val="16"/>
              </w:rPr>
            </w:pPr>
            <w:r w:rsidRPr="00AF0246">
              <w:rPr>
                <w:rFonts w:ascii="Arial" w:hAnsi="Arial"/>
                <w:sz w:val="16"/>
              </w:rPr>
              <w:t>Qualcomm Korea</w:t>
            </w:r>
          </w:p>
        </w:tc>
        <w:tc>
          <w:tcPr>
            <w:tcW w:w="0" w:type="auto"/>
            <w:shd w:val="clear" w:color="auto" w:fill="auto"/>
          </w:tcPr>
          <w:p w14:paraId="03B8890F"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58766BFE" w14:textId="77777777" w:rsidTr="00822D9D">
        <w:tc>
          <w:tcPr>
            <w:tcW w:w="0" w:type="auto"/>
            <w:shd w:val="clear" w:color="auto" w:fill="auto"/>
          </w:tcPr>
          <w:p w14:paraId="05D544D2"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KIM, </w:t>
            </w:r>
            <w:proofErr w:type="spellStart"/>
            <w:r w:rsidRPr="00AF0246">
              <w:rPr>
                <w:rFonts w:ascii="Arial" w:hAnsi="Arial"/>
                <w:sz w:val="16"/>
              </w:rPr>
              <w:t>Sunhee</w:t>
            </w:r>
            <w:proofErr w:type="spellEnd"/>
          </w:p>
        </w:tc>
        <w:tc>
          <w:tcPr>
            <w:tcW w:w="0" w:type="auto"/>
            <w:shd w:val="clear" w:color="auto" w:fill="auto"/>
          </w:tcPr>
          <w:p w14:paraId="61BDD1E7" w14:textId="77777777" w:rsidR="00AF0246" w:rsidRPr="00AF0246" w:rsidRDefault="00AF0246" w:rsidP="00AF0246">
            <w:pPr>
              <w:keepNext/>
              <w:keepLines/>
              <w:spacing w:after="0"/>
              <w:rPr>
                <w:rFonts w:ascii="Arial" w:hAnsi="Arial"/>
                <w:sz w:val="16"/>
              </w:rPr>
            </w:pPr>
            <w:r w:rsidRPr="00AF0246">
              <w:rPr>
                <w:rFonts w:ascii="Arial" w:hAnsi="Arial"/>
                <w:sz w:val="16"/>
              </w:rPr>
              <w:t>LG Electronics France</w:t>
            </w:r>
          </w:p>
        </w:tc>
        <w:tc>
          <w:tcPr>
            <w:tcW w:w="0" w:type="auto"/>
            <w:shd w:val="clear" w:color="auto" w:fill="auto"/>
          </w:tcPr>
          <w:p w14:paraId="4A2A6BC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C0245CF" w14:textId="77777777" w:rsidTr="00822D9D">
        <w:tc>
          <w:tcPr>
            <w:tcW w:w="0" w:type="auto"/>
            <w:shd w:val="clear" w:color="auto" w:fill="auto"/>
          </w:tcPr>
          <w:p w14:paraId="5219C4E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KISS, </w:t>
            </w:r>
            <w:proofErr w:type="spellStart"/>
            <w:r w:rsidRPr="00AF0246">
              <w:rPr>
                <w:rFonts w:ascii="Arial" w:hAnsi="Arial"/>
                <w:sz w:val="16"/>
              </w:rPr>
              <w:t>Krisztian</w:t>
            </w:r>
            <w:proofErr w:type="spellEnd"/>
          </w:p>
        </w:tc>
        <w:tc>
          <w:tcPr>
            <w:tcW w:w="0" w:type="auto"/>
            <w:shd w:val="clear" w:color="auto" w:fill="auto"/>
          </w:tcPr>
          <w:p w14:paraId="41A43673"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Apple Hungary </w:t>
            </w:r>
            <w:proofErr w:type="spellStart"/>
            <w:r w:rsidRPr="00AF0246">
              <w:rPr>
                <w:rFonts w:ascii="Arial" w:hAnsi="Arial"/>
                <w:sz w:val="16"/>
              </w:rPr>
              <w:t>Kft</w:t>
            </w:r>
            <w:proofErr w:type="spellEnd"/>
            <w:r w:rsidRPr="00AF0246">
              <w:rPr>
                <w:rFonts w:ascii="Arial" w:hAnsi="Arial"/>
                <w:sz w:val="16"/>
              </w:rPr>
              <w:t>.</w:t>
            </w:r>
          </w:p>
        </w:tc>
        <w:tc>
          <w:tcPr>
            <w:tcW w:w="0" w:type="auto"/>
            <w:shd w:val="clear" w:color="auto" w:fill="auto"/>
          </w:tcPr>
          <w:p w14:paraId="53C9B3C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17915DA" w14:textId="77777777" w:rsidTr="00822D9D">
        <w:tc>
          <w:tcPr>
            <w:tcW w:w="0" w:type="auto"/>
            <w:shd w:val="clear" w:color="auto" w:fill="auto"/>
          </w:tcPr>
          <w:p w14:paraId="7E3D0DB5"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KOO, </w:t>
            </w:r>
            <w:proofErr w:type="spellStart"/>
            <w:r w:rsidRPr="00AF0246">
              <w:rPr>
                <w:rFonts w:ascii="Arial" w:hAnsi="Arial"/>
                <w:sz w:val="16"/>
              </w:rPr>
              <w:t>Hyounhee</w:t>
            </w:r>
            <w:proofErr w:type="spellEnd"/>
          </w:p>
        </w:tc>
        <w:tc>
          <w:tcPr>
            <w:tcW w:w="0" w:type="auto"/>
            <w:shd w:val="clear" w:color="auto" w:fill="auto"/>
          </w:tcPr>
          <w:p w14:paraId="0743CE2C"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SyncTechno</w:t>
            </w:r>
            <w:proofErr w:type="spellEnd"/>
            <w:r w:rsidRPr="00AF0246">
              <w:rPr>
                <w:rFonts w:ascii="Arial" w:hAnsi="Arial"/>
                <w:sz w:val="16"/>
              </w:rPr>
              <w:t xml:space="preserve"> Inc.</w:t>
            </w:r>
          </w:p>
        </w:tc>
        <w:tc>
          <w:tcPr>
            <w:tcW w:w="0" w:type="auto"/>
            <w:shd w:val="clear" w:color="auto" w:fill="auto"/>
          </w:tcPr>
          <w:p w14:paraId="4F49135F"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1BD74D7" w14:textId="77777777" w:rsidTr="00822D9D">
        <w:tc>
          <w:tcPr>
            <w:tcW w:w="0" w:type="auto"/>
            <w:shd w:val="clear" w:color="auto" w:fill="auto"/>
          </w:tcPr>
          <w:p w14:paraId="5D482D13" w14:textId="77777777" w:rsidR="00AF0246" w:rsidRPr="00AF0246" w:rsidRDefault="00AF0246" w:rsidP="00AF0246">
            <w:pPr>
              <w:keepNext/>
              <w:keepLines/>
              <w:spacing w:after="0"/>
              <w:rPr>
                <w:rFonts w:ascii="Arial" w:hAnsi="Arial"/>
                <w:sz w:val="16"/>
              </w:rPr>
            </w:pPr>
            <w:r w:rsidRPr="00AF0246">
              <w:rPr>
                <w:rFonts w:ascii="Arial" w:hAnsi="Arial"/>
                <w:sz w:val="16"/>
              </w:rPr>
              <w:t>KREIPL, Michael</w:t>
            </w:r>
          </w:p>
        </w:tc>
        <w:tc>
          <w:tcPr>
            <w:tcW w:w="0" w:type="auto"/>
            <w:shd w:val="clear" w:color="auto" w:fill="auto"/>
          </w:tcPr>
          <w:p w14:paraId="34F62CC9" w14:textId="77777777" w:rsidR="00AF0246" w:rsidRPr="00AF0246" w:rsidRDefault="00AF0246" w:rsidP="00AF0246">
            <w:pPr>
              <w:keepNext/>
              <w:keepLines/>
              <w:spacing w:after="0"/>
              <w:rPr>
                <w:rFonts w:ascii="Arial" w:hAnsi="Arial"/>
                <w:sz w:val="16"/>
              </w:rPr>
            </w:pPr>
            <w:r w:rsidRPr="00AF0246">
              <w:rPr>
                <w:rFonts w:ascii="Arial" w:hAnsi="Arial"/>
                <w:sz w:val="16"/>
              </w:rPr>
              <w:t>Telekom Deutschland GmbH</w:t>
            </w:r>
          </w:p>
        </w:tc>
        <w:tc>
          <w:tcPr>
            <w:tcW w:w="0" w:type="auto"/>
            <w:shd w:val="clear" w:color="auto" w:fill="auto"/>
          </w:tcPr>
          <w:p w14:paraId="6320F0A9"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D4C0A5D" w14:textId="77777777" w:rsidTr="00822D9D">
        <w:tc>
          <w:tcPr>
            <w:tcW w:w="0" w:type="auto"/>
            <w:shd w:val="clear" w:color="auto" w:fill="auto"/>
          </w:tcPr>
          <w:p w14:paraId="5C380FBB" w14:textId="77777777" w:rsidR="00AF0246" w:rsidRPr="00AF0246" w:rsidRDefault="00AF0246" w:rsidP="00AF0246">
            <w:pPr>
              <w:keepNext/>
              <w:keepLines/>
              <w:spacing w:after="0"/>
              <w:rPr>
                <w:rFonts w:ascii="Arial" w:hAnsi="Arial"/>
                <w:sz w:val="16"/>
              </w:rPr>
            </w:pPr>
            <w:r w:rsidRPr="00AF0246">
              <w:rPr>
                <w:rFonts w:ascii="Arial" w:hAnsi="Arial"/>
                <w:sz w:val="16"/>
              </w:rPr>
              <w:t>KRUSE, Heiko</w:t>
            </w:r>
          </w:p>
        </w:tc>
        <w:tc>
          <w:tcPr>
            <w:tcW w:w="0" w:type="auto"/>
            <w:shd w:val="clear" w:color="auto" w:fill="auto"/>
          </w:tcPr>
          <w:p w14:paraId="6DC0588B" w14:textId="77777777" w:rsidR="00AF0246" w:rsidRPr="00AF0246" w:rsidRDefault="00AF0246" w:rsidP="00AF0246">
            <w:pPr>
              <w:keepNext/>
              <w:keepLines/>
              <w:spacing w:after="0"/>
              <w:rPr>
                <w:rFonts w:ascii="Arial" w:hAnsi="Arial"/>
                <w:sz w:val="16"/>
              </w:rPr>
            </w:pPr>
            <w:r w:rsidRPr="00AF0246">
              <w:rPr>
                <w:rFonts w:ascii="Arial" w:hAnsi="Arial"/>
                <w:sz w:val="16"/>
              </w:rPr>
              <w:t>IDEMIA</w:t>
            </w:r>
          </w:p>
        </w:tc>
        <w:tc>
          <w:tcPr>
            <w:tcW w:w="0" w:type="auto"/>
            <w:shd w:val="clear" w:color="auto" w:fill="auto"/>
          </w:tcPr>
          <w:p w14:paraId="0711B4A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4DE945C" w14:textId="77777777" w:rsidTr="00822D9D">
        <w:tc>
          <w:tcPr>
            <w:tcW w:w="0" w:type="auto"/>
            <w:shd w:val="clear" w:color="auto" w:fill="auto"/>
          </w:tcPr>
          <w:p w14:paraId="79366541" w14:textId="77777777" w:rsidR="00AF0246" w:rsidRPr="00AF0246" w:rsidRDefault="00AF0246" w:rsidP="00AF0246">
            <w:pPr>
              <w:keepNext/>
              <w:keepLines/>
              <w:spacing w:after="0"/>
              <w:rPr>
                <w:rFonts w:ascii="Arial" w:hAnsi="Arial"/>
                <w:sz w:val="16"/>
              </w:rPr>
            </w:pPr>
            <w:r w:rsidRPr="00AF0246">
              <w:rPr>
                <w:rFonts w:ascii="Arial" w:hAnsi="Arial"/>
                <w:sz w:val="16"/>
              </w:rPr>
              <w:t>KUCHIBHOTLA, Ravi</w:t>
            </w:r>
          </w:p>
        </w:tc>
        <w:tc>
          <w:tcPr>
            <w:tcW w:w="0" w:type="auto"/>
            <w:shd w:val="clear" w:color="auto" w:fill="auto"/>
          </w:tcPr>
          <w:p w14:paraId="36D755CA" w14:textId="77777777" w:rsidR="00AF0246" w:rsidRPr="00AF0246" w:rsidRDefault="00AF0246" w:rsidP="00AF0246">
            <w:pPr>
              <w:keepNext/>
              <w:keepLines/>
              <w:spacing w:after="0"/>
              <w:rPr>
                <w:rFonts w:ascii="Arial" w:hAnsi="Arial"/>
                <w:sz w:val="16"/>
              </w:rPr>
            </w:pPr>
            <w:r w:rsidRPr="00AF0246">
              <w:rPr>
                <w:rFonts w:ascii="Arial" w:hAnsi="Arial"/>
                <w:sz w:val="16"/>
              </w:rPr>
              <w:t>Motorola Mobility Germany GmbH</w:t>
            </w:r>
          </w:p>
        </w:tc>
        <w:tc>
          <w:tcPr>
            <w:tcW w:w="0" w:type="auto"/>
            <w:shd w:val="clear" w:color="auto" w:fill="auto"/>
          </w:tcPr>
          <w:p w14:paraId="7E0304D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2D4F9B7" w14:textId="77777777" w:rsidTr="00822D9D">
        <w:tc>
          <w:tcPr>
            <w:tcW w:w="0" w:type="auto"/>
            <w:shd w:val="clear" w:color="auto" w:fill="auto"/>
          </w:tcPr>
          <w:p w14:paraId="79EE73D8" w14:textId="77777777" w:rsidR="00AF0246" w:rsidRPr="00AF0246" w:rsidRDefault="00AF0246" w:rsidP="00AF0246">
            <w:pPr>
              <w:keepNext/>
              <w:keepLines/>
              <w:spacing w:after="0"/>
              <w:rPr>
                <w:rFonts w:ascii="Arial" w:hAnsi="Arial"/>
                <w:sz w:val="16"/>
              </w:rPr>
            </w:pPr>
            <w:r w:rsidRPr="00AF0246">
              <w:rPr>
                <w:rFonts w:ascii="Arial" w:hAnsi="Arial"/>
                <w:sz w:val="16"/>
              </w:rPr>
              <w:t>KUMAR, Lalith</w:t>
            </w:r>
          </w:p>
        </w:tc>
        <w:tc>
          <w:tcPr>
            <w:tcW w:w="0" w:type="auto"/>
            <w:shd w:val="clear" w:color="auto" w:fill="auto"/>
          </w:tcPr>
          <w:p w14:paraId="4BDF3149" w14:textId="77777777" w:rsidR="00AF0246" w:rsidRPr="00AF0246" w:rsidRDefault="00AF0246" w:rsidP="00AF0246">
            <w:pPr>
              <w:keepNext/>
              <w:keepLines/>
              <w:spacing w:after="0"/>
              <w:rPr>
                <w:rFonts w:ascii="Arial" w:hAnsi="Arial"/>
                <w:sz w:val="16"/>
              </w:rPr>
            </w:pPr>
            <w:r w:rsidRPr="00AF0246">
              <w:rPr>
                <w:rFonts w:ascii="Arial" w:hAnsi="Arial"/>
                <w:sz w:val="16"/>
              </w:rPr>
              <w:t>SAMSUNG R&amp;D INSTITUTE JAPAN</w:t>
            </w:r>
          </w:p>
        </w:tc>
        <w:tc>
          <w:tcPr>
            <w:tcW w:w="0" w:type="auto"/>
            <w:shd w:val="clear" w:color="auto" w:fill="auto"/>
          </w:tcPr>
          <w:p w14:paraId="4C729543"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1BF253CC" w14:textId="77777777" w:rsidTr="00822D9D">
        <w:tc>
          <w:tcPr>
            <w:tcW w:w="0" w:type="auto"/>
            <w:shd w:val="clear" w:color="auto" w:fill="auto"/>
          </w:tcPr>
          <w:p w14:paraId="1F7CBB2C" w14:textId="77777777" w:rsidR="00AF0246" w:rsidRPr="00AF0246" w:rsidRDefault="00AF0246" w:rsidP="00AF0246">
            <w:pPr>
              <w:keepNext/>
              <w:keepLines/>
              <w:spacing w:after="0"/>
              <w:rPr>
                <w:rFonts w:ascii="Arial" w:hAnsi="Arial"/>
                <w:sz w:val="16"/>
              </w:rPr>
            </w:pPr>
            <w:r w:rsidRPr="00AF0246">
              <w:rPr>
                <w:rFonts w:ascii="Arial" w:hAnsi="Arial"/>
                <w:sz w:val="16"/>
              </w:rPr>
              <w:t>LAIR, Yannick</w:t>
            </w:r>
          </w:p>
        </w:tc>
        <w:tc>
          <w:tcPr>
            <w:tcW w:w="0" w:type="auto"/>
            <w:shd w:val="clear" w:color="auto" w:fill="auto"/>
          </w:tcPr>
          <w:p w14:paraId="0F254AB9" w14:textId="77777777" w:rsidR="00AF0246" w:rsidRPr="00AF0246" w:rsidRDefault="00AF0246" w:rsidP="00AF0246">
            <w:pPr>
              <w:keepNext/>
              <w:keepLines/>
              <w:spacing w:after="0"/>
              <w:rPr>
                <w:rFonts w:ascii="Arial" w:hAnsi="Arial"/>
                <w:sz w:val="16"/>
              </w:rPr>
            </w:pPr>
            <w:r w:rsidRPr="00AF0246">
              <w:rPr>
                <w:rFonts w:ascii="Arial" w:hAnsi="Arial"/>
                <w:sz w:val="16"/>
              </w:rPr>
              <w:t>Nokia Japan</w:t>
            </w:r>
          </w:p>
        </w:tc>
        <w:tc>
          <w:tcPr>
            <w:tcW w:w="0" w:type="auto"/>
            <w:shd w:val="clear" w:color="auto" w:fill="auto"/>
          </w:tcPr>
          <w:p w14:paraId="24B0567A"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21DA7F4A" w14:textId="77777777" w:rsidTr="00822D9D">
        <w:tc>
          <w:tcPr>
            <w:tcW w:w="0" w:type="auto"/>
            <w:shd w:val="clear" w:color="auto" w:fill="auto"/>
          </w:tcPr>
          <w:p w14:paraId="3A858BE8" w14:textId="77777777" w:rsidR="00AF0246" w:rsidRPr="00AF0246" w:rsidRDefault="00AF0246" w:rsidP="00AF0246">
            <w:pPr>
              <w:keepNext/>
              <w:keepLines/>
              <w:spacing w:after="0"/>
              <w:rPr>
                <w:rFonts w:ascii="Arial" w:hAnsi="Arial"/>
                <w:sz w:val="16"/>
              </w:rPr>
            </w:pPr>
            <w:r w:rsidRPr="00AF0246">
              <w:rPr>
                <w:rFonts w:ascii="Arial" w:hAnsi="Arial"/>
                <w:sz w:val="16"/>
              </w:rPr>
              <w:t>LANDAIS, Bruno</w:t>
            </w:r>
          </w:p>
        </w:tc>
        <w:tc>
          <w:tcPr>
            <w:tcW w:w="0" w:type="auto"/>
            <w:shd w:val="clear" w:color="auto" w:fill="auto"/>
          </w:tcPr>
          <w:p w14:paraId="3055121B" w14:textId="77777777" w:rsidR="00AF0246" w:rsidRPr="00AF0246" w:rsidRDefault="00AF0246" w:rsidP="00AF0246">
            <w:pPr>
              <w:keepNext/>
              <w:keepLines/>
              <w:spacing w:after="0"/>
              <w:rPr>
                <w:rFonts w:ascii="Arial" w:hAnsi="Arial"/>
                <w:sz w:val="16"/>
              </w:rPr>
            </w:pPr>
            <w:r w:rsidRPr="00AF0246">
              <w:rPr>
                <w:rFonts w:ascii="Arial" w:hAnsi="Arial"/>
                <w:sz w:val="16"/>
              </w:rPr>
              <w:t>Nokia Poland</w:t>
            </w:r>
          </w:p>
        </w:tc>
        <w:tc>
          <w:tcPr>
            <w:tcW w:w="0" w:type="auto"/>
            <w:shd w:val="clear" w:color="auto" w:fill="auto"/>
          </w:tcPr>
          <w:p w14:paraId="4AA472F2"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3FCB992" w14:textId="77777777" w:rsidTr="00822D9D">
        <w:tc>
          <w:tcPr>
            <w:tcW w:w="0" w:type="auto"/>
            <w:shd w:val="clear" w:color="auto" w:fill="auto"/>
          </w:tcPr>
          <w:p w14:paraId="5651F766" w14:textId="77777777" w:rsidR="00AF0246" w:rsidRPr="00AF0246" w:rsidRDefault="00AF0246" w:rsidP="00AF0246">
            <w:pPr>
              <w:keepNext/>
              <w:keepLines/>
              <w:spacing w:after="0"/>
              <w:rPr>
                <w:rFonts w:ascii="Arial" w:hAnsi="Arial"/>
                <w:sz w:val="16"/>
              </w:rPr>
            </w:pPr>
            <w:r w:rsidRPr="00AF0246">
              <w:rPr>
                <w:rFonts w:ascii="Arial" w:hAnsi="Arial"/>
                <w:sz w:val="16"/>
              </w:rPr>
              <w:t>LAUSTER, Reinhard</w:t>
            </w:r>
          </w:p>
        </w:tc>
        <w:tc>
          <w:tcPr>
            <w:tcW w:w="0" w:type="auto"/>
            <w:shd w:val="clear" w:color="auto" w:fill="auto"/>
          </w:tcPr>
          <w:p w14:paraId="218CE2C4" w14:textId="77777777" w:rsidR="00AF0246" w:rsidRPr="00AF0246" w:rsidRDefault="00AF0246" w:rsidP="00AF0246">
            <w:pPr>
              <w:keepNext/>
              <w:keepLines/>
              <w:spacing w:after="0"/>
              <w:rPr>
                <w:rFonts w:ascii="Arial" w:hAnsi="Arial"/>
                <w:sz w:val="16"/>
              </w:rPr>
            </w:pPr>
            <w:r w:rsidRPr="00AF0246">
              <w:rPr>
                <w:rFonts w:ascii="Arial" w:hAnsi="Arial"/>
                <w:sz w:val="16"/>
              </w:rPr>
              <w:t>Deutsche Telekom AG</w:t>
            </w:r>
          </w:p>
        </w:tc>
        <w:tc>
          <w:tcPr>
            <w:tcW w:w="0" w:type="auto"/>
            <w:shd w:val="clear" w:color="auto" w:fill="auto"/>
          </w:tcPr>
          <w:p w14:paraId="34E4437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B1C9926" w14:textId="77777777" w:rsidTr="00822D9D">
        <w:tc>
          <w:tcPr>
            <w:tcW w:w="0" w:type="auto"/>
            <w:shd w:val="clear" w:color="auto" w:fill="auto"/>
          </w:tcPr>
          <w:p w14:paraId="0167D642" w14:textId="77777777" w:rsidR="00AF0246" w:rsidRPr="00AF0246" w:rsidRDefault="00AF0246" w:rsidP="00AF0246">
            <w:pPr>
              <w:keepNext/>
              <w:keepLines/>
              <w:spacing w:after="0"/>
              <w:rPr>
                <w:rFonts w:ascii="Arial" w:hAnsi="Arial"/>
                <w:sz w:val="16"/>
              </w:rPr>
            </w:pPr>
            <w:r w:rsidRPr="00AF0246">
              <w:rPr>
                <w:rFonts w:ascii="Arial" w:hAnsi="Arial"/>
                <w:sz w:val="16"/>
              </w:rPr>
              <w:t>LAVASANI, Shahab</w:t>
            </w:r>
          </w:p>
        </w:tc>
        <w:tc>
          <w:tcPr>
            <w:tcW w:w="0" w:type="auto"/>
            <w:shd w:val="clear" w:color="auto" w:fill="auto"/>
          </w:tcPr>
          <w:p w14:paraId="079348A5"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Sweden AB</w:t>
            </w:r>
          </w:p>
        </w:tc>
        <w:tc>
          <w:tcPr>
            <w:tcW w:w="0" w:type="auto"/>
            <w:shd w:val="clear" w:color="auto" w:fill="auto"/>
          </w:tcPr>
          <w:p w14:paraId="38568AE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4D74133" w14:textId="77777777" w:rsidTr="00822D9D">
        <w:tc>
          <w:tcPr>
            <w:tcW w:w="0" w:type="auto"/>
            <w:shd w:val="clear" w:color="auto" w:fill="auto"/>
          </w:tcPr>
          <w:p w14:paraId="432C304E" w14:textId="77777777" w:rsidR="00AF0246" w:rsidRPr="00AF0246" w:rsidRDefault="00AF0246" w:rsidP="00AF0246">
            <w:pPr>
              <w:keepNext/>
              <w:keepLines/>
              <w:spacing w:after="0"/>
              <w:rPr>
                <w:rFonts w:ascii="Arial" w:hAnsi="Arial"/>
                <w:sz w:val="16"/>
              </w:rPr>
            </w:pPr>
            <w:r w:rsidRPr="00AF0246">
              <w:rPr>
                <w:rFonts w:ascii="Arial" w:hAnsi="Arial"/>
                <w:sz w:val="16"/>
              </w:rPr>
              <w:t>LEE, Jay</w:t>
            </w:r>
          </w:p>
        </w:tc>
        <w:tc>
          <w:tcPr>
            <w:tcW w:w="0" w:type="auto"/>
            <w:shd w:val="clear" w:color="auto" w:fill="auto"/>
          </w:tcPr>
          <w:p w14:paraId="1145F096" w14:textId="77777777" w:rsidR="00AF0246" w:rsidRPr="00AF0246" w:rsidRDefault="00AF0246" w:rsidP="00AF0246">
            <w:pPr>
              <w:keepNext/>
              <w:keepLines/>
              <w:spacing w:after="0"/>
              <w:rPr>
                <w:rFonts w:ascii="Arial" w:hAnsi="Arial"/>
                <w:sz w:val="16"/>
              </w:rPr>
            </w:pPr>
            <w:r w:rsidRPr="00AF0246">
              <w:rPr>
                <w:rFonts w:ascii="Arial" w:hAnsi="Arial"/>
                <w:sz w:val="16"/>
              </w:rPr>
              <w:t>Verizon UK Ltd</w:t>
            </w:r>
          </w:p>
        </w:tc>
        <w:tc>
          <w:tcPr>
            <w:tcW w:w="0" w:type="auto"/>
            <w:shd w:val="clear" w:color="auto" w:fill="auto"/>
          </w:tcPr>
          <w:p w14:paraId="432B7293"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1EDFE60" w14:textId="77777777" w:rsidTr="00822D9D">
        <w:tc>
          <w:tcPr>
            <w:tcW w:w="0" w:type="auto"/>
            <w:shd w:val="clear" w:color="auto" w:fill="auto"/>
          </w:tcPr>
          <w:p w14:paraId="00ED2C87" w14:textId="77777777" w:rsidR="00AF0246" w:rsidRPr="00AF0246" w:rsidRDefault="00AF0246" w:rsidP="00AF0246">
            <w:pPr>
              <w:keepNext/>
              <w:keepLines/>
              <w:spacing w:after="0"/>
              <w:rPr>
                <w:rFonts w:ascii="Arial" w:hAnsi="Arial"/>
                <w:sz w:val="16"/>
              </w:rPr>
            </w:pPr>
            <w:r w:rsidRPr="00AF0246">
              <w:rPr>
                <w:rFonts w:ascii="Arial" w:hAnsi="Arial"/>
                <w:sz w:val="16"/>
              </w:rPr>
              <w:t>LEE, Moon-il</w:t>
            </w:r>
          </w:p>
        </w:tc>
        <w:tc>
          <w:tcPr>
            <w:tcW w:w="0" w:type="auto"/>
            <w:shd w:val="clear" w:color="auto" w:fill="auto"/>
          </w:tcPr>
          <w:p w14:paraId="25D1F935"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Belgium. LLC</w:t>
            </w:r>
          </w:p>
        </w:tc>
        <w:tc>
          <w:tcPr>
            <w:tcW w:w="0" w:type="auto"/>
            <w:shd w:val="clear" w:color="auto" w:fill="auto"/>
          </w:tcPr>
          <w:p w14:paraId="035228A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BD84C7D" w14:textId="77777777" w:rsidTr="00822D9D">
        <w:tc>
          <w:tcPr>
            <w:tcW w:w="0" w:type="auto"/>
            <w:shd w:val="clear" w:color="auto" w:fill="auto"/>
          </w:tcPr>
          <w:p w14:paraId="22445C1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LEE, </w:t>
            </w:r>
            <w:proofErr w:type="spellStart"/>
            <w:r w:rsidRPr="00AF0246">
              <w:rPr>
                <w:rFonts w:ascii="Arial" w:hAnsi="Arial"/>
                <w:sz w:val="16"/>
              </w:rPr>
              <w:t>Sangwon</w:t>
            </w:r>
            <w:proofErr w:type="spellEnd"/>
          </w:p>
        </w:tc>
        <w:tc>
          <w:tcPr>
            <w:tcW w:w="0" w:type="auto"/>
            <w:shd w:val="clear" w:color="auto" w:fill="auto"/>
          </w:tcPr>
          <w:p w14:paraId="338DC1D2"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60515936"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454C7878" w14:textId="77777777" w:rsidTr="00822D9D">
        <w:tc>
          <w:tcPr>
            <w:tcW w:w="0" w:type="auto"/>
            <w:shd w:val="clear" w:color="auto" w:fill="auto"/>
          </w:tcPr>
          <w:p w14:paraId="23FB2DBB" w14:textId="77777777" w:rsidR="00AF0246" w:rsidRPr="00AF0246" w:rsidRDefault="00AF0246" w:rsidP="00AF0246">
            <w:pPr>
              <w:keepNext/>
              <w:keepLines/>
              <w:spacing w:after="0"/>
              <w:rPr>
                <w:rFonts w:ascii="Arial" w:hAnsi="Arial"/>
                <w:sz w:val="16"/>
              </w:rPr>
            </w:pPr>
            <w:r w:rsidRPr="00AF0246">
              <w:rPr>
                <w:rFonts w:ascii="Arial" w:hAnsi="Arial"/>
                <w:sz w:val="16"/>
              </w:rPr>
              <w:t>LEI, Yu</w:t>
            </w:r>
          </w:p>
        </w:tc>
        <w:tc>
          <w:tcPr>
            <w:tcW w:w="0" w:type="auto"/>
            <w:shd w:val="clear" w:color="auto" w:fill="auto"/>
          </w:tcPr>
          <w:p w14:paraId="76161BFF" w14:textId="77777777" w:rsidR="00AF0246" w:rsidRPr="00AF0246" w:rsidRDefault="00AF0246" w:rsidP="00AF0246">
            <w:pPr>
              <w:keepNext/>
              <w:keepLines/>
              <w:spacing w:after="0"/>
              <w:rPr>
                <w:rFonts w:ascii="Arial" w:hAnsi="Arial"/>
                <w:sz w:val="16"/>
              </w:rPr>
            </w:pPr>
            <w:r w:rsidRPr="00AF0246">
              <w:rPr>
                <w:rFonts w:ascii="Arial" w:hAnsi="Arial"/>
                <w:sz w:val="16"/>
              </w:rPr>
              <w:t>Xiaomi Communications</w:t>
            </w:r>
          </w:p>
        </w:tc>
        <w:tc>
          <w:tcPr>
            <w:tcW w:w="0" w:type="auto"/>
            <w:shd w:val="clear" w:color="auto" w:fill="auto"/>
          </w:tcPr>
          <w:p w14:paraId="493D0743"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71EE701" w14:textId="77777777" w:rsidTr="00822D9D">
        <w:tc>
          <w:tcPr>
            <w:tcW w:w="0" w:type="auto"/>
            <w:shd w:val="clear" w:color="auto" w:fill="auto"/>
          </w:tcPr>
          <w:p w14:paraId="21B67959" w14:textId="77777777" w:rsidR="00AF0246" w:rsidRPr="00AF0246" w:rsidRDefault="00AF0246" w:rsidP="00AF0246">
            <w:pPr>
              <w:keepNext/>
              <w:keepLines/>
              <w:spacing w:after="0"/>
              <w:rPr>
                <w:rFonts w:ascii="Arial" w:hAnsi="Arial"/>
                <w:sz w:val="16"/>
              </w:rPr>
            </w:pPr>
            <w:r w:rsidRPr="00AF0246">
              <w:rPr>
                <w:rFonts w:ascii="Arial" w:hAnsi="Arial"/>
                <w:sz w:val="16"/>
              </w:rPr>
              <w:t>LEIS, Peter</w:t>
            </w:r>
          </w:p>
        </w:tc>
        <w:tc>
          <w:tcPr>
            <w:tcW w:w="0" w:type="auto"/>
            <w:shd w:val="clear" w:color="auto" w:fill="auto"/>
          </w:tcPr>
          <w:p w14:paraId="705A186E" w14:textId="77777777" w:rsidR="00AF0246" w:rsidRPr="00AF0246" w:rsidRDefault="00AF0246" w:rsidP="00AF0246">
            <w:pPr>
              <w:keepNext/>
              <w:keepLines/>
              <w:spacing w:after="0"/>
              <w:rPr>
                <w:rFonts w:ascii="Arial" w:hAnsi="Arial"/>
                <w:sz w:val="16"/>
              </w:rPr>
            </w:pPr>
            <w:r w:rsidRPr="00AF0246">
              <w:rPr>
                <w:rFonts w:ascii="Arial" w:hAnsi="Arial"/>
                <w:sz w:val="16"/>
              </w:rPr>
              <w:t>Nokia Germany</w:t>
            </w:r>
          </w:p>
        </w:tc>
        <w:tc>
          <w:tcPr>
            <w:tcW w:w="0" w:type="auto"/>
            <w:shd w:val="clear" w:color="auto" w:fill="auto"/>
          </w:tcPr>
          <w:p w14:paraId="4B6830A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37882EF" w14:textId="77777777" w:rsidTr="00822D9D">
        <w:tc>
          <w:tcPr>
            <w:tcW w:w="0" w:type="auto"/>
            <w:shd w:val="clear" w:color="auto" w:fill="auto"/>
          </w:tcPr>
          <w:p w14:paraId="779112F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 </w:t>
            </w:r>
            <w:proofErr w:type="spellStart"/>
            <w:r w:rsidRPr="00AF0246">
              <w:rPr>
                <w:rFonts w:ascii="Arial" w:hAnsi="Arial"/>
                <w:sz w:val="16"/>
              </w:rPr>
              <w:t>Mingxue</w:t>
            </w:r>
            <w:proofErr w:type="spellEnd"/>
          </w:p>
        </w:tc>
        <w:tc>
          <w:tcPr>
            <w:tcW w:w="0" w:type="auto"/>
            <w:shd w:val="clear" w:color="auto" w:fill="auto"/>
          </w:tcPr>
          <w:p w14:paraId="1392570B" w14:textId="77777777" w:rsidR="00AF0246" w:rsidRPr="00AF0246" w:rsidRDefault="00AF0246" w:rsidP="00AF0246">
            <w:pPr>
              <w:keepNext/>
              <w:keepLines/>
              <w:spacing w:after="0"/>
              <w:rPr>
                <w:rFonts w:ascii="Arial" w:hAnsi="Arial"/>
                <w:sz w:val="16"/>
              </w:rPr>
            </w:pPr>
            <w:r w:rsidRPr="00AF0246">
              <w:rPr>
                <w:rFonts w:ascii="Arial" w:hAnsi="Arial"/>
                <w:sz w:val="16"/>
              </w:rPr>
              <w:t>China Telecommunications</w:t>
            </w:r>
          </w:p>
        </w:tc>
        <w:tc>
          <w:tcPr>
            <w:tcW w:w="0" w:type="auto"/>
            <w:shd w:val="clear" w:color="auto" w:fill="auto"/>
          </w:tcPr>
          <w:p w14:paraId="7022007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6149676" w14:textId="77777777" w:rsidTr="00822D9D">
        <w:tc>
          <w:tcPr>
            <w:tcW w:w="0" w:type="auto"/>
            <w:shd w:val="clear" w:color="auto" w:fill="auto"/>
          </w:tcPr>
          <w:p w14:paraId="21440389" w14:textId="77777777" w:rsidR="00AF0246" w:rsidRPr="00AF0246" w:rsidRDefault="00AF0246" w:rsidP="00AF0246">
            <w:pPr>
              <w:keepNext/>
              <w:keepLines/>
              <w:spacing w:after="0"/>
              <w:rPr>
                <w:rFonts w:ascii="Arial" w:hAnsi="Arial"/>
                <w:sz w:val="16"/>
              </w:rPr>
            </w:pPr>
            <w:r w:rsidRPr="00AF0246">
              <w:rPr>
                <w:rFonts w:ascii="Arial" w:hAnsi="Arial"/>
                <w:sz w:val="16"/>
              </w:rPr>
              <w:t>LI, Zhijun</w:t>
            </w:r>
          </w:p>
        </w:tc>
        <w:tc>
          <w:tcPr>
            <w:tcW w:w="0" w:type="auto"/>
            <w:shd w:val="clear" w:color="auto" w:fill="auto"/>
          </w:tcPr>
          <w:p w14:paraId="49486A26" w14:textId="77777777" w:rsidR="00AF0246" w:rsidRPr="00AF0246" w:rsidRDefault="00AF0246" w:rsidP="00AF0246">
            <w:pPr>
              <w:keepNext/>
              <w:keepLines/>
              <w:spacing w:after="0"/>
              <w:rPr>
                <w:rFonts w:ascii="Arial" w:hAnsi="Arial"/>
                <w:sz w:val="16"/>
              </w:rPr>
            </w:pPr>
            <w:r w:rsidRPr="00AF0246">
              <w:rPr>
                <w:rFonts w:ascii="Arial" w:hAnsi="Arial"/>
                <w:sz w:val="16"/>
              </w:rPr>
              <w:t>ZONSON</w:t>
            </w:r>
          </w:p>
        </w:tc>
        <w:tc>
          <w:tcPr>
            <w:tcW w:w="0" w:type="auto"/>
            <w:shd w:val="clear" w:color="auto" w:fill="auto"/>
          </w:tcPr>
          <w:p w14:paraId="7A1D034D"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644CB1AB" w14:textId="77777777" w:rsidTr="00822D9D">
        <w:tc>
          <w:tcPr>
            <w:tcW w:w="0" w:type="auto"/>
            <w:shd w:val="clear" w:color="auto" w:fill="auto"/>
          </w:tcPr>
          <w:p w14:paraId="1EDCFF84" w14:textId="77777777" w:rsidR="00AF0246" w:rsidRPr="00AF0246" w:rsidRDefault="00AF0246" w:rsidP="00AF0246">
            <w:pPr>
              <w:keepNext/>
              <w:keepLines/>
              <w:spacing w:after="0"/>
              <w:rPr>
                <w:rFonts w:ascii="Arial" w:hAnsi="Arial"/>
                <w:sz w:val="16"/>
              </w:rPr>
            </w:pPr>
            <w:r w:rsidRPr="00AF0246">
              <w:rPr>
                <w:rFonts w:ascii="Arial" w:hAnsi="Arial"/>
                <w:sz w:val="16"/>
              </w:rPr>
              <w:t>LIANG, Shuang</w:t>
            </w:r>
          </w:p>
        </w:tc>
        <w:tc>
          <w:tcPr>
            <w:tcW w:w="0" w:type="auto"/>
            <w:shd w:val="clear" w:color="auto" w:fill="auto"/>
          </w:tcPr>
          <w:p w14:paraId="1F432BD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Nubia Technology </w:t>
            </w:r>
            <w:proofErr w:type="spellStart"/>
            <w:r w:rsidRPr="00AF0246">
              <w:rPr>
                <w:rFonts w:ascii="Arial" w:hAnsi="Arial"/>
                <w:sz w:val="16"/>
              </w:rPr>
              <w:t>Co.,Ltd</w:t>
            </w:r>
            <w:proofErr w:type="spellEnd"/>
          </w:p>
        </w:tc>
        <w:tc>
          <w:tcPr>
            <w:tcW w:w="0" w:type="auto"/>
            <w:shd w:val="clear" w:color="auto" w:fill="auto"/>
          </w:tcPr>
          <w:p w14:paraId="6EF5BC7B"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48C87C60" w14:textId="77777777" w:rsidTr="00822D9D">
        <w:tc>
          <w:tcPr>
            <w:tcW w:w="0" w:type="auto"/>
            <w:shd w:val="clear" w:color="auto" w:fill="auto"/>
          </w:tcPr>
          <w:p w14:paraId="6D48D80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LIANG, </w:t>
            </w:r>
            <w:proofErr w:type="spellStart"/>
            <w:r w:rsidRPr="00AF0246">
              <w:rPr>
                <w:rFonts w:ascii="Arial" w:hAnsi="Arial"/>
                <w:sz w:val="16"/>
              </w:rPr>
              <w:t>Tianmei</w:t>
            </w:r>
            <w:proofErr w:type="spellEnd"/>
          </w:p>
        </w:tc>
        <w:tc>
          <w:tcPr>
            <w:tcW w:w="0" w:type="auto"/>
            <w:shd w:val="clear" w:color="auto" w:fill="auto"/>
          </w:tcPr>
          <w:p w14:paraId="1E94FF8E" w14:textId="77777777" w:rsidR="00AF0246" w:rsidRPr="00AF0246" w:rsidRDefault="00AF0246" w:rsidP="00AF0246">
            <w:pPr>
              <w:keepNext/>
              <w:keepLines/>
              <w:spacing w:after="0"/>
              <w:rPr>
                <w:rFonts w:ascii="Arial" w:hAnsi="Arial"/>
                <w:sz w:val="16"/>
              </w:rPr>
            </w:pPr>
            <w:r w:rsidRPr="00AF0246">
              <w:rPr>
                <w:rFonts w:ascii="Arial" w:hAnsi="Arial"/>
                <w:sz w:val="16"/>
              </w:rPr>
              <w:t>Ericsson Limited</w:t>
            </w:r>
          </w:p>
        </w:tc>
        <w:tc>
          <w:tcPr>
            <w:tcW w:w="0" w:type="auto"/>
            <w:shd w:val="clear" w:color="auto" w:fill="auto"/>
          </w:tcPr>
          <w:p w14:paraId="551CB13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210F1DE" w14:textId="77777777" w:rsidTr="00822D9D">
        <w:tc>
          <w:tcPr>
            <w:tcW w:w="0" w:type="auto"/>
            <w:shd w:val="clear" w:color="auto" w:fill="auto"/>
          </w:tcPr>
          <w:p w14:paraId="4E585B72" w14:textId="77777777" w:rsidR="00AF0246" w:rsidRPr="00AF0246" w:rsidRDefault="00AF0246" w:rsidP="00AF0246">
            <w:pPr>
              <w:keepNext/>
              <w:keepLines/>
              <w:spacing w:after="0"/>
              <w:rPr>
                <w:rFonts w:ascii="Arial" w:hAnsi="Arial"/>
                <w:sz w:val="16"/>
              </w:rPr>
            </w:pPr>
            <w:r w:rsidRPr="00AF0246">
              <w:rPr>
                <w:rFonts w:ascii="Arial" w:hAnsi="Arial"/>
                <w:sz w:val="16"/>
              </w:rPr>
              <w:t>LIEBHART, Rainer</w:t>
            </w:r>
          </w:p>
        </w:tc>
        <w:tc>
          <w:tcPr>
            <w:tcW w:w="0" w:type="auto"/>
            <w:shd w:val="clear" w:color="auto" w:fill="auto"/>
          </w:tcPr>
          <w:p w14:paraId="2EB905D2" w14:textId="77777777" w:rsidR="00AF0246" w:rsidRPr="00AF0246" w:rsidRDefault="00AF0246" w:rsidP="00AF0246">
            <w:pPr>
              <w:keepNext/>
              <w:keepLines/>
              <w:spacing w:after="0"/>
              <w:rPr>
                <w:rFonts w:ascii="Arial" w:hAnsi="Arial"/>
                <w:sz w:val="16"/>
              </w:rPr>
            </w:pPr>
            <w:r w:rsidRPr="00AF0246">
              <w:rPr>
                <w:rFonts w:ascii="Arial" w:hAnsi="Arial"/>
                <w:sz w:val="16"/>
              </w:rPr>
              <w:t>Nokia UK</w:t>
            </w:r>
          </w:p>
        </w:tc>
        <w:tc>
          <w:tcPr>
            <w:tcW w:w="0" w:type="auto"/>
            <w:shd w:val="clear" w:color="auto" w:fill="auto"/>
          </w:tcPr>
          <w:p w14:paraId="0B21283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D6D7C31" w14:textId="77777777" w:rsidTr="00822D9D">
        <w:tc>
          <w:tcPr>
            <w:tcW w:w="0" w:type="auto"/>
            <w:shd w:val="clear" w:color="auto" w:fill="auto"/>
          </w:tcPr>
          <w:p w14:paraId="2F1B9F5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LIN, </w:t>
            </w:r>
            <w:proofErr w:type="spellStart"/>
            <w:r w:rsidRPr="00AF0246">
              <w:rPr>
                <w:rFonts w:ascii="Arial" w:hAnsi="Arial"/>
                <w:sz w:val="16"/>
              </w:rPr>
              <w:t>YuanChieh</w:t>
            </w:r>
            <w:proofErr w:type="spellEnd"/>
            <w:r w:rsidRPr="00AF0246">
              <w:rPr>
                <w:rFonts w:ascii="Arial" w:hAnsi="Arial"/>
                <w:sz w:val="16"/>
              </w:rPr>
              <w:t xml:space="preserve"> (Carlson)</w:t>
            </w:r>
          </w:p>
        </w:tc>
        <w:tc>
          <w:tcPr>
            <w:tcW w:w="0" w:type="auto"/>
            <w:shd w:val="clear" w:color="auto" w:fill="auto"/>
          </w:tcPr>
          <w:p w14:paraId="51BD0108" w14:textId="77777777" w:rsidR="00AF0246" w:rsidRPr="00AF0246" w:rsidRDefault="00AF0246" w:rsidP="00AF0246">
            <w:pPr>
              <w:keepNext/>
              <w:keepLines/>
              <w:spacing w:after="0"/>
              <w:rPr>
                <w:rFonts w:ascii="Arial" w:hAnsi="Arial"/>
                <w:sz w:val="16"/>
              </w:rPr>
            </w:pPr>
            <w:r w:rsidRPr="00AF0246">
              <w:rPr>
                <w:rFonts w:ascii="Arial" w:hAnsi="Arial"/>
                <w:sz w:val="16"/>
              </w:rPr>
              <w:t>MediaTek (Chengdu) Inc.</w:t>
            </w:r>
          </w:p>
        </w:tc>
        <w:tc>
          <w:tcPr>
            <w:tcW w:w="0" w:type="auto"/>
            <w:shd w:val="clear" w:color="auto" w:fill="auto"/>
          </w:tcPr>
          <w:p w14:paraId="5ADD78BB"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2FEADE0" w14:textId="77777777" w:rsidTr="00822D9D">
        <w:tc>
          <w:tcPr>
            <w:tcW w:w="0" w:type="auto"/>
            <w:shd w:val="clear" w:color="auto" w:fill="auto"/>
          </w:tcPr>
          <w:p w14:paraId="6C4250F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LIU, </w:t>
            </w:r>
            <w:proofErr w:type="spellStart"/>
            <w:r w:rsidRPr="00AF0246">
              <w:rPr>
                <w:rFonts w:ascii="Arial" w:hAnsi="Arial"/>
                <w:sz w:val="16"/>
              </w:rPr>
              <w:t>Jianning</w:t>
            </w:r>
            <w:proofErr w:type="spellEnd"/>
            <w:r w:rsidRPr="00AF0246">
              <w:rPr>
                <w:rFonts w:ascii="Arial" w:hAnsi="Arial"/>
                <w:sz w:val="16"/>
              </w:rPr>
              <w:t>(Carry)</w:t>
            </w:r>
          </w:p>
        </w:tc>
        <w:tc>
          <w:tcPr>
            <w:tcW w:w="0" w:type="auto"/>
            <w:shd w:val="clear" w:color="auto" w:fill="auto"/>
          </w:tcPr>
          <w:p w14:paraId="47292CF5" w14:textId="77777777" w:rsidR="00AF0246" w:rsidRPr="00AF0246" w:rsidRDefault="00AF0246" w:rsidP="00AF0246">
            <w:pPr>
              <w:keepNext/>
              <w:keepLines/>
              <w:spacing w:after="0"/>
              <w:rPr>
                <w:rFonts w:ascii="Arial" w:hAnsi="Arial"/>
                <w:sz w:val="16"/>
              </w:rPr>
            </w:pPr>
            <w:r w:rsidRPr="00AF0246">
              <w:rPr>
                <w:rFonts w:ascii="Arial" w:hAnsi="Arial"/>
                <w:sz w:val="16"/>
              </w:rPr>
              <w:t>Beijing Xiaomi Software Tech</w:t>
            </w:r>
          </w:p>
        </w:tc>
        <w:tc>
          <w:tcPr>
            <w:tcW w:w="0" w:type="auto"/>
            <w:shd w:val="clear" w:color="auto" w:fill="auto"/>
          </w:tcPr>
          <w:p w14:paraId="11AE9E61"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19F28AF9" w14:textId="77777777" w:rsidTr="00822D9D">
        <w:tc>
          <w:tcPr>
            <w:tcW w:w="0" w:type="auto"/>
            <w:shd w:val="clear" w:color="auto" w:fill="auto"/>
          </w:tcPr>
          <w:p w14:paraId="2F6164E2"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LIU, </w:t>
            </w:r>
            <w:proofErr w:type="spellStart"/>
            <w:r w:rsidRPr="00AF0246">
              <w:rPr>
                <w:rFonts w:ascii="Arial" w:hAnsi="Arial"/>
                <w:sz w:val="16"/>
              </w:rPr>
              <w:t>Qingfen</w:t>
            </w:r>
            <w:proofErr w:type="spellEnd"/>
          </w:p>
        </w:tc>
        <w:tc>
          <w:tcPr>
            <w:tcW w:w="0" w:type="auto"/>
            <w:shd w:val="clear" w:color="auto" w:fill="auto"/>
          </w:tcPr>
          <w:p w14:paraId="46680B57"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Japan K.K.</w:t>
            </w:r>
          </w:p>
        </w:tc>
        <w:tc>
          <w:tcPr>
            <w:tcW w:w="0" w:type="auto"/>
            <w:shd w:val="clear" w:color="auto" w:fill="auto"/>
          </w:tcPr>
          <w:p w14:paraId="2087EF42"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7D3F018B" w14:textId="77777777" w:rsidTr="00822D9D">
        <w:tc>
          <w:tcPr>
            <w:tcW w:w="0" w:type="auto"/>
            <w:shd w:val="clear" w:color="auto" w:fill="auto"/>
          </w:tcPr>
          <w:p w14:paraId="08CA3DB0" w14:textId="77777777" w:rsidR="00AF0246" w:rsidRPr="00AF0246" w:rsidRDefault="00AF0246" w:rsidP="00AF0246">
            <w:pPr>
              <w:keepNext/>
              <w:keepLines/>
              <w:spacing w:after="0"/>
              <w:rPr>
                <w:rFonts w:ascii="Arial" w:hAnsi="Arial"/>
                <w:sz w:val="16"/>
              </w:rPr>
            </w:pPr>
            <w:r w:rsidRPr="00AF0246">
              <w:rPr>
                <w:rFonts w:ascii="Arial" w:hAnsi="Arial"/>
                <w:sz w:val="16"/>
              </w:rPr>
              <w:t>LOTFALLAH, Osama</w:t>
            </w:r>
          </w:p>
        </w:tc>
        <w:tc>
          <w:tcPr>
            <w:tcW w:w="0" w:type="auto"/>
            <w:shd w:val="clear" w:color="auto" w:fill="auto"/>
          </w:tcPr>
          <w:p w14:paraId="51AD4A80" w14:textId="77777777" w:rsidR="00AF0246" w:rsidRPr="00AF0246" w:rsidRDefault="00AF0246" w:rsidP="00AF0246">
            <w:pPr>
              <w:keepNext/>
              <w:keepLines/>
              <w:spacing w:after="0"/>
              <w:rPr>
                <w:rFonts w:ascii="Arial" w:hAnsi="Arial"/>
                <w:sz w:val="16"/>
              </w:rPr>
            </w:pPr>
            <w:r w:rsidRPr="00AF0246">
              <w:rPr>
                <w:rFonts w:ascii="Arial" w:hAnsi="Arial"/>
                <w:sz w:val="16"/>
              </w:rPr>
              <w:t>QUALCOMM JAPAN LLC.</w:t>
            </w:r>
          </w:p>
        </w:tc>
        <w:tc>
          <w:tcPr>
            <w:tcW w:w="0" w:type="auto"/>
            <w:shd w:val="clear" w:color="auto" w:fill="auto"/>
          </w:tcPr>
          <w:p w14:paraId="000FE7DF"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67C22763" w14:textId="77777777" w:rsidTr="00822D9D">
        <w:tc>
          <w:tcPr>
            <w:tcW w:w="0" w:type="auto"/>
            <w:shd w:val="clear" w:color="auto" w:fill="auto"/>
          </w:tcPr>
          <w:p w14:paraId="752B1FCA" w14:textId="77777777" w:rsidR="00AF0246" w:rsidRPr="00AF0246" w:rsidRDefault="00AF0246" w:rsidP="00AF0246">
            <w:pPr>
              <w:keepNext/>
              <w:keepLines/>
              <w:spacing w:after="0"/>
              <w:rPr>
                <w:rFonts w:ascii="Arial" w:hAnsi="Arial"/>
                <w:sz w:val="16"/>
              </w:rPr>
            </w:pPr>
            <w:r w:rsidRPr="00AF0246">
              <w:rPr>
                <w:rFonts w:ascii="Arial" w:hAnsi="Arial"/>
                <w:sz w:val="16"/>
              </w:rPr>
              <w:t>LU, Fei</w:t>
            </w:r>
          </w:p>
        </w:tc>
        <w:tc>
          <w:tcPr>
            <w:tcW w:w="0" w:type="auto"/>
            <w:shd w:val="clear" w:color="auto" w:fill="auto"/>
          </w:tcPr>
          <w:p w14:paraId="126F7E66" w14:textId="77777777" w:rsidR="00AF0246" w:rsidRPr="00AF0246" w:rsidRDefault="00AF0246" w:rsidP="00AF0246">
            <w:pPr>
              <w:keepNext/>
              <w:keepLines/>
              <w:spacing w:after="0"/>
              <w:rPr>
                <w:rFonts w:ascii="Arial" w:hAnsi="Arial"/>
                <w:sz w:val="16"/>
              </w:rPr>
            </w:pPr>
            <w:r w:rsidRPr="00AF0246">
              <w:rPr>
                <w:rFonts w:ascii="Arial" w:hAnsi="Arial"/>
                <w:sz w:val="16"/>
              </w:rPr>
              <w:t>Chengdu OPPO Mobile Com. corp.</w:t>
            </w:r>
          </w:p>
        </w:tc>
        <w:tc>
          <w:tcPr>
            <w:tcW w:w="0" w:type="auto"/>
            <w:shd w:val="clear" w:color="auto" w:fill="auto"/>
          </w:tcPr>
          <w:p w14:paraId="5A50C5D3"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AFF6CDE" w14:textId="77777777" w:rsidTr="00822D9D">
        <w:tc>
          <w:tcPr>
            <w:tcW w:w="0" w:type="auto"/>
            <w:shd w:val="clear" w:color="auto" w:fill="auto"/>
          </w:tcPr>
          <w:p w14:paraId="1E6DE4D9" w14:textId="77777777" w:rsidR="00AF0246" w:rsidRPr="00AF0246" w:rsidRDefault="00AF0246" w:rsidP="00AF0246">
            <w:pPr>
              <w:keepNext/>
              <w:keepLines/>
              <w:spacing w:after="0"/>
              <w:rPr>
                <w:rFonts w:ascii="Arial" w:hAnsi="Arial"/>
                <w:sz w:val="16"/>
              </w:rPr>
            </w:pPr>
            <w:r w:rsidRPr="00AF0246">
              <w:rPr>
                <w:rFonts w:ascii="Arial" w:hAnsi="Arial"/>
                <w:sz w:val="16"/>
              </w:rPr>
              <w:t>LU, Wei</w:t>
            </w:r>
          </w:p>
        </w:tc>
        <w:tc>
          <w:tcPr>
            <w:tcW w:w="0" w:type="auto"/>
            <w:shd w:val="clear" w:color="auto" w:fill="auto"/>
          </w:tcPr>
          <w:p w14:paraId="78F1112D" w14:textId="77777777" w:rsidR="00AF0246" w:rsidRPr="00AF0246" w:rsidRDefault="00AF0246" w:rsidP="00AF0246">
            <w:pPr>
              <w:keepNext/>
              <w:keepLines/>
              <w:spacing w:after="0"/>
              <w:rPr>
                <w:rFonts w:ascii="Arial" w:hAnsi="Arial"/>
                <w:sz w:val="16"/>
              </w:rPr>
            </w:pPr>
            <w:r w:rsidRPr="00AF0246">
              <w:rPr>
                <w:rFonts w:ascii="Arial" w:hAnsi="Arial"/>
                <w:sz w:val="16"/>
              </w:rPr>
              <w:t>Xiaomi Technology</w:t>
            </w:r>
          </w:p>
        </w:tc>
        <w:tc>
          <w:tcPr>
            <w:tcW w:w="0" w:type="auto"/>
            <w:shd w:val="clear" w:color="auto" w:fill="auto"/>
          </w:tcPr>
          <w:p w14:paraId="532CDBF7"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1DAE126" w14:textId="77777777" w:rsidTr="00822D9D">
        <w:tc>
          <w:tcPr>
            <w:tcW w:w="0" w:type="auto"/>
            <w:shd w:val="clear" w:color="auto" w:fill="auto"/>
          </w:tcPr>
          <w:p w14:paraId="34006E32" w14:textId="77777777" w:rsidR="00AF0246" w:rsidRPr="00AF0246" w:rsidRDefault="00AF0246" w:rsidP="00AF0246">
            <w:pPr>
              <w:keepNext/>
              <w:keepLines/>
              <w:spacing w:after="0"/>
              <w:rPr>
                <w:rFonts w:ascii="Arial" w:hAnsi="Arial"/>
                <w:sz w:val="16"/>
              </w:rPr>
            </w:pPr>
            <w:r w:rsidRPr="00AF0246">
              <w:rPr>
                <w:rFonts w:ascii="Arial" w:hAnsi="Arial"/>
                <w:sz w:val="16"/>
              </w:rPr>
              <w:t>LU, Yang</w:t>
            </w:r>
          </w:p>
        </w:tc>
        <w:tc>
          <w:tcPr>
            <w:tcW w:w="0" w:type="auto"/>
            <w:shd w:val="clear" w:color="auto" w:fill="auto"/>
          </w:tcPr>
          <w:p w14:paraId="0F903D39"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Vodafone </w:t>
            </w:r>
            <w:proofErr w:type="spellStart"/>
            <w:r w:rsidRPr="00AF0246">
              <w:rPr>
                <w:rFonts w:ascii="Arial" w:hAnsi="Arial"/>
                <w:sz w:val="16"/>
              </w:rPr>
              <w:t>Telekomünikasyon</w:t>
            </w:r>
            <w:proofErr w:type="spellEnd"/>
            <w:r w:rsidRPr="00AF0246">
              <w:rPr>
                <w:rFonts w:ascii="Arial" w:hAnsi="Arial"/>
                <w:sz w:val="16"/>
              </w:rPr>
              <w:t xml:space="preserve"> A.S.</w:t>
            </w:r>
          </w:p>
        </w:tc>
        <w:tc>
          <w:tcPr>
            <w:tcW w:w="0" w:type="auto"/>
            <w:shd w:val="clear" w:color="auto" w:fill="auto"/>
          </w:tcPr>
          <w:p w14:paraId="2B896B0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0A853E6" w14:textId="77777777" w:rsidTr="00822D9D">
        <w:tc>
          <w:tcPr>
            <w:tcW w:w="0" w:type="auto"/>
            <w:shd w:val="clear" w:color="auto" w:fill="auto"/>
          </w:tcPr>
          <w:p w14:paraId="54FC5C33" w14:textId="77777777" w:rsidR="00AF0246" w:rsidRPr="00AF0246" w:rsidRDefault="00AF0246" w:rsidP="00AF0246">
            <w:pPr>
              <w:keepNext/>
              <w:keepLines/>
              <w:spacing w:after="0"/>
              <w:rPr>
                <w:rFonts w:ascii="Arial" w:hAnsi="Arial"/>
                <w:sz w:val="16"/>
              </w:rPr>
            </w:pPr>
            <w:r w:rsidRPr="00AF0246">
              <w:rPr>
                <w:rFonts w:ascii="Arial" w:hAnsi="Arial"/>
                <w:sz w:val="16"/>
              </w:rPr>
              <w:t>LUETZENKIRCHEN, Thomas</w:t>
            </w:r>
          </w:p>
        </w:tc>
        <w:tc>
          <w:tcPr>
            <w:tcW w:w="0" w:type="auto"/>
            <w:shd w:val="clear" w:color="auto" w:fill="auto"/>
          </w:tcPr>
          <w:p w14:paraId="7069F1DB" w14:textId="77777777" w:rsidR="00AF0246" w:rsidRPr="00AF0246" w:rsidRDefault="00AF0246" w:rsidP="00AF0246">
            <w:pPr>
              <w:keepNext/>
              <w:keepLines/>
              <w:spacing w:after="0"/>
              <w:rPr>
                <w:rFonts w:ascii="Arial" w:hAnsi="Arial"/>
                <w:sz w:val="16"/>
              </w:rPr>
            </w:pPr>
            <w:r w:rsidRPr="00AF0246">
              <w:rPr>
                <w:rFonts w:ascii="Arial" w:hAnsi="Arial"/>
                <w:sz w:val="16"/>
              </w:rPr>
              <w:t>Intel Deutschland GmbH</w:t>
            </w:r>
          </w:p>
        </w:tc>
        <w:tc>
          <w:tcPr>
            <w:tcW w:w="0" w:type="auto"/>
            <w:shd w:val="clear" w:color="auto" w:fill="auto"/>
          </w:tcPr>
          <w:p w14:paraId="2B705CE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0CA099D" w14:textId="77777777" w:rsidTr="00822D9D">
        <w:tc>
          <w:tcPr>
            <w:tcW w:w="0" w:type="auto"/>
            <w:shd w:val="clear" w:color="auto" w:fill="auto"/>
          </w:tcPr>
          <w:p w14:paraId="24A75375" w14:textId="77777777" w:rsidR="00AF0246" w:rsidRPr="00AF0246" w:rsidRDefault="00AF0246" w:rsidP="00AF0246">
            <w:pPr>
              <w:keepNext/>
              <w:keepLines/>
              <w:spacing w:after="0"/>
              <w:rPr>
                <w:rFonts w:ascii="Arial" w:hAnsi="Arial"/>
                <w:sz w:val="16"/>
              </w:rPr>
            </w:pPr>
            <w:r w:rsidRPr="00AF0246">
              <w:rPr>
                <w:rFonts w:ascii="Arial" w:hAnsi="Arial"/>
                <w:sz w:val="16"/>
              </w:rPr>
              <w:t>LUKACS, Don</w:t>
            </w:r>
          </w:p>
        </w:tc>
        <w:tc>
          <w:tcPr>
            <w:tcW w:w="0" w:type="auto"/>
            <w:shd w:val="clear" w:color="auto" w:fill="auto"/>
          </w:tcPr>
          <w:p w14:paraId="42396C1F"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Perspecta</w:t>
            </w:r>
            <w:proofErr w:type="spellEnd"/>
            <w:r w:rsidRPr="00AF0246">
              <w:rPr>
                <w:rFonts w:ascii="Arial" w:hAnsi="Arial"/>
                <w:sz w:val="16"/>
              </w:rPr>
              <w:t xml:space="preserve"> Labs Inc.</w:t>
            </w:r>
          </w:p>
        </w:tc>
        <w:tc>
          <w:tcPr>
            <w:tcW w:w="0" w:type="auto"/>
            <w:shd w:val="clear" w:color="auto" w:fill="auto"/>
          </w:tcPr>
          <w:p w14:paraId="2FF5B914"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DDC01D0" w14:textId="77777777" w:rsidTr="00822D9D">
        <w:tc>
          <w:tcPr>
            <w:tcW w:w="0" w:type="auto"/>
            <w:shd w:val="clear" w:color="auto" w:fill="auto"/>
          </w:tcPr>
          <w:p w14:paraId="61DF7B3D" w14:textId="77777777" w:rsidR="00AF0246" w:rsidRPr="00AF0246" w:rsidRDefault="00AF0246" w:rsidP="00AF0246">
            <w:pPr>
              <w:keepNext/>
              <w:keepLines/>
              <w:spacing w:after="0"/>
              <w:rPr>
                <w:rFonts w:ascii="Arial" w:hAnsi="Arial"/>
                <w:sz w:val="16"/>
              </w:rPr>
            </w:pPr>
            <w:r w:rsidRPr="00AF0246">
              <w:rPr>
                <w:rFonts w:ascii="Arial" w:hAnsi="Arial"/>
                <w:sz w:val="16"/>
              </w:rPr>
              <w:t>M VAMANAN, Sudeep</w:t>
            </w:r>
          </w:p>
        </w:tc>
        <w:tc>
          <w:tcPr>
            <w:tcW w:w="0" w:type="auto"/>
            <w:shd w:val="clear" w:color="auto" w:fill="auto"/>
          </w:tcPr>
          <w:p w14:paraId="5587BDA2" w14:textId="77777777" w:rsidR="00AF0246" w:rsidRPr="00AF0246" w:rsidRDefault="00AF0246" w:rsidP="00AF0246">
            <w:pPr>
              <w:keepNext/>
              <w:keepLines/>
              <w:spacing w:after="0"/>
              <w:rPr>
                <w:rFonts w:ascii="Arial" w:hAnsi="Arial"/>
                <w:sz w:val="16"/>
              </w:rPr>
            </w:pPr>
            <w:r w:rsidRPr="00AF0246">
              <w:rPr>
                <w:rFonts w:ascii="Arial" w:hAnsi="Arial"/>
                <w:sz w:val="16"/>
              </w:rPr>
              <w:t>Apple AB</w:t>
            </w:r>
          </w:p>
        </w:tc>
        <w:tc>
          <w:tcPr>
            <w:tcW w:w="0" w:type="auto"/>
            <w:shd w:val="clear" w:color="auto" w:fill="auto"/>
          </w:tcPr>
          <w:p w14:paraId="5382D96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4BF8C39" w14:textId="77777777" w:rsidTr="00822D9D">
        <w:tc>
          <w:tcPr>
            <w:tcW w:w="0" w:type="auto"/>
            <w:shd w:val="clear" w:color="auto" w:fill="auto"/>
          </w:tcPr>
          <w:p w14:paraId="5C3E72E2"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MA, </w:t>
            </w:r>
            <w:proofErr w:type="spellStart"/>
            <w:r w:rsidRPr="00AF0246">
              <w:rPr>
                <w:rFonts w:ascii="Arial" w:hAnsi="Arial"/>
                <w:sz w:val="16"/>
              </w:rPr>
              <w:t>xiaofei</w:t>
            </w:r>
            <w:proofErr w:type="spellEnd"/>
          </w:p>
        </w:tc>
        <w:tc>
          <w:tcPr>
            <w:tcW w:w="0" w:type="auto"/>
            <w:shd w:val="clear" w:color="auto" w:fill="auto"/>
          </w:tcPr>
          <w:p w14:paraId="62CA3EA3" w14:textId="77777777" w:rsidR="00AF0246" w:rsidRPr="00AF0246" w:rsidRDefault="00AF0246" w:rsidP="00AF0246">
            <w:pPr>
              <w:keepNext/>
              <w:keepLines/>
              <w:spacing w:after="0"/>
              <w:rPr>
                <w:rFonts w:ascii="Arial" w:hAnsi="Arial"/>
                <w:sz w:val="16"/>
              </w:rPr>
            </w:pPr>
            <w:r w:rsidRPr="00AF0246">
              <w:rPr>
                <w:rFonts w:ascii="Arial" w:hAnsi="Arial"/>
                <w:sz w:val="16"/>
              </w:rPr>
              <w:t>TD Tech Ltd</w:t>
            </w:r>
          </w:p>
        </w:tc>
        <w:tc>
          <w:tcPr>
            <w:tcW w:w="0" w:type="auto"/>
            <w:shd w:val="clear" w:color="auto" w:fill="auto"/>
          </w:tcPr>
          <w:p w14:paraId="03D1DAB2"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F64A3F0" w14:textId="77777777" w:rsidTr="00822D9D">
        <w:tc>
          <w:tcPr>
            <w:tcW w:w="0" w:type="auto"/>
            <w:shd w:val="clear" w:color="auto" w:fill="auto"/>
          </w:tcPr>
          <w:p w14:paraId="63732AF7" w14:textId="77777777" w:rsidR="00AF0246" w:rsidRPr="00AF0246" w:rsidRDefault="00AF0246" w:rsidP="00AF0246">
            <w:pPr>
              <w:keepNext/>
              <w:keepLines/>
              <w:spacing w:after="0"/>
              <w:rPr>
                <w:rFonts w:ascii="Arial" w:hAnsi="Arial"/>
                <w:sz w:val="16"/>
              </w:rPr>
            </w:pPr>
            <w:r w:rsidRPr="00AF0246">
              <w:rPr>
                <w:rFonts w:ascii="Arial" w:hAnsi="Arial"/>
                <w:sz w:val="16"/>
              </w:rPr>
              <w:t>MASUDA, Yoko</w:t>
            </w:r>
          </w:p>
        </w:tc>
        <w:tc>
          <w:tcPr>
            <w:tcW w:w="0" w:type="auto"/>
            <w:shd w:val="clear" w:color="auto" w:fill="auto"/>
          </w:tcPr>
          <w:p w14:paraId="544431C7" w14:textId="77777777" w:rsidR="00AF0246" w:rsidRPr="00AF0246" w:rsidRDefault="00AF0246" w:rsidP="00AF0246">
            <w:pPr>
              <w:keepNext/>
              <w:keepLines/>
              <w:spacing w:after="0"/>
              <w:rPr>
                <w:rFonts w:ascii="Arial" w:hAnsi="Arial"/>
                <w:sz w:val="16"/>
              </w:rPr>
            </w:pPr>
            <w:r w:rsidRPr="00AF0246">
              <w:rPr>
                <w:rFonts w:ascii="Arial" w:hAnsi="Arial"/>
                <w:sz w:val="16"/>
              </w:rPr>
              <w:t>SHARP Corporation</w:t>
            </w:r>
          </w:p>
        </w:tc>
        <w:tc>
          <w:tcPr>
            <w:tcW w:w="0" w:type="auto"/>
            <w:shd w:val="clear" w:color="auto" w:fill="auto"/>
          </w:tcPr>
          <w:p w14:paraId="57367649"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53AD2309" w14:textId="77777777" w:rsidTr="00822D9D">
        <w:tc>
          <w:tcPr>
            <w:tcW w:w="0" w:type="auto"/>
            <w:shd w:val="clear" w:color="auto" w:fill="auto"/>
          </w:tcPr>
          <w:p w14:paraId="32F20ABA" w14:textId="77777777" w:rsidR="00AF0246" w:rsidRPr="00AF0246" w:rsidRDefault="00AF0246" w:rsidP="00AF0246">
            <w:pPr>
              <w:keepNext/>
              <w:keepLines/>
              <w:spacing w:after="0"/>
              <w:rPr>
                <w:rFonts w:ascii="Arial" w:hAnsi="Arial"/>
                <w:sz w:val="16"/>
              </w:rPr>
            </w:pPr>
            <w:r w:rsidRPr="00AF0246">
              <w:rPr>
                <w:rFonts w:ascii="Arial" w:hAnsi="Arial"/>
                <w:sz w:val="16"/>
              </w:rPr>
              <w:t>MAYALIL, Stanley</w:t>
            </w:r>
          </w:p>
        </w:tc>
        <w:tc>
          <w:tcPr>
            <w:tcW w:w="0" w:type="auto"/>
            <w:shd w:val="clear" w:color="auto" w:fill="auto"/>
          </w:tcPr>
          <w:p w14:paraId="0A924190" w14:textId="77777777" w:rsidR="00AF0246" w:rsidRPr="00AF0246" w:rsidRDefault="00AF0246" w:rsidP="00AF0246">
            <w:pPr>
              <w:keepNext/>
              <w:keepLines/>
              <w:spacing w:after="0"/>
              <w:rPr>
                <w:rFonts w:ascii="Arial" w:hAnsi="Arial"/>
                <w:sz w:val="16"/>
              </w:rPr>
            </w:pPr>
            <w:r w:rsidRPr="00AF0246">
              <w:rPr>
                <w:rFonts w:ascii="Arial" w:hAnsi="Arial"/>
                <w:sz w:val="16"/>
              </w:rPr>
              <w:t>Apple GmbH</w:t>
            </w:r>
          </w:p>
        </w:tc>
        <w:tc>
          <w:tcPr>
            <w:tcW w:w="0" w:type="auto"/>
            <w:shd w:val="clear" w:color="auto" w:fill="auto"/>
          </w:tcPr>
          <w:p w14:paraId="27E9E97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8F95036" w14:textId="77777777" w:rsidTr="00822D9D">
        <w:tc>
          <w:tcPr>
            <w:tcW w:w="0" w:type="auto"/>
            <w:shd w:val="clear" w:color="auto" w:fill="auto"/>
          </w:tcPr>
          <w:p w14:paraId="3425F6B3" w14:textId="77777777" w:rsidR="00AF0246" w:rsidRPr="00AF0246" w:rsidRDefault="00AF0246" w:rsidP="00AF0246">
            <w:pPr>
              <w:keepNext/>
              <w:keepLines/>
              <w:spacing w:after="0"/>
              <w:rPr>
                <w:rFonts w:ascii="Arial" w:hAnsi="Arial"/>
                <w:sz w:val="16"/>
              </w:rPr>
            </w:pPr>
            <w:r w:rsidRPr="00AF0246">
              <w:rPr>
                <w:rFonts w:ascii="Arial" w:hAnsi="Arial"/>
                <w:sz w:val="16"/>
              </w:rPr>
              <w:t>MERINO VAZQUEZ, Emiliano</w:t>
            </w:r>
          </w:p>
        </w:tc>
        <w:tc>
          <w:tcPr>
            <w:tcW w:w="0" w:type="auto"/>
            <w:shd w:val="clear" w:color="auto" w:fill="auto"/>
          </w:tcPr>
          <w:p w14:paraId="2F75F01E"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Ericsson </w:t>
            </w:r>
            <w:proofErr w:type="spellStart"/>
            <w:r w:rsidRPr="00AF0246">
              <w:rPr>
                <w:rFonts w:ascii="Arial" w:hAnsi="Arial"/>
                <w:sz w:val="16"/>
              </w:rPr>
              <w:t>España</w:t>
            </w:r>
            <w:proofErr w:type="spellEnd"/>
            <w:r w:rsidRPr="00AF0246">
              <w:rPr>
                <w:rFonts w:ascii="Arial" w:hAnsi="Arial"/>
                <w:sz w:val="16"/>
              </w:rPr>
              <w:t xml:space="preserve"> S.A.</w:t>
            </w:r>
          </w:p>
        </w:tc>
        <w:tc>
          <w:tcPr>
            <w:tcW w:w="0" w:type="auto"/>
            <w:shd w:val="clear" w:color="auto" w:fill="auto"/>
          </w:tcPr>
          <w:p w14:paraId="5A89867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09480C9" w14:textId="77777777" w:rsidTr="00822D9D">
        <w:tc>
          <w:tcPr>
            <w:tcW w:w="0" w:type="auto"/>
            <w:shd w:val="clear" w:color="auto" w:fill="auto"/>
          </w:tcPr>
          <w:p w14:paraId="3F87098C" w14:textId="77777777" w:rsidR="00AF0246" w:rsidRPr="00AF0246" w:rsidRDefault="00AF0246" w:rsidP="00AF0246">
            <w:pPr>
              <w:keepNext/>
              <w:keepLines/>
              <w:spacing w:after="0"/>
              <w:rPr>
                <w:rFonts w:ascii="Arial" w:hAnsi="Arial"/>
                <w:sz w:val="16"/>
              </w:rPr>
            </w:pPr>
            <w:r w:rsidRPr="00AF0246">
              <w:rPr>
                <w:rFonts w:ascii="Arial" w:hAnsi="Arial"/>
                <w:sz w:val="16"/>
              </w:rPr>
              <w:t>MILLER, James</w:t>
            </w:r>
          </w:p>
        </w:tc>
        <w:tc>
          <w:tcPr>
            <w:tcW w:w="0" w:type="auto"/>
            <w:shd w:val="clear" w:color="auto" w:fill="auto"/>
          </w:tcPr>
          <w:p w14:paraId="3A862936"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Germany GmbH</w:t>
            </w:r>
          </w:p>
        </w:tc>
        <w:tc>
          <w:tcPr>
            <w:tcW w:w="0" w:type="auto"/>
            <w:shd w:val="clear" w:color="auto" w:fill="auto"/>
          </w:tcPr>
          <w:p w14:paraId="47E7BEE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B991A70" w14:textId="77777777" w:rsidTr="00822D9D">
        <w:tc>
          <w:tcPr>
            <w:tcW w:w="0" w:type="auto"/>
            <w:shd w:val="clear" w:color="auto" w:fill="auto"/>
          </w:tcPr>
          <w:p w14:paraId="7C1D6E11" w14:textId="77777777" w:rsidR="00AF0246" w:rsidRPr="00AF0246" w:rsidRDefault="00AF0246" w:rsidP="00AF0246">
            <w:pPr>
              <w:keepNext/>
              <w:keepLines/>
              <w:spacing w:after="0"/>
              <w:rPr>
                <w:rFonts w:ascii="Arial" w:hAnsi="Arial"/>
                <w:sz w:val="16"/>
              </w:rPr>
            </w:pPr>
            <w:r w:rsidRPr="00AF0246">
              <w:rPr>
                <w:rFonts w:ascii="Arial" w:hAnsi="Arial"/>
                <w:sz w:val="16"/>
              </w:rPr>
              <w:t>MOHAJERI, Shahram</w:t>
            </w:r>
          </w:p>
        </w:tc>
        <w:tc>
          <w:tcPr>
            <w:tcW w:w="0" w:type="auto"/>
            <w:shd w:val="clear" w:color="auto" w:fill="auto"/>
          </w:tcPr>
          <w:p w14:paraId="10147438" w14:textId="77777777" w:rsidR="00AF0246" w:rsidRPr="00AF0246" w:rsidRDefault="00AF0246" w:rsidP="00AF0246">
            <w:pPr>
              <w:keepNext/>
              <w:keepLines/>
              <w:spacing w:after="0"/>
              <w:rPr>
                <w:rFonts w:ascii="Arial" w:hAnsi="Arial"/>
                <w:sz w:val="16"/>
              </w:rPr>
            </w:pPr>
            <w:r w:rsidRPr="00AF0246">
              <w:rPr>
                <w:rFonts w:ascii="Arial" w:hAnsi="Arial"/>
                <w:sz w:val="16"/>
              </w:rPr>
              <w:t>AT&amp;T GNS Belgium SPRL</w:t>
            </w:r>
          </w:p>
        </w:tc>
        <w:tc>
          <w:tcPr>
            <w:tcW w:w="0" w:type="auto"/>
            <w:shd w:val="clear" w:color="auto" w:fill="auto"/>
          </w:tcPr>
          <w:p w14:paraId="7BBB4D8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93ADCBF" w14:textId="77777777" w:rsidTr="00822D9D">
        <w:tc>
          <w:tcPr>
            <w:tcW w:w="0" w:type="auto"/>
            <w:shd w:val="clear" w:color="auto" w:fill="auto"/>
          </w:tcPr>
          <w:p w14:paraId="1B982D1B" w14:textId="77777777" w:rsidR="00AF0246" w:rsidRPr="00AF0246" w:rsidRDefault="00AF0246" w:rsidP="00AF0246">
            <w:pPr>
              <w:keepNext/>
              <w:keepLines/>
              <w:spacing w:after="0"/>
              <w:rPr>
                <w:rFonts w:ascii="Arial" w:hAnsi="Arial"/>
                <w:sz w:val="16"/>
              </w:rPr>
            </w:pPr>
            <w:r w:rsidRPr="00AF0246">
              <w:rPr>
                <w:rFonts w:ascii="Arial" w:hAnsi="Arial"/>
                <w:sz w:val="16"/>
              </w:rPr>
              <w:t>MONNES, Peter</w:t>
            </w:r>
          </w:p>
        </w:tc>
        <w:tc>
          <w:tcPr>
            <w:tcW w:w="0" w:type="auto"/>
            <w:shd w:val="clear" w:color="auto" w:fill="auto"/>
          </w:tcPr>
          <w:p w14:paraId="3807264C"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Perspecta</w:t>
            </w:r>
            <w:proofErr w:type="spellEnd"/>
            <w:r w:rsidRPr="00AF0246">
              <w:rPr>
                <w:rFonts w:ascii="Arial" w:hAnsi="Arial"/>
                <w:sz w:val="16"/>
              </w:rPr>
              <w:t xml:space="preserve"> Labs Inc.</w:t>
            </w:r>
          </w:p>
        </w:tc>
        <w:tc>
          <w:tcPr>
            <w:tcW w:w="0" w:type="auto"/>
            <w:shd w:val="clear" w:color="auto" w:fill="auto"/>
          </w:tcPr>
          <w:p w14:paraId="05550203"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1A551443" w14:textId="77777777" w:rsidTr="00822D9D">
        <w:tc>
          <w:tcPr>
            <w:tcW w:w="0" w:type="auto"/>
            <w:shd w:val="clear" w:color="auto" w:fill="auto"/>
          </w:tcPr>
          <w:p w14:paraId="523352F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MONRAD, </w:t>
            </w:r>
            <w:proofErr w:type="spellStart"/>
            <w:r w:rsidRPr="00AF0246">
              <w:rPr>
                <w:rFonts w:ascii="Arial" w:hAnsi="Arial"/>
                <w:sz w:val="16"/>
              </w:rPr>
              <w:t>Atle</w:t>
            </w:r>
            <w:proofErr w:type="spellEnd"/>
          </w:p>
        </w:tc>
        <w:tc>
          <w:tcPr>
            <w:tcW w:w="0" w:type="auto"/>
            <w:shd w:val="clear" w:color="auto" w:fill="auto"/>
          </w:tcPr>
          <w:p w14:paraId="1601D34D"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Communications</w:t>
            </w:r>
          </w:p>
        </w:tc>
        <w:tc>
          <w:tcPr>
            <w:tcW w:w="0" w:type="auto"/>
            <w:shd w:val="clear" w:color="auto" w:fill="auto"/>
          </w:tcPr>
          <w:p w14:paraId="5F13EC17"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0738FED" w14:textId="77777777" w:rsidTr="00822D9D">
        <w:tc>
          <w:tcPr>
            <w:tcW w:w="0" w:type="auto"/>
            <w:shd w:val="clear" w:color="auto" w:fill="auto"/>
          </w:tcPr>
          <w:p w14:paraId="4CF70304" w14:textId="77777777" w:rsidR="00AF0246" w:rsidRPr="00AF0246" w:rsidRDefault="00AF0246" w:rsidP="00AF0246">
            <w:pPr>
              <w:keepNext/>
              <w:keepLines/>
              <w:spacing w:after="0"/>
              <w:rPr>
                <w:rFonts w:ascii="Arial" w:hAnsi="Arial"/>
                <w:sz w:val="16"/>
              </w:rPr>
            </w:pPr>
            <w:r w:rsidRPr="00AF0246">
              <w:rPr>
                <w:rFonts w:ascii="Arial" w:hAnsi="Arial"/>
                <w:sz w:val="16"/>
              </w:rPr>
              <w:t>MORAND, Lionel</w:t>
            </w:r>
          </w:p>
        </w:tc>
        <w:tc>
          <w:tcPr>
            <w:tcW w:w="0" w:type="auto"/>
            <w:shd w:val="clear" w:color="auto" w:fill="auto"/>
          </w:tcPr>
          <w:p w14:paraId="3B3B7E87" w14:textId="77777777" w:rsidR="00AF0246" w:rsidRPr="00AF0246" w:rsidRDefault="00AF0246" w:rsidP="00AF0246">
            <w:pPr>
              <w:keepNext/>
              <w:keepLines/>
              <w:spacing w:after="0"/>
              <w:rPr>
                <w:rFonts w:ascii="Arial" w:hAnsi="Arial"/>
                <w:sz w:val="16"/>
              </w:rPr>
            </w:pPr>
            <w:r w:rsidRPr="00AF0246">
              <w:rPr>
                <w:rFonts w:ascii="Arial" w:hAnsi="Arial"/>
                <w:sz w:val="16"/>
              </w:rPr>
              <w:t>Orange</w:t>
            </w:r>
          </w:p>
        </w:tc>
        <w:tc>
          <w:tcPr>
            <w:tcW w:w="0" w:type="auto"/>
            <w:shd w:val="clear" w:color="auto" w:fill="auto"/>
          </w:tcPr>
          <w:p w14:paraId="7471E538"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643610F" w14:textId="77777777" w:rsidTr="00822D9D">
        <w:tc>
          <w:tcPr>
            <w:tcW w:w="0" w:type="auto"/>
            <w:shd w:val="clear" w:color="auto" w:fill="auto"/>
          </w:tcPr>
          <w:p w14:paraId="7C65573A" w14:textId="77777777" w:rsidR="00AF0246" w:rsidRPr="00AF0246" w:rsidRDefault="00AF0246" w:rsidP="00AF0246">
            <w:pPr>
              <w:keepNext/>
              <w:keepLines/>
              <w:spacing w:after="0"/>
              <w:rPr>
                <w:rFonts w:ascii="Arial" w:hAnsi="Arial"/>
                <w:sz w:val="16"/>
              </w:rPr>
            </w:pPr>
            <w:r w:rsidRPr="00AF0246">
              <w:rPr>
                <w:rFonts w:ascii="Arial" w:hAnsi="Arial"/>
                <w:sz w:val="16"/>
              </w:rPr>
              <w:t>NAIK, Rohit</w:t>
            </w:r>
          </w:p>
        </w:tc>
        <w:tc>
          <w:tcPr>
            <w:tcW w:w="0" w:type="auto"/>
            <w:shd w:val="clear" w:color="auto" w:fill="auto"/>
          </w:tcPr>
          <w:p w14:paraId="56D04DFF" w14:textId="77777777" w:rsidR="00AF0246" w:rsidRPr="00AF0246" w:rsidRDefault="00AF0246" w:rsidP="00AF0246">
            <w:pPr>
              <w:keepNext/>
              <w:keepLines/>
              <w:spacing w:after="0"/>
              <w:rPr>
                <w:rFonts w:ascii="Arial" w:hAnsi="Arial"/>
                <w:sz w:val="16"/>
              </w:rPr>
            </w:pPr>
            <w:r w:rsidRPr="00AF0246">
              <w:rPr>
                <w:rFonts w:ascii="Arial" w:hAnsi="Arial"/>
                <w:sz w:val="16"/>
              </w:rPr>
              <w:t>MediaTek Beijing Inc.</w:t>
            </w:r>
          </w:p>
        </w:tc>
        <w:tc>
          <w:tcPr>
            <w:tcW w:w="0" w:type="auto"/>
            <w:shd w:val="clear" w:color="auto" w:fill="auto"/>
          </w:tcPr>
          <w:p w14:paraId="104D0848"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A718E56" w14:textId="77777777" w:rsidTr="00822D9D">
        <w:tc>
          <w:tcPr>
            <w:tcW w:w="0" w:type="auto"/>
            <w:shd w:val="clear" w:color="auto" w:fill="auto"/>
          </w:tcPr>
          <w:p w14:paraId="11EF716A" w14:textId="77777777" w:rsidR="00AF0246" w:rsidRPr="00AF0246" w:rsidRDefault="00AF0246" w:rsidP="00AF0246">
            <w:pPr>
              <w:keepNext/>
              <w:keepLines/>
              <w:spacing w:after="0"/>
              <w:rPr>
                <w:rFonts w:ascii="Arial" w:hAnsi="Arial"/>
                <w:sz w:val="16"/>
              </w:rPr>
            </w:pPr>
            <w:r w:rsidRPr="00AF0246">
              <w:rPr>
                <w:rFonts w:ascii="Arial" w:hAnsi="Arial"/>
                <w:sz w:val="16"/>
              </w:rPr>
              <w:t>NASSAR, Mohamed Amin</w:t>
            </w:r>
          </w:p>
        </w:tc>
        <w:tc>
          <w:tcPr>
            <w:tcW w:w="0" w:type="auto"/>
            <w:shd w:val="clear" w:color="auto" w:fill="auto"/>
          </w:tcPr>
          <w:p w14:paraId="29DEB7D1" w14:textId="77777777" w:rsidR="00AF0246" w:rsidRPr="00AF0246" w:rsidRDefault="00AF0246" w:rsidP="00AF0246">
            <w:pPr>
              <w:keepNext/>
              <w:keepLines/>
              <w:spacing w:after="0"/>
              <w:rPr>
                <w:rFonts w:ascii="Arial" w:hAnsi="Arial"/>
                <w:sz w:val="16"/>
              </w:rPr>
            </w:pPr>
            <w:r w:rsidRPr="00AF0246">
              <w:rPr>
                <w:rFonts w:ascii="Arial" w:hAnsi="Arial"/>
                <w:sz w:val="16"/>
              </w:rPr>
              <w:t>Nokia Corporation</w:t>
            </w:r>
          </w:p>
        </w:tc>
        <w:tc>
          <w:tcPr>
            <w:tcW w:w="0" w:type="auto"/>
            <w:shd w:val="clear" w:color="auto" w:fill="auto"/>
          </w:tcPr>
          <w:p w14:paraId="603E8B4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C725DCB" w14:textId="77777777" w:rsidTr="00822D9D">
        <w:tc>
          <w:tcPr>
            <w:tcW w:w="0" w:type="auto"/>
            <w:shd w:val="clear" w:color="auto" w:fill="auto"/>
          </w:tcPr>
          <w:p w14:paraId="516E62E4" w14:textId="77777777" w:rsidR="00AF0246" w:rsidRPr="00AF0246" w:rsidRDefault="00AF0246" w:rsidP="00AF0246">
            <w:pPr>
              <w:keepNext/>
              <w:keepLines/>
              <w:spacing w:after="0"/>
              <w:rPr>
                <w:rFonts w:ascii="Arial" w:hAnsi="Arial"/>
                <w:sz w:val="16"/>
              </w:rPr>
            </w:pPr>
            <w:r w:rsidRPr="00AF0246">
              <w:rPr>
                <w:rFonts w:ascii="Arial" w:hAnsi="Arial"/>
                <w:sz w:val="16"/>
              </w:rPr>
              <w:t>NIEMI, Marko</w:t>
            </w:r>
          </w:p>
        </w:tc>
        <w:tc>
          <w:tcPr>
            <w:tcW w:w="0" w:type="auto"/>
            <w:shd w:val="clear" w:color="auto" w:fill="auto"/>
          </w:tcPr>
          <w:p w14:paraId="12D4A304" w14:textId="77777777" w:rsidR="00AF0246" w:rsidRPr="00AF0246" w:rsidRDefault="00AF0246" w:rsidP="00AF0246">
            <w:pPr>
              <w:keepNext/>
              <w:keepLines/>
              <w:spacing w:after="0"/>
              <w:rPr>
                <w:rFonts w:ascii="Arial" w:hAnsi="Arial"/>
                <w:sz w:val="16"/>
              </w:rPr>
            </w:pPr>
            <w:r w:rsidRPr="00AF0246">
              <w:rPr>
                <w:rFonts w:ascii="Arial" w:hAnsi="Arial"/>
                <w:sz w:val="16"/>
              </w:rPr>
              <w:t>MediaTek Inc.</w:t>
            </w:r>
          </w:p>
        </w:tc>
        <w:tc>
          <w:tcPr>
            <w:tcW w:w="0" w:type="auto"/>
            <w:shd w:val="clear" w:color="auto" w:fill="auto"/>
          </w:tcPr>
          <w:p w14:paraId="027E904C"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77CFC57" w14:textId="77777777" w:rsidTr="00822D9D">
        <w:tc>
          <w:tcPr>
            <w:tcW w:w="0" w:type="auto"/>
            <w:shd w:val="clear" w:color="auto" w:fill="auto"/>
          </w:tcPr>
          <w:p w14:paraId="5A8518B4" w14:textId="77777777" w:rsidR="00AF0246" w:rsidRPr="00AF0246" w:rsidRDefault="00AF0246" w:rsidP="00AF0246">
            <w:pPr>
              <w:keepNext/>
              <w:keepLines/>
              <w:spacing w:after="0"/>
              <w:rPr>
                <w:rFonts w:ascii="Arial" w:hAnsi="Arial"/>
                <w:sz w:val="16"/>
              </w:rPr>
            </w:pPr>
            <w:r w:rsidRPr="00AF0246">
              <w:rPr>
                <w:rFonts w:ascii="Arial" w:hAnsi="Arial"/>
                <w:sz w:val="16"/>
              </w:rPr>
              <w:t>OPRESCU, Val</w:t>
            </w:r>
          </w:p>
        </w:tc>
        <w:tc>
          <w:tcPr>
            <w:tcW w:w="0" w:type="auto"/>
            <w:shd w:val="clear" w:color="auto" w:fill="auto"/>
          </w:tcPr>
          <w:p w14:paraId="3F1187B5" w14:textId="77777777" w:rsidR="00AF0246" w:rsidRPr="00AF0246" w:rsidRDefault="00AF0246" w:rsidP="00AF0246">
            <w:pPr>
              <w:keepNext/>
              <w:keepLines/>
              <w:spacing w:after="0"/>
              <w:rPr>
                <w:rFonts w:ascii="Arial" w:hAnsi="Arial"/>
                <w:sz w:val="16"/>
              </w:rPr>
            </w:pPr>
            <w:r w:rsidRPr="00AF0246">
              <w:rPr>
                <w:rFonts w:ascii="Arial" w:hAnsi="Arial"/>
                <w:sz w:val="16"/>
              </w:rPr>
              <w:t>AT&amp;T</w:t>
            </w:r>
          </w:p>
        </w:tc>
        <w:tc>
          <w:tcPr>
            <w:tcW w:w="0" w:type="auto"/>
            <w:shd w:val="clear" w:color="auto" w:fill="auto"/>
          </w:tcPr>
          <w:p w14:paraId="1E900E30"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68149C0" w14:textId="77777777" w:rsidTr="00822D9D">
        <w:tc>
          <w:tcPr>
            <w:tcW w:w="0" w:type="auto"/>
            <w:shd w:val="clear" w:color="auto" w:fill="auto"/>
          </w:tcPr>
          <w:p w14:paraId="30E95239" w14:textId="77777777" w:rsidR="00AF0246" w:rsidRPr="00AF0246" w:rsidRDefault="00AF0246" w:rsidP="00AF0246">
            <w:pPr>
              <w:keepNext/>
              <w:keepLines/>
              <w:spacing w:after="0"/>
              <w:rPr>
                <w:rFonts w:ascii="Arial" w:hAnsi="Arial"/>
                <w:sz w:val="16"/>
              </w:rPr>
            </w:pPr>
            <w:r w:rsidRPr="00AF0246">
              <w:rPr>
                <w:rFonts w:ascii="Arial" w:hAnsi="Arial"/>
                <w:sz w:val="16"/>
              </w:rPr>
              <w:t>PANDEY, Anil</w:t>
            </w:r>
          </w:p>
        </w:tc>
        <w:tc>
          <w:tcPr>
            <w:tcW w:w="0" w:type="auto"/>
            <w:shd w:val="clear" w:color="auto" w:fill="auto"/>
          </w:tcPr>
          <w:p w14:paraId="02042C87" w14:textId="77777777" w:rsidR="00AF0246" w:rsidRPr="00AF0246" w:rsidRDefault="00AF0246" w:rsidP="00AF0246">
            <w:pPr>
              <w:keepNext/>
              <w:keepLines/>
              <w:spacing w:after="0"/>
              <w:rPr>
                <w:rFonts w:ascii="Arial" w:hAnsi="Arial"/>
                <w:sz w:val="16"/>
              </w:rPr>
            </w:pPr>
            <w:r w:rsidRPr="00AF0246">
              <w:rPr>
                <w:rFonts w:ascii="Arial" w:hAnsi="Arial"/>
                <w:sz w:val="16"/>
              </w:rPr>
              <w:t>ROHDE &amp; SCHWARZ</w:t>
            </w:r>
          </w:p>
        </w:tc>
        <w:tc>
          <w:tcPr>
            <w:tcW w:w="0" w:type="auto"/>
            <w:shd w:val="clear" w:color="auto" w:fill="auto"/>
          </w:tcPr>
          <w:p w14:paraId="752CE60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F698E45" w14:textId="77777777" w:rsidTr="00822D9D">
        <w:tc>
          <w:tcPr>
            <w:tcW w:w="0" w:type="auto"/>
            <w:shd w:val="clear" w:color="auto" w:fill="auto"/>
          </w:tcPr>
          <w:p w14:paraId="38F725F0" w14:textId="77777777" w:rsidR="00AF0246" w:rsidRPr="00AF0246" w:rsidRDefault="00AF0246" w:rsidP="00AF0246">
            <w:pPr>
              <w:keepNext/>
              <w:keepLines/>
              <w:spacing w:after="0"/>
              <w:rPr>
                <w:rFonts w:ascii="Arial" w:hAnsi="Arial"/>
                <w:sz w:val="16"/>
              </w:rPr>
            </w:pPr>
            <w:r w:rsidRPr="00AF0246">
              <w:rPr>
                <w:rFonts w:ascii="Arial" w:hAnsi="Arial"/>
                <w:sz w:val="16"/>
              </w:rPr>
              <w:t>PANI, Diana</w:t>
            </w:r>
          </w:p>
        </w:tc>
        <w:tc>
          <w:tcPr>
            <w:tcW w:w="0" w:type="auto"/>
            <w:shd w:val="clear" w:color="auto" w:fill="auto"/>
          </w:tcPr>
          <w:p w14:paraId="7C774432"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Europe, Ltd.</w:t>
            </w:r>
          </w:p>
        </w:tc>
        <w:tc>
          <w:tcPr>
            <w:tcW w:w="0" w:type="auto"/>
            <w:shd w:val="clear" w:color="auto" w:fill="auto"/>
          </w:tcPr>
          <w:p w14:paraId="06803478"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F489A8E" w14:textId="77777777" w:rsidTr="00822D9D">
        <w:tc>
          <w:tcPr>
            <w:tcW w:w="0" w:type="auto"/>
            <w:shd w:val="clear" w:color="auto" w:fill="auto"/>
          </w:tcPr>
          <w:p w14:paraId="0F83F37E" w14:textId="77777777" w:rsidR="00AF0246" w:rsidRPr="00AF0246" w:rsidRDefault="00AF0246" w:rsidP="00AF0246">
            <w:pPr>
              <w:keepNext/>
              <w:keepLines/>
              <w:spacing w:after="0"/>
              <w:rPr>
                <w:rFonts w:ascii="Arial" w:hAnsi="Arial"/>
                <w:sz w:val="16"/>
              </w:rPr>
            </w:pPr>
            <w:r w:rsidRPr="00AF0246">
              <w:rPr>
                <w:rFonts w:ascii="Arial" w:hAnsi="Arial"/>
                <w:sz w:val="16"/>
              </w:rPr>
              <w:t>PAPAGEORGIOU, Apostolos</w:t>
            </w:r>
          </w:p>
        </w:tc>
        <w:tc>
          <w:tcPr>
            <w:tcW w:w="0" w:type="auto"/>
            <w:shd w:val="clear" w:color="auto" w:fill="auto"/>
          </w:tcPr>
          <w:p w14:paraId="5420D727" w14:textId="77777777" w:rsidR="00AF0246" w:rsidRPr="00AF0246" w:rsidRDefault="00AF0246" w:rsidP="00AF0246">
            <w:pPr>
              <w:keepNext/>
              <w:keepLines/>
              <w:spacing w:after="0"/>
              <w:rPr>
                <w:rFonts w:ascii="Arial" w:hAnsi="Arial"/>
                <w:sz w:val="16"/>
              </w:rPr>
            </w:pPr>
            <w:r w:rsidRPr="00AF0246">
              <w:rPr>
                <w:rFonts w:ascii="Arial" w:hAnsi="Arial"/>
                <w:sz w:val="16"/>
              </w:rPr>
              <w:t>Nokia Hungary</w:t>
            </w:r>
          </w:p>
        </w:tc>
        <w:tc>
          <w:tcPr>
            <w:tcW w:w="0" w:type="auto"/>
            <w:shd w:val="clear" w:color="auto" w:fill="auto"/>
          </w:tcPr>
          <w:p w14:paraId="0AEADDB8"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1B98024" w14:textId="77777777" w:rsidTr="00822D9D">
        <w:tc>
          <w:tcPr>
            <w:tcW w:w="0" w:type="auto"/>
            <w:shd w:val="clear" w:color="auto" w:fill="auto"/>
          </w:tcPr>
          <w:p w14:paraId="4F5E3B10" w14:textId="77777777" w:rsidR="00AF0246" w:rsidRPr="00AF0246" w:rsidRDefault="00AF0246" w:rsidP="00AF0246">
            <w:pPr>
              <w:keepNext/>
              <w:keepLines/>
              <w:spacing w:after="0"/>
              <w:rPr>
                <w:rFonts w:ascii="Arial" w:hAnsi="Arial"/>
                <w:sz w:val="16"/>
              </w:rPr>
            </w:pPr>
            <w:r w:rsidRPr="00AF0246">
              <w:rPr>
                <w:rFonts w:ascii="Arial" w:hAnsi="Arial"/>
                <w:sz w:val="16"/>
              </w:rPr>
              <w:t>PARK, Sang Min</w:t>
            </w:r>
          </w:p>
        </w:tc>
        <w:tc>
          <w:tcPr>
            <w:tcW w:w="0" w:type="auto"/>
            <w:shd w:val="clear" w:color="auto" w:fill="auto"/>
          </w:tcPr>
          <w:p w14:paraId="6D0CA9DB" w14:textId="77777777" w:rsidR="00AF0246" w:rsidRPr="00AF0246" w:rsidRDefault="00AF0246" w:rsidP="00AF0246">
            <w:pPr>
              <w:keepNext/>
              <w:keepLines/>
              <w:spacing w:after="0"/>
              <w:rPr>
                <w:rFonts w:ascii="Arial" w:hAnsi="Arial"/>
                <w:sz w:val="16"/>
              </w:rPr>
            </w:pPr>
            <w:r w:rsidRPr="00AF0246">
              <w:rPr>
                <w:rFonts w:ascii="Arial" w:hAnsi="Arial"/>
                <w:sz w:val="16"/>
              </w:rPr>
              <w:t>LG Electronics Inc.</w:t>
            </w:r>
          </w:p>
        </w:tc>
        <w:tc>
          <w:tcPr>
            <w:tcW w:w="0" w:type="auto"/>
            <w:shd w:val="clear" w:color="auto" w:fill="auto"/>
          </w:tcPr>
          <w:p w14:paraId="19DD169F"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38CC6B68" w14:textId="77777777" w:rsidTr="00822D9D">
        <w:tc>
          <w:tcPr>
            <w:tcW w:w="0" w:type="auto"/>
            <w:shd w:val="clear" w:color="auto" w:fill="auto"/>
          </w:tcPr>
          <w:p w14:paraId="5475CFA0" w14:textId="77777777" w:rsidR="00AF0246" w:rsidRPr="00AF0246" w:rsidRDefault="00AF0246" w:rsidP="00AF0246">
            <w:pPr>
              <w:keepNext/>
              <w:keepLines/>
              <w:spacing w:after="0"/>
              <w:rPr>
                <w:rFonts w:ascii="Arial" w:hAnsi="Arial"/>
                <w:sz w:val="16"/>
              </w:rPr>
            </w:pPr>
            <w:r w:rsidRPr="00AF0246">
              <w:rPr>
                <w:rFonts w:ascii="Arial" w:hAnsi="Arial"/>
                <w:sz w:val="16"/>
              </w:rPr>
              <w:t>PERRAS, Michelle</w:t>
            </w:r>
          </w:p>
        </w:tc>
        <w:tc>
          <w:tcPr>
            <w:tcW w:w="0" w:type="auto"/>
            <w:shd w:val="clear" w:color="auto" w:fill="auto"/>
          </w:tcPr>
          <w:p w14:paraId="46AB1234"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Inc.</w:t>
            </w:r>
          </w:p>
        </w:tc>
        <w:tc>
          <w:tcPr>
            <w:tcW w:w="0" w:type="auto"/>
            <w:shd w:val="clear" w:color="auto" w:fill="auto"/>
          </w:tcPr>
          <w:p w14:paraId="2BE6300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8AAFD8A" w14:textId="77777777" w:rsidTr="00822D9D">
        <w:tc>
          <w:tcPr>
            <w:tcW w:w="0" w:type="auto"/>
            <w:shd w:val="clear" w:color="auto" w:fill="auto"/>
          </w:tcPr>
          <w:p w14:paraId="154154D8" w14:textId="77777777" w:rsidR="00AF0246" w:rsidRPr="00AF0246" w:rsidRDefault="00AF0246" w:rsidP="00AF0246">
            <w:pPr>
              <w:keepNext/>
              <w:keepLines/>
              <w:spacing w:after="0"/>
              <w:rPr>
                <w:rFonts w:ascii="Arial" w:hAnsi="Arial"/>
                <w:sz w:val="16"/>
              </w:rPr>
            </w:pPr>
            <w:r w:rsidRPr="00AF0246">
              <w:rPr>
                <w:rFonts w:ascii="Arial" w:hAnsi="Arial"/>
                <w:sz w:val="16"/>
              </w:rPr>
              <w:t>PHAN, Ly-Thanh</w:t>
            </w:r>
          </w:p>
        </w:tc>
        <w:tc>
          <w:tcPr>
            <w:tcW w:w="0" w:type="auto"/>
            <w:shd w:val="clear" w:color="auto" w:fill="auto"/>
          </w:tcPr>
          <w:p w14:paraId="066090B4" w14:textId="77777777" w:rsidR="00AF0246" w:rsidRPr="00AF0246" w:rsidRDefault="00AF0246" w:rsidP="00AF0246">
            <w:pPr>
              <w:keepNext/>
              <w:keepLines/>
              <w:spacing w:after="0"/>
              <w:rPr>
                <w:rFonts w:ascii="Arial" w:hAnsi="Arial"/>
                <w:sz w:val="16"/>
              </w:rPr>
            </w:pPr>
            <w:r w:rsidRPr="00AF0246">
              <w:rPr>
                <w:rFonts w:ascii="Arial" w:hAnsi="Arial"/>
                <w:sz w:val="16"/>
              </w:rPr>
              <w:t>THALES</w:t>
            </w:r>
          </w:p>
        </w:tc>
        <w:tc>
          <w:tcPr>
            <w:tcW w:w="0" w:type="auto"/>
            <w:shd w:val="clear" w:color="auto" w:fill="auto"/>
          </w:tcPr>
          <w:p w14:paraId="419BFFA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C26A1F0" w14:textId="77777777" w:rsidTr="00822D9D">
        <w:tc>
          <w:tcPr>
            <w:tcW w:w="0" w:type="auto"/>
            <w:shd w:val="clear" w:color="auto" w:fill="auto"/>
          </w:tcPr>
          <w:p w14:paraId="72CD4B21" w14:textId="77777777" w:rsidR="00AF0246" w:rsidRPr="00AF0246" w:rsidRDefault="00AF0246" w:rsidP="00AF0246">
            <w:pPr>
              <w:keepNext/>
              <w:keepLines/>
              <w:spacing w:after="0"/>
              <w:rPr>
                <w:rFonts w:ascii="Arial" w:hAnsi="Arial"/>
                <w:sz w:val="16"/>
              </w:rPr>
            </w:pPr>
            <w:r w:rsidRPr="00AF0246">
              <w:rPr>
                <w:rFonts w:ascii="Arial" w:hAnsi="Arial"/>
                <w:sz w:val="16"/>
              </w:rPr>
              <w:t>PIROARD, Francois</w:t>
            </w:r>
          </w:p>
        </w:tc>
        <w:tc>
          <w:tcPr>
            <w:tcW w:w="0" w:type="auto"/>
            <w:shd w:val="clear" w:color="auto" w:fill="auto"/>
          </w:tcPr>
          <w:p w14:paraId="48C83370" w14:textId="77777777" w:rsidR="00AF0246" w:rsidRPr="00AF0246" w:rsidRDefault="00AF0246" w:rsidP="00AF0246">
            <w:pPr>
              <w:keepNext/>
              <w:keepLines/>
              <w:spacing w:after="0"/>
              <w:rPr>
                <w:rFonts w:ascii="Arial" w:hAnsi="Arial"/>
                <w:sz w:val="16"/>
              </w:rPr>
            </w:pPr>
            <w:r w:rsidRPr="00AF0246">
              <w:rPr>
                <w:rFonts w:ascii="Arial" w:hAnsi="Arial"/>
                <w:sz w:val="16"/>
              </w:rPr>
              <w:t>Airbus</w:t>
            </w:r>
          </w:p>
        </w:tc>
        <w:tc>
          <w:tcPr>
            <w:tcW w:w="0" w:type="auto"/>
            <w:shd w:val="clear" w:color="auto" w:fill="auto"/>
          </w:tcPr>
          <w:p w14:paraId="436A32A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EA16D92" w14:textId="77777777" w:rsidTr="00822D9D">
        <w:tc>
          <w:tcPr>
            <w:tcW w:w="0" w:type="auto"/>
            <w:shd w:val="clear" w:color="auto" w:fill="auto"/>
          </w:tcPr>
          <w:p w14:paraId="511F4988" w14:textId="77777777" w:rsidR="00AF0246" w:rsidRPr="00AF0246" w:rsidRDefault="00AF0246" w:rsidP="00AF0246">
            <w:pPr>
              <w:keepNext/>
              <w:keepLines/>
              <w:spacing w:after="0"/>
              <w:rPr>
                <w:rFonts w:ascii="Arial" w:hAnsi="Arial"/>
                <w:sz w:val="16"/>
              </w:rPr>
            </w:pPr>
            <w:r w:rsidRPr="00AF0246">
              <w:rPr>
                <w:rFonts w:ascii="Arial" w:hAnsi="Arial"/>
                <w:sz w:val="16"/>
              </w:rPr>
              <w:t>PRATURI, Upendra</w:t>
            </w:r>
          </w:p>
        </w:tc>
        <w:tc>
          <w:tcPr>
            <w:tcW w:w="0" w:type="auto"/>
            <w:shd w:val="clear" w:color="auto" w:fill="auto"/>
          </w:tcPr>
          <w:p w14:paraId="3854BBFA" w14:textId="77777777" w:rsidR="00AF0246" w:rsidRPr="00AF0246" w:rsidRDefault="00AF0246" w:rsidP="00AF0246">
            <w:pPr>
              <w:keepNext/>
              <w:keepLines/>
              <w:spacing w:after="0"/>
              <w:rPr>
                <w:rFonts w:ascii="Arial" w:hAnsi="Arial"/>
                <w:sz w:val="16"/>
              </w:rPr>
            </w:pPr>
            <w:r w:rsidRPr="00AF0246">
              <w:rPr>
                <w:rFonts w:ascii="Arial" w:hAnsi="Arial"/>
                <w:sz w:val="16"/>
              </w:rPr>
              <w:t>Qualcomm India Pvt Ltd</w:t>
            </w:r>
          </w:p>
        </w:tc>
        <w:tc>
          <w:tcPr>
            <w:tcW w:w="0" w:type="auto"/>
            <w:shd w:val="clear" w:color="auto" w:fill="auto"/>
          </w:tcPr>
          <w:p w14:paraId="25BC29EF" w14:textId="77777777" w:rsidR="00AF0246" w:rsidRPr="00AF0246" w:rsidRDefault="00AF0246" w:rsidP="00AF0246">
            <w:pPr>
              <w:keepNext/>
              <w:keepLines/>
              <w:spacing w:after="0"/>
              <w:rPr>
                <w:rFonts w:ascii="Arial" w:hAnsi="Arial"/>
                <w:sz w:val="16"/>
              </w:rPr>
            </w:pPr>
            <w:r w:rsidRPr="00AF0246">
              <w:rPr>
                <w:rFonts w:ascii="Arial" w:hAnsi="Arial"/>
                <w:sz w:val="16"/>
              </w:rPr>
              <w:t>3GPPMEMBER (TSDSI)</w:t>
            </w:r>
          </w:p>
        </w:tc>
      </w:tr>
      <w:tr w:rsidR="00822D9D" w:rsidRPr="00AF0246" w14:paraId="35693598" w14:textId="77777777" w:rsidTr="00822D9D">
        <w:tc>
          <w:tcPr>
            <w:tcW w:w="0" w:type="auto"/>
            <w:shd w:val="clear" w:color="auto" w:fill="auto"/>
          </w:tcPr>
          <w:p w14:paraId="51F55946" w14:textId="77777777" w:rsidR="00AF0246" w:rsidRPr="00AF0246" w:rsidRDefault="00AF0246" w:rsidP="00AF0246">
            <w:pPr>
              <w:keepNext/>
              <w:keepLines/>
              <w:spacing w:after="0"/>
              <w:rPr>
                <w:rFonts w:ascii="Arial" w:hAnsi="Arial"/>
                <w:sz w:val="16"/>
              </w:rPr>
            </w:pPr>
            <w:r w:rsidRPr="00AF0246">
              <w:rPr>
                <w:rFonts w:ascii="Arial" w:hAnsi="Arial"/>
                <w:sz w:val="16"/>
              </w:rPr>
              <w:t>PREMAN, Vishnu</w:t>
            </w:r>
          </w:p>
        </w:tc>
        <w:tc>
          <w:tcPr>
            <w:tcW w:w="0" w:type="auto"/>
            <w:shd w:val="clear" w:color="auto" w:fill="auto"/>
          </w:tcPr>
          <w:p w14:paraId="4C6EA719"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HiSilicon</w:t>
            </w:r>
            <w:proofErr w:type="spellEnd"/>
            <w:r w:rsidRPr="00AF0246">
              <w:rPr>
                <w:rFonts w:ascii="Arial" w:hAnsi="Arial"/>
                <w:sz w:val="16"/>
              </w:rPr>
              <w:t xml:space="preserve"> Technologies Co. Ltd</w:t>
            </w:r>
          </w:p>
        </w:tc>
        <w:tc>
          <w:tcPr>
            <w:tcW w:w="0" w:type="auto"/>
            <w:shd w:val="clear" w:color="auto" w:fill="auto"/>
          </w:tcPr>
          <w:p w14:paraId="4C0D4DA9"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DDB2053" w14:textId="77777777" w:rsidTr="00822D9D">
        <w:tc>
          <w:tcPr>
            <w:tcW w:w="0" w:type="auto"/>
            <w:shd w:val="clear" w:color="auto" w:fill="auto"/>
          </w:tcPr>
          <w:p w14:paraId="2039E2F6" w14:textId="77777777" w:rsidR="00AF0246" w:rsidRPr="00AF0246" w:rsidRDefault="00AF0246" w:rsidP="00AF0246">
            <w:pPr>
              <w:keepNext/>
              <w:keepLines/>
              <w:spacing w:after="0"/>
              <w:rPr>
                <w:rFonts w:ascii="Arial" w:hAnsi="Arial"/>
                <w:sz w:val="16"/>
              </w:rPr>
            </w:pPr>
            <w:r w:rsidRPr="00AF0246">
              <w:rPr>
                <w:rFonts w:ascii="Arial" w:hAnsi="Arial"/>
                <w:sz w:val="16"/>
              </w:rPr>
              <w:t>PUDNEY, Chris</w:t>
            </w:r>
          </w:p>
        </w:tc>
        <w:tc>
          <w:tcPr>
            <w:tcW w:w="0" w:type="auto"/>
            <w:shd w:val="clear" w:color="auto" w:fill="auto"/>
          </w:tcPr>
          <w:p w14:paraId="67C4A99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Vodafone </w:t>
            </w:r>
            <w:proofErr w:type="spellStart"/>
            <w:r w:rsidRPr="00AF0246">
              <w:rPr>
                <w:rFonts w:ascii="Arial" w:hAnsi="Arial"/>
                <w:sz w:val="16"/>
              </w:rPr>
              <w:t>España</w:t>
            </w:r>
            <w:proofErr w:type="spellEnd"/>
            <w:r w:rsidRPr="00AF0246">
              <w:rPr>
                <w:rFonts w:ascii="Arial" w:hAnsi="Arial"/>
                <w:sz w:val="16"/>
              </w:rPr>
              <w:t xml:space="preserve"> SA</w:t>
            </w:r>
          </w:p>
        </w:tc>
        <w:tc>
          <w:tcPr>
            <w:tcW w:w="0" w:type="auto"/>
            <w:shd w:val="clear" w:color="auto" w:fill="auto"/>
          </w:tcPr>
          <w:p w14:paraId="7EAA145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EAE74B7" w14:textId="77777777" w:rsidTr="00822D9D">
        <w:tc>
          <w:tcPr>
            <w:tcW w:w="0" w:type="auto"/>
            <w:shd w:val="clear" w:color="auto" w:fill="auto"/>
          </w:tcPr>
          <w:p w14:paraId="3A73FE5F"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QI, </w:t>
            </w:r>
            <w:proofErr w:type="spellStart"/>
            <w:r w:rsidRPr="00AF0246">
              <w:rPr>
                <w:rFonts w:ascii="Arial" w:hAnsi="Arial"/>
                <w:sz w:val="16"/>
              </w:rPr>
              <w:t>Caixia</w:t>
            </w:r>
            <w:proofErr w:type="spellEnd"/>
          </w:p>
        </w:tc>
        <w:tc>
          <w:tcPr>
            <w:tcW w:w="0" w:type="auto"/>
            <w:shd w:val="clear" w:color="auto" w:fill="auto"/>
          </w:tcPr>
          <w:p w14:paraId="0EF263C6" w14:textId="77777777" w:rsidR="00AF0246" w:rsidRPr="00AF0246" w:rsidRDefault="00AF0246" w:rsidP="00AF0246">
            <w:pPr>
              <w:keepNext/>
              <w:keepLines/>
              <w:spacing w:after="0"/>
              <w:rPr>
                <w:rFonts w:ascii="Arial" w:hAnsi="Arial"/>
                <w:sz w:val="16"/>
              </w:rPr>
            </w:pPr>
            <w:r w:rsidRPr="00AF0246">
              <w:rPr>
                <w:rFonts w:ascii="Arial" w:hAnsi="Arial"/>
                <w:sz w:val="16"/>
              </w:rPr>
              <w:t>Huawei Tech.(UK) Co.. Ltd</w:t>
            </w:r>
          </w:p>
        </w:tc>
        <w:tc>
          <w:tcPr>
            <w:tcW w:w="0" w:type="auto"/>
            <w:shd w:val="clear" w:color="auto" w:fill="auto"/>
          </w:tcPr>
          <w:p w14:paraId="03EA4D9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84F7C53" w14:textId="77777777" w:rsidTr="00822D9D">
        <w:tc>
          <w:tcPr>
            <w:tcW w:w="0" w:type="auto"/>
            <w:shd w:val="clear" w:color="auto" w:fill="auto"/>
          </w:tcPr>
          <w:p w14:paraId="15C05D6F" w14:textId="77777777" w:rsidR="00AF0246" w:rsidRPr="00AF0246" w:rsidRDefault="00AF0246" w:rsidP="00AF0246">
            <w:pPr>
              <w:keepNext/>
              <w:keepLines/>
              <w:spacing w:after="0"/>
              <w:rPr>
                <w:rFonts w:ascii="Arial" w:hAnsi="Arial"/>
                <w:sz w:val="16"/>
              </w:rPr>
            </w:pPr>
            <w:r w:rsidRPr="00AF0246">
              <w:rPr>
                <w:rFonts w:ascii="Arial" w:hAnsi="Arial"/>
                <w:sz w:val="16"/>
              </w:rPr>
              <w:t>SABATER, Susana</w:t>
            </w:r>
          </w:p>
        </w:tc>
        <w:tc>
          <w:tcPr>
            <w:tcW w:w="0" w:type="auto"/>
            <w:shd w:val="clear" w:color="auto" w:fill="auto"/>
          </w:tcPr>
          <w:p w14:paraId="0FCD33B5" w14:textId="77777777" w:rsidR="00AF0246" w:rsidRPr="00AF0246" w:rsidRDefault="00AF0246" w:rsidP="00AF0246">
            <w:pPr>
              <w:keepNext/>
              <w:keepLines/>
              <w:spacing w:after="0"/>
              <w:rPr>
                <w:rFonts w:ascii="Arial" w:hAnsi="Arial"/>
                <w:sz w:val="16"/>
              </w:rPr>
            </w:pPr>
            <w:r w:rsidRPr="00AF0246">
              <w:rPr>
                <w:rFonts w:ascii="Arial" w:hAnsi="Arial"/>
                <w:sz w:val="16"/>
              </w:rPr>
              <w:t>Vodafone Ireland Plc</w:t>
            </w:r>
          </w:p>
        </w:tc>
        <w:tc>
          <w:tcPr>
            <w:tcW w:w="0" w:type="auto"/>
            <w:shd w:val="clear" w:color="auto" w:fill="auto"/>
          </w:tcPr>
          <w:p w14:paraId="4E456C1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005C519" w14:textId="77777777" w:rsidTr="00822D9D">
        <w:tc>
          <w:tcPr>
            <w:tcW w:w="0" w:type="auto"/>
            <w:shd w:val="clear" w:color="auto" w:fill="auto"/>
          </w:tcPr>
          <w:p w14:paraId="7C61662C" w14:textId="77777777" w:rsidR="00AF0246" w:rsidRPr="00AF0246" w:rsidRDefault="00AF0246" w:rsidP="00AF0246">
            <w:pPr>
              <w:keepNext/>
              <w:keepLines/>
              <w:spacing w:after="0"/>
              <w:rPr>
                <w:rFonts w:ascii="Arial" w:hAnsi="Arial"/>
                <w:sz w:val="16"/>
              </w:rPr>
            </w:pPr>
            <w:r w:rsidRPr="00AF0246">
              <w:rPr>
                <w:rFonts w:ascii="Arial" w:hAnsi="Arial"/>
                <w:sz w:val="16"/>
              </w:rPr>
              <w:t>SAHIN, Yildirim</w:t>
            </w:r>
          </w:p>
        </w:tc>
        <w:tc>
          <w:tcPr>
            <w:tcW w:w="0" w:type="auto"/>
            <w:shd w:val="clear" w:color="auto" w:fill="auto"/>
          </w:tcPr>
          <w:p w14:paraId="3F99A703" w14:textId="77777777" w:rsidR="00AF0246" w:rsidRPr="00AF0246" w:rsidRDefault="00AF0246" w:rsidP="00AF0246">
            <w:pPr>
              <w:keepNext/>
              <w:keepLines/>
              <w:spacing w:after="0"/>
              <w:rPr>
                <w:rFonts w:ascii="Arial" w:hAnsi="Arial"/>
                <w:sz w:val="16"/>
              </w:rPr>
            </w:pPr>
            <w:r w:rsidRPr="00AF0246">
              <w:rPr>
                <w:rFonts w:ascii="Arial" w:hAnsi="Arial"/>
                <w:sz w:val="16"/>
              </w:rPr>
              <w:t>Charter Communications, Inc</w:t>
            </w:r>
          </w:p>
        </w:tc>
        <w:tc>
          <w:tcPr>
            <w:tcW w:w="0" w:type="auto"/>
            <w:shd w:val="clear" w:color="auto" w:fill="auto"/>
          </w:tcPr>
          <w:p w14:paraId="04A8EFD7"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2A7C0A72" w14:textId="77777777" w:rsidTr="00822D9D">
        <w:tc>
          <w:tcPr>
            <w:tcW w:w="0" w:type="auto"/>
            <w:shd w:val="clear" w:color="auto" w:fill="auto"/>
          </w:tcPr>
          <w:p w14:paraId="5867408C" w14:textId="77777777" w:rsidR="00AF0246" w:rsidRPr="00AF0246" w:rsidRDefault="00AF0246" w:rsidP="00AF0246">
            <w:pPr>
              <w:keepNext/>
              <w:keepLines/>
              <w:spacing w:after="0"/>
              <w:rPr>
                <w:rFonts w:ascii="Arial" w:hAnsi="Arial"/>
                <w:sz w:val="16"/>
              </w:rPr>
            </w:pPr>
            <w:r w:rsidRPr="00AF0246">
              <w:rPr>
                <w:rFonts w:ascii="Arial" w:hAnsi="Arial"/>
                <w:sz w:val="16"/>
              </w:rPr>
              <w:t>SANDERS, Peter</w:t>
            </w:r>
          </w:p>
        </w:tc>
        <w:tc>
          <w:tcPr>
            <w:tcW w:w="0" w:type="auto"/>
            <w:shd w:val="clear" w:color="auto" w:fill="auto"/>
          </w:tcPr>
          <w:p w14:paraId="0C242D5A" w14:textId="77777777" w:rsidR="00AF0246" w:rsidRPr="00AF0246" w:rsidRDefault="00AF0246" w:rsidP="00AF0246">
            <w:pPr>
              <w:keepNext/>
              <w:keepLines/>
              <w:spacing w:after="0"/>
              <w:rPr>
                <w:rFonts w:ascii="Arial" w:hAnsi="Arial"/>
                <w:sz w:val="16"/>
              </w:rPr>
            </w:pPr>
            <w:r w:rsidRPr="00AF0246">
              <w:rPr>
                <w:rFonts w:ascii="Arial" w:hAnsi="Arial"/>
                <w:sz w:val="16"/>
              </w:rPr>
              <w:t>one2many B.V.</w:t>
            </w:r>
          </w:p>
        </w:tc>
        <w:tc>
          <w:tcPr>
            <w:tcW w:w="0" w:type="auto"/>
            <w:shd w:val="clear" w:color="auto" w:fill="auto"/>
          </w:tcPr>
          <w:p w14:paraId="62EC9E2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ED4708B" w14:textId="77777777" w:rsidTr="00822D9D">
        <w:tc>
          <w:tcPr>
            <w:tcW w:w="0" w:type="auto"/>
            <w:shd w:val="clear" w:color="auto" w:fill="auto"/>
          </w:tcPr>
          <w:p w14:paraId="73A98DCE" w14:textId="77777777" w:rsidR="00AF0246" w:rsidRPr="00AF0246" w:rsidRDefault="00AF0246" w:rsidP="00AF0246">
            <w:pPr>
              <w:keepNext/>
              <w:keepLines/>
              <w:spacing w:after="0"/>
              <w:rPr>
                <w:rFonts w:ascii="Arial" w:hAnsi="Arial"/>
                <w:sz w:val="16"/>
              </w:rPr>
            </w:pPr>
            <w:r w:rsidRPr="00AF0246">
              <w:rPr>
                <w:rFonts w:ascii="Arial" w:hAnsi="Arial"/>
                <w:sz w:val="16"/>
              </w:rPr>
              <w:t>SEDLACEK, Ivo</w:t>
            </w:r>
          </w:p>
        </w:tc>
        <w:tc>
          <w:tcPr>
            <w:tcW w:w="0" w:type="auto"/>
            <w:shd w:val="clear" w:color="auto" w:fill="auto"/>
          </w:tcPr>
          <w:p w14:paraId="4AB2023C" w14:textId="77777777" w:rsidR="00AF0246" w:rsidRPr="00AF0246" w:rsidRDefault="00AF0246" w:rsidP="00AF0246">
            <w:pPr>
              <w:keepNext/>
              <w:keepLines/>
              <w:spacing w:after="0"/>
              <w:rPr>
                <w:rFonts w:ascii="Arial" w:hAnsi="Arial"/>
                <w:sz w:val="16"/>
              </w:rPr>
            </w:pPr>
            <w:r w:rsidRPr="00AF0246">
              <w:rPr>
                <w:rFonts w:ascii="Arial" w:hAnsi="Arial"/>
                <w:sz w:val="16"/>
              </w:rPr>
              <w:t>Ericsson-LG Co., LTD</w:t>
            </w:r>
          </w:p>
        </w:tc>
        <w:tc>
          <w:tcPr>
            <w:tcW w:w="0" w:type="auto"/>
            <w:shd w:val="clear" w:color="auto" w:fill="auto"/>
          </w:tcPr>
          <w:p w14:paraId="2A0C8EF1"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375B1447" w14:textId="77777777" w:rsidTr="00822D9D">
        <w:tc>
          <w:tcPr>
            <w:tcW w:w="0" w:type="auto"/>
            <w:shd w:val="clear" w:color="auto" w:fill="auto"/>
          </w:tcPr>
          <w:p w14:paraId="76EE58CA" w14:textId="77777777" w:rsidR="00AF0246" w:rsidRPr="00AF0246" w:rsidRDefault="00AF0246" w:rsidP="00AF0246">
            <w:pPr>
              <w:keepNext/>
              <w:keepLines/>
              <w:spacing w:after="0"/>
              <w:rPr>
                <w:rFonts w:ascii="Arial" w:hAnsi="Arial"/>
                <w:sz w:val="16"/>
              </w:rPr>
            </w:pPr>
            <w:r w:rsidRPr="00AF0246">
              <w:rPr>
                <w:rFonts w:ascii="Arial" w:hAnsi="Arial"/>
                <w:sz w:val="16"/>
              </w:rPr>
              <w:t>SETHI, Anuj</w:t>
            </w:r>
          </w:p>
        </w:tc>
        <w:tc>
          <w:tcPr>
            <w:tcW w:w="0" w:type="auto"/>
            <w:shd w:val="clear" w:color="auto" w:fill="auto"/>
          </w:tcPr>
          <w:p w14:paraId="30D1247C"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Communications</w:t>
            </w:r>
          </w:p>
        </w:tc>
        <w:tc>
          <w:tcPr>
            <w:tcW w:w="0" w:type="auto"/>
            <w:shd w:val="clear" w:color="auto" w:fill="auto"/>
          </w:tcPr>
          <w:p w14:paraId="6271807D"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69127826" w14:textId="77777777" w:rsidTr="00822D9D">
        <w:tc>
          <w:tcPr>
            <w:tcW w:w="0" w:type="auto"/>
            <w:shd w:val="clear" w:color="auto" w:fill="auto"/>
          </w:tcPr>
          <w:p w14:paraId="3C25AB9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SHAH, </w:t>
            </w:r>
            <w:proofErr w:type="spellStart"/>
            <w:r w:rsidRPr="00AF0246">
              <w:rPr>
                <w:rFonts w:ascii="Arial" w:hAnsi="Arial"/>
                <w:sz w:val="16"/>
              </w:rPr>
              <w:t>Sapan</w:t>
            </w:r>
            <w:proofErr w:type="spellEnd"/>
          </w:p>
        </w:tc>
        <w:tc>
          <w:tcPr>
            <w:tcW w:w="0" w:type="auto"/>
            <w:shd w:val="clear" w:color="auto" w:fill="auto"/>
          </w:tcPr>
          <w:p w14:paraId="0C351B8C" w14:textId="77777777" w:rsidR="00AF0246" w:rsidRPr="00AF0246" w:rsidRDefault="00AF0246" w:rsidP="00AF0246">
            <w:pPr>
              <w:keepNext/>
              <w:keepLines/>
              <w:spacing w:after="0"/>
              <w:rPr>
                <w:rFonts w:ascii="Arial" w:hAnsi="Arial"/>
                <w:sz w:val="16"/>
              </w:rPr>
            </w:pPr>
            <w:r w:rsidRPr="00AF0246">
              <w:rPr>
                <w:rFonts w:ascii="Arial" w:hAnsi="Arial"/>
                <w:sz w:val="16"/>
              </w:rPr>
              <w:t>Samsung Electronics Romania</w:t>
            </w:r>
          </w:p>
        </w:tc>
        <w:tc>
          <w:tcPr>
            <w:tcW w:w="0" w:type="auto"/>
            <w:shd w:val="clear" w:color="auto" w:fill="auto"/>
          </w:tcPr>
          <w:p w14:paraId="6C6E933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56216B6" w14:textId="77777777" w:rsidTr="00822D9D">
        <w:tc>
          <w:tcPr>
            <w:tcW w:w="0" w:type="auto"/>
            <w:shd w:val="clear" w:color="auto" w:fill="auto"/>
          </w:tcPr>
          <w:p w14:paraId="04983BA0" w14:textId="77777777" w:rsidR="00AF0246" w:rsidRPr="00AF0246" w:rsidRDefault="00AF0246" w:rsidP="00AF0246">
            <w:pPr>
              <w:keepNext/>
              <w:keepLines/>
              <w:spacing w:after="0"/>
              <w:rPr>
                <w:rFonts w:ascii="Arial" w:hAnsi="Arial"/>
                <w:sz w:val="16"/>
              </w:rPr>
            </w:pPr>
            <w:r w:rsidRPr="00AF0246">
              <w:rPr>
                <w:rFonts w:ascii="Arial" w:hAnsi="Arial"/>
                <w:sz w:val="16"/>
              </w:rPr>
              <w:t>SHEN, Yang</w:t>
            </w:r>
          </w:p>
        </w:tc>
        <w:tc>
          <w:tcPr>
            <w:tcW w:w="0" w:type="auto"/>
            <w:shd w:val="clear" w:color="auto" w:fill="auto"/>
          </w:tcPr>
          <w:p w14:paraId="5F34193A" w14:textId="77777777" w:rsidR="00AF0246" w:rsidRPr="00AF0246" w:rsidRDefault="00AF0246" w:rsidP="00AF0246">
            <w:pPr>
              <w:keepNext/>
              <w:keepLines/>
              <w:spacing w:after="0"/>
              <w:rPr>
                <w:rFonts w:ascii="Arial" w:hAnsi="Arial"/>
                <w:sz w:val="16"/>
              </w:rPr>
            </w:pPr>
            <w:r w:rsidRPr="00AF0246">
              <w:rPr>
                <w:rFonts w:ascii="Arial" w:hAnsi="Arial"/>
                <w:sz w:val="16"/>
              </w:rPr>
              <w:t>Beijing Xiaomi Mobile Software</w:t>
            </w:r>
          </w:p>
        </w:tc>
        <w:tc>
          <w:tcPr>
            <w:tcW w:w="0" w:type="auto"/>
            <w:shd w:val="clear" w:color="auto" w:fill="auto"/>
          </w:tcPr>
          <w:p w14:paraId="6CB8B76F"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40832C69" w14:textId="77777777" w:rsidTr="00822D9D">
        <w:tc>
          <w:tcPr>
            <w:tcW w:w="0" w:type="auto"/>
            <w:shd w:val="clear" w:color="auto" w:fill="auto"/>
          </w:tcPr>
          <w:p w14:paraId="1F0E017C" w14:textId="77777777" w:rsidR="00AF0246" w:rsidRPr="00AF0246" w:rsidRDefault="00AF0246" w:rsidP="00AF0246">
            <w:pPr>
              <w:keepNext/>
              <w:keepLines/>
              <w:spacing w:after="0"/>
              <w:rPr>
                <w:rFonts w:ascii="Arial" w:hAnsi="Arial"/>
                <w:sz w:val="16"/>
              </w:rPr>
            </w:pPr>
            <w:r w:rsidRPr="00AF0246">
              <w:rPr>
                <w:rFonts w:ascii="Arial" w:hAnsi="Arial"/>
                <w:sz w:val="16"/>
              </w:rPr>
              <w:t>SHU, Lin</w:t>
            </w:r>
          </w:p>
        </w:tc>
        <w:tc>
          <w:tcPr>
            <w:tcW w:w="0" w:type="auto"/>
            <w:shd w:val="clear" w:color="auto" w:fill="auto"/>
          </w:tcPr>
          <w:p w14:paraId="775BC2D1" w14:textId="77777777" w:rsidR="00AF0246" w:rsidRPr="00AF0246" w:rsidRDefault="00AF0246" w:rsidP="00AF0246">
            <w:pPr>
              <w:keepNext/>
              <w:keepLines/>
              <w:spacing w:after="0"/>
              <w:rPr>
                <w:rFonts w:ascii="Arial" w:hAnsi="Arial"/>
                <w:sz w:val="16"/>
              </w:rPr>
            </w:pPr>
            <w:r w:rsidRPr="00AF0246">
              <w:rPr>
                <w:rFonts w:ascii="Arial" w:hAnsi="Arial"/>
                <w:sz w:val="16"/>
              </w:rPr>
              <w:t>Huawei Device Co., Ltd</w:t>
            </w:r>
          </w:p>
        </w:tc>
        <w:tc>
          <w:tcPr>
            <w:tcW w:w="0" w:type="auto"/>
            <w:shd w:val="clear" w:color="auto" w:fill="auto"/>
          </w:tcPr>
          <w:p w14:paraId="164DC4CA"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14337D17" w14:textId="77777777" w:rsidTr="00822D9D">
        <w:tc>
          <w:tcPr>
            <w:tcW w:w="0" w:type="auto"/>
            <w:shd w:val="clear" w:color="auto" w:fill="auto"/>
          </w:tcPr>
          <w:p w14:paraId="034B8660" w14:textId="77777777" w:rsidR="00AF0246" w:rsidRPr="00AF0246" w:rsidRDefault="00AF0246" w:rsidP="00AF0246">
            <w:pPr>
              <w:keepNext/>
              <w:keepLines/>
              <w:spacing w:after="0"/>
              <w:rPr>
                <w:rFonts w:ascii="Arial" w:hAnsi="Arial"/>
                <w:sz w:val="16"/>
              </w:rPr>
            </w:pPr>
            <w:r w:rsidRPr="00AF0246">
              <w:rPr>
                <w:rFonts w:ascii="Arial" w:hAnsi="Arial"/>
                <w:sz w:val="16"/>
              </w:rPr>
              <w:t>SHUZHEN, Chen</w:t>
            </w:r>
          </w:p>
        </w:tc>
        <w:tc>
          <w:tcPr>
            <w:tcW w:w="0" w:type="auto"/>
            <w:shd w:val="clear" w:color="auto" w:fill="auto"/>
          </w:tcPr>
          <w:p w14:paraId="036EB645" w14:textId="77777777" w:rsidR="00AF0246" w:rsidRPr="00AF0246" w:rsidRDefault="00AF0246" w:rsidP="00AF0246">
            <w:pPr>
              <w:keepNext/>
              <w:keepLines/>
              <w:spacing w:after="0"/>
              <w:rPr>
                <w:rFonts w:ascii="Arial" w:hAnsi="Arial"/>
                <w:sz w:val="16"/>
              </w:rPr>
            </w:pPr>
            <w:r w:rsidRPr="00AF0246">
              <w:rPr>
                <w:rFonts w:ascii="Arial" w:hAnsi="Arial"/>
                <w:sz w:val="16"/>
              </w:rPr>
              <w:t>China Telecom Corporation Ltd.</w:t>
            </w:r>
          </w:p>
        </w:tc>
        <w:tc>
          <w:tcPr>
            <w:tcW w:w="0" w:type="auto"/>
            <w:shd w:val="clear" w:color="auto" w:fill="auto"/>
          </w:tcPr>
          <w:p w14:paraId="49531AAF"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983C55A" w14:textId="77777777" w:rsidTr="00822D9D">
        <w:tc>
          <w:tcPr>
            <w:tcW w:w="0" w:type="auto"/>
            <w:shd w:val="clear" w:color="auto" w:fill="auto"/>
          </w:tcPr>
          <w:p w14:paraId="16529787" w14:textId="77777777" w:rsidR="00AF0246" w:rsidRPr="00AF0246" w:rsidRDefault="00AF0246" w:rsidP="00AF0246">
            <w:pPr>
              <w:keepNext/>
              <w:keepLines/>
              <w:spacing w:after="0"/>
              <w:rPr>
                <w:rFonts w:ascii="Arial" w:hAnsi="Arial"/>
                <w:sz w:val="16"/>
              </w:rPr>
            </w:pPr>
            <w:r w:rsidRPr="00AF0246">
              <w:rPr>
                <w:rFonts w:ascii="Arial" w:hAnsi="Arial"/>
                <w:sz w:val="16"/>
              </w:rPr>
              <w:t>SKROCKI, Mariusz</w:t>
            </w:r>
          </w:p>
        </w:tc>
        <w:tc>
          <w:tcPr>
            <w:tcW w:w="0" w:type="auto"/>
            <w:shd w:val="clear" w:color="auto" w:fill="auto"/>
          </w:tcPr>
          <w:p w14:paraId="798BC40C" w14:textId="77777777" w:rsidR="00AF0246" w:rsidRPr="00AF0246" w:rsidRDefault="00AF0246" w:rsidP="00AF0246">
            <w:pPr>
              <w:keepNext/>
              <w:keepLines/>
              <w:spacing w:after="0"/>
              <w:rPr>
                <w:rFonts w:ascii="Arial" w:hAnsi="Arial"/>
                <w:sz w:val="16"/>
              </w:rPr>
            </w:pPr>
            <w:r w:rsidRPr="00AF0246">
              <w:rPr>
                <w:rFonts w:ascii="Arial" w:hAnsi="Arial"/>
                <w:sz w:val="16"/>
              </w:rPr>
              <w:t>Orange Spain</w:t>
            </w:r>
          </w:p>
        </w:tc>
        <w:tc>
          <w:tcPr>
            <w:tcW w:w="0" w:type="auto"/>
            <w:shd w:val="clear" w:color="auto" w:fill="auto"/>
          </w:tcPr>
          <w:p w14:paraId="01ECEE6F"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6BC38A6" w14:textId="77777777" w:rsidTr="00822D9D">
        <w:tc>
          <w:tcPr>
            <w:tcW w:w="0" w:type="auto"/>
            <w:shd w:val="clear" w:color="auto" w:fill="auto"/>
          </w:tcPr>
          <w:p w14:paraId="4F371445" w14:textId="77777777" w:rsidR="00AF0246" w:rsidRPr="00AF0246" w:rsidRDefault="00AF0246" w:rsidP="00AF0246">
            <w:pPr>
              <w:keepNext/>
              <w:keepLines/>
              <w:spacing w:after="0"/>
              <w:rPr>
                <w:rFonts w:ascii="Arial" w:hAnsi="Arial"/>
                <w:sz w:val="16"/>
              </w:rPr>
            </w:pPr>
            <w:r w:rsidRPr="00AF0246">
              <w:rPr>
                <w:rFonts w:ascii="Arial" w:hAnsi="Arial"/>
                <w:sz w:val="16"/>
              </w:rPr>
              <w:t>SOMMER, Markus</w:t>
            </w:r>
          </w:p>
        </w:tc>
        <w:tc>
          <w:tcPr>
            <w:tcW w:w="0" w:type="auto"/>
            <w:shd w:val="clear" w:color="auto" w:fill="auto"/>
          </w:tcPr>
          <w:p w14:paraId="0F116E51" w14:textId="77777777" w:rsidR="00AF0246" w:rsidRPr="00AF0246" w:rsidRDefault="00AF0246" w:rsidP="00AF0246">
            <w:pPr>
              <w:keepNext/>
              <w:keepLines/>
              <w:spacing w:after="0"/>
              <w:rPr>
                <w:rFonts w:ascii="Arial" w:hAnsi="Arial"/>
                <w:sz w:val="16"/>
              </w:rPr>
            </w:pPr>
            <w:r w:rsidRPr="00AF0246">
              <w:rPr>
                <w:rFonts w:ascii="Arial" w:hAnsi="Arial"/>
                <w:sz w:val="16"/>
              </w:rPr>
              <w:t>Vodafone GmbH</w:t>
            </w:r>
          </w:p>
        </w:tc>
        <w:tc>
          <w:tcPr>
            <w:tcW w:w="0" w:type="auto"/>
            <w:shd w:val="clear" w:color="auto" w:fill="auto"/>
          </w:tcPr>
          <w:p w14:paraId="2AC1C55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0E9E576" w14:textId="77777777" w:rsidTr="00822D9D">
        <w:tc>
          <w:tcPr>
            <w:tcW w:w="0" w:type="auto"/>
            <w:shd w:val="clear" w:color="auto" w:fill="auto"/>
          </w:tcPr>
          <w:p w14:paraId="5DD63249" w14:textId="77777777" w:rsidR="00AF0246" w:rsidRPr="00AF0246" w:rsidRDefault="00AF0246" w:rsidP="00AF0246">
            <w:pPr>
              <w:keepNext/>
              <w:keepLines/>
              <w:spacing w:after="0"/>
              <w:rPr>
                <w:rFonts w:ascii="Arial" w:hAnsi="Arial"/>
                <w:sz w:val="16"/>
              </w:rPr>
            </w:pPr>
            <w:r w:rsidRPr="00AF0246">
              <w:rPr>
                <w:rFonts w:ascii="Arial" w:hAnsi="Arial"/>
                <w:sz w:val="16"/>
              </w:rPr>
              <w:t>SRIVASTAVA, Vimal</w:t>
            </w:r>
          </w:p>
        </w:tc>
        <w:tc>
          <w:tcPr>
            <w:tcW w:w="0" w:type="auto"/>
            <w:shd w:val="clear" w:color="auto" w:fill="auto"/>
          </w:tcPr>
          <w:p w14:paraId="7D540FA1" w14:textId="77777777" w:rsidR="00AF0246" w:rsidRPr="00AF0246" w:rsidRDefault="00AF0246" w:rsidP="00AF0246">
            <w:pPr>
              <w:keepNext/>
              <w:keepLines/>
              <w:spacing w:after="0"/>
              <w:rPr>
                <w:rFonts w:ascii="Arial" w:hAnsi="Arial"/>
                <w:sz w:val="16"/>
              </w:rPr>
            </w:pPr>
            <w:r w:rsidRPr="00AF0246">
              <w:rPr>
                <w:rFonts w:ascii="Arial" w:hAnsi="Arial"/>
                <w:sz w:val="16"/>
              </w:rPr>
              <w:t>Cisco Systems Belgium</w:t>
            </w:r>
          </w:p>
        </w:tc>
        <w:tc>
          <w:tcPr>
            <w:tcW w:w="0" w:type="auto"/>
            <w:shd w:val="clear" w:color="auto" w:fill="auto"/>
          </w:tcPr>
          <w:p w14:paraId="1CE8900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21F8C30" w14:textId="77777777" w:rsidTr="00822D9D">
        <w:tc>
          <w:tcPr>
            <w:tcW w:w="0" w:type="auto"/>
            <w:shd w:val="clear" w:color="auto" w:fill="auto"/>
          </w:tcPr>
          <w:p w14:paraId="4814AAF2" w14:textId="77777777" w:rsidR="00AF0246" w:rsidRPr="00AF0246" w:rsidRDefault="00AF0246" w:rsidP="00AF0246">
            <w:pPr>
              <w:keepNext/>
              <w:keepLines/>
              <w:spacing w:after="0"/>
              <w:rPr>
                <w:rFonts w:ascii="Arial" w:hAnsi="Arial"/>
                <w:sz w:val="16"/>
              </w:rPr>
            </w:pPr>
            <w:r w:rsidRPr="00AF0246">
              <w:rPr>
                <w:rFonts w:ascii="Arial" w:hAnsi="Arial"/>
                <w:sz w:val="16"/>
              </w:rPr>
              <w:t>STARSINIC, Michael</w:t>
            </w:r>
          </w:p>
        </w:tc>
        <w:tc>
          <w:tcPr>
            <w:tcW w:w="0" w:type="auto"/>
            <w:shd w:val="clear" w:color="auto" w:fill="auto"/>
          </w:tcPr>
          <w:p w14:paraId="5BEEDFE7"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Convida</w:t>
            </w:r>
            <w:proofErr w:type="spellEnd"/>
            <w:r w:rsidRPr="00AF0246">
              <w:rPr>
                <w:rFonts w:ascii="Arial" w:hAnsi="Arial"/>
                <w:sz w:val="16"/>
              </w:rPr>
              <w:t xml:space="preserve"> Wireless</w:t>
            </w:r>
          </w:p>
        </w:tc>
        <w:tc>
          <w:tcPr>
            <w:tcW w:w="0" w:type="auto"/>
            <w:shd w:val="clear" w:color="auto" w:fill="auto"/>
          </w:tcPr>
          <w:p w14:paraId="7610808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EF4EC7F" w14:textId="77777777" w:rsidTr="00822D9D">
        <w:tc>
          <w:tcPr>
            <w:tcW w:w="0" w:type="auto"/>
            <w:shd w:val="clear" w:color="auto" w:fill="auto"/>
          </w:tcPr>
          <w:p w14:paraId="3F5202DA" w14:textId="77777777" w:rsidR="00AF0246" w:rsidRPr="00AF0246" w:rsidRDefault="00AF0246" w:rsidP="00AF0246">
            <w:pPr>
              <w:keepNext/>
              <w:keepLines/>
              <w:spacing w:after="0"/>
              <w:rPr>
                <w:rFonts w:ascii="Arial" w:hAnsi="Arial"/>
                <w:sz w:val="16"/>
              </w:rPr>
            </w:pPr>
            <w:r w:rsidRPr="00AF0246">
              <w:rPr>
                <w:rFonts w:ascii="Arial" w:hAnsi="Arial"/>
                <w:sz w:val="16"/>
              </w:rPr>
              <w:t>SUGAWARA, Yasuo</w:t>
            </w:r>
          </w:p>
        </w:tc>
        <w:tc>
          <w:tcPr>
            <w:tcW w:w="0" w:type="auto"/>
            <w:shd w:val="clear" w:color="auto" w:fill="auto"/>
          </w:tcPr>
          <w:p w14:paraId="484430F3" w14:textId="77777777" w:rsidR="00AF0246" w:rsidRPr="00AF0246" w:rsidRDefault="00AF0246" w:rsidP="00AF0246">
            <w:pPr>
              <w:keepNext/>
              <w:keepLines/>
              <w:spacing w:after="0"/>
              <w:rPr>
                <w:rFonts w:ascii="Arial" w:hAnsi="Arial"/>
                <w:sz w:val="16"/>
              </w:rPr>
            </w:pPr>
            <w:r w:rsidRPr="00AF0246">
              <w:rPr>
                <w:rFonts w:ascii="Arial" w:hAnsi="Arial"/>
                <w:sz w:val="16"/>
              </w:rPr>
              <w:t>SHARP Corporation</w:t>
            </w:r>
          </w:p>
        </w:tc>
        <w:tc>
          <w:tcPr>
            <w:tcW w:w="0" w:type="auto"/>
            <w:shd w:val="clear" w:color="auto" w:fill="auto"/>
          </w:tcPr>
          <w:p w14:paraId="7B16A640"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3970B35D" w14:textId="77777777" w:rsidTr="00822D9D">
        <w:tc>
          <w:tcPr>
            <w:tcW w:w="0" w:type="auto"/>
            <w:shd w:val="clear" w:color="auto" w:fill="auto"/>
          </w:tcPr>
          <w:p w14:paraId="052198B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SUH, </w:t>
            </w:r>
            <w:proofErr w:type="spellStart"/>
            <w:r w:rsidRPr="00AF0246">
              <w:rPr>
                <w:rFonts w:ascii="Arial" w:hAnsi="Arial"/>
                <w:sz w:val="16"/>
              </w:rPr>
              <w:t>Kyungjoo</w:t>
            </w:r>
            <w:proofErr w:type="spellEnd"/>
            <w:r w:rsidRPr="00AF0246">
              <w:rPr>
                <w:rFonts w:ascii="Arial" w:hAnsi="Arial"/>
                <w:sz w:val="16"/>
              </w:rPr>
              <w:t xml:space="preserve"> Grace</w:t>
            </w:r>
          </w:p>
        </w:tc>
        <w:tc>
          <w:tcPr>
            <w:tcW w:w="0" w:type="auto"/>
            <w:shd w:val="clear" w:color="auto" w:fill="auto"/>
          </w:tcPr>
          <w:p w14:paraId="74ED1A8B" w14:textId="77777777" w:rsidR="00AF0246" w:rsidRPr="00AF0246" w:rsidRDefault="00AF0246" w:rsidP="00AF0246">
            <w:pPr>
              <w:keepNext/>
              <w:keepLines/>
              <w:spacing w:after="0"/>
              <w:rPr>
                <w:rFonts w:ascii="Arial" w:hAnsi="Arial"/>
                <w:sz w:val="16"/>
              </w:rPr>
            </w:pPr>
            <w:r w:rsidRPr="00AF0246">
              <w:rPr>
                <w:rFonts w:ascii="Arial" w:hAnsi="Arial"/>
                <w:sz w:val="16"/>
              </w:rPr>
              <w:t>Samsung R&amp;D Institute UK</w:t>
            </w:r>
          </w:p>
        </w:tc>
        <w:tc>
          <w:tcPr>
            <w:tcW w:w="0" w:type="auto"/>
            <w:shd w:val="clear" w:color="auto" w:fill="auto"/>
          </w:tcPr>
          <w:p w14:paraId="472033D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CC9D7AB" w14:textId="77777777" w:rsidTr="00822D9D">
        <w:tc>
          <w:tcPr>
            <w:tcW w:w="0" w:type="auto"/>
            <w:shd w:val="clear" w:color="auto" w:fill="auto"/>
          </w:tcPr>
          <w:p w14:paraId="339DD9D7" w14:textId="77777777" w:rsidR="00AF0246" w:rsidRPr="00AF0246" w:rsidRDefault="00AF0246" w:rsidP="00AF0246">
            <w:pPr>
              <w:keepNext/>
              <w:keepLines/>
              <w:spacing w:after="0"/>
              <w:rPr>
                <w:rFonts w:ascii="Arial" w:hAnsi="Arial"/>
                <w:sz w:val="16"/>
              </w:rPr>
            </w:pPr>
            <w:r w:rsidRPr="00AF0246">
              <w:rPr>
                <w:rFonts w:ascii="Arial" w:hAnsi="Arial"/>
                <w:sz w:val="16"/>
              </w:rPr>
              <w:t>TAKAKURA, Tsuyoshi</w:t>
            </w:r>
          </w:p>
        </w:tc>
        <w:tc>
          <w:tcPr>
            <w:tcW w:w="0" w:type="auto"/>
            <w:shd w:val="clear" w:color="auto" w:fill="auto"/>
          </w:tcPr>
          <w:p w14:paraId="49BAEBE4" w14:textId="77777777" w:rsidR="00AF0246" w:rsidRPr="00AF0246" w:rsidRDefault="00AF0246" w:rsidP="00AF0246">
            <w:pPr>
              <w:keepNext/>
              <w:keepLines/>
              <w:spacing w:after="0"/>
              <w:rPr>
                <w:rFonts w:ascii="Arial" w:hAnsi="Arial"/>
                <w:sz w:val="16"/>
              </w:rPr>
            </w:pPr>
            <w:r w:rsidRPr="00AF0246">
              <w:rPr>
                <w:rFonts w:ascii="Arial" w:hAnsi="Arial"/>
                <w:sz w:val="16"/>
              </w:rPr>
              <w:t>NEC Europe Ltd</w:t>
            </w:r>
          </w:p>
        </w:tc>
        <w:tc>
          <w:tcPr>
            <w:tcW w:w="0" w:type="auto"/>
            <w:shd w:val="clear" w:color="auto" w:fill="auto"/>
          </w:tcPr>
          <w:p w14:paraId="22F85B0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9CBC013" w14:textId="77777777" w:rsidTr="00822D9D">
        <w:tc>
          <w:tcPr>
            <w:tcW w:w="0" w:type="auto"/>
            <w:shd w:val="clear" w:color="auto" w:fill="auto"/>
          </w:tcPr>
          <w:p w14:paraId="56637BB5"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TAKUYA, </w:t>
            </w:r>
            <w:proofErr w:type="spellStart"/>
            <w:r w:rsidRPr="00AF0246">
              <w:rPr>
                <w:rFonts w:ascii="Arial" w:hAnsi="Arial"/>
                <w:sz w:val="16"/>
              </w:rPr>
              <w:t>Tsutsumi</w:t>
            </w:r>
            <w:proofErr w:type="spellEnd"/>
          </w:p>
        </w:tc>
        <w:tc>
          <w:tcPr>
            <w:tcW w:w="0" w:type="auto"/>
            <w:shd w:val="clear" w:color="auto" w:fill="auto"/>
          </w:tcPr>
          <w:p w14:paraId="418DBE9F"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75D6BADE"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3FBCFCB4" w14:textId="77777777" w:rsidTr="00822D9D">
        <w:tc>
          <w:tcPr>
            <w:tcW w:w="0" w:type="auto"/>
            <w:shd w:val="clear" w:color="auto" w:fill="auto"/>
          </w:tcPr>
          <w:p w14:paraId="28946242" w14:textId="77777777" w:rsidR="00AF0246" w:rsidRPr="00AF0246" w:rsidRDefault="00AF0246" w:rsidP="00AF0246">
            <w:pPr>
              <w:keepNext/>
              <w:keepLines/>
              <w:spacing w:after="0"/>
              <w:rPr>
                <w:rFonts w:ascii="Arial" w:hAnsi="Arial"/>
                <w:sz w:val="16"/>
              </w:rPr>
            </w:pPr>
            <w:r w:rsidRPr="00AF0246">
              <w:rPr>
                <w:rFonts w:ascii="Arial" w:hAnsi="Arial"/>
                <w:sz w:val="16"/>
              </w:rPr>
              <w:lastRenderedPageBreak/>
              <w:t xml:space="preserve">TANGUDU, </w:t>
            </w:r>
            <w:proofErr w:type="spellStart"/>
            <w:r w:rsidRPr="00AF0246">
              <w:rPr>
                <w:rFonts w:ascii="Arial" w:hAnsi="Arial"/>
                <w:sz w:val="16"/>
              </w:rPr>
              <w:t>Narendranath</w:t>
            </w:r>
            <w:proofErr w:type="spellEnd"/>
            <w:r w:rsidRPr="00AF0246">
              <w:rPr>
                <w:rFonts w:ascii="Arial" w:hAnsi="Arial"/>
                <w:sz w:val="16"/>
              </w:rPr>
              <w:t xml:space="preserve"> Durga</w:t>
            </w:r>
          </w:p>
        </w:tc>
        <w:tc>
          <w:tcPr>
            <w:tcW w:w="0" w:type="auto"/>
            <w:shd w:val="clear" w:color="auto" w:fill="auto"/>
          </w:tcPr>
          <w:p w14:paraId="5F8A5125" w14:textId="77777777" w:rsidR="00AF0246" w:rsidRPr="00AF0246" w:rsidRDefault="00AF0246" w:rsidP="00AF0246">
            <w:pPr>
              <w:keepNext/>
              <w:keepLines/>
              <w:spacing w:after="0"/>
              <w:rPr>
                <w:rFonts w:ascii="Arial" w:hAnsi="Arial"/>
                <w:sz w:val="16"/>
              </w:rPr>
            </w:pPr>
            <w:r w:rsidRPr="00AF0246">
              <w:rPr>
                <w:rFonts w:ascii="Arial" w:hAnsi="Arial"/>
                <w:sz w:val="16"/>
              </w:rPr>
              <w:t>Samsung Electronics Iberia SA</w:t>
            </w:r>
          </w:p>
        </w:tc>
        <w:tc>
          <w:tcPr>
            <w:tcW w:w="0" w:type="auto"/>
            <w:shd w:val="clear" w:color="auto" w:fill="auto"/>
          </w:tcPr>
          <w:p w14:paraId="5857EA1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90D9DFC" w14:textId="77777777" w:rsidTr="00822D9D">
        <w:tc>
          <w:tcPr>
            <w:tcW w:w="0" w:type="auto"/>
            <w:shd w:val="clear" w:color="auto" w:fill="auto"/>
          </w:tcPr>
          <w:p w14:paraId="503758A3" w14:textId="77777777" w:rsidR="00AF0246" w:rsidRPr="00AF0246" w:rsidRDefault="00AF0246" w:rsidP="00AF0246">
            <w:pPr>
              <w:keepNext/>
              <w:keepLines/>
              <w:spacing w:after="0"/>
              <w:rPr>
                <w:rFonts w:ascii="Arial" w:hAnsi="Arial"/>
                <w:sz w:val="16"/>
              </w:rPr>
            </w:pPr>
            <w:r w:rsidRPr="00AF0246">
              <w:rPr>
                <w:rFonts w:ascii="Arial" w:hAnsi="Arial"/>
                <w:sz w:val="16"/>
              </w:rPr>
              <w:t>TIWARI, Kundan</w:t>
            </w:r>
          </w:p>
        </w:tc>
        <w:tc>
          <w:tcPr>
            <w:tcW w:w="0" w:type="auto"/>
            <w:shd w:val="clear" w:color="auto" w:fill="auto"/>
          </w:tcPr>
          <w:p w14:paraId="7650377C" w14:textId="77777777" w:rsidR="00AF0246" w:rsidRPr="00AF0246" w:rsidRDefault="00AF0246" w:rsidP="00AF0246">
            <w:pPr>
              <w:keepNext/>
              <w:keepLines/>
              <w:spacing w:after="0"/>
              <w:rPr>
                <w:rFonts w:ascii="Arial" w:hAnsi="Arial"/>
                <w:sz w:val="16"/>
              </w:rPr>
            </w:pPr>
            <w:r w:rsidRPr="00AF0246">
              <w:rPr>
                <w:rFonts w:ascii="Arial" w:hAnsi="Arial"/>
                <w:sz w:val="16"/>
              </w:rPr>
              <w:t>NEC Corporation</w:t>
            </w:r>
          </w:p>
        </w:tc>
        <w:tc>
          <w:tcPr>
            <w:tcW w:w="0" w:type="auto"/>
            <w:shd w:val="clear" w:color="auto" w:fill="auto"/>
          </w:tcPr>
          <w:p w14:paraId="7E6D7AD1"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51E7E895" w14:textId="77777777" w:rsidTr="00822D9D">
        <w:tc>
          <w:tcPr>
            <w:tcW w:w="0" w:type="auto"/>
            <w:shd w:val="clear" w:color="auto" w:fill="auto"/>
          </w:tcPr>
          <w:p w14:paraId="2A72A257" w14:textId="77777777" w:rsidR="00AF0246" w:rsidRPr="00AF0246" w:rsidRDefault="00AF0246" w:rsidP="00AF0246">
            <w:pPr>
              <w:keepNext/>
              <w:keepLines/>
              <w:spacing w:after="0"/>
              <w:rPr>
                <w:rFonts w:ascii="Arial" w:hAnsi="Arial"/>
                <w:sz w:val="16"/>
              </w:rPr>
            </w:pPr>
            <w:r w:rsidRPr="00AF0246">
              <w:rPr>
                <w:rFonts w:ascii="Arial" w:hAnsi="Arial"/>
                <w:sz w:val="16"/>
              </w:rPr>
              <w:t>TSANG, Yolanda</w:t>
            </w:r>
          </w:p>
        </w:tc>
        <w:tc>
          <w:tcPr>
            <w:tcW w:w="0" w:type="auto"/>
            <w:shd w:val="clear" w:color="auto" w:fill="auto"/>
          </w:tcPr>
          <w:p w14:paraId="0ACABCA0" w14:textId="77777777" w:rsidR="00AF0246" w:rsidRPr="00AF0246" w:rsidRDefault="00AF0246" w:rsidP="00AF0246">
            <w:pPr>
              <w:keepNext/>
              <w:keepLines/>
              <w:spacing w:after="0"/>
              <w:rPr>
                <w:rFonts w:ascii="Arial" w:hAnsi="Arial"/>
                <w:sz w:val="16"/>
              </w:rPr>
            </w:pPr>
            <w:r w:rsidRPr="00AF0246">
              <w:rPr>
                <w:rFonts w:ascii="Arial" w:hAnsi="Arial"/>
                <w:sz w:val="16"/>
              </w:rPr>
              <w:t>ASTRI</w:t>
            </w:r>
          </w:p>
        </w:tc>
        <w:tc>
          <w:tcPr>
            <w:tcW w:w="0" w:type="auto"/>
            <w:shd w:val="clear" w:color="auto" w:fill="auto"/>
          </w:tcPr>
          <w:p w14:paraId="1EB2F183"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DE1E6AD" w14:textId="77777777" w:rsidTr="00822D9D">
        <w:tc>
          <w:tcPr>
            <w:tcW w:w="0" w:type="auto"/>
            <w:shd w:val="clear" w:color="auto" w:fill="auto"/>
          </w:tcPr>
          <w:p w14:paraId="48D28C99"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WANG, </w:t>
            </w:r>
            <w:proofErr w:type="spellStart"/>
            <w:r w:rsidRPr="00AF0246">
              <w:rPr>
                <w:rFonts w:ascii="Arial" w:hAnsi="Arial"/>
                <w:sz w:val="16"/>
              </w:rPr>
              <w:t>Guanzhou</w:t>
            </w:r>
            <w:proofErr w:type="spellEnd"/>
          </w:p>
        </w:tc>
        <w:tc>
          <w:tcPr>
            <w:tcW w:w="0" w:type="auto"/>
            <w:shd w:val="clear" w:color="auto" w:fill="auto"/>
          </w:tcPr>
          <w:p w14:paraId="506895B5"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Europe, Ltd.</w:t>
            </w:r>
          </w:p>
        </w:tc>
        <w:tc>
          <w:tcPr>
            <w:tcW w:w="0" w:type="auto"/>
            <w:shd w:val="clear" w:color="auto" w:fill="auto"/>
          </w:tcPr>
          <w:p w14:paraId="57442F92"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45FCB6A" w14:textId="77777777" w:rsidTr="00822D9D">
        <w:tc>
          <w:tcPr>
            <w:tcW w:w="0" w:type="auto"/>
            <w:shd w:val="clear" w:color="auto" w:fill="auto"/>
          </w:tcPr>
          <w:p w14:paraId="0E5B779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WANG, </w:t>
            </w:r>
            <w:proofErr w:type="spellStart"/>
            <w:r w:rsidRPr="00AF0246">
              <w:rPr>
                <w:rFonts w:ascii="Arial" w:hAnsi="Arial"/>
                <w:sz w:val="16"/>
              </w:rPr>
              <w:t>Jiansong</w:t>
            </w:r>
            <w:proofErr w:type="spellEnd"/>
          </w:p>
        </w:tc>
        <w:tc>
          <w:tcPr>
            <w:tcW w:w="0" w:type="auto"/>
            <w:shd w:val="clear" w:color="auto" w:fill="auto"/>
          </w:tcPr>
          <w:p w14:paraId="6608396B" w14:textId="77777777" w:rsidR="00AF0246" w:rsidRPr="00AF0246" w:rsidRDefault="00AF0246" w:rsidP="00AF0246">
            <w:pPr>
              <w:keepNext/>
              <w:keepLines/>
              <w:spacing w:after="0"/>
              <w:rPr>
                <w:rFonts w:ascii="Arial" w:hAnsi="Arial"/>
                <w:sz w:val="16"/>
              </w:rPr>
            </w:pPr>
            <w:r w:rsidRPr="00AF0246">
              <w:rPr>
                <w:rFonts w:ascii="Arial" w:hAnsi="Arial"/>
                <w:sz w:val="16"/>
              </w:rPr>
              <w:t>Facebook</w:t>
            </w:r>
          </w:p>
        </w:tc>
        <w:tc>
          <w:tcPr>
            <w:tcW w:w="0" w:type="auto"/>
            <w:shd w:val="clear" w:color="auto" w:fill="auto"/>
          </w:tcPr>
          <w:p w14:paraId="648F9BF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8BAC9F2" w14:textId="77777777" w:rsidTr="00822D9D">
        <w:tc>
          <w:tcPr>
            <w:tcW w:w="0" w:type="auto"/>
            <w:shd w:val="clear" w:color="auto" w:fill="auto"/>
          </w:tcPr>
          <w:p w14:paraId="1A0B9C8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WANG, </w:t>
            </w:r>
            <w:proofErr w:type="spellStart"/>
            <w:r w:rsidRPr="00AF0246">
              <w:rPr>
                <w:rFonts w:ascii="Arial" w:hAnsi="Arial"/>
                <w:sz w:val="16"/>
              </w:rPr>
              <w:t>Menghan</w:t>
            </w:r>
            <w:proofErr w:type="spellEnd"/>
          </w:p>
        </w:tc>
        <w:tc>
          <w:tcPr>
            <w:tcW w:w="0" w:type="auto"/>
            <w:shd w:val="clear" w:color="auto" w:fill="auto"/>
          </w:tcPr>
          <w:p w14:paraId="4A813DDD"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Jetflow</w:t>
            </w:r>
            <w:proofErr w:type="spellEnd"/>
          </w:p>
        </w:tc>
        <w:tc>
          <w:tcPr>
            <w:tcW w:w="0" w:type="auto"/>
            <w:shd w:val="clear" w:color="auto" w:fill="auto"/>
          </w:tcPr>
          <w:p w14:paraId="5B2F180E"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4FBE5FD2" w14:textId="77777777" w:rsidTr="00822D9D">
        <w:tc>
          <w:tcPr>
            <w:tcW w:w="0" w:type="auto"/>
            <w:shd w:val="clear" w:color="auto" w:fill="auto"/>
          </w:tcPr>
          <w:p w14:paraId="70E2223A" w14:textId="77777777" w:rsidR="00AF0246" w:rsidRPr="00AF0246" w:rsidRDefault="00AF0246" w:rsidP="00AF0246">
            <w:pPr>
              <w:keepNext/>
              <w:keepLines/>
              <w:spacing w:after="0"/>
              <w:rPr>
                <w:rFonts w:ascii="Arial" w:hAnsi="Arial"/>
                <w:sz w:val="16"/>
              </w:rPr>
            </w:pPr>
            <w:r w:rsidRPr="00AF0246">
              <w:rPr>
                <w:rFonts w:ascii="Arial" w:hAnsi="Arial"/>
                <w:sz w:val="16"/>
              </w:rPr>
              <w:t>WANG, Tzu-</w:t>
            </w:r>
            <w:proofErr w:type="spellStart"/>
            <w:r w:rsidRPr="00AF0246">
              <w:rPr>
                <w:rFonts w:ascii="Arial" w:hAnsi="Arial"/>
                <w:sz w:val="16"/>
              </w:rPr>
              <w:t>ya</w:t>
            </w:r>
            <w:proofErr w:type="spellEnd"/>
          </w:p>
        </w:tc>
        <w:tc>
          <w:tcPr>
            <w:tcW w:w="0" w:type="auto"/>
            <w:shd w:val="clear" w:color="auto" w:fill="auto"/>
          </w:tcPr>
          <w:p w14:paraId="2E47F8B1" w14:textId="77777777" w:rsidR="00AF0246" w:rsidRPr="00AF0246" w:rsidRDefault="00AF0246" w:rsidP="00AF0246">
            <w:pPr>
              <w:keepNext/>
              <w:keepLines/>
              <w:spacing w:after="0"/>
              <w:rPr>
                <w:rFonts w:ascii="Arial" w:hAnsi="Arial"/>
                <w:sz w:val="16"/>
              </w:rPr>
            </w:pPr>
            <w:r w:rsidRPr="00AF0246">
              <w:rPr>
                <w:rFonts w:ascii="Arial" w:hAnsi="Arial"/>
                <w:sz w:val="16"/>
              </w:rPr>
              <w:t>III</w:t>
            </w:r>
          </w:p>
        </w:tc>
        <w:tc>
          <w:tcPr>
            <w:tcW w:w="0" w:type="auto"/>
            <w:shd w:val="clear" w:color="auto" w:fill="auto"/>
          </w:tcPr>
          <w:p w14:paraId="1A1C6E4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9AF1EAE" w14:textId="77777777" w:rsidTr="00822D9D">
        <w:tc>
          <w:tcPr>
            <w:tcW w:w="0" w:type="auto"/>
            <w:shd w:val="clear" w:color="auto" w:fill="auto"/>
          </w:tcPr>
          <w:p w14:paraId="556EDB92" w14:textId="77777777" w:rsidR="00AF0246" w:rsidRPr="00AF0246" w:rsidRDefault="00AF0246" w:rsidP="00AF0246">
            <w:pPr>
              <w:keepNext/>
              <w:keepLines/>
              <w:spacing w:after="0"/>
              <w:rPr>
                <w:rFonts w:ascii="Arial" w:hAnsi="Arial"/>
                <w:sz w:val="16"/>
              </w:rPr>
            </w:pPr>
            <w:r w:rsidRPr="00AF0246">
              <w:rPr>
                <w:rFonts w:ascii="Arial" w:hAnsi="Arial"/>
                <w:sz w:val="16"/>
              </w:rPr>
              <w:t>WASS, Mikael</w:t>
            </w:r>
          </w:p>
        </w:tc>
        <w:tc>
          <w:tcPr>
            <w:tcW w:w="0" w:type="auto"/>
            <w:shd w:val="clear" w:color="auto" w:fill="auto"/>
          </w:tcPr>
          <w:p w14:paraId="18EA598A" w14:textId="77777777" w:rsidR="00AF0246" w:rsidRPr="00AF0246" w:rsidRDefault="00AF0246" w:rsidP="00AF0246">
            <w:pPr>
              <w:keepNext/>
              <w:keepLines/>
              <w:spacing w:after="0"/>
              <w:rPr>
                <w:rFonts w:ascii="Arial" w:hAnsi="Arial"/>
                <w:sz w:val="16"/>
              </w:rPr>
            </w:pPr>
            <w:r w:rsidRPr="00AF0246">
              <w:rPr>
                <w:rFonts w:ascii="Arial" w:hAnsi="Arial"/>
                <w:sz w:val="16"/>
              </w:rPr>
              <w:t>L.M. Ericsson Limited</w:t>
            </w:r>
          </w:p>
        </w:tc>
        <w:tc>
          <w:tcPr>
            <w:tcW w:w="0" w:type="auto"/>
            <w:shd w:val="clear" w:color="auto" w:fill="auto"/>
          </w:tcPr>
          <w:p w14:paraId="7179D36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72F4FA6" w14:textId="77777777" w:rsidTr="00822D9D">
        <w:tc>
          <w:tcPr>
            <w:tcW w:w="0" w:type="auto"/>
            <w:shd w:val="clear" w:color="auto" w:fill="auto"/>
          </w:tcPr>
          <w:p w14:paraId="7E38EF85" w14:textId="77777777" w:rsidR="00AF0246" w:rsidRPr="00AF0246" w:rsidRDefault="00AF0246" w:rsidP="00AF0246">
            <w:pPr>
              <w:keepNext/>
              <w:keepLines/>
              <w:spacing w:after="0"/>
              <w:rPr>
                <w:rFonts w:ascii="Arial" w:hAnsi="Arial"/>
                <w:sz w:val="16"/>
              </w:rPr>
            </w:pPr>
            <w:r w:rsidRPr="00AF0246">
              <w:rPr>
                <w:rFonts w:ascii="Arial" w:hAnsi="Arial"/>
                <w:sz w:val="16"/>
              </w:rPr>
              <w:t>WATFA, Mahmoud</w:t>
            </w:r>
          </w:p>
        </w:tc>
        <w:tc>
          <w:tcPr>
            <w:tcW w:w="0" w:type="auto"/>
            <w:shd w:val="clear" w:color="auto" w:fill="auto"/>
          </w:tcPr>
          <w:p w14:paraId="6949BA40" w14:textId="77777777" w:rsidR="00AF0246" w:rsidRPr="00AF0246" w:rsidRDefault="00AF0246" w:rsidP="00AF0246">
            <w:pPr>
              <w:keepNext/>
              <w:keepLines/>
              <w:spacing w:after="0"/>
              <w:rPr>
                <w:rFonts w:ascii="Arial" w:hAnsi="Arial"/>
                <w:sz w:val="16"/>
              </w:rPr>
            </w:pPr>
            <w:r w:rsidRPr="00AF0246">
              <w:rPr>
                <w:rFonts w:ascii="Arial" w:hAnsi="Arial"/>
                <w:sz w:val="16"/>
              </w:rPr>
              <w:t>BEIJING SAMSUNG TELECOM R&amp;D</w:t>
            </w:r>
          </w:p>
        </w:tc>
        <w:tc>
          <w:tcPr>
            <w:tcW w:w="0" w:type="auto"/>
            <w:shd w:val="clear" w:color="auto" w:fill="auto"/>
          </w:tcPr>
          <w:p w14:paraId="4C7B09AF"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54BB510" w14:textId="77777777" w:rsidTr="00822D9D">
        <w:tc>
          <w:tcPr>
            <w:tcW w:w="0" w:type="auto"/>
            <w:shd w:val="clear" w:color="auto" w:fill="auto"/>
          </w:tcPr>
          <w:p w14:paraId="5D0F5B4F"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WEAVER, </w:t>
            </w:r>
            <w:proofErr w:type="spellStart"/>
            <w:r w:rsidRPr="00AF0246">
              <w:rPr>
                <w:rFonts w:ascii="Arial" w:hAnsi="Arial"/>
                <w:sz w:val="16"/>
              </w:rPr>
              <w:t>Farni</w:t>
            </w:r>
            <w:proofErr w:type="spellEnd"/>
          </w:p>
        </w:tc>
        <w:tc>
          <w:tcPr>
            <w:tcW w:w="0" w:type="auto"/>
            <w:shd w:val="clear" w:color="auto" w:fill="auto"/>
          </w:tcPr>
          <w:p w14:paraId="312ED4E5" w14:textId="77777777" w:rsidR="00AF0246" w:rsidRPr="00AF0246" w:rsidRDefault="00AF0246" w:rsidP="00AF0246">
            <w:pPr>
              <w:keepNext/>
              <w:keepLines/>
              <w:spacing w:after="0"/>
              <w:rPr>
                <w:rFonts w:ascii="Arial" w:hAnsi="Arial"/>
                <w:sz w:val="16"/>
              </w:rPr>
            </w:pPr>
            <w:r w:rsidRPr="00AF0246">
              <w:rPr>
                <w:rFonts w:ascii="Arial" w:hAnsi="Arial"/>
                <w:sz w:val="16"/>
              </w:rPr>
              <w:t>T-Mobile USA</w:t>
            </w:r>
          </w:p>
        </w:tc>
        <w:tc>
          <w:tcPr>
            <w:tcW w:w="0" w:type="auto"/>
            <w:shd w:val="clear" w:color="auto" w:fill="auto"/>
          </w:tcPr>
          <w:p w14:paraId="6CAA1DF2"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C686925" w14:textId="77777777" w:rsidTr="00822D9D">
        <w:tc>
          <w:tcPr>
            <w:tcW w:w="0" w:type="auto"/>
            <w:shd w:val="clear" w:color="auto" w:fill="auto"/>
          </w:tcPr>
          <w:p w14:paraId="546E133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WEI, </w:t>
            </w:r>
            <w:proofErr w:type="spellStart"/>
            <w:r w:rsidRPr="00AF0246">
              <w:rPr>
                <w:rFonts w:ascii="Arial" w:hAnsi="Arial"/>
                <w:sz w:val="16"/>
              </w:rPr>
              <w:t>haitao</w:t>
            </w:r>
            <w:proofErr w:type="spellEnd"/>
          </w:p>
        </w:tc>
        <w:tc>
          <w:tcPr>
            <w:tcW w:w="0" w:type="auto"/>
            <w:shd w:val="clear" w:color="auto" w:fill="auto"/>
          </w:tcPr>
          <w:p w14:paraId="1DE4B845"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Japan K.K.</w:t>
            </w:r>
          </w:p>
        </w:tc>
        <w:tc>
          <w:tcPr>
            <w:tcW w:w="0" w:type="auto"/>
            <w:shd w:val="clear" w:color="auto" w:fill="auto"/>
          </w:tcPr>
          <w:p w14:paraId="6A7DEFE1"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711FB2EC" w14:textId="77777777" w:rsidTr="00822D9D">
        <w:tc>
          <w:tcPr>
            <w:tcW w:w="0" w:type="auto"/>
            <w:shd w:val="clear" w:color="auto" w:fill="auto"/>
          </w:tcPr>
          <w:p w14:paraId="4C96AB8C" w14:textId="77777777" w:rsidR="00AF0246" w:rsidRPr="00AF0246" w:rsidRDefault="00AF0246" w:rsidP="00AF0246">
            <w:pPr>
              <w:keepNext/>
              <w:keepLines/>
              <w:spacing w:after="0"/>
              <w:rPr>
                <w:rFonts w:ascii="Arial" w:hAnsi="Arial"/>
                <w:sz w:val="16"/>
              </w:rPr>
            </w:pPr>
            <w:r w:rsidRPr="00AF0246">
              <w:rPr>
                <w:rFonts w:ascii="Arial" w:hAnsi="Arial"/>
                <w:sz w:val="16"/>
              </w:rPr>
              <w:t>WIEHE, Ulrich</w:t>
            </w:r>
          </w:p>
        </w:tc>
        <w:tc>
          <w:tcPr>
            <w:tcW w:w="0" w:type="auto"/>
            <w:shd w:val="clear" w:color="auto" w:fill="auto"/>
          </w:tcPr>
          <w:p w14:paraId="4B40047B" w14:textId="77777777" w:rsidR="00AF0246" w:rsidRPr="00AF0246" w:rsidRDefault="00AF0246" w:rsidP="00AF0246">
            <w:pPr>
              <w:keepNext/>
              <w:keepLines/>
              <w:spacing w:after="0"/>
              <w:rPr>
                <w:rFonts w:ascii="Arial" w:hAnsi="Arial"/>
                <w:sz w:val="16"/>
              </w:rPr>
            </w:pPr>
            <w:r w:rsidRPr="00AF0246">
              <w:rPr>
                <w:rFonts w:ascii="Arial" w:hAnsi="Arial"/>
                <w:sz w:val="16"/>
              </w:rPr>
              <w:t>Nokia Korea</w:t>
            </w:r>
          </w:p>
        </w:tc>
        <w:tc>
          <w:tcPr>
            <w:tcW w:w="0" w:type="auto"/>
            <w:shd w:val="clear" w:color="auto" w:fill="auto"/>
          </w:tcPr>
          <w:p w14:paraId="71F8CEBA"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5ECD216B" w14:textId="77777777" w:rsidTr="00822D9D">
        <w:tc>
          <w:tcPr>
            <w:tcW w:w="0" w:type="auto"/>
            <w:shd w:val="clear" w:color="auto" w:fill="auto"/>
          </w:tcPr>
          <w:p w14:paraId="68200397" w14:textId="77777777" w:rsidR="00AF0246" w:rsidRPr="00AF0246" w:rsidRDefault="00AF0246" w:rsidP="00AF0246">
            <w:pPr>
              <w:keepNext/>
              <w:keepLines/>
              <w:spacing w:after="0"/>
              <w:rPr>
                <w:rFonts w:ascii="Arial" w:hAnsi="Arial"/>
                <w:sz w:val="16"/>
              </w:rPr>
            </w:pPr>
            <w:r w:rsidRPr="00AF0246">
              <w:rPr>
                <w:rFonts w:ascii="Arial" w:hAnsi="Arial"/>
                <w:sz w:val="16"/>
              </w:rPr>
              <w:t>WIFVESSON, Monica</w:t>
            </w:r>
          </w:p>
        </w:tc>
        <w:tc>
          <w:tcPr>
            <w:tcW w:w="0" w:type="auto"/>
            <w:shd w:val="clear" w:color="auto" w:fill="auto"/>
          </w:tcPr>
          <w:p w14:paraId="2F369B70" w14:textId="77777777" w:rsidR="00AF0246" w:rsidRPr="00AF0246" w:rsidRDefault="00AF0246" w:rsidP="00AF0246">
            <w:pPr>
              <w:keepNext/>
              <w:keepLines/>
              <w:spacing w:after="0"/>
              <w:rPr>
                <w:rFonts w:ascii="Arial" w:hAnsi="Arial"/>
                <w:sz w:val="16"/>
              </w:rPr>
            </w:pPr>
            <w:r w:rsidRPr="00AF0246">
              <w:rPr>
                <w:rFonts w:ascii="Arial" w:hAnsi="Arial"/>
                <w:sz w:val="16"/>
              </w:rPr>
              <w:t>Oy LM Ericsson AB</w:t>
            </w:r>
          </w:p>
        </w:tc>
        <w:tc>
          <w:tcPr>
            <w:tcW w:w="0" w:type="auto"/>
            <w:shd w:val="clear" w:color="auto" w:fill="auto"/>
          </w:tcPr>
          <w:p w14:paraId="5CF5DA8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88E5695" w14:textId="77777777" w:rsidTr="00822D9D">
        <w:tc>
          <w:tcPr>
            <w:tcW w:w="0" w:type="auto"/>
            <w:shd w:val="clear" w:color="auto" w:fill="auto"/>
          </w:tcPr>
          <w:p w14:paraId="7E87DE6F" w14:textId="77777777" w:rsidR="00AF0246" w:rsidRPr="00AF0246" w:rsidRDefault="00AF0246" w:rsidP="00AF0246">
            <w:pPr>
              <w:keepNext/>
              <w:keepLines/>
              <w:spacing w:after="0"/>
              <w:rPr>
                <w:rFonts w:ascii="Arial" w:hAnsi="Arial"/>
                <w:sz w:val="16"/>
              </w:rPr>
            </w:pPr>
            <w:r w:rsidRPr="00AF0246">
              <w:rPr>
                <w:rFonts w:ascii="Arial" w:hAnsi="Arial"/>
                <w:sz w:val="16"/>
              </w:rPr>
              <w:t>WILD, Peter A.</w:t>
            </w:r>
          </w:p>
        </w:tc>
        <w:tc>
          <w:tcPr>
            <w:tcW w:w="0" w:type="auto"/>
            <w:shd w:val="clear" w:color="auto" w:fill="auto"/>
          </w:tcPr>
          <w:p w14:paraId="3D6D3CFD" w14:textId="77777777" w:rsidR="00AF0246" w:rsidRPr="00AF0246" w:rsidRDefault="00AF0246" w:rsidP="00AF0246">
            <w:pPr>
              <w:keepNext/>
              <w:keepLines/>
              <w:spacing w:after="0"/>
              <w:rPr>
                <w:rFonts w:ascii="Arial" w:hAnsi="Arial"/>
                <w:sz w:val="16"/>
              </w:rPr>
            </w:pPr>
            <w:r w:rsidRPr="00AF0246">
              <w:rPr>
                <w:rFonts w:ascii="Arial" w:hAnsi="Arial"/>
                <w:sz w:val="16"/>
              </w:rPr>
              <w:t>Vodafone Romania S.A.</w:t>
            </w:r>
          </w:p>
        </w:tc>
        <w:tc>
          <w:tcPr>
            <w:tcW w:w="0" w:type="auto"/>
            <w:shd w:val="clear" w:color="auto" w:fill="auto"/>
          </w:tcPr>
          <w:p w14:paraId="22C988B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680384A" w14:textId="77777777" w:rsidTr="00822D9D">
        <w:tc>
          <w:tcPr>
            <w:tcW w:w="0" w:type="auto"/>
            <w:shd w:val="clear" w:color="auto" w:fill="auto"/>
          </w:tcPr>
          <w:p w14:paraId="779C48E6" w14:textId="77777777" w:rsidR="00AF0246" w:rsidRPr="00AF0246" w:rsidRDefault="00AF0246" w:rsidP="00AF0246">
            <w:pPr>
              <w:keepNext/>
              <w:keepLines/>
              <w:spacing w:after="0"/>
              <w:rPr>
                <w:rFonts w:ascii="Arial" w:hAnsi="Arial"/>
                <w:sz w:val="16"/>
              </w:rPr>
            </w:pPr>
            <w:r w:rsidRPr="00AF0246">
              <w:rPr>
                <w:rFonts w:ascii="Arial" w:hAnsi="Arial"/>
                <w:sz w:val="16"/>
              </w:rPr>
              <w:t>WON, Sung Hwan</w:t>
            </w:r>
          </w:p>
        </w:tc>
        <w:tc>
          <w:tcPr>
            <w:tcW w:w="0" w:type="auto"/>
            <w:shd w:val="clear" w:color="auto" w:fill="auto"/>
          </w:tcPr>
          <w:p w14:paraId="41A5974A" w14:textId="77777777" w:rsidR="00AF0246" w:rsidRPr="00AF0246" w:rsidRDefault="00AF0246" w:rsidP="00AF0246">
            <w:pPr>
              <w:keepNext/>
              <w:keepLines/>
              <w:spacing w:after="0"/>
              <w:rPr>
                <w:rFonts w:ascii="Arial" w:hAnsi="Arial"/>
                <w:sz w:val="16"/>
              </w:rPr>
            </w:pPr>
            <w:r w:rsidRPr="00AF0246">
              <w:rPr>
                <w:rFonts w:ascii="Arial" w:hAnsi="Arial"/>
                <w:sz w:val="16"/>
              </w:rPr>
              <w:t>Nokia Denmark</w:t>
            </w:r>
          </w:p>
        </w:tc>
        <w:tc>
          <w:tcPr>
            <w:tcW w:w="0" w:type="auto"/>
            <w:shd w:val="clear" w:color="auto" w:fill="auto"/>
          </w:tcPr>
          <w:p w14:paraId="08A9D5E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9816070" w14:textId="77777777" w:rsidTr="00822D9D">
        <w:tc>
          <w:tcPr>
            <w:tcW w:w="0" w:type="auto"/>
            <w:shd w:val="clear" w:color="auto" w:fill="auto"/>
          </w:tcPr>
          <w:p w14:paraId="2FFC5742" w14:textId="77777777" w:rsidR="00AF0246" w:rsidRPr="00AF0246" w:rsidRDefault="00AF0246" w:rsidP="00AF0246">
            <w:pPr>
              <w:keepNext/>
              <w:keepLines/>
              <w:spacing w:after="0"/>
              <w:rPr>
                <w:rFonts w:ascii="Arial" w:hAnsi="Arial"/>
                <w:sz w:val="16"/>
              </w:rPr>
            </w:pPr>
            <w:r w:rsidRPr="00AF0246">
              <w:rPr>
                <w:rFonts w:ascii="Arial" w:hAnsi="Arial"/>
                <w:sz w:val="16"/>
              </w:rPr>
              <w:t>WOODWARD, Tim</w:t>
            </w:r>
          </w:p>
        </w:tc>
        <w:tc>
          <w:tcPr>
            <w:tcW w:w="0" w:type="auto"/>
            <w:shd w:val="clear" w:color="auto" w:fill="auto"/>
          </w:tcPr>
          <w:p w14:paraId="7EAC59D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Motorola Solutions </w:t>
            </w:r>
            <w:proofErr w:type="spellStart"/>
            <w:r w:rsidRPr="00AF0246">
              <w:rPr>
                <w:rFonts w:ascii="Arial" w:hAnsi="Arial"/>
                <w:sz w:val="16"/>
              </w:rPr>
              <w:t>Danmark</w:t>
            </w:r>
            <w:proofErr w:type="spellEnd"/>
            <w:r w:rsidRPr="00AF0246">
              <w:rPr>
                <w:rFonts w:ascii="Arial" w:hAnsi="Arial"/>
                <w:sz w:val="16"/>
              </w:rPr>
              <w:t xml:space="preserve"> A/S</w:t>
            </w:r>
          </w:p>
        </w:tc>
        <w:tc>
          <w:tcPr>
            <w:tcW w:w="0" w:type="auto"/>
            <w:shd w:val="clear" w:color="auto" w:fill="auto"/>
          </w:tcPr>
          <w:p w14:paraId="350059C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E8906D1" w14:textId="77777777" w:rsidTr="00822D9D">
        <w:tc>
          <w:tcPr>
            <w:tcW w:w="0" w:type="auto"/>
            <w:shd w:val="clear" w:color="auto" w:fill="auto"/>
          </w:tcPr>
          <w:p w14:paraId="235DA286" w14:textId="77777777" w:rsidR="00AF0246" w:rsidRPr="00AF0246" w:rsidRDefault="00AF0246" w:rsidP="00AF0246">
            <w:pPr>
              <w:keepNext/>
              <w:keepLines/>
              <w:spacing w:after="0"/>
              <w:rPr>
                <w:rFonts w:ascii="Arial" w:hAnsi="Arial"/>
                <w:sz w:val="16"/>
              </w:rPr>
            </w:pPr>
            <w:r w:rsidRPr="00AF0246">
              <w:rPr>
                <w:rFonts w:ascii="Arial" w:hAnsi="Arial"/>
                <w:sz w:val="16"/>
              </w:rPr>
              <w:t>WU, Jinhua</w:t>
            </w:r>
          </w:p>
        </w:tc>
        <w:tc>
          <w:tcPr>
            <w:tcW w:w="0" w:type="auto"/>
            <w:shd w:val="clear" w:color="auto" w:fill="auto"/>
          </w:tcPr>
          <w:p w14:paraId="5A30AF7E" w14:textId="77777777" w:rsidR="00AF0246" w:rsidRPr="00AF0246" w:rsidRDefault="00AF0246" w:rsidP="00AF0246">
            <w:pPr>
              <w:keepNext/>
              <w:keepLines/>
              <w:spacing w:after="0"/>
              <w:rPr>
                <w:rFonts w:ascii="Arial" w:hAnsi="Arial"/>
                <w:sz w:val="16"/>
              </w:rPr>
            </w:pPr>
            <w:r w:rsidRPr="00AF0246">
              <w:rPr>
                <w:rFonts w:ascii="Arial" w:hAnsi="Arial"/>
                <w:sz w:val="16"/>
              </w:rPr>
              <w:t>Beijing Xiaomi Mobile Software</w:t>
            </w:r>
          </w:p>
        </w:tc>
        <w:tc>
          <w:tcPr>
            <w:tcW w:w="0" w:type="auto"/>
            <w:shd w:val="clear" w:color="auto" w:fill="auto"/>
          </w:tcPr>
          <w:p w14:paraId="18C95330"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 ()</w:t>
            </w:r>
          </w:p>
        </w:tc>
      </w:tr>
      <w:tr w:rsidR="00822D9D" w:rsidRPr="00AF0246" w14:paraId="0E15CD6E" w14:textId="77777777" w:rsidTr="00822D9D">
        <w:tc>
          <w:tcPr>
            <w:tcW w:w="0" w:type="auto"/>
            <w:shd w:val="clear" w:color="auto" w:fill="auto"/>
          </w:tcPr>
          <w:p w14:paraId="69D76A79" w14:textId="77777777" w:rsidR="00AF0246" w:rsidRPr="00AF0246" w:rsidRDefault="00AF0246" w:rsidP="00AF0246">
            <w:pPr>
              <w:keepNext/>
              <w:keepLines/>
              <w:spacing w:after="0"/>
              <w:rPr>
                <w:rFonts w:ascii="Arial" w:hAnsi="Arial"/>
                <w:sz w:val="16"/>
              </w:rPr>
            </w:pPr>
            <w:r w:rsidRPr="00AF0246">
              <w:rPr>
                <w:rFonts w:ascii="Arial" w:hAnsi="Arial"/>
                <w:sz w:val="16"/>
              </w:rPr>
              <w:t>XU, Wenliang</w:t>
            </w:r>
          </w:p>
        </w:tc>
        <w:tc>
          <w:tcPr>
            <w:tcW w:w="0" w:type="auto"/>
            <w:shd w:val="clear" w:color="auto" w:fill="auto"/>
          </w:tcPr>
          <w:p w14:paraId="081C8930" w14:textId="77777777" w:rsidR="00AF0246" w:rsidRPr="00AF0246" w:rsidRDefault="00AF0246" w:rsidP="00AF0246">
            <w:pPr>
              <w:keepNext/>
              <w:keepLines/>
              <w:spacing w:after="0"/>
              <w:rPr>
                <w:rFonts w:ascii="Arial" w:hAnsi="Arial"/>
                <w:sz w:val="16"/>
              </w:rPr>
            </w:pPr>
            <w:r w:rsidRPr="00AF0246">
              <w:rPr>
                <w:rFonts w:ascii="Arial" w:hAnsi="Arial"/>
                <w:sz w:val="16"/>
              </w:rPr>
              <w:t>Ericsson India Private Limited</w:t>
            </w:r>
          </w:p>
        </w:tc>
        <w:tc>
          <w:tcPr>
            <w:tcW w:w="0" w:type="auto"/>
            <w:shd w:val="clear" w:color="auto" w:fill="auto"/>
          </w:tcPr>
          <w:p w14:paraId="49C7B920" w14:textId="77777777" w:rsidR="00AF0246" w:rsidRPr="00AF0246" w:rsidRDefault="00AF0246" w:rsidP="00AF0246">
            <w:pPr>
              <w:keepNext/>
              <w:keepLines/>
              <w:spacing w:after="0"/>
              <w:rPr>
                <w:rFonts w:ascii="Arial" w:hAnsi="Arial"/>
                <w:sz w:val="16"/>
              </w:rPr>
            </w:pPr>
            <w:r w:rsidRPr="00AF0246">
              <w:rPr>
                <w:rFonts w:ascii="Arial" w:hAnsi="Arial"/>
                <w:sz w:val="16"/>
              </w:rPr>
              <w:t>3GPPMEMBER (TSDSI)</w:t>
            </w:r>
          </w:p>
        </w:tc>
      </w:tr>
      <w:tr w:rsidR="00822D9D" w:rsidRPr="00AF0246" w14:paraId="1C220885" w14:textId="77777777" w:rsidTr="00822D9D">
        <w:tc>
          <w:tcPr>
            <w:tcW w:w="0" w:type="auto"/>
            <w:shd w:val="clear" w:color="auto" w:fill="auto"/>
          </w:tcPr>
          <w:p w14:paraId="7576AF67" w14:textId="77777777" w:rsidR="00AF0246" w:rsidRPr="00AF0246" w:rsidRDefault="00AF0246" w:rsidP="00AF0246">
            <w:pPr>
              <w:keepNext/>
              <w:keepLines/>
              <w:spacing w:after="0"/>
              <w:rPr>
                <w:rFonts w:ascii="Arial" w:hAnsi="Arial"/>
                <w:sz w:val="16"/>
              </w:rPr>
            </w:pPr>
            <w:r w:rsidRPr="00AF0246">
              <w:rPr>
                <w:rFonts w:ascii="Arial" w:hAnsi="Arial"/>
                <w:sz w:val="16"/>
              </w:rPr>
              <w:t>YAMAKITA, Takayuki</w:t>
            </w:r>
          </w:p>
        </w:tc>
        <w:tc>
          <w:tcPr>
            <w:tcW w:w="0" w:type="auto"/>
            <w:shd w:val="clear" w:color="auto" w:fill="auto"/>
          </w:tcPr>
          <w:p w14:paraId="6533F655" w14:textId="77777777" w:rsidR="00AF0246" w:rsidRPr="00AF0246" w:rsidRDefault="00AF0246" w:rsidP="00AF0246">
            <w:pPr>
              <w:keepNext/>
              <w:keepLines/>
              <w:spacing w:after="0"/>
              <w:rPr>
                <w:rFonts w:ascii="Arial" w:hAnsi="Arial"/>
                <w:sz w:val="16"/>
              </w:rPr>
            </w:pPr>
            <w:r w:rsidRPr="00AF0246">
              <w:rPr>
                <w:rFonts w:ascii="Arial" w:hAnsi="Arial"/>
                <w:sz w:val="16"/>
              </w:rPr>
              <w:t>Oki Electric Industry Co. Ltd.</w:t>
            </w:r>
          </w:p>
        </w:tc>
        <w:tc>
          <w:tcPr>
            <w:tcW w:w="0" w:type="auto"/>
            <w:shd w:val="clear" w:color="auto" w:fill="auto"/>
          </w:tcPr>
          <w:p w14:paraId="157DF4B9"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4FBEA36C" w14:textId="77777777" w:rsidTr="00822D9D">
        <w:tc>
          <w:tcPr>
            <w:tcW w:w="0" w:type="auto"/>
            <w:shd w:val="clear" w:color="auto" w:fill="auto"/>
          </w:tcPr>
          <w:p w14:paraId="60AD8957"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YAN, </w:t>
            </w:r>
            <w:proofErr w:type="spellStart"/>
            <w:r w:rsidRPr="00AF0246">
              <w:rPr>
                <w:rFonts w:ascii="Arial" w:hAnsi="Arial"/>
                <w:sz w:val="16"/>
              </w:rPr>
              <w:t>Xiaojian</w:t>
            </w:r>
            <w:proofErr w:type="spellEnd"/>
          </w:p>
        </w:tc>
        <w:tc>
          <w:tcPr>
            <w:tcW w:w="0" w:type="auto"/>
            <w:shd w:val="clear" w:color="auto" w:fill="auto"/>
          </w:tcPr>
          <w:p w14:paraId="7C7AC331" w14:textId="77777777" w:rsidR="00AF0246" w:rsidRPr="00AF0246" w:rsidRDefault="00AF0246" w:rsidP="00AF0246">
            <w:pPr>
              <w:keepNext/>
              <w:keepLines/>
              <w:spacing w:after="0"/>
              <w:rPr>
                <w:rFonts w:ascii="Arial" w:hAnsi="Arial"/>
                <w:sz w:val="16"/>
              </w:rPr>
            </w:pPr>
            <w:r w:rsidRPr="00AF0246">
              <w:rPr>
                <w:rFonts w:ascii="Arial" w:hAnsi="Arial"/>
                <w:sz w:val="16"/>
              </w:rPr>
              <w:t>ZXNE</w:t>
            </w:r>
          </w:p>
        </w:tc>
        <w:tc>
          <w:tcPr>
            <w:tcW w:w="0" w:type="auto"/>
            <w:shd w:val="clear" w:color="auto" w:fill="auto"/>
          </w:tcPr>
          <w:p w14:paraId="0C9F20EC"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0274E9E5" w14:textId="77777777" w:rsidTr="00822D9D">
        <w:tc>
          <w:tcPr>
            <w:tcW w:w="0" w:type="auto"/>
            <w:shd w:val="clear" w:color="auto" w:fill="auto"/>
          </w:tcPr>
          <w:p w14:paraId="5F904E15"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YANG, </w:t>
            </w:r>
            <w:proofErr w:type="spellStart"/>
            <w:r w:rsidRPr="00AF0246">
              <w:rPr>
                <w:rFonts w:ascii="Arial" w:hAnsi="Arial"/>
                <w:sz w:val="16"/>
              </w:rPr>
              <w:t>Haorui</w:t>
            </w:r>
            <w:proofErr w:type="spellEnd"/>
          </w:p>
        </w:tc>
        <w:tc>
          <w:tcPr>
            <w:tcW w:w="0" w:type="auto"/>
            <w:shd w:val="clear" w:color="auto" w:fill="auto"/>
          </w:tcPr>
          <w:p w14:paraId="3E107264" w14:textId="77777777" w:rsidR="00AF0246" w:rsidRPr="00AF0246" w:rsidRDefault="00AF0246" w:rsidP="00AF0246">
            <w:pPr>
              <w:keepNext/>
              <w:keepLines/>
              <w:spacing w:after="0"/>
              <w:rPr>
                <w:rFonts w:ascii="Arial" w:hAnsi="Arial"/>
                <w:sz w:val="16"/>
              </w:rPr>
            </w:pPr>
            <w:r w:rsidRPr="00AF0246">
              <w:rPr>
                <w:rFonts w:ascii="Arial" w:hAnsi="Arial"/>
                <w:sz w:val="16"/>
              </w:rPr>
              <w:t>Beijing OPPO Com. corp., ltd</w:t>
            </w:r>
          </w:p>
        </w:tc>
        <w:tc>
          <w:tcPr>
            <w:tcW w:w="0" w:type="auto"/>
            <w:shd w:val="clear" w:color="auto" w:fill="auto"/>
          </w:tcPr>
          <w:p w14:paraId="18013C59"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20F114E2" w14:textId="77777777" w:rsidTr="00822D9D">
        <w:tc>
          <w:tcPr>
            <w:tcW w:w="0" w:type="auto"/>
            <w:shd w:val="clear" w:color="auto" w:fill="auto"/>
          </w:tcPr>
          <w:p w14:paraId="5A3D9536" w14:textId="77777777" w:rsidR="00AF0246" w:rsidRPr="00AF0246" w:rsidRDefault="00AF0246" w:rsidP="00AF0246">
            <w:pPr>
              <w:keepNext/>
              <w:keepLines/>
              <w:spacing w:after="0"/>
              <w:rPr>
                <w:rFonts w:ascii="Arial" w:hAnsi="Arial"/>
                <w:sz w:val="16"/>
              </w:rPr>
            </w:pPr>
            <w:r w:rsidRPr="00AF0246">
              <w:rPr>
                <w:rFonts w:ascii="Arial" w:hAnsi="Arial"/>
                <w:sz w:val="16"/>
              </w:rPr>
              <w:t>YANG, Yong</w:t>
            </w:r>
          </w:p>
        </w:tc>
        <w:tc>
          <w:tcPr>
            <w:tcW w:w="0" w:type="auto"/>
            <w:shd w:val="clear" w:color="auto" w:fill="auto"/>
          </w:tcPr>
          <w:p w14:paraId="07921A1B" w14:textId="77777777" w:rsidR="00AF0246" w:rsidRPr="00AF0246" w:rsidRDefault="00AF0246" w:rsidP="00AF0246">
            <w:pPr>
              <w:keepNext/>
              <w:keepLines/>
              <w:spacing w:after="0"/>
              <w:rPr>
                <w:rFonts w:ascii="Arial" w:hAnsi="Arial"/>
                <w:sz w:val="16"/>
              </w:rPr>
            </w:pPr>
            <w:r w:rsidRPr="00AF0246">
              <w:rPr>
                <w:rFonts w:ascii="Arial" w:hAnsi="Arial"/>
                <w:sz w:val="16"/>
              </w:rPr>
              <w:t>Ericsson Hungary Ltd</w:t>
            </w:r>
          </w:p>
        </w:tc>
        <w:tc>
          <w:tcPr>
            <w:tcW w:w="0" w:type="auto"/>
            <w:shd w:val="clear" w:color="auto" w:fill="auto"/>
          </w:tcPr>
          <w:p w14:paraId="0B002DF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7C5B1B4" w14:textId="77777777" w:rsidTr="00822D9D">
        <w:tc>
          <w:tcPr>
            <w:tcW w:w="0" w:type="auto"/>
            <w:shd w:val="clear" w:color="auto" w:fill="auto"/>
          </w:tcPr>
          <w:p w14:paraId="5BBAF100" w14:textId="77777777" w:rsidR="00AF0246" w:rsidRPr="00AF0246" w:rsidRDefault="00AF0246" w:rsidP="00AF0246">
            <w:pPr>
              <w:keepNext/>
              <w:keepLines/>
              <w:spacing w:after="0"/>
              <w:rPr>
                <w:rFonts w:ascii="Arial" w:hAnsi="Arial"/>
                <w:sz w:val="16"/>
              </w:rPr>
            </w:pPr>
            <w:r w:rsidRPr="00AF0246">
              <w:rPr>
                <w:rFonts w:ascii="Arial" w:hAnsi="Arial"/>
                <w:sz w:val="16"/>
              </w:rPr>
              <w:t>YONG, Jiang</w:t>
            </w:r>
          </w:p>
        </w:tc>
        <w:tc>
          <w:tcPr>
            <w:tcW w:w="0" w:type="auto"/>
            <w:shd w:val="clear" w:color="auto" w:fill="auto"/>
          </w:tcPr>
          <w:p w14:paraId="2DBC711B" w14:textId="77777777" w:rsidR="00AF0246" w:rsidRPr="00AF0246" w:rsidRDefault="00AF0246" w:rsidP="00AF0246">
            <w:pPr>
              <w:keepNext/>
              <w:keepLines/>
              <w:spacing w:after="0"/>
              <w:rPr>
                <w:rFonts w:ascii="Arial" w:hAnsi="Arial"/>
                <w:sz w:val="16"/>
              </w:rPr>
            </w:pPr>
            <w:r w:rsidRPr="00AF0246">
              <w:rPr>
                <w:rFonts w:ascii="Arial" w:hAnsi="Arial"/>
                <w:sz w:val="16"/>
              </w:rPr>
              <w:t>CATT</w:t>
            </w:r>
          </w:p>
        </w:tc>
        <w:tc>
          <w:tcPr>
            <w:tcW w:w="0" w:type="auto"/>
            <w:shd w:val="clear" w:color="auto" w:fill="auto"/>
          </w:tcPr>
          <w:p w14:paraId="314BE610"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6959867" w14:textId="77777777" w:rsidTr="00822D9D">
        <w:tc>
          <w:tcPr>
            <w:tcW w:w="0" w:type="auto"/>
            <w:shd w:val="clear" w:color="auto" w:fill="auto"/>
          </w:tcPr>
          <w:p w14:paraId="063F2195" w14:textId="77777777" w:rsidR="00AF0246" w:rsidRPr="00AF0246" w:rsidRDefault="00AF0246" w:rsidP="00AF0246">
            <w:pPr>
              <w:keepNext/>
              <w:keepLines/>
              <w:spacing w:after="0"/>
              <w:rPr>
                <w:rFonts w:ascii="Arial" w:hAnsi="Arial"/>
                <w:sz w:val="16"/>
              </w:rPr>
            </w:pPr>
            <w:r w:rsidRPr="00AF0246">
              <w:rPr>
                <w:rFonts w:ascii="Arial" w:hAnsi="Arial"/>
                <w:sz w:val="16"/>
              </w:rPr>
              <w:t>YOSHIMURA, KANAE</w:t>
            </w:r>
          </w:p>
        </w:tc>
        <w:tc>
          <w:tcPr>
            <w:tcW w:w="0" w:type="auto"/>
            <w:shd w:val="clear" w:color="auto" w:fill="auto"/>
          </w:tcPr>
          <w:p w14:paraId="3EF806C7" w14:textId="77777777" w:rsidR="00AF0246" w:rsidRPr="00AF0246" w:rsidRDefault="00AF0246" w:rsidP="00AF0246">
            <w:pPr>
              <w:keepNext/>
              <w:keepLines/>
              <w:spacing w:after="0"/>
              <w:rPr>
                <w:rFonts w:ascii="Arial" w:hAnsi="Arial"/>
                <w:sz w:val="16"/>
              </w:rPr>
            </w:pPr>
            <w:r w:rsidRPr="00AF0246">
              <w:rPr>
                <w:rFonts w:ascii="Arial" w:hAnsi="Arial"/>
                <w:sz w:val="16"/>
              </w:rPr>
              <w:t>Oki Electric Industry Co. Ltd.</w:t>
            </w:r>
          </w:p>
        </w:tc>
        <w:tc>
          <w:tcPr>
            <w:tcW w:w="0" w:type="auto"/>
            <w:shd w:val="clear" w:color="auto" w:fill="auto"/>
          </w:tcPr>
          <w:p w14:paraId="4C28DC3B"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2FAA2FF0" w14:textId="77777777" w:rsidTr="00822D9D">
        <w:tc>
          <w:tcPr>
            <w:tcW w:w="0" w:type="auto"/>
            <w:shd w:val="clear" w:color="auto" w:fill="auto"/>
          </w:tcPr>
          <w:p w14:paraId="44048082" w14:textId="77777777" w:rsidR="00AF0246" w:rsidRPr="00AF0246" w:rsidRDefault="00AF0246" w:rsidP="00AF0246">
            <w:pPr>
              <w:keepNext/>
              <w:keepLines/>
              <w:spacing w:after="0"/>
              <w:rPr>
                <w:rFonts w:ascii="Arial" w:hAnsi="Arial"/>
                <w:sz w:val="16"/>
              </w:rPr>
            </w:pPr>
            <w:r w:rsidRPr="00AF0246">
              <w:rPr>
                <w:rFonts w:ascii="Arial" w:hAnsi="Arial"/>
                <w:sz w:val="16"/>
              </w:rPr>
              <w:t>ZAUS, Robert</w:t>
            </w:r>
          </w:p>
        </w:tc>
        <w:tc>
          <w:tcPr>
            <w:tcW w:w="0" w:type="auto"/>
            <w:shd w:val="clear" w:color="auto" w:fill="auto"/>
          </w:tcPr>
          <w:p w14:paraId="7BC2D3F0" w14:textId="77777777" w:rsidR="00AF0246" w:rsidRPr="00AF0246" w:rsidRDefault="00AF0246" w:rsidP="00AF0246">
            <w:pPr>
              <w:keepNext/>
              <w:keepLines/>
              <w:spacing w:after="0"/>
              <w:rPr>
                <w:rFonts w:ascii="Arial" w:hAnsi="Arial"/>
                <w:sz w:val="16"/>
              </w:rPr>
            </w:pPr>
            <w:r w:rsidRPr="00AF0246">
              <w:rPr>
                <w:rFonts w:ascii="Arial" w:hAnsi="Arial"/>
                <w:sz w:val="16"/>
              </w:rPr>
              <w:t>Apple GmbH</w:t>
            </w:r>
          </w:p>
        </w:tc>
        <w:tc>
          <w:tcPr>
            <w:tcW w:w="0" w:type="auto"/>
            <w:shd w:val="clear" w:color="auto" w:fill="auto"/>
          </w:tcPr>
          <w:p w14:paraId="7C49A0C9"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0828C2A" w14:textId="77777777" w:rsidTr="00822D9D">
        <w:tc>
          <w:tcPr>
            <w:tcW w:w="0" w:type="auto"/>
            <w:shd w:val="clear" w:color="auto" w:fill="auto"/>
          </w:tcPr>
          <w:p w14:paraId="2EFDD9D6"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ZHANG, </w:t>
            </w:r>
            <w:proofErr w:type="spellStart"/>
            <w:r w:rsidRPr="00AF0246">
              <w:rPr>
                <w:rFonts w:ascii="Arial" w:hAnsi="Arial"/>
                <w:sz w:val="16"/>
              </w:rPr>
              <w:t>Pengfei</w:t>
            </w:r>
            <w:proofErr w:type="spellEnd"/>
          </w:p>
        </w:tc>
        <w:tc>
          <w:tcPr>
            <w:tcW w:w="0" w:type="auto"/>
            <w:shd w:val="clear" w:color="auto" w:fill="auto"/>
          </w:tcPr>
          <w:p w14:paraId="5B9AC3CD" w14:textId="77777777" w:rsidR="00AF0246" w:rsidRPr="00AF0246" w:rsidRDefault="00AF0246" w:rsidP="00AF0246">
            <w:pPr>
              <w:keepNext/>
              <w:keepLines/>
              <w:spacing w:after="0"/>
              <w:rPr>
                <w:rFonts w:ascii="Arial" w:hAnsi="Arial"/>
                <w:sz w:val="16"/>
              </w:rPr>
            </w:pPr>
            <w:r w:rsidRPr="00AF0246">
              <w:rPr>
                <w:rFonts w:ascii="Arial" w:hAnsi="Arial"/>
                <w:sz w:val="16"/>
              </w:rPr>
              <w:t>vivo Mobile Communication (S)</w:t>
            </w:r>
          </w:p>
        </w:tc>
        <w:tc>
          <w:tcPr>
            <w:tcW w:w="0" w:type="auto"/>
            <w:shd w:val="clear" w:color="auto" w:fill="auto"/>
          </w:tcPr>
          <w:p w14:paraId="5B56803D"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04E2D70" w14:textId="77777777" w:rsidTr="00822D9D">
        <w:tc>
          <w:tcPr>
            <w:tcW w:w="0" w:type="auto"/>
            <w:shd w:val="clear" w:color="auto" w:fill="auto"/>
          </w:tcPr>
          <w:p w14:paraId="4B47DF3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ZHANG, </w:t>
            </w:r>
            <w:proofErr w:type="spellStart"/>
            <w:r w:rsidRPr="00AF0246">
              <w:rPr>
                <w:rFonts w:ascii="Arial" w:hAnsi="Arial"/>
                <w:sz w:val="16"/>
              </w:rPr>
              <w:t>Yizhong</w:t>
            </w:r>
            <w:proofErr w:type="spellEnd"/>
          </w:p>
        </w:tc>
        <w:tc>
          <w:tcPr>
            <w:tcW w:w="0" w:type="auto"/>
            <w:shd w:val="clear" w:color="auto" w:fill="auto"/>
          </w:tcPr>
          <w:p w14:paraId="1F4BA836" w14:textId="77777777" w:rsidR="00AF0246" w:rsidRPr="00AF0246" w:rsidRDefault="00AF0246" w:rsidP="00AF0246">
            <w:pPr>
              <w:keepNext/>
              <w:keepLines/>
              <w:spacing w:after="0"/>
              <w:rPr>
                <w:rFonts w:ascii="Arial" w:hAnsi="Arial"/>
                <w:sz w:val="16"/>
              </w:rPr>
            </w:pPr>
            <w:r w:rsidRPr="00AF0246">
              <w:rPr>
                <w:rFonts w:ascii="Arial" w:hAnsi="Arial"/>
                <w:sz w:val="16"/>
              </w:rPr>
              <w:t>VIVO TECH GmbH</w:t>
            </w:r>
          </w:p>
        </w:tc>
        <w:tc>
          <w:tcPr>
            <w:tcW w:w="0" w:type="auto"/>
            <w:shd w:val="clear" w:color="auto" w:fill="auto"/>
          </w:tcPr>
          <w:p w14:paraId="3480E7E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501AA37" w14:textId="77777777" w:rsidTr="00822D9D">
        <w:tc>
          <w:tcPr>
            <w:tcW w:w="0" w:type="auto"/>
            <w:shd w:val="clear" w:color="auto" w:fill="auto"/>
          </w:tcPr>
          <w:p w14:paraId="62320052" w14:textId="77777777" w:rsidR="00AF0246" w:rsidRPr="00AF0246" w:rsidRDefault="00AF0246" w:rsidP="00AF0246">
            <w:pPr>
              <w:keepNext/>
              <w:keepLines/>
              <w:spacing w:after="0"/>
              <w:rPr>
                <w:rFonts w:ascii="Arial" w:hAnsi="Arial"/>
                <w:sz w:val="16"/>
              </w:rPr>
            </w:pPr>
            <w:r w:rsidRPr="00AF0246">
              <w:rPr>
                <w:rFonts w:ascii="Arial" w:hAnsi="Arial"/>
                <w:sz w:val="16"/>
              </w:rPr>
              <w:t>ZHAO, Shuai</w:t>
            </w:r>
          </w:p>
        </w:tc>
        <w:tc>
          <w:tcPr>
            <w:tcW w:w="0" w:type="auto"/>
            <w:shd w:val="clear" w:color="auto" w:fill="auto"/>
          </w:tcPr>
          <w:p w14:paraId="33433370" w14:textId="77777777" w:rsidR="00AF0246" w:rsidRPr="00AF0246" w:rsidRDefault="00AF0246" w:rsidP="00AF0246">
            <w:pPr>
              <w:keepNext/>
              <w:keepLines/>
              <w:spacing w:after="0"/>
              <w:rPr>
                <w:rFonts w:ascii="Arial" w:hAnsi="Arial"/>
                <w:sz w:val="16"/>
              </w:rPr>
            </w:pPr>
            <w:r w:rsidRPr="00AF0246">
              <w:rPr>
                <w:rFonts w:ascii="Arial" w:hAnsi="Arial"/>
                <w:sz w:val="16"/>
              </w:rPr>
              <w:t>Tencent</w:t>
            </w:r>
          </w:p>
        </w:tc>
        <w:tc>
          <w:tcPr>
            <w:tcW w:w="0" w:type="auto"/>
            <w:shd w:val="clear" w:color="auto" w:fill="auto"/>
          </w:tcPr>
          <w:p w14:paraId="34192DE0"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B19734C" w14:textId="77777777" w:rsidTr="00822D9D">
        <w:tc>
          <w:tcPr>
            <w:tcW w:w="0" w:type="auto"/>
            <w:shd w:val="clear" w:color="auto" w:fill="auto"/>
          </w:tcPr>
          <w:p w14:paraId="6BEBD087"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ZHOU, </w:t>
            </w:r>
            <w:proofErr w:type="spellStart"/>
            <w:r w:rsidRPr="00AF0246">
              <w:rPr>
                <w:rFonts w:ascii="Arial" w:hAnsi="Arial"/>
                <w:sz w:val="16"/>
              </w:rPr>
              <w:t>Xingyue</w:t>
            </w:r>
            <w:proofErr w:type="spellEnd"/>
          </w:p>
        </w:tc>
        <w:tc>
          <w:tcPr>
            <w:tcW w:w="0" w:type="auto"/>
            <w:shd w:val="clear" w:color="auto" w:fill="auto"/>
          </w:tcPr>
          <w:p w14:paraId="50ABAEFF" w14:textId="77777777" w:rsidR="00AF0246" w:rsidRPr="00AF0246" w:rsidRDefault="00AF0246" w:rsidP="00AF0246">
            <w:pPr>
              <w:keepNext/>
              <w:keepLines/>
              <w:spacing w:after="0"/>
              <w:rPr>
                <w:rFonts w:ascii="Arial" w:hAnsi="Arial"/>
                <w:sz w:val="16"/>
              </w:rPr>
            </w:pPr>
            <w:r w:rsidRPr="00AF0246">
              <w:rPr>
                <w:rFonts w:ascii="Arial" w:hAnsi="Arial"/>
                <w:sz w:val="16"/>
              </w:rPr>
              <w:t>ZTE Wistron Telecom AB</w:t>
            </w:r>
          </w:p>
        </w:tc>
        <w:tc>
          <w:tcPr>
            <w:tcW w:w="0" w:type="auto"/>
            <w:shd w:val="clear" w:color="auto" w:fill="auto"/>
          </w:tcPr>
          <w:p w14:paraId="6565527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bl>
    <w:p w14:paraId="0764DCC5" w14:textId="77777777" w:rsidR="00554327" w:rsidRDefault="00554327" w:rsidP="00554327"/>
    <w:p w14:paraId="4376195A" w14:textId="1A69232C" w:rsidR="00554327" w:rsidRDefault="00554327" w:rsidP="00554327">
      <w:pPr>
        <w:pStyle w:val="Heading2"/>
      </w:pPr>
      <w:bookmarkStart w:id="154" w:name="_Toc73893565"/>
      <w:r>
        <w:t>Annex G: List of future meetings</w:t>
      </w:r>
      <w:bookmarkEnd w:id="154"/>
    </w:p>
    <w:p w14:paraId="24B77CD8"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47"/>
        <w:gridCol w:w="1407"/>
        <w:gridCol w:w="686"/>
        <w:gridCol w:w="906"/>
        <w:gridCol w:w="1087"/>
      </w:tblGrid>
      <w:tr w:rsidR="00E454AB" w:rsidRPr="00E454AB" w14:paraId="6B225F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3A92"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AD2E" w14:textId="77777777" w:rsidR="00554327" w:rsidRDefault="00554327">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BC1D" w14:textId="77777777" w:rsidR="00554327" w:rsidRDefault="00554327">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8EDB" w14:textId="77777777" w:rsidR="00554327" w:rsidRDefault="00554327">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5E18" w14:textId="77777777" w:rsidR="00554327" w:rsidRDefault="00554327">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A658" w14:textId="77777777" w:rsidR="00554327" w:rsidRDefault="00554327">
            <w:pPr>
              <w:pStyle w:val="TAH"/>
            </w:pPr>
            <w:r>
              <w:t>Reference</w:t>
            </w:r>
          </w:p>
        </w:tc>
      </w:tr>
      <w:tr w:rsidR="00E454AB" w:rsidRPr="00E454AB" w14:paraId="734DCC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0409" w14:textId="77777777" w:rsidR="00554327" w:rsidRPr="00E454AB" w:rsidRDefault="00554327">
            <w:pPr>
              <w:pStyle w:val="TAL"/>
              <w:rPr>
                <w:sz w:val="16"/>
              </w:rPr>
            </w:pPr>
            <w:r w:rsidRPr="00E454AB">
              <w:rPr>
                <w:sz w:val="16"/>
              </w:rPr>
              <w:t>CT1#131-e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93C6" w14:textId="77777777" w:rsidR="00554327" w:rsidRPr="00E454AB" w:rsidRDefault="00554327">
            <w:pPr>
              <w:pStyle w:val="TAL"/>
              <w:rPr>
                <w:sz w:val="16"/>
              </w:rPr>
            </w:pPr>
            <w:r w:rsidRPr="00E454AB">
              <w:rPr>
                <w:sz w:val="16"/>
              </w:rPr>
              <w:t>2021-08-19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1036" w14:textId="77777777" w:rsidR="00554327" w:rsidRPr="00E454AB" w:rsidRDefault="00554327">
            <w:pPr>
              <w:pStyle w:val="TAL"/>
              <w:rPr>
                <w:sz w:val="16"/>
              </w:rPr>
            </w:pPr>
            <w:r w:rsidRPr="00E454AB">
              <w:rPr>
                <w:sz w:val="16"/>
              </w:rPr>
              <w:t>2021-08-27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B611"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8AD5" w14:textId="77777777" w:rsidR="00554327" w:rsidRDefault="00554327">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F35C" w14:textId="77777777" w:rsidR="00554327" w:rsidRPr="00E454AB" w:rsidRDefault="00554327">
            <w:pPr>
              <w:pStyle w:val="TAL"/>
              <w:rPr>
                <w:sz w:val="16"/>
              </w:rPr>
            </w:pPr>
            <w:r w:rsidRPr="00E454AB">
              <w:rPr>
                <w:sz w:val="16"/>
              </w:rPr>
              <w:t>C1-131-e</w:t>
            </w:r>
          </w:p>
        </w:tc>
      </w:tr>
      <w:tr w:rsidR="00E454AB" w:rsidRPr="00E454AB" w14:paraId="441E86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7222" w14:textId="77777777" w:rsidR="00554327" w:rsidRPr="00E454AB" w:rsidRDefault="00554327">
            <w:pPr>
              <w:pStyle w:val="TAL"/>
              <w:rPr>
                <w:sz w:val="16"/>
              </w:rPr>
            </w:pPr>
            <w:r w:rsidRPr="00E454AB">
              <w:rPr>
                <w:sz w:val="16"/>
              </w:rPr>
              <w:t>CT1#132-e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409D" w14:textId="77777777" w:rsidR="00554327" w:rsidRPr="00E454AB" w:rsidRDefault="00554327">
            <w:pPr>
              <w:pStyle w:val="TAL"/>
              <w:rPr>
                <w:sz w:val="16"/>
              </w:rPr>
            </w:pPr>
            <w:r w:rsidRPr="00E454AB">
              <w:rPr>
                <w:sz w:val="16"/>
              </w:rPr>
              <w:t>2021-10-11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C510" w14:textId="77777777" w:rsidR="00554327" w:rsidRPr="00E454AB" w:rsidRDefault="00554327">
            <w:pPr>
              <w:pStyle w:val="TAL"/>
              <w:rPr>
                <w:sz w:val="16"/>
              </w:rPr>
            </w:pPr>
            <w:r w:rsidRPr="00E454AB">
              <w:rPr>
                <w:sz w:val="16"/>
              </w:rPr>
              <w:t>2021-10-15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E495"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20604" w14:textId="77777777" w:rsidR="00554327" w:rsidRDefault="00554327">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91C9" w14:textId="77777777" w:rsidR="00554327" w:rsidRPr="00E454AB" w:rsidRDefault="00554327">
            <w:pPr>
              <w:pStyle w:val="TAL"/>
              <w:rPr>
                <w:sz w:val="16"/>
              </w:rPr>
            </w:pPr>
            <w:r w:rsidRPr="00E454AB">
              <w:rPr>
                <w:sz w:val="16"/>
              </w:rPr>
              <w:t>C1-132-e</w:t>
            </w:r>
          </w:p>
        </w:tc>
      </w:tr>
      <w:tr w:rsidR="00E454AB" w:rsidRPr="00E454AB" w14:paraId="1629AC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F064" w14:textId="77777777" w:rsidR="00554327" w:rsidRPr="00E454AB" w:rsidRDefault="00554327">
            <w:pPr>
              <w:pStyle w:val="TAL"/>
              <w:rPr>
                <w:sz w:val="16"/>
              </w:rPr>
            </w:pPr>
            <w:r w:rsidRPr="00E454AB">
              <w:rPr>
                <w:sz w:val="16"/>
              </w:rPr>
              <w:t>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2018" w14:textId="77777777" w:rsidR="00554327" w:rsidRPr="00E454AB" w:rsidRDefault="00554327">
            <w:pPr>
              <w:pStyle w:val="TAL"/>
              <w:rPr>
                <w:sz w:val="16"/>
              </w:rPr>
            </w:pPr>
            <w:r w:rsidRPr="00E454AB">
              <w:rPr>
                <w:sz w:val="16"/>
              </w:rPr>
              <w:t>2021-11-11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048C" w14:textId="77777777" w:rsidR="00554327" w:rsidRPr="00E454AB" w:rsidRDefault="00554327">
            <w:pPr>
              <w:pStyle w:val="TAL"/>
              <w:rPr>
                <w:sz w:val="16"/>
              </w:rPr>
            </w:pPr>
            <w:r w:rsidRPr="00E454AB">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41CF"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5898"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BA7A" w14:textId="77777777" w:rsidR="00554327" w:rsidRPr="00E454AB" w:rsidRDefault="00554327">
            <w:pPr>
              <w:pStyle w:val="TAL"/>
              <w:rPr>
                <w:sz w:val="16"/>
              </w:rPr>
            </w:pPr>
            <w:r w:rsidRPr="00E454AB">
              <w:rPr>
                <w:sz w:val="16"/>
              </w:rPr>
              <w:t>C1-133-e</w:t>
            </w:r>
          </w:p>
        </w:tc>
      </w:tr>
      <w:tr w:rsidR="00E454AB" w:rsidRPr="00E454AB" w14:paraId="7C260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47E3" w14:textId="77777777" w:rsidR="00554327" w:rsidRPr="00E454AB" w:rsidRDefault="00554327">
            <w:pPr>
              <w:pStyle w:val="TAL"/>
              <w:rPr>
                <w:sz w:val="16"/>
              </w:rPr>
            </w:pPr>
            <w:r w:rsidRPr="00E454AB">
              <w:rPr>
                <w:sz w:val="16"/>
              </w:rPr>
              <w:t>CT1#133-bis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AB53" w14:textId="77777777" w:rsidR="00554327" w:rsidRPr="00E454AB" w:rsidRDefault="00554327">
            <w:pPr>
              <w:pStyle w:val="TAL"/>
              <w:rPr>
                <w:sz w:val="16"/>
              </w:rPr>
            </w:pPr>
            <w:r w:rsidRPr="00E454AB">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48383" w14:textId="77777777" w:rsidR="00554327" w:rsidRPr="00E454AB" w:rsidRDefault="00554327">
            <w:pPr>
              <w:pStyle w:val="TAL"/>
              <w:rPr>
                <w:sz w:val="16"/>
              </w:rPr>
            </w:pPr>
            <w:r w:rsidRPr="00E454AB">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3C2A"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EF99"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AA056" w14:textId="77777777" w:rsidR="00554327" w:rsidRPr="00E454AB" w:rsidRDefault="00554327">
            <w:pPr>
              <w:pStyle w:val="TAL"/>
              <w:rPr>
                <w:sz w:val="16"/>
              </w:rPr>
            </w:pPr>
            <w:r w:rsidRPr="00E454AB">
              <w:rPr>
                <w:sz w:val="16"/>
              </w:rPr>
              <w:t>C1-133</w:t>
            </w:r>
          </w:p>
        </w:tc>
      </w:tr>
      <w:tr w:rsidR="00E454AB" w:rsidRPr="00E454AB" w14:paraId="772959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8351B" w14:textId="77777777" w:rsidR="00554327" w:rsidRPr="00E454AB" w:rsidRDefault="00554327">
            <w:pPr>
              <w:pStyle w:val="TAL"/>
              <w:rPr>
                <w:sz w:val="16"/>
              </w:rPr>
            </w:pPr>
            <w:r w:rsidRPr="00E454AB">
              <w:rPr>
                <w:sz w:val="16"/>
              </w:rPr>
              <w:t>CT1#134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3FAC" w14:textId="77777777" w:rsidR="00554327" w:rsidRPr="00E454AB" w:rsidRDefault="00554327">
            <w:pPr>
              <w:pStyle w:val="TAL"/>
              <w:rPr>
                <w:sz w:val="16"/>
              </w:rPr>
            </w:pPr>
            <w:r w:rsidRPr="00E454AB">
              <w:rPr>
                <w:sz w:val="16"/>
              </w:rPr>
              <w:t>2022-02-21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94C7" w14:textId="77777777" w:rsidR="00554327" w:rsidRPr="00E454AB" w:rsidRDefault="00554327">
            <w:pPr>
              <w:pStyle w:val="TAL"/>
              <w:rPr>
                <w:sz w:val="16"/>
              </w:rPr>
            </w:pPr>
            <w:r w:rsidRPr="00E454AB">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9AB1" w14:textId="77777777" w:rsidR="00554327" w:rsidRPr="00E454AB" w:rsidRDefault="00554327">
            <w:pPr>
              <w:pStyle w:val="TAL"/>
              <w:rPr>
                <w:sz w:val="16"/>
              </w:rPr>
            </w:pPr>
            <w:r w:rsidRPr="00E454AB">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50A4" w14:textId="77777777" w:rsidR="00554327" w:rsidRPr="00E454AB" w:rsidRDefault="00554327">
            <w:pPr>
              <w:pStyle w:val="TAL"/>
              <w:rPr>
                <w:sz w:val="16"/>
              </w:rPr>
            </w:pPr>
            <w:r w:rsidRPr="00E454AB">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8356" w14:textId="77777777" w:rsidR="00554327" w:rsidRPr="00E454AB" w:rsidRDefault="00554327">
            <w:pPr>
              <w:pStyle w:val="TAL"/>
              <w:rPr>
                <w:sz w:val="16"/>
              </w:rPr>
            </w:pPr>
            <w:r w:rsidRPr="00E454AB">
              <w:rPr>
                <w:sz w:val="16"/>
              </w:rPr>
              <w:t>C1-134</w:t>
            </w:r>
          </w:p>
        </w:tc>
      </w:tr>
      <w:tr w:rsidR="00E454AB" w:rsidRPr="00E454AB" w14:paraId="4F0FD6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B240" w14:textId="77777777" w:rsidR="00554327" w:rsidRPr="00E454AB" w:rsidRDefault="00554327">
            <w:pPr>
              <w:pStyle w:val="TAL"/>
              <w:rPr>
                <w:sz w:val="16"/>
              </w:rPr>
            </w:pPr>
            <w:r w:rsidRPr="00E454AB">
              <w:rPr>
                <w:sz w:val="16"/>
              </w:rPr>
              <w:t>CT1#135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06B6" w14:textId="77777777" w:rsidR="00554327" w:rsidRPr="00E454AB" w:rsidRDefault="00554327">
            <w:pPr>
              <w:pStyle w:val="TAL"/>
              <w:rPr>
                <w:sz w:val="16"/>
              </w:rPr>
            </w:pPr>
            <w:r w:rsidRPr="00E454AB">
              <w:rPr>
                <w:sz w:val="16"/>
              </w:rPr>
              <w:t>2022-04-04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3635" w14:textId="77777777" w:rsidR="00554327" w:rsidRPr="00E454AB" w:rsidRDefault="00554327">
            <w:pPr>
              <w:pStyle w:val="TAL"/>
              <w:rPr>
                <w:sz w:val="16"/>
              </w:rPr>
            </w:pPr>
            <w:r w:rsidRPr="00E454AB">
              <w:rPr>
                <w:sz w:val="16"/>
              </w:rPr>
              <w:t>2022-04-08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4AAC"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83E5" w14:textId="77777777" w:rsidR="00554327" w:rsidRPr="00E454AB" w:rsidRDefault="00554327">
            <w:pPr>
              <w:pStyle w:val="TAL"/>
              <w:rPr>
                <w:sz w:val="16"/>
              </w:rPr>
            </w:pPr>
            <w:r w:rsidRPr="00E454AB">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D91B" w14:textId="77777777" w:rsidR="00554327" w:rsidRPr="00E454AB" w:rsidRDefault="00554327">
            <w:pPr>
              <w:pStyle w:val="TAL"/>
              <w:rPr>
                <w:sz w:val="16"/>
              </w:rPr>
            </w:pPr>
            <w:r w:rsidRPr="00E454AB">
              <w:rPr>
                <w:sz w:val="16"/>
              </w:rPr>
              <w:t>C1-135</w:t>
            </w:r>
          </w:p>
        </w:tc>
      </w:tr>
      <w:tr w:rsidR="00E454AB" w:rsidRPr="00E454AB" w14:paraId="03F665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33A1" w14:textId="77777777" w:rsidR="00554327" w:rsidRPr="00E454AB" w:rsidRDefault="00554327">
            <w:pPr>
              <w:pStyle w:val="TAL"/>
              <w:rPr>
                <w:sz w:val="16"/>
              </w:rPr>
            </w:pPr>
            <w:r w:rsidRPr="00E454AB">
              <w:rPr>
                <w:sz w:val="16"/>
              </w:rPr>
              <w:t>CT1#136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F83F4" w14:textId="77777777" w:rsidR="00554327" w:rsidRPr="00E454AB" w:rsidRDefault="00554327">
            <w:pPr>
              <w:pStyle w:val="TAL"/>
              <w:rPr>
                <w:sz w:val="16"/>
              </w:rPr>
            </w:pPr>
            <w:r w:rsidRPr="00E454AB">
              <w:rPr>
                <w:sz w:val="16"/>
              </w:rPr>
              <w:t>2022-05-16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E0A8" w14:textId="77777777" w:rsidR="00554327" w:rsidRPr="00E454AB" w:rsidRDefault="00554327">
            <w:pPr>
              <w:pStyle w:val="TAL"/>
              <w:rPr>
                <w:sz w:val="16"/>
              </w:rPr>
            </w:pPr>
            <w:r w:rsidRPr="00E454AB">
              <w:rPr>
                <w:sz w:val="16"/>
              </w:rPr>
              <w:t>2022-05-20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95FF" w14:textId="77777777" w:rsidR="00554327" w:rsidRPr="00E454AB" w:rsidRDefault="00554327">
            <w:pPr>
              <w:pStyle w:val="TAL"/>
              <w:rPr>
                <w:sz w:val="16"/>
              </w:rPr>
            </w:pPr>
            <w:r w:rsidRPr="00E454AB">
              <w:rPr>
                <w:sz w:val="16"/>
              </w:rPr>
              <w:t>Asia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5957"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2244" w14:textId="77777777" w:rsidR="00554327" w:rsidRPr="00E454AB" w:rsidRDefault="00554327">
            <w:pPr>
              <w:pStyle w:val="TAL"/>
              <w:rPr>
                <w:sz w:val="16"/>
              </w:rPr>
            </w:pPr>
            <w:r w:rsidRPr="00E454AB">
              <w:rPr>
                <w:sz w:val="16"/>
              </w:rPr>
              <w:t>C1-136</w:t>
            </w:r>
          </w:p>
        </w:tc>
      </w:tr>
      <w:tr w:rsidR="00E454AB" w:rsidRPr="00E454AB" w14:paraId="54E693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98BF" w14:textId="77777777" w:rsidR="00554327" w:rsidRPr="00E454AB" w:rsidRDefault="00554327">
            <w:pPr>
              <w:pStyle w:val="TAL"/>
              <w:rPr>
                <w:sz w:val="16"/>
              </w:rPr>
            </w:pPr>
            <w:r w:rsidRPr="00E454AB">
              <w:rPr>
                <w:sz w:val="16"/>
              </w:rPr>
              <w:t>CT1#136-bis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A9CF" w14:textId="77777777" w:rsidR="00554327" w:rsidRPr="00E454AB" w:rsidRDefault="00554327">
            <w:pPr>
              <w:pStyle w:val="TAL"/>
              <w:rPr>
                <w:sz w:val="16"/>
              </w:rPr>
            </w:pPr>
            <w:r w:rsidRPr="00E454AB">
              <w:rPr>
                <w:sz w:val="16"/>
              </w:rPr>
              <w:t>2022-06-27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3C8B" w14:textId="77777777" w:rsidR="00554327" w:rsidRPr="00E454AB" w:rsidRDefault="00554327">
            <w:pPr>
              <w:pStyle w:val="TAL"/>
              <w:rPr>
                <w:sz w:val="16"/>
              </w:rPr>
            </w:pPr>
            <w:r w:rsidRPr="00E454AB">
              <w:rPr>
                <w:sz w:val="16"/>
              </w:rPr>
              <w:t>2022-07-01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923D"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BFDCF" w14:textId="77777777" w:rsidR="00554327" w:rsidRPr="00E454AB" w:rsidRDefault="00554327">
            <w:pPr>
              <w:pStyle w:val="TAL"/>
              <w:rPr>
                <w:sz w:val="16"/>
              </w:rPr>
            </w:pPr>
            <w:r w:rsidRPr="00E454AB">
              <w:rPr>
                <w:sz w:val="16"/>
              </w:rPr>
              <w:t>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CB44" w14:textId="77777777" w:rsidR="00554327" w:rsidRPr="00E454AB" w:rsidRDefault="00554327">
            <w:pPr>
              <w:pStyle w:val="TAL"/>
              <w:rPr>
                <w:sz w:val="16"/>
              </w:rPr>
            </w:pPr>
            <w:r w:rsidRPr="00E454AB">
              <w:rPr>
                <w:sz w:val="16"/>
              </w:rPr>
              <w:t>C1-136</w:t>
            </w:r>
          </w:p>
        </w:tc>
      </w:tr>
    </w:tbl>
    <w:p w14:paraId="2CBEC807" w14:textId="77777777" w:rsidR="00554327" w:rsidRDefault="00554327" w:rsidP="00554327"/>
    <w:p w14:paraId="41484719" w14:textId="77777777" w:rsidR="00554327" w:rsidRPr="00031805" w:rsidRDefault="00554327" w:rsidP="00031805">
      <w:pPr>
        <w:pStyle w:val="FP"/>
      </w:pPr>
    </w:p>
    <w:sectPr w:rsidR="00554327" w:rsidRPr="00031805" w:rsidSect="0003180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A70E6" w14:textId="77777777" w:rsidR="002A6786" w:rsidRDefault="002A6786">
      <w:pPr>
        <w:spacing w:after="0"/>
      </w:pPr>
      <w:r>
        <w:separator/>
      </w:r>
    </w:p>
  </w:endnote>
  <w:endnote w:type="continuationSeparator" w:id="0">
    <w:p w14:paraId="5BE3FA58" w14:textId="77777777" w:rsidR="002A6786" w:rsidRDefault="002A67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7B6D7" w14:textId="77777777" w:rsidR="00E00582" w:rsidRDefault="00E00582" w:rsidP="0055432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216F273" w14:textId="77777777" w:rsidR="00E00582" w:rsidRDefault="00E00582" w:rsidP="0003180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E0EE7" w14:textId="691911E8" w:rsidR="00E00582" w:rsidRDefault="00E00582" w:rsidP="0055432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1CD019BD" w14:textId="77777777" w:rsidR="00E00582" w:rsidRDefault="00E00582" w:rsidP="0003180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0AE58" w14:textId="77777777" w:rsidR="00E00582" w:rsidRDefault="00E00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86DE6" w14:textId="77777777" w:rsidR="002A6786" w:rsidRDefault="002A6786">
      <w:pPr>
        <w:spacing w:after="0"/>
      </w:pPr>
      <w:r>
        <w:separator/>
      </w:r>
    </w:p>
  </w:footnote>
  <w:footnote w:type="continuationSeparator" w:id="0">
    <w:p w14:paraId="1A7951A3" w14:textId="77777777" w:rsidR="002A6786" w:rsidRDefault="002A67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657B7" w14:textId="77777777" w:rsidR="00E00582" w:rsidRDefault="00E0058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61C9C" w14:textId="77777777" w:rsidR="00E00582" w:rsidRDefault="00E00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D5494" w14:textId="77777777" w:rsidR="00E00582" w:rsidRDefault="00E00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4BA426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1BD668D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67521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BEA0788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E90DA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EEA481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594B5F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1A3CEC"/>
    <w:multiLevelType w:val="hybridMultilevel"/>
    <w:tmpl w:val="3DB48D08"/>
    <w:lvl w:ilvl="0" w:tplc="76E81A2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805"/>
    <w:rsid w:val="00031805"/>
    <w:rsid w:val="00066A07"/>
    <w:rsid w:val="00124E7B"/>
    <w:rsid w:val="002A6786"/>
    <w:rsid w:val="004A311D"/>
    <w:rsid w:val="00554327"/>
    <w:rsid w:val="00645956"/>
    <w:rsid w:val="00822D9D"/>
    <w:rsid w:val="00904FD7"/>
    <w:rsid w:val="00AF0246"/>
    <w:rsid w:val="00E00582"/>
    <w:rsid w:val="00E454AB"/>
    <w:rsid w:val="00F344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ABA33"/>
  <w15:chartTrackingRefBased/>
  <w15:docId w15:val="{E9F58FD0-E6CE-48AC-ADE3-55276CB5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95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459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45956"/>
    <w:pPr>
      <w:pBdr>
        <w:top w:val="none" w:sz="0" w:space="0" w:color="auto"/>
      </w:pBdr>
      <w:spacing w:before="180"/>
      <w:outlineLvl w:val="1"/>
    </w:pPr>
    <w:rPr>
      <w:sz w:val="32"/>
    </w:rPr>
  </w:style>
  <w:style w:type="paragraph" w:styleId="Heading3">
    <w:name w:val="heading 3"/>
    <w:basedOn w:val="Heading2"/>
    <w:next w:val="Normal"/>
    <w:link w:val="Heading3Char"/>
    <w:qFormat/>
    <w:rsid w:val="00645956"/>
    <w:pPr>
      <w:spacing w:before="120"/>
      <w:outlineLvl w:val="2"/>
    </w:pPr>
    <w:rPr>
      <w:sz w:val="28"/>
    </w:rPr>
  </w:style>
  <w:style w:type="paragraph" w:styleId="Heading4">
    <w:name w:val="heading 4"/>
    <w:basedOn w:val="Heading3"/>
    <w:next w:val="Normal"/>
    <w:link w:val="Heading4Char"/>
    <w:qFormat/>
    <w:rsid w:val="00645956"/>
    <w:pPr>
      <w:ind w:left="1418" w:hanging="1418"/>
      <w:outlineLvl w:val="3"/>
    </w:pPr>
    <w:rPr>
      <w:sz w:val="24"/>
    </w:rPr>
  </w:style>
  <w:style w:type="paragraph" w:styleId="Heading5">
    <w:name w:val="heading 5"/>
    <w:basedOn w:val="Heading4"/>
    <w:next w:val="Normal"/>
    <w:link w:val="Heading5Char"/>
    <w:qFormat/>
    <w:rsid w:val="00645956"/>
    <w:pPr>
      <w:ind w:left="1701" w:hanging="1701"/>
      <w:outlineLvl w:val="4"/>
    </w:pPr>
    <w:rPr>
      <w:sz w:val="22"/>
    </w:rPr>
  </w:style>
  <w:style w:type="paragraph" w:styleId="Heading6">
    <w:name w:val="heading 6"/>
    <w:basedOn w:val="H6"/>
    <w:next w:val="Normal"/>
    <w:link w:val="Heading6Char"/>
    <w:qFormat/>
    <w:rsid w:val="00645956"/>
    <w:pPr>
      <w:outlineLvl w:val="5"/>
    </w:pPr>
  </w:style>
  <w:style w:type="paragraph" w:styleId="Heading7">
    <w:name w:val="heading 7"/>
    <w:basedOn w:val="H6"/>
    <w:next w:val="Normal"/>
    <w:link w:val="Heading7Char"/>
    <w:qFormat/>
    <w:rsid w:val="00645956"/>
    <w:pPr>
      <w:outlineLvl w:val="6"/>
    </w:pPr>
  </w:style>
  <w:style w:type="paragraph" w:styleId="Heading8">
    <w:name w:val="heading 8"/>
    <w:basedOn w:val="Heading1"/>
    <w:next w:val="Normal"/>
    <w:link w:val="Heading8Char"/>
    <w:qFormat/>
    <w:rsid w:val="00645956"/>
    <w:pPr>
      <w:ind w:left="0" w:firstLine="0"/>
      <w:outlineLvl w:val="7"/>
    </w:pPr>
  </w:style>
  <w:style w:type="paragraph" w:styleId="Heading9">
    <w:name w:val="heading 9"/>
    <w:basedOn w:val="Heading8"/>
    <w:next w:val="Normal"/>
    <w:link w:val="Heading9Char"/>
    <w:qFormat/>
    <w:rsid w:val="00645956"/>
    <w:pPr>
      <w:outlineLvl w:val="8"/>
    </w:pPr>
  </w:style>
  <w:style w:type="character" w:default="1" w:styleId="DefaultParagraphFont">
    <w:name w:val="Default Paragraph Font"/>
    <w:semiHidden/>
    <w:rsid w:val="006459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5956"/>
  </w:style>
  <w:style w:type="paragraph" w:styleId="TOC8">
    <w:name w:val="toc 8"/>
    <w:basedOn w:val="TOC1"/>
    <w:semiHidden/>
    <w:rsid w:val="00645956"/>
    <w:pPr>
      <w:spacing w:before="180"/>
      <w:ind w:left="2693" w:hanging="2693"/>
    </w:pPr>
    <w:rPr>
      <w:b/>
    </w:rPr>
  </w:style>
  <w:style w:type="paragraph" w:styleId="TOC1">
    <w:name w:val="toc 1"/>
    <w:semiHidden/>
    <w:rsid w:val="006459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459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45956"/>
    <w:pPr>
      <w:ind w:left="1701" w:hanging="1701"/>
    </w:pPr>
  </w:style>
  <w:style w:type="paragraph" w:styleId="TOC4">
    <w:name w:val="toc 4"/>
    <w:basedOn w:val="TOC3"/>
    <w:rsid w:val="00645956"/>
    <w:pPr>
      <w:ind w:left="1418" w:hanging="1418"/>
    </w:pPr>
  </w:style>
  <w:style w:type="paragraph" w:styleId="TOC3">
    <w:name w:val="toc 3"/>
    <w:basedOn w:val="TOC2"/>
    <w:rsid w:val="00645956"/>
    <w:pPr>
      <w:ind w:left="1134" w:hanging="1134"/>
    </w:pPr>
  </w:style>
  <w:style w:type="paragraph" w:styleId="TOC2">
    <w:name w:val="toc 2"/>
    <w:basedOn w:val="TOC1"/>
    <w:rsid w:val="00645956"/>
    <w:pPr>
      <w:keepNext w:val="0"/>
      <w:spacing w:before="0"/>
      <w:ind w:left="851" w:hanging="851"/>
    </w:pPr>
    <w:rPr>
      <w:sz w:val="20"/>
    </w:rPr>
  </w:style>
  <w:style w:type="paragraph" w:styleId="Index2">
    <w:name w:val="index 2"/>
    <w:basedOn w:val="Index1"/>
    <w:semiHidden/>
    <w:rsid w:val="00645956"/>
    <w:pPr>
      <w:ind w:left="284"/>
    </w:pPr>
  </w:style>
  <w:style w:type="paragraph" w:styleId="Index1">
    <w:name w:val="index 1"/>
    <w:basedOn w:val="Normal"/>
    <w:semiHidden/>
    <w:rsid w:val="00645956"/>
    <w:pPr>
      <w:keepLines/>
      <w:spacing w:after="0"/>
    </w:pPr>
  </w:style>
  <w:style w:type="paragraph" w:customStyle="1" w:styleId="ZH">
    <w:name w:val="ZH"/>
    <w:rsid w:val="006459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5956"/>
    <w:pPr>
      <w:outlineLvl w:val="9"/>
    </w:pPr>
  </w:style>
  <w:style w:type="paragraph" w:styleId="ListNumber2">
    <w:name w:val="List Number 2"/>
    <w:basedOn w:val="ListNumber"/>
    <w:semiHidden/>
    <w:rsid w:val="00645956"/>
    <w:pPr>
      <w:ind w:left="851"/>
    </w:pPr>
  </w:style>
  <w:style w:type="paragraph" w:styleId="Header">
    <w:name w:val="header"/>
    <w:link w:val="HeaderChar"/>
    <w:semiHidden/>
    <w:rsid w:val="006459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45956"/>
    <w:rPr>
      <w:b/>
      <w:position w:val="6"/>
      <w:sz w:val="16"/>
    </w:rPr>
  </w:style>
  <w:style w:type="paragraph" w:styleId="FootnoteText">
    <w:name w:val="footnote text"/>
    <w:basedOn w:val="Normal"/>
    <w:link w:val="FootnoteTextChar"/>
    <w:semiHidden/>
    <w:rsid w:val="00645956"/>
    <w:pPr>
      <w:keepLines/>
      <w:spacing w:after="0"/>
      <w:ind w:left="454" w:hanging="454"/>
    </w:pPr>
    <w:rPr>
      <w:sz w:val="16"/>
    </w:rPr>
  </w:style>
  <w:style w:type="paragraph" w:customStyle="1" w:styleId="TAH">
    <w:name w:val="TAH"/>
    <w:basedOn w:val="TAC"/>
    <w:rsid w:val="00645956"/>
    <w:rPr>
      <w:b/>
    </w:rPr>
  </w:style>
  <w:style w:type="paragraph" w:customStyle="1" w:styleId="TAC">
    <w:name w:val="TAC"/>
    <w:basedOn w:val="TAL"/>
    <w:rsid w:val="00645956"/>
    <w:pPr>
      <w:jc w:val="center"/>
    </w:pPr>
  </w:style>
  <w:style w:type="paragraph" w:customStyle="1" w:styleId="TF">
    <w:name w:val="TF"/>
    <w:basedOn w:val="TH"/>
    <w:rsid w:val="00645956"/>
    <w:pPr>
      <w:keepNext w:val="0"/>
      <w:spacing w:before="0" w:after="240"/>
    </w:pPr>
  </w:style>
  <w:style w:type="paragraph" w:customStyle="1" w:styleId="NO">
    <w:name w:val="NO"/>
    <w:basedOn w:val="Normal"/>
    <w:rsid w:val="00645956"/>
    <w:pPr>
      <w:keepLines/>
      <w:ind w:left="1135" w:hanging="851"/>
    </w:pPr>
  </w:style>
  <w:style w:type="paragraph" w:styleId="TOC9">
    <w:name w:val="toc 9"/>
    <w:basedOn w:val="TOC8"/>
    <w:semiHidden/>
    <w:rsid w:val="00645956"/>
    <w:pPr>
      <w:ind w:left="1418" w:hanging="1418"/>
    </w:pPr>
  </w:style>
  <w:style w:type="paragraph" w:customStyle="1" w:styleId="EX">
    <w:name w:val="EX"/>
    <w:basedOn w:val="Normal"/>
    <w:rsid w:val="00645956"/>
    <w:pPr>
      <w:keepLines/>
      <w:ind w:left="1702" w:hanging="1418"/>
    </w:pPr>
  </w:style>
  <w:style w:type="paragraph" w:customStyle="1" w:styleId="FP">
    <w:name w:val="FP"/>
    <w:basedOn w:val="Normal"/>
    <w:rsid w:val="00645956"/>
    <w:pPr>
      <w:spacing w:after="0"/>
    </w:pPr>
  </w:style>
  <w:style w:type="paragraph" w:customStyle="1" w:styleId="LD">
    <w:name w:val="LD"/>
    <w:rsid w:val="006459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5956"/>
    <w:pPr>
      <w:spacing w:after="0"/>
    </w:pPr>
  </w:style>
  <w:style w:type="paragraph" w:customStyle="1" w:styleId="EW">
    <w:name w:val="EW"/>
    <w:basedOn w:val="EX"/>
    <w:rsid w:val="00645956"/>
    <w:pPr>
      <w:spacing w:after="0"/>
    </w:pPr>
  </w:style>
  <w:style w:type="paragraph" w:styleId="TOC6">
    <w:name w:val="toc 6"/>
    <w:basedOn w:val="TOC5"/>
    <w:next w:val="Normal"/>
    <w:semiHidden/>
    <w:rsid w:val="00645956"/>
    <w:pPr>
      <w:ind w:left="1985" w:hanging="1985"/>
    </w:pPr>
  </w:style>
  <w:style w:type="paragraph" w:styleId="TOC7">
    <w:name w:val="toc 7"/>
    <w:basedOn w:val="TOC6"/>
    <w:next w:val="Normal"/>
    <w:semiHidden/>
    <w:rsid w:val="00645956"/>
    <w:pPr>
      <w:ind w:left="2268" w:hanging="2268"/>
    </w:pPr>
  </w:style>
  <w:style w:type="paragraph" w:styleId="ListBullet2">
    <w:name w:val="List Bullet 2"/>
    <w:basedOn w:val="ListBullet"/>
    <w:semiHidden/>
    <w:rsid w:val="00645956"/>
    <w:pPr>
      <w:ind w:left="851"/>
    </w:pPr>
  </w:style>
  <w:style w:type="paragraph" w:styleId="ListBullet3">
    <w:name w:val="List Bullet 3"/>
    <w:basedOn w:val="ListBullet2"/>
    <w:semiHidden/>
    <w:rsid w:val="00645956"/>
    <w:pPr>
      <w:ind w:left="1135"/>
    </w:pPr>
  </w:style>
  <w:style w:type="paragraph" w:styleId="ListNumber">
    <w:name w:val="List Number"/>
    <w:basedOn w:val="List"/>
    <w:semiHidden/>
    <w:rsid w:val="00645956"/>
  </w:style>
  <w:style w:type="paragraph" w:customStyle="1" w:styleId="EQ">
    <w:name w:val="EQ"/>
    <w:basedOn w:val="Normal"/>
    <w:next w:val="Normal"/>
    <w:rsid w:val="00645956"/>
    <w:pPr>
      <w:keepLines/>
      <w:tabs>
        <w:tab w:val="center" w:pos="4536"/>
        <w:tab w:val="right" w:pos="9072"/>
      </w:tabs>
    </w:pPr>
    <w:rPr>
      <w:noProof/>
    </w:rPr>
  </w:style>
  <w:style w:type="paragraph" w:customStyle="1" w:styleId="TH">
    <w:name w:val="TH"/>
    <w:basedOn w:val="Normal"/>
    <w:rsid w:val="00645956"/>
    <w:pPr>
      <w:keepNext/>
      <w:keepLines/>
      <w:spacing w:before="60"/>
      <w:jc w:val="center"/>
    </w:pPr>
    <w:rPr>
      <w:rFonts w:ascii="Arial" w:hAnsi="Arial"/>
      <w:b/>
    </w:rPr>
  </w:style>
  <w:style w:type="paragraph" w:customStyle="1" w:styleId="NF">
    <w:name w:val="NF"/>
    <w:basedOn w:val="NO"/>
    <w:rsid w:val="00645956"/>
    <w:pPr>
      <w:keepNext/>
      <w:spacing w:after="0"/>
    </w:pPr>
    <w:rPr>
      <w:rFonts w:ascii="Arial" w:hAnsi="Arial"/>
      <w:sz w:val="18"/>
    </w:rPr>
  </w:style>
  <w:style w:type="paragraph" w:customStyle="1" w:styleId="PL">
    <w:name w:val="PL"/>
    <w:rsid w:val="00645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5956"/>
    <w:pPr>
      <w:jc w:val="right"/>
    </w:pPr>
  </w:style>
  <w:style w:type="paragraph" w:customStyle="1" w:styleId="H6">
    <w:name w:val="H6"/>
    <w:basedOn w:val="Heading5"/>
    <w:next w:val="Normal"/>
    <w:rsid w:val="00645956"/>
    <w:pPr>
      <w:ind w:left="1985" w:hanging="1985"/>
      <w:outlineLvl w:val="9"/>
    </w:pPr>
    <w:rPr>
      <w:sz w:val="20"/>
    </w:rPr>
  </w:style>
  <w:style w:type="paragraph" w:customStyle="1" w:styleId="TAN">
    <w:name w:val="TAN"/>
    <w:basedOn w:val="TAL"/>
    <w:rsid w:val="00645956"/>
    <w:pPr>
      <w:ind w:left="851" w:hanging="851"/>
    </w:pPr>
  </w:style>
  <w:style w:type="paragraph" w:customStyle="1" w:styleId="TAL">
    <w:name w:val="TAL"/>
    <w:basedOn w:val="Normal"/>
    <w:rsid w:val="00645956"/>
    <w:pPr>
      <w:keepNext/>
      <w:keepLines/>
      <w:spacing w:after="0"/>
    </w:pPr>
    <w:rPr>
      <w:rFonts w:ascii="Arial" w:hAnsi="Arial"/>
      <w:sz w:val="18"/>
    </w:rPr>
  </w:style>
  <w:style w:type="paragraph" w:customStyle="1" w:styleId="ZA">
    <w:name w:val="ZA"/>
    <w:rsid w:val="006459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59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59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59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5956"/>
    <w:pPr>
      <w:framePr w:wrap="notBeside" w:y="16161"/>
    </w:pPr>
  </w:style>
  <w:style w:type="character" w:customStyle="1" w:styleId="ZGSM">
    <w:name w:val="ZGSM"/>
    <w:rsid w:val="00645956"/>
  </w:style>
  <w:style w:type="paragraph" w:styleId="List2">
    <w:name w:val="List 2"/>
    <w:basedOn w:val="List"/>
    <w:semiHidden/>
    <w:rsid w:val="00645956"/>
    <w:pPr>
      <w:ind w:left="851"/>
    </w:pPr>
  </w:style>
  <w:style w:type="paragraph" w:customStyle="1" w:styleId="ZG">
    <w:name w:val="ZG"/>
    <w:rsid w:val="006459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45956"/>
    <w:pPr>
      <w:ind w:left="1135"/>
    </w:pPr>
  </w:style>
  <w:style w:type="paragraph" w:styleId="List4">
    <w:name w:val="List 4"/>
    <w:basedOn w:val="List3"/>
    <w:semiHidden/>
    <w:rsid w:val="00645956"/>
    <w:pPr>
      <w:ind w:left="1418"/>
    </w:pPr>
  </w:style>
  <w:style w:type="paragraph" w:styleId="List5">
    <w:name w:val="List 5"/>
    <w:basedOn w:val="List4"/>
    <w:semiHidden/>
    <w:rsid w:val="00645956"/>
    <w:pPr>
      <w:ind w:left="1702"/>
    </w:pPr>
  </w:style>
  <w:style w:type="paragraph" w:customStyle="1" w:styleId="EditorsNote">
    <w:name w:val="Editor's Note"/>
    <w:basedOn w:val="NO"/>
    <w:rsid w:val="00645956"/>
    <w:rPr>
      <w:color w:val="FF0000"/>
    </w:rPr>
  </w:style>
  <w:style w:type="paragraph" w:styleId="List">
    <w:name w:val="List"/>
    <w:basedOn w:val="Normal"/>
    <w:semiHidden/>
    <w:rsid w:val="00645956"/>
    <w:pPr>
      <w:ind w:left="568" w:hanging="284"/>
    </w:pPr>
  </w:style>
  <w:style w:type="paragraph" w:styleId="ListBullet">
    <w:name w:val="List Bullet"/>
    <w:basedOn w:val="List"/>
    <w:semiHidden/>
    <w:rsid w:val="00645956"/>
  </w:style>
  <w:style w:type="paragraph" w:styleId="ListBullet4">
    <w:name w:val="List Bullet 4"/>
    <w:basedOn w:val="ListBullet3"/>
    <w:semiHidden/>
    <w:rsid w:val="00645956"/>
    <w:pPr>
      <w:ind w:left="1418"/>
    </w:pPr>
  </w:style>
  <w:style w:type="paragraph" w:styleId="ListBullet5">
    <w:name w:val="List Bullet 5"/>
    <w:basedOn w:val="ListBullet4"/>
    <w:semiHidden/>
    <w:rsid w:val="00645956"/>
    <w:pPr>
      <w:ind w:left="1702"/>
    </w:pPr>
  </w:style>
  <w:style w:type="paragraph" w:customStyle="1" w:styleId="B1">
    <w:name w:val="B1"/>
    <w:basedOn w:val="List"/>
    <w:rsid w:val="00645956"/>
  </w:style>
  <w:style w:type="paragraph" w:customStyle="1" w:styleId="B2">
    <w:name w:val="B2"/>
    <w:basedOn w:val="List2"/>
    <w:rsid w:val="00645956"/>
  </w:style>
  <w:style w:type="paragraph" w:customStyle="1" w:styleId="B3">
    <w:name w:val="B3"/>
    <w:basedOn w:val="List3"/>
    <w:rsid w:val="00645956"/>
  </w:style>
  <w:style w:type="paragraph" w:customStyle="1" w:styleId="B4">
    <w:name w:val="B4"/>
    <w:basedOn w:val="List4"/>
    <w:rsid w:val="00645956"/>
  </w:style>
  <w:style w:type="paragraph" w:customStyle="1" w:styleId="B5">
    <w:name w:val="B5"/>
    <w:basedOn w:val="List5"/>
    <w:rsid w:val="00645956"/>
  </w:style>
  <w:style w:type="paragraph" w:styleId="Footer">
    <w:name w:val="footer"/>
    <w:basedOn w:val="Header"/>
    <w:link w:val="FooterChar"/>
    <w:semiHidden/>
    <w:rsid w:val="00645956"/>
    <w:pPr>
      <w:jc w:val="center"/>
    </w:pPr>
    <w:rPr>
      <w:i/>
    </w:rPr>
  </w:style>
  <w:style w:type="paragraph" w:customStyle="1" w:styleId="ZTD">
    <w:name w:val="ZTD"/>
    <w:basedOn w:val="ZB"/>
    <w:rsid w:val="00645956"/>
    <w:pPr>
      <w:framePr w:hRule="auto" w:wrap="notBeside" w:y="852"/>
    </w:pPr>
    <w:rPr>
      <w:i w:val="0"/>
      <w:sz w:val="40"/>
    </w:rPr>
  </w:style>
  <w:style w:type="character" w:styleId="PageNumber">
    <w:name w:val="page number"/>
    <w:basedOn w:val="DefaultParagraphFont"/>
    <w:uiPriority w:val="99"/>
    <w:semiHidden/>
    <w:unhideWhenUsed/>
    <w:rsid w:val="00031805"/>
  </w:style>
  <w:style w:type="character" w:customStyle="1" w:styleId="Heading1Char">
    <w:name w:val="Heading 1 Char"/>
    <w:link w:val="Heading1"/>
    <w:rsid w:val="00554327"/>
    <w:rPr>
      <w:rFonts w:ascii="Arial" w:hAnsi="Arial"/>
      <w:sz w:val="36"/>
    </w:rPr>
  </w:style>
  <w:style w:type="character" w:customStyle="1" w:styleId="Heading2Char">
    <w:name w:val="Heading 2 Char"/>
    <w:link w:val="Heading2"/>
    <w:rsid w:val="00554327"/>
    <w:rPr>
      <w:rFonts w:ascii="Arial" w:hAnsi="Arial"/>
      <w:sz w:val="32"/>
    </w:rPr>
  </w:style>
  <w:style w:type="character" w:customStyle="1" w:styleId="Heading3Char">
    <w:name w:val="Heading 3 Char"/>
    <w:link w:val="Heading3"/>
    <w:rsid w:val="00554327"/>
    <w:rPr>
      <w:rFonts w:ascii="Arial" w:hAnsi="Arial"/>
      <w:sz w:val="28"/>
    </w:rPr>
  </w:style>
  <w:style w:type="character" w:customStyle="1" w:styleId="Heading4Char">
    <w:name w:val="Heading 4 Char"/>
    <w:link w:val="Heading4"/>
    <w:rsid w:val="00554327"/>
    <w:rPr>
      <w:rFonts w:ascii="Arial" w:hAnsi="Arial"/>
      <w:sz w:val="24"/>
    </w:rPr>
  </w:style>
  <w:style w:type="character" w:customStyle="1" w:styleId="Heading5Char">
    <w:name w:val="Heading 5 Char"/>
    <w:link w:val="Heading5"/>
    <w:rsid w:val="00554327"/>
    <w:rPr>
      <w:rFonts w:ascii="Arial" w:hAnsi="Arial"/>
      <w:sz w:val="22"/>
    </w:rPr>
  </w:style>
  <w:style w:type="character" w:customStyle="1" w:styleId="Heading6Char">
    <w:name w:val="Heading 6 Char"/>
    <w:link w:val="Heading6"/>
    <w:rsid w:val="00554327"/>
    <w:rPr>
      <w:rFonts w:ascii="Arial" w:hAnsi="Arial"/>
    </w:rPr>
  </w:style>
  <w:style w:type="character" w:customStyle="1" w:styleId="Heading7Char">
    <w:name w:val="Heading 7 Char"/>
    <w:link w:val="Heading7"/>
    <w:rsid w:val="00554327"/>
    <w:rPr>
      <w:rFonts w:ascii="Arial" w:hAnsi="Arial"/>
    </w:rPr>
  </w:style>
  <w:style w:type="character" w:customStyle="1" w:styleId="Heading8Char">
    <w:name w:val="Heading 8 Char"/>
    <w:link w:val="Heading8"/>
    <w:rsid w:val="00554327"/>
    <w:rPr>
      <w:rFonts w:ascii="Arial" w:hAnsi="Arial"/>
      <w:sz w:val="36"/>
    </w:rPr>
  </w:style>
  <w:style w:type="character" w:customStyle="1" w:styleId="Heading9Char">
    <w:name w:val="Heading 9 Char"/>
    <w:link w:val="Heading9"/>
    <w:rsid w:val="00554327"/>
    <w:rPr>
      <w:rFonts w:ascii="Arial" w:hAnsi="Arial"/>
      <w:sz w:val="36"/>
    </w:rPr>
  </w:style>
  <w:style w:type="paragraph" w:customStyle="1" w:styleId="msonormal0">
    <w:name w:val="msonormal"/>
    <w:basedOn w:val="Normal"/>
    <w:rsid w:val="0055432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54327"/>
    <w:rPr>
      <w:rFonts w:ascii="Times New Roman" w:hAnsi="Times New Roman"/>
      <w:sz w:val="16"/>
    </w:rPr>
  </w:style>
  <w:style w:type="character" w:customStyle="1" w:styleId="HeaderChar">
    <w:name w:val="Header Char"/>
    <w:link w:val="Header"/>
    <w:semiHidden/>
    <w:rsid w:val="00554327"/>
    <w:rPr>
      <w:rFonts w:ascii="Arial" w:hAnsi="Arial"/>
      <w:b/>
      <w:noProof/>
      <w:sz w:val="18"/>
    </w:rPr>
  </w:style>
  <w:style w:type="character" w:customStyle="1" w:styleId="FooterChar">
    <w:name w:val="Footer Char"/>
    <w:link w:val="Footer"/>
    <w:semiHidden/>
    <w:rsid w:val="00554327"/>
    <w:rPr>
      <w:rFonts w:ascii="Arial" w:hAnsi="Arial"/>
      <w:b/>
      <w:i/>
      <w:noProof/>
      <w:sz w:val="18"/>
    </w:rPr>
  </w:style>
  <w:style w:type="table" w:styleId="TableGrid">
    <w:name w:val="Table Grid"/>
    <w:basedOn w:val="TableNormal"/>
    <w:uiPriority w:val="39"/>
    <w:rsid w:val="005543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F0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916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284</Pages>
  <Words>78869</Words>
  <Characters>449556</Characters>
  <Application>Microsoft Office Word</Application>
  <DocSecurity>0</DocSecurity>
  <Lines>3746</Lines>
  <Paragraphs>1054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527371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8</cp:revision>
  <cp:lastPrinted>1899-12-31T23:00:00Z</cp:lastPrinted>
  <dcterms:created xsi:type="dcterms:W3CDTF">2021-06-06T08:17:00Z</dcterms:created>
  <dcterms:modified xsi:type="dcterms:W3CDTF">2021-06-08T02:26:00Z</dcterms:modified>
</cp:coreProperties>
</file>