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2CF9F328" w:rsidR="004F0988" w:rsidRDefault="004F0988" w:rsidP="007F677B">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7F677B">
              <w:t>2</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7F677B" w:rsidRPr="00CE3036">
              <w:rPr>
                <w:sz w:val="32"/>
              </w:rPr>
              <w:t>0</w:t>
            </w:r>
            <w:r w:rsidR="007F677B">
              <w:rPr>
                <w:sz w:val="32"/>
              </w:rPr>
              <w:t>4</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Technical Specifica</w:t>
            </w:r>
            <w:bookmarkStart w:id="6" w:name="_GoBack"/>
            <w:bookmarkEnd w:id="6"/>
            <w:r w:rsidRPr="004D3578">
              <w:t xml:space="preserve">tion Group </w:t>
            </w:r>
            <w:bookmarkStart w:id="7"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7"/>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FD543B">
              <w:rPr>
                <w:rStyle w:val="ZGSM"/>
              </w:rPr>
              <w:t>17</w:t>
            </w:r>
            <w:bookmarkEnd w:id="8"/>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9"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9"/>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1"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58667F">
              <w:rPr>
                <w:noProof/>
                <w:sz w:val="18"/>
              </w:rPr>
              <w:t>2</w:t>
            </w:r>
            <w:r w:rsidR="00C2735C" w:rsidRPr="0058667F">
              <w:rPr>
                <w:noProof/>
                <w:sz w:val="18"/>
              </w:rPr>
              <w:t>021</w:t>
            </w:r>
            <w:bookmarkEnd w:id="14"/>
            <w:r w:rsidRPr="00133525">
              <w:rPr>
                <w:noProof/>
                <w:sz w:val="18"/>
              </w:rPr>
              <w:t>, 3GPP Organizational Partners (ARIB, ATIS, CCSA, ETSI, TSDSI, TTA, TTC).</w:t>
            </w:r>
            <w:bookmarkStart w:id="15" w:name="copyrightaddon"/>
            <w:bookmarkEnd w:id="15"/>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68D2B6E" w14:textId="77777777" w:rsidR="00E16509" w:rsidRDefault="00E16509" w:rsidP="00133525"/>
        </w:tc>
      </w:tr>
      <w:bookmarkEnd w:id="11"/>
    </w:tbl>
    <w:p w14:paraId="4E9A7597" w14:textId="77777777" w:rsidR="00080512" w:rsidRPr="004D3578" w:rsidRDefault="00080512">
      <w:pPr>
        <w:pStyle w:val="TT"/>
      </w:pPr>
      <w:r w:rsidRPr="004D3578">
        <w:br w:type="page"/>
      </w:r>
      <w:bookmarkStart w:id="16" w:name="tableOfContents"/>
      <w:bookmarkEnd w:id="16"/>
      <w:r w:rsidRPr="004D3578">
        <w:lastRenderedPageBreak/>
        <w:t>Contents</w:t>
      </w:r>
    </w:p>
    <w:p w14:paraId="0162ABE3" w14:textId="34265DA6" w:rsidR="00D154E9"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D154E9">
        <w:t>Foreword</w:t>
      </w:r>
      <w:r w:rsidR="00D154E9">
        <w:tab/>
      </w:r>
      <w:r w:rsidR="00D154E9">
        <w:fldChar w:fldCharType="begin"/>
      </w:r>
      <w:r w:rsidR="00D154E9">
        <w:instrText xml:space="preserve"> PAGEREF _Toc70534601 \h </w:instrText>
      </w:r>
      <w:r w:rsidR="00D154E9">
        <w:fldChar w:fldCharType="separate"/>
      </w:r>
      <w:r w:rsidR="00D154E9">
        <w:t>7</w:t>
      </w:r>
      <w:r w:rsidR="00D154E9">
        <w:fldChar w:fldCharType="end"/>
      </w:r>
    </w:p>
    <w:p w14:paraId="4168E1F5" w14:textId="618F3B2F" w:rsidR="00D154E9" w:rsidRDefault="00D154E9">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_Toc70534602 \h </w:instrText>
      </w:r>
      <w:r>
        <w:fldChar w:fldCharType="separate"/>
      </w:r>
      <w:r>
        <w:t>8</w:t>
      </w:r>
      <w:r>
        <w:fldChar w:fldCharType="end"/>
      </w:r>
    </w:p>
    <w:p w14:paraId="6FB13A36" w14:textId="114C9EE6" w:rsidR="00D154E9" w:rsidRDefault="00D154E9">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_Toc70534603 \h </w:instrText>
      </w:r>
      <w:r>
        <w:fldChar w:fldCharType="separate"/>
      </w:r>
      <w:r>
        <w:t>9</w:t>
      </w:r>
      <w:r>
        <w:fldChar w:fldCharType="end"/>
      </w:r>
    </w:p>
    <w:p w14:paraId="7D13167C" w14:textId="37440185" w:rsidR="00D154E9" w:rsidRDefault="00D154E9">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_Toc70534604 \h </w:instrText>
      </w:r>
      <w:r>
        <w:fldChar w:fldCharType="separate"/>
      </w:r>
      <w:r>
        <w:t>9</w:t>
      </w:r>
      <w:r>
        <w:fldChar w:fldCharType="end"/>
      </w:r>
    </w:p>
    <w:p w14:paraId="60529066" w14:textId="517ABF05" w:rsidR="00D154E9" w:rsidRDefault="00D154E9">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_Toc70534605 \h </w:instrText>
      </w:r>
      <w:r>
        <w:fldChar w:fldCharType="separate"/>
      </w:r>
      <w:r>
        <w:t>9</w:t>
      </w:r>
      <w:r>
        <w:fldChar w:fldCharType="end"/>
      </w:r>
    </w:p>
    <w:p w14:paraId="5A7A94E9" w14:textId="7FAFA48E" w:rsidR="00D154E9" w:rsidRDefault="00D154E9">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_Toc70534606 \h </w:instrText>
      </w:r>
      <w:r>
        <w:fldChar w:fldCharType="separate"/>
      </w:r>
      <w:r>
        <w:t>9</w:t>
      </w:r>
      <w:r>
        <w:fldChar w:fldCharType="end"/>
      </w:r>
    </w:p>
    <w:p w14:paraId="2BAF9227" w14:textId="5CDCC984" w:rsidR="00D154E9" w:rsidRDefault="00D154E9">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_Toc70534607 \h </w:instrText>
      </w:r>
      <w:r>
        <w:fldChar w:fldCharType="separate"/>
      </w:r>
      <w:r>
        <w:t>10</w:t>
      </w:r>
      <w:r>
        <w:fldChar w:fldCharType="end"/>
      </w:r>
    </w:p>
    <w:p w14:paraId="09869E0A" w14:textId="55F2B2BA" w:rsidR="00D154E9" w:rsidRDefault="00D154E9">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_Toc70534608 \h </w:instrText>
      </w:r>
      <w:r>
        <w:fldChar w:fldCharType="separate"/>
      </w:r>
      <w:r>
        <w:t>10</w:t>
      </w:r>
      <w:r>
        <w:fldChar w:fldCharType="end"/>
      </w:r>
    </w:p>
    <w:p w14:paraId="0C699E22" w14:textId="3243619E" w:rsidR="00D154E9" w:rsidRDefault="00D154E9">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_Toc70534609 \h </w:instrText>
      </w:r>
      <w:r>
        <w:fldChar w:fldCharType="separate"/>
      </w:r>
      <w:r>
        <w:t>10</w:t>
      </w:r>
      <w:r>
        <w:fldChar w:fldCharType="end"/>
      </w:r>
    </w:p>
    <w:p w14:paraId="4AE4302E" w14:textId="6AA81033" w:rsidR="00D154E9" w:rsidRDefault="00D154E9">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_Toc70534610 \h </w:instrText>
      </w:r>
      <w:r>
        <w:fldChar w:fldCharType="separate"/>
      </w:r>
      <w:r>
        <w:t>10</w:t>
      </w:r>
      <w:r>
        <w:fldChar w:fldCharType="end"/>
      </w:r>
    </w:p>
    <w:p w14:paraId="2F192689" w14:textId="5FE457B7" w:rsidR="00D154E9" w:rsidRDefault="00D154E9">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_Toc70534611 \h </w:instrText>
      </w:r>
      <w:r>
        <w:fldChar w:fldCharType="separate"/>
      </w:r>
      <w:r>
        <w:t>10</w:t>
      </w:r>
      <w:r>
        <w:fldChar w:fldCharType="end"/>
      </w:r>
    </w:p>
    <w:p w14:paraId="72E816BB" w14:textId="69526C61" w:rsidR="00D154E9" w:rsidRDefault="00D154E9">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_Toc70534612 \h </w:instrText>
      </w:r>
      <w:r>
        <w:fldChar w:fldCharType="separate"/>
      </w:r>
      <w:r>
        <w:t>10</w:t>
      </w:r>
      <w:r>
        <w:fldChar w:fldCharType="end"/>
      </w:r>
    </w:p>
    <w:p w14:paraId="4CBCF048" w14:textId="1AFFDF17" w:rsidR="00D154E9" w:rsidRDefault="00D154E9">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_Toc70534613 \h </w:instrText>
      </w:r>
      <w:r>
        <w:fldChar w:fldCharType="separate"/>
      </w:r>
      <w:r>
        <w:t>10</w:t>
      </w:r>
      <w:r>
        <w:fldChar w:fldCharType="end"/>
      </w:r>
    </w:p>
    <w:p w14:paraId="075AC6D0" w14:textId="34587590" w:rsidR="00D154E9" w:rsidRDefault="00D154E9">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_Toc70534614 \h </w:instrText>
      </w:r>
      <w:r>
        <w:fldChar w:fldCharType="separate"/>
      </w:r>
      <w:r>
        <w:t>10</w:t>
      </w:r>
      <w:r>
        <w:fldChar w:fldCharType="end"/>
      </w:r>
    </w:p>
    <w:p w14:paraId="4089C612" w14:textId="4678C2B7" w:rsidR="00D154E9" w:rsidRDefault="00D154E9">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_Toc70534615 \h </w:instrText>
      </w:r>
      <w:r>
        <w:fldChar w:fldCharType="separate"/>
      </w:r>
      <w:r>
        <w:t>11</w:t>
      </w:r>
      <w:r>
        <w:fldChar w:fldCharType="end"/>
      </w:r>
    </w:p>
    <w:p w14:paraId="00807656" w14:textId="581A344F" w:rsidR="00D154E9" w:rsidRDefault="00D154E9">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_Toc70534616 \h </w:instrText>
      </w:r>
      <w:r>
        <w:fldChar w:fldCharType="separate"/>
      </w:r>
      <w:r>
        <w:t>11</w:t>
      </w:r>
      <w:r>
        <w:fldChar w:fldCharType="end"/>
      </w:r>
    </w:p>
    <w:p w14:paraId="5B4873E4" w14:textId="525ABB6B" w:rsidR="00D154E9" w:rsidRDefault="00D154E9">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_Toc70534617 \h </w:instrText>
      </w:r>
      <w:r>
        <w:fldChar w:fldCharType="separate"/>
      </w:r>
      <w:r>
        <w:t>11</w:t>
      </w:r>
      <w:r>
        <w:fldChar w:fldCharType="end"/>
      </w:r>
    </w:p>
    <w:p w14:paraId="0592E9F1" w14:textId="33B1DF8F" w:rsidR="00D154E9" w:rsidRDefault="00D154E9">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_Toc70534618 \h </w:instrText>
      </w:r>
      <w:r>
        <w:fldChar w:fldCharType="separate"/>
      </w:r>
      <w:r>
        <w:t>11</w:t>
      </w:r>
      <w:r>
        <w:fldChar w:fldCharType="end"/>
      </w:r>
    </w:p>
    <w:p w14:paraId="70258802" w14:textId="0F750253" w:rsidR="00D154E9" w:rsidRDefault="00D154E9">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_Toc70534619 \h </w:instrText>
      </w:r>
      <w:r>
        <w:fldChar w:fldCharType="separate"/>
      </w:r>
      <w:r>
        <w:t>11</w:t>
      </w:r>
      <w:r>
        <w:fldChar w:fldCharType="end"/>
      </w:r>
    </w:p>
    <w:p w14:paraId="6ADF9D2D" w14:textId="5C0D768A" w:rsidR="00D154E9" w:rsidRDefault="00D154E9">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_Toc70534620 \h </w:instrText>
      </w:r>
      <w:r>
        <w:fldChar w:fldCharType="separate"/>
      </w:r>
      <w:r>
        <w:t>11</w:t>
      </w:r>
      <w:r>
        <w:fldChar w:fldCharType="end"/>
      </w:r>
    </w:p>
    <w:p w14:paraId="1F9DA948" w14:textId="735DBB98" w:rsidR="00D154E9" w:rsidRDefault="00D154E9">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_Toc70534621 \h </w:instrText>
      </w:r>
      <w:r>
        <w:fldChar w:fldCharType="separate"/>
      </w:r>
      <w:r>
        <w:t>11</w:t>
      </w:r>
      <w:r>
        <w:fldChar w:fldCharType="end"/>
      </w:r>
    </w:p>
    <w:p w14:paraId="7E73F237" w14:textId="77B29492" w:rsidR="00D154E9" w:rsidRDefault="00D154E9">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D218E0">
        <w:rPr>
          <w:lang w:val="en-IN"/>
        </w:rPr>
        <w:t>Eees_EECRegistration</w:t>
      </w:r>
      <w:r>
        <w:t xml:space="preserve"> API</w:t>
      </w:r>
      <w:r>
        <w:tab/>
      </w:r>
      <w:r>
        <w:fldChar w:fldCharType="begin"/>
      </w:r>
      <w:r>
        <w:instrText xml:space="preserve"> PAGEREF _Toc70534622 \h </w:instrText>
      </w:r>
      <w:r>
        <w:fldChar w:fldCharType="separate"/>
      </w:r>
      <w:r>
        <w:t>11</w:t>
      </w:r>
      <w:r>
        <w:fldChar w:fldCharType="end"/>
      </w:r>
    </w:p>
    <w:p w14:paraId="412017A0" w14:textId="4156F82F" w:rsidR="00D154E9" w:rsidRDefault="00D154E9">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_Toc70534623 \h </w:instrText>
      </w:r>
      <w:r>
        <w:fldChar w:fldCharType="separate"/>
      </w:r>
      <w:r>
        <w:t>11</w:t>
      </w:r>
      <w:r>
        <w:fldChar w:fldCharType="end"/>
      </w:r>
    </w:p>
    <w:p w14:paraId="0737217B" w14:textId="78A3A3C1" w:rsidR="00D154E9" w:rsidRDefault="00D154E9">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_Toc70534624 \h </w:instrText>
      </w:r>
      <w:r>
        <w:fldChar w:fldCharType="separate"/>
      </w:r>
      <w:r>
        <w:t>12</w:t>
      </w:r>
      <w:r>
        <w:fldChar w:fldCharType="end"/>
      </w:r>
    </w:p>
    <w:p w14:paraId="690C22AE" w14:textId="379906F8" w:rsidR="00D154E9" w:rsidRDefault="00D154E9">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_Toc70534625 \h </w:instrText>
      </w:r>
      <w:r>
        <w:fldChar w:fldCharType="separate"/>
      </w:r>
      <w:r>
        <w:t>12</w:t>
      </w:r>
      <w:r>
        <w:fldChar w:fldCharType="end"/>
      </w:r>
    </w:p>
    <w:p w14:paraId="119B537E" w14:textId="253AB49C" w:rsidR="00D154E9" w:rsidRDefault="00D154E9">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_Toc70534626 \h </w:instrText>
      </w:r>
      <w:r>
        <w:fldChar w:fldCharType="separate"/>
      </w:r>
      <w:r>
        <w:t>12</w:t>
      </w:r>
      <w:r>
        <w:fldChar w:fldCharType="end"/>
      </w:r>
    </w:p>
    <w:p w14:paraId="0EDEB9EE" w14:textId="1C44DE09" w:rsidR="00D154E9" w:rsidRDefault="00D154E9">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_Toc70534627 \h </w:instrText>
      </w:r>
      <w:r>
        <w:fldChar w:fldCharType="separate"/>
      </w:r>
      <w:r>
        <w:t>12</w:t>
      </w:r>
      <w:r>
        <w:fldChar w:fldCharType="end"/>
      </w:r>
    </w:p>
    <w:p w14:paraId="118F98EF" w14:textId="2ED5DD5B" w:rsidR="00D154E9" w:rsidRDefault="00D154E9">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_Toc70534628 \h </w:instrText>
      </w:r>
      <w:r>
        <w:fldChar w:fldCharType="separate"/>
      </w:r>
      <w:r>
        <w:t>12</w:t>
      </w:r>
      <w:r>
        <w:fldChar w:fldCharType="end"/>
      </w:r>
    </w:p>
    <w:p w14:paraId="4CEAC883" w14:textId="09066AFF" w:rsidR="00D154E9" w:rsidRDefault="00D154E9">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_Toc70534629 \h </w:instrText>
      </w:r>
      <w:r>
        <w:fldChar w:fldCharType="separate"/>
      </w:r>
      <w:r>
        <w:t>13</w:t>
      </w:r>
      <w:r>
        <w:fldChar w:fldCharType="end"/>
      </w:r>
    </w:p>
    <w:p w14:paraId="661B3290" w14:textId="6CA08E25" w:rsidR="00D154E9" w:rsidRDefault="00D154E9">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_Toc70534630 \h </w:instrText>
      </w:r>
      <w:r>
        <w:fldChar w:fldCharType="separate"/>
      </w:r>
      <w:r>
        <w:t>13</w:t>
      </w:r>
      <w:r>
        <w:fldChar w:fldCharType="end"/>
      </w:r>
    </w:p>
    <w:p w14:paraId="3C6FAA82" w14:textId="2A84B8A2" w:rsidR="00D154E9" w:rsidRDefault="00D154E9">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_Toc70534631 \h </w:instrText>
      </w:r>
      <w:r>
        <w:fldChar w:fldCharType="separate"/>
      </w:r>
      <w:r>
        <w:t>13</w:t>
      </w:r>
      <w:r>
        <w:fldChar w:fldCharType="end"/>
      </w:r>
    </w:p>
    <w:p w14:paraId="22ED2228" w14:textId="1C9C8188" w:rsidR="00D154E9" w:rsidRDefault="00D154E9">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_Toc70534632 \h </w:instrText>
      </w:r>
      <w:r>
        <w:fldChar w:fldCharType="separate"/>
      </w:r>
      <w:r>
        <w:t>13</w:t>
      </w:r>
      <w:r>
        <w:fldChar w:fldCharType="end"/>
      </w:r>
    </w:p>
    <w:p w14:paraId="7E4425B4" w14:textId="322ADBB9" w:rsidR="00D154E9" w:rsidRDefault="00D154E9">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_Toc70534633 \h </w:instrText>
      </w:r>
      <w:r>
        <w:fldChar w:fldCharType="separate"/>
      </w:r>
      <w:r>
        <w:t>13</w:t>
      </w:r>
      <w:r>
        <w:fldChar w:fldCharType="end"/>
      </w:r>
    </w:p>
    <w:p w14:paraId="17676E0B" w14:textId="0E786332" w:rsidR="00D154E9" w:rsidRDefault="00D154E9">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_Toc70534634 \h </w:instrText>
      </w:r>
      <w:r>
        <w:fldChar w:fldCharType="separate"/>
      </w:r>
      <w:r>
        <w:t>14</w:t>
      </w:r>
      <w:r>
        <w:fldChar w:fldCharType="end"/>
      </w:r>
    </w:p>
    <w:p w14:paraId="75F55503" w14:textId="38EBFF21" w:rsidR="00D154E9" w:rsidRDefault="00D154E9">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_Toc70534635 \h </w:instrText>
      </w:r>
      <w:r>
        <w:fldChar w:fldCharType="separate"/>
      </w:r>
      <w:r>
        <w:t>14</w:t>
      </w:r>
      <w:r>
        <w:fldChar w:fldCharType="end"/>
      </w:r>
    </w:p>
    <w:p w14:paraId="5FCB5D0F" w14:textId="027D7BB6" w:rsidR="00D154E9" w:rsidRDefault="00D154E9">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_Toc70534636 \h </w:instrText>
      </w:r>
      <w:r>
        <w:fldChar w:fldCharType="separate"/>
      </w:r>
      <w:r>
        <w:t>14</w:t>
      </w:r>
      <w:r>
        <w:fldChar w:fldCharType="end"/>
      </w:r>
    </w:p>
    <w:p w14:paraId="17BDE3CA" w14:textId="0900560B" w:rsidR="00D154E9" w:rsidRDefault="00D154E9">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_Toc70534637 \h </w:instrText>
      </w:r>
      <w:r>
        <w:fldChar w:fldCharType="separate"/>
      </w:r>
      <w:r>
        <w:t>14</w:t>
      </w:r>
      <w:r>
        <w:fldChar w:fldCharType="end"/>
      </w:r>
    </w:p>
    <w:p w14:paraId="6AD87FF7" w14:textId="75018448" w:rsidR="00D154E9" w:rsidRDefault="00D154E9">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_Toc70534638 \h </w:instrText>
      </w:r>
      <w:r>
        <w:fldChar w:fldCharType="separate"/>
      </w:r>
      <w:r>
        <w:t>15</w:t>
      </w:r>
      <w:r>
        <w:fldChar w:fldCharType="end"/>
      </w:r>
    </w:p>
    <w:p w14:paraId="0EB220CB" w14:textId="2EC0C746" w:rsidR="00D154E9" w:rsidRDefault="00D154E9">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_Toc70534639 \h </w:instrText>
      </w:r>
      <w:r>
        <w:fldChar w:fldCharType="separate"/>
      </w:r>
      <w:r>
        <w:t>15</w:t>
      </w:r>
      <w:r>
        <w:fldChar w:fldCharType="end"/>
      </w:r>
    </w:p>
    <w:p w14:paraId="62A0BB2D" w14:textId="641996EC" w:rsidR="00D154E9" w:rsidRDefault="00D154E9">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_Toc70534640 \h </w:instrText>
      </w:r>
      <w:r>
        <w:fldChar w:fldCharType="separate"/>
      </w:r>
      <w:r>
        <w:t>15</w:t>
      </w:r>
      <w:r>
        <w:fldChar w:fldCharType="end"/>
      </w:r>
    </w:p>
    <w:p w14:paraId="4B39865D" w14:textId="3E45C3A2" w:rsidR="00D154E9" w:rsidRDefault="00D154E9">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_Toc70534641 \h </w:instrText>
      </w:r>
      <w:r>
        <w:fldChar w:fldCharType="separate"/>
      </w:r>
      <w:r>
        <w:t>15</w:t>
      </w:r>
      <w:r>
        <w:fldChar w:fldCharType="end"/>
      </w:r>
    </w:p>
    <w:p w14:paraId="78E46F87" w14:textId="2FB9DB70" w:rsidR="00D154E9" w:rsidRDefault="00D154E9">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_Toc70534642 \h </w:instrText>
      </w:r>
      <w:r>
        <w:fldChar w:fldCharType="separate"/>
      </w:r>
      <w:r>
        <w:t>15</w:t>
      </w:r>
      <w:r>
        <w:fldChar w:fldCharType="end"/>
      </w:r>
    </w:p>
    <w:p w14:paraId="6E9794C3" w14:textId="03F38BCA" w:rsidR="00D154E9" w:rsidRDefault="00D154E9">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_Toc70534643 \h </w:instrText>
      </w:r>
      <w:r>
        <w:fldChar w:fldCharType="separate"/>
      </w:r>
      <w:r>
        <w:t>16</w:t>
      </w:r>
      <w:r>
        <w:fldChar w:fldCharType="end"/>
      </w:r>
    </w:p>
    <w:p w14:paraId="4832ED75" w14:textId="7EE3BC2B" w:rsidR="00D154E9" w:rsidRDefault="00D154E9">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_Toc70534644 \h </w:instrText>
      </w:r>
      <w:r>
        <w:fldChar w:fldCharType="separate"/>
      </w:r>
      <w:r>
        <w:t>16</w:t>
      </w:r>
      <w:r>
        <w:fldChar w:fldCharType="end"/>
      </w:r>
    </w:p>
    <w:p w14:paraId="64CC7BA4" w14:textId="1F08D111" w:rsidR="00D154E9" w:rsidRDefault="00D154E9">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_Toc70534645 \h </w:instrText>
      </w:r>
      <w:r>
        <w:fldChar w:fldCharType="separate"/>
      </w:r>
      <w:r>
        <w:t>16</w:t>
      </w:r>
      <w:r>
        <w:fldChar w:fldCharType="end"/>
      </w:r>
    </w:p>
    <w:p w14:paraId="13B03020" w14:textId="1EE573B0" w:rsidR="00D154E9" w:rsidRDefault="00D154E9">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_Toc70534646 \h </w:instrText>
      </w:r>
      <w:r>
        <w:fldChar w:fldCharType="separate"/>
      </w:r>
      <w:r>
        <w:t>17</w:t>
      </w:r>
      <w:r>
        <w:fldChar w:fldCharType="end"/>
      </w:r>
    </w:p>
    <w:p w14:paraId="69330487" w14:textId="1A8ECE6B" w:rsidR="00D154E9" w:rsidRDefault="00D154E9">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_Toc70534647 \h </w:instrText>
      </w:r>
      <w:r>
        <w:fldChar w:fldCharType="separate"/>
      </w:r>
      <w:r>
        <w:t>17</w:t>
      </w:r>
      <w:r>
        <w:fldChar w:fldCharType="end"/>
      </w:r>
    </w:p>
    <w:p w14:paraId="6541A521" w14:textId="34749859" w:rsidR="00D154E9" w:rsidRDefault="00D154E9">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_Toc70534648 \h </w:instrText>
      </w:r>
      <w:r>
        <w:fldChar w:fldCharType="separate"/>
      </w:r>
      <w:r>
        <w:t>17</w:t>
      </w:r>
      <w:r>
        <w:fldChar w:fldCharType="end"/>
      </w:r>
    </w:p>
    <w:p w14:paraId="2268C705" w14:textId="09558EDB" w:rsidR="00D154E9" w:rsidRDefault="00D154E9">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_Toc70534649 \h </w:instrText>
      </w:r>
      <w:r>
        <w:fldChar w:fldCharType="separate"/>
      </w:r>
      <w:r>
        <w:t>17</w:t>
      </w:r>
      <w:r>
        <w:fldChar w:fldCharType="end"/>
      </w:r>
    </w:p>
    <w:p w14:paraId="28A7D11A" w14:textId="17F153DA" w:rsidR="00D154E9" w:rsidRDefault="00D154E9">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_Toc70534650 \h </w:instrText>
      </w:r>
      <w:r>
        <w:fldChar w:fldCharType="separate"/>
      </w:r>
      <w:r>
        <w:t>18</w:t>
      </w:r>
      <w:r>
        <w:fldChar w:fldCharType="end"/>
      </w:r>
    </w:p>
    <w:p w14:paraId="490D9475" w14:textId="3866E18B" w:rsidR="00D154E9" w:rsidRDefault="00D154E9">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_Toc70534651 \h </w:instrText>
      </w:r>
      <w:r>
        <w:fldChar w:fldCharType="separate"/>
      </w:r>
      <w:r>
        <w:t>18</w:t>
      </w:r>
      <w:r>
        <w:fldChar w:fldCharType="end"/>
      </w:r>
    </w:p>
    <w:p w14:paraId="29052752" w14:textId="1651F381" w:rsidR="00D154E9" w:rsidRDefault="00D154E9">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_Toc70534652 \h </w:instrText>
      </w:r>
      <w:r>
        <w:fldChar w:fldCharType="separate"/>
      </w:r>
      <w:r>
        <w:t>18</w:t>
      </w:r>
      <w:r>
        <w:fldChar w:fldCharType="end"/>
      </w:r>
    </w:p>
    <w:p w14:paraId="45C22DF6" w14:textId="56C59453" w:rsidR="00D154E9" w:rsidRDefault="00D154E9">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_Toc70534653 \h </w:instrText>
      </w:r>
      <w:r>
        <w:fldChar w:fldCharType="separate"/>
      </w:r>
      <w:r>
        <w:t>18</w:t>
      </w:r>
      <w:r>
        <w:fldChar w:fldCharType="end"/>
      </w:r>
    </w:p>
    <w:p w14:paraId="456A008C" w14:textId="2D1177F9" w:rsidR="00D154E9" w:rsidRDefault="00D154E9">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_Toc70534654 \h </w:instrText>
      </w:r>
      <w:r>
        <w:fldChar w:fldCharType="separate"/>
      </w:r>
      <w:r>
        <w:t>18</w:t>
      </w:r>
      <w:r>
        <w:fldChar w:fldCharType="end"/>
      </w:r>
    </w:p>
    <w:p w14:paraId="0EA3CDF5" w14:textId="6828C7C3" w:rsidR="00D154E9" w:rsidRDefault="00D154E9">
      <w:pPr>
        <w:pStyle w:val="TOC4"/>
        <w:rPr>
          <w:rFonts w:asciiTheme="minorHAnsi" w:eastAsiaTheme="minorEastAsia" w:hAnsiTheme="minorHAnsi" w:cstheme="minorBidi"/>
          <w:sz w:val="22"/>
          <w:lang w:val="en-IN" w:eastAsia="ja-JP" w:bidi="hi-IN"/>
        </w:rPr>
      </w:pPr>
      <w:r>
        <w:lastRenderedPageBreak/>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_Toc70534655 \h </w:instrText>
      </w:r>
      <w:r>
        <w:fldChar w:fldCharType="separate"/>
      </w:r>
      <w:r>
        <w:t>19</w:t>
      </w:r>
      <w:r>
        <w:fldChar w:fldCharType="end"/>
      </w:r>
    </w:p>
    <w:p w14:paraId="3D20F457" w14:textId="1FC04AC7" w:rsidR="00D154E9" w:rsidRDefault="00D154E9">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_Toc70534656 \h </w:instrText>
      </w:r>
      <w:r>
        <w:fldChar w:fldCharType="separate"/>
      </w:r>
      <w:r>
        <w:t>19</w:t>
      </w:r>
      <w:r>
        <w:fldChar w:fldCharType="end"/>
      </w:r>
    </w:p>
    <w:p w14:paraId="344A7A42" w14:textId="10735CCA" w:rsidR="00D154E9" w:rsidRDefault="00D154E9">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_Toc70534657 \h </w:instrText>
      </w:r>
      <w:r>
        <w:fldChar w:fldCharType="separate"/>
      </w:r>
      <w:r>
        <w:t>19</w:t>
      </w:r>
      <w:r>
        <w:fldChar w:fldCharType="end"/>
      </w:r>
    </w:p>
    <w:p w14:paraId="284108D9" w14:textId="718F86BA" w:rsidR="00D154E9" w:rsidRDefault="00D154E9">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_Toc70534658 \h </w:instrText>
      </w:r>
      <w:r>
        <w:fldChar w:fldCharType="separate"/>
      </w:r>
      <w:r>
        <w:t>19</w:t>
      </w:r>
      <w:r>
        <w:fldChar w:fldCharType="end"/>
      </w:r>
    </w:p>
    <w:p w14:paraId="61FD42A0" w14:textId="468287E7" w:rsidR="00D154E9" w:rsidRDefault="00D154E9">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_Toc70534659 \h </w:instrText>
      </w:r>
      <w:r>
        <w:fldChar w:fldCharType="separate"/>
      </w:r>
      <w:r>
        <w:t>19</w:t>
      </w:r>
      <w:r>
        <w:fldChar w:fldCharType="end"/>
      </w:r>
    </w:p>
    <w:p w14:paraId="4BF1CD24" w14:textId="7DEF1B0A" w:rsidR="00D154E9" w:rsidRDefault="00D154E9">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_Toc70534660 \h </w:instrText>
      </w:r>
      <w:r>
        <w:fldChar w:fldCharType="separate"/>
      </w:r>
      <w:r>
        <w:t>20</w:t>
      </w:r>
      <w:r>
        <w:fldChar w:fldCharType="end"/>
      </w:r>
    </w:p>
    <w:p w14:paraId="1657AFD4" w14:textId="002426D7" w:rsidR="00D154E9" w:rsidRDefault="00D154E9">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_Toc70534661 \h </w:instrText>
      </w:r>
      <w:r>
        <w:fldChar w:fldCharType="separate"/>
      </w:r>
      <w:r>
        <w:t>20</w:t>
      </w:r>
      <w:r>
        <w:fldChar w:fldCharType="end"/>
      </w:r>
    </w:p>
    <w:p w14:paraId="3D011203" w14:textId="4A8ADB85" w:rsidR="00D154E9" w:rsidRDefault="00D154E9">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_Toc70534662 \h </w:instrText>
      </w:r>
      <w:r>
        <w:fldChar w:fldCharType="separate"/>
      </w:r>
      <w:r>
        <w:t>20</w:t>
      </w:r>
      <w:r>
        <w:fldChar w:fldCharType="end"/>
      </w:r>
    </w:p>
    <w:p w14:paraId="6D1CC731" w14:textId="3FA372FF" w:rsidR="00D154E9" w:rsidRDefault="00D154E9">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_Toc70534663 \h </w:instrText>
      </w:r>
      <w:r>
        <w:fldChar w:fldCharType="separate"/>
      </w:r>
      <w:r>
        <w:t>20</w:t>
      </w:r>
      <w:r>
        <w:fldChar w:fldCharType="end"/>
      </w:r>
    </w:p>
    <w:p w14:paraId="0412954C" w14:textId="03CD224C" w:rsidR="00D154E9" w:rsidRDefault="00D154E9">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_Toc70534664 \h </w:instrText>
      </w:r>
      <w:r>
        <w:fldChar w:fldCharType="separate"/>
      </w:r>
      <w:r>
        <w:t>20</w:t>
      </w:r>
      <w:r>
        <w:fldChar w:fldCharType="end"/>
      </w:r>
    </w:p>
    <w:p w14:paraId="57F626B3" w14:textId="5C3D1FBB" w:rsidR="00D154E9" w:rsidRDefault="00D154E9">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_Toc70534665 \h </w:instrText>
      </w:r>
      <w:r>
        <w:fldChar w:fldCharType="separate"/>
      </w:r>
      <w:r>
        <w:t>20</w:t>
      </w:r>
      <w:r>
        <w:fldChar w:fldCharType="end"/>
      </w:r>
    </w:p>
    <w:p w14:paraId="193793AC" w14:textId="6E34A7B3" w:rsidR="00D154E9" w:rsidRDefault="00D154E9">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_Toc70534666 \h </w:instrText>
      </w:r>
      <w:r>
        <w:fldChar w:fldCharType="separate"/>
      </w:r>
      <w:r>
        <w:t>21</w:t>
      </w:r>
      <w:r>
        <w:fldChar w:fldCharType="end"/>
      </w:r>
    </w:p>
    <w:p w14:paraId="0428DD84" w14:textId="35F787E4" w:rsidR="00D154E9" w:rsidRDefault="00D154E9">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_Toc70534667 \h </w:instrText>
      </w:r>
      <w:r>
        <w:fldChar w:fldCharType="separate"/>
      </w:r>
      <w:r>
        <w:t>22</w:t>
      </w:r>
      <w:r>
        <w:fldChar w:fldCharType="end"/>
      </w:r>
    </w:p>
    <w:p w14:paraId="2EC6D4FD" w14:textId="6BAFAABE" w:rsidR="00D154E9" w:rsidRDefault="00D154E9">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_Toc70534668 \h </w:instrText>
      </w:r>
      <w:r>
        <w:fldChar w:fldCharType="separate"/>
      </w:r>
      <w:r>
        <w:t>22</w:t>
      </w:r>
      <w:r>
        <w:fldChar w:fldCharType="end"/>
      </w:r>
    </w:p>
    <w:p w14:paraId="1CE5C50E" w14:textId="45E069EC" w:rsidR="00D154E9" w:rsidRDefault="00D154E9">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_Toc70534669 \h </w:instrText>
      </w:r>
      <w:r>
        <w:fldChar w:fldCharType="separate"/>
      </w:r>
      <w:r>
        <w:t>22</w:t>
      </w:r>
      <w:r>
        <w:fldChar w:fldCharType="end"/>
      </w:r>
    </w:p>
    <w:p w14:paraId="35C56714" w14:textId="7329EAD3" w:rsidR="00D154E9" w:rsidRDefault="00D154E9">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_Toc70534670 \h </w:instrText>
      </w:r>
      <w:r>
        <w:fldChar w:fldCharType="separate"/>
      </w:r>
      <w:r>
        <w:t>22</w:t>
      </w:r>
      <w:r>
        <w:fldChar w:fldCharType="end"/>
      </w:r>
    </w:p>
    <w:p w14:paraId="71103E8F" w14:textId="7D83282B" w:rsidR="00D154E9" w:rsidRDefault="00D154E9">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_Toc70534671 \h </w:instrText>
      </w:r>
      <w:r>
        <w:fldChar w:fldCharType="separate"/>
      </w:r>
      <w:r>
        <w:t>22</w:t>
      </w:r>
      <w:r>
        <w:fldChar w:fldCharType="end"/>
      </w:r>
    </w:p>
    <w:p w14:paraId="173CDB0E" w14:textId="5BEAE86F" w:rsidR="00D154E9" w:rsidRDefault="00D154E9">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_Toc70534672 \h </w:instrText>
      </w:r>
      <w:r>
        <w:fldChar w:fldCharType="separate"/>
      </w:r>
      <w:r>
        <w:t>22</w:t>
      </w:r>
      <w:r>
        <w:fldChar w:fldCharType="end"/>
      </w:r>
    </w:p>
    <w:p w14:paraId="14AC592B" w14:textId="783AD4FA" w:rsidR="00D154E9" w:rsidRDefault="00D154E9">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_Toc70534673 \h </w:instrText>
      </w:r>
      <w:r>
        <w:fldChar w:fldCharType="separate"/>
      </w:r>
      <w:r>
        <w:t>22</w:t>
      </w:r>
      <w:r>
        <w:fldChar w:fldCharType="end"/>
      </w:r>
    </w:p>
    <w:p w14:paraId="32E57920" w14:textId="0226F32B" w:rsidR="00D154E9" w:rsidRDefault="00D154E9">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_Toc70534674 \h </w:instrText>
      </w:r>
      <w:r>
        <w:fldChar w:fldCharType="separate"/>
      </w:r>
      <w:r>
        <w:t>22</w:t>
      </w:r>
      <w:r>
        <w:fldChar w:fldCharType="end"/>
      </w:r>
    </w:p>
    <w:p w14:paraId="28648470" w14:textId="3E4D9221" w:rsidR="00D154E9" w:rsidRDefault="00D154E9">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_Toc70534675 \h </w:instrText>
      </w:r>
      <w:r>
        <w:fldChar w:fldCharType="separate"/>
      </w:r>
      <w:r>
        <w:t>22</w:t>
      </w:r>
      <w:r>
        <w:fldChar w:fldCharType="end"/>
      </w:r>
    </w:p>
    <w:p w14:paraId="33397EED" w14:textId="38EC92A2" w:rsidR="00D154E9" w:rsidRDefault="00D154E9">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_Toc70534676 \h </w:instrText>
      </w:r>
      <w:r>
        <w:fldChar w:fldCharType="separate"/>
      </w:r>
      <w:r>
        <w:t>23</w:t>
      </w:r>
      <w:r>
        <w:fldChar w:fldCharType="end"/>
      </w:r>
    </w:p>
    <w:p w14:paraId="3FC71374" w14:textId="2153495C" w:rsidR="00D154E9" w:rsidRDefault="00D154E9">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_Toc70534677 \h </w:instrText>
      </w:r>
      <w:r>
        <w:fldChar w:fldCharType="separate"/>
      </w:r>
      <w:r>
        <w:t>23</w:t>
      </w:r>
      <w:r>
        <w:fldChar w:fldCharType="end"/>
      </w:r>
    </w:p>
    <w:p w14:paraId="53421C4F" w14:textId="5773FFFF" w:rsidR="00D154E9" w:rsidRDefault="00D154E9">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_Toc70534678 \h </w:instrText>
      </w:r>
      <w:r>
        <w:fldChar w:fldCharType="separate"/>
      </w:r>
      <w:r>
        <w:t>23</w:t>
      </w:r>
      <w:r>
        <w:fldChar w:fldCharType="end"/>
      </w:r>
    </w:p>
    <w:p w14:paraId="2A44F45E" w14:textId="4D5CE291" w:rsidR="00D154E9" w:rsidRDefault="00D154E9">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_Toc70534679 \h </w:instrText>
      </w:r>
      <w:r>
        <w:fldChar w:fldCharType="separate"/>
      </w:r>
      <w:r>
        <w:t>23</w:t>
      </w:r>
      <w:r>
        <w:fldChar w:fldCharType="end"/>
      </w:r>
    </w:p>
    <w:p w14:paraId="325F82AE" w14:textId="014EA163" w:rsidR="00D154E9" w:rsidRDefault="00D154E9">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_Toc70534680 \h </w:instrText>
      </w:r>
      <w:r>
        <w:fldChar w:fldCharType="separate"/>
      </w:r>
      <w:r>
        <w:t>23</w:t>
      </w:r>
      <w:r>
        <w:fldChar w:fldCharType="end"/>
      </w:r>
    </w:p>
    <w:p w14:paraId="15252076" w14:textId="336A3CD2" w:rsidR="00D154E9" w:rsidRDefault="00D154E9">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_Toc70534681 \h </w:instrText>
      </w:r>
      <w:r>
        <w:fldChar w:fldCharType="separate"/>
      </w:r>
      <w:r>
        <w:t>23</w:t>
      </w:r>
      <w:r>
        <w:fldChar w:fldCharType="end"/>
      </w:r>
    </w:p>
    <w:p w14:paraId="4C5AFAC6" w14:textId="3DC38E46" w:rsidR="00D154E9" w:rsidRDefault="00D154E9">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_Toc70534682 \h </w:instrText>
      </w:r>
      <w:r>
        <w:fldChar w:fldCharType="separate"/>
      </w:r>
      <w:r>
        <w:t>24</w:t>
      </w:r>
      <w:r>
        <w:fldChar w:fldCharType="end"/>
      </w:r>
    </w:p>
    <w:p w14:paraId="595368B4" w14:textId="6202D26A" w:rsidR="00D154E9" w:rsidRDefault="00D154E9">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_Toc70534683 \h </w:instrText>
      </w:r>
      <w:r>
        <w:fldChar w:fldCharType="separate"/>
      </w:r>
      <w:r>
        <w:t>24</w:t>
      </w:r>
      <w:r>
        <w:fldChar w:fldCharType="end"/>
      </w:r>
    </w:p>
    <w:p w14:paraId="6FE49502" w14:textId="00C0A798" w:rsidR="00D154E9" w:rsidRDefault="00D154E9">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_Toc70534684 \h </w:instrText>
      </w:r>
      <w:r>
        <w:fldChar w:fldCharType="separate"/>
      </w:r>
      <w:r>
        <w:t>24</w:t>
      </w:r>
      <w:r>
        <w:fldChar w:fldCharType="end"/>
      </w:r>
    </w:p>
    <w:p w14:paraId="2F3562D7" w14:textId="0280D30C" w:rsidR="00D154E9" w:rsidRDefault="00D154E9">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_Toc70534685 \h </w:instrText>
      </w:r>
      <w:r>
        <w:fldChar w:fldCharType="separate"/>
      </w:r>
      <w:r>
        <w:t>24</w:t>
      </w:r>
      <w:r>
        <w:fldChar w:fldCharType="end"/>
      </w:r>
    </w:p>
    <w:p w14:paraId="2E1DA859" w14:textId="1EF117C3" w:rsidR="00D154E9" w:rsidRDefault="00D154E9">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_Toc70534686 \h </w:instrText>
      </w:r>
      <w:r>
        <w:fldChar w:fldCharType="separate"/>
      </w:r>
      <w:r>
        <w:t>24</w:t>
      </w:r>
      <w:r>
        <w:fldChar w:fldCharType="end"/>
      </w:r>
    </w:p>
    <w:p w14:paraId="42D03ACB" w14:textId="77DBCDF5" w:rsidR="00D154E9" w:rsidRDefault="00D154E9">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_Toc70534687 \h </w:instrText>
      </w:r>
      <w:r>
        <w:fldChar w:fldCharType="separate"/>
      </w:r>
      <w:r>
        <w:t>25</w:t>
      </w:r>
      <w:r>
        <w:fldChar w:fldCharType="end"/>
      </w:r>
    </w:p>
    <w:p w14:paraId="496C5D21" w14:textId="0C54CDBD" w:rsidR="00D154E9" w:rsidRDefault="00D154E9">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_Toc70534688 \h </w:instrText>
      </w:r>
      <w:r>
        <w:fldChar w:fldCharType="separate"/>
      </w:r>
      <w:r>
        <w:t>25</w:t>
      </w:r>
      <w:r>
        <w:fldChar w:fldCharType="end"/>
      </w:r>
    </w:p>
    <w:p w14:paraId="5D3D9D98" w14:textId="3DC25935" w:rsidR="00D154E9" w:rsidRDefault="00D154E9">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_Toc70534689 \h </w:instrText>
      </w:r>
      <w:r>
        <w:fldChar w:fldCharType="separate"/>
      </w:r>
      <w:r>
        <w:t>25</w:t>
      </w:r>
      <w:r>
        <w:fldChar w:fldCharType="end"/>
      </w:r>
    </w:p>
    <w:p w14:paraId="1FD3AB8F" w14:textId="595A78E3" w:rsidR="00D154E9" w:rsidRDefault="00D154E9">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_Toc70534690 \h </w:instrText>
      </w:r>
      <w:r>
        <w:fldChar w:fldCharType="separate"/>
      </w:r>
      <w:r>
        <w:t>25</w:t>
      </w:r>
      <w:r>
        <w:fldChar w:fldCharType="end"/>
      </w:r>
    </w:p>
    <w:p w14:paraId="1669508A" w14:textId="50C6B716" w:rsidR="00D154E9" w:rsidRDefault="00D154E9">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_Toc70534691 \h </w:instrText>
      </w:r>
      <w:r>
        <w:fldChar w:fldCharType="separate"/>
      </w:r>
      <w:r>
        <w:t>25</w:t>
      </w:r>
      <w:r>
        <w:fldChar w:fldCharType="end"/>
      </w:r>
    </w:p>
    <w:p w14:paraId="61436B76" w14:textId="56E935D3" w:rsidR="00D154E9" w:rsidRDefault="00D154E9">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_Toc70534692 \h </w:instrText>
      </w:r>
      <w:r>
        <w:fldChar w:fldCharType="separate"/>
      </w:r>
      <w:r>
        <w:t>26</w:t>
      </w:r>
      <w:r>
        <w:fldChar w:fldCharType="end"/>
      </w:r>
    </w:p>
    <w:p w14:paraId="727E89F2" w14:textId="416F7874" w:rsidR="00D154E9" w:rsidRDefault="00D154E9">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_Toc70534693 \h </w:instrText>
      </w:r>
      <w:r>
        <w:fldChar w:fldCharType="separate"/>
      </w:r>
      <w:r>
        <w:t>26</w:t>
      </w:r>
      <w:r>
        <w:fldChar w:fldCharType="end"/>
      </w:r>
    </w:p>
    <w:p w14:paraId="7B7F0152" w14:textId="74D1E479" w:rsidR="00D154E9" w:rsidRDefault="00D154E9">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_Toc70534694 \h </w:instrText>
      </w:r>
      <w:r>
        <w:fldChar w:fldCharType="separate"/>
      </w:r>
      <w:r>
        <w:t>26</w:t>
      </w:r>
      <w:r>
        <w:fldChar w:fldCharType="end"/>
      </w:r>
    </w:p>
    <w:p w14:paraId="5262A318" w14:textId="4D232CD7" w:rsidR="00D154E9" w:rsidRDefault="00D154E9">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_Toc70534695 \h </w:instrText>
      </w:r>
      <w:r>
        <w:fldChar w:fldCharType="separate"/>
      </w:r>
      <w:r>
        <w:t>26</w:t>
      </w:r>
      <w:r>
        <w:fldChar w:fldCharType="end"/>
      </w:r>
    </w:p>
    <w:p w14:paraId="2D17B6BF" w14:textId="73885619" w:rsidR="00D154E9" w:rsidRDefault="00D154E9">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_Toc70534696 \h </w:instrText>
      </w:r>
      <w:r>
        <w:fldChar w:fldCharType="separate"/>
      </w:r>
      <w:r>
        <w:t>26</w:t>
      </w:r>
      <w:r>
        <w:fldChar w:fldCharType="end"/>
      </w:r>
    </w:p>
    <w:p w14:paraId="01CA8DDD" w14:textId="2B27CFF9" w:rsidR="00D154E9" w:rsidRDefault="00D154E9">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_Toc70534697 \h </w:instrText>
      </w:r>
      <w:r>
        <w:fldChar w:fldCharType="separate"/>
      </w:r>
      <w:r>
        <w:t>27</w:t>
      </w:r>
      <w:r>
        <w:fldChar w:fldCharType="end"/>
      </w:r>
    </w:p>
    <w:p w14:paraId="52B10DE8" w14:textId="410A708B" w:rsidR="00D154E9" w:rsidRDefault="00D154E9">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_Toc70534698 \h </w:instrText>
      </w:r>
      <w:r>
        <w:fldChar w:fldCharType="separate"/>
      </w:r>
      <w:r>
        <w:t>27</w:t>
      </w:r>
      <w:r>
        <w:fldChar w:fldCharType="end"/>
      </w:r>
    </w:p>
    <w:p w14:paraId="6D6F6714" w14:textId="6E076A59" w:rsidR="00D154E9" w:rsidRDefault="00D154E9">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_Toc70534699 \h </w:instrText>
      </w:r>
      <w:r>
        <w:fldChar w:fldCharType="separate"/>
      </w:r>
      <w:r>
        <w:t>27</w:t>
      </w:r>
      <w:r>
        <w:fldChar w:fldCharType="end"/>
      </w:r>
    </w:p>
    <w:p w14:paraId="65D26D63" w14:textId="07D4FE09" w:rsidR="00D154E9" w:rsidRDefault="00D154E9">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_Toc70534700 \h </w:instrText>
      </w:r>
      <w:r>
        <w:fldChar w:fldCharType="separate"/>
      </w:r>
      <w:r>
        <w:t>27</w:t>
      </w:r>
      <w:r>
        <w:fldChar w:fldCharType="end"/>
      </w:r>
    </w:p>
    <w:p w14:paraId="54BB6A5F" w14:textId="3FDEB666" w:rsidR="00D154E9" w:rsidRDefault="00D154E9">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_Toc70534701 \h </w:instrText>
      </w:r>
      <w:r>
        <w:fldChar w:fldCharType="separate"/>
      </w:r>
      <w:r>
        <w:t>27</w:t>
      </w:r>
      <w:r>
        <w:fldChar w:fldCharType="end"/>
      </w:r>
    </w:p>
    <w:p w14:paraId="34EC9E92" w14:textId="22078F56" w:rsidR="00D154E9" w:rsidRDefault="00D154E9">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_Toc70534702 \h </w:instrText>
      </w:r>
      <w:r>
        <w:fldChar w:fldCharType="separate"/>
      </w:r>
      <w:r>
        <w:t>27</w:t>
      </w:r>
      <w:r>
        <w:fldChar w:fldCharType="end"/>
      </w:r>
    </w:p>
    <w:p w14:paraId="748C1BA1" w14:textId="10BFC77A" w:rsidR="00D154E9" w:rsidRDefault="00D154E9">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_Toc70534703 \h </w:instrText>
      </w:r>
      <w:r>
        <w:fldChar w:fldCharType="separate"/>
      </w:r>
      <w:r>
        <w:t>28</w:t>
      </w:r>
      <w:r>
        <w:fldChar w:fldCharType="end"/>
      </w:r>
    </w:p>
    <w:p w14:paraId="3E0CF277" w14:textId="200C1FA0" w:rsidR="00D154E9" w:rsidRDefault="00D154E9">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_Toc70534704 \h </w:instrText>
      </w:r>
      <w:r>
        <w:fldChar w:fldCharType="separate"/>
      </w:r>
      <w:r>
        <w:t>28</w:t>
      </w:r>
      <w:r>
        <w:fldChar w:fldCharType="end"/>
      </w:r>
    </w:p>
    <w:p w14:paraId="11BE8631" w14:textId="2F38B5A6" w:rsidR="00D154E9" w:rsidRDefault="00D154E9">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_Toc70534705 \h </w:instrText>
      </w:r>
      <w:r>
        <w:fldChar w:fldCharType="separate"/>
      </w:r>
      <w:r>
        <w:t>29</w:t>
      </w:r>
      <w:r>
        <w:fldChar w:fldCharType="end"/>
      </w:r>
    </w:p>
    <w:p w14:paraId="552EB9CD" w14:textId="746B1617" w:rsidR="00D154E9" w:rsidRDefault="00D154E9">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_Toc70534706 \h </w:instrText>
      </w:r>
      <w:r>
        <w:fldChar w:fldCharType="separate"/>
      </w:r>
      <w:r>
        <w:t>29</w:t>
      </w:r>
      <w:r>
        <w:fldChar w:fldCharType="end"/>
      </w:r>
    </w:p>
    <w:p w14:paraId="7C9AC98E" w14:textId="0998B3D5" w:rsidR="00D154E9" w:rsidRDefault="00D154E9">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_Toc70534707 \h </w:instrText>
      </w:r>
      <w:r>
        <w:fldChar w:fldCharType="separate"/>
      </w:r>
      <w:r>
        <w:t>29</w:t>
      </w:r>
      <w:r>
        <w:fldChar w:fldCharType="end"/>
      </w:r>
    </w:p>
    <w:p w14:paraId="593355DA" w14:textId="75BACADD" w:rsidR="00D154E9" w:rsidRDefault="00D154E9">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_Toc70534708 \h </w:instrText>
      </w:r>
      <w:r>
        <w:fldChar w:fldCharType="separate"/>
      </w:r>
      <w:r>
        <w:t>29</w:t>
      </w:r>
      <w:r>
        <w:fldChar w:fldCharType="end"/>
      </w:r>
    </w:p>
    <w:p w14:paraId="21718369" w14:textId="4A443AE0" w:rsidR="00D154E9" w:rsidRDefault="00D154E9">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_Toc70534709 \h </w:instrText>
      </w:r>
      <w:r>
        <w:fldChar w:fldCharType="separate"/>
      </w:r>
      <w:r>
        <w:t>29</w:t>
      </w:r>
      <w:r>
        <w:fldChar w:fldCharType="end"/>
      </w:r>
    </w:p>
    <w:p w14:paraId="1ACB0640" w14:textId="1792EA0A" w:rsidR="00D154E9" w:rsidRDefault="00D154E9">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_Toc70534710 \h </w:instrText>
      </w:r>
      <w:r>
        <w:fldChar w:fldCharType="separate"/>
      </w:r>
      <w:r>
        <w:t>29</w:t>
      </w:r>
      <w:r>
        <w:fldChar w:fldCharType="end"/>
      </w:r>
    </w:p>
    <w:p w14:paraId="79BB7414" w14:textId="154F78BC" w:rsidR="00D154E9" w:rsidRDefault="00D154E9">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_Toc70534711 \h </w:instrText>
      </w:r>
      <w:r>
        <w:fldChar w:fldCharType="separate"/>
      </w:r>
      <w:r>
        <w:t>29</w:t>
      </w:r>
      <w:r>
        <w:fldChar w:fldCharType="end"/>
      </w:r>
    </w:p>
    <w:p w14:paraId="27611143" w14:textId="0D3BE01B" w:rsidR="00D154E9" w:rsidRDefault="00D154E9">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_Toc70534712 \h </w:instrText>
      </w:r>
      <w:r>
        <w:fldChar w:fldCharType="separate"/>
      </w:r>
      <w:r>
        <w:t>29</w:t>
      </w:r>
      <w:r>
        <w:fldChar w:fldCharType="end"/>
      </w:r>
    </w:p>
    <w:p w14:paraId="51E003B1" w14:textId="45203EBF" w:rsidR="00D154E9" w:rsidRDefault="00D154E9">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_Toc70534713 \h </w:instrText>
      </w:r>
      <w:r>
        <w:fldChar w:fldCharType="separate"/>
      </w:r>
      <w:r>
        <w:t>29</w:t>
      </w:r>
      <w:r>
        <w:fldChar w:fldCharType="end"/>
      </w:r>
    </w:p>
    <w:p w14:paraId="19FA7AAA" w14:textId="6AB4652D" w:rsidR="00D154E9" w:rsidRDefault="00D154E9">
      <w:pPr>
        <w:pStyle w:val="TOC1"/>
        <w:rPr>
          <w:rFonts w:asciiTheme="minorHAnsi" w:eastAsiaTheme="minorEastAsia" w:hAnsiTheme="minorHAnsi" w:cstheme="minorBidi"/>
          <w:lang w:val="en-IN" w:eastAsia="ja-JP" w:bidi="hi-IN"/>
        </w:rPr>
      </w:pPr>
      <w:r>
        <w:lastRenderedPageBreak/>
        <w:t>7</w:t>
      </w:r>
      <w:r>
        <w:rPr>
          <w:rFonts w:asciiTheme="minorHAnsi" w:eastAsiaTheme="minorEastAsia" w:hAnsiTheme="minorHAnsi" w:cstheme="minorBidi"/>
          <w:lang w:val="en-IN" w:eastAsia="ja-JP" w:bidi="hi-IN"/>
        </w:rPr>
        <w:tab/>
      </w:r>
      <w:r>
        <w:t>Security</w:t>
      </w:r>
      <w:r>
        <w:tab/>
      </w:r>
      <w:r>
        <w:fldChar w:fldCharType="begin"/>
      </w:r>
      <w:r>
        <w:instrText xml:space="preserve"> PAGEREF _Toc70534714 \h </w:instrText>
      </w:r>
      <w:r>
        <w:fldChar w:fldCharType="separate"/>
      </w:r>
      <w:r>
        <w:t>30</w:t>
      </w:r>
      <w:r>
        <w:fldChar w:fldCharType="end"/>
      </w:r>
    </w:p>
    <w:p w14:paraId="39408BAC" w14:textId="01B8FA82" w:rsidR="00D154E9" w:rsidRDefault="00D154E9">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_Toc70534715 \h </w:instrText>
      </w:r>
      <w:r>
        <w:fldChar w:fldCharType="separate"/>
      </w:r>
      <w:r>
        <w:t>30</w:t>
      </w:r>
      <w:r>
        <w:fldChar w:fldCharType="end"/>
      </w:r>
    </w:p>
    <w:p w14:paraId="7C3B1CFF" w14:textId="07E1D2DB" w:rsidR="00D154E9" w:rsidRDefault="00D154E9">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_Toc70534716 \h </w:instrText>
      </w:r>
      <w:r>
        <w:fldChar w:fldCharType="separate"/>
      </w:r>
      <w:r>
        <w:t>30</w:t>
      </w:r>
      <w:r>
        <w:fldChar w:fldCharType="end"/>
      </w:r>
    </w:p>
    <w:p w14:paraId="02D468D6" w14:textId="50A38266" w:rsidR="00D154E9" w:rsidRDefault="00D154E9">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_Toc70534717 \h </w:instrText>
      </w:r>
      <w:r>
        <w:fldChar w:fldCharType="separate"/>
      </w:r>
      <w:r>
        <w:t>30</w:t>
      </w:r>
      <w:r>
        <w:fldChar w:fldCharType="end"/>
      </w:r>
    </w:p>
    <w:p w14:paraId="29C69982" w14:textId="75364466" w:rsidR="00D154E9" w:rsidRDefault="00D154E9">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_Toc70534718 \h </w:instrText>
      </w:r>
      <w:r>
        <w:fldChar w:fldCharType="separate"/>
      </w:r>
      <w:r>
        <w:t>30</w:t>
      </w:r>
      <w:r>
        <w:fldChar w:fldCharType="end"/>
      </w:r>
    </w:p>
    <w:p w14:paraId="42FBD9CF" w14:textId="7B2B0431" w:rsidR="00D154E9" w:rsidRDefault="00D154E9">
      <w:pPr>
        <w:pStyle w:val="TOC3"/>
        <w:rPr>
          <w:rFonts w:asciiTheme="minorHAnsi" w:eastAsiaTheme="minorEastAsia" w:hAnsiTheme="minorHAnsi" w:cstheme="minorBidi"/>
          <w:sz w:val="22"/>
          <w:lang w:val="en-IN" w:eastAsia="ja-JP" w:bidi="hi-IN"/>
        </w:rPr>
      </w:pPr>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_Toc70534719 \h </w:instrText>
      </w:r>
      <w:r>
        <w:fldChar w:fldCharType="separate"/>
      </w:r>
      <w:r>
        <w:t>30</w:t>
      </w:r>
      <w:r>
        <w:fldChar w:fldCharType="end"/>
      </w:r>
    </w:p>
    <w:p w14:paraId="52DFB2EA" w14:textId="737C9C65" w:rsidR="00D154E9" w:rsidRDefault="00D154E9">
      <w:pPr>
        <w:pStyle w:val="TOC3"/>
        <w:rPr>
          <w:rFonts w:asciiTheme="minorHAnsi" w:eastAsiaTheme="minorEastAsia" w:hAnsiTheme="minorHAnsi" w:cstheme="minorBidi"/>
          <w:sz w:val="22"/>
          <w:lang w:val="en-IN" w:eastAsia="ja-JP" w:bidi="hi-IN"/>
        </w:rPr>
      </w:pPr>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_Toc70534720 \h </w:instrText>
      </w:r>
      <w:r>
        <w:fldChar w:fldCharType="separate"/>
      </w:r>
      <w:r>
        <w:t>30</w:t>
      </w:r>
      <w:r>
        <w:fldChar w:fldCharType="end"/>
      </w:r>
    </w:p>
    <w:p w14:paraId="6ADF973E" w14:textId="76B2FFE1" w:rsidR="00D154E9" w:rsidRDefault="00D154E9">
      <w:pPr>
        <w:pStyle w:val="TOC4"/>
        <w:rPr>
          <w:rFonts w:asciiTheme="minorHAnsi" w:eastAsiaTheme="minorEastAsia" w:hAnsiTheme="minorHAnsi" w:cstheme="minorBidi"/>
          <w:sz w:val="22"/>
          <w:lang w:val="en-IN" w:eastAsia="ja-JP" w:bidi="hi-IN"/>
        </w:rPr>
      </w:pPr>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_Toc70534721 \h </w:instrText>
      </w:r>
      <w:r>
        <w:fldChar w:fldCharType="separate"/>
      </w:r>
      <w:r>
        <w:t>30</w:t>
      </w:r>
      <w:r>
        <w:fldChar w:fldCharType="end"/>
      </w:r>
    </w:p>
    <w:p w14:paraId="1EBA165E" w14:textId="7AF0C5A6" w:rsidR="00D154E9" w:rsidRDefault="00D154E9">
      <w:pPr>
        <w:pStyle w:val="TOC4"/>
        <w:rPr>
          <w:rFonts w:asciiTheme="minorHAnsi" w:eastAsiaTheme="minorEastAsia" w:hAnsiTheme="minorHAnsi" w:cstheme="minorBidi"/>
          <w:sz w:val="22"/>
          <w:lang w:val="en-IN" w:eastAsia="ja-JP" w:bidi="hi-IN"/>
        </w:rPr>
      </w:pPr>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_Toc70534722 \h </w:instrText>
      </w:r>
      <w:r>
        <w:fldChar w:fldCharType="separate"/>
      </w:r>
      <w:r>
        <w:t>31</w:t>
      </w:r>
      <w:r>
        <w:fldChar w:fldCharType="end"/>
      </w:r>
    </w:p>
    <w:p w14:paraId="63F8DCE7" w14:textId="4AE720A4" w:rsidR="00D154E9" w:rsidRDefault="00D154E9">
      <w:pPr>
        <w:pStyle w:val="TOC5"/>
        <w:rPr>
          <w:rFonts w:asciiTheme="minorHAnsi" w:eastAsiaTheme="minorEastAsia" w:hAnsiTheme="minorHAnsi" w:cstheme="minorBidi"/>
          <w:sz w:val="22"/>
          <w:lang w:val="en-IN" w:eastAsia="ja-JP" w:bidi="hi-IN"/>
        </w:rPr>
      </w:pPr>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_Toc70534723 \h </w:instrText>
      </w:r>
      <w:r>
        <w:fldChar w:fldCharType="separate"/>
      </w:r>
      <w:r>
        <w:t>31</w:t>
      </w:r>
      <w:r>
        <w:fldChar w:fldCharType="end"/>
      </w:r>
    </w:p>
    <w:p w14:paraId="5D3F7211" w14:textId="77821D14" w:rsidR="00D154E9" w:rsidRDefault="00D154E9">
      <w:pPr>
        <w:pStyle w:val="TOC5"/>
        <w:rPr>
          <w:rFonts w:asciiTheme="minorHAnsi" w:eastAsiaTheme="minorEastAsia" w:hAnsiTheme="minorHAnsi" w:cstheme="minorBidi"/>
          <w:sz w:val="22"/>
          <w:lang w:val="en-IN" w:eastAsia="ja-JP" w:bidi="hi-IN"/>
        </w:rPr>
      </w:pPr>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_Toc70534724 \h </w:instrText>
      </w:r>
      <w:r>
        <w:fldChar w:fldCharType="separate"/>
      </w:r>
      <w:r>
        <w:t>31</w:t>
      </w:r>
      <w:r>
        <w:fldChar w:fldCharType="end"/>
      </w:r>
    </w:p>
    <w:p w14:paraId="6607E272" w14:textId="5694C6ED" w:rsidR="00D154E9" w:rsidRDefault="00D154E9">
      <w:pPr>
        <w:pStyle w:val="TOC6"/>
        <w:rPr>
          <w:rFonts w:asciiTheme="minorHAnsi" w:eastAsiaTheme="minorEastAsia" w:hAnsiTheme="minorHAnsi" w:cstheme="minorBidi"/>
          <w:sz w:val="22"/>
          <w:lang w:val="en-IN" w:eastAsia="ja-JP" w:bidi="hi-IN"/>
        </w:rPr>
      </w:pPr>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_Toc70534725 \h </w:instrText>
      </w:r>
      <w:r>
        <w:fldChar w:fldCharType="separate"/>
      </w:r>
      <w:r>
        <w:t>31</w:t>
      </w:r>
      <w:r>
        <w:fldChar w:fldCharType="end"/>
      </w:r>
    </w:p>
    <w:p w14:paraId="57871B4F" w14:textId="76EB1B20" w:rsidR="00D154E9" w:rsidRDefault="00D154E9">
      <w:pPr>
        <w:pStyle w:val="TOC6"/>
        <w:rPr>
          <w:rFonts w:asciiTheme="minorHAnsi" w:eastAsiaTheme="minorEastAsia" w:hAnsiTheme="minorHAnsi" w:cstheme="minorBidi"/>
          <w:sz w:val="22"/>
          <w:lang w:val="en-IN" w:eastAsia="ja-JP" w:bidi="hi-IN"/>
        </w:rPr>
      </w:pPr>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_Toc70534726 \h </w:instrText>
      </w:r>
      <w:r>
        <w:fldChar w:fldCharType="separate"/>
      </w:r>
      <w:r>
        <w:t>31</w:t>
      </w:r>
      <w:r>
        <w:fldChar w:fldCharType="end"/>
      </w:r>
    </w:p>
    <w:p w14:paraId="752F951D" w14:textId="4C347655" w:rsidR="00D154E9" w:rsidRDefault="00D154E9">
      <w:pPr>
        <w:pStyle w:val="TOC5"/>
        <w:rPr>
          <w:rFonts w:asciiTheme="minorHAnsi" w:eastAsiaTheme="minorEastAsia" w:hAnsiTheme="minorHAnsi" w:cstheme="minorBidi"/>
          <w:sz w:val="22"/>
          <w:lang w:val="en-IN" w:eastAsia="ja-JP" w:bidi="hi-IN"/>
        </w:rPr>
      </w:pPr>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_Toc70534727 \h </w:instrText>
      </w:r>
      <w:r>
        <w:fldChar w:fldCharType="separate"/>
      </w:r>
      <w:r>
        <w:t>31</w:t>
      </w:r>
      <w:r>
        <w:fldChar w:fldCharType="end"/>
      </w:r>
    </w:p>
    <w:p w14:paraId="3D787D8F" w14:textId="2BD86D62" w:rsidR="00D154E9" w:rsidRDefault="00D154E9">
      <w:pPr>
        <w:pStyle w:val="TOC3"/>
        <w:rPr>
          <w:rFonts w:asciiTheme="minorHAnsi" w:eastAsiaTheme="minorEastAsia" w:hAnsiTheme="minorHAnsi" w:cstheme="minorBidi"/>
          <w:sz w:val="22"/>
          <w:lang w:val="en-IN" w:eastAsia="ja-JP" w:bidi="hi-IN"/>
        </w:rPr>
      </w:pPr>
      <w:r>
        <w:t>B.1.3</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_Toc70534728 \h </w:instrText>
      </w:r>
      <w:r>
        <w:fldChar w:fldCharType="separate"/>
      </w:r>
      <w:r>
        <w:t>31</w:t>
      </w:r>
      <w:r>
        <w:fldChar w:fldCharType="end"/>
      </w:r>
    </w:p>
    <w:p w14:paraId="5275B2E3" w14:textId="111D4BB1" w:rsidR="00D154E9" w:rsidRDefault="00D154E9">
      <w:pPr>
        <w:pStyle w:val="TOC4"/>
        <w:rPr>
          <w:rFonts w:asciiTheme="minorHAnsi" w:eastAsiaTheme="minorEastAsia" w:hAnsiTheme="minorHAnsi" w:cstheme="minorBidi"/>
          <w:sz w:val="22"/>
          <w:lang w:val="en-IN" w:eastAsia="ja-JP" w:bidi="hi-IN"/>
        </w:rPr>
      </w:pPr>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_Toc70534729 \h </w:instrText>
      </w:r>
      <w:r>
        <w:fldChar w:fldCharType="separate"/>
      </w:r>
      <w:r>
        <w:t>31</w:t>
      </w:r>
      <w:r>
        <w:fldChar w:fldCharType="end"/>
      </w:r>
    </w:p>
    <w:p w14:paraId="085C8370" w14:textId="10EE7AA1" w:rsidR="00D154E9" w:rsidRDefault="00D154E9">
      <w:pPr>
        <w:pStyle w:val="TOC4"/>
        <w:rPr>
          <w:rFonts w:asciiTheme="minorHAnsi" w:eastAsiaTheme="minorEastAsia" w:hAnsiTheme="minorHAnsi" w:cstheme="minorBidi"/>
          <w:sz w:val="22"/>
          <w:lang w:val="en-IN" w:eastAsia="ja-JP" w:bidi="hi-IN"/>
        </w:rPr>
      </w:pPr>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_Toc70534730 \h </w:instrText>
      </w:r>
      <w:r>
        <w:fldChar w:fldCharType="separate"/>
      </w:r>
      <w:r>
        <w:t>31</w:t>
      </w:r>
      <w:r>
        <w:fldChar w:fldCharType="end"/>
      </w:r>
    </w:p>
    <w:p w14:paraId="602B126A" w14:textId="4B12BA44" w:rsidR="00D154E9" w:rsidRDefault="00D154E9">
      <w:pPr>
        <w:pStyle w:val="TOC5"/>
        <w:rPr>
          <w:rFonts w:asciiTheme="minorHAnsi" w:eastAsiaTheme="minorEastAsia" w:hAnsiTheme="minorHAnsi" w:cstheme="minorBidi"/>
          <w:sz w:val="22"/>
          <w:lang w:val="en-IN" w:eastAsia="ja-JP" w:bidi="hi-IN"/>
        </w:rPr>
      </w:pPr>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_Toc70534731 \h </w:instrText>
      </w:r>
      <w:r>
        <w:fldChar w:fldCharType="separate"/>
      </w:r>
      <w:r>
        <w:t>31</w:t>
      </w:r>
      <w:r>
        <w:fldChar w:fldCharType="end"/>
      </w:r>
    </w:p>
    <w:p w14:paraId="6F6E4538" w14:textId="3C8A413B" w:rsidR="00D154E9" w:rsidRDefault="00D154E9">
      <w:pPr>
        <w:pStyle w:val="TOC5"/>
        <w:rPr>
          <w:rFonts w:asciiTheme="minorHAnsi" w:eastAsiaTheme="minorEastAsia" w:hAnsiTheme="minorHAnsi" w:cstheme="minorBidi"/>
          <w:sz w:val="22"/>
          <w:lang w:val="en-IN" w:eastAsia="ja-JP" w:bidi="hi-IN"/>
        </w:rPr>
      </w:pPr>
      <w:r>
        <w:t>B.1.3.2.2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_Toc70534732 \h </w:instrText>
      </w:r>
      <w:r>
        <w:fldChar w:fldCharType="separate"/>
      </w:r>
      <w:r>
        <w:t>32</w:t>
      </w:r>
      <w:r>
        <w:fldChar w:fldCharType="end"/>
      </w:r>
    </w:p>
    <w:p w14:paraId="746277F1" w14:textId="70106FDF" w:rsidR="00D154E9" w:rsidRDefault="00D154E9">
      <w:pPr>
        <w:pStyle w:val="TOC6"/>
        <w:rPr>
          <w:rFonts w:asciiTheme="minorHAnsi" w:eastAsiaTheme="minorEastAsia" w:hAnsiTheme="minorHAnsi" w:cstheme="minorBidi"/>
          <w:sz w:val="22"/>
          <w:lang w:val="en-IN" w:eastAsia="ja-JP" w:bidi="hi-IN"/>
        </w:rPr>
      </w:pPr>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_Toc70534733 \h </w:instrText>
      </w:r>
      <w:r>
        <w:fldChar w:fldCharType="separate"/>
      </w:r>
      <w:r>
        <w:t>32</w:t>
      </w:r>
      <w:r>
        <w:fldChar w:fldCharType="end"/>
      </w:r>
    </w:p>
    <w:p w14:paraId="00A04979" w14:textId="7B9E941D" w:rsidR="00D154E9" w:rsidRDefault="00D154E9">
      <w:pPr>
        <w:pStyle w:val="TOC6"/>
        <w:rPr>
          <w:rFonts w:asciiTheme="minorHAnsi" w:eastAsiaTheme="minorEastAsia" w:hAnsiTheme="minorHAnsi" w:cstheme="minorBidi"/>
          <w:sz w:val="22"/>
          <w:lang w:val="en-IN" w:eastAsia="ja-JP" w:bidi="hi-IN"/>
        </w:rPr>
      </w:pPr>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_Toc70534734 \h </w:instrText>
      </w:r>
      <w:r>
        <w:fldChar w:fldCharType="separate"/>
      </w:r>
      <w:r>
        <w:t>32</w:t>
      </w:r>
      <w:r>
        <w:fldChar w:fldCharType="end"/>
      </w:r>
    </w:p>
    <w:p w14:paraId="202F503F" w14:textId="6375A90B" w:rsidR="00D154E9" w:rsidRDefault="00D154E9">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_Toc70534735 \h </w:instrText>
      </w:r>
      <w:r>
        <w:fldChar w:fldCharType="separate"/>
      </w:r>
      <w:r>
        <w:t>32</w:t>
      </w:r>
      <w:r>
        <w:fldChar w:fldCharType="end"/>
      </w:r>
    </w:p>
    <w:p w14:paraId="52263796" w14:textId="2067D06A" w:rsidR="00D154E9" w:rsidRDefault="00D154E9">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_Toc70534736 \h </w:instrText>
      </w:r>
      <w:r>
        <w:fldChar w:fldCharType="separate"/>
      </w:r>
      <w:r>
        <w:t>32</w:t>
      </w:r>
      <w:r>
        <w:fldChar w:fldCharType="end"/>
      </w:r>
    </w:p>
    <w:p w14:paraId="1F2F4B66" w14:textId="7286F630" w:rsidR="00D154E9" w:rsidRDefault="00D154E9">
      <w:pPr>
        <w:pStyle w:val="TOC4"/>
        <w:rPr>
          <w:rFonts w:asciiTheme="minorHAnsi" w:eastAsiaTheme="minorEastAsia" w:hAnsiTheme="minorHAnsi" w:cstheme="minorBidi"/>
          <w:sz w:val="22"/>
          <w:lang w:val="en-IN" w:eastAsia="ja-JP" w:bidi="hi-IN"/>
        </w:rPr>
      </w:pPr>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_Toc70534737 \h </w:instrText>
      </w:r>
      <w:r>
        <w:fldChar w:fldCharType="separate"/>
      </w:r>
      <w:r>
        <w:t>32</w:t>
      </w:r>
      <w:r>
        <w:fldChar w:fldCharType="end"/>
      </w:r>
    </w:p>
    <w:p w14:paraId="746C5860" w14:textId="5582EB7F" w:rsidR="00D154E9" w:rsidRDefault="00D154E9">
      <w:pPr>
        <w:pStyle w:val="TOC4"/>
        <w:rPr>
          <w:rFonts w:asciiTheme="minorHAnsi" w:eastAsiaTheme="minorEastAsia" w:hAnsiTheme="minorHAnsi" w:cstheme="minorBidi"/>
          <w:sz w:val="22"/>
          <w:lang w:val="en-IN" w:eastAsia="ja-JP" w:bidi="hi-IN"/>
        </w:rPr>
      </w:pPr>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_Toc70534738 \h </w:instrText>
      </w:r>
      <w:r>
        <w:fldChar w:fldCharType="separate"/>
      </w:r>
      <w:r>
        <w:t>32</w:t>
      </w:r>
      <w:r>
        <w:fldChar w:fldCharType="end"/>
      </w:r>
    </w:p>
    <w:p w14:paraId="7B875049" w14:textId="50D59524" w:rsidR="00D154E9" w:rsidRDefault="00D154E9">
      <w:pPr>
        <w:pStyle w:val="TOC4"/>
        <w:rPr>
          <w:rFonts w:asciiTheme="minorHAnsi" w:eastAsiaTheme="minorEastAsia" w:hAnsiTheme="minorHAnsi" w:cstheme="minorBidi"/>
          <w:sz w:val="22"/>
          <w:lang w:val="en-IN" w:eastAsia="ja-JP" w:bidi="hi-IN"/>
        </w:rPr>
      </w:pPr>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_Toc70534739 \h </w:instrText>
      </w:r>
      <w:r>
        <w:fldChar w:fldCharType="separate"/>
      </w:r>
      <w:r>
        <w:t>32</w:t>
      </w:r>
      <w:r>
        <w:fldChar w:fldCharType="end"/>
      </w:r>
    </w:p>
    <w:p w14:paraId="111FF2A3" w14:textId="148AE830" w:rsidR="00D154E9" w:rsidRDefault="00D154E9">
      <w:pPr>
        <w:pStyle w:val="TOC4"/>
        <w:rPr>
          <w:rFonts w:asciiTheme="minorHAnsi" w:eastAsiaTheme="minorEastAsia" w:hAnsiTheme="minorHAnsi" w:cstheme="minorBidi"/>
          <w:sz w:val="22"/>
          <w:lang w:val="en-IN" w:eastAsia="ja-JP" w:bidi="hi-IN"/>
        </w:rPr>
      </w:pPr>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_Toc70534740 \h </w:instrText>
      </w:r>
      <w:r>
        <w:fldChar w:fldCharType="separate"/>
      </w:r>
      <w:r>
        <w:t>32</w:t>
      </w:r>
      <w:r>
        <w:fldChar w:fldCharType="end"/>
      </w:r>
    </w:p>
    <w:p w14:paraId="11AC2345" w14:textId="357F3589" w:rsidR="00D154E9" w:rsidRDefault="00D154E9">
      <w:pPr>
        <w:pStyle w:val="TOC4"/>
        <w:rPr>
          <w:rFonts w:asciiTheme="minorHAnsi" w:eastAsiaTheme="minorEastAsia" w:hAnsiTheme="minorHAnsi" w:cstheme="minorBidi"/>
          <w:sz w:val="22"/>
          <w:lang w:val="en-IN" w:eastAsia="ja-JP" w:bidi="hi-IN"/>
        </w:rPr>
      </w:pPr>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_Toc70534741 \h </w:instrText>
      </w:r>
      <w:r>
        <w:fldChar w:fldCharType="separate"/>
      </w:r>
      <w:r>
        <w:t>33</w:t>
      </w:r>
      <w:r>
        <w:fldChar w:fldCharType="end"/>
      </w:r>
    </w:p>
    <w:p w14:paraId="13D1CF8F" w14:textId="2A0D3F12" w:rsidR="00D154E9" w:rsidRDefault="00D154E9">
      <w:pPr>
        <w:pStyle w:val="TOC3"/>
        <w:rPr>
          <w:rFonts w:asciiTheme="minorHAnsi" w:eastAsiaTheme="minorEastAsia" w:hAnsiTheme="minorHAnsi" w:cstheme="minorBidi"/>
          <w:sz w:val="22"/>
          <w:lang w:val="en-IN" w:eastAsia="ja-JP" w:bidi="hi-IN"/>
        </w:rPr>
      </w:pPr>
      <w:r>
        <w:t>B.1.x</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_Toc70534742 \h </w:instrText>
      </w:r>
      <w:r>
        <w:fldChar w:fldCharType="separate"/>
      </w:r>
      <w:r>
        <w:t>33</w:t>
      </w:r>
      <w:r>
        <w:fldChar w:fldCharType="end"/>
      </w:r>
    </w:p>
    <w:p w14:paraId="73144AFB" w14:textId="22A30003" w:rsidR="00D154E9" w:rsidRDefault="00D154E9">
      <w:pPr>
        <w:pStyle w:val="TOC4"/>
        <w:rPr>
          <w:rFonts w:asciiTheme="minorHAnsi" w:eastAsiaTheme="minorEastAsia" w:hAnsiTheme="minorHAnsi" w:cstheme="minorBidi"/>
          <w:sz w:val="22"/>
          <w:lang w:val="en-IN" w:eastAsia="ja-JP" w:bidi="hi-IN"/>
        </w:rPr>
      </w:pPr>
      <w:r>
        <w:t>B.1.x.1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_Toc70534743 \h </w:instrText>
      </w:r>
      <w:r>
        <w:fldChar w:fldCharType="separate"/>
      </w:r>
      <w:r>
        <w:t>33</w:t>
      </w:r>
      <w:r>
        <w:fldChar w:fldCharType="end"/>
      </w:r>
    </w:p>
    <w:p w14:paraId="6C8D7B90" w14:textId="08660B9A" w:rsidR="00D154E9" w:rsidRDefault="00D154E9">
      <w:pPr>
        <w:pStyle w:val="TOC4"/>
        <w:rPr>
          <w:rFonts w:asciiTheme="minorHAnsi" w:eastAsiaTheme="minorEastAsia" w:hAnsiTheme="minorHAnsi" w:cstheme="minorBidi"/>
          <w:sz w:val="22"/>
          <w:lang w:val="en-IN" w:eastAsia="ja-JP" w:bidi="hi-IN"/>
        </w:rPr>
      </w:pPr>
      <w:r>
        <w:t>B.1.x.2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_Toc70534744 \h </w:instrText>
      </w:r>
      <w:r>
        <w:fldChar w:fldCharType="separate"/>
      </w:r>
      <w:r>
        <w:t>33</w:t>
      </w:r>
      <w:r>
        <w:fldChar w:fldCharType="end"/>
      </w:r>
    </w:p>
    <w:p w14:paraId="0ACA313C" w14:textId="2EF931E5" w:rsidR="00D154E9" w:rsidRDefault="00D154E9">
      <w:pPr>
        <w:pStyle w:val="TOC5"/>
        <w:rPr>
          <w:rFonts w:asciiTheme="minorHAnsi" w:eastAsiaTheme="minorEastAsia" w:hAnsiTheme="minorHAnsi" w:cstheme="minorBidi"/>
          <w:sz w:val="22"/>
          <w:lang w:val="en-IN" w:eastAsia="ja-JP" w:bidi="hi-IN"/>
        </w:rPr>
      </w:pPr>
      <w:r>
        <w:t>B.1.x.2.1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_Toc70534745 \h </w:instrText>
      </w:r>
      <w:r>
        <w:fldChar w:fldCharType="separate"/>
      </w:r>
      <w:r>
        <w:t>33</w:t>
      </w:r>
      <w:r>
        <w:fldChar w:fldCharType="end"/>
      </w:r>
    </w:p>
    <w:p w14:paraId="09CF9042" w14:textId="3DD94F17" w:rsidR="00D154E9" w:rsidRDefault="00D154E9">
      <w:pPr>
        <w:pStyle w:val="TOC5"/>
        <w:rPr>
          <w:rFonts w:asciiTheme="minorHAnsi" w:eastAsiaTheme="minorEastAsia" w:hAnsiTheme="minorHAnsi" w:cstheme="minorBidi"/>
          <w:sz w:val="22"/>
          <w:lang w:val="en-IN" w:eastAsia="ja-JP" w:bidi="hi-IN"/>
        </w:rPr>
      </w:pPr>
      <w:r>
        <w:t>B.1.x.2.2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_Toc70534746 \h </w:instrText>
      </w:r>
      <w:r>
        <w:fldChar w:fldCharType="separate"/>
      </w:r>
      <w:r>
        <w:t>34</w:t>
      </w:r>
      <w:r>
        <w:fldChar w:fldCharType="end"/>
      </w:r>
    </w:p>
    <w:p w14:paraId="7ADDF60F" w14:textId="47D50BC7" w:rsidR="00D154E9" w:rsidRDefault="00D154E9">
      <w:pPr>
        <w:pStyle w:val="TOC6"/>
        <w:rPr>
          <w:rFonts w:asciiTheme="minorHAnsi" w:eastAsiaTheme="minorEastAsia" w:hAnsiTheme="minorHAnsi" w:cstheme="minorBidi"/>
          <w:sz w:val="22"/>
          <w:lang w:val="en-IN" w:eastAsia="ja-JP" w:bidi="hi-IN"/>
        </w:rPr>
      </w:pPr>
      <w:r>
        <w:t>B.1.x</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_Toc70534747 \h </w:instrText>
      </w:r>
      <w:r>
        <w:fldChar w:fldCharType="separate"/>
      </w:r>
      <w:r>
        <w:t>34</w:t>
      </w:r>
      <w:r>
        <w:fldChar w:fldCharType="end"/>
      </w:r>
    </w:p>
    <w:p w14:paraId="3035A598" w14:textId="138030BD" w:rsidR="00D154E9" w:rsidRDefault="00D154E9">
      <w:pPr>
        <w:pStyle w:val="TOC6"/>
        <w:rPr>
          <w:rFonts w:asciiTheme="minorHAnsi" w:eastAsiaTheme="minorEastAsia" w:hAnsiTheme="minorHAnsi" w:cstheme="minorBidi"/>
          <w:sz w:val="22"/>
          <w:lang w:val="en-IN" w:eastAsia="ja-JP" w:bidi="hi-IN"/>
        </w:rPr>
      </w:pPr>
      <w:r>
        <w:t>B.1.x</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_Toc70534748 \h </w:instrText>
      </w:r>
      <w:r>
        <w:fldChar w:fldCharType="separate"/>
      </w:r>
      <w:r>
        <w:t>34</w:t>
      </w:r>
      <w:r>
        <w:fldChar w:fldCharType="end"/>
      </w:r>
    </w:p>
    <w:p w14:paraId="151E93B6" w14:textId="76355515" w:rsidR="00D154E9" w:rsidRDefault="00D154E9">
      <w:pPr>
        <w:pStyle w:val="TOC6"/>
        <w:rPr>
          <w:rFonts w:asciiTheme="minorHAnsi" w:eastAsiaTheme="minorEastAsia" w:hAnsiTheme="minorHAnsi" w:cstheme="minorBidi"/>
          <w:sz w:val="22"/>
          <w:lang w:val="en-IN" w:eastAsia="ja-JP" w:bidi="hi-IN"/>
        </w:rPr>
      </w:pPr>
      <w:r>
        <w:t>B.1.x</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_Toc70534749 \h </w:instrText>
      </w:r>
      <w:r>
        <w:fldChar w:fldCharType="separate"/>
      </w:r>
      <w:r>
        <w:t>34</w:t>
      </w:r>
      <w:r>
        <w:fldChar w:fldCharType="end"/>
      </w:r>
    </w:p>
    <w:p w14:paraId="51155846" w14:textId="049CA4AF" w:rsidR="00D154E9" w:rsidRDefault="00D154E9">
      <w:pPr>
        <w:pStyle w:val="TOC6"/>
        <w:rPr>
          <w:rFonts w:asciiTheme="minorHAnsi" w:eastAsiaTheme="minorEastAsia" w:hAnsiTheme="minorHAnsi" w:cstheme="minorBidi"/>
          <w:sz w:val="22"/>
          <w:lang w:val="en-IN" w:eastAsia="ja-JP" w:bidi="hi-IN"/>
        </w:rPr>
      </w:pPr>
      <w:r>
        <w:t>B.1.x</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_Toc70534750 \h </w:instrText>
      </w:r>
      <w:r>
        <w:fldChar w:fldCharType="separate"/>
      </w:r>
      <w:r>
        <w:t>34</w:t>
      </w:r>
      <w:r>
        <w:fldChar w:fldCharType="end"/>
      </w:r>
    </w:p>
    <w:p w14:paraId="3AE8673F" w14:textId="312F45E5" w:rsidR="00D154E9" w:rsidRDefault="00D154E9">
      <w:pPr>
        <w:pStyle w:val="TOC6"/>
        <w:rPr>
          <w:rFonts w:asciiTheme="minorHAnsi" w:eastAsiaTheme="minorEastAsia" w:hAnsiTheme="minorHAnsi" w:cstheme="minorBidi"/>
          <w:sz w:val="22"/>
          <w:lang w:val="en-IN" w:eastAsia="ja-JP" w:bidi="hi-IN"/>
        </w:rPr>
      </w:pPr>
      <w:r>
        <w:t>B.1.x</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_Toc70534751 \h </w:instrText>
      </w:r>
      <w:r>
        <w:fldChar w:fldCharType="separate"/>
      </w:r>
      <w:r>
        <w:t>35</w:t>
      </w:r>
      <w:r>
        <w:fldChar w:fldCharType="end"/>
      </w:r>
    </w:p>
    <w:p w14:paraId="00CDB25C" w14:textId="7D497A3A" w:rsidR="00D154E9" w:rsidRDefault="00D154E9">
      <w:pPr>
        <w:pStyle w:val="TOC6"/>
        <w:rPr>
          <w:rFonts w:asciiTheme="minorHAnsi" w:eastAsiaTheme="minorEastAsia" w:hAnsiTheme="minorHAnsi" w:cstheme="minorBidi"/>
          <w:sz w:val="22"/>
          <w:lang w:val="en-IN" w:eastAsia="ja-JP" w:bidi="hi-IN"/>
        </w:rPr>
      </w:pPr>
      <w:r>
        <w:t>B.1.x.2.2.4.1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_Toc70534752 \h </w:instrText>
      </w:r>
      <w:r>
        <w:fldChar w:fldCharType="separate"/>
      </w:r>
      <w:r>
        <w:t>35</w:t>
      </w:r>
      <w:r>
        <w:fldChar w:fldCharType="end"/>
      </w:r>
    </w:p>
    <w:p w14:paraId="6E40180F" w14:textId="65880075" w:rsidR="00D154E9" w:rsidRDefault="00D154E9">
      <w:pPr>
        <w:pStyle w:val="TOC7"/>
        <w:rPr>
          <w:rFonts w:asciiTheme="minorHAnsi" w:eastAsiaTheme="minorEastAsia" w:hAnsiTheme="minorHAnsi" w:cstheme="minorBidi"/>
          <w:sz w:val="22"/>
          <w:lang w:val="en-IN" w:eastAsia="ja-JP" w:bidi="hi-IN"/>
        </w:rPr>
      </w:pPr>
      <w:r>
        <w:t>B.1.x.2.2.4.2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_Toc70534753 \h </w:instrText>
      </w:r>
      <w:r>
        <w:fldChar w:fldCharType="separate"/>
      </w:r>
      <w:r>
        <w:t>35</w:t>
      </w:r>
      <w:r>
        <w:fldChar w:fldCharType="end"/>
      </w:r>
    </w:p>
    <w:p w14:paraId="2BE7F0D6" w14:textId="26DF81B4" w:rsidR="00D154E9" w:rsidRDefault="00D154E9">
      <w:pPr>
        <w:pStyle w:val="TOC7"/>
        <w:rPr>
          <w:rFonts w:asciiTheme="minorHAnsi" w:eastAsiaTheme="minorEastAsia" w:hAnsiTheme="minorHAnsi" w:cstheme="minorBidi"/>
          <w:sz w:val="22"/>
          <w:lang w:val="en-IN" w:eastAsia="ja-JP" w:bidi="hi-IN"/>
        </w:rPr>
      </w:pPr>
      <w:r>
        <w:t>B.1.x.2.2.4.2.1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_Toc70534754 \h </w:instrText>
      </w:r>
      <w:r>
        <w:fldChar w:fldCharType="separate"/>
      </w:r>
      <w:r>
        <w:t>35</w:t>
      </w:r>
      <w:r>
        <w:fldChar w:fldCharType="end"/>
      </w:r>
    </w:p>
    <w:p w14:paraId="7C0F0AA5" w14:textId="5E9D19BA" w:rsidR="00D154E9" w:rsidRDefault="00D154E9">
      <w:pPr>
        <w:pStyle w:val="TOC7"/>
        <w:rPr>
          <w:rFonts w:asciiTheme="minorHAnsi" w:eastAsiaTheme="minorEastAsia" w:hAnsiTheme="minorHAnsi" w:cstheme="minorBidi"/>
          <w:sz w:val="22"/>
          <w:lang w:val="en-IN" w:eastAsia="ja-JP" w:bidi="hi-IN"/>
        </w:rPr>
      </w:pPr>
      <w:r>
        <w:t>B.1.x.2.2.4.2.2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_Toc70534755 \h </w:instrText>
      </w:r>
      <w:r>
        <w:fldChar w:fldCharType="separate"/>
      </w:r>
      <w:r>
        <w:t>35</w:t>
      </w:r>
      <w:r>
        <w:fldChar w:fldCharType="end"/>
      </w:r>
    </w:p>
    <w:p w14:paraId="68185207" w14:textId="1A230B03" w:rsidR="00D154E9" w:rsidRDefault="00D154E9">
      <w:pPr>
        <w:pStyle w:val="TOC4"/>
        <w:rPr>
          <w:rFonts w:asciiTheme="minorHAnsi" w:eastAsiaTheme="minorEastAsia" w:hAnsiTheme="minorHAnsi" w:cstheme="minorBidi"/>
          <w:sz w:val="22"/>
          <w:lang w:val="en-IN" w:eastAsia="ja-JP" w:bidi="hi-IN"/>
        </w:rPr>
      </w:pPr>
      <w:r>
        <w:t>B.1.x.3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_Toc70534756 \h </w:instrText>
      </w:r>
      <w:r>
        <w:fldChar w:fldCharType="separate"/>
      </w:r>
      <w:r>
        <w:t>36</w:t>
      </w:r>
      <w:r>
        <w:fldChar w:fldCharType="end"/>
      </w:r>
    </w:p>
    <w:p w14:paraId="080FBA93" w14:textId="7D712900" w:rsidR="00D154E9" w:rsidRDefault="00D154E9">
      <w:pPr>
        <w:pStyle w:val="TOC5"/>
        <w:rPr>
          <w:rFonts w:asciiTheme="minorHAnsi" w:eastAsiaTheme="minorEastAsia" w:hAnsiTheme="minorHAnsi" w:cstheme="minorBidi"/>
          <w:sz w:val="22"/>
          <w:lang w:val="en-IN" w:eastAsia="ja-JP" w:bidi="hi-IN"/>
        </w:rPr>
      </w:pPr>
      <w:r>
        <w:t>B.1.x.3.1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_Toc70534757 \h </w:instrText>
      </w:r>
      <w:r>
        <w:fldChar w:fldCharType="separate"/>
      </w:r>
      <w:r>
        <w:t>36</w:t>
      </w:r>
      <w:r>
        <w:fldChar w:fldCharType="end"/>
      </w:r>
    </w:p>
    <w:p w14:paraId="5E755FAF" w14:textId="61A364E5" w:rsidR="00D154E9" w:rsidRDefault="00D154E9">
      <w:pPr>
        <w:pStyle w:val="TOC5"/>
        <w:rPr>
          <w:rFonts w:asciiTheme="minorHAnsi" w:eastAsiaTheme="minorEastAsia" w:hAnsiTheme="minorHAnsi" w:cstheme="minorBidi"/>
          <w:sz w:val="22"/>
          <w:lang w:val="en-IN" w:eastAsia="ja-JP" w:bidi="hi-IN"/>
        </w:rPr>
      </w:pPr>
      <w:r>
        <w:t>B.1.x.3.2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_Toc70534758 \h </w:instrText>
      </w:r>
      <w:r>
        <w:fldChar w:fldCharType="separate"/>
      </w:r>
      <w:r>
        <w:t>36</w:t>
      </w:r>
      <w:r>
        <w:fldChar w:fldCharType="end"/>
      </w:r>
    </w:p>
    <w:p w14:paraId="57E4A4F3" w14:textId="48D8161C" w:rsidR="00D154E9" w:rsidRDefault="00D154E9">
      <w:pPr>
        <w:pStyle w:val="TOC6"/>
        <w:rPr>
          <w:rFonts w:asciiTheme="minorHAnsi" w:eastAsiaTheme="minorEastAsia" w:hAnsiTheme="minorHAnsi" w:cstheme="minorBidi"/>
          <w:sz w:val="22"/>
          <w:lang w:val="en-IN" w:eastAsia="ja-JP" w:bidi="hi-IN"/>
        </w:rPr>
      </w:pPr>
      <w:r>
        <w:t>B.1.x.3.2.1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_Toc70534759 \h </w:instrText>
      </w:r>
      <w:r>
        <w:fldChar w:fldCharType="separate"/>
      </w:r>
      <w:r>
        <w:t>36</w:t>
      </w:r>
      <w:r>
        <w:fldChar w:fldCharType="end"/>
      </w:r>
    </w:p>
    <w:p w14:paraId="7998D916" w14:textId="4F69D6E0" w:rsidR="00D154E9" w:rsidRDefault="00D154E9">
      <w:pPr>
        <w:pStyle w:val="TOC6"/>
        <w:rPr>
          <w:rFonts w:asciiTheme="minorHAnsi" w:eastAsiaTheme="minorEastAsia" w:hAnsiTheme="minorHAnsi" w:cstheme="minorBidi"/>
          <w:sz w:val="22"/>
          <w:lang w:val="en-IN" w:eastAsia="ja-JP" w:bidi="hi-IN"/>
        </w:rPr>
      </w:pPr>
      <w:r>
        <w:t>B.1.x.3.2.2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_Toc70534760 \h </w:instrText>
      </w:r>
      <w:r>
        <w:fldChar w:fldCharType="separate"/>
      </w:r>
      <w:r>
        <w:t>36</w:t>
      </w:r>
      <w:r>
        <w:fldChar w:fldCharType="end"/>
      </w:r>
    </w:p>
    <w:p w14:paraId="77CD26E3" w14:textId="09AEB03A" w:rsidR="00D154E9" w:rsidRDefault="00D154E9">
      <w:pPr>
        <w:pStyle w:val="TOC5"/>
        <w:rPr>
          <w:rFonts w:asciiTheme="minorHAnsi" w:eastAsiaTheme="minorEastAsia" w:hAnsiTheme="minorHAnsi" w:cstheme="minorBidi"/>
          <w:sz w:val="22"/>
          <w:lang w:val="en-IN" w:eastAsia="ja-JP" w:bidi="hi-IN"/>
        </w:rPr>
      </w:pPr>
      <w:r>
        <w:t>B.1.x.3.3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_Toc70534761 \h </w:instrText>
      </w:r>
      <w:r>
        <w:fldChar w:fldCharType="separate"/>
      </w:r>
      <w:r>
        <w:t>37</w:t>
      </w:r>
      <w:r>
        <w:fldChar w:fldCharType="end"/>
      </w:r>
    </w:p>
    <w:p w14:paraId="1459C316" w14:textId="08BE7A88" w:rsidR="00D154E9" w:rsidRDefault="00D154E9">
      <w:pPr>
        <w:pStyle w:val="TOC4"/>
        <w:rPr>
          <w:rFonts w:asciiTheme="minorHAnsi" w:eastAsiaTheme="minorEastAsia" w:hAnsiTheme="minorHAnsi" w:cstheme="minorBidi"/>
          <w:sz w:val="22"/>
          <w:lang w:val="en-IN" w:eastAsia="ja-JP" w:bidi="hi-IN"/>
        </w:rPr>
      </w:pPr>
      <w:r>
        <w:t>B.1.x.4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_Toc70534762 \h </w:instrText>
      </w:r>
      <w:r>
        <w:fldChar w:fldCharType="separate"/>
      </w:r>
      <w:r>
        <w:t>37</w:t>
      </w:r>
      <w:r>
        <w:fldChar w:fldCharType="end"/>
      </w:r>
    </w:p>
    <w:p w14:paraId="529DD6C4" w14:textId="2EAAC7F1" w:rsidR="00D154E9" w:rsidRDefault="00D154E9">
      <w:pPr>
        <w:pStyle w:val="TOC5"/>
        <w:rPr>
          <w:rFonts w:asciiTheme="minorHAnsi" w:eastAsiaTheme="minorEastAsia" w:hAnsiTheme="minorHAnsi" w:cstheme="minorBidi"/>
          <w:sz w:val="22"/>
          <w:lang w:val="en-IN" w:eastAsia="ja-JP" w:bidi="hi-IN"/>
        </w:rPr>
      </w:pPr>
      <w:r>
        <w:t>B.1.x.4.1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_Toc70534763 \h </w:instrText>
      </w:r>
      <w:r>
        <w:fldChar w:fldCharType="separate"/>
      </w:r>
      <w:r>
        <w:t>37</w:t>
      </w:r>
      <w:r>
        <w:fldChar w:fldCharType="end"/>
      </w:r>
    </w:p>
    <w:p w14:paraId="0C450AC0" w14:textId="76812C76" w:rsidR="00D154E9" w:rsidRDefault="00D154E9">
      <w:pPr>
        <w:pStyle w:val="TOC6"/>
        <w:rPr>
          <w:rFonts w:asciiTheme="minorHAnsi" w:eastAsiaTheme="minorEastAsia" w:hAnsiTheme="minorHAnsi" w:cstheme="minorBidi"/>
          <w:sz w:val="22"/>
          <w:lang w:val="en-IN" w:eastAsia="ja-JP" w:bidi="hi-IN"/>
        </w:rPr>
      </w:pPr>
      <w:r>
        <w:t>B.1.x</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_Toc70534764 \h </w:instrText>
      </w:r>
      <w:r>
        <w:fldChar w:fldCharType="separate"/>
      </w:r>
      <w:r>
        <w:t>37</w:t>
      </w:r>
      <w:r>
        <w:fldChar w:fldCharType="end"/>
      </w:r>
    </w:p>
    <w:p w14:paraId="4FBA30A8" w14:textId="201BDE01" w:rsidR="00D154E9" w:rsidRDefault="00D154E9">
      <w:pPr>
        <w:pStyle w:val="TOC6"/>
        <w:rPr>
          <w:rFonts w:asciiTheme="minorHAnsi" w:eastAsiaTheme="minorEastAsia" w:hAnsiTheme="minorHAnsi" w:cstheme="minorBidi"/>
          <w:sz w:val="22"/>
          <w:lang w:val="en-IN" w:eastAsia="ja-JP" w:bidi="hi-IN"/>
        </w:rPr>
      </w:pPr>
      <w:r>
        <w:t>B.1.x</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_Toc70534765 \h </w:instrText>
      </w:r>
      <w:r>
        <w:fldChar w:fldCharType="separate"/>
      </w:r>
      <w:r>
        <w:t>37</w:t>
      </w:r>
      <w:r>
        <w:fldChar w:fldCharType="end"/>
      </w:r>
    </w:p>
    <w:p w14:paraId="34E96CC2" w14:textId="2430C147" w:rsidR="00D154E9" w:rsidRDefault="00D154E9">
      <w:pPr>
        <w:pStyle w:val="TOC6"/>
        <w:rPr>
          <w:rFonts w:asciiTheme="minorHAnsi" w:eastAsiaTheme="minorEastAsia" w:hAnsiTheme="minorHAnsi" w:cstheme="minorBidi"/>
          <w:sz w:val="22"/>
          <w:lang w:val="en-IN" w:eastAsia="ja-JP" w:bidi="hi-IN"/>
        </w:rPr>
      </w:pPr>
      <w:r>
        <w:t>B.1.x</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_Toc70534766 \h </w:instrText>
      </w:r>
      <w:r>
        <w:fldChar w:fldCharType="separate"/>
      </w:r>
      <w:r>
        <w:t>37</w:t>
      </w:r>
      <w:r>
        <w:fldChar w:fldCharType="end"/>
      </w:r>
    </w:p>
    <w:p w14:paraId="79FE0C24" w14:textId="553FF310" w:rsidR="00D154E9" w:rsidRDefault="00D154E9">
      <w:pPr>
        <w:pStyle w:val="TOC4"/>
        <w:rPr>
          <w:rFonts w:asciiTheme="minorHAnsi" w:eastAsiaTheme="minorEastAsia" w:hAnsiTheme="minorHAnsi" w:cstheme="minorBidi"/>
          <w:sz w:val="22"/>
          <w:lang w:val="en-IN" w:eastAsia="ja-JP" w:bidi="hi-IN"/>
        </w:rPr>
      </w:pPr>
      <w:r>
        <w:t>B.1.x.5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_Toc70534767 \h </w:instrText>
      </w:r>
      <w:r>
        <w:fldChar w:fldCharType="separate"/>
      </w:r>
      <w:r>
        <w:t>38</w:t>
      </w:r>
      <w:r>
        <w:fldChar w:fldCharType="end"/>
      </w:r>
    </w:p>
    <w:p w14:paraId="2224ADBA" w14:textId="6C5FA264" w:rsidR="00D154E9" w:rsidRDefault="00D154E9">
      <w:pPr>
        <w:pStyle w:val="TOC5"/>
        <w:rPr>
          <w:rFonts w:asciiTheme="minorHAnsi" w:eastAsiaTheme="minorEastAsia" w:hAnsiTheme="minorHAnsi" w:cstheme="minorBidi"/>
          <w:sz w:val="22"/>
          <w:lang w:val="en-IN" w:eastAsia="ja-JP" w:bidi="hi-IN"/>
        </w:rPr>
      </w:pPr>
      <w:r>
        <w:t>B.1.x</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_Toc70534768 \h </w:instrText>
      </w:r>
      <w:r>
        <w:fldChar w:fldCharType="separate"/>
      </w:r>
      <w:r>
        <w:t>38</w:t>
      </w:r>
      <w:r>
        <w:fldChar w:fldCharType="end"/>
      </w:r>
    </w:p>
    <w:p w14:paraId="74297ABB" w14:textId="714CEF6D" w:rsidR="00D154E9" w:rsidRDefault="00D154E9">
      <w:pPr>
        <w:pStyle w:val="TOC5"/>
        <w:rPr>
          <w:rFonts w:asciiTheme="minorHAnsi" w:eastAsiaTheme="minorEastAsia" w:hAnsiTheme="minorHAnsi" w:cstheme="minorBidi"/>
          <w:sz w:val="22"/>
          <w:lang w:val="en-IN" w:eastAsia="ja-JP" w:bidi="hi-IN"/>
        </w:rPr>
      </w:pPr>
      <w:r>
        <w:t>B.1.x</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_Toc70534769 \h </w:instrText>
      </w:r>
      <w:r>
        <w:fldChar w:fldCharType="separate"/>
      </w:r>
      <w:r>
        <w:t>39</w:t>
      </w:r>
      <w:r>
        <w:fldChar w:fldCharType="end"/>
      </w:r>
    </w:p>
    <w:p w14:paraId="765640AE" w14:textId="64310B33" w:rsidR="00D154E9" w:rsidRDefault="00D154E9">
      <w:pPr>
        <w:pStyle w:val="TOC6"/>
        <w:rPr>
          <w:rFonts w:asciiTheme="minorHAnsi" w:eastAsiaTheme="minorEastAsia" w:hAnsiTheme="minorHAnsi" w:cstheme="minorBidi"/>
          <w:sz w:val="22"/>
          <w:lang w:val="en-IN" w:eastAsia="ja-JP" w:bidi="hi-IN"/>
        </w:rPr>
      </w:pPr>
      <w:r>
        <w:t>B.1.x</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_Toc70534770 \h </w:instrText>
      </w:r>
      <w:r>
        <w:fldChar w:fldCharType="separate"/>
      </w:r>
      <w:r>
        <w:t>39</w:t>
      </w:r>
      <w:r>
        <w:fldChar w:fldCharType="end"/>
      </w:r>
    </w:p>
    <w:p w14:paraId="65FC5103" w14:textId="31F97B2B" w:rsidR="00D154E9" w:rsidRDefault="00D154E9">
      <w:pPr>
        <w:pStyle w:val="TOC6"/>
        <w:rPr>
          <w:rFonts w:asciiTheme="minorHAnsi" w:eastAsiaTheme="minorEastAsia" w:hAnsiTheme="minorHAnsi" w:cstheme="minorBidi"/>
          <w:sz w:val="22"/>
          <w:lang w:val="en-IN" w:eastAsia="ja-JP" w:bidi="hi-IN"/>
        </w:rPr>
      </w:pPr>
      <w:r>
        <w:t>B.1.x</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_Toc70534771 \h </w:instrText>
      </w:r>
      <w:r>
        <w:fldChar w:fldCharType="separate"/>
      </w:r>
      <w:r>
        <w:t>39</w:t>
      </w:r>
      <w:r>
        <w:fldChar w:fldCharType="end"/>
      </w:r>
    </w:p>
    <w:p w14:paraId="1BBCDF65" w14:textId="3F4CCBCE" w:rsidR="00D154E9" w:rsidRDefault="00D154E9">
      <w:pPr>
        <w:pStyle w:val="TOC5"/>
        <w:rPr>
          <w:rFonts w:asciiTheme="minorHAnsi" w:eastAsiaTheme="minorEastAsia" w:hAnsiTheme="minorHAnsi" w:cstheme="minorBidi"/>
          <w:sz w:val="22"/>
          <w:lang w:val="en-IN" w:eastAsia="ja-JP" w:bidi="hi-IN"/>
        </w:rPr>
      </w:pPr>
      <w:r>
        <w:t>B.1.x</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_Toc70534772 \h </w:instrText>
      </w:r>
      <w:r>
        <w:fldChar w:fldCharType="separate"/>
      </w:r>
      <w:r>
        <w:t>39</w:t>
      </w:r>
      <w:r>
        <w:fldChar w:fldCharType="end"/>
      </w:r>
    </w:p>
    <w:p w14:paraId="37D2F078" w14:textId="4C5CA324" w:rsidR="00D154E9" w:rsidRDefault="00D154E9">
      <w:pPr>
        <w:pStyle w:val="TOC6"/>
        <w:rPr>
          <w:rFonts w:asciiTheme="minorHAnsi" w:eastAsiaTheme="minorEastAsia" w:hAnsiTheme="minorHAnsi" w:cstheme="minorBidi"/>
          <w:sz w:val="22"/>
          <w:lang w:val="en-IN" w:eastAsia="ja-JP" w:bidi="hi-IN"/>
        </w:rPr>
      </w:pPr>
      <w:r>
        <w:t>B.1.x.5.3.1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_Toc70534773 \h </w:instrText>
      </w:r>
      <w:r>
        <w:fldChar w:fldCharType="separate"/>
      </w:r>
      <w:r>
        <w:t>39</w:t>
      </w:r>
      <w:r>
        <w:fldChar w:fldCharType="end"/>
      </w:r>
    </w:p>
    <w:p w14:paraId="32601013" w14:textId="7D8FB785" w:rsidR="00D154E9" w:rsidRDefault="00D154E9">
      <w:pPr>
        <w:pStyle w:val="TOC6"/>
        <w:rPr>
          <w:rFonts w:asciiTheme="minorHAnsi" w:eastAsiaTheme="minorEastAsia" w:hAnsiTheme="minorHAnsi" w:cstheme="minorBidi"/>
          <w:sz w:val="22"/>
          <w:lang w:val="en-IN" w:eastAsia="ja-JP" w:bidi="hi-IN"/>
        </w:rPr>
      </w:pPr>
      <w:r>
        <w:lastRenderedPageBreak/>
        <w:t>B.1.x.5.3.2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_Toc70534774 \h </w:instrText>
      </w:r>
      <w:r>
        <w:fldChar w:fldCharType="separate"/>
      </w:r>
      <w:r>
        <w:t>39</w:t>
      </w:r>
      <w:r>
        <w:fldChar w:fldCharType="end"/>
      </w:r>
    </w:p>
    <w:p w14:paraId="2A5572A2" w14:textId="465690D2" w:rsidR="00D154E9" w:rsidRDefault="00D154E9">
      <w:pPr>
        <w:pStyle w:val="TOC6"/>
        <w:rPr>
          <w:rFonts w:asciiTheme="minorHAnsi" w:eastAsiaTheme="minorEastAsia" w:hAnsiTheme="minorHAnsi" w:cstheme="minorBidi"/>
          <w:sz w:val="22"/>
          <w:lang w:val="en-IN" w:eastAsia="ja-JP" w:bidi="hi-IN"/>
        </w:rPr>
      </w:pPr>
      <w:r>
        <w:t>B.1.x.5.3.3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_Toc70534775 \h </w:instrText>
      </w:r>
      <w:r>
        <w:fldChar w:fldCharType="separate"/>
      </w:r>
      <w:r>
        <w:t>39</w:t>
      </w:r>
      <w:r>
        <w:fldChar w:fldCharType="end"/>
      </w:r>
    </w:p>
    <w:p w14:paraId="2B1B8080" w14:textId="2FAA6908" w:rsidR="00D154E9" w:rsidRDefault="00D154E9">
      <w:pPr>
        <w:pStyle w:val="TOC4"/>
        <w:rPr>
          <w:rFonts w:asciiTheme="minorHAnsi" w:eastAsiaTheme="minorEastAsia" w:hAnsiTheme="minorHAnsi" w:cstheme="minorBidi"/>
          <w:sz w:val="22"/>
          <w:lang w:val="en-IN" w:eastAsia="ja-JP" w:bidi="hi-IN"/>
        </w:rPr>
      </w:pPr>
      <w:r>
        <w:t>B.1.x.6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_Toc70534776 \h </w:instrText>
      </w:r>
      <w:r>
        <w:fldChar w:fldCharType="separate"/>
      </w:r>
      <w:r>
        <w:t>39</w:t>
      </w:r>
      <w:r>
        <w:fldChar w:fldCharType="end"/>
      </w:r>
    </w:p>
    <w:p w14:paraId="591D8B8F" w14:textId="40B94675" w:rsidR="00D154E9" w:rsidRDefault="00D154E9">
      <w:pPr>
        <w:pStyle w:val="TOC4"/>
        <w:rPr>
          <w:rFonts w:asciiTheme="minorHAnsi" w:eastAsiaTheme="minorEastAsia" w:hAnsiTheme="minorHAnsi" w:cstheme="minorBidi"/>
          <w:sz w:val="22"/>
          <w:lang w:val="en-IN" w:eastAsia="ja-JP" w:bidi="hi-IN"/>
        </w:rPr>
      </w:pPr>
      <w:r>
        <w:t>B.1.x.7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_Toc70534777 \h </w:instrText>
      </w:r>
      <w:r>
        <w:fldChar w:fldCharType="separate"/>
      </w:r>
      <w:r>
        <w:t>39</w:t>
      </w:r>
      <w:r>
        <w:fldChar w:fldCharType="end"/>
      </w:r>
    </w:p>
    <w:p w14:paraId="5D7FDDB7" w14:textId="7737D309" w:rsidR="00D154E9" w:rsidRDefault="00D154E9">
      <w:pPr>
        <w:pStyle w:val="TOC3"/>
        <w:rPr>
          <w:rFonts w:asciiTheme="minorHAnsi" w:eastAsiaTheme="minorEastAsia" w:hAnsiTheme="minorHAnsi" w:cstheme="minorBidi"/>
          <w:sz w:val="22"/>
          <w:lang w:val="en-IN" w:eastAsia="ja-JP" w:bidi="hi-IN"/>
        </w:rPr>
      </w:pPr>
      <w:r>
        <w:t>B.1.y</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_Toc70534778 \h </w:instrText>
      </w:r>
      <w:r>
        <w:fldChar w:fldCharType="separate"/>
      </w:r>
      <w:r>
        <w:t>40</w:t>
      </w:r>
      <w:r>
        <w:fldChar w:fldCharType="end"/>
      </w:r>
    </w:p>
    <w:p w14:paraId="0D699D7C" w14:textId="05373117" w:rsidR="00D154E9" w:rsidRDefault="00D154E9">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_Toc70534779 \h </w:instrText>
      </w:r>
      <w:r>
        <w:fldChar w:fldCharType="separate"/>
      </w:r>
      <w:r>
        <w:t>40</w:t>
      </w:r>
      <w:r>
        <w:fldChar w:fldCharType="end"/>
      </w:r>
    </w:p>
    <w:p w14:paraId="27CB5605" w14:textId="07CF7BCD" w:rsidR="00D154E9" w:rsidRDefault="00D154E9">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_Toc70534780 \h </w:instrText>
      </w:r>
      <w:r>
        <w:fldChar w:fldCharType="separate"/>
      </w:r>
      <w:r>
        <w:t>40</w:t>
      </w:r>
      <w:r>
        <w:fldChar w:fldCharType="end"/>
      </w:r>
    </w:p>
    <w:p w14:paraId="3EAFCB98" w14:textId="13BADF0D" w:rsidR="00D154E9" w:rsidRDefault="00D154E9">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_Toc70534781 \h </w:instrText>
      </w:r>
      <w:r>
        <w:fldChar w:fldCharType="separate"/>
      </w:r>
      <w:r>
        <w:t>40</w:t>
      </w:r>
      <w:r>
        <w:fldChar w:fldCharType="end"/>
      </w:r>
    </w:p>
    <w:p w14:paraId="79224E85" w14:textId="03AAE79F" w:rsidR="00D154E9" w:rsidRDefault="00D154E9">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_Toc70534782 \h </w:instrText>
      </w:r>
      <w:r>
        <w:fldChar w:fldCharType="separate"/>
      </w:r>
      <w:r>
        <w:t>40</w:t>
      </w:r>
      <w:r>
        <w:fldChar w:fldCharType="end"/>
      </w:r>
    </w:p>
    <w:p w14:paraId="342B4F62" w14:textId="3C921494" w:rsidR="00D154E9" w:rsidRDefault="00D154E9">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_Toc70534783 \h </w:instrText>
      </w:r>
      <w:r>
        <w:fldChar w:fldCharType="separate"/>
      </w:r>
      <w:r>
        <w:t>40</w:t>
      </w:r>
      <w:r>
        <w:fldChar w:fldCharType="end"/>
      </w:r>
    </w:p>
    <w:p w14:paraId="7C91413C" w14:textId="02C10399" w:rsidR="00D154E9" w:rsidRDefault="00D154E9">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_Toc70534784 \h </w:instrText>
      </w:r>
      <w:r>
        <w:fldChar w:fldCharType="separate"/>
      </w:r>
      <w:r>
        <w:t>40</w:t>
      </w:r>
      <w:r>
        <w:fldChar w:fldCharType="end"/>
      </w:r>
    </w:p>
    <w:p w14:paraId="6B808472" w14:textId="56848077" w:rsidR="00D154E9" w:rsidRDefault="00D154E9">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_Toc70534785 \h </w:instrText>
      </w:r>
      <w:r>
        <w:fldChar w:fldCharType="separate"/>
      </w:r>
      <w:r>
        <w:t>40</w:t>
      </w:r>
      <w:r>
        <w:fldChar w:fldCharType="end"/>
      </w:r>
    </w:p>
    <w:p w14:paraId="3C65E7C0" w14:textId="319BC745" w:rsidR="00D154E9" w:rsidRDefault="00D154E9">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_Toc70534786 \h </w:instrText>
      </w:r>
      <w:r>
        <w:fldChar w:fldCharType="separate"/>
      </w:r>
      <w:r>
        <w:t>40</w:t>
      </w:r>
      <w:r>
        <w:fldChar w:fldCharType="end"/>
      </w:r>
    </w:p>
    <w:p w14:paraId="2C787E9A" w14:textId="32B9913C" w:rsidR="00D154E9" w:rsidRDefault="00D154E9">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_Toc70534787 \h </w:instrText>
      </w:r>
      <w:r>
        <w:fldChar w:fldCharType="separate"/>
      </w:r>
      <w:r>
        <w:t>40</w:t>
      </w:r>
      <w:r>
        <w:fldChar w:fldCharType="end"/>
      </w:r>
    </w:p>
    <w:p w14:paraId="259DA939" w14:textId="4FF02AD0" w:rsidR="00D154E9" w:rsidRDefault="00D154E9">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_Toc70534788 \h </w:instrText>
      </w:r>
      <w:r>
        <w:fldChar w:fldCharType="separate"/>
      </w:r>
      <w:r>
        <w:t>40</w:t>
      </w:r>
      <w:r>
        <w:fldChar w:fldCharType="end"/>
      </w:r>
    </w:p>
    <w:p w14:paraId="2C71A9EE" w14:textId="19C6918F" w:rsidR="00D154E9" w:rsidRDefault="00D154E9">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_Toc70534789 \h </w:instrText>
      </w:r>
      <w:r>
        <w:fldChar w:fldCharType="separate"/>
      </w:r>
      <w:r>
        <w:t>40</w:t>
      </w:r>
      <w:r>
        <w:fldChar w:fldCharType="end"/>
      </w:r>
    </w:p>
    <w:p w14:paraId="1F90C81C" w14:textId="0AE3358C" w:rsidR="00D154E9" w:rsidRDefault="00D154E9">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_Toc70534790 \h </w:instrText>
      </w:r>
      <w:r>
        <w:fldChar w:fldCharType="separate"/>
      </w:r>
      <w:r>
        <w:t>40</w:t>
      </w:r>
      <w:r>
        <w:fldChar w:fldCharType="end"/>
      </w:r>
    </w:p>
    <w:p w14:paraId="105999F0" w14:textId="790253AF" w:rsidR="00D154E9" w:rsidRDefault="00D154E9">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_Toc70534791 \h </w:instrText>
      </w:r>
      <w:r>
        <w:fldChar w:fldCharType="separate"/>
      </w:r>
      <w:r>
        <w:t>40</w:t>
      </w:r>
      <w:r>
        <w:fldChar w:fldCharType="end"/>
      </w:r>
    </w:p>
    <w:p w14:paraId="587355C4" w14:textId="1CC39E6F" w:rsidR="00D154E9" w:rsidRDefault="00D154E9">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_Toc70534792 \h </w:instrText>
      </w:r>
      <w:r>
        <w:fldChar w:fldCharType="separate"/>
      </w:r>
      <w:r>
        <w:t>41</w:t>
      </w:r>
      <w:r>
        <w:fldChar w:fldCharType="end"/>
      </w:r>
    </w:p>
    <w:p w14:paraId="5BAE2847" w14:textId="63BCC4C8" w:rsidR="00D154E9" w:rsidRDefault="00D154E9">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_Toc70534793 \h </w:instrText>
      </w:r>
      <w:r>
        <w:fldChar w:fldCharType="separate"/>
      </w:r>
      <w:r>
        <w:t>41</w:t>
      </w:r>
      <w:r>
        <w:fldChar w:fldCharType="end"/>
      </w:r>
    </w:p>
    <w:p w14:paraId="434C1119" w14:textId="3AEB0B3E" w:rsidR="00D154E9" w:rsidRDefault="00D154E9">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_Toc70534794 \h </w:instrText>
      </w:r>
      <w:r>
        <w:fldChar w:fldCharType="separate"/>
      </w:r>
      <w:r>
        <w:t>41</w:t>
      </w:r>
      <w:r>
        <w:fldChar w:fldCharType="end"/>
      </w:r>
    </w:p>
    <w:p w14:paraId="5838B5BC" w14:textId="13FDAD0F" w:rsidR="00D154E9" w:rsidRDefault="00D154E9">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_Toc70534795 \h </w:instrText>
      </w:r>
      <w:r>
        <w:fldChar w:fldCharType="separate"/>
      </w:r>
      <w:r>
        <w:t>41</w:t>
      </w:r>
      <w:r>
        <w:fldChar w:fldCharType="end"/>
      </w:r>
    </w:p>
    <w:p w14:paraId="12A0DC58" w14:textId="062E3DB3" w:rsidR="00D154E9" w:rsidRDefault="00D154E9">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_Toc70534796 \h </w:instrText>
      </w:r>
      <w:r>
        <w:fldChar w:fldCharType="separate"/>
      </w:r>
      <w:r>
        <w:t>41</w:t>
      </w:r>
      <w:r>
        <w:fldChar w:fldCharType="end"/>
      </w:r>
    </w:p>
    <w:p w14:paraId="4031D6CA" w14:textId="4129B6C7" w:rsidR="00D154E9" w:rsidRDefault="00D154E9">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_Toc70534797 \h </w:instrText>
      </w:r>
      <w:r>
        <w:fldChar w:fldCharType="separate"/>
      </w:r>
      <w:r>
        <w:t>41</w:t>
      </w:r>
      <w:r>
        <w:fldChar w:fldCharType="end"/>
      </w:r>
    </w:p>
    <w:p w14:paraId="5309CD69" w14:textId="14C471BB" w:rsidR="00D154E9" w:rsidRDefault="00D154E9">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_Toc70534798 \h </w:instrText>
      </w:r>
      <w:r>
        <w:fldChar w:fldCharType="separate"/>
      </w:r>
      <w:r>
        <w:t>41</w:t>
      </w:r>
      <w:r>
        <w:fldChar w:fldCharType="end"/>
      </w:r>
    </w:p>
    <w:p w14:paraId="3A1A20AB" w14:textId="212BDB7D" w:rsidR="00D154E9" w:rsidRDefault="00D154E9">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_Toc70534799 \h </w:instrText>
      </w:r>
      <w:r>
        <w:fldChar w:fldCharType="separate"/>
      </w:r>
      <w:r>
        <w:t>41</w:t>
      </w:r>
      <w:r>
        <w:fldChar w:fldCharType="end"/>
      </w:r>
    </w:p>
    <w:p w14:paraId="17640CB3" w14:textId="3D002BED" w:rsidR="00D154E9" w:rsidRDefault="00D154E9">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_Toc70534800 \h </w:instrText>
      </w:r>
      <w:r>
        <w:fldChar w:fldCharType="separate"/>
      </w:r>
      <w:r>
        <w:t>41</w:t>
      </w:r>
      <w:r>
        <w:fldChar w:fldCharType="end"/>
      </w:r>
    </w:p>
    <w:p w14:paraId="7447FAED" w14:textId="195C8637" w:rsidR="00D154E9" w:rsidRDefault="00D154E9">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_Toc70534801 \h </w:instrText>
      </w:r>
      <w:r>
        <w:fldChar w:fldCharType="separate"/>
      </w:r>
      <w:r>
        <w:t>41</w:t>
      </w:r>
      <w:r>
        <w:fldChar w:fldCharType="end"/>
      </w:r>
    </w:p>
    <w:p w14:paraId="08725661" w14:textId="6710883B" w:rsidR="00D154E9" w:rsidRDefault="00D154E9">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_Toc70534802 \h </w:instrText>
      </w:r>
      <w:r>
        <w:fldChar w:fldCharType="separate"/>
      </w:r>
      <w:r>
        <w:t>41</w:t>
      </w:r>
      <w:r>
        <w:fldChar w:fldCharType="end"/>
      </w:r>
    </w:p>
    <w:p w14:paraId="25687984" w14:textId="4FF36B38" w:rsidR="00D154E9" w:rsidRDefault="00D154E9">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_Toc70534803 \h </w:instrText>
      </w:r>
      <w:r>
        <w:fldChar w:fldCharType="separate"/>
      </w:r>
      <w:r>
        <w:t>41</w:t>
      </w:r>
      <w:r>
        <w:fldChar w:fldCharType="end"/>
      </w:r>
    </w:p>
    <w:p w14:paraId="340A9239" w14:textId="1469A19C" w:rsidR="00D154E9" w:rsidRDefault="00D154E9">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_Toc70534804 \h </w:instrText>
      </w:r>
      <w:r>
        <w:fldChar w:fldCharType="separate"/>
      </w:r>
      <w:r>
        <w:t>41</w:t>
      </w:r>
      <w:r>
        <w:fldChar w:fldCharType="end"/>
      </w:r>
    </w:p>
    <w:p w14:paraId="1498634F" w14:textId="130B9F9A" w:rsidR="00D154E9" w:rsidRDefault="00D154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_Toc70534805 \h </w:instrText>
      </w:r>
      <w:r>
        <w:fldChar w:fldCharType="separate"/>
      </w:r>
      <w:r>
        <w:t>41</w:t>
      </w:r>
      <w:r>
        <w:fldChar w:fldCharType="end"/>
      </w:r>
    </w:p>
    <w:p w14:paraId="352695EE" w14:textId="756B31E2" w:rsidR="00D154E9" w:rsidRDefault="00D154E9">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D218E0">
        <w:rPr>
          <w:lang w:val="fr-FR"/>
        </w:rPr>
        <w:t>Service provisioning service message type</w:t>
      </w:r>
      <w:r>
        <w:tab/>
      </w:r>
      <w:r>
        <w:fldChar w:fldCharType="begin"/>
      </w:r>
      <w:r>
        <w:instrText xml:space="preserve"> PAGEREF _Toc70534806 \h </w:instrText>
      </w:r>
      <w:r>
        <w:fldChar w:fldCharType="separate"/>
      </w:r>
      <w:r>
        <w:t>41</w:t>
      </w:r>
      <w:r>
        <w:fldChar w:fldCharType="end"/>
      </w:r>
    </w:p>
    <w:p w14:paraId="2452A933" w14:textId="4E04BAEA" w:rsidR="00D154E9" w:rsidRDefault="00D154E9">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D218E0">
        <w:rPr>
          <w:lang w:val="fr-FR"/>
        </w:rPr>
        <w:t>New information element</w:t>
      </w:r>
      <w:r>
        <w:tab/>
      </w:r>
      <w:r>
        <w:fldChar w:fldCharType="begin"/>
      </w:r>
      <w:r>
        <w:instrText xml:space="preserve"> PAGEREF _Toc70534807 \h </w:instrText>
      </w:r>
      <w:r>
        <w:fldChar w:fldCharType="separate"/>
      </w:r>
      <w:r>
        <w:t>42</w:t>
      </w:r>
      <w:r>
        <w:fldChar w:fldCharType="end"/>
      </w:r>
    </w:p>
    <w:p w14:paraId="1231C5EC" w14:textId="50495AE7" w:rsidR="00D154E9" w:rsidRDefault="00D154E9">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_Toc70534808 \h </w:instrText>
      </w:r>
      <w:r>
        <w:fldChar w:fldCharType="separate"/>
      </w:r>
      <w:r>
        <w:t>42</w:t>
      </w:r>
      <w:r>
        <w:fldChar w:fldCharType="end"/>
      </w:r>
    </w:p>
    <w:p w14:paraId="1A82B1A6" w14:textId="23BCE070" w:rsidR="00D154E9" w:rsidRDefault="00D154E9">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_Toc70534809 \h </w:instrText>
      </w:r>
      <w:r>
        <w:fldChar w:fldCharType="separate"/>
      </w:r>
      <w:r>
        <w:t>42</w:t>
      </w:r>
      <w:r>
        <w:fldChar w:fldCharType="end"/>
      </w:r>
    </w:p>
    <w:p w14:paraId="22E5E8A6" w14:textId="05E417FE" w:rsidR="00D154E9" w:rsidRDefault="00D154E9">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_Toc70534810 \h </w:instrText>
      </w:r>
      <w:r>
        <w:fldChar w:fldCharType="separate"/>
      </w:r>
      <w:r>
        <w:t>43</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 w:name="foreword"/>
      <w:bookmarkStart w:id="18" w:name="_Toc65746290"/>
      <w:bookmarkStart w:id="19" w:name="_Toc70534601"/>
      <w:bookmarkEnd w:id="17"/>
      <w:r w:rsidRPr="004D3578">
        <w:lastRenderedPageBreak/>
        <w:t>Foreword</w:t>
      </w:r>
      <w:bookmarkEnd w:id="18"/>
      <w:bookmarkEnd w:id="19"/>
    </w:p>
    <w:p w14:paraId="3D822395" w14:textId="77777777" w:rsidR="00080512" w:rsidRPr="004D3578" w:rsidRDefault="00080512">
      <w:r w:rsidRPr="004D3578">
        <w:t xml:space="preserve">This Technical </w:t>
      </w:r>
      <w:bookmarkStart w:id="20" w:name="spectype3"/>
      <w:r w:rsidRPr="00CB725F">
        <w:t>Specification</w:t>
      </w:r>
      <w:bookmarkEnd w:id="20"/>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1" w:name="introduction"/>
      <w:bookmarkStart w:id="22" w:name="_Toc65746291"/>
      <w:bookmarkStart w:id="23" w:name="_Toc70534602"/>
      <w:bookmarkEnd w:id="21"/>
      <w:r w:rsidRPr="004D3578">
        <w:t>Introduction</w:t>
      </w:r>
      <w:bookmarkEnd w:id="22"/>
      <w:bookmarkEnd w:id="23"/>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4" w:name="scope"/>
      <w:bookmarkStart w:id="25" w:name="_Toc65746292"/>
      <w:bookmarkStart w:id="26" w:name="_Toc70534603"/>
      <w:bookmarkEnd w:id="24"/>
      <w:r w:rsidRPr="004D3578">
        <w:lastRenderedPageBreak/>
        <w:t>1</w:t>
      </w:r>
      <w:r w:rsidRPr="004D3578">
        <w:tab/>
        <w:t>Scope</w:t>
      </w:r>
      <w:bookmarkEnd w:id="25"/>
      <w:bookmarkEnd w:id="26"/>
    </w:p>
    <w:p w14:paraId="5002C69C" w14:textId="101940A5" w:rsidR="00080512" w:rsidRPr="004D3578" w:rsidRDefault="00080512">
      <w:pPr>
        <w:pStyle w:val="Guidance"/>
      </w:pPr>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7" w:name="references"/>
      <w:bookmarkStart w:id="28" w:name="_Toc65746293"/>
      <w:bookmarkStart w:id="29" w:name="_Toc70534604"/>
      <w:bookmarkEnd w:id="27"/>
      <w:r w:rsidRPr="004D3578">
        <w:t>2</w:t>
      </w:r>
      <w:r w:rsidRPr="004D3578">
        <w:tab/>
        <w:t>References</w:t>
      </w:r>
      <w:bookmarkEnd w:id="28"/>
      <w:bookmarkEnd w:id="29"/>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30" w:name="definitions"/>
      <w:bookmarkStart w:id="31" w:name="_Toc65746294"/>
      <w:bookmarkStart w:id="32" w:name="_Toc70534605"/>
      <w:bookmarkEnd w:id="30"/>
      <w:r w:rsidRPr="004D3578">
        <w:t>3</w:t>
      </w:r>
      <w:r w:rsidRPr="004D3578">
        <w:tab/>
        <w:t>Definitions</w:t>
      </w:r>
      <w:r w:rsidR="00602AEA">
        <w:t xml:space="preserve"> of terms, symbols and abbreviations</w:t>
      </w:r>
      <w:bookmarkEnd w:id="31"/>
      <w:bookmarkEnd w:id="32"/>
    </w:p>
    <w:p w14:paraId="6358E653" w14:textId="77777777" w:rsidR="00080512" w:rsidRPr="004D3578" w:rsidRDefault="00080512">
      <w:pPr>
        <w:pStyle w:val="Heading2"/>
      </w:pPr>
      <w:bookmarkStart w:id="33" w:name="_Toc65746295"/>
      <w:bookmarkStart w:id="34" w:name="_Toc70534606"/>
      <w:r w:rsidRPr="004D3578">
        <w:t>3.1</w:t>
      </w:r>
      <w:r w:rsidRPr="004D3578">
        <w:tab/>
      </w:r>
      <w:r w:rsidR="002B6339">
        <w:t>Terms</w:t>
      </w:r>
      <w:bookmarkEnd w:id="33"/>
      <w:bookmarkEnd w:id="34"/>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4311BD"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0C44BE" w14:textId="77777777" w:rsidR="00080512" w:rsidRPr="004D3578" w:rsidRDefault="00080512">
      <w:pPr>
        <w:pStyle w:val="Heading2"/>
      </w:pPr>
      <w:bookmarkStart w:id="35" w:name="_Toc65746296"/>
      <w:bookmarkStart w:id="36" w:name="_Toc70534607"/>
      <w:r w:rsidRPr="004D3578">
        <w:t>3.2</w:t>
      </w:r>
      <w:r w:rsidRPr="004D3578">
        <w:tab/>
        <w:t>Symbols</w:t>
      </w:r>
      <w:bookmarkEnd w:id="35"/>
      <w:bookmarkEnd w:id="36"/>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7" w:name="_Toc65746297"/>
      <w:bookmarkStart w:id="38" w:name="_Toc70534608"/>
      <w:r w:rsidRPr="004D3578">
        <w:t>3.3</w:t>
      </w:r>
      <w:r w:rsidRPr="004D3578">
        <w:tab/>
        <w:t>Abbreviations</w:t>
      </w:r>
      <w:bookmarkEnd w:id="37"/>
      <w:bookmarkEnd w:id="38"/>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779C0376" w:rsidR="004419C9" w:rsidRDefault="004419C9" w:rsidP="0099705C">
      <w:pPr>
        <w:pStyle w:val="EW"/>
      </w:pPr>
      <w:r w:rsidRPr="00F35F4A">
        <w:t>AC</w:t>
      </w:r>
      <w:r w:rsidRPr="00F35F4A">
        <w:tab/>
        <w:t>Application Client</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9" w:name="_Toc65746298"/>
      <w:bookmarkStart w:id="40" w:name="_Toc70534609"/>
      <w:r>
        <w:t>4</w:t>
      </w:r>
      <w:r>
        <w:tab/>
        <w:t>Overview</w:t>
      </w:r>
      <w:bookmarkEnd w:id="39"/>
      <w:bookmarkEnd w:id="40"/>
    </w:p>
    <w:p w14:paraId="467190FD" w14:textId="1DBF00FA" w:rsidR="00193FD5" w:rsidRPr="002A6A26" w:rsidRDefault="00F31FC1" w:rsidP="00F31FC1">
      <w:pPr>
        <w:pStyle w:val="EW"/>
        <w:ind w:left="0" w:firstLine="0"/>
        <w:rPr>
          <w:i/>
          <w:color w:val="0000FF"/>
        </w:rPr>
      </w:pPr>
      <w:r w:rsidRPr="002A6A26">
        <w:rPr>
          <w:i/>
          <w:color w:val="0000FF"/>
        </w:rPr>
        <w:t>This clause will provide the overview of the EDGEAPP services.</w:t>
      </w:r>
    </w:p>
    <w:p w14:paraId="3C5B8CBD" w14:textId="77777777" w:rsidR="00ED52C7" w:rsidRDefault="00ED52C7" w:rsidP="00F31FC1">
      <w:pPr>
        <w:pStyle w:val="EW"/>
        <w:ind w:left="0" w:firstLine="0"/>
      </w:pPr>
    </w:p>
    <w:p w14:paraId="1F3314CA" w14:textId="4395463F" w:rsidR="00ED52C7" w:rsidRPr="004D3578" w:rsidRDefault="00ED52C7" w:rsidP="00ED52C7">
      <w:pPr>
        <w:pStyle w:val="Heading1"/>
      </w:pPr>
      <w:bookmarkStart w:id="41" w:name="_Toc61651627"/>
      <w:bookmarkStart w:id="42" w:name="_Toc65746299"/>
      <w:bookmarkStart w:id="43" w:name="_Toc70534610"/>
      <w:r>
        <w:t>5</w:t>
      </w:r>
      <w:r>
        <w:tab/>
        <w:t xml:space="preserve">Services offered by </w:t>
      </w:r>
      <w:bookmarkEnd w:id="41"/>
      <w:r w:rsidR="003235F2">
        <w:t>Edge Enabler Server</w:t>
      </w:r>
      <w:bookmarkEnd w:id="42"/>
      <w:bookmarkEnd w:id="43"/>
    </w:p>
    <w:p w14:paraId="05B152F7" w14:textId="2B2D26DE" w:rsidR="00ED52C7" w:rsidRDefault="00ED52C7" w:rsidP="00ED52C7">
      <w:pPr>
        <w:pStyle w:val="Heading2"/>
      </w:pPr>
      <w:bookmarkStart w:id="44" w:name="_Toc65746300"/>
      <w:bookmarkStart w:id="45" w:name="_Toc70534611"/>
      <w:bookmarkStart w:id="46" w:name="_Toc61651628"/>
      <w:r>
        <w:t>5.1</w:t>
      </w:r>
      <w:r>
        <w:tab/>
        <w:t>Introduction</w:t>
      </w:r>
      <w:bookmarkEnd w:id="44"/>
      <w:bookmarkEnd w:id="45"/>
      <w:r>
        <w:t xml:space="preserve"> </w:t>
      </w:r>
      <w:bookmarkEnd w:id="46"/>
    </w:p>
    <w:p w14:paraId="7EC88F70" w14:textId="232C1152"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proofErr w:type="gramStart"/>
      <w:r w:rsidRPr="00784AD6">
        <w:rPr>
          <w:i/>
          <w:color w:val="0000FF"/>
        </w:rPr>
        <w:t>service</w:t>
      </w:r>
      <w:r w:rsidR="00D60846">
        <w:rPr>
          <w:i/>
          <w:color w:val="0000FF"/>
        </w:rPr>
        <w:t>s</w:t>
      </w:r>
      <w:r w:rsidRPr="00784AD6">
        <w:rPr>
          <w:i/>
          <w:color w:val="0000FF"/>
        </w:rPr>
        <w:t xml:space="preserve">  with</w:t>
      </w:r>
      <w:proofErr w:type="gramEnd"/>
      <w:r w:rsidRPr="00784AD6">
        <w:rPr>
          <w:i/>
          <w:color w:val="0000FF"/>
        </w:rPr>
        <w:t xml:space="preserve"> their respective service operations. </w:t>
      </w:r>
    </w:p>
    <w:p w14:paraId="28AD7C6A" w14:textId="77777777" w:rsidR="00D9475D" w:rsidRDefault="00D9475D" w:rsidP="00D9475D">
      <w:pPr>
        <w:pStyle w:val="Heading2"/>
      </w:pPr>
      <w:bookmarkStart w:id="47" w:name="_Toc63016519"/>
      <w:bookmarkStart w:id="48" w:name="_Toc65746301"/>
      <w:bookmarkStart w:id="49" w:name="_Toc70534612"/>
      <w:bookmarkStart w:id="50" w:name="_Toc61651632"/>
      <w:proofErr w:type="gramStart"/>
      <w:r>
        <w:t>5.x</w:t>
      </w:r>
      <w:proofErr w:type="gramEnd"/>
      <w:r>
        <w:tab/>
      </w:r>
      <w:r w:rsidRPr="00831458">
        <w:t>&lt;</w:t>
      </w:r>
      <w:proofErr w:type="spellStart"/>
      <w:r>
        <w:t>Eees_xxx</w:t>
      </w:r>
      <w:proofErr w:type="spellEnd"/>
      <w:r w:rsidRPr="00831458">
        <w:t>&gt;</w:t>
      </w:r>
      <w:r>
        <w:t xml:space="preserve"> Service</w:t>
      </w:r>
      <w:bookmarkEnd w:id="47"/>
      <w:bookmarkEnd w:id="48"/>
      <w:bookmarkEnd w:id="49"/>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51" w:name="_Toc63016520"/>
      <w:bookmarkStart w:id="52" w:name="_Toc65746302"/>
      <w:bookmarkStart w:id="53" w:name="_Toc70534613"/>
      <w:proofErr w:type="gramStart"/>
      <w:r>
        <w:t>5.x.1</w:t>
      </w:r>
      <w:proofErr w:type="gramEnd"/>
      <w:r>
        <w:tab/>
        <w:t>Service Description</w:t>
      </w:r>
      <w:bookmarkEnd w:id="51"/>
      <w:bookmarkEnd w:id="52"/>
      <w:bookmarkEnd w:id="53"/>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54" w:name="_Toc63016521"/>
      <w:bookmarkStart w:id="55" w:name="_Toc65746303"/>
      <w:bookmarkStart w:id="56" w:name="_Toc70534614"/>
      <w:proofErr w:type="gramStart"/>
      <w:r>
        <w:t>5.x.2</w:t>
      </w:r>
      <w:proofErr w:type="gramEnd"/>
      <w:r>
        <w:tab/>
        <w:t>Service Operations</w:t>
      </w:r>
      <w:bookmarkEnd w:id="54"/>
      <w:bookmarkEnd w:id="55"/>
      <w:bookmarkEnd w:id="56"/>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57" w:name="_Toc63016522"/>
      <w:bookmarkStart w:id="58" w:name="_Toc65746304"/>
      <w:bookmarkStart w:id="59" w:name="_Toc70534615"/>
      <w:proofErr w:type="gramStart"/>
      <w:r>
        <w:t>5.x.2.1</w:t>
      </w:r>
      <w:proofErr w:type="gramEnd"/>
      <w:r>
        <w:tab/>
        <w:t>Introduction</w:t>
      </w:r>
      <w:bookmarkEnd w:id="57"/>
      <w:bookmarkEnd w:id="58"/>
      <w:bookmarkEnd w:id="59"/>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lastRenderedPageBreak/>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60" w:name="_Toc63016523"/>
      <w:bookmarkStart w:id="61" w:name="_Toc65746305"/>
      <w:bookmarkStart w:id="62" w:name="_Toc70534616"/>
      <w:proofErr w:type="gramStart"/>
      <w:r>
        <w:t>5.x.2.2</w:t>
      </w:r>
      <w:proofErr w:type="gramEnd"/>
      <w:r>
        <w:tab/>
      </w:r>
      <w:r w:rsidRPr="00831458">
        <w:t xml:space="preserve">&lt;Service </w:t>
      </w:r>
      <w:r>
        <w:t>o</w:t>
      </w:r>
      <w:r w:rsidRPr="00831458">
        <w:t>peration</w:t>
      </w:r>
      <w:r>
        <w:t xml:space="preserve"> 1</w:t>
      </w:r>
      <w:r w:rsidRPr="00831458">
        <w:t>&gt;</w:t>
      </w:r>
      <w:bookmarkEnd w:id="60"/>
      <w:bookmarkEnd w:id="61"/>
      <w:bookmarkEnd w:id="62"/>
    </w:p>
    <w:p w14:paraId="5DE7AA1E" w14:textId="77777777" w:rsidR="00D9475D" w:rsidRDefault="00D9475D" w:rsidP="00D9475D">
      <w:pPr>
        <w:pStyle w:val="Heading5"/>
      </w:pPr>
      <w:bookmarkStart w:id="63" w:name="_Toc63016524"/>
      <w:bookmarkStart w:id="64" w:name="_Toc65746306"/>
      <w:bookmarkStart w:id="65" w:name="_Toc70534617"/>
      <w:proofErr w:type="gramStart"/>
      <w:r>
        <w:t>5.x.2.2.1</w:t>
      </w:r>
      <w:proofErr w:type="gramEnd"/>
      <w:r>
        <w:tab/>
        <w:t>General</w:t>
      </w:r>
      <w:bookmarkEnd w:id="63"/>
      <w:bookmarkEnd w:id="64"/>
      <w:bookmarkEnd w:id="65"/>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66" w:name="_Toc63016525"/>
      <w:bookmarkStart w:id="67" w:name="_Toc65746307"/>
      <w:bookmarkStart w:id="68" w:name="_Toc70534618"/>
      <w:proofErr w:type="gramStart"/>
      <w:r>
        <w:t>5.x.2.2.2</w:t>
      </w:r>
      <w:proofErr w:type="gramEnd"/>
      <w:r>
        <w:tab/>
      </w:r>
      <w:r w:rsidRPr="00831458">
        <w:t>&lt;Description&gt; &lt;Service Operation Name&gt;</w:t>
      </w:r>
      <w:r>
        <w:t xml:space="preserve"> operation</w:t>
      </w:r>
      <w:bookmarkEnd w:id="66"/>
      <w:bookmarkEnd w:id="67"/>
      <w:bookmarkEnd w:id="68"/>
    </w:p>
    <w:p w14:paraId="357C4AF9" w14:textId="77777777" w:rsidR="00D9475D" w:rsidRDefault="00D9475D" w:rsidP="00D9475D">
      <w:pPr>
        <w:pStyle w:val="Heading4"/>
      </w:pPr>
      <w:bookmarkStart w:id="69" w:name="_Toc63016526"/>
      <w:bookmarkStart w:id="70" w:name="_Toc65746308"/>
      <w:bookmarkStart w:id="71" w:name="_Toc70534619"/>
      <w:proofErr w:type="gramStart"/>
      <w:r>
        <w:t>5.x.2.3</w:t>
      </w:r>
      <w:proofErr w:type="gramEnd"/>
      <w:r>
        <w:tab/>
      </w:r>
      <w:r w:rsidRPr="00831458">
        <w:t xml:space="preserve">&lt;Service </w:t>
      </w:r>
      <w:r>
        <w:t>o</w:t>
      </w:r>
      <w:r w:rsidRPr="00831458">
        <w:t>peration</w:t>
      </w:r>
      <w:r>
        <w:t xml:space="preserve"> 2</w:t>
      </w:r>
      <w:r w:rsidRPr="00831458">
        <w:t>&gt;</w:t>
      </w:r>
      <w:bookmarkEnd w:id="69"/>
      <w:bookmarkEnd w:id="70"/>
      <w:bookmarkEnd w:id="71"/>
    </w:p>
    <w:p w14:paraId="6697AE18" w14:textId="4EA2A206" w:rsidR="00D9475D" w:rsidRPr="00D9475D" w:rsidRDefault="00D9475D" w:rsidP="00541D40">
      <w:r>
        <w:rPr>
          <w:i/>
          <w:color w:val="0000FF"/>
        </w:rPr>
        <w:t xml:space="preserve">And so on if there are more than 2 service operations to be described for the service. </w:t>
      </w:r>
    </w:p>
    <w:bookmarkEnd w:id="50"/>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72" w:name="_Toc61651642"/>
      <w:bookmarkStart w:id="73" w:name="_Toc65746309"/>
      <w:bookmarkStart w:id="74" w:name="_Toc70534620"/>
      <w:r>
        <w:t>6</w:t>
      </w:r>
      <w:r w:rsidR="00ED52C7">
        <w:tab/>
      </w:r>
      <w:r w:rsidR="0029581C">
        <w:t xml:space="preserve">Edge Enabler Server </w:t>
      </w:r>
      <w:r w:rsidR="00ED52C7">
        <w:t>API Definitions</w:t>
      </w:r>
      <w:bookmarkEnd w:id="72"/>
      <w:bookmarkEnd w:id="73"/>
      <w:bookmarkEnd w:id="74"/>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75" w:name="_Toc65746310"/>
      <w:bookmarkStart w:id="76" w:name="_Toc70534621"/>
      <w:r>
        <w:t>6</w:t>
      </w:r>
      <w:r w:rsidR="00D9475D">
        <w:t>.1</w:t>
      </w:r>
      <w:r w:rsidR="00D9475D">
        <w:tab/>
        <w:t xml:space="preserve">Information applicable to </w:t>
      </w:r>
      <w:r w:rsidR="007664B3">
        <w:t>several</w:t>
      </w:r>
      <w:r w:rsidR="00D9475D">
        <w:t xml:space="preserve"> EES APIs</w:t>
      </w:r>
      <w:bookmarkEnd w:id="75"/>
      <w:bookmarkEnd w:id="76"/>
    </w:p>
    <w:p w14:paraId="1E6A26E4" w14:textId="3B100C1A" w:rsidR="00D9475D" w:rsidRPr="00F37749" w:rsidRDefault="00D9475D" w:rsidP="00D9475D">
      <w:pPr>
        <w:rPr>
          <w:i/>
          <w:color w:val="0000FF"/>
        </w:rPr>
      </w:pPr>
      <w:r w:rsidRPr="00F37749">
        <w:rPr>
          <w:i/>
          <w:color w:val="0000FF"/>
        </w:rPr>
        <w:t>.</w:t>
      </w:r>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77" w:name="_Toc70534622"/>
      <w:r w:rsidRPr="00F35F4A">
        <w:t>6.</w:t>
      </w:r>
      <w:r w:rsidR="007F677B">
        <w:t>2</w:t>
      </w:r>
      <w:r w:rsidRPr="00F35F4A">
        <w:tab/>
      </w:r>
      <w:r w:rsidRPr="00F35F4A">
        <w:rPr>
          <w:lang w:val="en-IN"/>
        </w:rPr>
        <w:t>Eees_EECRegistration</w:t>
      </w:r>
      <w:r w:rsidRPr="00F35F4A">
        <w:t xml:space="preserve"> API</w:t>
      </w:r>
      <w:bookmarkEnd w:id="77"/>
    </w:p>
    <w:p w14:paraId="42EDE2C4" w14:textId="50162996" w:rsidR="002F5516" w:rsidRPr="00F35F4A" w:rsidRDefault="002F5516" w:rsidP="002F5516">
      <w:pPr>
        <w:pStyle w:val="Heading3"/>
      </w:pPr>
      <w:bookmarkStart w:id="78" w:name="_Toc28009796"/>
      <w:bookmarkStart w:id="79" w:name="_Toc70534623"/>
      <w:r w:rsidRPr="00F35F4A">
        <w:t>6.</w:t>
      </w:r>
      <w:r w:rsidR="007F677B">
        <w:t>2</w:t>
      </w:r>
      <w:r w:rsidRPr="00F35F4A">
        <w:t>.1</w:t>
      </w:r>
      <w:r w:rsidRPr="00F35F4A">
        <w:tab/>
        <w:t>API URI</w:t>
      </w:r>
      <w:bookmarkEnd w:id="78"/>
      <w:bookmarkEnd w:id="79"/>
    </w:p>
    <w:p w14:paraId="3B215E35" w14:textId="77777777"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6.1.y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80" w:name="_Toc70534624"/>
      <w:r w:rsidRPr="00F35F4A">
        <w:lastRenderedPageBreak/>
        <w:t>6.</w:t>
      </w:r>
      <w:r w:rsidR="00FD0725">
        <w:t>2</w:t>
      </w:r>
      <w:r w:rsidRPr="00F35F4A">
        <w:t>.2</w:t>
      </w:r>
      <w:r w:rsidRPr="00F35F4A">
        <w:tab/>
        <w:t>Resources</w:t>
      </w:r>
      <w:bookmarkEnd w:id="80"/>
    </w:p>
    <w:p w14:paraId="7430DB3F" w14:textId="2AC5A936" w:rsidR="002F5516" w:rsidRPr="00F35F4A" w:rsidRDefault="002F5516" w:rsidP="002F5516">
      <w:pPr>
        <w:pStyle w:val="Heading4"/>
      </w:pPr>
      <w:bookmarkStart w:id="81" w:name="_Toc70534625"/>
      <w:r w:rsidRPr="00F35F4A">
        <w:t>6.</w:t>
      </w:r>
      <w:r w:rsidR="00FD0725">
        <w:t>2</w:t>
      </w:r>
      <w:r w:rsidRPr="00F35F4A">
        <w:t>.2.1</w:t>
      </w:r>
      <w:r w:rsidRPr="00F35F4A">
        <w:tab/>
        <w:t>Overview</w:t>
      </w:r>
      <w:bookmarkEnd w:id="81"/>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0.3pt" o:ole="">
            <v:imagedata r:id="rId11" o:title="" croptop="10541f" cropbottom="-7027f" cropright="-14046f"/>
          </v:shape>
          <o:OLEObject Type="Embed" ProgID="Visio.Drawing.11" ShapeID="_x0000_i1025" DrawAspect="Content" ObjectID="_1681681041"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82" w:name="_Toc70534626"/>
      <w:r w:rsidRPr="00F35F4A">
        <w:t>6.</w:t>
      </w:r>
      <w:r w:rsidR="00FD0725">
        <w:t>2</w:t>
      </w:r>
      <w:r w:rsidRPr="00F35F4A">
        <w:t>.2.2</w:t>
      </w:r>
      <w:r w:rsidRPr="00F35F4A">
        <w:tab/>
        <w:t>Resource: EEC Registrations</w:t>
      </w:r>
      <w:bookmarkEnd w:id="82"/>
    </w:p>
    <w:p w14:paraId="79854AD5" w14:textId="25242D7D" w:rsidR="002F5516" w:rsidRPr="00F35F4A" w:rsidRDefault="002F5516" w:rsidP="002F5516">
      <w:pPr>
        <w:pStyle w:val="Heading5"/>
        <w:rPr>
          <w:lang w:eastAsia="zh-CN"/>
        </w:rPr>
      </w:pPr>
      <w:bookmarkStart w:id="83" w:name="_Toc70534627"/>
      <w:r w:rsidRPr="00F35F4A">
        <w:rPr>
          <w:lang w:eastAsia="zh-CN"/>
        </w:rPr>
        <w:t>6.</w:t>
      </w:r>
      <w:r w:rsidR="00FD0725">
        <w:rPr>
          <w:lang w:eastAsia="zh-CN"/>
        </w:rPr>
        <w:t>2</w:t>
      </w:r>
      <w:r w:rsidRPr="00F35F4A">
        <w:rPr>
          <w:lang w:eastAsia="zh-CN"/>
        </w:rPr>
        <w:t>.2.2.1</w:t>
      </w:r>
      <w:r w:rsidRPr="00F35F4A">
        <w:rPr>
          <w:lang w:eastAsia="zh-CN"/>
        </w:rPr>
        <w:tab/>
        <w:t>Description</w:t>
      </w:r>
      <w:bookmarkEnd w:id="83"/>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84" w:name="_Toc70534628"/>
      <w:r w:rsidRPr="00F35F4A">
        <w:rPr>
          <w:lang w:eastAsia="zh-CN"/>
        </w:rPr>
        <w:t>6.</w:t>
      </w:r>
      <w:r w:rsidR="00FD0725">
        <w:rPr>
          <w:lang w:eastAsia="zh-CN"/>
        </w:rPr>
        <w:t>2</w:t>
      </w:r>
      <w:r w:rsidRPr="00F35F4A">
        <w:rPr>
          <w:lang w:eastAsia="zh-CN"/>
        </w:rPr>
        <w:t>.2.2.2</w:t>
      </w:r>
      <w:r w:rsidRPr="00F35F4A">
        <w:rPr>
          <w:lang w:eastAsia="zh-CN"/>
        </w:rPr>
        <w:tab/>
        <w:t>Resource Definition</w:t>
      </w:r>
      <w:bookmarkEnd w:id="84"/>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85" w:name="_Toc70534629"/>
      <w:r w:rsidRPr="00F35F4A">
        <w:rPr>
          <w:lang w:eastAsia="zh-CN"/>
        </w:rPr>
        <w:lastRenderedPageBreak/>
        <w:t>6.</w:t>
      </w:r>
      <w:r w:rsidR="00FD0725">
        <w:rPr>
          <w:lang w:eastAsia="zh-CN"/>
        </w:rPr>
        <w:t>2</w:t>
      </w:r>
      <w:r w:rsidRPr="00F35F4A">
        <w:rPr>
          <w:lang w:eastAsia="zh-CN"/>
        </w:rPr>
        <w:t>.2.2.3</w:t>
      </w:r>
      <w:r w:rsidRPr="00F35F4A">
        <w:rPr>
          <w:lang w:eastAsia="zh-CN"/>
        </w:rPr>
        <w:tab/>
        <w:t>Resource Standard Methods</w:t>
      </w:r>
      <w:bookmarkEnd w:id="85"/>
    </w:p>
    <w:p w14:paraId="098A0DE9" w14:textId="10E78238" w:rsidR="002F5516" w:rsidRPr="00F35F4A" w:rsidRDefault="002F5516" w:rsidP="002F5516">
      <w:pPr>
        <w:pStyle w:val="Heading6"/>
        <w:rPr>
          <w:lang w:eastAsia="zh-CN"/>
        </w:rPr>
      </w:pPr>
      <w:bookmarkStart w:id="86" w:name="_Toc70534630"/>
      <w:r w:rsidRPr="00F35F4A">
        <w:rPr>
          <w:lang w:eastAsia="zh-CN"/>
        </w:rPr>
        <w:t>6.</w:t>
      </w:r>
      <w:r w:rsidR="00FD0725">
        <w:rPr>
          <w:lang w:eastAsia="zh-CN"/>
        </w:rPr>
        <w:t>2</w:t>
      </w:r>
      <w:r w:rsidRPr="00F35F4A">
        <w:rPr>
          <w:lang w:eastAsia="zh-CN"/>
        </w:rPr>
        <w:t>.2.2.3.1</w:t>
      </w:r>
      <w:r w:rsidRPr="00F35F4A">
        <w:rPr>
          <w:lang w:eastAsia="zh-CN"/>
        </w:rPr>
        <w:tab/>
        <w:t>POST</w:t>
      </w:r>
      <w:bookmarkEnd w:id="86"/>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87" w:name="_Toc70534631"/>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87"/>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88" w:name="_Toc70534632"/>
      <w:r w:rsidRPr="00F35F4A">
        <w:t>6.</w:t>
      </w:r>
      <w:r w:rsidR="00FD0725">
        <w:t>2</w:t>
      </w:r>
      <w:r w:rsidRPr="00F35F4A">
        <w:t>.2.3</w:t>
      </w:r>
      <w:r w:rsidRPr="00F35F4A">
        <w:tab/>
        <w:t>Resource: Individual EEC registration</w:t>
      </w:r>
      <w:bookmarkEnd w:id="88"/>
    </w:p>
    <w:p w14:paraId="2F22CA5B" w14:textId="7B111FA2" w:rsidR="002F5516" w:rsidRPr="00F35F4A" w:rsidRDefault="002F5516" w:rsidP="002F5516">
      <w:pPr>
        <w:pStyle w:val="Heading5"/>
        <w:rPr>
          <w:lang w:eastAsia="zh-CN"/>
        </w:rPr>
      </w:pPr>
      <w:bookmarkStart w:id="89" w:name="_Toc70534633"/>
      <w:r w:rsidRPr="00F35F4A">
        <w:rPr>
          <w:lang w:eastAsia="zh-CN"/>
        </w:rPr>
        <w:t>6.</w:t>
      </w:r>
      <w:r w:rsidR="00FD0725">
        <w:rPr>
          <w:lang w:eastAsia="zh-CN"/>
        </w:rPr>
        <w:t>2</w:t>
      </w:r>
      <w:r w:rsidRPr="00F35F4A">
        <w:rPr>
          <w:lang w:eastAsia="zh-CN"/>
        </w:rPr>
        <w:t>.2.3.1</w:t>
      </w:r>
      <w:r w:rsidRPr="00F35F4A">
        <w:rPr>
          <w:lang w:eastAsia="zh-CN"/>
        </w:rPr>
        <w:tab/>
        <w:t>Description</w:t>
      </w:r>
      <w:bookmarkEnd w:id="89"/>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90" w:name="_Toc70534634"/>
      <w:r w:rsidRPr="00F35F4A">
        <w:rPr>
          <w:lang w:eastAsia="zh-CN"/>
        </w:rPr>
        <w:lastRenderedPageBreak/>
        <w:t>6.</w:t>
      </w:r>
      <w:r w:rsidR="00FD0725">
        <w:rPr>
          <w:lang w:eastAsia="zh-CN"/>
        </w:rPr>
        <w:t>2</w:t>
      </w:r>
      <w:r w:rsidRPr="00F35F4A">
        <w:rPr>
          <w:lang w:eastAsia="zh-CN"/>
        </w:rPr>
        <w:t>.2.3.2</w:t>
      </w:r>
      <w:r w:rsidRPr="00F35F4A">
        <w:rPr>
          <w:lang w:eastAsia="zh-CN"/>
        </w:rPr>
        <w:tab/>
        <w:t>Resource Definition</w:t>
      </w:r>
      <w:bookmarkEnd w:id="90"/>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w:t>
      </w:r>
      <w:proofErr w:type="gramStart"/>
      <w:r w:rsidRPr="00F35F4A">
        <w:rPr>
          <w:b/>
          <w:bCs/>
        </w:rPr>
        <w:t>/{</w:t>
      </w:r>
      <w:proofErr w:type="gramEnd"/>
      <w:r w:rsidRPr="00F35F4A">
        <w:rPr>
          <w:b/>
          <w:bCs/>
        </w:rPr>
        <w:t>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91" w:name="_Toc70534635"/>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91"/>
    </w:p>
    <w:p w14:paraId="437ED4BF" w14:textId="071F6675" w:rsidR="002F5516" w:rsidRPr="00F35F4A" w:rsidRDefault="002F5516" w:rsidP="002F5516">
      <w:pPr>
        <w:pStyle w:val="Heading6"/>
        <w:rPr>
          <w:lang w:eastAsia="zh-CN"/>
        </w:rPr>
      </w:pPr>
      <w:bookmarkStart w:id="92" w:name="_Toc70534636"/>
      <w:r w:rsidRPr="00F35F4A">
        <w:rPr>
          <w:lang w:eastAsia="zh-CN"/>
        </w:rPr>
        <w:t>6.</w:t>
      </w:r>
      <w:r w:rsidR="00FD0725">
        <w:rPr>
          <w:lang w:eastAsia="zh-CN"/>
        </w:rPr>
        <w:t>2</w:t>
      </w:r>
      <w:r w:rsidRPr="00F35F4A">
        <w:rPr>
          <w:lang w:eastAsia="zh-CN"/>
        </w:rPr>
        <w:t>.2.3.3.1</w:t>
      </w:r>
      <w:r w:rsidRPr="00F35F4A">
        <w:rPr>
          <w:lang w:eastAsia="zh-CN"/>
        </w:rPr>
        <w:tab/>
        <w:t>PUT</w:t>
      </w:r>
      <w:bookmarkEnd w:id="92"/>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77777777" w:rsidR="002F5516" w:rsidRPr="00646838" w:rsidRDefault="002F5516" w:rsidP="00034681">
            <w:pPr>
              <w:pStyle w:val="TAL"/>
            </w:pPr>
            <w:r w:rsidRPr="00F35F4A">
              <w:t>An individual EEC registration</w:t>
            </w:r>
            <w:r w:rsidRPr="00646838">
              <w:t xml:space="preserve"> resource updated successfully.</w:t>
            </w:r>
          </w:p>
        </w:tc>
      </w:tr>
      <w:tr w:rsidR="002F5516"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2F5516" w:rsidRPr="00646838" w:rsidRDefault="002F5516" w:rsidP="00034681">
            <w:pPr>
              <w:pStyle w:val="TAN"/>
            </w:pPr>
            <w:r w:rsidRPr="00646838">
              <w:t>NOTE:</w:t>
            </w:r>
            <w:r w:rsidRPr="00646838">
              <w:rPr>
                <w:noProof/>
              </w:rPr>
              <w:tab/>
              <w:t xml:space="preserve">The manadatory </w:t>
            </w:r>
            <w:r w:rsidRPr="00646838">
              <w:t>HTTP error status code for the PUT method listed in Table 5.2.6-1 of 3GPP TS 29.122 [</w:t>
            </w:r>
            <w:r w:rsidR="007F677B">
              <w:t>3</w:t>
            </w:r>
            <w:r w:rsidRPr="00646838">
              <w:t>] also apply.</w:t>
            </w:r>
          </w:p>
        </w:tc>
      </w:tr>
    </w:tbl>
    <w:p w14:paraId="70A4EE37" w14:textId="77777777" w:rsidR="002F5516" w:rsidRPr="00F35F4A" w:rsidRDefault="002F5516" w:rsidP="002F5516"/>
    <w:p w14:paraId="0253B5FC" w14:textId="016D7C03" w:rsidR="002F5516" w:rsidRPr="00F35F4A" w:rsidRDefault="002F5516" w:rsidP="002F5516">
      <w:pPr>
        <w:pStyle w:val="Heading6"/>
        <w:rPr>
          <w:lang w:eastAsia="zh-CN"/>
        </w:rPr>
      </w:pPr>
      <w:bookmarkStart w:id="93" w:name="_Toc70534637"/>
      <w:r w:rsidRPr="00F35F4A">
        <w:rPr>
          <w:lang w:eastAsia="zh-CN"/>
        </w:rPr>
        <w:t>6.</w:t>
      </w:r>
      <w:r w:rsidR="00FD0725">
        <w:rPr>
          <w:lang w:eastAsia="zh-CN"/>
        </w:rPr>
        <w:t>2</w:t>
      </w:r>
      <w:r w:rsidRPr="00F35F4A">
        <w:rPr>
          <w:lang w:eastAsia="zh-CN"/>
        </w:rPr>
        <w:t>.2.3.3.2</w:t>
      </w:r>
      <w:r w:rsidRPr="00F35F4A">
        <w:rPr>
          <w:lang w:eastAsia="zh-CN"/>
        </w:rPr>
        <w:tab/>
        <w:t>DELETE</w:t>
      </w:r>
      <w:bookmarkEnd w:id="93"/>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lastRenderedPageBreak/>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472C2551" w14:textId="77777777" w:rsidR="002F5516" w:rsidRDefault="002F5516" w:rsidP="002F5516"/>
    <w:p w14:paraId="03A0808D" w14:textId="39D5261C" w:rsidR="002F5516" w:rsidRPr="00F35F4A" w:rsidRDefault="002F5516" w:rsidP="002F5516">
      <w:pPr>
        <w:pStyle w:val="Heading5"/>
        <w:rPr>
          <w:lang w:eastAsia="zh-CN"/>
        </w:rPr>
      </w:pPr>
      <w:bookmarkStart w:id="94" w:name="_Toc70534638"/>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94"/>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95" w:name="_Toc70534639"/>
      <w:r w:rsidRPr="00F35F4A">
        <w:t>6.</w:t>
      </w:r>
      <w:r w:rsidR="00FD0725">
        <w:t>2</w:t>
      </w:r>
      <w:r w:rsidRPr="00F35F4A">
        <w:t>.3</w:t>
      </w:r>
      <w:r w:rsidRPr="00F35F4A">
        <w:tab/>
        <w:t>Custom Operations without associated resources</w:t>
      </w:r>
      <w:bookmarkEnd w:id="95"/>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96" w:name="_Toc70534640"/>
      <w:r w:rsidRPr="00F35F4A">
        <w:t>6.</w:t>
      </w:r>
      <w:r w:rsidR="00FD0725">
        <w:t>2</w:t>
      </w:r>
      <w:r w:rsidRPr="00F35F4A">
        <w:t>.4</w:t>
      </w:r>
      <w:r w:rsidRPr="00F35F4A">
        <w:tab/>
        <w:t>Notifications</w:t>
      </w:r>
      <w:bookmarkEnd w:id="96"/>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97" w:name="_Toc70534641"/>
      <w:r w:rsidRPr="00F35F4A">
        <w:t>6.</w:t>
      </w:r>
      <w:r w:rsidR="00FD0725">
        <w:t>2</w:t>
      </w:r>
      <w:r w:rsidRPr="00F35F4A">
        <w:t>.5</w:t>
      </w:r>
      <w:r w:rsidRPr="00F35F4A">
        <w:tab/>
        <w:t>Data Model</w:t>
      </w:r>
      <w:bookmarkEnd w:id="97"/>
    </w:p>
    <w:p w14:paraId="2757701D" w14:textId="3CDBE7CC" w:rsidR="002F5516" w:rsidRPr="00F35F4A" w:rsidRDefault="002F5516" w:rsidP="002F5516">
      <w:pPr>
        <w:pStyle w:val="Heading4"/>
        <w:rPr>
          <w:lang w:eastAsia="zh-CN"/>
        </w:rPr>
      </w:pPr>
      <w:bookmarkStart w:id="98" w:name="_Toc70534642"/>
      <w:r w:rsidRPr="00F35F4A">
        <w:rPr>
          <w:lang w:eastAsia="zh-CN"/>
        </w:rPr>
        <w:t>6.</w:t>
      </w:r>
      <w:r w:rsidR="00FD0725">
        <w:rPr>
          <w:lang w:eastAsia="zh-CN"/>
        </w:rPr>
        <w:t>2</w:t>
      </w:r>
      <w:bookmarkStart w:id="99" w:name="_Toc64278363"/>
      <w:r w:rsidRPr="00F35F4A">
        <w:rPr>
          <w:lang w:eastAsia="zh-CN"/>
        </w:rPr>
        <w:t>.5.1</w:t>
      </w:r>
      <w:r w:rsidRPr="00F35F4A">
        <w:rPr>
          <w:lang w:eastAsia="zh-CN"/>
        </w:rPr>
        <w:tab/>
        <w:t>General</w:t>
      </w:r>
      <w:bookmarkEnd w:id="98"/>
      <w:bookmarkEnd w:id="99"/>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00"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01" w:name="_Toc70534643"/>
      <w:r w:rsidRPr="00F35F4A">
        <w:rPr>
          <w:lang w:eastAsia="zh-CN"/>
        </w:rPr>
        <w:t>6.</w:t>
      </w:r>
      <w:r w:rsidR="00FD0725">
        <w:rPr>
          <w:lang w:eastAsia="zh-CN"/>
        </w:rPr>
        <w:t>2</w:t>
      </w:r>
      <w:r w:rsidRPr="00F35F4A">
        <w:rPr>
          <w:lang w:eastAsia="zh-CN"/>
        </w:rPr>
        <w:t>.5.2</w:t>
      </w:r>
      <w:r w:rsidRPr="00F35F4A">
        <w:rPr>
          <w:lang w:eastAsia="zh-CN"/>
        </w:rPr>
        <w:tab/>
        <w:t>Structured data types</w:t>
      </w:r>
      <w:bookmarkEnd w:id="100"/>
      <w:bookmarkEnd w:id="101"/>
    </w:p>
    <w:p w14:paraId="190E6C4A" w14:textId="669063C0" w:rsidR="002F5516" w:rsidRPr="00F35F4A" w:rsidRDefault="002F5516" w:rsidP="002F5516">
      <w:pPr>
        <w:pStyle w:val="Heading5"/>
        <w:rPr>
          <w:lang w:eastAsia="zh-CN"/>
        </w:rPr>
      </w:pPr>
      <w:bookmarkStart w:id="102" w:name="_Toc64278365"/>
      <w:bookmarkStart w:id="103" w:name="_Toc70534644"/>
      <w:r w:rsidRPr="00F35F4A">
        <w:rPr>
          <w:lang w:eastAsia="zh-CN"/>
        </w:rPr>
        <w:t>6.</w:t>
      </w:r>
      <w:r w:rsidR="00FD0725">
        <w:rPr>
          <w:lang w:eastAsia="zh-CN"/>
        </w:rPr>
        <w:t>2</w:t>
      </w:r>
      <w:r w:rsidRPr="00F35F4A">
        <w:rPr>
          <w:lang w:eastAsia="zh-CN"/>
        </w:rPr>
        <w:t>.5.2.1</w:t>
      </w:r>
      <w:r w:rsidRPr="00F35F4A">
        <w:rPr>
          <w:lang w:eastAsia="zh-CN"/>
        </w:rPr>
        <w:tab/>
        <w:t>Introduction</w:t>
      </w:r>
      <w:bookmarkEnd w:id="102"/>
      <w:bookmarkEnd w:id="103"/>
    </w:p>
    <w:p w14:paraId="595D0575" w14:textId="49136EAA" w:rsidR="002F5516" w:rsidRPr="00F35F4A" w:rsidRDefault="002F5516" w:rsidP="002F5516">
      <w:pPr>
        <w:pStyle w:val="Heading5"/>
        <w:rPr>
          <w:lang w:eastAsia="zh-CN"/>
        </w:rPr>
      </w:pPr>
      <w:bookmarkStart w:id="104" w:name="_Toc64278366"/>
      <w:bookmarkStart w:id="105" w:name="_Toc70534645"/>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04"/>
      <w:proofErr w:type="spellStart"/>
      <w:r w:rsidRPr="00F35F4A">
        <w:t>EecRegistration</w:t>
      </w:r>
      <w:bookmarkEnd w:id="105"/>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2F5516"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2F5516" w:rsidRPr="00646838" w:rsidRDefault="002F5516" w:rsidP="00034681">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2F5516" w:rsidRPr="00646838" w:rsidRDefault="002F5516" w:rsidP="00034681">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2F5516" w:rsidRPr="00646838" w:rsidRDefault="002F5516" w:rsidP="00034681">
            <w:pPr>
              <w:pStyle w:val="TAL"/>
            </w:pPr>
            <w:r w:rsidRPr="00646838">
              <w:t>Represents an expiration time for the registration.</w:t>
            </w:r>
          </w:p>
          <w:p w14:paraId="3E7749D3" w14:textId="77777777" w:rsidR="002F5516" w:rsidRPr="00646838" w:rsidRDefault="002F5516" w:rsidP="00034681">
            <w:pPr>
              <w:pStyle w:val="TAL"/>
            </w:pPr>
          </w:p>
          <w:p w14:paraId="0157F09C" w14:textId="77777777" w:rsidR="002F5516" w:rsidRPr="00646838" w:rsidRDefault="002F5516" w:rsidP="00034681">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2F5516" w:rsidRPr="00646838" w:rsidRDefault="002F5516" w:rsidP="00034681">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2F5516" w:rsidRPr="00646838" w:rsidRDefault="002F5516" w:rsidP="00034681">
            <w:pPr>
              <w:pStyle w:val="TAL"/>
              <w:rPr>
                <w:rFonts w:cs="Arial"/>
                <w:szCs w:val="18"/>
              </w:rPr>
            </w:pPr>
          </w:p>
        </w:tc>
      </w:tr>
      <w:tr w:rsidR="002F5516"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2F5516" w:rsidRPr="00646838" w:rsidRDefault="002F5516" w:rsidP="00034681">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2F5516" w:rsidRPr="00646838" w:rsidRDefault="002F5516" w:rsidP="00034681">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2F5516" w:rsidRPr="00646838" w:rsidRDefault="002F5516" w:rsidP="00034681">
            <w:pPr>
              <w:pStyle w:val="TAL"/>
              <w:rPr>
                <w:rFonts w:cs="Arial"/>
                <w:szCs w:val="18"/>
              </w:rPr>
            </w:pPr>
          </w:p>
        </w:tc>
      </w:tr>
      <w:tr w:rsidR="002F5516"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2F5516" w:rsidRPr="00646838" w:rsidRDefault="002F5516" w:rsidP="00034681">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2F5516" w:rsidRPr="00646838" w:rsidRDefault="002F5516" w:rsidP="00034681">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2F5516" w:rsidRPr="00646838" w:rsidRDefault="002F5516" w:rsidP="00034681">
            <w:pPr>
              <w:pStyle w:val="TAL"/>
              <w:rPr>
                <w:rFonts w:cs="Arial"/>
                <w:szCs w:val="18"/>
              </w:rPr>
            </w:pPr>
          </w:p>
        </w:tc>
      </w:tr>
      <w:tr w:rsidR="002F5516"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2F5516" w:rsidRPr="00646838" w:rsidRDefault="002F5516" w:rsidP="00034681">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2F5516" w:rsidRPr="00646838" w:rsidRDefault="002F5516" w:rsidP="00034681">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2F5516" w:rsidRPr="00646838" w:rsidRDefault="002F5516" w:rsidP="00034681">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2F5516" w:rsidRPr="00646838" w:rsidRDefault="002F5516" w:rsidP="00034681">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lastRenderedPageBreak/>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06" w:name="_Toc70534646"/>
      <w:r w:rsidRPr="00F35F4A">
        <w:rPr>
          <w:lang w:eastAsia="zh-CN"/>
        </w:rPr>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106"/>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77777777" w:rsidR="002F5516" w:rsidRPr="00646838" w:rsidRDefault="002F5516" w:rsidP="00034681">
            <w:pPr>
              <w:pStyle w:val="TAL"/>
            </w:pPr>
            <w:proofErr w:type="spellStart"/>
            <w:r w:rsidRPr="00646838">
              <w:t>expectedAcGeoServiceArea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77777777" w:rsidR="002F5516" w:rsidRPr="00646838" w:rsidRDefault="002F5516" w:rsidP="00034681">
            <w:pPr>
              <w:pStyle w:val="TAL"/>
            </w:pPr>
            <w:proofErr w:type="spellStart"/>
            <w:r w:rsidRPr="00646838">
              <w:t>svcContSupp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77777777" w:rsidR="002F5516" w:rsidRPr="00646838" w:rsidRDefault="002F5516" w:rsidP="00034681">
            <w:pPr>
              <w:pStyle w:val="TAL"/>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47AF6E" w14:textId="77777777" w:rsidR="002F5516" w:rsidRPr="00646838" w:rsidRDefault="002F5516" w:rsidP="00034681">
            <w:pPr>
              <w:pStyle w:val="TAL"/>
            </w:pPr>
            <w:r w:rsidRPr="00646838">
              <w:t>Indicates if service continuity support is required or not for the application.</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07" w:name="_Toc70534647"/>
      <w:r w:rsidRPr="00F35F4A">
        <w:rPr>
          <w:lang w:eastAsia="zh-CN"/>
        </w:rPr>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107"/>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08" w:name="_Toc70534648"/>
      <w:r w:rsidRPr="00F35F4A">
        <w:rPr>
          <w:lang w:eastAsia="zh-CN"/>
        </w:rPr>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108"/>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09" w:name="_Toc70534649"/>
      <w:r w:rsidRPr="00F35F4A">
        <w:lastRenderedPageBreak/>
        <w:t>6.</w:t>
      </w:r>
      <w:r w:rsidR="00FD0725">
        <w:t>2</w:t>
      </w:r>
      <w:r w:rsidRPr="00F35F4A">
        <w:t>.6</w:t>
      </w:r>
      <w:r w:rsidRPr="00F35F4A">
        <w:tab/>
        <w:t>Error Handling</w:t>
      </w:r>
      <w:bookmarkEnd w:id="109"/>
    </w:p>
    <w:p w14:paraId="7790CC7D" w14:textId="77777777" w:rsidR="002F5516" w:rsidRPr="00BB36EB" w:rsidRDefault="002F5516" w:rsidP="002F5516">
      <w:r>
        <w:t>General error handling are described in clause 6.1.</w:t>
      </w:r>
    </w:p>
    <w:p w14:paraId="0901D5D1" w14:textId="221C6C21" w:rsidR="002F5516" w:rsidRPr="00F35F4A" w:rsidRDefault="002F5516" w:rsidP="002F5516">
      <w:pPr>
        <w:pStyle w:val="Heading3"/>
      </w:pPr>
      <w:bookmarkStart w:id="110" w:name="_Toc70534650"/>
      <w:r w:rsidRPr="00F35F4A">
        <w:t>6.</w:t>
      </w:r>
      <w:r w:rsidR="00FD0725">
        <w:t>2</w:t>
      </w:r>
      <w:r w:rsidRPr="00F35F4A">
        <w:t>.7</w:t>
      </w:r>
      <w:r w:rsidRPr="00F35F4A">
        <w:tab/>
        <w:t>Feature negotiation</w:t>
      </w:r>
      <w:bookmarkEnd w:id="110"/>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11" w:name="_Toc70534651"/>
      <w:r>
        <w:t>6</w:t>
      </w:r>
      <w:r w:rsidR="00D71F3E">
        <w:t>.3</w:t>
      </w:r>
      <w:r>
        <w:tab/>
      </w:r>
      <w:proofErr w:type="spellStart"/>
      <w:r w:rsidRPr="00931880">
        <w:t>Eees_EASDiscovery</w:t>
      </w:r>
      <w:proofErr w:type="spellEnd"/>
      <w:r>
        <w:t xml:space="preserve"> API</w:t>
      </w:r>
      <w:bookmarkEnd w:id="111"/>
    </w:p>
    <w:p w14:paraId="3A2B6C48" w14:textId="74A5A6BD" w:rsidR="007F677B" w:rsidRDefault="007F677B" w:rsidP="007F677B">
      <w:pPr>
        <w:pStyle w:val="Heading3"/>
      </w:pPr>
      <w:bookmarkStart w:id="112" w:name="_Toc64278338"/>
      <w:bookmarkStart w:id="113" w:name="_Toc70534652"/>
      <w:r>
        <w:t>6</w:t>
      </w:r>
      <w:r w:rsidR="00D71F3E">
        <w:t>.3</w:t>
      </w:r>
      <w:r>
        <w:t>.1</w:t>
      </w:r>
      <w:r>
        <w:tab/>
        <w:t>API URI</w:t>
      </w:r>
      <w:bookmarkEnd w:id="112"/>
      <w:bookmarkEnd w:id="113"/>
    </w:p>
    <w:p w14:paraId="2EE5CA6B" w14:textId="77777777" w:rsidR="007F677B" w:rsidRDefault="007F677B" w:rsidP="007F677B">
      <w:pPr>
        <w:rPr>
          <w:lang w:eastAsia="zh-CN"/>
        </w:rPr>
      </w:pPr>
      <w:r>
        <w:rPr>
          <w:lang w:eastAsia="zh-CN"/>
        </w:rPr>
        <w:t>The request URI used in each HTTP request from the EEC towards the EES shall have the structure as defined in clause 6.1.y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114" w:name="_Toc64278339"/>
      <w:bookmarkStart w:id="115" w:name="_Toc70534653"/>
      <w:r>
        <w:t>6</w:t>
      </w:r>
      <w:r w:rsidR="00D71F3E">
        <w:t>.3</w:t>
      </w:r>
      <w:r>
        <w:t>.2</w:t>
      </w:r>
      <w:r>
        <w:tab/>
        <w:t>Resources</w:t>
      </w:r>
      <w:bookmarkEnd w:id="114"/>
      <w:bookmarkEnd w:id="115"/>
    </w:p>
    <w:p w14:paraId="23F25307" w14:textId="5138E2BC" w:rsidR="007F677B" w:rsidRPr="00F35F4A" w:rsidRDefault="007F677B" w:rsidP="007F677B">
      <w:pPr>
        <w:pStyle w:val="Heading4"/>
      </w:pPr>
      <w:bookmarkStart w:id="116" w:name="_Toc70534654"/>
      <w:bookmarkStart w:id="117" w:name="_Toc64278351"/>
      <w:r w:rsidRPr="00F35F4A">
        <w:t>6</w:t>
      </w:r>
      <w:r w:rsidR="00D71F3E">
        <w:t>.3</w:t>
      </w:r>
      <w:r w:rsidRPr="00F35F4A">
        <w:t>.2.1</w:t>
      </w:r>
      <w:r w:rsidRPr="00F35F4A">
        <w:tab/>
        <w:t>Overview</w:t>
      </w:r>
      <w:bookmarkEnd w:id="116"/>
    </w:p>
    <w:p w14:paraId="2267EBAB" w14:textId="77777777" w:rsidR="007F677B" w:rsidRPr="00F35F4A" w:rsidRDefault="007F677B" w:rsidP="007F677B">
      <w:pPr>
        <w:pStyle w:val="TH"/>
      </w:pPr>
      <w:r w:rsidRPr="00F35F4A">
        <w:object w:dxaOrig="7168" w:dyaOrig="4643" w14:anchorId="5FDAF9BA">
          <v:shape id="_x0000_i1026" type="#_x0000_t75" style="width:318.55pt;height:202.4pt" o:ole="">
            <v:imagedata r:id="rId13" o:title="" croptop="3107f" cropbottom="-15854f" cropright="-14046f"/>
          </v:shape>
          <o:OLEObject Type="Embed" ProgID="Visio.Drawing.11" ShapeID="_x0000_i1026" DrawAspect="Content" ObjectID="_1681681042"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7777777" w:rsidR="007F677B" w:rsidRPr="00E17A7A" w:rsidRDefault="007F677B" w:rsidP="00034681">
            <w:pPr>
              <w:pStyle w:val="TAL"/>
              <w:rPr>
                <w:lang w:eastAsia="zh-CN"/>
              </w:rPr>
            </w:pPr>
            <w:r>
              <w:rPr>
                <w:rFonts w:hint="eastAsia"/>
                <w:lang w:eastAsia="zh-CN"/>
              </w:rPr>
              <w:t>Discovery</w:t>
            </w:r>
          </w:p>
        </w:tc>
        <w:tc>
          <w:tcPr>
            <w:tcW w:w="1585" w:type="pct"/>
            <w:tcBorders>
              <w:left w:val="single" w:sz="4" w:space="0" w:color="auto"/>
              <w:right w:val="single" w:sz="4" w:space="0" w:color="auto"/>
            </w:tcBorders>
          </w:tcPr>
          <w:p w14:paraId="5620CCE2" w14:textId="77777777" w:rsidR="007F677B" w:rsidRPr="00E17A7A" w:rsidRDefault="007F677B" w:rsidP="00034681">
            <w:pPr>
              <w:pStyle w:val="TAL"/>
              <w:rPr>
                <w:lang w:eastAsia="zh-CN"/>
              </w:rPr>
            </w:pPr>
            <w:r>
              <w:rPr>
                <w:rFonts w:hint="eastAsia"/>
                <w:lang w:eastAsia="zh-CN"/>
              </w:rPr>
              <w:t>/</w:t>
            </w:r>
            <w:r>
              <w:rPr>
                <w:lang w:eastAsia="zh-CN"/>
              </w:rPr>
              <w:t>discovery</w:t>
            </w:r>
          </w:p>
        </w:tc>
        <w:tc>
          <w:tcPr>
            <w:tcW w:w="636" w:type="pct"/>
            <w:tcBorders>
              <w:top w:val="single" w:sz="4" w:space="0" w:color="auto"/>
              <w:left w:val="single" w:sz="4" w:space="0" w:color="auto"/>
              <w:bottom w:val="single" w:sz="4" w:space="0" w:color="auto"/>
              <w:right w:val="single" w:sz="4" w:space="0" w:color="auto"/>
            </w:tcBorders>
          </w:tcPr>
          <w:p w14:paraId="4360D3F1" w14:textId="77777777" w:rsidR="007F677B" w:rsidRDefault="007F677B" w:rsidP="00034681">
            <w:pPr>
              <w:pStyle w:val="TAL"/>
              <w:rPr>
                <w:lang w:eastAsia="zh-CN"/>
              </w:rPr>
            </w:pPr>
            <w:r>
              <w:rPr>
                <w:lang w:eastAsia="zh-CN"/>
              </w:rPr>
              <w:t>discovery</w:t>
            </w:r>
          </w:p>
          <w:p w14:paraId="74AF9638" w14:textId="77777777" w:rsidR="007F677B" w:rsidRPr="00E17A7A" w:rsidRDefault="007F677B" w:rsidP="00034681">
            <w:pPr>
              <w:pStyle w:val="TAL"/>
              <w:rPr>
                <w:lang w:eastAsia="zh-CN"/>
              </w:rPr>
            </w:pPr>
            <w:r>
              <w:rPr>
                <w:lang w:eastAsia="zh-CN"/>
              </w:rPr>
              <w:t>(POST)</w:t>
            </w:r>
          </w:p>
        </w:tc>
        <w:tc>
          <w:tcPr>
            <w:tcW w:w="1510" w:type="pct"/>
            <w:tcBorders>
              <w:top w:val="single" w:sz="4" w:space="0" w:color="auto"/>
              <w:left w:val="single" w:sz="4" w:space="0" w:color="auto"/>
              <w:bottom w:val="single" w:sz="4" w:space="0" w:color="auto"/>
              <w:right w:val="single" w:sz="4" w:space="0" w:color="auto"/>
            </w:tcBorders>
          </w:tcPr>
          <w:p w14:paraId="0F22E21A" w14:textId="77777777" w:rsidR="007F677B" w:rsidRDefault="007F677B" w:rsidP="00034681">
            <w:pPr>
              <w:pStyle w:val="TAL"/>
              <w:rPr>
                <w:lang w:eastAsia="zh-CN"/>
              </w:rPr>
            </w:pPr>
            <w:r>
              <w:rPr>
                <w:rFonts w:hint="eastAsia"/>
                <w:lang w:eastAsia="zh-CN"/>
              </w:rPr>
              <w:t>D</w:t>
            </w:r>
            <w:r>
              <w:rPr>
                <w:lang w:eastAsia="zh-CN"/>
              </w:rPr>
              <w:t>iscovers the EAS information.</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18" w:name="_Toc70534655"/>
      <w:r w:rsidRPr="00F35F4A">
        <w:t>6</w:t>
      </w:r>
      <w:r w:rsidR="00D71F3E">
        <w:t>.3</w:t>
      </w:r>
      <w:r w:rsidRPr="00F35F4A">
        <w:t>.2.2</w:t>
      </w:r>
      <w:r w:rsidRPr="00F35F4A">
        <w:tab/>
        <w:t xml:space="preserve">Resource: </w:t>
      </w:r>
      <w:r>
        <w:t>EAS Discovery Subscriptions</w:t>
      </w:r>
      <w:bookmarkEnd w:id="118"/>
    </w:p>
    <w:p w14:paraId="26F2A9E6" w14:textId="06AC3D2F" w:rsidR="007F677B" w:rsidRPr="00F35F4A" w:rsidRDefault="007F677B" w:rsidP="007F677B">
      <w:pPr>
        <w:pStyle w:val="Heading5"/>
        <w:rPr>
          <w:lang w:eastAsia="zh-CN"/>
        </w:rPr>
      </w:pPr>
      <w:bookmarkStart w:id="119" w:name="_Toc70534656"/>
      <w:r w:rsidRPr="00F35F4A">
        <w:rPr>
          <w:lang w:eastAsia="zh-CN"/>
        </w:rPr>
        <w:t>6</w:t>
      </w:r>
      <w:r w:rsidR="00D71F3E">
        <w:rPr>
          <w:lang w:eastAsia="zh-CN"/>
        </w:rPr>
        <w:t>.3</w:t>
      </w:r>
      <w:r w:rsidRPr="00F35F4A">
        <w:rPr>
          <w:lang w:eastAsia="zh-CN"/>
        </w:rPr>
        <w:t>.2.2.1</w:t>
      </w:r>
      <w:r w:rsidRPr="00F35F4A">
        <w:rPr>
          <w:lang w:eastAsia="zh-CN"/>
        </w:rPr>
        <w:tab/>
        <w:t>Description</w:t>
      </w:r>
      <w:bookmarkEnd w:id="119"/>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20" w:name="_Toc70534657"/>
      <w:r w:rsidRPr="00F35F4A">
        <w:rPr>
          <w:lang w:eastAsia="zh-CN"/>
        </w:rPr>
        <w:t>6</w:t>
      </w:r>
      <w:r w:rsidR="00D71F3E">
        <w:rPr>
          <w:lang w:eastAsia="zh-CN"/>
        </w:rPr>
        <w:t>.3</w:t>
      </w:r>
      <w:r w:rsidRPr="00F35F4A">
        <w:rPr>
          <w:lang w:eastAsia="zh-CN"/>
        </w:rPr>
        <w:t>.2.2.2</w:t>
      </w:r>
      <w:r w:rsidRPr="00F35F4A">
        <w:rPr>
          <w:lang w:eastAsia="zh-CN"/>
        </w:rPr>
        <w:tab/>
        <w:t>Resource Definition</w:t>
      </w:r>
      <w:bookmarkEnd w:id="120"/>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21" w:name="_Toc70534658"/>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21"/>
    </w:p>
    <w:p w14:paraId="6C384AF8" w14:textId="7A189155" w:rsidR="007F677B" w:rsidRPr="00F35F4A" w:rsidRDefault="007F677B" w:rsidP="007F677B">
      <w:pPr>
        <w:pStyle w:val="Heading6"/>
        <w:rPr>
          <w:lang w:eastAsia="zh-CN"/>
        </w:rPr>
      </w:pPr>
      <w:bookmarkStart w:id="122" w:name="_Toc70534659"/>
      <w:r w:rsidRPr="00F35F4A">
        <w:rPr>
          <w:lang w:eastAsia="zh-CN"/>
        </w:rPr>
        <w:t>6</w:t>
      </w:r>
      <w:r w:rsidR="00D71F3E">
        <w:rPr>
          <w:lang w:eastAsia="zh-CN"/>
        </w:rPr>
        <w:t>.3</w:t>
      </w:r>
      <w:r w:rsidRPr="00F35F4A">
        <w:rPr>
          <w:lang w:eastAsia="zh-CN"/>
        </w:rPr>
        <w:t>.2.2.3.1</w:t>
      </w:r>
      <w:r w:rsidRPr="00F35F4A">
        <w:rPr>
          <w:lang w:eastAsia="zh-CN"/>
        </w:rPr>
        <w:tab/>
        <w:t>POST</w:t>
      </w:r>
      <w:bookmarkEnd w:id="122"/>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lastRenderedPageBreak/>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23" w:name="_Toc70534660"/>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23"/>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24" w:name="_Toc70534661"/>
      <w:r w:rsidRPr="00F35F4A">
        <w:t>6</w:t>
      </w:r>
      <w:r w:rsidR="00D71F3E">
        <w:t>.3</w:t>
      </w:r>
      <w:r w:rsidRPr="00F35F4A">
        <w:t>.2.3</w:t>
      </w:r>
      <w:r w:rsidRPr="00F35F4A">
        <w:tab/>
        <w:t xml:space="preserve">Resource: Individual </w:t>
      </w:r>
      <w:r>
        <w:t>EAS Discovery Subscription</w:t>
      </w:r>
      <w:bookmarkEnd w:id="124"/>
    </w:p>
    <w:p w14:paraId="649FE114" w14:textId="2084F222" w:rsidR="007F677B" w:rsidRPr="00F35F4A" w:rsidRDefault="007F677B" w:rsidP="007F677B">
      <w:pPr>
        <w:pStyle w:val="Heading5"/>
        <w:rPr>
          <w:lang w:eastAsia="zh-CN"/>
        </w:rPr>
      </w:pPr>
      <w:bookmarkStart w:id="125" w:name="_Toc70534662"/>
      <w:r w:rsidRPr="00F35F4A">
        <w:rPr>
          <w:lang w:eastAsia="zh-CN"/>
        </w:rPr>
        <w:t>6</w:t>
      </w:r>
      <w:r w:rsidR="00D71F3E">
        <w:rPr>
          <w:lang w:eastAsia="zh-CN"/>
        </w:rPr>
        <w:t>.3</w:t>
      </w:r>
      <w:r w:rsidRPr="00F35F4A">
        <w:rPr>
          <w:lang w:eastAsia="zh-CN"/>
        </w:rPr>
        <w:t>.2.3.1</w:t>
      </w:r>
      <w:r w:rsidRPr="00F35F4A">
        <w:rPr>
          <w:lang w:eastAsia="zh-CN"/>
        </w:rPr>
        <w:tab/>
        <w:t>Description</w:t>
      </w:r>
      <w:bookmarkEnd w:id="125"/>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26" w:name="_Toc70534663"/>
      <w:r w:rsidRPr="00F35F4A">
        <w:rPr>
          <w:lang w:eastAsia="zh-CN"/>
        </w:rPr>
        <w:t>6</w:t>
      </w:r>
      <w:r w:rsidR="00D71F3E">
        <w:rPr>
          <w:lang w:eastAsia="zh-CN"/>
        </w:rPr>
        <w:t>.3</w:t>
      </w:r>
      <w:r w:rsidRPr="00F35F4A">
        <w:rPr>
          <w:lang w:eastAsia="zh-CN"/>
        </w:rPr>
        <w:t>.2.3.2</w:t>
      </w:r>
      <w:r w:rsidRPr="00F35F4A">
        <w:rPr>
          <w:lang w:eastAsia="zh-CN"/>
        </w:rPr>
        <w:tab/>
        <w:t>Resource Definition</w:t>
      </w:r>
      <w:bookmarkEnd w:id="126"/>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27" w:name="_Toc70534664"/>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27"/>
    </w:p>
    <w:p w14:paraId="0441DDA1" w14:textId="44728242" w:rsidR="007F677B" w:rsidRPr="00F35F4A" w:rsidRDefault="007F677B" w:rsidP="007F677B">
      <w:pPr>
        <w:pStyle w:val="Heading6"/>
        <w:rPr>
          <w:lang w:eastAsia="zh-CN"/>
        </w:rPr>
      </w:pPr>
      <w:bookmarkStart w:id="128" w:name="_Toc70534665"/>
      <w:r w:rsidRPr="00F35F4A">
        <w:rPr>
          <w:lang w:eastAsia="zh-CN"/>
        </w:rPr>
        <w:t>6</w:t>
      </w:r>
      <w:r w:rsidR="00D71F3E">
        <w:rPr>
          <w:lang w:eastAsia="zh-CN"/>
        </w:rPr>
        <w:t>.3</w:t>
      </w:r>
      <w:r w:rsidRPr="00F35F4A">
        <w:rPr>
          <w:lang w:eastAsia="zh-CN"/>
        </w:rPr>
        <w:t>.2.3.3.1</w:t>
      </w:r>
      <w:r w:rsidRPr="00F35F4A">
        <w:rPr>
          <w:lang w:eastAsia="zh-CN"/>
        </w:rPr>
        <w:tab/>
        <w:t>PUT</w:t>
      </w:r>
      <w:bookmarkEnd w:id="128"/>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77777777" w:rsidR="007F677B" w:rsidRPr="00E17A7A" w:rsidRDefault="007F677B" w:rsidP="00034681">
            <w:pPr>
              <w:pStyle w:val="TAL"/>
            </w:pPr>
            <w:r w:rsidRPr="00E17A7A">
              <w:t>An individual EAS discovery subscription resource updated successfully.</w:t>
            </w:r>
          </w:p>
        </w:tc>
      </w:tr>
      <w:tr w:rsidR="007F677B"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7F677B" w:rsidRPr="00E17A7A" w:rsidRDefault="007F677B" w:rsidP="00034681">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77777777" w:rsidR="007F677B" w:rsidRDefault="007F677B" w:rsidP="007F677B">
      <w:pPr>
        <w:rPr>
          <w:lang w:eastAsia="zh-CN"/>
        </w:rPr>
      </w:pPr>
    </w:p>
    <w:p w14:paraId="79DCF66A" w14:textId="0D428573" w:rsidR="007F677B" w:rsidRPr="00F35F4A" w:rsidRDefault="007F677B" w:rsidP="007F677B">
      <w:pPr>
        <w:pStyle w:val="Heading6"/>
        <w:rPr>
          <w:lang w:eastAsia="zh-CN"/>
        </w:rPr>
      </w:pPr>
      <w:bookmarkStart w:id="129" w:name="_Toc70534666"/>
      <w:r w:rsidRPr="00F35F4A">
        <w:rPr>
          <w:lang w:eastAsia="zh-CN"/>
        </w:rPr>
        <w:t>6</w:t>
      </w:r>
      <w:r w:rsidR="00D71F3E">
        <w:rPr>
          <w:lang w:eastAsia="zh-CN"/>
        </w:rPr>
        <w:t>.3</w:t>
      </w:r>
      <w:r w:rsidRPr="00F35F4A">
        <w:rPr>
          <w:lang w:eastAsia="zh-CN"/>
        </w:rPr>
        <w:t>.2.3.3.2</w:t>
      </w:r>
      <w:r w:rsidRPr="00F35F4A">
        <w:rPr>
          <w:lang w:eastAsia="zh-CN"/>
        </w:rPr>
        <w:tab/>
        <w:t>DELETE</w:t>
      </w:r>
      <w:bookmarkEnd w:id="129"/>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7777777" w:rsidR="007F677B" w:rsidRPr="00E17A7A" w:rsidRDefault="007F677B" w:rsidP="00034681">
            <w:pPr>
              <w:pStyle w:val="TAL"/>
            </w:pPr>
            <w:r w:rsidRPr="00E17A7A">
              <w:t xml:space="preserve">An individual </w:t>
            </w:r>
            <w:proofErr w:type="spellStart"/>
            <w:r w:rsidRPr="00E17A7A">
              <w:t>individual</w:t>
            </w:r>
            <w:proofErr w:type="spellEnd"/>
            <w:r w:rsidRPr="00E17A7A">
              <w:t xml:space="preserve"> EAS discovery subscription resource deleted successfully.</w:t>
            </w:r>
          </w:p>
        </w:tc>
      </w:tr>
      <w:tr w:rsidR="007F677B"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7F677B" w:rsidRPr="00E17A7A" w:rsidRDefault="007F677B" w:rsidP="00034681">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7777777" w:rsidR="007F677B" w:rsidRPr="00F35F4A" w:rsidRDefault="007F677B" w:rsidP="007F677B"/>
    <w:p w14:paraId="3B41B5BA" w14:textId="266E791C" w:rsidR="007F677B" w:rsidRPr="00F35F4A" w:rsidRDefault="007F677B" w:rsidP="007F677B">
      <w:pPr>
        <w:pStyle w:val="Heading5"/>
        <w:rPr>
          <w:lang w:eastAsia="zh-CN"/>
        </w:rPr>
      </w:pPr>
      <w:bookmarkStart w:id="130" w:name="_Toc70534667"/>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30"/>
    </w:p>
    <w:p w14:paraId="62E56E6B" w14:textId="77777777" w:rsidR="007F677B" w:rsidRPr="008B7371" w:rsidRDefault="007F677B" w:rsidP="007F677B">
      <w:r>
        <w:t>None.</w:t>
      </w:r>
    </w:p>
    <w:p w14:paraId="16C9F483" w14:textId="66323616" w:rsidR="007F677B" w:rsidRDefault="007F677B" w:rsidP="007F677B">
      <w:pPr>
        <w:pStyle w:val="Heading3"/>
      </w:pPr>
      <w:bookmarkStart w:id="131" w:name="_Toc70534668"/>
      <w:r>
        <w:t>6</w:t>
      </w:r>
      <w:r w:rsidR="00D71F3E">
        <w:t>.3</w:t>
      </w:r>
      <w:r>
        <w:t>.3</w:t>
      </w:r>
      <w:r>
        <w:tab/>
        <w:t>Custom operations without associated resources</w:t>
      </w:r>
      <w:bookmarkEnd w:id="117"/>
      <w:bookmarkEnd w:id="131"/>
    </w:p>
    <w:p w14:paraId="5CB5FFCF" w14:textId="7885E692" w:rsidR="007F677B" w:rsidRPr="0006789C" w:rsidRDefault="007F677B" w:rsidP="007F677B">
      <w:pPr>
        <w:pStyle w:val="Heading4"/>
      </w:pPr>
      <w:bookmarkStart w:id="132" w:name="_Toc11247823"/>
      <w:bookmarkStart w:id="133" w:name="_Toc27044967"/>
      <w:bookmarkStart w:id="134" w:name="_Toc36034009"/>
      <w:bookmarkStart w:id="135" w:name="_Toc45132156"/>
      <w:bookmarkStart w:id="136" w:name="_Toc49776441"/>
      <w:bookmarkStart w:id="137" w:name="_Toc51747361"/>
      <w:bookmarkStart w:id="138" w:name="_Toc66360937"/>
      <w:bookmarkStart w:id="139" w:name="_Toc68105442"/>
      <w:bookmarkStart w:id="140" w:name="_Toc70534669"/>
      <w:bookmarkStart w:id="141" w:name="_Toc64278357"/>
      <w:r w:rsidRPr="00E3484F">
        <w:t>6</w:t>
      </w:r>
      <w:r w:rsidR="00D71F3E">
        <w:t>.3</w:t>
      </w:r>
      <w:r w:rsidRPr="0006789C">
        <w:t>.3.1</w:t>
      </w:r>
      <w:r w:rsidRPr="0006789C">
        <w:tab/>
        <w:t>Overview</w:t>
      </w:r>
      <w:bookmarkEnd w:id="132"/>
      <w:bookmarkEnd w:id="133"/>
      <w:bookmarkEnd w:id="134"/>
      <w:bookmarkEnd w:id="135"/>
      <w:bookmarkEnd w:id="136"/>
      <w:bookmarkEnd w:id="137"/>
      <w:bookmarkEnd w:id="138"/>
      <w:bookmarkEnd w:id="139"/>
      <w:bookmarkEnd w:id="140"/>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42" w:name="_Toc70534670"/>
      <w:r>
        <w:t>6</w:t>
      </w:r>
      <w:r w:rsidR="00D71F3E">
        <w:t>.3</w:t>
      </w:r>
      <w:r>
        <w:t>.4</w:t>
      </w:r>
      <w:r>
        <w:tab/>
        <w:t>Notifications</w:t>
      </w:r>
      <w:bookmarkEnd w:id="141"/>
      <w:bookmarkEnd w:id="142"/>
    </w:p>
    <w:p w14:paraId="0E27932F" w14:textId="77777777" w:rsidR="007F677B" w:rsidRPr="0049012E" w:rsidRDefault="007F677B" w:rsidP="007F677B">
      <w:bookmarkStart w:id="143" w:name="_Toc64278362"/>
      <w:r>
        <w:t>Editor’s note:</w:t>
      </w:r>
      <w:r>
        <w:tab/>
        <w:t>The definition of notifications is FFS.</w:t>
      </w:r>
    </w:p>
    <w:p w14:paraId="1F4633CA" w14:textId="0A29EF03" w:rsidR="007F677B" w:rsidRDefault="007F677B" w:rsidP="007F677B">
      <w:pPr>
        <w:pStyle w:val="Heading3"/>
      </w:pPr>
      <w:bookmarkStart w:id="144" w:name="_Toc70534671"/>
      <w:r>
        <w:t>6</w:t>
      </w:r>
      <w:r w:rsidR="00D71F3E">
        <w:t>.3</w:t>
      </w:r>
      <w:r>
        <w:t>.5</w:t>
      </w:r>
      <w:r>
        <w:tab/>
        <w:t>Data Model</w:t>
      </w:r>
      <w:bookmarkEnd w:id="143"/>
      <w:bookmarkEnd w:id="144"/>
    </w:p>
    <w:p w14:paraId="633D8B52" w14:textId="3BE19CF5" w:rsidR="007F677B" w:rsidRPr="00F35F4A" w:rsidRDefault="007F677B" w:rsidP="007F677B">
      <w:pPr>
        <w:pStyle w:val="Heading4"/>
        <w:rPr>
          <w:lang w:eastAsia="zh-CN"/>
        </w:rPr>
      </w:pPr>
      <w:bookmarkStart w:id="145" w:name="_Toc70534672"/>
      <w:r w:rsidRPr="00F35F4A">
        <w:rPr>
          <w:lang w:eastAsia="zh-CN"/>
        </w:rPr>
        <w:t>6</w:t>
      </w:r>
      <w:r w:rsidR="00D71F3E">
        <w:rPr>
          <w:lang w:eastAsia="zh-CN"/>
        </w:rPr>
        <w:t>.3</w:t>
      </w:r>
      <w:r w:rsidRPr="00F35F4A">
        <w:rPr>
          <w:lang w:eastAsia="zh-CN"/>
        </w:rPr>
        <w:t>.5.1</w:t>
      </w:r>
      <w:r w:rsidRPr="00F35F4A">
        <w:rPr>
          <w:lang w:eastAsia="zh-CN"/>
        </w:rPr>
        <w:tab/>
        <w:t>General</w:t>
      </w:r>
      <w:bookmarkEnd w:id="145"/>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31BBB8CA" w:rsidR="007F677B" w:rsidRPr="00E17A7A" w:rsidRDefault="007F677B" w:rsidP="00034681">
            <w:pPr>
              <w:pStyle w:val="TAL"/>
            </w:pPr>
            <w:r w:rsidRPr="00E17A7A">
              <w:rPr>
                <w:lang w:eastAsia="zh-CN"/>
              </w:rPr>
              <w:t>6</w:t>
            </w:r>
            <w:r w:rsidR="00D71F3E">
              <w:rPr>
                <w:lang w:eastAsia="zh-CN"/>
              </w:rPr>
              <w:t>.3</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7F677B"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77777777" w:rsidR="007F677B" w:rsidRPr="00E17A7A" w:rsidRDefault="007F677B" w:rsidP="00034681">
            <w:pPr>
              <w:pStyle w:val="TAL"/>
              <w:rPr>
                <w:lang w:eastAsia="zh-CN"/>
              </w:rPr>
            </w:pPr>
          </w:p>
        </w:tc>
        <w:tc>
          <w:tcPr>
            <w:tcW w:w="2808" w:type="dxa"/>
            <w:tcBorders>
              <w:top w:val="single" w:sz="4" w:space="0" w:color="auto"/>
              <w:left w:val="single" w:sz="4" w:space="0" w:color="auto"/>
              <w:bottom w:val="single" w:sz="4" w:space="0" w:color="auto"/>
              <w:right w:val="single" w:sz="4" w:space="0" w:color="auto"/>
            </w:tcBorders>
          </w:tcPr>
          <w:p w14:paraId="457A0BC4" w14:textId="77777777" w:rsidR="007F677B" w:rsidRPr="00E17A7A" w:rsidRDefault="007F677B" w:rsidP="00034681">
            <w:pPr>
              <w:pStyle w:val="TAL"/>
              <w:rPr>
                <w:noProof/>
              </w:rPr>
            </w:pP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7F677B" w:rsidRPr="00E17A7A" w:rsidRDefault="007F677B"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7F677B" w:rsidRPr="00E17A7A" w:rsidRDefault="007F677B" w:rsidP="00034681">
            <w:pPr>
              <w:pStyle w:val="TAL"/>
              <w:rPr>
                <w:rFonts w:cs="Arial"/>
                <w:szCs w:val="18"/>
              </w:rPr>
            </w:pPr>
          </w:p>
        </w:tc>
      </w:tr>
      <w:tr w:rsidR="007F677B"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77777777" w:rsidR="007F677B" w:rsidRPr="00E17A7A" w:rsidRDefault="007F677B" w:rsidP="00034681">
            <w:pPr>
              <w:pStyle w:val="TAL"/>
              <w:rPr>
                <w:lang w:eastAsia="zh-CN"/>
              </w:rPr>
            </w:pPr>
          </w:p>
        </w:tc>
        <w:tc>
          <w:tcPr>
            <w:tcW w:w="2808" w:type="dxa"/>
            <w:tcBorders>
              <w:top w:val="single" w:sz="4" w:space="0" w:color="auto"/>
              <w:left w:val="single" w:sz="4" w:space="0" w:color="auto"/>
              <w:bottom w:val="single" w:sz="4" w:space="0" w:color="auto"/>
              <w:right w:val="single" w:sz="4" w:space="0" w:color="auto"/>
            </w:tcBorders>
          </w:tcPr>
          <w:p w14:paraId="3681EE4D" w14:textId="77777777" w:rsidR="007F677B" w:rsidRPr="00E17A7A" w:rsidRDefault="007F677B" w:rsidP="00034681">
            <w:pPr>
              <w:pStyle w:val="TAL"/>
            </w:pP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7F677B" w:rsidRPr="00E17A7A" w:rsidRDefault="007F677B"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7F677B" w:rsidRPr="00E17A7A" w:rsidRDefault="007F677B" w:rsidP="00034681">
            <w:pPr>
              <w:pStyle w:val="TAL"/>
              <w:rPr>
                <w:rFonts w:cs="Arial"/>
                <w:szCs w:val="18"/>
              </w:rPr>
            </w:pPr>
          </w:p>
        </w:tc>
      </w:tr>
      <w:tr w:rsidR="007F677B"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77777777" w:rsidR="007F677B" w:rsidRPr="00E17A7A" w:rsidRDefault="007F677B" w:rsidP="00034681">
            <w:pPr>
              <w:pStyle w:val="TAL"/>
              <w:rPr>
                <w:lang w:eastAsia="zh-CN"/>
              </w:rPr>
            </w:pPr>
          </w:p>
        </w:tc>
        <w:tc>
          <w:tcPr>
            <w:tcW w:w="2808" w:type="dxa"/>
            <w:tcBorders>
              <w:top w:val="single" w:sz="4" w:space="0" w:color="auto"/>
              <w:left w:val="single" w:sz="4" w:space="0" w:color="auto"/>
              <w:bottom w:val="single" w:sz="4" w:space="0" w:color="auto"/>
              <w:right w:val="single" w:sz="4" w:space="0" w:color="auto"/>
            </w:tcBorders>
          </w:tcPr>
          <w:p w14:paraId="372B3AF4" w14:textId="77777777" w:rsidR="007F677B" w:rsidRPr="00E17A7A" w:rsidRDefault="007F677B" w:rsidP="00034681">
            <w:pPr>
              <w:pStyle w:val="TAL"/>
              <w:rPr>
                <w:noProof/>
                <w:lang w:val="en-US" w:eastAsia="zh-CN"/>
              </w:rPr>
            </w:pP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7F677B" w:rsidRPr="00E17A7A" w:rsidRDefault="007F677B"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7F677B" w:rsidRPr="00E17A7A" w:rsidRDefault="007F677B" w:rsidP="00034681">
            <w:pPr>
              <w:pStyle w:val="TAL"/>
              <w:rPr>
                <w:rFonts w:cs="Arial"/>
                <w:szCs w:val="18"/>
              </w:rPr>
            </w:pPr>
          </w:p>
        </w:tc>
      </w:tr>
      <w:tr w:rsidR="007F677B"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77777777" w:rsidR="007F677B" w:rsidRPr="00E17A7A" w:rsidRDefault="007F677B" w:rsidP="00034681">
            <w:pPr>
              <w:pStyle w:val="TAL"/>
              <w:rPr>
                <w:lang w:eastAsia="zh-CN"/>
              </w:rPr>
            </w:pPr>
          </w:p>
        </w:tc>
        <w:tc>
          <w:tcPr>
            <w:tcW w:w="2808" w:type="dxa"/>
            <w:tcBorders>
              <w:top w:val="single" w:sz="4" w:space="0" w:color="auto"/>
              <w:left w:val="single" w:sz="4" w:space="0" w:color="auto"/>
              <w:bottom w:val="single" w:sz="4" w:space="0" w:color="auto"/>
              <w:right w:val="single" w:sz="4" w:space="0" w:color="auto"/>
            </w:tcBorders>
          </w:tcPr>
          <w:p w14:paraId="6DEDDA30" w14:textId="77777777" w:rsidR="007F677B" w:rsidRPr="00E17A7A" w:rsidRDefault="007F677B" w:rsidP="00034681">
            <w:pPr>
              <w:pStyle w:val="TAL"/>
              <w:rPr>
                <w:noProof/>
              </w:rPr>
            </w:pP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7F677B" w:rsidRPr="00E17A7A" w:rsidRDefault="007F677B"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7F677B" w:rsidRPr="00E17A7A" w:rsidRDefault="007F677B" w:rsidP="0003468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46" w:name="_Toc70534673"/>
      <w:r w:rsidRPr="00F35F4A">
        <w:rPr>
          <w:lang w:eastAsia="zh-CN"/>
        </w:rPr>
        <w:t>6</w:t>
      </w:r>
      <w:r w:rsidR="00D71F3E">
        <w:rPr>
          <w:lang w:eastAsia="zh-CN"/>
        </w:rPr>
        <w:t>.3</w:t>
      </w:r>
      <w:r w:rsidRPr="00F35F4A">
        <w:rPr>
          <w:lang w:eastAsia="zh-CN"/>
        </w:rPr>
        <w:t>.5.2</w:t>
      </w:r>
      <w:r w:rsidRPr="00F35F4A">
        <w:rPr>
          <w:lang w:eastAsia="zh-CN"/>
        </w:rPr>
        <w:tab/>
        <w:t>Structured data types</w:t>
      </w:r>
      <w:bookmarkEnd w:id="146"/>
    </w:p>
    <w:p w14:paraId="2AED9B9F" w14:textId="5185ECC6" w:rsidR="007F677B" w:rsidRPr="00F35F4A" w:rsidRDefault="007F677B" w:rsidP="007F677B">
      <w:pPr>
        <w:pStyle w:val="Heading5"/>
        <w:rPr>
          <w:lang w:eastAsia="zh-CN"/>
        </w:rPr>
      </w:pPr>
      <w:bookmarkStart w:id="147" w:name="_Toc70534674"/>
      <w:r w:rsidRPr="00F35F4A">
        <w:rPr>
          <w:lang w:eastAsia="zh-CN"/>
        </w:rPr>
        <w:t>6</w:t>
      </w:r>
      <w:r w:rsidR="00D71F3E">
        <w:rPr>
          <w:lang w:eastAsia="zh-CN"/>
        </w:rPr>
        <w:t>.3</w:t>
      </w:r>
      <w:r w:rsidRPr="00F35F4A">
        <w:rPr>
          <w:lang w:eastAsia="zh-CN"/>
        </w:rPr>
        <w:t>.5.2.1</w:t>
      </w:r>
      <w:r w:rsidRPr="00F35F4A">
        <w:rPr>
          <w:lang w:eastAsia="zh-CN"/>
        </w:rPr>
        <w:tab/>
        <w:t>Introduction</w:t>
      </w:r>
      <w:bookmarkEnd w:id="147"/>
    </w:p>
    <w:p w14:paraId="7877E5F8" w14:textId="7933FA75" w:rsidR="007F677B" w:rsidRPr="00F35F4A" w:rsidRDefault="007F677B" w:rsidP="007F677B">
      <w:pPr>
        <w:pStyle w:val="Heading5"/>
        <w:rPr>
          <w:lang w:eastAsia="zh-CN"/>
        </w:rPr>
      </w:pPr>
      <w:bookmarkStart w:id="148" w:name="_Toc70534675"/>
      <w:r w:rsidRPr="00F35F4A">
        <w:rPr>
          <w:lang w:eastAsia="zh-CN"/>
        </w:rPr>
        <w:t>6</w:t>
      </w:r>
      <w:r w:rsidR="00D71F3E">
        <w:rPr>
          <w:lang w:eastAsia="zh-CN"/>
        </w:rPr>
        <w:t>.3</w:t>
      </w:r>
      <w:r w:rsidRPr="00F35F4A">
        <w:rPr>
          <w:lang w:eastAsia="zh-CN"/>
        </w:rPr>
        <w:t>.5.2.2</w:t>
      </w:r>
      <w:r w:rsidRPr="00F35F4A">
        <w:rPr>
          <w:lang w:eastAsia="zh-CN"/>
        </w:rPr>
        <w:tab/>
        <w:t xml:space="preserve">Type: </w:t>
      </w:r>
      <w:proofErr w:type="spellStart"/>
      <w:r w:rsidRPr="00646838">
        <w:t>E</w:t>
      </w:r>
      <w:r>
        <w:t>asDiscoverySubscription</w:t>
      </w:r>
      <w:bookmarkEnd w:id="148"/>
      <w:proofErr w:type="spellEnd"/>
    </w:p>
    <w:p w14:paraId="2ABE58AD" w14:textId="77777777" w:rsidR="007F677B" w:rsidRDefault="007F677B" w:rsidP="007F677B">
      <w:pPr>
        <w:pStyle w:val="EditorsNote"/>
      </w:pPr>
      <w:r w:rsidRPr="00F35F4A">
        <w:t>Editor’s note:</w:t>
      </w:r>
      <w:r w:rsidRPr="00F35F4A">
        <w:tab/>
        <w:t xml:space="preserve">The </w:t>
      </w:r>
      <w:r>
        <w:t>definition of the data type</w:t>
      </w:r>
      <w:r w:rsidRPr="00F35F4A">
        <w:t xml:space="preserve"> is FFS.</w:t>
      </w:r>
    </w:p>
    <w:p w14:paraId="635CA8CE" w14:textId="2220BEB3" w:rsidR="007F677B" w:rsidRDefault="007F677B" w:rsidP="007F677B">
      <w:pPr>
        <w:pStyle w:val="Heading3"/>
      </w:pPr>
      <w:bookmarkStart w:id="149" w:name="_Toc70534676"/>
      <w:r>
        <w:lastRenderedPageBreak/>
        <w:t>6</w:t>
      </w:r>
      <w:r w:rsidR="00D71F3E">
        <w:t>.3</w:t>
      </w:r>
      <w:r>
        <w:t>.6</w:t>
      </w:r>
      <w:r>
        <w:tab/>
        <w:t>Error Handling</w:t>
      </w:r>
      <w:bookmarkEnd w:id="149"/>
    </w:p>
    <w:p w14:paraId="74C4DD5F" w14:textId="77777777" w:rsidR="007F677B" w:rsidRDefault="007F677B" w:rsidP="007F677B">
      <w:r>
        <w:t>General error handling are described in clause 6.1.</w:t>
      </w:r>
    </w:p>
    <w:p w14:paraId="3F6D6CFD" w14:textId="17FBC452" w:rsidR="007F677B" w:rsidRDefault="007F677B" w:rsidP="007F677B">
      <w:pPr>
        <w:pStyle w:val="Heading3"/>
      </w:pPr>
      <w:bookmarkStart w:id="150" w:name="_Toc70534677"/>
      <w:r>
        <w:t>6</w:t>
      </w:r>
      <w:r w:rsidR="00D71F3E">
        <w:t>.3</w:t>
      </w:r>
      <w:r>
        <w:t>.7</w:t>
      </w:r>
      <w:r>
        <w:tab/>
        <w:t>Feature negotiation</w:t>
      </w:r>
      <w:bookmarkEnd w:id="150"/>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7F677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7777777" w:rsidR="007F677B" w:rsidRDefault="007F677B"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3ACB827" w14:textId="77777777" w:rsidR="007F677B" w:rsidRDefault="007F677B"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42197F1" w14:textId="77777777" w:rsidR="007F677B" w:rsidRDefault="007F677B" w:rsidP="00034681">
            <w:pPr>
              <w:keepNext/>
              <w:keepLines/>
              <w:spacing w:after="0"/>
              <w:rPr>
                <w:rFonts w:ascii="Arial" w:eastAsia="Batang" w:hAnsi="Arial" w:cs="Arial"/>
                <w:sz w:val="18"/>
                <w:szCs w:val="18"/>
              </w:rPr>
            </w:pPr>
          </w:p>
        </w:tc>
      </w:tr>
    </w:tbl>
    <w:p w14:paraId="47B4521B" w14:textId="77777777" w:rsidR="007F677B" w:rsidRPr="00773BBB" w:rsidRDefault="007F677B" w:rsidP="007F677B"/>
    <w:p w14:paraId="30F8A453" w14:textId="0107DEB0" w:rsidR="00CE6E20" w:rsidRDefault="00BF01A9" w:rsidP="00CE6E20">
      <w:pPr>
        <w:pStyle w:val="Heading2"/>
      </w:pPr>
      <w:bookmarkStart w:id="151" w:name="_Toc62658605"/>
      <w:bookmarkStart w:id="152" w:name="_Toc65746311"/>
      <w:bookmarkStart w:id="153" w:name="_Toc70534678"/>
      <w:proofErr w:type="gramStart"/>
      <w:r>
        <w:t>6</w:t>
      </w:r>
      <w:r w:rsidR="00CE6E20">
        <w:t>.x</w:t>
      </w:r>
      <w:proofErr w:type="gramEnd"/>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151"/>
      <w:bookmarkEnd w:id="152"/>
      <w:bookmarkEnd w:id="153"/>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154" w:name="_Toc62658606"/>
      <w:bookmarkStart w:id="155" w:name="_Toc65746312"/>
      <w:bookmarkStart w:id="156" w:name="_Toc70534679"/>
      <w:proofErr w:type="gramStart"/>
      <w:r>
        <w:t>6</w:t>
      </w:r>
      <w:r w:rsidR="00CE6E20">
        <w:t>.x.1</w:t>
      </w:r>
      <w:proofErr w:type="gramEnd"/>
      <w:r w:rsidR="00CE6E20">
        <w:tab/>
        <w:t>API URI</w:t>
      </w:r>
      <w:bookmarkEnd w:id="154"/>
      <w:bookmarkEnd w:id="155"/>
      <w:bookmarkEnd w:id="156"/>
    </w:p>
    <w:p w14:paraId="469C3FF7" w14:textId="53B26DCD" w:rsidR="00CE6E20" w:rsidRDefault="00BF01A9" w:rsidP="00CE6E20">
      <w:pPr>
        <w:pStyle w:val="Heading3"/>
      </w:pPr>
      <w:bookmarkStart w:id="157" w:name="_Toc62658607"/>
      <w:bookmarkStart w:id="158" w:name="_Toc65746313"/>
      <w:bookmarkStart w:id="159" w:name="_Toc70534680"/>
      <w:proofErr w:type="gramStart"/>
      <w:r>
        <w:t>6</w:t>
      </w:r>
      <w:r w:rsidR="00CE6E20">
        <w:t>.x.2</w:t>
      </w:r>
      <w:proofErr w:type="gramEnd"/>
      <w:r w:rsidR="00CE6E20">
        <w:tab/>
        <w:t>Resources</w:t>
      </w:r>
      <w:bookmarkEnd w:id="157"/>
      <w:bookmarkEnd w:id="158"/>
      <w:bookmarkEnd w:id="159"/>
    </w:p>
    <w:p w14:paraId="734EB148" w14:textId="4B284BD4" w:rsidR="00CE6E20" w:rsidRDefault="00BF01A9" w:rsidP="00CE6E20">
      <w:pPr>
        <w:pStyle w:val="Heading4"/>
      </w:pPr>
      <w:bookmarkStart w:id="160" w:name="_Toc62658608"/>
      <w:bookmarkStart w:id="161" w:name="_Toc65746314"/>
      <w:bookmarkStart w:id="162" w:name="_Toc70534681"/>
      <w:proofErr w:type="gramStart"/>
      <w:r>
        <w:t>6</w:t>
      </w:r>
      <w:r w:rsidR="00CE6E20">
        <w:t>.x.2.1</w:t>
      </w:r>
      <w:proofErr w:type="gramEnd"/>
      <w:r w:rsidR="00CE6E20">
        <w:tab/>
        <w:t>Overview</w:t>
      </w:r>
      <w:bookmarkEnd w:id="160"/>
      <w:bookmarkEnd w:id="161"/>
      <w:bookmarkEnd w:id="162"/>
    </w:p>
    <w:p w14:paraId="2CF40D18" w14:textId="77777777" w:rsidR="00CE6E20" w:rsidRDefault="00CE6E20" w:rsidP="00CE6E20">
      <w:pPr>
        <w:pStyle w:val="TH"/>
      </w:pPr>
      <w:r w:rsidRPr="00E73566">
        <w:object w:dxaOrig="5352" w:dyaOrig="2556" w14:anchorId="215E1281">
          <v:shape id="_x0000_i1027" type="#_x0000_t75" style="width:267.6pt;height:127.7pt" o:ole="">
            <v:imagedata r:id="rId15" o:title=""/>
          </v:shape>
          <o:OLEObject Type="Embed" ProgID="Visio.Drawing.11" ShapeID="_x0000_i1027" DrawAspect="Content" ObjectID="_1681681043" r:id="rId16"/>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163" w:name="_Toc62658609"/>
      <w:bookmarkStart w:id="164" w:name="_Toc65746315"/>
      <w:bookmarkStart w:id="165" w:name="_Toc70534682"/>
      <w:proofErr w:type="gramStart"/>
      <w:r>
        <w:lastRenderedPageBreak/>
        <w:t>6.x</w:t>
      </w:r>
      <w:r w:rsidR="00CE6E20">
        <w:t>.2.2</w:t>
      </w:r>
      <w:proofErr w:type="gramEnd"/>
      <w:r w:rsidR="00CE6E20">
        <w:tab/>
        <w:t>Resource</w:t>
      </w:r>
      <w:r w:rsidR="00CE6E20" w:rsidRPr="00831458">
        <w:t>: &lt;Resource name&gt;</w:t>
      </w:r>
      <w:bookmarkEnd w:id="163"/>
      <w:bookmarkEnd w:id="164"/>
      <w:bookmarkEnd w:id="165"/>
    </w:p>
    <w:p w14:paraId="2146ED43" w14:textId="3A520B2B" w:rsidR="00CE6E20" w:rsidRPr="00C14CE6" w:rsidRDefault="00BF01A9" w:rsidP="00CE6E20">
      <w:pPr>
        <w:pStyle w:val="Heading5"/>
        <w:rPr>
          <w:lang w:eastAsia="zh-CN"/>
        </w:rPr>
      </w:pPr>
      <w:bookmarkStart w:id="166" w:name="_Toc62658610"/>
      <w:bookmarkStart w:id="167" w:name="_Toc65746316"/>
      <w:bookmarkStart w:id="168" w:name="_Toc70534683"/>
      <w:proofErr w:type="gramStart"/>
      <w:r>
        <w:rPr>
          <w:lang w:eastAsia="zh-CN"/>
        </w:rPr>
        <w:t>6.x</w:t>
      </w:r>
      <w:r w:rsidR="00CE6E20">
        <w:rPr>
          <w:lang w:eastAsia="zh-CN"/>
        </w:rPr>
        <w:t>.2.2.1</w:t>
      </w:r>
      <w:proofErr w:type="gramEnd"/>
      <w:r w:rsidR="00CE6E20">
        <w:rPr>
          <w:lang w:eastAsia="zh-CN"/>
        </w:rPr>
        <w:tab/>
        <w:t>Description</w:t>
      </w:r>
      <w:bookmarkEnd w:id="166"/>
      <w:bookmarkEnd w:id="167"/>
      <w:bookmarkEnd w:id="168"/>
    </w:p>
    <w:p w14:paraId="3908EFEB" w14:textId="7DB9844D" w:rsidR="00CE6E20" w:rsidRDefault="00BF01A9" w:rsidP="00CE6E20">
      <w:pPr>
        <w:pStyle w:val="Heading5"/>
        <w:rPr>
          <w:lang w:eastAsia="zh-CN"/>
        </w:rPr>
      </w:pPr>
      <w:bookmarkStart w:id="169" w:name="_Toc62658611"/>
      <w:bookmarkStart w:id="170" w:name="_Toc65746317"/>
      <w:bookmarkStart w:id="171" w:name="_Toc70534684"/>
      <w:proofErr w:type="gramStart"/>
      <w:r>
        <w:rPr>
          <w:lang w:eastAsia="zh-CN"/>
        </w:rPr>
        <w:t>6.x</w:t>
      </w:r>
      <w:r w:rsidR="00CE6E20">
        <w:rPr>
          <w:lang w:eastAsia="zh-CN"/>
        </w:rPr>
        <w:t>.2.2.2</w:t>
      </w:r>
      <w:proofErr w:type="gramEnd"/>
      <w:r w:rsidR="00CE6E20">
        <w:rPr>
          <w:lang w:eastAsia="zh-CN"/>
        </w:rPr>
        <w:tab/>
        <w:t>Resource Definition</w:t>
      </w:r>
      <w:bookmarkEnd w:id="169"/>
      <w:bookmarkEnd w:id="170"/>
      <w:bookmarkEnd w:id="171"/>
    </w:p>
    <w:p w14:paraId="26E8D646" w14:textId="3D1102D6" w:rsidR="00CE6E20" w:rsidRDefault="00BF01A9" w:rsidP="00CE6E20">
      <w:pPr>
        <w:pStyle w:val="Heading5"/>
        <w:rPr>
          <w:lang w:eastAsia="zh-CN"/>
        </w:rPr>
      </w:pPr>
      <w:bookmarkStart w:id="172" w:name="_Toc62658612"/>
      <w:bookmarkStart w:id="173" w:name="_Toc65746318"/>
      <w:bookmarkStart w:id="174" w:name="_Toc70534685"/>
      <w:proofErr w:type="gramStart"/>
      <w:r>
        <w:rPr>
          <w:lang w:eastAsia="zh-CN"/>
        </w:rPr>
        <w:t>6.x</w:t>
      </w:r>
      <w:r w:rsidR="00CE6E20">
        <w:rPr>
          <w:lang w:eastAsia="zh-CN"/>
        </w:rPr>
        <w:t>.2.2.3</w:t>
      </w:r>
      <w:proofErr w:type="gramEnd"/>
      <w:r w:rsidR="00CE6E20">
        <w:rPr>
          <w:lang w:eastAsia="zh-CN"/>
        </w:rPr>
        <w:tab/>
        <w:t>Resource Standard Methods</w:t>
      </w:r>
      <w:bookmarkEnd w:id="172"/>
      <w:bookmarkEnd w:id="173"/>
      <w:bookmarkEnd w:id="174"/>
    </w:p>
    <w:p w14:paraId="4D711558" w14:textId="41A6B846" w:rsidR="00CE6E20" w:rsidRDefault="00BF01A9" w:rsidP="00CE6E20">
      <w:pPr>
        <w:pStyle w:val="Heading6"/>
        <w:rPr>
          <w:lang w:eastAsia="zh-CN"/>
        </w:rPr>
      </w:pPr>
      <w:bookmarkStart w:id="175" w:name="_Toc62658613"/>
      <w:bookmarkStart w:id="176" w:name="_Toc65746319"/>
      <w:bookmarkStart w:id="177" w:name="_Toc70534686"/>
      <w:proofErr w:type="gramStart"/>
      <w:r>
        <w:rPr>
          <w:lang w:eastAsia="zh-CN"/>
        </w:rPr>
        <w:t>6.x</w:t>
      </w:r>
      <w:r w:rsidR="00CE6E20">
        <w:rPr>
          <w:lang w:eastAsia="zh-CN"/>
        </w:rPr>
        <w:t>.2.2.3.1</w:t>
      </w:r>
      <w:proofErr w:type="gramEnd"/>
      <w:r w:rsidR="00CE6E20">
        <w:rPr>
          <w:lang w:eastAsia="zh-CN"/>
        </w:rPr>
        <w:tab/>
      </w:r>
      <w:r w:rsidR="00CE6E20" w:rsidRPr="00831458">
        <w:rPr>
          <w:lang w:eastAsia="zh-CN"/>
        </w:rPr>
        <w:t>&lt;Method Name&gt;</w:t>
      </w:r>
      <w:bookmarkEnd w:id="175"/>
      <w:bookmarkEnd w:id="176"/>
      <w:bookmarkEnd w:id="177"/>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lastRenderedPageBreak/>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178" w:name="_Toc62658614"/>
      <w:bookmarkStart w:id="179" w:name="_Toc65746320"/>
      <w:bookmarkStart w:id="180" w:name="_Toc70534687"/>
      <w:proofErr w:type="gramStart"/>
      <w:r>
        <w:rPr>
          <w:lang w:eastAsia="zh-CN"/>
        </w:rPr>
        <w:t>6.x</w:t>
      </w:r>
      <w:r w:rsidR="00CE6E20">
        <w:rPr>
          <w:lang w:eastAsia="zh-CN"/>
        </w:rPr>
        <w:t>.2.2.4</w:t>
      </w:r>
      <w:proofErr w:type="gramEnd"/>
      <w:r w:rsidR="00CE6E20">
        <w:rPr>
          <w:lang w:eastAsia="zh-CN"/>
        </w:rPr>
        <w:tab/>
      </w:r>
      <w:r w:rsidR="00CE6E20">
        <w:rPr>
          <w:lang w:eastAsia="zh-CN"/>
        </w:rPr>
        <w:tab/>
        <w:t>Resource Custom Operations</w:t>
      </w:r>
      <w:bookmarkEnd w:id="178"/>
      <w:bookmarkEnd w:id="179"/>
      <w:bookmarkEnd w:id="180"/>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181" w:name="_Toc510696616"/>
      <w:bookmarkStart w:id="182" w:name="_Toc35971407"/>
      <w:bookmarkStart w:id="183" w:name="_Toc36812138"/>
      <w:bookmarkStart w:id="184" w:name="_Toc62658615"/>
      <w:bookmarkStart w:id="185" w:name="_Toc65746321"/>
      <w:bookmarkStart w:id="186" w:name="_Toc70534688"/>
      <w:proofErr w:type="gramStart"/>
      <w:r>
        <w:t>6.x</w:t>
      </w:r>
      <w:r w:rsidR="00CE6E20">
        <w:t>.2.2.4</w:t>
      </w:r>
      <w:r w:rsidR="00CE6E20" w:rsidRPr="00384E92">
        <w:t>.1</w:t>
      </w:r>
      <w:proofErr w:type="gramEnd"/>
      <w:r w:rsidR="00CE6E20" w:rsidRPr="00384E92">
        <w:tab/>
      </w:r>
      <w:r w:rsidR="00CE6E20">
        <w:tab/>
        <w:t>Overview</w:t>
      </w:r>
      <w:bookmarkEnd w:id="181"/>
      <w:bookmarkEnd w:id="182"/>
      <w:bookmarkEnd w:id="183"/>
      <w:bookmarkEnd w:id="184"/>
      <w:bookmarkEnd w:id="185"/>
      <w:bookmarkEnd w:id="186"/>
    </w:p>
    <w:p w14:paraId="17DDE2D4" w14:textId="2F5BCB8A" w:rsidR="00CE6E20" w:rsidRPr="00384E92" w:rsidRDefault="00CE6E20" w:rsidP="00CE6E20">
      <w:pPr>
        <w:pStyle w:val="TH"/>
      </w:pPr>
      <w:bookmarkStart w:id="187"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188" w:name="_Toc35971408"/>
      <w:bookmarkStart w:id="189" w:name="_Toc36812139"/>
      <w:bookmarkStart w:id="190" w:name="_Toc62658616"/>
      <w:bookmarkStart w:id="191" w:name="_Toc65746322"/>
      <w:bookmarkStart w:id="192" w:name="_Toc70534689"/>
      <w:proofErr w:type="gramStart"/>
      <w:r>
        <w:t>6.x</w:t>
      </w:r>
      <w:r w:rsidR="00CE6E20">
        <w:t>.2.2.4</w:t>
      </w:r>
      <w:r w:rsidR="00CE6E20" w:rsidRPr="00384E92">
        <w:t>.</w:t>
      </w:r>
      <w:r w:rsidR="00CE6E20">
        <w:t>2</w:t>
      </w:r>
      <w:proofErr w:type="gramEnd"/>
      <w:r w:rsidR="00CE6E20" w:rsidRPr="00384E92">
        <w:tab/>
      </w:r>
      <w:r w:rsidR="00CE6E20">
        <w:tab/>
        <w:t>Operation: &lt; operation 1 &gt;</w:t>
      </w:r>
      <w:bookmarkEnd w:id="187"/>
      <w:bookmarkEnd w:id="188"/>
      <w:bookmarkEnd w:id="189"/>
      <w:bookmarkEnd w:id="190"/>
      <w:bookmarkEnd w:id="191"/>
      <w:bookmarkEnd w:id="192"/>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193" w:name="_Toc510696618"/>
      <w:bookmarkStart w:id="194" w:name="_Toc35971409"/>
      <w:bookmarkStart w:id="195" w:name="_Toc36812140"/>
      <w:bookmarkStart w:id="196" w:name="_Toc62658617"/>
      <w:bookmarkStart w:id="197" w:name="_Toc65746323"/>
      <w:bookmarkStart w:id="198" w:name="_Toc70534690"/>
      <w:proofErr w:type="gramStart"/>
      <w:r>
        <w:t>6.x</w:t>
      </w:r>
      <w:r w:rsidR="00CE6E20">
        <w:t>.2.2.4.2.1</w:t>
      </w:r>
      <w:proofErr w:type="gramEnd"/>
      <w:r w:rsidR="00CE6E20">
        <w:tab/>
        <w:t>Description</w:t>
      </w:r>
      <w:bookmarkEnd w:id="193"/>
      <w:bookmarkEnd w:id="194"/>
      <w:bookmarkEnd w:id="195"/>
      <w:bookmarkEnd w:id="196"/>
      <w:bookmarkEnd w:id="197"/>
      <w:bookmarkEnd w:id="198"/>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CE6E20">
      <w:pPr>
        <w:pStyle w:val="Heading7"/>
      </w:pPr>
      <w:bookmarkStart w:id="199" w:name="_Toc510696619"/>
      <w:bookmarkStart w:id="200" w:name="_Toc35971410"/>
      <w:bookmarkStart w:id="201" w:name="_Toc36812141"/>
      <w:bookmarkStart w:id="202" w:name="_Toc62658618"/>
      <w:bookmarkStart w:id="203" w:name="_Toc65746324"/>
      <w:bookmarkStart w:id="204" w:name="_Toc70534691"/>
      <w:proofErr w:type="gramStart"/>
      <w:r>
        <w:t>6.x</w:t>
      </w:r>
      <w:r w:rsidR="00CE6E20">
        <w:t>.2.2.4.2.2</w:t>
      </w:r>
      <w:proofErr w:type="gramEnd"/>
      <w:r w:rsidR="00CE6E20">
        <w:tab/>
        <w:t>Operation Definition</w:t>
      </w:r>
      <w:bookmarkEnd w:id="199"/>
      <w:bookmarkEnd w:id="200"/>
      <w:bookmarkEnd w:id="201"/>
      <w:bookmarkEnd w:id="202"/>
      <w:bookmarkEnd w:id="203"/>
      <w:bookmarkEnd w:id="204"/>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05" w:name="_Toc62658619"/>
    </w:p>
    <w:p w14:paraId="20E3B15E" w14:textId="6376A2FE" w:rsidR="00997D48" w:rsidRDefault="00BF01A9" w:rsidP="00997D48">
      <w:pPr>
        <w:pStyle w:val="Heading3"/>
      </w:pPr>
      <w:bookmarkStart w:id="206" w:name="_Toc65746325"/>
      <w:bookmarkStart w:id="207" w:name="_Toc70534692"/>
      <w:proofErr w:type="gramStart"/>
      <w:r>
        <w:t>6.x</w:t>
      </w:r>
      <w:r w:rsidR="00997D48">
        <w:t>.3</w:t>
      </w:r>
      <w:proofErr w:type="gramEnd"/>
      <w:r w:rsidR="00997D48">
        <w:tab/>
        <w:t>Custom Operations without associated resources</w:t>
      </w:r>
      <w:bookmarkEnd w:id="206"/>
      <w:bookmarkEnd w:id="207"/>
    </w:p>
    <w:p w14:paraId="5A182AC7" w14:textId="5957E574" w:rsidR="00997D48" w:rsidRPr="000A7435" w:rsidRDefault="00BF01A9" w:rsidP="00997D48">
      <w:pPr>
        <w:pStyle w:val="Heading4"/>
      </w:pPr>
      <w:bookmarkStart w:id="208" w:name="_Toc65746326"/>
      <w:bookmarkStart w:id="209" w:name="_Toc70534693"/>
      <w:proofErr w:type="gramStart"/>
      <w:r>
        <w:t>6.x</w:t>
      </w:r>
      <w:r w:rsidR="00997D48">
        <w:t>.3.1</w:t>
      </w:r>
      <w:proofErr w:type="gramEnd"/>
      <w:r w:rsidR="00997D48">
        <w:tab/>
        <w:t>Overview</w:t>
      </w:r>
      <w:bookmarkEnd w:id="208"/>
      <w:bookmarkEnd w:id="209"/>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210" w:name="_Toc65746327"/>
      <w:bookmarkStart w:id="211" w:name="_Toc70534694"/>
      <w:proofErr w:type="gramStart"/>
      <w:r>
        <w:t>6.x</w:t>
      </w:r>
      <w:r w:rsidR="00997D48">
        <w:t>.3.2</w:t>
      </w:r>
      <w:proofErr w:type="gramEnd"/>
      <w:r w:rsidR="00997D48">
        <w:tab/>
        <w:t>Operation: &lt;operation 1&gt;</w:t>
      </w:r>
      <w:bookmarkEnd w:id="210"/>
      <w:bookmarkEnd w:id="211"/>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212" w:name="_Toc65746328"/>
      <w:bookmarkStart w:id="213" w:name="_Toc70534695"/>
      <w:proofErr w:type="gramStart"/>
      <w:r>
        <w:t>6.x</w:t>
      </w:r>
      <w:r w:rsidR="00997D48">
        <w:t>.3.2.1</w:t>
      </w:r>
      <w:proofErr w:type="gramEnd"/>
      <w:r w:rsidR="00997D48">
        <w:tab/>
        <w:t>Description</w:t>
      </w:r>
      <w:bookmarkEnd w:id="212"/>
      <w:bookmarkEnd w:id="213"/>
    </w:p>
    <w:p w14:paraId="7258F5B9" w14:textId="5206C39C" w:rsidR="00997D48" w:rsidRPr="00384E92" w:rsidRDefault="00997D48" w:rsidP="00997D48">
      <w:pPr>
        <w:pStyle w:val="Guidance"/>
      </w:pPr>
      <w:r>
        <w:t xml:space="preserve">This </w:t>
      </w:r>
      <w:proofErr w:type="spellStart"/>
      <w:r>
        <w:t>subclause</w:t>
      </w:r>
      <w:proofErr w:type="spellEnd"/>
      <w:r>
        <w:t xml:space="preserve"> will describe the custom operation and what it is used for, and the custom operation's URI.</w:t>
      </w:r>
    </w:p>
    <w:p w14:paraId="59D7AA26" w14:textId="30997494" w:rsidR="00997D48" w:rsidRDefault="00BF01A9" w:rsidP="00997D48">
      <w:pPr>
        <w:pStyle w:val="Heading5"/>
      </w:pPr>
      <w:bookmarkStart w:id="214" w:name="_Toc65746329"/>
      <w:bookmarkStart w:id="215" w:name="_Toc70534696"/>
      <w:proofErr w:type="gramStart"/>
      <w:r>
        <w:t>6.x</w:t>
      </w:r>
      <w:r w:rsidR="00997D48">
        <w:t>.3.2.2</w:t>
      </w:r>
      <w:proofErr w:type="gramEnd"/>
      <w:r w:rsidR="00997D48">
        <w:tab/>
        <w:t>Operation Definition</w:t>
      </w:r>
      <w:bookmarkEnd w:id="214"/>
      <w:bookmarkEnd w:id="215"/>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w:t>
      </w:r>
      <w:proofErr w:type="gramStart"/>
      <w:r>
        <w:t>tables</w:t>
      </w:r>
      <w:proofErr w:type="gramEnd"/>
      <w:r>
        <w:t xml:space="preserve">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16" w:name="_Toc65746330"/>
      <w:bookmarkStart w:id="217" w:name="_Toc70534697"/>
      <w:proofErr w:type="gramStart"/>
      <w:r>
        <w:t>6.x</w:t>
      </w:r>
      <w:r w:rsidR="00997D48">
        <w:t>.3.3</w:t>
      </w:r>
      <w:proofErr w:type="gramEnd"/>
      <w:r w:rsidR="00997D48">
        <w:tab/>
        <w:t>Operation: &lt; operation 2&gt;</w:t>
      </w:r>
      <w:bookmarkEnd w:id="216"/>
      <w:bookmarkEnd w:id="217"/>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18" w:name="_Toc65746331"/>
      <w:bookmarkStart w:id="219" w:name="_Toc70534698"/>
      <w:proofErr w:type="gramStart"/>
      <w:r>
        <w:t>6.x</w:t>
      </w:r>
      <w:r w:rsidR="00CE6E20">
        <w:t>.</w:t>
      </w:r>
      <w:r w:rsidR="00997D48">
        <w:t>4</w:t>
      </w:r>
      <w:proofErr w:type="gramEnd"/>
      <w:r w:rsidR="00CE6E20">
        <w:tab/>
        <w:t>Notifications</w:t>
      </w:r>
      <w:bookmarkEnd w:id="205"/>
      <w:bookmarkEnd w:id="218"/>
      <w:bookmarkEnd w:id="219"/>
    </w:p>
    <w:p w14:paraId="7457F970" w14:textId="22E39EDE" w:rsidR="00CE6E20" w:rsidRPr="00AF7276" w:rsidRDefault="00BF01A9" w:rsidP="00CE6E20">
      <w:pPr>
        <w:pStyle w:val="Heading4"/>
      </w:pPr>
      <w:bookmarkStart w:id="220" w:name="_Toc62658620"/>
      <w:bookmarkStart w:id="221" w:name="_Toc65746332"/>
      <w:bookmarkStart w:id="222" w:name="_Toc70534699"/>
      <w:proofErr w:type="gramStart"/>
      <w:r>
        <w:t>6.x</w:t>
      </w:r>
      <w:r w:rsidR="00CE6E20" w:rsidRPr="00AF7276">
        <w:t>.</w:t>
      </w:r>
      <w:r w:rsidR="00997D48">
        <w:t>4</w:t>
      </w:r>
      <w:r w:rsidR="00CE6E20" w:rsidRPr="00AF7276">
        <w:t>.1</w:t>
      </w:r>
      <w:proofErr w:type="gramEnd"/>
      <w:r w:rsidR="00CE6E20" w:rsidRPr="00AF7276">
        <w:tab/>
        <w:t>General</w:t>
      </w:r>
      <w:bookmarkEnd w:id="220"/>
      <w:bookmarkEnd w:id="221"/>
      <w:bookmarkEnd w:id="222"/>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23" w:name="_Toc62658621"/>
      <w:bookmarkStart w:id="224" w:name="_Toc65746333"/>
      <w:bookmarkStart w:id="225" w:name="_Toc70534700"/>
      <w:proofErr w:type="gramStart"/>
      <w:r>
        <w:rPr>
          <w:lang w:eastAsia="zh-CN"/>
        </w:rPr>
        <w:t>6.x</w:t>
      </w:r>
      <w:r w:rsidR="00CE6E20">
        <w:rPr>
          <w:lang w:eastAsia="zh-CN"/>
        </w:rPr>
        <w:t>.</w:t>
      </w:r>
      <w:r w:rsidR="00042F17">
        <w:rPr>
          <w:lang w:eastAsia="zh-CN"/>
        </w:rPr>
        <w:t>4</w:t>
      </w:r>
      <w:r w:rsidR="00CE6E20">
        <w:rPr>
          <w:lang w:eastAsia="zh-CN"/>
        </w:rPr>
        <w:t>.2</w:t>
      </w:r>
      <w:proofErr w:type="gramEnd"/>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23"/>
      <w:bookmarkEnd w:id="224"/>
      <w:bookmarkEnd w:id="225"/>
    </w:p>
    <w:p w14:paraId="0A1BDD0B" w14:textId="7D331B4D" w:rsidR="00CE6E20" w:rsidRDefault="00BF01A9" w:rsidP="00CE6E20">
      <w:pPr>
        <w:pStyle w:val="Heading5"/>
        <w:rPr>
          <w:lang w:eastAsia="zh-CN"/>
        </w:rPr>
      </w:pPr>
      <w:bookmarkStart w:id="226" w:name="_Toc62658622"/>
      <w:bookmarkStart w:id="227" w:name="_Toc65746334"/>
      <w:bookmarkStart w:id="228" w:name="_Toc70534701"/>
      <w:proofErr w:type="gramStart"/>
      <w:r>
        <w:rPr>
          <w:lang w:eastAsia="zh-CN"/>
        </w:rPr>
        <w:t>6.x</w:t>
      </w:r>
      <w:r w:rsidR="00CE6E20">
        <w:rPr>
          <w:lang w:eastAsia="zh-CN"/>
        </w:rPr>
        <w:t>.</w:t>
      </w:r>
      <w:r w:rsidR="00042F17">
        <w:rPr>
          <w:lang w:eastAsia="zh-CN"/>
        </w:rPr>
        <w:t>4</w:t>
      </w:r>
      <w:r w:rsidR="00CE6E20">
        <w:rPr>
          <w:lang w:eastAsia="zh-CN"/>
        </w:rPr>
        <w:t>.2.1</w:t>
      </w:r>
      <w:proofErr w:type="gramEnd"/>
      <w:r w:rsidR="00CE6E20">
        <w:rPr>
          <w:lang w:eastAsia="zh-CN"/>
        </w:rPr>
        <w:tab/>
        <w:t>Description</w:t>
      </w:r>
      <w:bookmarkEnd w:id="226"/>
      <w:bookmarkEnd w:id="227"/>
      <w:bookmarkEnd w:id="228"/>
    </w:p>
    <w:p w14:paraId="69FB93A2" w14:textId="05CFE998" w:rsidR="00CE6E20" w:rsidRDefault="00BF01A9" w:rsidP="00CE6E20">
      <w:pPr>
        <w:pStyle w:val="Heading5"/>
        <w:rPr>
          <w:lang w:eastAsia="zh-CN"/>
        </w:rPr>
      </w:pPr>
      <w:bookmarkStart w:id="229" w:name="_Toc62658623"/>
      <w:bookmarkStart w:id="230" w:name="_Toc65746335"/>
      <w:bookmarkStart w:id="231" w:name="_Toc70534702"/>
      <w:proofErr w:type="gramStart"/>
      <w:r>
        <w:rPr>
          <w:lang w:eastAsia="zh-CN"/>
        </w:rPr>
        <w:t>6.x</w:t>
      </w:r>
      <w:r w:rsidR="00CE6E20">
        <w:rPr>
          <w:lang w:eastAsia="zh-CN"/>
        </w:rPr>
        <w:t>.</w:t>
      </w:r>
      <w:r w:rsidR="00042F17">
        <w:rPr>
          <w:lang w:eastAsia="zh-CN"/>
        </w:rPr>
        <w:t>4</w:t>
      </w:r>
      <w:r w:rsidR="00CE6E20">
        <w:rPr>
          <w:lang w:eastAsia="zh-CN"/>
        </w:rPr>
        <w:t>.2.2</w:t>
      </w:r>
      <w:proofErr w:type="gramEnd"/>
      <w:r w:rsidR="00CE6E20">
        <w:rPr>
          <w:lang w:eastAsia="zh-CN"/>
        </w:rPr>
        <w:tab/>
        <w:t>Notification definition</w:t>
      </w:r>
      <w:bookmarkEnd w:id="229"/>
      <w:bookmarkEnd w:id="230"/>
      <w:bookmarkEnd w:id="231"/>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32" w:name="_Toc62658624"/>
      <w:bookmarkStart w:id="233" w:name="_Toc65746336"/>
      <w:bookmarkStart w:id="234" w:name="_Toc70534703"/>
      <w:proofErr w:type="gramStart"/>
      <w:r>
        <w:t>6.x</w:t>
      </w:r>
      <w:r w:rsidR="00CE6E20">
        <w:t>.</w:t>
      </w:r>
      <w:r w:rsidR="00997D48">
        <w:t>5</w:t>
      </w:r>
      <w:proofErr w:type="gramEnd"/>
      <w:r w:rsidR="00CE6E20">
        <w:tab/>
        <w:t>Data Model</w:t>
      </w:r>
      <w:bookmarkEnd w:id="232"/>
      <w:bookmarkEnd w:id="233"/>
      <w:bookmarkEnd w:id="234"/>
    </w:p>
    <w:p w14:paraId="13261C9B" w14:textId="681B9BA2" w:rsidR="00CE6E20" w:rsidRDefault="00BF01A9" w:rsidP="00CE6E20">
      <w:pPr>
        <w:pStyle w:val="Heading4"/>
        <w:rPr>
          <w:lang w:eastAsia="zh-CN"/>
        </w:rPr>
      </w:pPr>
      <w:bookmarkStart w:id="235" w:name="_Toc62658625"/>
      <w:bookmarkStart w:id="236" w:name="_Toc65746337"/>
      <w:bookmarkStart w:id="237" w:name="_Toc70534704"/>
      <w:proofErr w:type="gramStart"/>
      <w:r>
        <w:rPr>
          <w:lang w:eastAsia="zh-CN"/>
        </w:rPr>
        <w:t>6.x</w:t>
      </w:r>
      <w:r w:rsidR="00CE6E20">
        <w:rPr>
          <w:lang w:eastAsia="zh-CN"/>
        </w:rPr>
        <w:t>.</w:t>
      </w:r>
      <w:r w:rsidR="00042F17">
        <w:rPr>
          <w:lang w:eastAsia="zh-CN"/>
        </w:rPr>
        <w:t>5</w:t>
      </w:r>
      <w:r w:rsidR="00CE6E20">
        <w:rPr>
          <w:lang w:eastAsia="zh-CN"/>
        </w:rPr>
        <w:t>.1</w:t>
      </w:r>
      <w:proofErr w:type="gramEnd"/>
      <w:r w:rsidR="00CE6E20">
        <w:rPr>
          <w:lang w:eastAsia="zh-CN"/>
        </w:rPr>
        <w:tab/>
        <w:t>General</w:t>
      </w:r>
      <w:bookmarkEnd w:id="235"/>
      <w:bookmarkEnd w:id="236"/>
      <w:bookmarkEnd w:id="237"/>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38" w:name="_Toc62658626"/>
      <w:bookmarkStart w:id="239" w:name="_Toc65746338"/>
      <w:bookmarkStart w:id="240" w:name="_Toc70534705"/>
      <w:proofErr w:type="gramStart"/>
      <w:r>
        <w:rPr>
          <w:lang w:eastAsia="zh-CN"/>
        </w:rPr>
        <w:lastRenderedPageBreak/>
        <w:t>6.x</w:t>
      </w:r>
      <w:r w:rsidR="00CE6E20">
        <w:rPr>
          <w:lang w:eastAsia="zh-CN"/>
        </w:rPr>
        <w:t>.</w:t>
      </w:r>
      <w:r w:rsidR="00042F17">
        <w:rPr>
          <w:lang w:eastAsia="zh-CN"/>
        </w:rPr>
        <w:t>5</w:t>
      </w:r>
      <w:r w:rsidR="00CE6E20">
        <w:rPr>
          <w:lang w:eastAsia="zh-CN"/>
        </w:rPr>
        <w:t>.2</w:t>
      </w:r>
      <w:proofErr w:type="gramEnd"/>
      <w:r w:rsidR="00CE6E20">
        <w:rPr>
          <w:lang w:eastAsia="zh-CN"/>
        </w:rPr>
        <w:tab/>
        <w:t>Structured data types</w:t>
      </w:r>
      <w:bookmarkEnd w:id="238"/>
      <w:bookmarkEnd w:id="239"/>
      <w:bookmarkEnd w:id="240"/>
    </w:p>
    <w:p w14:paraId="4136A54D" w14:textId="6BBA4913" w:rsidR="00CE6E20" w:rsidRDefault="00BF01A9" w:rsidP="00CE6E20">
      <w:pPr>
        <w:pStyle w:val="Heading5"/>
        <w:rPr>
          <w:lang w:eastAsia="zh-CN"/>
        </w:rPr>
      </w:pPr>
      <w:bookmarkStart w:id="241" w:name="_Toc62658627"/>
      <w:bookmarkStart w:id="242" w:name="_Toc65746339"/>
      <w:bookmarkStart w:id="243" w:name="_Toc70534706"/>
      <w:proofErr w:type="gramStart"/>
      <w:r>
        <w:rPr>
          <w:lang w:eastAsia="zh-CN"/>
        </w:rPr>
        <w:t>6.x</w:t>
      </w:r>
      <w:r w:rsidR="00CE6E20">
        <w:rPr>
          <w:lang w:eastAsia="zh-CN"/>
        </w:rPr>
        <w:t>.</w:t>
      </w:r>
      <w:r w:rsidR="00042F17">
        <w:rPr>
          <w:lang w:eastAsia="zh-CN"/>
        </w:rPr>
        <w:t>5</w:t>
      </w:r>
      <w:r w:rsidR="00CE6E20">
        <w:rPr>
          <w:lang w:eastAsia="zh-CN"/>
        </w:rPr>
        <w:t>.2.1</w:t>
      </w:r>
      <w:proofErr w:type="gramEnd"/>
      <w:r w:rsidR="00CE6E20">
        <w:rPr>
          <w:lang w:eastAsia="zh-CN"/>
        </w:rPr>
        <w:tab/>
        <w:t>Introduction</w:t>
      </w:r>
      <w:bookmarkEnd w:id="241"/>
      <w:bookmarkEnd w:id="242"/>
      <w:bookmarkEnd w:id="243"/>
    </w:p>
    <w:p w14:paraId="68704E97" w14:textId="4617CBB2" w:rsidR="00CE6E20" w:rsidRDefault="00BF01A9" w:rsidP="00CE6E20">
      <w:pPr>
        <w:pStyle w:val="Heading5"/>
        <w:rPr>
          <w:lang w:eastAsia="zh-CN"/>
        </w:rPr>
      </w:pPr>
      <w:bookmarkStart w:id="244" w:name="_Toc62658628"/>
      <w:bookmarkStart w:id="245" w:name="_Toc65746340"/>
      <w:bookmarkStart w:id="246" w:name="_Toc70534707"/>
      <w:proofErr w:type="gramStart"/>
      <w:r>
        <w:rPr>
          <w:lang w:eastAsia="zh-CN"/>
        </w:rPr>
        <w:t>6.x</w:t>
      </w:r>
      <w:r w:rsidR="00CE6E20">
        <w:rPr>
          <w:lang w:eastAsia="zh-CN"/>
        </w:rPr>
        <w:t>.</w:t>
      </w:r>
      <w:r w:rsidR="00042F17">
        <w:rPr>
          <w:lang w:eastAsia="zh-CN"/>
        </w:rPr>
        <w:t>5</w:t>
      </w:r>
      <w:r w:rsidR="00CE6E20">
        <w:rPr>
          <w:lang w:eastAsia="zh-CN"/>
        </w:rPr>
        <w:t>.2.2</w:t>
      </w:r>
      <w:proofErr w:type="gramEnd"/>
      <w:r w:rsidR="00CE6E20">
        <w:rPr>
          <w:lang w:eastAsia="zh-CN"/>
        </w:rPr>
        <w:tab/>
        <w:t xml:space="preserve">Type: </w:t>
      </w:r>
      <w:r w:rsidR="00CE6E20" w:rsidRPr="00831458">
        <w:rPr>
          <w:lang w:eastAsia="zh-CN"/>
        </w:rPr>
        <w:t>&lt;Data type name&gt;</w:t>
      </w:r>
      <w:bookmarkEnd w:id="244"/>
      <w:bookmarkEnd w:id="245"/>
      <w:bookmarkEnd w:id="246"/>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47" w:name="_Toc62658629"/>
      <w:bookmarkStart w:id="248" w:name="_Toc65746341"/>
      <w:bookmarkStart w:id="249" w:name="_Toc70534708"/>
      <w:proofErr w:type="gramStart"/>
      <w:r>
        <w:rPr>
          <w:lang w:eastAsia="zh-CN"/>
        </w:rPr>
        <w:t>6.x</w:t>
      </w:r>
      <w:r w:rsidR="00CE6E20">
        <w:rPr>
          <w:lang w:eastAsia="zh-CN"/>
        </w:rPr>
        <w:t>.</w:t>
      </w:r>
      <w:r w:rsidR="00042F17">
        <w:rPr>
          <w:lang w:eastAsia="zh-CN"/>
        </w:rPr>
        <w:t>5</w:t>
      </w:r>
      <w:r w:rsidR="00CE6E20">
        <w:rPr>
          <w:lang w:eastAsia="zh-CN"/>
        </w:rPr>
        <w:t>.3</w:t>
      </w:r>
      <w:proofErr w:type="gramEnd"/>
      <w:r w:rsidR="00CE6E20">
        <w:rPr>
          <w:lang w:eastAsia="zh-CN"/>
        </w:rPr>
        <w:tab/>
        <w:t>Simple data types and enumerations</w:t>
      </w:r>
      <w:bookmarkEnd w:id="247"/>
      <w:bookmarkEnd w:id="248"/>
      <w:bookmarkEnd w:id="249"/>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50" w:name="_Toc510696639"/>
      <w:bookmarkStart w:id="251" w:name="_Toc35971434"/>
      <w:bookmarkStart w:id="252" w:name="_Toc36812165"/>
      <w:bookmarkStart w:id="253" w:name="_Toc62658630"/>
      <w:bookmarkStart w:id="254" w:name="_Toc65746342"/>
      <w:bookmarkStart w:id="255" w:name="_Toc70534709"/>
      <w:proofErr w:type="gramStart"/>
      <w:r>
        <w:t>6.x</w:t>
      </w:r>
      <w:r w:rsidR="00CE6E20">
        <w:t>.</w:t>
      </w:r>
      <w:r w:rsidR="00042F17">
        <w:t>5</w:t>
      </w:r>
      <w:r w:rsidR="00CE6E20">
        <w:t>.3.1</w:t>
      </w:r>
      <w:proofErr w:type="gramEnd"/>
      <w:r w:rsidR="00CE6E20" w:rsidRPr="00384E92">
        <w:tab/>
        <w:t>Introduction</w:t>
      </w:r>
      <w:bookmarkEnd w:id="250"/>
      <w:bookmarkEnd w:id="251"/>
      <w:bookmarkEnd w:id="252"/>
      <w:bookmarkEnd w:id="253"/>
      <w:bookmarkEnd w:id="254"/>
      <w:bookmarkEnd w:id="255"/>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56" w:name="_Toc510696640"/>
      <w:bookmarkStart w:id="257" w:name="_Toc35971435"/>
      <w:bookmarkStart w:id="258" w:name="_Toc36812166"/>
      <w:bookmarkStart w:id="259" w:name="_Toc62658631"/>
      <w:bookmarkStart w:id="260" w:name="_Toc65746343"/>
      <w:bookmarkStart w:id="261" w:name="_Toc70534710"/>
      <w:proofErr w:type="gramStart"/>
      <w:r>
        <w:t>6.x</w:t>
      </w:r>
      <w:r w:rsidR="00CE6E20">
        <w:t>.</w:t>
      </w:r>
      <w:r w:rsidR="00042F17">
        <w:t>5</w:t>
      </w:r>
      <w:r w:rsidR="00CE6E20">
        <w:t>.3.2</w:t>
      </w:r>
      <w:proofErr w:type="gramEnd"/>
      <w:r w:rsidR="00CE6E20" w:rsidRPr="00384E92">
        <w:tab/>
        <w:t>Simple data types</w:t>
      </w:r>
      <w:bookmarkEnd w:id="256"/>
      <w:bookmarkEnd w:id="257"/>
      <w:bookmarkEnd w:id="258"/>
      <w:bookmarkEnd w:id="259"/>
      <w:bookmarkEnd w:id="260"/>
      <w:bookmarkEnd w:id="261"/>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62" w:name="_Toc510696641"/>
      <w:bookmarkStart w:id="263" w:name="_Toc35971436"/>
      <w:bookmarkStart w:id="264" w:name="_Toc36812167"/>
      <w:bookmarkStart w:id="265" w:name="_Toc62658632"/>
      <w:bookmarkStart w:id="266" w:name="_Toc65746344"/>
      <w:bookmarkStart w:id="267" w:name="_Toc70534711"/>
      <w:proofErr w:type="gramStart"/>
      <w:r>
        <w:t>6.x</w:t>
      </w:r>
      <w:r w:rsidR="00CE6E20">
        <w:t>.</w:t>
      </w:r>
      <w:r w:rsidR="00042F17">
        <w:t>5</w:t>
      </w:r>
      <w:r w:rsidR="00CE6E20">
        <w:t>.3.3</w:t>
      </w:r>
      <w:proofErr w:type="gramEnd"/>
      <w:r w:rsidR="00CE6E20" w:rsidRPr="00BC662F">
        <w:tab/>
        <w:t>Enumeration: &lt;EnumType1&gt;</w:t>
      </w:r>
      <w:bookmarkEnd w:id="262"/>
      <w:bookmarkEnd w:id="263"/>
      <w:bookmarkEnd w:id="264"/>
      <w:bookmarkEnd w:id="265"/>
      <w:bookmarkEnd w:id="266"/>
      <w:bookmarkEnd w:id="267"/>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68" w:name="_Toc62658633"/>
      <w:bookmarkStart w:id="269" w:name="_Toc65746345"/>
      <w:bookmarkStart w:id="270" w:name="_Toc70534712"/>
      <w:proofErr w:type="gramStart"/>
      <w:r>
        <w:t>6.x</w:t>
      </w:r>
      <w:r w:rsidR="00CE6E20">
        <w:t>.</w:t>
      </w:r>
      <w:r w:rsidR="00997D48">
        <w:t>6</w:t>
      </w:r>
      <w:proofErr w:type="gramEnd"/>
      <w:r w:rsidR="00CE6E20">
        <w:tab/>
        <w:t>Error Handling</w:t>
      </w:r>
      <w:bookmarkEnd w:id="268"/>
      <w:bookmarkEnd w:id="269"/>
      <w:bookmarkEnd w:id="270"/>
    </w:p>
    <w:p w14:paraId="0AEA2532" w14:textId="23D04EC2" w:rsidR="00CE6E20" w:rsidRDefault="00BF01A9" w:rsidP="00CE6E20">
      <w:pPr>
        <w:pStyle w:val="Heading3"/>
      </w:pPr>
      <w:bookmarkStart w:id="271" w:name="_Toc62658634"/>
      <w:bookmarkStart w:id="272" w:name="_Toc65746346"/>
      <w:bookmarkStart w:id="273" w:name="_Toc70534713"/>
      <w:proofErr w:type="gramStart"/>
      <w:r>
        <w:t>6.x</w:t>
      </w:r>
      <w:r w:rsidR="00CE6E20">
        <w:t>.</w:t>
      </w:r>
      <w:r w:rsidR="00997D48">
        <w:t>7</w:t>
      </w:r>
      <w:proofErr w:type="gramEnd"/>
      <w:r w:rsidR="00CE6E20">
        <w:tab/>
        <w:t>Feature negotiation</w:t>
      </w:r>
      <w:bookmarkEnd w:id="271"/>
      <w:bookmarkEnd w:id="272"/>
      <w:bookmarkEnd w:id="273"/>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274" w:name="clause4"/>
      <w:bookmarkStart w:id="275" w:name="_Toc61651673"/>
      <w:bookmarkStart w:id="276" w:name="_Toc65746347"/>
      <w:bookmarkStart w:id="277" w:name="_Toc70534714"/>
      <w:bookmarkEnd w:id="274"/>
      <w:r>
        <w:t>7</w:t>
      </w:r>
      <w:r w:rsidR="00F27138">
        <w:tab/>
        <w:t>Security</w:t>
      </w:r>
      <w:bookmarkEnd w:id="275"/>
      <w:bookmarkEnd w:id="276"/>
      <w:bookmarkEnd w:id="277"/>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278" w:name="_Toc61651674"/>
      <w:bookmarkStart w:id="279" w:name="_Toc65746348"/>
      <w:bookmarkStart w:id="280" w:name="_Toc70534715"/>
      <w:r>
        <w:t>Annex A (normative)</w:t>
      </w:r>
      <w:proofErr w:type="gramStart"/>
      <w:r>
        <w:t>:</w:t>
      </w:r>
      <w:proofErr w:type="gramEnd"/>
      <w:r>
        <w:br/>
      </w:r>
      <w:r w:rsidR="00E57E70">
        <w:t xml:space="preserve">Edge Enabler Server </w:t>
      </w:r>
      <w:proofErr w:type="spellStart"/>
      <w:r>
        <w:t>OpenAPI</w:t>
      </w:r>
      <w:proofErr w:type="spellEnd"/>
      <w:r>
        <w:t xml:space="preserve"> specification</w:t>
      </w:r>
      <w:bookmarkEnd w:id="278"/>
      <w:bookmarkEnd w:id="279"/>
      <w:bookmarkEnd w:id="280"/>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281" w:name="_Toc61651675"/>
      <w:bookmarkStart w:id="282" w:name="_Toc65746349"/>
      <w:bookmarkStart w:id="283" w:name="_Toc70534716"/>
      <w:r>
        <w:t>A.1 General</w:t>
      </w:r>
      <w:bookmarkEnd w:id="281"/>
      <w:bookmarkEnd w:id="282"/>
      <w:bookmarkEnd w:id="28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r w:rsidRPr="004D3578">
        <w:t xml:space="preserve"> </w:t>
      </w:r>
    </w:p>
    <w:p w14:paraId="279B6493" w14:textId="7270424A" w:rsidR="00787564" w:rsidRDefault="00787564" w:rsidP="00787564">
      <w:pPr>
        <w:pStyle w:val="Heading8"/>
      </w:pPr>
      <w:bookmarkStart w:id="284" w:name="_Toc65746350"/>
      <w:bookmarkStart w:id="285" w:name="_Toc70534717"/>
      <w:r>
        <w:t xml:space="preserve">Annex </w:t>
      </w:r>
      <w:r w:rsidR="00F44ED1">
        <w:t>B</w:t>
      </w:r>
      <w:r w:rsidRPr="004D3578">
        <w:t xml:space="preserve"> (informative)</w:t>
      </w:r>
      <w:proofErr w:type="gramStart"/>
      <w:r w:rsidRPr="004D3578">
        <w:t>:</w:t>
      </w:r>
      <w:proofErr w:type="gramEnd"/>
      <w:r w:rsidRPr="004D3578">
        <w:br/>
      </w:r>
      <w:r>
        <w:t xml:space="preserve">Protocol </w:t>
      </w:r>
      <w:r w:rsidR="00D45313">
        <w:t>o</w:t>
      </w:r>
      <w:r>
        <w:t>ptions considered for EDGE-4 reference point</w:t>
      </w:r>
      <w:bookmarkEnd w:id="284"/>
      <w:bookmarkEnd w:id="285"/>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286" w:name="_Toc65746351"/>
      <w:bookmarkStart w:id="287" w:name="_Toc70534718"/>
      <w:r>
        <w:t>B</w:t>
      </w:r>
      <w:r w:rsidR="00787564">
        <w:t>.1</w:t>
      </w:r>
      <w:r w:rsidR="00787564">
        <w:tab/>
      </w:r>
      <w:r>
        <w:t>API</w:t>
      </w:r>
      <w:r w:rsidR="009609F9">
        <w:t xml:space="preserve"> Opti</w:t>
      </w:r>
      <w:r w:rsidR="00473DCA">
        <w:t>o</w:t>
      </w:r>
      <w:r w:rsidR="009609F9">
        <w:t>n</w:t>
      </w:r>
      <w:bookmarkEnd w:id="286"/>
      <w:bookmarkEnd w:id="287"/>
    </w:p>
    <w:p w14:paraId="1404595B" w14:textId="7CE7CDF0" w:rsidR="00F44ED1" w:rsidRDefault="00F44ED1" w:rsidP="007D375D">
      <w:pPr>
        <w:pStyle w:val="Heading3"/>
      </w:pPr>
      <w:bookmarkStart w:id="288" w:name="_Toc65746352"/>
      <w:bookmarkStart w:id="289" w:name="_Toc70534719"/>
      <w:r>
        <w:t>B.1.1</w:t>
      </w:r>
      <w:r>
        <w:tab/>
        <w:t>Introduction</w:t>
      </w:r>
      <w:bookmarkEnd w:id="288"/>
      <w:bookmarkEnd w:id="289"/>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proofErr w:type="gramStart"/>
      <w:r w:rsidR="00EC2407">
        <w:rPr>
          <w:i/>
          <w:color w:val="0000FF"/>
        </w:rPr>
        <w:t>.</w:t>
      </w:r>
      <w:r w:rsidRPr="00784AD6">
        <w:rPr>
          <w:i/>
          <w:color w:val="0000FF"/>
        </w:rPr>
        <w:t>.</w:t>
      </w:r>
      <w:proofErr w:type="gramEnd"/>
    </w:p>
    <w:p w14:paraId="3AE8FB91" w14:textId="5CBF170B" w:rsidR="00F44ED1" w:rsidRDefault="00F44ED1" w:rsidP="002A20D6">
      <w:pPr>
        <w:pStyle w:val="Heading3"/>
      </w:pPr>
      <w:bookmarkStart w:id="290" w:name="_Toc65746353"/>
      <w:bookmarkStart w:id="291" w:name="_Toc70534720"/>
      <w:r>
        <w:t>B.1.</w:t>
      </w:r>
      <w:r w:rsidR="00FA1728">
        <w:t>2</w:t>
      </w:r>
      <w:r>
        <w:tab/>
      </w:r>
      <w:r w:rsidRPr="00831458">
        <w:t>&lt;</w:t>
      </w:r>
      <w:proofErr w:type="spellStart"/>
      <w:r>
        <w:t>Eecs_xxx</w:t>
      </w:r>
      <w:proofErr w:type="spellEnd"/>
      <w:r w:rsidRPr="00831458">
        <w:t>&gt;</w:t>
      </w:r>
      <w:r>
        <w:t xml:space="preserve"> Service</w:t>
      </w:r>
      <w:bookmarkEnd w:id="290"/>
      <w:bookmarkEnd w:id="291"/>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292" w:name="_Toc65746354"/>
      <w:bookmarkStart w:id="293" w:name="_Toc70534721"/>
      <w:r>
        <w:t>B.1.</w:t>
      </w:r>
      <w:r w:rsidR="00FA1728">
        <w:t>2</w:t>
      </w:r>
      <w:r>
        <w:t>.1</w:t>
      </w:r>
      <w:r>
        <w:tab/>
        <w:t>Service Description</w:t>
      </w:r>
      <w:bookmarkEnd w:id="292"/>
      <w:bookmarkEnd w:id="293"/>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294" w:name="_Toc65746355"/>
      <w:bookmarkStart w:id="295" w:name="_Toc70534722"/>
      <w:r>
        <w:lastRenderedPageBreak/>
        <w:t>B.1.</w:t>
      </w:r>
      <w:r w:rsidR="00FA1728">
        <w:t>2</w:t>
      </w:r>
      <w:r>
        <w:t>.2</w:t>
      </w:r>
      <w:r>
        <w:tab/>
        <w:t>Service Operations</w:t>
      </w:r>
      <w:bookmarkEnd w:id="294"/>
      <w:bookmarkEnd w:id="295"/>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296" w:name="_Toc65746356"/>
      <w:bookmarkStart w:id="297" w:name="_Toc70534723"/>
      <w:r>
        <w:t>B.1.</w:t>
      </w:r>
      <w:r w:rsidR="00FA1728">
        <w:t>2</w:t>
      </w:r>
      <w:r>
        <w:t>.2.1</w:t>
      </w:r>
      <w:r>
        <w:tab/>
        <w:t>Introduction</w:t>
      </w:r>
      <w:bookmarkEnd w:id="296"/>
      <w:bookmarkEnd w:id="297"/>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3DD0ACDC" w14:textId="77777777" w:rsidR="00497483" w:rsidRDefault="00497483" w:rsidP="00497483">
      <w:bookmarkStart w:id="298" w:name="_Toc65746357"/>
      <w:bookmarkStart w:id="299" w:name="_Toc70534724"/>
    </w:p>
    <w:p w14:paraId="0085970E" w14:textId="1E65ADFE" w:rsidR="00F44ED1" w:rsidRDefault="00F44ED1" w:rsidP="00F44ED1">
      <w:pPr>
        <w:pStyle w:val="Heading5"/>
      </w:pPr>
      <w:r>
        <w:t>B.1.</w:t>
      </w:r>
      <w:r w:rsidR="00FA1728">
        <w:t>2</w:t>
      </w:r>
      <w:r>
        <w:t>.2.2</w:t>
      </w:r>
      <w:r>
        <w:tab/>
      </w:r>
      <w:r w:rsidRPr="00831458">
        <w:t xml:space="preserve">&lt;Service </w:t>
      </w:r>
      <w:r w:rsidR="00A81B6C">
        <w:t>o</w:t>
      </w:r>
      <w:r w:rsidRPr="00831458">
        <w:t xml:space="preserve">peration </w:t>
      </w:r>
      <w:r w:rsidR="00A81B6C">
        <w:t>1</w:t>
      </w:r>
      <w:r w:rsidRPr="00831458">
        <w:t>&gt;</w:t>
      </w:r>
      <w:bookmarkEnd w:id="298"/>
      <w:bookmarkEnd w:id="299"/>
    </w:p>
    <w:p w14:paraId="200095CE" w14:textId="24D55298" w:rsidR="00F44ED1" w:rsidRDefault="00F44ED1" w:rsidP="00F44ED1">
      <w:pPr>
        <w:pStyle w:val="Heading6"/>
      </w:pPr>
      <w:bookmarkStart w:id="300" w:name="_Toc65746358"/>
      <w:bookmarkStart w:id="301" w:name="_Toc70534725"/>
      <w:r>
        <w:t>B.1.</w:t>
      </w:r>
      <w:r w:rsidR="00FA1728">
        <w:t>2</w:t>
      </w:r>
      <w:r>
        <w:t>.2.2.1</w:t>
      </w:r>
      <w:r>
        <w:tab/>
        <w:t>General</w:t>
      </w:r>
      <w:bookmarkEnd w:id="300"/>
      <w:bookmarkEnd w:id="301"/>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302" w:name="_Toc65746359"/>
      <w:bookmarkStart w:id="303" w:name="_Toc70534726"/>
      <w:r>
        <w:t>B.1.</w:t>
      </w:r>
      <w:r w:rsidR="00FA1728">
        <w:t>2</w:t>
      </w:r>
      <w:r>
        <w:t>.2.2.2</w:t>
      </w:r>
      <w:r>
        <w:tab/>
      </w:r>
      <w:r w:rsidRPr="00831458">
        <w:t>&lt;Description&gt; &lt;Service Operation Name&gt;</w:t>
      </w:r>
      <w:r>
        <w:t xml:space="preserve"> operation</w:t>
      </w:r>
      <w:bookmarkEnd w:id="302"/>
      <w:bookmarkEnd w:id="303"/>
    </w:p>
    <w:p w14:paraId="0FCA4C02" w14:textId="2AA64E03" w:rsidR="00A81B6C" w:rsidRDefault="00A81B6C" w:rsidP="00A81B6C">
      <w:pPr>
        <w:pStyle w:val="Heading5"/>
      </w:pPr>
      <w:bookmarkStart w:id="304" w:name="_Toc65746360"/>
      <w:bookmarkStart w:id="305" w:name="_Toc70534727"/>
      <w:r>
        <w:t>B.1.</w:t>
      </w:r>
      <w:r w:rsidR="00FA1728">
        <w:t>2</w:t>
      </w:r>
      <w:r>
        <w:t>.2.3</w:t>
      </w:r>
      <w:r>
        <w:tab/>
        <w:t>&lt;Service operation 2&gt;</w:t>
      </w:r>
      <w:bookmarkEnd w:id="304"/>
      <w:bookmarkEnd w:id="305"/>
    </w:p>
    <w:p w14:paraId="3E9BCF9B" w14:textId="29D54536" w:rsidR="00A81B6C" w:rsidRDefault="00A81B6C" w:rsidP="00A81B6C">
      <w:pPr>
        <w:rPr>
          <w:i/>
          <w:iCs/>
          <w:color w:val="0000FF"/>
        </w:rPr>
      </w:pPr>
      <w:r w:rsidRPr="00FB2D33">
        <w:rPr>
          <w:i/>
          <w:iCs/>
          <w:color w:val="0000FF"/>
        </w:rPr>
        <w:t>And so on if there are more than 2 service operations to be described for the service.</w:t>
      </w:r>
    </w:p>
    <w:p w14:paraId="04F493E3" w14:textId="77777777" w:rsidR="00492A34" w:rsidRDefault="00492A34" w:rsidP="00492A34">
      <w:pPr>
        <w:pStyle w:val="Heading3"/>
      </w:pPr>
      <w:bookmarkStart w:id="306" w:name="_Toc64278389"/>
      <w:bookmarkStart w:id="307" w:name="_Toc70534728"/>
      <w:bookmarkStart w:id="308" w:name="_Toc64278337"/>
      <w:r>
        <w:t>B.1.3</w:t>
      </w:r>
      <w:r>
        <w:tab/>
      </w:r>
      <w:proofErr w:type="spellStart"/>
      <w:r w:rsidRPr="00931880">
        <w:t>Eecs_ServiceProvisioning</w:t>
      </w:r>
      <w:proofErr w:type="spellEnd"/>
      <w:r>
        <w:t xml:space="preserve"> API</w:t>
      </w:r>
      <w:bookmarkEnd w:id="306"/>
      <w:bookmarkEnd w:id="307"/>
    </w:p>
    <w:p w14:paraId="35DA2323" w14:textId="77777777" w:rsidR="00492A34" w:rsidRDefault="00492A34" w:rsidP="00492A34">
      <w:pPr>
        <w:pStyle w:val="Heading4"/>
      </w:pPr>
      <w:bookmarkStart w:id="309" w:name="_Toc64278390"/>
      <w:bookmarkStart w:id="310" w:name="_Toc70534729"/>
      <w:r>
        <w:t>B.1.3.1</w:t>
      </w:r>
      <w:r>
        <w:tab/>
        <w:t>API URI</w:t>
      </w:r>
      <w:bookmarkEnd w:id="309"/>
      <w:bookmarkEnd w:id="310"/>
    </w:p>
    <w:p w14:paraId="0C82CDFC" w14:textId="77777777" w:rsidR="00492A34" w:rsidRDefault="00492A34" w:rsidP="00492A34">
      <w:pPr>
        <w:rPr>
          <w:noProof/>
          <w:lang w:eastAsia="zh-CN"/>
        </w:rPr>
      </w:pPr>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p>
    <w:p w14:paraId="1124EEFA" w14:textId="77777777" w:rsidR="00492A34" w:rsidRDefault="00492A34" w:rsidP="00492A34">
      <w:pPr>
        <w:rPr>
          <w:lang w:eastAsia="zh-CN"/>
        </w:rPr>
      </w:pPr>
      <w:r>
        <w:rPr>
          <w:lang w:eastAsia="zh-CN"/>
        </w:rPr>
        <w:t>The request URI used in each HTTP request from the EEC towards the ECS shall have the structure as defined in clause B.1.z with the following clarifications:</w:t>
      </w:r>
    </w:p>
    <w:p w14:paraId="50F0A9A9" w14:textId="77777777" w:rsidR="00492A34" w:rsidRDefault="00492A34" w:rsidP="00492A34">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p>
    <w:p w14:paraId="3BA9A51E" w14:textId="77777777" w:rsidR="00492A34" w:rsidRDefault="00492A34" w:rsidP="00492A34">
      <w:pPr>
        <w:pStyle w:val="B1"/>
      </w:pPr>
      <w:r>
        <w:t>-</w:t>
      </w:r>
      <w:r>
        <w:tab/>
        <w:t>The &lt;</w:t>
      </w:r>
      <w:proofErr w:type="spellStart"/>
      <w:r>
        <w:t>apiVersion</w:t>
      </w:r>
      <w:proofErr w:type="spellEnd"/>
      <w:r>
        <w:t>&gt; shall be "v1".</w:t>
      </w:r>
    </w:p>
    <w:p w14:paraId="763038E0" w14:textId="77777777" w:rsidR="00492A34" w:rsidRDefault="00492A34" w:rsidP="00492A34">
      <w:pPr>
        <w:pStyle w:val="B1"/>
      </w:pPr>
      <w:r>
        <w:t>-</w:t>
      </w:r>
      <w:r>
        <w:tab/>
        <w:t>The &lt;</w:t>
      </w:r>
      <w:proofErr w:type="spellStart"/>
      <w:r w:rsidRPr="00577B8B">
        <w:rPr>
          <w:bCs/>
        </w:rPr>
        <w:t>apiSpecificResourceUriPart</w:t>
      </w:r>
      <w:proofErr w:type="spellEnd"/>
      <w:r>
        <w:t>&gt; shall be set as described in clause B.1.3.2.</w:t>
      </w:r>
    </w:p>
    <w:p w14:paraId="3302E66E" w14:textId="77777777" w:rsidR="00492A34" w:rsidRDefault="00492A34" w:rsidP="00492A34">
      <w:pPr>
        <w:pStyle w:val="Heading4"/>
      </w:pPr>
      <w:bookmarkStart w:id="311" w:name="_Toc64278391"/>
      <w:bookmarkStart w:id="312" w:name="_Toc70534730"/>
      <w:r>
        <w:lastRenderedPageBreak/>
        <w:t>B.1.3.2</w:t>
      </w:r>
      <w:r>
        <w:tab/>
        <w:t>Resources</w:t>
      </w:r>
      <w:bookmarkEnd w:id="311"/>
      <w:bookmarkEnd w:id="312"/>
    </w:p>
    <w:p w14:paraId="114EE9F2" w14:textId="77777777" w:rsidR="00492A34" w:rsidRDefault="00492A34" w:rsidP="00492A34">
      <w:pPr>
        <w:pStyle w:val="Heading5"/>
      </w:pPr>
      <w:bookmarkStart w:id="313" w:name="_Toc64278392"/>
      <w:bookmarkStart w:id="314" w:name="_Toc70534731"/>
      <w:r>
        <w:t>B.1.3.2.1</w:t>
      </w:r>
      <w:r>
        <w:tab/>
        <w:t>Overview</w:t>
      </w:r>
      <w:bookmarkEnd w:id="313"/>
      <w:bookmarkEnd w:id="314"/>
    </w:p>
    <w:p w14:paraId="1B71B68B" w14:textId="77777777" w:rsidR="00492A34" w:rsidRDefault="00492A34" w:rsidP="00492A34">
      <w:pPr>
        <w:pStyle w:val="TH"/>
      </w:pPr>
      <w:r>
        <w:object w:dxaOrig="5880" w:dyaOrig="3076" w14:anchorId="2513D58F">
          <v:shape id="_x0000_i1028" type="#_x0000_t75" style="width:294.1pt;height:153.5pt" o:ole="">
            <v:imagedata r:id="rId17" o:title=""/>
          </v:shape>
          <o:OLEObject Type="Embed" ProgID="Visio.Drawing.15" ShapeID="_x0000_i1028" DrawAspect="Content" ObjectID="_1681681044" r:id="rId18"/>
        </w:object>
      </w:r>
    </w:p>
    <w:p w14:paraId="7474ACDD" w14:textId="77777777" w:rsidR="00492A34" w:rsidRDefault="00492A34" w:rsidP="00492A34">
      <w:pPr>
        <w:pStyle w:val="TF"/>
      </w:pPr>
      <w:r>
        <w:t xml:space="preserve">Figure B.1.3.2.1-1: Resource URI structure of the </w:t>
      </w:r>
      <w:proofErr w:type="spellStart"/>
      <w:r w:rsidRPr="00931880">
        <w:t>Eecs_ServiceProvisioning</w:t>
      </w:r>
      <w:proofErr w:type="spellEnd"/>
      <w:r>
        <w:t xml:space="preserve"> API</w:t>
      </w:r>
    </w:p>
    <w:p w14:paraId="3B18873B" w14:textId="77777777" w:rsidR="00492A34" w:rsidRPr="00A422BA" w:rsidRDefault="00492A34" w:rsidP="00492A34">
      <w:pPr>
        <w:pStyle w:val="EditorsNote"/>
      </w:pPr>
      <w:r>
        <w:t>Editor’s Note: Inclusion of the EEC identifier in the resource URI structure is FFS.</w:t>
      </w:r>
    </w:p>
    <w:p w14:paraId="3708C078" w14:textId="77777777" w:rsidR="00492A34" w:rsidRDefault="00492A34" w:rsidP="00492A34">
      <w:r>
        <w:t>Table B.1.3.2.1-1 provides an overview of the resources and applicable HTTP methods.</w:t>
      </w:r>
    </w:p>
    <w:p w14:paraId="65CC93DB" w14:textId="77777777" w:rsidR="00492A34" w:rsidRDefault="00492A34" w:rsidP="00492A34">
      <w:pPr>
        <w:pStyle w:val="TH"/>
      </w:pPr>
      <w:r>
        <w:t>Table B.1.3.2.1-1: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14:paraId="2991339A" w14:textId="77777777" w:rsidTr="00492A3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77777777" w:rsidR="00492A34" w:rsidRPr="00170884" w:rsidRDefault="00492A34" w:rsidP="00492A3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77777777" w:rsidR="00492A34" w:rsidRPr="00170884" w:rsidRDefault="00492A34" w:rsidP="00492A3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77777777" w:rsidR="00492A34" w:rsidRPr="00170884" w:rsidRDefault="00492A34" w:rsidP="00492A3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77777777" w:rsidR="00492A34" w:rsidRPr="00170884" w:rsidRDefault="00492A34" w:rsidP="00492A34">
            <w:pPr>
              <w:pStyle w:val="TAH"/>
            </w:pPr>
            <w:r w:rsidRPr="00170884">
              <w:t>Description</w:t>
            </w:r>
          </w:p>
        </w:tc>
      </w:tr>
      <w:tr w:rsidR="00492A34" w:rsidRPr="00FF31D1" w14:paraId="262B658B" w14:textId="77777777" w:rsidTr="00492A34">
        <w:trPr>
          <w:jc w:val="center"/>
        </w:trPr>
        <w:tc>
          <w:tcPr>
            <w:tcW w:w="0" w:type="auto"/>
            <w:vMerge w:val="restart"/>
            <w:tcBorders>
              <w:top w:val="single" w:sz="4" w:space="0" w:color="auto"/>
              <w:left w:val="single" w:sz="4" w:space="0" w:color="auto"/>
              <w:right w:val="single" w:sz="4" w:space="0" w:color="auto"/>
            </w:tcBorders>
          </w:tcPr>
          <w:p w14:paraId="427576BC" w14:textId="77777777" w:rsidR="00492A34" w:rsidRPr="00FF31D1" w:rsidRDefault="00492A34" w:rsidP="00492A34">
            <w:pPr>
              <w:pStyle w:val="TF"/>
            </w:pPr>
            <w:r>
              <w:rPr>
                <w:b w:val="0"/>
                <w:sz w:val="18"/>
              </w:rPr>
              <w:t>Provisioning  Information</w:t>
            </w:r>
            <w:r w:rsidRPr="00697F8D">
              <w:rPr>
                <w:b w:val="0"/>
                <w:sz w:val="18"/>
              </w:rPr>
              <w:t xml:space="preserve"> </w:t>
            </w:r>
          </w:p>
        </w:tc>
        <w:tc>
          <w:tcPr>
            <w:tcW w:w="1585" w:type="pct"/>
            <w:tcBorders>
              <w:top w:val="single" w:sz="4" w:space="0" w:color="auto"/>
              <w:left w:val="single" w:sz="4" w:space="0" w:color="auto"/>
              <w:bottom w:val="single" w:sz="4" w:space="0" w:color="auto"/>
              <w:right w:val="single" w:sz="4" w:space="0" w:color="auto"/>
            </w:tcBorders>
          </w:tcPr>
          <w:p w14:paraId="2F58D155" w14:textId="77777777" w:rsidR="00492A34" w:rsidRPr="007F551E" w:rsidRDefault="00492A34" w:rsidP="00492A34">
            <w:pPr>
              <w:pStyle w:val="TF"/>
              <w:keepNext/>
              <w:spacing w:after="0"/>
              <w:jc w:val="left"/>
              <w:rPr>
                <w:b w:val="0"/>
                <w:sz w:val="18"/>
              </w:rPr>
            </w:pPr>
            <w:r>
              <w:rPr>
                <w:b w:val="0"/>
                <w:sz w:val="18"/>
              </w:rPr>
              <w:t>/</w:t>
            </w:r>
            <w:proofErr w:type="spellStart"/>
            <w:r>
              <w:rPr>
                <w:b w:val="0"/>
                <w:sz w:val="18"/>
              </w:rPr>
              <w:t>provisioningInfo</w:t>
            </w:r>
            <w:proofErr w:type="spellEnd"/>
          </w:p>
        </w:tc>
        <w:tc>
          <w:tcPr>
            <w:tcW w:w="636" w:type="pct"/>
            <w:tcBorders>
              <w:top w:val="single" w:sz="4" w:space="0" w:color="auto"/>
              <w:left w:val="single" w:sz="4" w:space="0" w:color="auto"/>
              <w:bottom w:val="single" w:sz="4" w:space="0" w:color="auto"/>
              <w:right w:val="single" w:sz="4" w:space="0" w:color="auto"/>
            </w:tcBorders>
          </w:tcPr>
          <w:p w14:paraId="7D6364D8" w14:textId="77777777" w:rsidR="00492A34" w:rsidRPr="00FF31D1" w:rsidRDefault="00492A34" w:rsidP="00492A34">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6920B0CC" w14:textId="77777777" w:rsidR="00492A34" w:rsidRPr="00FF31D1" w:rsidRDefault="00492A34" w:rsidP="00492A34">
            <w:pPr>
              <w:pStyle w:val="TF"/>
              <w:keepNext/>
              <w:spacing w:after="0"/>
              <w:jc w:val="left"/>
            </w:pPr>
          </w:p>
        </w:tc>
      </w:tr>
      <w:tr w:rsidR="00492A34" w:rsidRPr="00FF31D1" w14:paraId="146386C0" w14:textId="77777777" w:rsidTr="00492A34">
        <w:trPr>
          <w:jc w:val="center"/>
        </w:trPr>
        <w:tc>
          <w:tcPr>
            <w:tcW w:w="0" w:type="auto"/>
            <w:vMerge/>
            <w:tcBorders>
              <w:left w:val="single" w:sz="4" w:space="0" w:color="auto"/>
              <w:right w:val="single" w:sz="4" w:space="0" w:color="auto"/>
            </w:tcBorders>
          </w:tcPr>
          <w:p w14:paraId="69E33A65" w14:textId="77777777" w:rsidR="00492A34" w:rsidRDefault="00492A34" w:rsidP="00492A34">
            <w:pPr>
              <w:pStyle w:val="TF"/>
              <w:rPr>
                <w:b w:val="0"/>
                <w:sz w:val="18"/>
              </w:rPr>
            </w:pPr>
          </w:p>
        </w:tc>
        <w:tc>
          <w:tcPr>
            <w:tcW w:w="1585" w:type="pct"/>
            <w:tcBorders>
              <w:top w:val="single" w:sz="4" w:space="0" w:color="auto"/>
              <w:left w:val="single" w:sz="4" w:space="0" w:color="auto"/>
              <w:right w:val="single" w:sz="4" w:space="0" w:color="auto"/>
            </w:tcBorders>
          </w:tcPr>
          <w:p w14:paraId="4D4417AC" w14:textId="77777777" w:rsidR="00492A34" w:rsidRDefault="00492A34" w:rsidP="00492A34">
            <w:pPr>
              <w:pStyle w:val="TF"/>
              <w:keepNext/>
              <w:spacing w:after="0"/>
              <w:jc w:val="left"/>
              <w:rPr>
                <w:b w:val="0"/>
                <w:sz w:val="18"/>
              </w:rPr>
            </w:pPr>
            <w:r>
              <w:rPr>
                <w:b w:val="0"/>
                <w:sz w:val="18"/>
              </w:rPr>
              <w:t>/</w:t>
            </w:r>
            <w:proofErr w:type="spellStart"/>
            <w:r>
              <w:rPr>
                <w:b w:val="0"/>
                <w:sz w:val="18"/>
              </w:rPr>
              <w:t>provisioningInfo</w:t>
            </w:r>
            <w:proofErr w:type="spellEnd"/>
            <w:r>
              <w:rPr>
                <w:b w:val="0"/>
                <w:sz w:val="18"/>
              </w:rPr>
              <w:t>/fetch</w:t>
            </w:r>
          </w:p>
        </w:tc>
        <w:tc>
          <w:tcPr>
            <w:tcW w:w="636" w:type="pct"/>
            <w:tcBorders>
              <w:top w:val="single" w:sz="4" w:space="0" w:color="auto"/>
              <w:left w:val="single" w:sz="4" w:space="0" w:color="auto"/>
              <w:bottom w:val="single" w:sz="4" w:space="0" w:color="auto"/>
              <w:right w:val="single" w:sz="4" w:space="0" w:color="auto"/>
            </w:tcBorders>
          </w:tcPr>
          <w:p w14:paraId="484CF94D" w14:textId="77777777" w:rsidR="00492A34" w:rsidRDefault="00492A34" w:rsidP="00492A34">
            <w:pPr>
              <w:pStyle w:val="TAL"/>
            </w:pPr>
            <w:r>
              <w:t>fetch</w:t>
            </w:r>
          </w:p>
          <w:p w14:paraId="4C04D451" w14:textId="77777777" w:rsidR="00492A34" w:rsidRDefault="00492A34" w:rsidP="00492A34">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51FCFE" w14:textId="77777777" w:rsidR="00492A34" w:rsidRDefault="00492A34" w:rsidP="00492A34">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bl>
    <w:p w14:paraId="49352B92" w14:textId="77777777" w:rsidR="00492A34" w:rsidRPr="007622AE" w:rsidRDefault="00492A34" w:rsidP="00492A34"/>
    <w:p w14:paraId="17D5663E" w14:textId="77777777" w:rsidR="00492A34" w:rsidRDefault="00492A34" w:rsidP="00492A34">
      <w:pPr>
        <w:pStyle w:val="Heading5"/>
      </w:pPr>
      <w:bookmarkStart w:id="315" w:name="_Toc64278393"/>
      <w:bookmarkStart w:id="316" w:name="_Toc70534732"/>
      <w:r>
        <w:t>B.1.3.2.2</w:t>
      </w:r>
      <w:r>
        <w:tab/>
        <w:t>Resource</w:t>
      </w:r>
      <w:r w:rsidRPr="00831458">
        <w:t xml:space="preserve">: </w:t>
      </w:r>
      <w:bookmarkEnd w:id="315"/>
      <w:r w:rsidRPr="002B1B4E">
        <w:t xml:space="preserve">Provisioning </w:t>
      </w:r>
      <w:r>
        <w:t>Information</w:t>
      </w:r>
      <w:bookmarkEnd w:id="316"/>
    </w:p>
    <w:p w14:paraId="70C02912" w14:textId="77777777" w:rsidR="00492A34" w:rsidRDefault="00492A34" w:rsidP="00492A34">
      <w:pPr>
        <w:pStyle w:val="Heading6"/>
        <w:rPr>
          <w:lang w:eastAsia="zh-CN"/>
        </w:rPr>
      </w:pPr>
      <w:bookmarkStart w:id="317" w:name="_Toc64278394"/>
      <w:bookmarkStart w:id="318" w:name="_Toc70534733"/>
      <w:r>
        <w:t>B.1.3</w:t>
      </w:r>
      <w:r>
        <w:rPr>
          <w:lang w:eastAsia="zh-CN"/>
        </w:rPr>
        <w:t>.2.2.1</w:t>
      </w:r>
      <w:r>
        <w:rPr>
          <w:lang w:eastAsia="zh-CN"/>
        </w:rPr>
        <w:tab/>
        <w:t>Description</w:t>
      </w:r>
      <w:bookmarkEnd w:id="317"/>
      <w:bookmarkEnd w:id="318"/>
    </w:p>
    <w:p w14:paraId="16F47B7F" w14:textId="77777777" w:rsidR="00492A34" w:rsidRDefault="00492A34" w:rsidP="00492A34">
      <w:r>
        <w:t xml:space="preserve">This resource represents provisioning information </w:t>
      </w:r>
      <w:r w:rsidRPr="000E29E3">
        <w:t>required by the UE to access the edge services</w:t>
      </w:r>
      <w:r>
        <w:t xml:space="preserve">. </w:t>
      </w:r>
    </w:p>
    <w:p w14:paraId="3C32769A" w14:textId="77777777" w:rsidR="00492A34" w:rsidRDefault="00492A34" w:rsidP="00492A34">
      <w:pPr>
        <w:pStyle w:val="Heading6"/>
        <w:rPr>
          <w:lang w:eastAsia="zh-CN"/>
        </w:rPr>
      </w:pPr>
      <w:bookmarkStart w:id="319" w:name="_Toc64278395"/>
      <w:bookmarkStart w:id="320" w:name="_Toc70534734"/>
      <w:r>
        <w:t>B.1.3</w:t>
      </w:r>
      <w:r>
        <w:rPr>
          <w:lang w:eastAsia="zh-CN"/>
        </w:rPr>
        <w:t>.2.2.2</w:t>
      </w:r>
      <w:r>
        <w:rPr>
          <w:lang w:eastAsia="zh-CN"/>
        </w:rPr>
        <w:tab/>
        <w:t>Resource Definition</w:t>
      </w:r>
      <w:bookmarkEnd w:id="319"/>
      <w:bookmarkEnd w:id="320"/>
    </w:p>
    <w:p w14:paraId="76FCC603" w14:textId="77777777" w:rsidR="00492A34" w:rsidRDefault="00492A34" w:rsidP="00492A34">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sidRPr="000E29E3">
        <w:rPr>
          <w:b/>
          <w:bCs/>
        </w:rPr>
        <w:t>provisioning</w:t>
      </w:r>
      <w:r>
        <w:rPr>
          <w:b/>
          <w:bCs/>
        </w:rPr>
        <w:t>Info</w:t>
      </w:r>
      <w:proofErr w:type="spellEnd"/>
    </w:p>
    <w:p w14:paraId="5A4559A6" w14:textId="77777777" w:rsidR="00492A34" w:rsidRDefault="00492A34" w:rsidP="00492A34">
      <w:pPr>
        <w:rPr>
          <w:rFonts w:ascii="Arial" w:hAnsi="Arial" w:cs="Arial"/>
        </w:rPr>
      </w:pPr>
      <w:r>
        <w:t>This resource shall support the resource URI variables defined in table B.1.3</w:t>
      </w:r>
      <w:r>
        <w:rPr>
          <w:lang w:eastAsia="zh-CN"/>
        </w:rPr>
        <w:t>.2.2.2</w:t>
      </w:r>
      <w:r>
        <w:t>-1</w:t>
      </w:r>
      <w:r>
        <w:rPr>
          <w:rFonts w:ascii="Arial" w:hAnsi="Arial" w:cs="Arial"/>
        </w:rPr>
        <w:t>.</w:t>
      </w:r>
    </w:p>
    <w:p w14:paraId="318D192F" w14:textId="77777777" w:rsidR="00492A34" w:rsidRDefault="00492A34" w:rsidP="00492A34">
      <w:pPr>
        <w:pStyle w:val="TH"/>
        <w:rPr>
          <w:rFonts w:cs="Arial"/>
        </w:rPr>
      </w:pPr>
      <w:r>
        <w:t>Table B.1.3</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14:paraId="3CE64A5A"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7777777" w:rsidR="00492A34" w:rsidRDefault="00492A34" w:rsidP="00492A34">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77777777" w:rsidR="00492A34" w:rsidRDefault="00492A34" w:rsidP="00492A34">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77777777" w:rsidR="00492A34" w:rsidRDefault="00492A34" w:rsidP="00492A34">
            <w:pPr>
              <w:pStyle w:val="TAH"/>
            </w:pPr>
            <w:r>
              <w:t>Definition</w:t>
            </w:r>
          </w:p>
        </w:tc>
      </w:tr>
      <w:tr w:rsidR="00492A34" w14:paraId="1F521BCF"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69BF2BCB" w14:textId="77777777" w:rsidR="00492A34" w:rsidRDefault="00492A34" w:rsidP="00492A34">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00076D"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77777777" w:rsidR="00492A34" w:rsidRDefault="00492A34" w:rsidP="00492A34">
            <w:pPr>
              <w:pStyle w:val="TAL"/>
            </w:pPr>
            <w:r>
              <w:t>See clause </w:t>
            </w:r>
            <w:r>
              <w:rPr>
                <w:lang w:eastAsia="zh-CN"/>
              </w:rPr>
              <w:t>B.1.z</w:t>
            </w:r>
          </w:p>
        </w:tc>
      </w:tr>
      <w:tr w:rsidR="00492A34" w14:paraId="662942B7"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2C0190D1" w14:textId="77777777" w:rsidR="00492A34" w:rsidRDefault="00492A34" w:rsidP="00492A34">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531D79BE"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77777777" w:rsidR="00492A34" w:rsidRDefault="00492A34" w:rsidP="00492A34">
            <w:pPr>
              <w:pStyle w:val="TAL"/>
            </w:pPr>
            <w:r>
              <w:rPr>
                <w:rFonts w:hint="eastAsia"/>
                <w:lang w:eastAsia="zh-CN"/>
              </w:rPr>
              <w:t>S</w:t>
            </w:r>
            <w:r>
              <w:rPr>
                <w:lang w:eastAsia="zh-CN"/>
              </w:rPr>
              <w:t xml:space="preserve">ee clause </w:t>
            </w:r>
            <w:r>
              <w:t>B.1.3.1</w:t>
            </w:r>
          </w:p>
        </w:tc>
      </w:tr>
    </w:tbl>
    <w:p w14:paraId="57F150F4" w14:textId="77777777" w:rsidR="00492A34" w:rsidRPr="000E29E3" w:rsidRDefault="00492A34" w:rsidP="00492A34">
      <w:pPr>
        <w:rPr>
          <w:lang w:eastAsia="zh-CN"/>
        </w:rPr>
      </w:pPr>
    </w:p>
    <w:p w14:paraId="5FBB7EC0" w14:textId="77777777" w:rsidR="00492A34" w:rsidRDefault="00492A34" w:rsidP="00492A34">
      <w:pPr>
        <w:pStyle w:val="Heading6"/>
        <w:rPr>
          <w:lang w:eastAsia="zh-CN"/>
        </w:rPr>
      </w:pPr>
      <w:bookmarkStart w:id="321" w:name="_Toc64278396"/>
      <w:bookmarkStart w:id="322" w:name="_Toc70534735"/>
      <w:r>
        <w:t>B.1.3</w:t>
      </w:r>
      <w:r>
        <w:rPr>
          <w:lang w:eastAsia="zh-CN"/>
        </w:rPr>
        <w:t>.2.2.3</w:t>
      </w:r>
      <w:r>
        <w:rPr>
          <w:lang w:eastAsia="zh-CN"/>
        </w:rPr>
        <w:tab/>
        <w:t>Resource Standard Methods</w:t>
      </w:r>
      <w:bookmarkEnd w:id="321"/>
      <w:bookmarkEnd w:id="322"/>
    </w:p>
    <w:p w14:paraId="36FA6AFC" w14:textId="77777777" w:rsidR="00492A34" w:rsidRPr="002B41A4" w:rsidRDefault="00492A34" w:rsidP="00492A34">
      <w:pPr>
        <w:rPr>
          <w:lang w:eastAsia="zh-CN"/>
        </w:rPr>
      </w:pPr>
      <w:r>
        <w:rPr>
          <w:lang w:eastAsia="zh-CN"/>
        </w:rPr>
        <w:t>None.</w:t>
      </w:r>
    </w:p>
    <w:p w14:paraId="3FE71A37" w14:textId="77777777" w:rsidR="00492A34" w:rsidRDefault="00492A34" w:rsidP="00492A34">
      <w:pPr>
        <w:pStyle w:val="Heading6"/>
        <w:rPr>
          <w:lang w:eastAsia="zh-CN"/>
        </w:rPr>
      </w:pPr>
      <w:bookmarkStart w:id="323" w:name="_Toc64278398"/>
      <w:bookmarkStart w:id="324" w:name="_Toc70534736"/>
      <w:r>
        <w:lastRenderedPageBreak/>
        <w:t>B.1.3</w:t>
      </w:r>
      <w:r>
        <w:rPr>
          <w:lang w:eastAsia="zh-CN"/>
        </w:rPr>
        <w:t>.2.2.3</w:t>
      </w:r>
      <w:r>
        <w:rPr>
          <w:lang w:eastAsia="zh-CN"/>
        </w:rPr>
        <w:tab/>
      </w:r>
      <w:r>
        <w:rPr>
          <w:lang w:eastAsia="zh-CN"/>
        </w:rPr>
        <w:tab/>
        <w:t>Resource Custom Operations</w:t>
      </w:r>
      <w:bookmarkEnd w:id="323"/>
      <w:bookmarkEnd w:id="324"/>
    </w:p>
    <w:p w14:paraId="1FE59390" w14:textId="77777777" w:rsidR="00492A34" w:rsidRPr="00A31560" w:rsidRDefault="00492A34" w:rsidP="00492A34">
      <w:pPr>
        <w:pStyle w:val="EditorsNote"/>
        <w:rPr>
          <w:lang w:eastAsia="zh-CN"/>
        </w:rPr>
      </w:pPr>
      <w:r>
        <w:t xml:space="preserve">Editor’s Note: The </w:t>
      </w:r>
      <w:r>
        <w:rPr>
          <w:lang w:eastAsia="zh-CN"/>
        </w:rPr>
        <w:t>resource Custom Operations</w:t>
      </w:r>
      <w:r w:rsidDel="002B41A4">
        <w:rPr>
          <w:lang w:eastAsia="zh-CN"/>
        </w:rPr>
        <w:t xml:space="preserve"> </w:t>
      </w:r>
      <w:r>
        <w:t xml:space="preserve">for </w:t>
      </w:r>
      <w:proofErr w:type="spellStart"/>
      <w:r w:rsidRPr="00931880">
        <w:t>Eecs_ServiceProvisioning</w:t>
      </w:r>
      <w:proofErr w:type="spellEnd"/>
      <w:r>
        <w:t xml:space="preserve"> </w:t>
      </w:r>
      <w:r>
        <w:rPr>
          <w:lang w:val="en-IN"/>
        </w:rPr>
        <w:t>API is FFS.</w:t>
      </w:r>
    </w:p>
    <w:p w14:paraId="455ABE26" w14:textId="77777777" w:rsidR="00492A34" w:rsidRDefault="00492A34" w:rsidP="00492A34">
      <w:pPr>
        <w:pStyle w:val="Heading4"/>
      </w:pPr>
      <w:bookmarkStart w:id="325" w:name="_Toc64278403"/>
      <w:bookmarkStart w:id="326" w:name="_Toc70534737"/>
      <w:r>
        <w:t>B.1.3.3</w:t>
      </w:r>
      <w:r>
        <w:tab/>
        <w:t>Custom Operations without associated resources</w:t>
      </w:r>
      <w:bookmarkEnd w:id="325"/>
      <w:bookmarkEnd w:id="326"/>
    </w:p>
    <w:p w14:paraId="453D928B" w14:textId="77777777" w:rsidR="00492A34" w:rsidRDefault="00492A34" w:rsidP="00492A34">
      <w:r>
        <w:t>None.</w:t>
      </w:r>
    </w:p>
    <w:p w14:paraId="662BB70F" w14:textId="77777777" w:rsidR="00492A34" w:rsidRDefault="00492A34" w:rsidP="00492A34">
      <w:pPr>
        <w:pStyle w:val="Heading4"/>
      </w:pPr>
      <w:bookmarkStart w:id="327" w:name="_Toc64278409"/>
      <w:bookmarkStart w:id="328" w:name="_Toc70534738"/>
      <w:r>
        <w:t>B.1.3.4</w:t>
      </w:r>
      <w:r>
        <w:tab/>
        <w:t>Notifications</w:t>
      </w:r>
      <w:bookmarkEnd w:id="327"/>
      <w:bookmarkEnd w:id="328"/>
    </w:p>
    <w:p w14:paraId="361AAF1D" w14:textId="77777777" w:rsidR="00492A34" w:rsidRDefault="00492A34" w:rsidP="00492A34">
      <w:bookmarkStart w:id="329" w:name="_Toc64278414"/>
      <w:r>
        <w:t>None.</w:t>
      </w:r>
    </w:p>
    <w:p w14:paraId="38BCBE42" w14:textId="77777777" w:rsidR="00492A34" w:rsidRDefault="00492A34" w:rsidP="00492A34">
      <w:pPr>
        <w:pStyle w:val="Heading4"/>
      </w:pPr>
      <w:bookmarkStart w:id="330" w:name="_Toc70534739"/>
      <w:r>
        <w:t>B.1.3.5</w:t>
      </w:r>
      <w:r>
        <w:tab/>
        <w:t>Data Model</w:t>
      </w:r>
      <w:bookmarkEnd w:id="329"/>
      <w:bookmarkEnd w:id="330"/>
    </w:p>
    <w:p w14:paraId="3BDBB1D5" w14:textId="77777777" w:rsidR="00492A34" w:rsidRPr="001C68CA" w:rsidRDefault="00492A34" w:rsidP="00492A34">
      <w:pPr>
        <w:pStyle w:val="EditorsNote"/>
      </w:pPr>
      <w:r>
        <w:t xml:space="preserve">Editor’s Note: The data model for </w:t>
      </w:r>
      <w:proofErr w:type="spellStart"/>
      <w:r w:rsidRPr="00931880">
        <w:t>Eecs_ServiceProvisioning</w:t>
      </w:r>
      <w:proofErr w:type="spellEnd"/>
      <w:r>
        <w:t xml:space="preserve"> </w:t>
      </w:r>
      <w:r>
        <w:rPr>
          <w:lang w:val="en-IN"/>
        </w:rPr>
        <w:t>API is FFS.</w:t>
      </w:r>
    </w:p>
    <w:p w14:paraId="764219A2" w14:textId="77777777" w:rsidR="00492A34" w:rsidRDefault="00492A34" w:rsidP="00492A34">
      <w:pPr>
        <w:pStyle w:val="Heading4"/>
      </w:pPr>
      <w:bookmarkStart w:id="331" w:name="_Toc64278423"/>
      <w:bookmarkStart w:id="332" w:name="_Toc70534740"/>
      <w:r>
        <w:t>B.1.3.6</w:t>
      </w:r>
      <w:r>
        <w:tab/>
        <w:t>Error Handling</w:t>
      </w:r>
      <w:bookmarkEnd w:id="331"/>
      <w:bookmarkEnd w:id="332"/>
    </w:p>
    <w:p w14:paraId="60DE5336" w14:textId="77777777" w:rsidR="00492A34" w:rsidRPr="00BB3CBD" w:rsidRDefault="00492A34" w:rsidP="00492A34">
      <w:pPr>
        <w:pStyle w:val="EditorsNote"/>
      </w:pPr>
      <w:r>
        <w:t xml:space="preserve">Editor’s Note: The error handling for </w:t>
      </w:r>
      <w:proofErr w:type="spellStart"/>
      <w:r w:rsidRPr="00931880">
        <w:t>Eecs_ServiceProvisioning</w:t>
      </w:r>
      <w:proofErr w:type="spellEnd"/>
      <w:r>
        <w:t xml:space="preserve"> </w:t>
      </w:r>
      <w:r>
        <w:rPr>
          <w:lang w:val="en-IN"/>
        </w:rPr>
        <w:t>API is FFS.</w:t>
      </w:r>
    </w:p>
    <w:p w14:paraId="4C2B2618" w14:textId="77777777" w:rsidR="00492A34" w:rsidRDefault="00492A34" w:rsidP="00492A34">
      <w:pPr>
        <w:pStyle w:val="Heading4"/>
      </w:pPr>
      <w:bookmarkStart w:id="333" w:name="_Toc64278424"/>
      <w:bookmarkStart w:id="334" w:name="_Toc70534741"/>
      <w:r>
        <w:t>B.1.3.7</w:t>
      </w:r>
      <w:r>
        <w:tab/>
        <w:t>Feature negotiation</w:t>
      </w:r>
      <w:bookmarkEnd w:id="333"/>
      <w:bookmarkEnd w:id="334"/>
    </w:p>
    <w:p w14:paraId="2E613AA4" w14:textId="77777777" w:rsidR="00492A34" w:rsidRPr="001C68CA" w:rsidRDefault="00492A34" w:rsidP="00492A34">
      <w:pPr>
        <w:pStyle w:val="EditorsNote"/>
      </w:pPr>
      <w:r>
        <w:t xml:space="preserve">Editor’s Note: The Feature negotiation for </w:t>
      </w:r>
      <w:proofErr w:type="spellStart"/>
      <w:r w:rsidRPr="00931880">
        <w:t>Eecs_ServiceProvisioning</w:t>
      </w:r>
      <w:proofErr w:type="spellEnd"/>
      <w:r>
        <w:t xml:space="preserve"> </w:t>
      </w:r>
      <w:r>
        <w:rPr>
          <w:lang w:val="en-IN"/>
        </w:rPr>
        <w:t>API is FFS.</w:t>
      </w:r>
    </w:p>
    <w:p w14:paraId="631369D6" w14:textId="77777777" w:rsidR="00492A34" w:rsidRPr="00A55405" w:rsidRDefault="00492A34" w:rsidP="00492A34">
      <w:pPr>
        <w:rPr>
          <w:lang w:val="en-IN"/>
        </w:rPr>
      </w:pPr>
    </w:p>
    <w:p w14:paraId="727A9D21" w14:textId="05B803F7" w:rsidR="007A0E4F" w:rsidRDefault="007A0E4F" w:rsidP="007D375D">
      <w:pPr>
        <w:pStyle w:val="Heading3"/>
      </w:pPr>
      <w:bookmarkStart w:id="335" w:name="_Toc65746361"/>
      <w:bookmarkStart w:id="336" w:name="_Toc70534742"/>
      <w:bookmarkEnd w:id="308"/>
      <w:r>
        <w:t>B.1</w:t>
      </w:r>
      <w:r w:rsidR="00602879">
        <w:t>.x</w:t>
      </w:r>
      <w:r>
        <w:tab/>
      </w:r>
      <w:r w:rsidRPr="00831458">
        <w:t>&lt;API Name</w:t>
      </w:r>
      <w:r>
        <w:t xml:space="preserve"> – </w:t>
      </w:r>
      <w:proofErr w:type="spellStart"/>
      <w:r>
        <w:t>Eecs_xxx</w:t>
      </w:r>
      <w:proofErr w:type="spellEnd"/>
      <w:r w:rsidRPr="00831458">
        <w:t>&gt;</w:t>
      </w:r>
      <w:r>
        <w:t xml:space="preserve"> API</w:t>
      </w:r>
      <w:bookmarkEnd w:id="335"/>
      <w:bookmarkEnd w:id="336"/>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4B4BD004" w:rsidR="007A0E4F" w:rsidRDefault="007A0E4F" w:rsidP="007D375D">
      <w:pPr>
        <w:pStyle w:val="Heading4"/>
      </w:pPr>
      <w:bookmarkStart w:id="337" w:name="_Toc65746362"/>
      <w:bookmarkStart w:id="338" w:name="_Toc70534743"/>
      <w:r>
        <w:t>B.1</w:t>
      </w:r>
      <w:r w:rsidR="00602879">
        <w:t>.x</w:t>
      </w:r>
      <w:r>
        <w:t>.1</w:t>
      </w:r>
      <w:r>
        <w:tab/>
        <w:t>API URI</w:t>
      </w:r>
      <w:bookmarkEnd w:id="337"/>
      <w:bookmarkEnd w:id="338"/>
    </w:p>
    <w:p w14:paraId="7A03871C" w14:textId="633B5742" w:rsidR="007A0E4F" w:rsidRDefault="007A0E4F" w:rsidP="007D375D">
      <w:pPr>
        <w:pStyle w:val="Heading4"/>
      </w:pPr>
      <w:bookmarkStart w:id="339" w:name="_Toc65746363"/>
      <w:bookmarkStart w:id="340" w:name="_Toc70534744"/>
      <w:r>
        <w:t>B.1</w:t>
      </w:r>
      <w:r w:rsidR="00602879">
        <w:t>.x</w:t>
      </w:r>
      <w:r>
        <w:t>.2</w:t>
      </w:r>
      <w:r>
        <w:tab/>
        <w:t>Resources</w:t>
      </w:r>
      <w:bookmarkEnd w:id="339"/>
      <w:bookmarkEnd w:id="340"/>
    </w:p>
    <w:p w14:paraId="7463471D" w14:textId="35F70C52" w:rsidR="007A0E4F" w:rsidRDefault="007A0E4F" w:rsidP="007D375D">
      <w:pPr>
        <w:pStyle w:val="Heading5"/>
      </w:pPr>
      <w:bookmarkStart w:id="341" w:name="_Toc65746364"/>
      <w:bookmarkStart w:id="342" w:name="_Toc70534745"/>
      <w:r>
        <w:t>B.1</w:t>
      </w:r>
      <w:r w:rsidR="00602879">
        <w:t>.x</w:t>
      </w:r>
      <w:r>
        <w:t>.2.1</w:t>
      </w:r>
      <w:r>
        <w:tab/>
        <w:t>Overview</w:t>
      </w:r>
      <w:bookmarkEnd w:id="341"/>
      <w:bookmarkEnd w:id="342"/>
    </w:p>
    <w:p w14:paraId="1FAC0CD0" w14:textId="77777777" w:rsidR="007A0E4F" w:rsidRDefault="007A0E4F" w:rsidP="007A0E4F">
      <w:pPr>
        <w:pStyle w:val="TH"/>
      </w:pPr>
      <w:r w:rsidRPr="00E73566">
        <w:object w:dxaOrig="5352" w:dyaOrig="2556" w14:anchorId="30C0E0BE">
          <v:shape id="_x0000_i1029" type="#_x0000_t75" style="width:267.6pt;height:127.7pt" o:ole="">
            <v:imagedata r:id="rId15" o:title=""/>
          </v:shape>
          <o:OLEObject Type="Embed" ProgID="Visio.Drawing.11" ShapeID="_x0000_i1029" DrawAspect="Content" ObjectID="_1681681045" r:id="rId19"/>
        </w:object>
      </w:r>
    </w:p>
    <w:p w14:paraId="267442FC" w14:textId="2FD8C2B7" w:rsidR="007A0E4F" w:rsidRDefault="007A0E4F" w:rsidP="007A0E4F">
      <w:pPr>
        <w:pStyle w:val="TF"/>
      </w:pPr>
      <w:r>
        <w:t>Figure B.1</w:t>
      </w:r>
      <w:r w:rsidR="00602879">
        <w:t>.x</w:t>
      </w:r>
      <w:r>
        <w:t xml:space="preserve">.2.1-1: Resource URI structure of the </w:t>
      </w:r>
      <w:r w:rsidRPr="00A422BA">
        <w:rPr>
          <w:highlight w:val="yellow"/>
        </w:rPr>
        <w:t>&lt;API Name&gt;</w:t>
      </w:r>
      <w:r>
        <w:t xml:space="preserve"> API</w:t>
      </w:r>
    </w:p>
    <w:p w14:paraId="553A7298" w14:textId="302EB8C7" w:rsidR="007A0E4F" w:rsidRDefault="007A0E4F" w:rsidP="007A0E4F">
      <w:r>
        <w:t>Table B.1</w:t>
      </w:r>
      <w:r w:rsidR="00602879">
        <w:t>.x</w:t>
      </w:r>
      <w:r>
        <w:t>.2.1-1 provides an overview of the resources and applicable HTTP methods.</w:t>
      </w:r>
    </w:p>
    <w:p w14:paraId="3E4B2223" w14:textId="6661773A" w:rsidR="007A0E4F" w:rsidRDefault="007A0E4F" w:rsidP="007A0E4F">
      <w:pPr>
        <w:pStyle w:val="TH"/>
      </w:pPr>
      <w:r>
        <w:lastRenderedPageBreak/>
        <w:t>Table B.1</w:t>
      </w:r>
      <w:r w:rsidR="00602879">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79BF45D7" w:rsidR="007A0E4F" w:rsidRDefault="007A0E4F" w:rsidP="007D375D">
      <w:pPr>
        <w:pStyle w:val="Heading5"/>
      </w:pPr>
      <w:bookmarkStart w:id="343" w:name="_Toc65746365"/>
      <w:bookmarkStart w:id="344" w:name="_Toc70534746"/>
      <w:r>
        <w:t>B.1</w:t>
      </w:r>
      <w:r w:rsidR="00602879">
        <w:t>.x</w:t>
      </w:r>
      <w:r>
        <w:t>.2.2</w:t>
      </w:r>
      <w:r>
        <w:tab/>
        <w:t>Resource</w:t>
      </w:r>
      <w:r w:rsidRPr="00831458">
        <w:t>: &lt;Resource name&gt;</w:t>
      </w:r>
      <w:bookmarkEnd w:id="343"/>
      <w:bookmarkEnd w:id="344"/>
    </w:p>
    <w:p w14:paraId="3D53DBE1" w14:textId="3E7420FB" w:rsidR="007A0E4F" w:rsidRPr="00C14CE6" w:rsidRDefault="007A0E4F" w:rsidP="007D375D">
      <w:pPr>
        <w:pStyle w:val="Heading6"/>
        <w:rPr>
          <w:lang w:eastAsia="zh-CN"/>
        </w:rPr>
      </w:pPr>
      <w:bookmarkStart w:id="345" w:name="_Toc65746366"/>
      <w:bookmarkStart w:id="346" w:name="_Toc70534747"/>
      <w:r>
        <w:t>B.1</w:t>
      </w:r>
      <w:r w:rsidR="00602879">
        <w:t>.x</w:t>
      </w:r>
      <w:r>
        <w:rPr>
          <w:lang w:eastAsia="zh-CN"/>
        </w:rPr>
        <w:t>.2.2.1</w:t>
      </w:r>
      <w:r>
        <w:rPr>
          <w:lang w:eastAsia="zh-CN"/>
        </w:rPr>
        <w:tab/>
        <w:t>Description</w:t>
      </w:r>
      <w:bookmarkEnd w:id="345"/>
      <w:bookmarkEnd w:id="346"/>
    </w:p>
    <w:p w14:paraId="55272CB7" w14:textId="00B74BD2" w:rsidR="007A0E4F" w:rsidRDefault="007A0E4F" w:rsidP="007D375D">
      <w:pPr>
        <w:pStyle w:val="Heading6"/>
        <w:rPr>
          <w:lang w:eastAsia="zh-CN"/>
        </w:rPr>
      </w:pPr>
      <w:bookmarkStart w:id="347" w:name="_Toc65746367"/>
      <w:bookmarkStart w:id="348" w:name="_Toc70534748"/>
      <w:r>
        <w:t>B.1</w:t>
      </w:r>
      <w:r w:rsidR="00602879">
        <w:t>.x</w:t>
      </w:r>
      <w:r>
        <w:rPr>
          <w:lang w:eastAsia="zh-CN"/>
        </w:rPr>
        <w:t>.2.2.2</w:t>
      </w:r>
      <w:r>
        <w:rPr>
          <w:lang w:eastAsia="zh-CN"/>
        </w:rPr>
        <w:tab/>
        <w:t>Resource Definition</w:t>
      </w:r>
      <w:bookmarkEnd w:id="347"/>
      <w:bookmarkEnd w:id="348"/>
    </w:p>
    <w:p w14:paraId="5AEB4A7C" w14:textId="0D77F4AB" w:rsidR="007A0E4F" w:rsidRDefault="007A0E4F" w:rsidP="007D375D">
      <w:pPr>
        <w:pStyle w:val="Heading6"/>
        <w:rPr>
          <w:lang w:eastAsia="zh-CN"/>
        </w:rPr>
      </w:pPr>
      <w:bookmarkStart w:id="349" w:name="_Toc65746368"/>
      <w:bookmarkStart w:id="350" w:name="_Toc70534749"/>
      <w:r>
        <w:t>B.1</w:t>
      </w:r>
      <w:r w:rsidR="00602879">
        <w:t>.x</w:t>
      </w:r>
      <w:r>
        <w:rPr>
          <w:lang w:eastAsia="zh-CN"/>
        </w:rPr>
        <w:t>.2.2.3</w:t>
      </w:r>
      <w:r>
        <w:rPr>
          <w:lang w:eastAsia="zh-CN"/>
        </w:rPr>
        <w:tab/>
        <w:t>Resource Standard Methods</w:t>
      </w:r>
      <w:bookmarkEnd w:id="349"/>
      <w:bookmarkEnd w:id="350"/>
    </w:p>
    <w:p w14:paraId="0F95675E" w14:textId="529D2B8C" w:rsidR="007A0E4F" w:rsidRDefault="007A0E4F">
      <w:pPr>
        <w:pStyle w:val="Heading6"/>
        <w:rPr>
          <w:lang w:eastAsia="zh-CN"/>
        </w:rPr>
      </w:pPr>
      <w:bookmarkStart w:id="351" w:name="_Toc65746369"/>
      <w:bookmarkStart w:id="352" w:name="_Toc70534750"/>
      <w:r>
        <w:t>B.1</w:t>
      </w:r>
      <w:r w:rsidR="00602879">
        <w:t>.x</w:t>
      </w:r>
      <w:r>
        <w:rPr>
          <w:lang w:eastAsia="zh-CN"/>
        </w:rPr>
        <w:t>.2.2.3.1</w:t>
      </w:r>
      <w:r>
        <w:rPr>
          <w:lang w:eastAsia="zh-CN"/>
        </w:rPr>
        <w:tab/>
      </w:r>
      <w:r w:rsidRPr="00831458">
        <w:rPr>
          <w:lang w:eastAsia="zh-CN"/>
        </w:rPr>
        <w:t>&lt;Method Name&gt;</w:t>
      </w:r>
      <w:bookmarkEnd w:id="351"/>
      <w:bookmarkEnd w:id="352"/>
    </w:p>
    <w:p w14:paraId="71AB3F56" w14:textId="0EF90E11" w:rsidR="007A0E4F" w:rsidRPr="00384E92" w:rsidRDefault="007A0E4F" w:rsidP="007A0E4F">
      <w:pPr>
        <w:pStyle w:val="TH"/>
        <w:rPr>
          <w:rFonts w:cs="Arial"/>
        </w:rPr>
      </w:pPr>
      <w:r>
        <w:t>Table B.1</w:t>
      </w:r>
      <w:r w:rsidR="00602879">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78FF9819" w:rsidR="007A0E4F" w:rsidRPr="00384E92" w:rsidRDefault="007A0E4F" w:rsidP="007A0E4F">
      <w:r>
        <w:t>This method shall support the request data structures specified in table B.1</w:t>
      </w:r>
      <w:r w:rsidR="00602879">
        <w:t>.x</w:t>
      </w:r>
      <w:r>
        <w:t>.2.2.3.1-2 and the response data structures and response codes specified in table B.1</w:t>
      </w:r>
      <w:r w:rsidR="00602879">
        <w:t>.x</w:t>
      </w:r>
      <w:r>
        <w:t>.2.2.3.1-3.</w:t>
      </w:r>
    </w:p>
    <w:p w14:paraId="795BF0CC" w14:textId="14C2828B" w:rsidR="007A0E4F" w:rsidRPr="001769FF" w:rsidRDefault="007A0E4F" w:rsidP="007A0E4F">
      <w:pPr>
        <w:pStyle w:val="TH"/>
      </w:pPr>
      <w:r>
        <w:t>Table B.1</w:t>
      </w:r>
      <w:r w:rsidR="00602879">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7B8D0A83" w:rsidR="007A0E4F" w:rsidRPr="001769FF" w:rsidRDefault="007A0E4F" w:rsidP="007A0E4F">
      <w:pPr>
        <w:pStyle w:val="TH"/>
      </w:pPr>
      <w:r>
        <w:t>Table B.1</w:t>
      </w:r>
      <w:r w:rsidR="00602879">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0233D53" w:rsidR="007A0E4F" w:rsidRPr="00A04126" w:rsidRDefault="007A0E4F" w:rsidP="007A0E4F">
      <w:pPr>
        <w:pStyle w:val="TH"/>
        <w:rPr>
          <w:rFonts w:cs="Arial"/>
        </w:rPr>
      </w:pPr>
      <w:r>
        <w:lastRenderedPageBreak/>
        <w:t>Table B.1</w:t>
      </w:r>
      <w:r w:rsidR="00602879">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7DE67B61" w:rsidR="007A0E4F" w:rsidRPr="00A04126" w:rsidRDefault="007A0E4F" w:rsidP="007A0E4F">
      <w:pPr>
        <w:pStyle w:val="TH"/>
        <w:rPr>
          <w:rFonts w:cs="Arial"/>
        </w:rPr>
      </w:pPr>
      <w:r w:rsidRPr="00A04126">
        <w:t xml:space="preserve">Table </w:t>
      </w:r>
      <w:r w:rsidR="002A20D6">
        <w:t>B.1</w:t>
      </w:r>
      <w:r w:rsidR="00602879">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6DAC407F" w:rsidR="007A0E4F" w:rsidRPr="00A04126" w:rsidRDefault="007A0E4F" w:rsidP="007A0E4F">
      <w:pPr>
        <w:pStyle w:val="TH"/>
      </w:pPr>
      <w:r w:rsidRPr="00A04126">
        <w:t xml:space="preserve">Table </w:t>
      </w:r>
      <w:r w:rsidR="002A20D6">
        <w:t>B.1</w:t>
      </w:r>
      <w:r w:rsidR="00602879">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70054C97" w:rsidR="007A0E4F" w:rsidRDefault="002A20D6" w:rsidP="007D375D">
      <w:pPr>
        <w:pStyle w:val="Heading6"/>
        <w:rPr>
          <w:lang w:eastAsia="zh-CN"/>
        </w:rPr>
      </w:pPr>
      <w:bookmarkStart w:id="353" w:name="_Toc65746370"/>
      <w:bookmarkStart w:id="354" w:name="_Toc70534751"/>
      <w:r>
        <w:t>B.1</w:t>
      </w:r>
      <w:r w:rsidR="00602879">
        <w:t>.x</w:t>
      </w:r>
      <w:r w:rsidR="007A0E4F">
        <w:rPr>
          <w:lang w:eastAsia="zh-CN"/>
        </w:rPr>
        <w:t>.2.2.4</w:t>
      </w:r>
      <w:r w:rsidR="007A0E4F">
        <w:rPr>
          <w:lang w:eastAsia="zh-CN"/>
        </w:rPr>
        <w:tab/>
      </w:r>
      <w:r w:rsidR="007A0E4F">
        <w:rPr>
          <w:lang w:eastAsia="zh-CN"/>
        </w:rPr>
        <w:tab/>
        <w:t>Resource Custom Operations</w:t>
      </w:r>
      <w:bookmarkEnd w:id="353"/>
      <w:bookmarkEnd w:id="354"/>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5A047CFD" w:rsidR="007A0E4F" w:rsidRPr="00384E92" w:rsidRDefault="002A20D6" w:rsidP="007A0E4F">
      <w:pPr>
        <w:pStyle w:val="Heading6"/>
        <w:ind w:left="0" w:firstLine="0"/>
      </w:pPr>
      <w:bookmarkStart w:id="355" w:name="_Toc65746371"/>
      <w:bookmarkStart w:id="356" w:name="_Toc70534752"/>
      <w:r>
        <w:t>B.1</w:t>
      </w:r>
      <w:r w:rsidR="00602879">
        <w:t>.x</w:t>
      </w:r>
      <w:r w:rsidR="007A0E4F">
        <w:t>.2.2.4</w:t>
      </w:r>
      <w:r w:rsidR="007A0E4F" w:rsidRPr="00384E92">
        <w:t>.1</w:t>
      </w:r>
      <w:r w:rsidR="007A0E4F" w:rsidRPr="00384E92">
        <w:tab/>
      </w:r>
      <w:r w:rsidR="007A0E4F">
        <w:tab/>
        <w:t>Overview</w:t>
      </w:r>
      <w:bookmarkEnd w:id="355"/>
      <w:bookmarkEnd w:id="356"/>
    </w:p>
    <w:p w14:paraId="0EA5564B" w14:textId="0B7DAD16" w:rsidR="007A0E4F" w:rsidRPr="00384E92" w:rsidRDefault="007A0E4F" w:rsidP="007A0E4F">
      <w:pPr>
        <w:pStyle w:val="TH"/>
      </w:pPr>
      <w:r>
        <w:t xml:space="preserve">Table </w:t>
      </w:r>
      <w:r w:rsidR="002A20D6">
        <w:t>B.1</w:t>
      </w:r>
      <w:r w:rsidR="00602879">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3903A496" w:rsidR="007A0E4F" w:rsidRPr="00384E92" w:rsidRDefault="002A20D6" w:rsidP="007D375D">
      <w:pPr>
        <w:pStyle w:val="Heading7"/>
      </w:pPr>
      <w:bookmarkStart w:id="357" w:name="_Toc65746372"/>
      <w:bookmarkStart w:id="358" w:name="_Toc70534753"/>
      <w:r>
        <w:t>B.1</w:t>
      </w:r>
      <w:r w:rsidR="00602879">
        <w:t>.x</w:t>
      </w:r>
      <w:r w:rsidR="007A0E4F">
        <w:t>.2.2.4</w:t>
      </w:r>
      <w:r w:rsidR="007A0E4F" w:rsidRPr="00384E92">
        <w:t>.</w:t>
      </w:r>
      <w:r w:rsidR="007A0E4F">
        <w:t>2</w:t>
      </w:r>
      <w:r w:rsidR="007A0E4F" w:rsidRPr="00384E92">
        <w:tab/>
      </w:r>
      <w:r w:rsidR="007A0E4F">
        <w:tab/>
        <w:t>Operation: &lt; operation 1 &gt;</w:t>
      </w:r>
      <w:bookmarkEnd w:id="357"/>
      <w:bookmarkEnd w:id="358"/>
    </w:p>
    <w:p w14:paraId="21F5B21B" w14:textId="77777777" w:rsidR="007A0E4F" w:rsidRDefault="007A0E4F" w:rsidP="007A0E4F">
      <w:pPr>
        <w:pStyle w:val="Guidance"/>
      </w:pPr>
      <w:r>
        <w:t>This clause will specify the meaning of the operation applied on the resource.</w:t>
      </w:r>
    </w:p>
    <w:p w14:paraId="69BE7A24" w14:textId="22E7C7C8" w:rsidR="007A0E4F" w:rsidRDefault="002A20D6" w:rsidP="007A0E4F">
      <w:pPr>
        <w:pStyle w:val="Heading7"/>
      </w:pPr>
      <w:bookmarkStart w:id="359" w:name="_Toc65746373"/>
      <w:bookmarkStart w:id="360" w:name="_Toc70534754"/>
      <w:r>
        <w:t>B.1</w:t>
      </w:r>
      <w:r w:rsidR="00602879">
        <w:t>.x</w:t>
      </w:r>
      <w:r w:rsidR="007A0E4F">
        <w:t>.2.2.4.2.1</w:t>
      </w:r>
      <w:r w:rsidR="007A0E4F">
        <w:tab/>
        <w:t>Description</w:t>
      </w:r>
      <w:bookmarkEnd w:id="359"/>
      <w:bookmarkEnd w:id="360"/>
    </w:p>
    <w:p w14:paraId="4B60AA18" w14:textId="34179FAA" w:rsidR="007A0E4F" w:rsidRPr="00384E92" w:rsidRDefault="007A0E4F" w:rsidP="007A0E4F">
      <w:pPr>
        <w:pStyle w:val="Guidance"/>
      </w:pPr>
      <w:r>
        <w:t xml:space="preserve">This </w:t>
      </w:r>
      <w:proofErr w:type="spellStart"/>
      <w:r>
        <w:t>sub</w:t>
      </w:r>
      <w:r w:rsidR="007D375D">
        <w:t>c</w:t>
      </w:r>
      <w:r>
        <w:t>lause</w:t>
      </w:r>
      <w:proofErr w:type="spellEnd"/>
      <w:r>
        <w:t xml:space="preserve"> will describe the custom operation and what it is used for, and the custom operation's URI.</w:t>
      </w:r>
    </w:p>
    <w:p w14:paraId="566A2D97" w14:textId="5CF5233D" w:rsidR="007A0E4F" w:rsidRDefault="002A20D6" w:rsidP="007A0E4F">
      <w:pPr>
        <w:pStyle w:val="Heading7"/>
      </w:pPr>
      <w:bookmarkStart w:id="361" w:name="_Toc65746374"/>
      <w:bookmarkStart w:id="362" w:name="_Toc70534755"/>
      <w:r>
        <w:t>B.1</w:t>
      </w:r>
      <w:r w:rsidR="00602879">
        <w:t>.x</w:t>
      </w:r>
      <w:r w:rsidR="007A0E4F">
        <w:t>.2.2.4.2.2</w:t>
      </w:r>
      <w:r w:rsidR="007A0E4F">
        <w:tab/>
        <w:t>Operation Definition</w:t>
      </w:r>
      <w:bookmarkEnd w:id="361"/>
      <w:bookmarkEnd w:id="362"/>
    </w:p>
    <w:p w14:paraId="4263CFA6" w14:textId="77777777" w:rsidR="007A0E4F" w:rsidRPr="00384E92" w:rsidRDefault="007A0E4F" w:rsidP="007A0E4F">
      <w:pPr>
        <w:pStyle w:val="Guidance"/>
      </w:pPr>
      <w:r>
        <w:t>This clause will specify the custom operation and the HTTP method on which it is mapped.</w:t>
      </w:r>
    </w:p>
    <w:p w14:paraId="0A21EC53" w14:textId="6F33FCD9" w:rsidR="007A0E4F" w:rsidRPr="00384E92" w:rsidRDefault="007A0E4F" w:rsidP="007A0E4F">
      <w:r>
        <w:t xml:space="preserve">This operation shall support the request data structures specified in table </w:t>
      </w:r>
      <w:r w:rsidR="002A20D6">
        <w:t>B.1</w:t>
      </w:r>
      <w:r w:rsidR="00602879">
        <w:t>.x</w:t>
      </w:r>
      <w:r>
        <w:t xml:space="preserve">.2.2.4.2.2-1 and the response data structure and response codes specified in table </w:t>
      </w:r>
      <w:r w:rsidR="002A20D6">
        <w:t>B.1</w:t>
      </w:r>
      <w:r w:rsidR="00602879">
        <w:t>.x</w:t>
      </w:r>
      <w:r>
        <w:t>.2.2.4.2.2-2.</w:t>
      </w:r>
    </w:p>
    <w:p w14:paraId="5273D789" w14:textId="35F0099B" w:rsidR="007A0E4F" w:rsidRPr="001769FF" w:rsidRDefault="007A0E4F" w:rsidP="007A0E4F">
      <w:pPr>
        <w:pStyle w:val="TH"/>
      </w:pPr>
      <w:r>
        <w:lastRenderedPageBreak/>
        <w:t xml:space="preserve">Table </w:t>
      </w:r>
      <w:r w:rsidR="002A20D6">
        <w:t>B.1</w:t>
      </w:r>
      <w:r w:rsidR="00602879">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07A598AC" w:rsidR="007A0E4F" w:rsidRPr="001769FF" w:rsidRDefault="007A0E4F" w:rsidP="007A0E4F">
      <w:pPr>
        <w:pStyle w:val="TH"/>
      </w:pPr>
      <w:r w:rsidRPr="001769FF">
        <w:t xml:space="preserve">Table </w:t>
      </w:r>
      <w:r w:rsidR="002A20D6">
        <w:t>B.1</w:t>
      </w:r>
      <w:r w:rsidR="00602879">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0B17CF62" w:rsidR="00C01486" w:rsidRDefault="00DD7BBE" w:rsidP="00453D5B">
      <w:pPr>
        <w:pStyle w:val="Heading4"/>
      </w:pPr>
      <w:bookmarkStart w:id="363" w:name="_Toc65746375"/>
      <w:bookmarkStart w:id="364" w:name="_Toc70534756"/>
      <w:r>
        <w:t>B.1</w:t>
      </w:r>
      <w:r w:rsidR="00602879">
        <w:t>.x</w:t>
      </w:r>
      <w:r w:rsidR="00C01486">
        <w:t>.3</w:t>
      </w:r>
      <w:r w:rsidR="00C01486">
        <w:tab/>
        <w:t>Custom Operations without associated resources</w:t>
      </w:r>
      <w:bookmarkEnd w:id="363"/>
      <w:bookmarkEnd w:id="364"/>
    </w:p>
    <w:p w14:paraId="2BF67D89" w14:textId="591B9AF0" w:rsidR="00C01486" w:rsidRPr="000A7435" w:rsidRDefault="00DD7BBE" w:rsidP="00453D5B">
      <w:pPr>
        <w:pStyle w:val="Heading5"/>
      </w:pPr>
      <w:bookmarkStart w:id="365" w:name="_Toc65746376"/>
      <w:bookmarkStart w:id="366" w:name="_Toc70534757"/>
      <w:r>
        <w:t>B.1</w:t>
      </w:r>
      <w:r w:rsidR="00602879">
        <w:t>.x</w:t>
      </w:r>
      <w:r w:rsidR="00C01486">
        <w:t>.3.1</w:t>
      </w:r>
      <w:r w:rsidR="00C01486">
        <w:tab/>
        <w:t>Overview</w:t>
      </w:r>
      <w:bookmarkEnd w:id="365"/>
      <w:bookmarkEnd w:id="366"/>
    </w:p>
    <w:p w14:paraId="2A3ACC2F" w14:textId="77777777" w:rsidR="00C01486" w:rsidRDefault="00C01486" w:rsidP="00C01486">
      <w:pPr>
        <w:pStyle w:val="Guidance"/>
      </w:pPr>
      <w:r>
        <w:t>This clause will specify custom operations without any associated resource supported by this API.</w:t>
      </w:r>
    </w:p>
    <w:p w14:paraId="2CB7F1A1" w14:textId="0984CDBA" w:rsidR="00C01486" w:rsidRPr="00384E92" w:rsidRDefault="00C01486" w:rsidP="00C01486">
      <w:pPr>
        <w:pStyle w:val="TH"/>
      </w:pPr>
      <w:r w:rsidRPr="00384E92">
        <w:t xml:space="preserve">Table </w:t>
      </w:r>
      <w:r w:rsidR="00DD7BBE">
        <w:t>B.1</w:t>
      </w:r>
      <w:r w:rsidR="00602879">
        <w:t>.x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2793C040" w:rsidR="00C01486" w:rsidRDefault="00DD7BBE" w:rsidP="00453D5B">
      <w:pPr>
        <w:pStyle w:val="Heading5"/>
      </w:pPr>
      <w:bookmarkStart w:id="367" w:name="_Toc65746377"/>
      <w:bookmarkStart w:id="368" w:name="_Toc70534758"/>
      <w:r>
        <w:t>B.1</w:t>
      </w:r>
      <w:r w:rsidR="00602879">
        <w:t>.x</w:t>
      </w:r>
      <w:r w:rsidR="00C01486">
        <w:t>.3.2</w:t>
      </w:r>
      <w:r w:rsidR="00C01486">
        <w:tab/>
        <w:t>Operation: &lt;operation 1&gt;</w:t>
      </w:r>
      <w:bookmarkEnd w:id="367"/>
      <w:bookmarkEnd w:id="368"/>
    </w:p>
    <w:p w14:paraId="66E8D416" w14:textId="77777777" w:rsidR="00C01486" w:rsidRDefault="00C01486" w:rsidP="00C01486">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726AE82" w:rsidR="00C01486" w:rsidRDefault="00DD7BBE" w:rsidP="00453D5B">
      <w:pPr>
        <w:pStyle w:val="Heading6"/>
      </w:pPr>
      <w:bookmarkStart w:id="369" w:name="_Toc65746378"/>
      <w:bookmarkStart w:id="370" w:name="_Toc70534759"/>
      <w:r>
        <w:t>B.1</w:t>
      </w:r>
      <w:r w:rsidR="00602879">
        <w:t>.x</w:t>
      </w:r>
      <w:r w:rsidR="00C01486">
        <w:t>.3.2.1</w:t>
      </w:r>
      <w:r w:rsidR="00C01486">
        <w:tab/>
        <w:t>Description</w:t>
      </w:r>
      <w:bookmarkEnd w:id="369"/>
      <w:bookmarkEnd w:id="370"/>
    </w:p>
    <w:p w14:paraId="09B3DB8A" w14:textId="77777777" w:rsidR="00C01486" w:rsidRPr="00384E92" w:rsidRDefault="00C01486" w:rsidP="00C01486">
      <w:pPr>
        <w:pStyle w:val="Guidance"/>
      </w:pPr>
      <w:r>
        <w:t xml:space="preserve">This </w:t>
      </w:r>
      <w:proofErr w:type="spellStart"/>
      <w:r>
        <w:t>subclause</w:t>
      </w:r>
      <w:proofErr w:type="spellEnd"/>
      <w:r>
        <w:t xml:space="preserve"> will describe the custom operation and what it is used for, and the custom operation's URI.</w:t>
      </w:r>
    </w:p>
    <w:p w14:paraId="53F9EB23" w14:textId="0CD5E70B" w:rsidR="00C01486" w:rsidRDefault="00DD7BBE" w:rsidP="00453D5B">
      <w:pPr>
        <w:pStyle w:val="Heading6"/>
      </w:pPr>
      <w:bookmarkStart w:id="371" w:name="_Toc65746379"/>
      <w:bookmarkStart w:id="372" w:name="_Toc70534760"/>
      <w:r>
        <w:t>B.1</w:t>
      </w:r>
      <w:r w:rsidR="00602879">
        <w:t>.x</w:t>
      </w:r>
      <w:r w:rsidR="00C01486">
        <w:t>.3.2.2</w:t>
      </w:r>
      <w:r w:rsidR="00C01486">
        <w:tab/>
        <w:t>Operation Definition</w:t>
      </w:r>
      <w:bookmarkEnd w:id="371"/>
      <w:bookmarkEnd w:id="372"/>
    </w:p>
    <w:p w14:paraId="35BE8BC9" w14:textId="77777777" w:rsidR="00C01486" w:rsidRPr="00384E92" w:rsidRDefault="00C01486" w:rsidP="00C01486">
      <w:pPr>
        <w:pStyle w:val="Guidance"/>
      </w:pPr>
      <w:r>
        <w:t>This clause will specify the custom operation and the HTTP method on which it is mapped.</w:t>
      </w:r>
    </w:p>
    <w:p w14:paraId="6A057156" w14:textId="48069E8F" w:rsidR="00C01486" w:rsidRPr="00384E92" w:rsidRDefault="00C01486" w:rsidP="00C01486">
      <w:r>
        <w:t xml:space="preserve">This operation shall support the response data structures and response codes specified in tables </w:t>
      </w:r>
      <w:r w:rsidR="00DD7BBE">
        <w:t>B.1</w:t>
      </w:r>
      <w:r w:rsidR="00602879">
        <w:t>.x</w:t>
      </w:r>
      <w:r>
        <w:t xml:space="preserve">.3.2.2-1 and </w:t>
      </w:r>
      <w:r w:rsidR="00DD7BBE">
        <w:t>B.1</w:t>
      </w:r>
      <w:r w:rsidR="00602879">
        <w:t>.x</w:t>
      </w:r>
      <w:r>
        <w:t>.3.2.2-2.</w:t>
      </w:r>
    </w:p>
    <w:p w14:paraId="6DD9EFD8" w14:textId="0201E4BA" w:rsidR="00C01486" w:rsidRPr="001769FF" w:rsidRDefault="00C01486" w:rsidP="00C01486">
      <w:pPr>
        <w:pStyle w:val="TH"/>
      </w:pPr>
      <w:r w:rsidRPr="001769FF">
        <w:lastRenderedPageBreak/>
        <w:t xml:space="preserve">Table </w:t>
      </w:r>
      <w:r w:rsidR="00DD7BBE">
        <w:t>B.1</w:t>
      </w:r>
      <w:r w:rsidR="00602879">
        <w:t>.x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413D19B8" w:rsidR="00C01486" w:rsidRPr="001769FF" w:rsidRDefault="00C01486" w:rsidP="00C01486">
      <w:pPr>
        <w:pStyle w:val="TH"/>
      </w:pPr>
      <w:r w:rsidRPr="001769FF">
        <w:t xml:space="preserve">Table </w:t>
      </w:r>
      <w:r w:rsidR="00DD7BBE">
        <w:t>B.1</w:t>
      </w:r>
      <w:r w:rsidR="00602879">
        <w:t>.x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17EE3FE5" w:rsidR="00C01486" w:rsidRDefault="00DD7BBE" w:rsidP="00E625B5">
      <w:pPr>
        <w:pStyle w:val="Heading5"/>
      </w:pPr>
      <w:bookmarkStart w:id="373" w:name="_Toc65746380"/>
      <w:bookmarkStart w:id="374" w:name="_Toc70534761"/>
      <w:r>
        <w:t>B.1</w:t>
      </w:r>
      <w:r w:rsidR="00602879">
        <w:t>.x</w:t>
      </w:r>
      <w:r w:rsidR="00C01486">
        <w:t>.3.3</w:t>
      </w:r>
      <w:r w:rsidR="00C01486">
        <w:tab/>
        <w:t>Operation: &lt; operation 2&gt;</w:t>
      </w:r>
      <w:bookmarkEnd w:id="373"/>
      <w:bookmarkEnd w:id="374"/>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4E99BED0" w:rsidR="007A0E4F" w:rsidRDefault="002A20D6" w:rsidP="00402A76">
      <w:pPr>
        <w:pStyle w:val="Heading4"/>
      </w:pPr>
      <w:bookmarkStart w:id="375" w:name="_Toc65746381"/>
      <w:bookmarkStart w:id="376" w:name="_Toc70534762"/>
      <w:r>
        <w:t>B.1</w:t>
      </w:r>
      <w:r w:rsidR="00602879">
        <w:t>.x</w:t>
      </w:r>
      <w:r w:rsidR="007A0E4F">
        <w:t>.</w:t>
      </w:r>
      <w:r w:rsidR="009A39BA">
        <w:t>4</w:t>
      </w:r>
      <w:r w:rsidR="007A0E4F">
        <w:tab/>
        <w:t>Notifications</w:t>
      </w:r>
      <w:bookmarkEnd w:id="375"/>
      <w:bookmarkEnd w:id="376"/>
    </w:p>
    <w:p w14:paraId="2140810D" w14:textId="348BE01D" w:rsidR="007A0E4F" w:rsidRPr="00AF7276" w:rsidRDefault="002A20D6" w:rsidP="00402A76">
      <w:pPr>
        <w:pStyle w:val="Heading5"/>
      </w:pPr>
      <w:bookmarkStart w:id="377" w:name="_Toc65746382"/>
      <w:bookmarkStart w:id="378" w:name="_Toc70534763"/>
      <w:r>
        <w:t>B.1</w:t>
      </w:r>
      <w:r w:rsidR="00602879">
        <w:t>.x</w:t>
      </w:r>
      <w:r w:rsidR="007A0E4F" w:rsidRPr="00AF7276">
        <w:t>.</w:t>
      </w:r>
      <w:r w:rsidR="009A39BA">
        <w:t>4</w:t>
      </w:r>
      <w:r w:rsidR="007A0E4F" w:rsidRPr="00AF7276">
        <w:t>.1</w:t>
      </w:r>
      <w:r w:rsidR="007A0E4F" w:rsidRPr="00AF7276">
        <w:tab/>
        <w:t>General</w:t>
      </w:r>
      <w:bookmarkEnd w:id="377"/>
      <w:bookmarkEnd w:id="378"/>
    </w:p>
    <w:p w14:paraId="42A3940F" w14:textId="1821D4FA" w:rsidR="007A0E4F" w:rsidRPr="00384E92" w:rsidRDefault="007A0E4F" w:rsidP="007A0E4F">
      <w:pPr>
        <w:pStyle w:val="TH"/>
      </w:pPr>
      <w:r w:rsidRPr="00384E92">
        <w:t>Table</w:t>
      </w:r>
      <w:r>
        <w:t> </w:t>
      </w:r>
      <w:r w:rsidR="002A20D6">
        <w:t>B.1</w:t>
      </w:r>
      <w:r w:rsidR="00602879">
        <w:t>.x</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66ECE612" w14:textId="77777777" w:rsidR="00497483" w:rsidRDefault="00497483" w:rsidP="00497483">
      <w:bookmarkStart w:id="379" w:name="_Toc65746383"/>
      <w:bookmarkStart w:id="380" w:name="_Toc70534764"/>
    </w:p>
    <w:p w14:paraId="7787EE4F" w14:textId="7A8BF96E" w:rsidR="007A0E4F" w:rsidRDefault="002A20D6" w:rsidP="00402A76">
      <w:pPr>
        <w:pStyle w:val="Heading6"/>
        <w:rPr>
          <w:lang w:eastAsia="zh-CN"/>
        </w:rPr>
      </w:pPr>
      <w:r>
        <w:t>B.1</w:t>
      </w:r>
      <w:r w:rsidR="00602879">
        <w:t>.x</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379"/>
      <w:bookmarkEnd w:id="380"/>
    </w:p>
    <w:p w14:paraId="34CE4CC1" w14:textId="47E3A5CF" w:rsidR="007A0E4F" w:rsidRDefault="002A20D6" w:rsidP="00402A76">
      <w:pPr>
        <w:pStyle w:val="Heading6"/>
        <w:rPr>
          <w:lang w:eastAsia="zh-CN"/>
        </w:rPr>
      </w:pPr>
      <w:bookmarkStart w:id="381" w:name="_Toc65746384"/>
      <w:bookmarkStart w:id="382" w:name="_Toc70534765"/>
      <w:r>
        <w:t>B.1</w:t>
      </w:r>
      <w:r w:rsidR="00602879">
        <w:t>.x</w:t>
      </w:r>
      <w:r w:rsidR="007A0E4F">
        <w:rPr>
          <w:lang w:eastAsia="zh-CN"/>
        </w:rPr>
        <w:t>.</w:t>
      </w:r>
      <w:r w:rsidR="009A39BA">
        <w:rPr>
          <w:lang w:eastAsia="zh-CN"/>
        </w:rPr>
        <w:t>4</w:t>
      </w:r>
      <w:r w:rsidR="007A0E4F">
        <w:rPr>
          <w:lang w:eastAsia="zh-CN"/>
        </w:rPr>
        <w:t>.2.1</w:t>
      </w:r>
      <w:r w:rsidR="007A0E4F">
        <w:rPr>
          <w:lang w:eastAsia="zh-CN"/>
        </w:rPr>
        <w:tab/>
        <w:t>Description</w:t>
      </w:r>
      <w:bookmarkEnd w:id="381"/>
      <w:bookmarkEnd w:id="382"/>
    </w:p>
    <w:p w14:paraId="69634BEC" w14:textId="65268B8F" w:rsidR="007A0E4F" w:rsidRDefault="002A20D6" w:rsidP="00402A76">
      <w:pPr>
        <w:pStyle w:val="Heading6"/>
        <w:rPr>
          <w:lang w:eastAsia="zh-CN"/>
        </w:rPr>
      </w:pPr>
      <w:bookmarkStart w:id="383" w:name="_Toc65746385"/>
      <w:bookmarkStart w:id="384" w:name="_Toc70534766"/>
      <w:r>
        <w:t>B.1</w:t>
      </w:r>
      <w:r w:rsidR="00602879">
        <w:t>.x</w:t>
      </w:r>
      <w:r w:rsidR="007A0E4F">
        <w:rPr>
          <w:lang w:eastAsia="zh-CN"/>
        </w:rPr>
        <w:t>.</w:t>
      </w:r>
      <w:r w:rsidR="009A39BA">
        <w:rPr>
          <w:lang w:eastAsia="zh-CN"/>
        </w:rPr>
        <w:t>4</w:t>
      </w:r>
      <w:r w:rsidR="007A0E4F">
        <w:rPr>
          <w:lang w:eastAsia="zh-CN"/>
        </w:rPr>
        <w:t>.2.2</w:t>
      </w:r>
      <w:r w:rsidR="007A0E4F">
        <w:rPr>
          <w:lang w:eastAsia="zh-CN"/>
        </w:rPr>
        <w:tab/>
        <w:t>Notification definition</w:t>
      </w:r>
      <w:bookmarkEnd w:id="383"/>
      <w:bookmarkEnd w:id="384"/>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3E23CCAC" w:rsidR="007A0E4F" w:rsidRPr="00E73566" w:rsidRDefault="007A0E4F" w:rsidP="007A0E4F">
      <w:r w:rsidRPr="00E73566">
        <w:t>This method shall support the URI query parameters specified in table </w:t>
      </w:r>
      <w:r w:rsidR="002A20D6">
        <w:t>B.1</w:t>
      </w:r>
      <w:r w:rsidR="00602879">
        <w:t>.x</w:t>
      </w:r>
      <w:r>
        <w:t>.</w:t>
      </w:r>
      <w:r w:rsidR="009A39BA">
        <w:t>4</w:t>
      </w:r>
      <w:r>
        <w:t>.2.2</w:t>
      </w:r>
      <w:r w:rsidRPr="00E73566">
        <w:t>-1.</w:t>
      </w:r>
    </w:p>
    <w:p w14:paraId="6C1CA9C0" w14:textId="19D71349" w:rsidR="007A0E4F" w:rsidRPr="00E73566" w:rsidRDefault="007A0E4F" w:rsidP="007A0E4F">
      <w:pPr>
        <w:pStyle w:val="TH"/>
        <w:rPr>
          <w:rFonts w:cs="Arial"/>
        </w:rPr>
      </w:pPr>
      <w:r w:rsidRPr="00E73566">
        <w:lastRenderedPageBreak/>
        <w:t>Table </w:t>
      </w:r>
      <w:r w:rsidR="002A20D6">
        <w:t>B.1</w:t>
      </w:r>
      <w:r w:rsidR="00602879">
        <w:t>.x</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1A218E43" w:rsidR="007A0E4F" w:rsidRPr="00E73566" w:rsidRDefault="007A0E4F" w:rsidP="007A0E4F">
      <w:r w:rsidRPr="00E73566">
        <w:t>This method shall support the request data structures specified in table </w:t>
      </w:r>
      <w:r w:rsidR="002A20D6">
        <w:t>B.1</w:t>
      </w:r>
      <w:r w:rsidR="00602879">
        <w:t>.x</w:t>
      </w:r>
      <w:r>
        <w:t>.</w:t>
      </w:r>
      <w:r w:rsidR="009A39BA">
        <w:t>4</w:t>
      </w:r>
      <w:r>
        <w:t>.2.2</w:t>
      </w:r>
      <w:r w:rsidRPr="00E73566">
        <w:t>-2 and the response data structures and response codes specified in table </w:t>
      </w:r>
      <w:r w:rsidR="002A20D6">
        <w:t>B.1</w:t>
      </w:r>
      <w:r w:rsidR="00602879">
        <w:t>.x</w:t>
      </w:r>
      <w:r>
        <w:t>.</w:t>
      </w:r>
      <w:r w:rsidR="009A39BA">
        <w:t>4</w:t>
      </w:r>
      <w:r>
        <w:t>.2.2</w:t>
      </w:r>
      <w:r w:rsidRPr="00E73566">
        <w:t>-3.</w:t>
      </w:r>
    </w:p>
    <w:p w14:paraId="70C80333" w14:textId="1A444D71" w:rsidR="007A0E4F" w:rsidRPr="00E73566" w:rsidRDefault="007A0E4F" w:rsidP="007A0E4F">
      <w:pPr>
        <w:pStyle w:val="TH"/>
      </w:pPr>
      <w:r w:rsidRPr="00E73566">
        <w:t>Table </w:t>
      </w:r>
      <w:r w:rsidR="002A20D6">
        <w:t>B.1</w:t>
      </w:r>
      <w:r w:rsidR="00602879">
        <w:t>.x</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13B104B1" w:rsidR="007A0E4F" w:rsidRPr="00E73566" w:rsidRDefault="007A0E4F" w:rsidP="007A0E4F">
      <w:pPr>
        <w:pStyle w:val="TH"/>
      </w:pPr>
      <w:r w:rsidRPr="00E73566">
        <w:t>Table </w:t>
      </w:r>
      <w:r w:rsidR="002A20D6">
        <w:t>B.1</w:t>
      </w:r>
      <w:r w:rsidR="00602879">
        <w:t>.x</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E97807" w:rsidR="007A0E4F" w:rsidRDefault="002A20D6" w:rsidP="00402A76">
      <w:pPr>
        <w:pStyle w:val="Heading4"/>
      </w:pPr>
      <w:bookmarkStart w:id="385" w:name="_Toc65746386"/>
      <w:bookmarkStart w:id="386" w:name="_Toc70534767"/>
      <w:r>
        <w:t>B.1</w:t>
      </w:r>
      <w:r w:rsidR="00602879">
        <w:t>.x</w:t>
      </w:r>
      <w:r w:rsidR="007A0E4F">
        <w:t>.</w:t>
      </w:r>
      <w:r w:rsidR="009A39BA">
        <w:t>5</w:t>
      </w:r>
      <w:r w:rsidR="007A0E4F">
        <w:tab/>
        <w:t>Data Model</w:t>
      </w:r>
      <w:bookmarkEnd w:id="385"/>
      <w:bookmarkEnd w:id="386"/>
    </w:p>
    <w:p w14:paraId="4DCA4B58" w14:textId="54ACE35D" w:rsidR="007A0E4F" w:rsidRDefault="002A20D6" w:rsidP="00402A76">
      <w:pPr>
        <w:pStyle w:val="Heading5"/>
        <w:rPr>
          <w:lang w:eastAsia="zh-CN"/>
        </w:rPr>
      </w:pPr>
      <w:bookmarkStart w:id="387" w:name="_Toc65746387"/>
      <w:bookmarkStart w:id="388" w:name="_Toc70534768"/>
      <w:r>
        <w:t>B.1</w:t>
      </w:r>
      <w:r w:rsidR="00602879">
        <w:t>.x</w:t>
      </w:r>
      <w:r w:rsidR="007A0E4F">
        <w:rPr>
          <w:lang w:eastAsia="zh-CN"/>
        </w:rPr>
        <w:t>.</w:t>
      </w:r>
      <w:r w:rsidR="009A39BA">
        <w:rPr>
          <w:lang w:eastAsia="zh-CN"/>
        </w:rPr>
        <w:t>5</w:t>
      </w:r>
      <w:r w:rsidR="007A0E4F">
        <w:rPr>
          <w:lang w:eastAsia="zh-CN"/>
        </w:rPr>
        <w:t>.1</w:t>
      </w:r>
      <w:r w:rsidR="007A0E4F">
        <w:rPr>
          <w:lang w:eastAsia="zh-CN"/>
        </w:rPr>
        <w:tab/>
        <w:t>General</w:t>
      </w:r>
      <w:bookmarkEnd w:id="387"/>
      <w:bookmarkEnd w:id="388"/>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A07A0C0" w:rsidR="007A0E4F" w:rsidRDefault="007A0E4F" w:rsidP="007A0E4F">
      <w:r>
        <w:t>Table </w:t>
      </w:r>
      <w:r w:rsidR="002A20D6">
        <w:t>B.1</w:t>
      </w:r>
      <w:r w:rsidR="00602879">
        <w:t>.x</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1D82B05C" w:rsidR="007A0E4F" w:rsidRDefault="007A0E4F" w:rsidP="007A0E4F">
      <w:pPr>
        <w:pStyle w:val="TH"/>
      </w:pPr>
      <w:r>
        <w:t>Table </w:t>
      </w:r>
      <w:r w:rsidR="002A20D6">
        <w:t>B.1</w:t>
      </w:r>
      <w:r w:rsidR="00602879">
        <w:t>.x</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BF19808" w:rsidR="007A0E4F" w:rsidRDefault="007A0E4F" w:rsidP="007A0E4F">
      <w:r>
        <w:t>Table </w:t>
      </w:r>
      <w:r w:rsidR="002A20D6">
        <w:t>B.1</w:t>
      </w:r>
      <w:r w:rsidR="00602879">
        <w:t>.x</w:t>
      </w:r>
      <w:r>
        <w:t>.</w:t>
      </w:r>
      <w:r w:rsidR="009A39BA">
        <w:t>5</w:t>
      </w:r>
      <w:r>
        <w:t xml:space="preserve">.1-2 specifies data types re-used by the </w:t>
      </w:r>
      <w:r w:rsidRPr="00E31313">
        <w:rPr>
          <w:highlight w:val="yellow"/>
        </w:rPr>
        <w:t>&lt;API Name&gt;</w:t>
      </w:r>
      <w:r>
        <w:t xml:space="preserve"> API service. </w:t>
      </w:r>
    </w:p>
    <w:p w14:paraId="7E643A2E" w14:textId="340243AE" w:rsidR="007A0E4F" w:rsidRDefault="007A0E4F" w:rsidP="007A0E4F">
      <w:pPr>
        <w:pStyle w:val="TH"/>
      </w:pPr>
      <w:r>
        <w:t>Table </w:t>
      </w:r>
      <w:r w:rsidR="002A20D6">
        <w:t>B.1</w:t>
      </w:r>
      <w:r w:rsidR="00602879">
        <w:t>.x</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548AFCD6" w:rsidR="007A0E4F" w:rsidRDefault="002A20D6" w:rsidP="00402A76">
      <w:pPr>
        <w:pStyle w:val="Heading5"/>
        <w:rPr>
          <w:lang w:eastAsia="zh-CN"/>
        </w:rPr>
      </w:pPr>
      <w:bookmarkStart w:id="389" w:name="_Toc65746388"/>
      <w:bookmarkStart w:id="390" w:name="_Toc70534769"/>
      <w:r>
        <w:lastRenderedPageBreak/>
        <w:t>B.1</w:t>
      </w:r>
      <w:r w:rsidR="00602879">
        <w:t>.x</w:t>
      </w:r>
      <w:r w:rsidR="007A0E4F">
        <w:rPr>
          <w:lang w:eastAsia="zh-CN"/>
        </w:rPr>
        <w:t>.</w:t>
      </w:r>
      <w:r w:rsidR="009A39BA">
        <w:rPr>
          <w:lang w:eastAsia="zh-CN"/>
        </w:rPr>
        <w:t>5</w:t>
      </w:r>
      <w:r w:rsidR="007A0E4F">
        <w:rPr>
          <w:lang w:eastAsia="zh-CN"/>
        </w:rPr>
        <w:t>.2</w:t>
      </w:r>
      <w:r w:rsidR="007A0E4F">
        <w:rPr>
          <w:lang w:eastAsia="zh-CN"/>
        </w:rPr>
        <w:tab/>
        <w:t>Structured data types</w:t>
      </w:r>
      <w:bookmarkEnd w:id="389"/>
      <w:bookmarkEnd w:id="390"/>
    </w:p>
    <w:p w14:paraId="53787B1B" w14:textId="54ABE5ED" w:rsidR="007A0E4F" w:rsidRDefault="002A20D6" w:rsidP="00402A76">
      <w:pPr>
        <w:pStyle w:val="Heading6"/>
        <w:rPr>
          <w:lang w:eastAsia="zh-CN"/>
        </w:rPr>
      </w:pPr>
      <w:bookmarkStart w:id="391" w:name="_Toc65746389"/>
      <w:bookmarkStart w:id="392" w:name="_Toc70534770"/>
      <w:r>
        <w:t>B.1</w:t>
      </w:r>
      <w:r w:rsidR="00602879">
        <w:t>.x</w:t>
      </w:r>
      <w:r w:rsidR="007A0E4F">
        <w:rPr>
          <w:lang w:eastAsia="zh-CN"/>
        </w:rPr>
        <w:t>.</w:t>
      </w:r>
      <w:r w:rsidR="009A39BA">
        <w:rPr>
          <w:lang w:eastAsia="zh-CN"/>
        </w:rPr>
        <w:t>5</w:t>
      </w:r>
      <w:r w:rsidR="007A0E4F">
        <w:rPr>
          <w:lang w:eastAsia="zh-CN"/>
        </w:rPr>
        <w:t>.2.1</w:t>
      </w:r>
      <w:r w:rsidR="007A0E4F">
        <w:rPr>
          <w:lang w:eastAsia="zh-CN"/>
        </w:rPr>
        <w:tab/>
        <w:t>Introduction</w:t>
      </w:r>
      <w:bookmarkEnd w:id="391"/>
      <w:bookmarkEnd w:id="392"/>
    </w:p>
    <w:p w14:paraId="5017995E" w14:textId="2B202613" w:rsidR="007A0E4F" w:rsidRDefault="002A20D6" w:rsidP="00402A76">
      <w:pPr>
        <w:pStyle w:val="Heading6"/>
        <w:rPr>
          <w:lang w:eastAsia="zh-CN"/>
        </w:rPr>
      </w:pPr>
      <w:bookmarkStart w:id="393" w:name="_Toc65746390"/>
      <w:bookmarkStart w:id="394" w:name="_Toc70534771"/>
      <w:r>
        <w:t>B.1</w:t>
      </w:r>
      <w:r w:rsidR="00602879">
        <w:t>.x</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393"/>
      <w:bookmarkEnd w:id="394"/>
    </w:p>
    <w:p w14:paraId="34638DD4" w14:textId="0126FCE3" w:rsidR="007A0E4F" w:rsidRDefault="007A0E4F" w:rsidP="007A0E4F">
      <w:pPr>
        <w:pStyle w:val="TH"/>
      </w:pPr>
      <w:r>
        <w:rPr>
          <w:noProof/>
        </w:rPr>
        <w:t>Table </w:t>
      </w:r>
      <w:r w:rsidR="002A20D6">
        <w:t>B.1</w:t>
      </w:r>
      <w:r w:rsidR="00602879">
        <w:t>.x</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48477F39" w:rsidR="007A0E4F" w:rsidRDefault="002A20D6" w:rsidP="00402A76">
      <w:pPr>
        <w:pStyle w:val="Heading5"/>
        <w:rPr>
          <w:lang w:eastAsia="zh-CN"/>
        </w:rPr>
      </w:pPr>
      <w:bookmarkStart w:id="395" w:name="_Toc65746391"/>
      <w:bookmarkStart w:id="396" w:name="_Toc70534772"/>
      <w:r>
        <w:t>B.1</w:t>
      </w:r>
      <w:r w:rsidR="00602879">
        <w:t>.x</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395"/>
      <w:bookmarkEnd w:id="396"/>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3F83E162" w:rsidR="007A0E4F" w:rsidRPr="00384E92" w:rsidRDefault="002A20D6" w:rsidP="00402A76">
      <w:pPr>
        <w:pStyle w:val="Heading6"/>
      </w:pPr>
      <w:bookmarkStart w:id="397" w:name="_Toc65746392"/>
      <w:bookmarkStart w:id="398" w:name="_Toc70534773"/>
      <w:r>
        <w:t>B.1</w:t>
      </w:r>
      <w:r w:rsidR="00602879">
        <w:t>.x</w:t>
      </w:r>
      <w:r w:rsidR="007A0E4F">
        <w:t>.</w:t>
      </w:r>
      <w:r w:rsidR="009A39BA">
        <w:t>5</w:t>
      </w:r>
      <w:r w:rsidR="007A0E4F">
        <w:t>.3.1</w:t>
      </w:r>
      <w:r w:rsidR="007A0E4F" w:rsidRPr="00384E92">
        <w:tab/>
        <w:t>Introduction</w:t>
      </w:r>
      <w:bookmarkEnd w:id="397"/>
      <w:bookmarkEnd w:id="398"/>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2079BC29" w:rsidR="007A0E4F" w:rsidRPr="00384E92" w:rsidRDefault="002A20D6" w:rsidP="00402A76">
      <w:pPr>
        <w:pStyle w:val="Heading6"/>
      </w:pPr>
      <w:bookmarkStart w:id="399" w:name="_Toc65746393"/>
      <w:bookmarkStart w:id="400" w:name="_Toc70534774"/>
      <w:r>
        <w:t>B.1</w:t>
      </w:r>
      <w:r w:rsidR="00602879">
        <w:t>.x</w:t>
      </w:r>
      <w:r w:rsidR="007A0E4F">
        <w:t>.</w:t>
      </w:r>
      <w:r w:rsidR="009A39BA">
        <w:t>5</w:t>
      </w:r>
      <w:r w:rsidR="007A0E4F">
        <w:t>.3.2</w:t>
      </w:r>
      <w:r w:rsidR="007A0E4F" w:rsidRPr="00384E92">
        <w:tab/>
        <w:t>Simple data types</w:t>
      </w:r>
      <w:bookmarkEnd w:id="399"/>
      <w:bookmarkEnd w:id="400"/>
    </w:p>
    <w:p w14:paraId="3CD5518C" w14:textId="0A75C68D" w:rsidR="007A0E4F" w:rsidRPr="00384E92" w:rsidRDefault="007A0E4F" w:rsidP="007A0E4F">
      <w:r w:rsidRPr="00384E92">
        <w:t xml:space="preserve">The simple data types defined in table </w:t>
      </w:r>
      <w:r w:rsidR="002A20D6">
        <w:t>B.1</w:t>
      </w:r>
      <w:r w:rsidR="00602879">
        <w:t>.x</w:t>
      </w:r>
      <w:r w:rsidRPr="007968F0">
        <w:rPr>
          <w:highlight w:val="yellow"/>
        </w:rPr>
        <w:t>.</w:t>
      </w:r>
      <w:r w:rsidR="009A39BA">
        <w:t>5</w:t>
      </w:r>
      <w:r>
        <w:t>.3.2-1</w:t>
      </w:r>
      <w:r w:rsidRPr="00384E92">
        <w:t xml:space="preserve"> shall be supported.</w:t>
      </w:r>
    </w:p>
    <w:p w14:paraId="5EA64DE9" w14:textId="0792782F" w:rsidR="007A0E4F" w:rsidRPr="00384E92" w:rsidRDefault="007A0E4F" w:rsidP="007A0E4F">
      <w:pPr>
        <w:pStyle w:val="TH"/>
      </w:pPr>
      <w:r w:rsidRPr="00384E92">
        <w:t xml:space="preserve">Table </w:t>
      </w:r>
      <w:r w:rsidR="002A20D6">
        <w:t>B.1</w:t>
      </w:r>
      <w:r w:rsidR="00602879">
        <w:t>.x</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6726B5F1" w:rsidR="007A0E4F" w:rsidRPr="00BC662F" w:rsidRDefault="002A20D6" w:rsidP="00402A76">
      <w:pPr>
        <w:pStyle w:val="Heading6"/>
      </w:pPr>
      <w:bookmarkStart w:id="401" w:name="_Toc65746394"/>
      <w:bookmarkStart w:id="402" w:name="_Toc70534775"/>
      <w:r>
        <w:t>B.1</w:t>
      </w:r>
      <w:r w:rsidR="00602879">
        <w:t>.x</w:t>
      </w:r>
      <w:r w:rsidR="007A0E4F">
        <w:t>.</w:t>
      </w:r>
      <w:r w:rsidR="009A39BA">
        <w:t>5</w:t>
      </w:r>
      <w:r w:rsidR="007A0E4F">
        <w:t>.3.3</w:t>
      </w:r>
      <w:r w:rsidR="007A0E4F" w:rsidRPr="00BC662F">
        <w:tab/>
        <w:t>Enumeration: &lt;EnumType1&gt;</w:t>
      </w:r>
      <w:bookmarkEnd w:id="401"/>
      <w:bookmarkEnd w:id="402"/>
    </w:p>
    <w:p w14:paraId="775A14C4" w14:textId="1C745426" w:rsidR="007A0E4F" w:rsidRPr="00384E92" w:rsidRDefault="007A0E4F" w:rsidP="007A0E4F">
      <w:r w:rsidRPr="00384E92">
        <w:t xml:space="preserve">The enumeration &lt;EnumType1&gt; represents &lt;something&gt;. It shall comply with the provisions defined in table </w:t>
      </w:r>
      <w:r w:rsidR="002A20D6">
        <w:t>B.1</w:t>
      </w:r>
      <w:r w:rsidR="00602879">
        <w:t>.x</w:t>
      </w:r>
      <w:r>
        <w:t>.</w:t>
      </w:r>
      <w:r w:rsidR="009A39BA">
        <w:t>5</w:t>
      </w:r>
      <w:r>
        <w:t>.3.3</w:t>
      </w:r>
      <w:r w:rsidRPr="00384E92">
        <w:t>-1.</w:t>
      </w:r>
    </w:p>
    <w:p w14:paraId="55DB995D" w14:textId="5A080490" w:rsidR="007A0E4F" w:rsidRDefault="007A0E4F" w:rsidP="007A0E4F">
      <w:pPr>
        <w:pStyle w:val="TH"/>
      </w:pPr>
      <w:r>
        <w:t>Table </w:t>
      </w:r>
      <w:r w:rsidR="002A20D6">
        <w:t>B.1</w:t>
      </w:r>
      <w:r w:rsidR="00602879">
        <w:t>.x</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6D9C5A0E" w:rsidR="007A0E4F" w:rsidRDefault="002A20D6" w:rsidP="00402A76">
      <w:pPr>
        <w:pStyle w:val="Heading4"/>
      </w:pPr>
      <w:bookmarkStart w:id="403" w:name="_Toc65746395"/>
      <w:bookmarkStart w:id="404" w:name="_Toc70534776"/>
      <w:r>
        <w:t>B.1</w:t>
      </w:r>
      <w:r w:rsidR="00602879">
        <w:t>.x</w:t>
      </w:r>
      <w:r w:rsidR="007A0E4F">
        <w:t>.</w:t>
      </w:r>
      <w:r w:rsidR="009A39BA">
        <w:t>6</w:t>
      </w:r>
      <w:r w:rsidR="007A0E4F">
        <w:tab/>
        <w:t>Error Handling</w:t>
      </w:r>
      <w:bookmarkEnd w:id="403"/>
      <w:bookmarkEnd w:id="404"/>
    </w:p>
    <w:p w14:paraId="14ACF1E1" w14:textId="1621CF37" w:rsidR="007A0E4F" w:rsidRDefault="002A20D6" w:rsidP="00402A76">
      <w:pPr>
        <w:pStyle w:val="Heading4"/>
      </w:pPr>
      <w:bookmarkStart w:id="405" w:name="_Toc65746396"/>
      <w:bookmarkStart w:id="406" w:name="_Toc70534777"/>
      <w:r>
        <w:t>B.1</w:t>
      </w:r>
      <w:r w:rsidR="00602879">
        <w:t>.x</w:t>
      </w:r>
      <w:r w:rsidR="007A0E4F">
        <w:t>.</w:t>
      </w:r>
      <w:r w:rsidR="009A39BA">
        <w:t>7</w:t>
      </w:r>
      <w:r w:rsidR="007A0E4F">
        <w:tab/>
        <w:t>Feature negotiation</w:t>
      </w:r>
      <w:bookmarkEnd w:id="405"/>
      <w:bookmarkEnd w:id="406"/>
    </w:p>
    <w:p w14:paraId="49C7EF72" w14:textId="3C71469B" w:rsidR="007A0E4F" w:rsidRPr="008D34FA" w:rsidRDefault="007A0E4F" w:rsidP="007A0E4F">
      <w:pPr>
        <w:rPr>
          <w:lang w:eastAsia="zh-CN"/>
        </w:rPr>
      </w:pPr>
      <w:r>
        <w:rPr>
          <w:lang w:eastAsia="zh-CN"/>
        </w:rPr>
        <w:t>Table </w:t>
      </w:r>
      <w:r w:rsidR="002A20D6">
        <w:rPr>
          <w:lang w:eastAsia="zh-CN"/>
        </w:rPr>
        <w:t>B.1</w:t>
      </w:r>
      <w:r w:rsidR="00602879">
        <w:rPr>
          <w:lang w:eastAsia="zh-CN"/>
        </w:rPr>
        <w:t>.x</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5351E18F" w:rsidR="007A0E4F" w:rsidRDefault="007A0E4F" w:rsidP="007A0E4F">
      <w:pPr>
        <w:pStyle w:val="TH"/>
        <w:rPr>
          <w:rFonts w:eastAsia="Batang"/>
        </w:rPr>
      </w:pPr>
      <w:r>
        <w:rPr>
          <w:rFonts w:eastAsia="Batang"/>
        </w:rPr>
        <w:lastRenderedPageBreak/>
        <w:t>Table </w:t>
      </w:r>
      <w:r w:rsidR="002A20D6">
        <w:rPr>
          <w:rFonts w:eastAsia="Batang"/>
        </w:rPr>
        <w:t>B.1</w:t>
      </w:r>
      <w:r w:rsidR="00602879">
        <w:rPr>
          <w:rFonts w:eastAsia="Batang"/>
        </w:rPr>
        <w:t>.x</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15811B19" w:rsidR="0008739B" w:rsidRDefault="007A0E4F" w:rsidP="00946A7C">
      <w:pPr>
        <w:pStyle w:val="Heading3"/>
      </w:pPr>
      <w:bookmarkStart w:id="407" w:name="_Toc65746397"/>
      <w:bookmarkStart w:id="408" w:name="_Toc70534778"/>
      <w:r>
        <w:t>B.1.</w:t>
      </w:r>
      <w:r w:rsidR="00602879">
        <w:t>y</w:t>
      </w:r>
      <w:r w:rsidR="0008739B">
        <w:tab/>
        <w:t>Conclusions</w:t>
      </w:r>
      <w:bookmarkEnd w:id="407"/>
      <w:bookmarkEnd w:id="408"/>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409" w:name="_Toc65746398"/>
      <w:bookmarkStart w:id="410" w:name="_Toc70534779"/>
      <w:r>
        <w:t>B</w:t>
      </w:r>
      <w:r w:rsidR="0008739B">
        <w:t>.2</w:t>
      </w:r>
      <w:r w:rsidR="0008739B">
        <w:tab/>
      </w:r>
      <w:r w:rsidR="00EB0AB1">
        <w:t xml:space="preserve">NAS </w:t>
      </w:r>
      <w:r w:rsidR="009609F9">
        <w:t>Option</w:t>
      </w:r>
      <w:bookmarkEnd w:id="409"/>
      <w:bookmarkEnd w:id="410"/>
    </w:p>
    <w:p w14:paraId="7CCBDC7C" w14:textId="211A2CA9" w:rsidR="0008739B" w:rsidRDefault="00F44ED1" w:rsidP="0008739B">
      <w:pPr>
        <w:pStyle w:val="Heading3"/>
      </w:pPr>
      <w:bookmarkStart w:id="411" w:name="_Toc65746399"/>
      <w:bookmarkStart w:id="412" w:name="_Toc70534780"/>
      <w:r>
        <w:t>B</w:t>
      </w:r>
      <w:r w:rsidR="0008739B">
        <w:t>.2.1</w:t>
      </w:r>
      <w:r w:rsidR="0008739B">
        <w:tab/>
      </w:r>
      <w:r w:rsidR="009609F9" w:rsidRPr="009609F9">
        <w:t>General</w:t>
      </w:r>
      <w:bookmarkEnd w:id="411"/>
      <w:bookmarkEnd w:id="412"/>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413" w:name="_Toc65746400"/>
      <w:bookmarkStart w:id="414" w:name="_Toc70534781"/>
      <w:r>
        <w:t>B.2.2</w:t>
      </w:r>
      <w:r>
        <w:tab/>
        <w:t>Elementary procedures</w:t>
      </w:r>
      <w:r w:rsidR="00BC6199">
        <w:t xml:space="preserve"> between ECS and EEC</w:t>
      </w:r>
      <w:bookmarkEnd w:id="413"/>
      <w:bookmarkEnd w:id="414"/>
    </w:p>
    <w:p w14:paraId="625642F0" w14:textId="21568AC7" w:rsidR="00BC6199" w:rsidRDefault="00BC6199" w:rsidP="00453D5B">
      <w:pPr>
        <w:pStyle w:val="Heading4"/>
      </w:pPr>
      <w:bookmarkStart w:id="415" w:name="_Toc65746401"/>
      <w:bookmarkStart w:id="416" w:name="_Toc70534782"/>
      <w:r>
        <w:rPr>
          <w:rFonts w:hint="eastAsia"/>
        </w:rPr>
        <w:t>B</w:t>
      </w:r>
      <w:r w:rsidR="007664B3">
        <w:t>.2.2.1</w:t>
      </w:r>
      <w:r w:rsidR="007664B3">
        <w:tab/>
      </w:r>
      <w:r>
        <w:t>General</w:t>
      </w:r>
      <w:bookmarkEnd w:id="415"/>
      <w:bookmarkEnd w:id="416"/>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417" w:name="_Toc65746402"/>
      <w:bookmarkStart w:id="418" w:name="_Toc70534783"/>
      <w:r>
        <w:rPr>
          <w:rFonts w:hint="eastAsia"/>
        </w:rPr>
        <w:t>B</w:t>
      </w:r>
      <w:r>
        <w:t>.2.2.2</w:t>
      </w:r>
      <w:r w:rsidR="007664B3">
        <w:tab/>
      </w:r>
      <w:r>
        <w:t>Procedures</w:t>
      </w:r>
      <w:bookmarkEnd w:id="417"/>
      <w:bookmarkEnd w:id="418"/>
    </w:p>
    <w:p w14:paraId="404A7873" w14:textId="73082687" w:rsidR="00BD2F73" w:rsidRPr="00BD2F73" w:rsidRDefault="00BD2F73" w:rsidP="00453D5B">
      <w:pPr>
        <w:pStyle w:val="Heading5"/>
      </w:pPr>
      <w:bookmarkStart w:id="419" w:name="_Toc65746403"/>
      <w:bookmarkStart w:id="420" w:name="_Toc70534784"/>
      <w:r>
        <w:t>B.2.2.2.1</w:t>
      </w:r>
      <w:r>
        <w:tab/>
        <w:t xml:space="preserve">Service </w:t>
      </w:r>
      <w:r w:rsidR="00531984">
        <w:t xml:space="preserve">provisioning </w:t>
      </w:r>
      <w:r w:rsidR="00003997">
        <w:t>procedure</w:t>
      </w:r>
      <w:r w:rsidR="0031063F">
        <w:t xml:space="preserve"> based on Request-Response model</w:t>
      </w:r>
      <w:bookmarkEnd w:id="419"/>
      <w:bookmarkEnd w:id="420"/>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421" w:name="_Toc65746404"/>
      <w:bookmarkStart w:id="422" w:name="_Toc70534785"/>
      <w:r>
        <w:t>B.2.2.2.2</w:t>
      </w:r>
      <w:r>
        <w:tab/>
        <w:t xml:space="preserve">Service </w:t>
      </w:r>
      <w:r w:rsidR="00531984">
        <w:t xml:space="preserve">provisioning </w:t>
      </w:r>
      <w:r>
        <w:t>procedure</w:t>
      </w:r>
      <w:r w:rsidR="0031063F">
        <w:t xml:space="preserve"> based on Subscribe-N</w:t>
      </w:r>
      <w:r w:rsidR="0031063F" w:rsidRPr="00931880">
        <w:t>otify model</w:t>
      </w:r>
      <w:bookmarkEnd w:id="421"/>
      <w:bookmarkEnd w:id="422"/>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423" w:name="_Toc65746405"/>
      <w:bookmarkStart w:id="424" w:name="_Toc70534786"/>
      <w:r>
        <w:t>B.2.3</w:t>
      </w:r>
      <w:r>
        <w:tab/>
        <w:t>Handling of unknown, unforeseen, and erroneous service data</w:t>
      </w:r>
      <w:bookmarkEnd w:id="423"/>
      <w:bookmarkEnd w:id="424"/>
    </w:p>
    <w:p w14:paraId="69E1DF9B" w14:textId="28FF97EE" w:rsidR="003C17DE" w:rsidRDefault="003C17DE" w:rsidP="00453D5B">
      <w:pPr>
        <w:pStyle w:val="Heading4"/>
        <w:rPr>
          <w:i/>
          <w:color w:val="0000FF"/>
        </w:rPr>
      </w:pPr>
      <w:bookmarkStart w:id="425" w:name="_Toc65746406"/>
      <w:bookmarkStart w:id="426" w:name="_Toc70534787"/>
      <w:r>
        <w:rPr>
          <w:rFonts w:hint="eastAsia"/>
        </w:rPr>
        <w:t>B</w:t>
      </w:r>
      <w:r w:rsidR="00003997">
        <w:t>.2.3.1</w:t>
      </w:r>
      <w:r w:rsidR="00003997">
        <w:tab/>
      </w:r>
      <w:r>
        <w:t>General</w:t>
      </w:r>
      <w:bookmarkEnd w:id="425"/>
      <w:bookmarkEnd w:id="426"/>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427" w:name="_Toc65746407"/>
      <w:bookmarkStart w:id="428" w:name="_Toc70534788"/>
      <w:r>
        <w:rPr>
          <w:rFonts w:hint="eastAsia"/>
        </w:rPr>
        <w:t>B</w:t>
      </w:r>
      <w:r w:rsidR="00EC2407">
        <w:t>.2.3.2</w:t>
      </w:r>
      <w:r w:rsidR="00EC2407">
        <w:tab/>
      </w:r>
      <w:r w:rsidRPr="00972C99">
        <w:t>Message too short or too long</w:t>
      </w:r>
      <w:bookmarkEnd w:id="427"/>
      <w:bookmarkEnd w:id="428"/>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429" w:name="_Toc65746408"/>
      <w:bookmarkStart w:id="430" w:name="_Toc70534789"/>
      <w:r>
        <w:rPr>
          <w:rFonts w:hint="eastAsia"/>
        </w:rPr>
        <w:t>B</w:t>
      </w:r>
      <w:r w:rsidR="00AE14C4">
        <w:t>.2.3.3</w:t>
      </w:r>
      <w:r w:rsidR="00EC2407">
        <w:tab/>
      </w:r>
      <w:r w:rsidRPr="00972C99">
        <w:t>Unknown or unforeseen message type</w:t>
      </w:r>
      <w:bookmarkEnd w:id="429"/>
      <w:bookmarkEnd w:id="430"/>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431" w:name="_Toc65746409"/>
      <w:bookmarkStart w:id="432" w:name="_Toc70534790"/>
      <w:r>
        <w:rPr>
          <w:rFonts w:hint="eastAsia"/>
        </w:rPr>
        <w:t>B</w:t>
      </w:r>
      <w:r>
        <w:t>.2.3.4</w:t>
      </w:r>
      <w:r>
        <w:tab/>
      </w:r>
      <w:r w:rsidRPr="00972C99">
        <w:t>Non-semantical mandatory information element</w:t>
      </w:r>
      <w:bookmarkEnd w:id="431"/>
      <w:bookmarkEnd w:id="432"/>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433" w:name="_Toc65746410"/>
      <w:bookmarkStart w:id="434" w:name="_Toc70534791"/>
      <w:r>
        <w:rPr>
          <w:rFonts w:hint="eastAsia"/>
        </w:rPr>
        <w:t>B</w:t>
      </w:r>
      <w:r>
        <w:t>.2.3.5</w:t>
      </w:r>
      <w:r>
        <w:tab/>
      </w:r>
      <w:r w:rsidRPr="00AE14C4">
        <w:t>Unknown and unforeseen IEs in the non-imperative message part</w:t>
      </w:r>
      <w:bookmarkEnd w:id="433"/>
      <w:bookmarkEnd w:id="434"/>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435" w:name="_Toc65746411"/>
      <w:bookmarkStart w:id="436" w:name="_Toc70534792"/>
      <w:r>
        <w:rPr>
          <w:rFonts w:hint="eastAsia"/>
        </w:rPr>
        <w:lastRenderedPageBreak/>
        <w:t>B</w:t>
      </w:r>
      <w:r w:rsidR="00531984">
        <w:t>.2</w:t>
      </w:r>
      <w:r w:rsidR="00AE14C4">
        <w:t>.3.6</w:t>
      </w:r>
      <w:r w:rsidR="00531984">
        <w:tab/>
      </w:r>
      <w:r w:rsidR="00531984" w:rsidRPr="00972C99">
        <w:t>Non-imperative message part errors</w:t>
      </w:r>
      <w:bookmarkEnd w:id="435"/>
      <w:bookmarkEnd w:id="436"/>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437" w:name="_Toc65746412"/>
      <w:bookmarkStart w:id="438" w:name="_Toc70534793"/>
      <w:r>
        <w:rPr>
          <w:rFonts w:hint="eastAsia"/>
        </w:rPr>
        <w:t>B</w:t>
      </w:r>
      <w:r>
        <w:t>.2.3.</w:t>
      </w:r>
      <w:r w:rsidR="00AE14C4">
        <w:t>7</w:t>
      </w:r>
      <w:r>
        <w:tab/>
      </w:r>
      <w:r w:rsidRPr="00972C99">
        <w:t>Messages with semantically incorrect contents</w:t>
      </w:r>
      <w:bookmarkEnd w:id="437"/>
      <w:bookmarkEnd w:id="438"/>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439" w:name="_Toc65746413"/>
      <w:bookmarkStart w:id="440" w:name="_Toc70534794"/>
      <w:r>
        <w:t>B.2.4</w:t>
      </w:r>
      <w:r>
        <w:tab/>
        <w:t>Message functional definition and contents</w:t>
      </w:r>
      <w:bookmarkEnd w:id="439"/>
      <w:bookmarkEnd w:id="440"/>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441" w:name="_Toc65746414"/>
      <w:bookmarkStart w:id="442" w:name="_Toc70534795"/>
      <w:r>
        <w:rPr>
          <w:rFonts w:hint="eastAsia"/>
        </w:rPr>
        <w:t>B</w:t>
      </w:r>
      <w:r>
        <w:t>.2.4</w:t>
      </w:r>
      <w:r w:rsidR="00003997">
        <w:t>.1</w:t>
      </w:r>
      <w:r w:rsidR="00003997">
        <w:tab/>
      </w:r>
      <w:r w:rsidRPr="00931880">
        <w:t xml:space="preserve">Service </w:t>
      </w:r>
      <w:r w:rsidR="00EC2407">
        <w:t xml:space="preserve">provisioning </w:t>
      </w:r>
      <w:r w:rsidRPr="00931880">
        <w:t>request</w:t>
      </w:r>
      <w:bookmarkEnd w:id="441"/>
      <w:bookmarkEnd w:id="442"/>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443" w:name="_Toc65746415"/>
      <w:bookmarkStart w:id="444" w:name="_Toc70534796"/>
      <w:r>
        <w:rPr>
          <w:rFonts w:hint="eastAsia"/>
        </w:rPr>
        <w:t>B</w:t>
      </w:r>
      <w:r>
        <w:t>.2.4.2</w:t>
      </w:r>
      <w:r w:rsidR="00003997">
        <w:tab/>
      </w:r>
      <w:r w:rsidRPr="00931880">
        <w:t xml:space="preserve">Service </w:t>
      </w:r>
      <w:r w:rsidR="00EC2407">
        <w:t xml:space="preserve">provisioning </w:t>
      </w:r>
      <w:r w:rsidRPr="00931880">
        <w:t>re</w:t>
      </w:r>
      <w:r>
        <w:t>sponse</w:t>
      </w:r>
      <w:bookmarkEnd w:id="443"/>
      <w:bookmarkEnd w:id="444"/>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445" w:name="_Toc65746416"/>
      <w:bookmarkStart w:id="446" w:name="_Toc70534797"/>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445"/>
      <w:bookmarkEnd w:id="446"/>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447" w:name="_Toc70534798"/>
      <w:bookmarkStart w:id="448" w:name="_Toc65746417"/>
      <w:r>
        <w:rPr>
          <w:rFonts w:hint="eastAsia"/>
        </w:rPr>
        <w:t>B</w:t>
      </w:r>
      <w:r>
        <w:t>.2.4.4</w:t>
      </w:r>
      <w:r>
        <w:tab/>
      </w:r>
      <w:r w:rsidRPr="00931880">
        <w:t xml:space="preserve">Service </w:t>
      </w:r>
      <w:r>
        <w:t xml:space="preserve">provisioning subscription </w:t>
      </w:r>
      <w:r w:rsidRPr="00931880">
        <w:t>re</w:t>
      </w:r>
      <w:r>
        <w:t>sponse</w:t>
      </w:r>
      <w:bookmarkEnd w:id="447"/>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449" w:name="_Toc70534799"/>
      <w:r>
        <w:rPr>
          <w:rFonts w:hint="eastAsia"/>
        </w:rPr>
        <w:t>B</w:t>
      </w:r>
      <w:r>
        <w:t>.2.4.</w:t>
      </w:r>
      <w:r w:rsidR="0031063F">
        <w:t>5</w:t>
      </w:r>
      <w:r w:rsidR="00003997">
        <w:tab/>
      </w:r>
      <w:r w:rsidRPr="00931880">
        <w:t xml:space="preserve">Service </w:t>
      </w:r>
      <w:r w:rsidR="00AE14C4">
        <w:t xml:space="preserve">provisioning </w:t>
      </w:r>
      <w:r w:rsidR="0031063F">
        <w:t>notification</w:t>
      </w:r>
      <w:bookmarkEnd w:id="448"/>
      <w:bookmarkEnd w:id="449"/>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450" w:name="_Toc65746418"/>
      <w:bookmarkStart w:id="451" w:name="_Toc70534800"/>
      <w:r>
        <w:rPr>
          <w:rFonts w:hint="eastAsia"/>
        </w:rPr>
        <w:t>B</w:t>
      </w:r>
      <w:r>
        <w:t>.2.4.6</w:t>
      </w:r>
      <w:r>
        <w:tab/>
      </w:r>
      <w:r w:rsidRPr="00931880">
        <w:t xml:space="preserve">Service </w:t>
      </w:r>
      <w:r>
        <w:t xml:space="preserve">provisioning subscription update </w:t>
      </w:r>
      <w:r w:rsidRPr="00931880">
        <w:t>request</w:t>
      </w:r>
      <w:bookmarkEnd w:id="450"/>
      <w:bookmarkEnd w:id="451"/>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452" w:name="_Toc65746419"/>
      <w:bookmarkStart w:id="453" w:name="_Toc70534801"/>
      <w:r>
        <w:rPr>
          <w:rFonts w:hint="eastAsia"/>
        </w:rPr>
        <w:t>B</w:t>
      </w:r>
      <w:r>
        <w:t>.2.4.7</w:t>
      </w:r>
      <w:r>
        <w:tab/>
      </w:r>
      <w:r w:rsidRPr="00931880">
        <w:t xml:space="preserve">Service </w:t>
      </w:r>
      <w:r>
        <w:t xml:space="preserve">provisioning subscription update </w:t>
      </w:r>
      <w:r w:rsidRPr="00931880">
        <w:t>re</w:t>
      </w:r>
      <w:r>
        <w:t>sponse</w:t>
      </w:r>
      <w:bookmarkEnd w:id="452"/>
      <w:bookmarkEnd w:id="453"/>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454" w:name="_Toc65746420"/>
      <w:bookmarkStart w:id="455" w:name="_Toc70534802"/>
      <w:r>
        <w:rPr>
          <w:rFonts w:hint="eastAsia"/>
        </w:rPr>
        <w:t>B</w:t>
      </w:r>
      <w:r>
        <w:t>.2.4.8</w:t>
      </w:r>
      <w:r>
        <w:tab/>
      </w:r>
      <w:r w:rsidRPr="00931880">
        <w:t xml:space="preserve">Service </w:t>
      </w:r>
      <w:r>
        <w:t>provisioning un</w:t>
      </w:r>
      <w:r w:rsidR="000354EA">
        <w:t>subscribe</w:t>
      </w:r>
      <w:r>
        <w:t xml:space="preserve"> </w:t>
      </w:r>
      <w:r w:rsidRPr="00931880">
        <w:t>request</w:t>
      </w:r>
      <w:bookmarkEnd w:id="454"/>
      <w:bookmarkEnd w:id="455"/>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456" w:name="_Toc65746421"/>
      <w:bookmarkStart w:id="457" w:name="_Toc70534803"/>
      <w:r>
        <w:rPr>
          <w:rFonts w:hint="eastAsia"/>
        </w:rPr>
        <w:t>B</w:t>
      </w:r>
      <w:r>
        <w:t>.2.4.9</w:t>
      </w:r>
      <w:r>
        <w:tab/>
      </w:r>
      <w:r w:rsidRPr="00931880">
        <w:t xml:space="preserve">Service </w:t>
      </w:r>
      <w:r>
        <w:t>provisioning unsubscri</w:t>
      </w:r>
      <w:r w:rsidR="000354EA">
        <w:t>be</w:t>
      </w:r>
      <w:r>
        <w:t xml:space="preserve"> </w:t>
      </w:r>
      <w:r w:rsidRPr="00931880">
        <w:t>re</w:t>
      </w:r>
      <w:r>
        <w:t>sponse</w:t>
      </w:r>
      <w:bookmarkEnd w:id="456"/>
      <w:bookmarkEnd w:id="457"/>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458" w:name="_Toc65746422"/>
      <w:bookmarkStart w:id="459" w:name="_Toc70534804"/>
      <w:r>
        <w:t>B.2.5</w:t>
      </w:r>
      <w:r>
        <w:tab/>
        <w:t>Information elements coding</w:t>
      </w:r>
      <w:bookmarkEnd w:id="458"/>
      <w:bookmarkEnd w:id="459"/>
    </w:p>
    <w:p w14:paraId="1BD3B0E8" w14:textId="641D3635" w:rsidR="00FB2D33" w:rsidRDefault="00FB2D33" w:rsidP="00034FC9">
      <w:pPr>
        <w:pStyle w:val="Heading4"/>
      </w:pPr>
      <w:bookmarkStart w:id="460" w:name="_Toc65746423"/>
      <w:bookmarkStart w:id="461" w:name="_Toc70534805"/>
      <w:bookmarkStart w:id="462" w:name="_Toc33963291"/>
      <w:bookmarkStart w:id="463" w:name="_Toc34393361"/>
      <w:bookmarkStart w:id="464" w:name="_Toc45216188"/>
      <w:bookmarkStart w:id="465" w:name="_Toc51931757"/>
      <w:bookmarkStart w:id="466" w:name="_Toc58235119"/>
      <w:bookmarkStart w:id="467" w:name="_Toc59180052"/>
      <w:r>
        <w:t>B.2.5.1</w:t>
      </w:r>
      <w:r>
        <w:tab/>
        <w:t>General</w:t>
      </w:r>
      <w:bookmarkEnd w:id="460"/>
      <w:bookmarkEnd w:id="461"/>
    </w:p>
    <w:p w14:paraId="45BCBD51" w14:textId="39CC1BE1" w:rsidR="00034FC9" w:rsidRPr="007053CC" w:rsidRDefault="00034FC9" w:rsidP="00034FC9">
      <w:pPr>
        <w:pStyle w:val="Heading4"/>
        <w:rPr>
          <w:lang w:val="fr-FR"/>
        </w:rPr>
      </w:pPr>
      <w:bookmarkStart w:id="468" w:name="_Toc65746424"/>
      <w:bookmarkStart w:id="469" w:name="_Toc70534806"/>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462"/>
      <w:bookmarkEnd w:id="463"/>
      <w:bookmarkEnd w:id="464"/>
      <w:bookmarkEnd w:id="465"/>
      <w:bookmarkEnd w:id="466"/>
      <w:bookmarkEnd w:id="467"/>
      <w:bookmarkEnd w:id="468"/>
      <w:bookmarkEnd w:id="469"/>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470" w:name="_Toc65746425"/>
      <w:bookmarkStart w:id="471" w:name="_Toc70534807"/>
      <w:r>
        <w:rPr>
          <w:rFonts w:hint="eastAsia"/>
        </w:rPr>
        <w:lastRenderedPageBreak/>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470"/>
      <w:bookmarkEnd w:id="471"/>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472" w:name="_Toc65746426"/>
      <w:bookmarkStart w:id="473" w:name="_Toc70534808"/>
      <w:r>
        <w:t>B.2.6</w:t>
      </w:r>
      <w:r>
        <w:tab/>
        <w:t>Timers</w:t>
      </w:r>
      <w:bookmarkEnd w:id="472"/>
      <w:bookmarkEnd w:id="473"/>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474" w:name="_Toc65746427"/>
      <w:bookmarkStart w:id="475" w:name="_Toc70534809"/>
      <w:r>
        <w:t>B</w:t>
      </w:r>
      <w:r w:rsidR="0008739B">
        <w:t>.2.</w:t>
      </w:r>
      <w:r w:rsidR="00473DCA">
        <w:t>7</w:t>
      </w:r>
      <w:r w:rsidR="0008739B">
        <w:tab/>
        <w:t>Conclusions</w:t>
      </w:r>
      <w:bookmarkEnd w:id="474"/>
      <w:bookmarkEnd w:id="475"/>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476" w:name="_Toc61651676"/>
      <w:bookmarkStart w:id="477" w:name="_Toc65746428"/>
      <w:bookmarkStart w:id="478" w:name="_Toc70534810"/>
      <w:r>
        <w:lastRenderedPageBreak/>
        <w:t xml:space="preserve">Annex </w:t>
      </w:r>
      <w:r w:rsidR="00966CF4">
        <w:t>C</w:t>
      </w:r>
      <w:r w:rsidR="0008739B" w:rsidRPr="004D3578">
        <w:t xml:space="preserve"> </w:t>
      </w:r>
      <w:r w:rsidRPr="004D3578">
        <w:t>(informative):</w:t>
      </w:r>
      <w:r w:rsidRPr="004D3578">
        <w:br/>
        <w:t>Change history</w:t>
      </w:r>
      <w:bookmarkEnd w:id="476"/>
      <w:bookmarkEnd w:id="477"/>
      <w:bookmarkEnd w:id="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BF648B">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BF648B">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800"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1094"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BF648B">
        <w:tc>
          <w:tcPr>
            <w:tcW w:w="800" w:type="dxa"/>
            <w:shd w:val="solid" w:color="FFFFFF" w:fill="auto"/>
          </w:tcPr>
          <w:p w14:paraId="282BD743" w14:textId="77777777" w:rsidR="0099705C" w:rsidRDefault="0099705C" w:rsidP="00BF648B">
            <w:pPr>
              <w:pStyle w:val="TAC"/>
              <w:rPr>
                <w:sz w:val="16"/>
                <w:szCs w:val="16"/>
              </w:rPr>
            </w:pPr>
          </w:p>
        </w:tc>
        <w:tc>
          <w:tcPr>
            <w:tcW w:w="800" w:type="dxa"/>
            <w:shd w:val="solid" w:color="FFFFFF" w:fill="auto"/>
          </w:tcPr>
          <w:p w14:paraId="34EDEEB2" w14:textId="77777777" w:rsidR="0099705C" w:rsidRDefault="0099705C" w:rsidP="00BF648B">
            <w:pPr>
              <w:pStyle w:val="TAC"/>
              <w:rPr>
                <w:sz w:val="16"/>
                <w:szCs w:val="16"/>
              </w:rPr>
            </w:pPr>
          </w:p>
        </w:tc>
        <w:tc>
          <w:tcPr>
            <w:tcW w:w="1094"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BF648B">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800"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1094"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49A5D68C" w:rsidR="00BD0279" w:rsidRDefault="00BD0279"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CT1#1290e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bl>
    <w:p w14:paraId="54F56B09" w14:textId="77777777" w:rsidR="00F27138" w:rsidRPr="00F27138" w:rsidRDefault="00F27138" w:rsidP="00F27138">
      <w:pPr>
        <w:pStyle w:val="Guidance"/>
        <w:rPr>
          <w:i w:val="0"/>
          <w:iCs/>
        </w:rPr>
      </w:pPr>
    </w:p>
    <w:sectPr w:rsidR="00F27138" w:rsidRPr="00F2713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76324" w14:textId="77777777" w:rsidR="00654F2C" w:rsidRDefault="00654F2C">
      <w:r>
        <w:separator/>
      </w:r>
    </w:p>
  </w:endnote>
  <w:endnote w:type="continuationSeparator" w:id="0">
    <w:p w14:paraId="329EB613" w14:textId="77777777" w:rsidR="00654F2C" w:rsidRDefault="0065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034681" w:rsidRDefault="000346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F381B" w14:textId="77777777" w:rsidR="00654F2C" w:rsidRDefault="00654F2C">
      <w:r>
        <w:separator/>
      </w:r>
    </w:p>
  </w:footnote>
  <w:footnote w:type="continuationSeparator" w:id="0">
    <w:p w14:paraId="6B506BFD" w14:textId="77777777" w:rsidR="00654F2C" w:rsidRDefault="0065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681692A0" w:rsidR="00034681" w:rsidRDefault="000346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120">
      <w:rPr>
        <w:rFonts w:ascii="Arial" w:hAnsi="Arial" w:cs="Arial"/>
        <w:b/>
        <w:noProof/>
        <w:sz w:val="18"/>
        <w:szCs w:val="18"/>
      </w:rPr>
      <w:t>3GPP TS 24.558 V0.2.0 (2021-04)</w:t>
    </w:r>
    <w:r>
      <w:rPr>
        <w:rFonts w:ascii="Arial" w:hAnsi="Arial" w:cs="Arial"/>
        <w:b/>
        <w:sz w:val="18"/>
        <w:szCs w:val="18"/>
      </w:rPr>
      <w:fldChar w:fldCharType="end"/>
    </w:r>
  </w:p>
  <w:p w14:paraId="133CF538" w14:textId="427AE67A" w:rsidR="00034681" w:rsidRDefault="000346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3120">
      <w:rPr>
        <w:rFonts w:ascii="Arial" w:hAnsi="Arial" w:cs="Arial"/>
        <w:b/>
        <w:noProof/>
        <w:sz w:val="18"/>
        <w:szCs w:val="18"/>
      </w:rPr>
      <w:t>5</w:t>
    </w:r>
    <w:r>
      <w:rPr>
        <w:rFonts w:ascii="Arial" w:hAnsi="Arial" w:cs="Arial"/>
        <w:b/>
        <w:sz w:val="18"/>
        <w:szCs w:val="18"/>
      </w:rPr>
      <w:fldChar w:fldCharType="end"/>
    </w:r>
  </w:p>
  <w:p w14:paraId="249833A5" w14:textId="1D647EF0" w:rsidR="00034681" w:rsidRDefault="000346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120">
      <w:rPr>
        <w:rFonts w:ascii="Arial" w:hAnsi="Arial" w:cs="Arial"/>
        <w:b/>
        <w:noProof/>
        <w:sz w:val="18"/>
        <w:szCs w:val="18"/>
      </w:rPr>
      <w:t>Release 17</w:t>
    </w:r>
    <w:r>
      <w:rPr>
        <w:rFonts w:ascii="Arial" w:hAnsi="Arial" w:cs="Arial"/>
        <w:b/>
        <w:sz w:val="18"/>
        <w:szCs w:val="18"/>
      </w:rPr>
      <w:fldChar w:fldCharType="end"/>
    </w:r>
  </w:p>
  <w:p w14:paraId="7E0213A9" w14:textId="77777777" w:rsidR="00034681" w:rsidRDefault="00034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681"/>
    <w:rsid w:val="00034FC9"/>
    <w:rsid w:val="000354EA"/>
    <w:rsid w:val="00040095"/>
    <w:rsid w:val="00042F17"/>
    <w:rsid w:val="0004340C"/>
    <w:rsid w:val="00051834"/>
    <w:rsid w:val="00054A22"/>
    <w:rsid w:val="00062023"/>
    <w:rsid w:val="000655A6"/>
    <w:rsid w:val="00077CCF"/>
    <w:rsid w:val="00080512"/>
    <w:rsid w:val="0008739B"/>
    <w:rsid w:val="000A1C02"/>
    <w:rsid w:val="000C47C3"/>
    <w:rsid w:val="000D58AB"/>
    <w:rsid w:val="00115650"/>
    <w:rsid w:val="00116BFA"/>
    <w:rsid w:val="0011708B"/>
    <w:rsid w:val="00133525"/>
    <w:rsid w:val="00137561"/>
    <w:rsid w:val="00162F74"/>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0241"/>
    <w:rsid w:val="002675F0"/>
    <w:rsid w:val="00285580"/>
    <w:rsid w:val="0029581C"/>
    <w:rsid w:val="002A20D6"/>
    <w:rsid w:val="002A6A26"/>
    <w:rsid w:val="002B6339"/>
    <w:rsid w:val="002E00EE"/>
    <w:rsid w:val="002E1513"/>
    <w:rsid w:val="002E601D"/>
    <w:rsid w:val="002E66CA"/>
    <w:rsid w:val="002F50E1"/>
    <w:rsid w:val="002F5516"/>
    <w:rsid w:val="0031063F"/>
    <w:rsid w:val="003117EA"/>
    <w:rsid w:val="003172DC"/>
    <w:rsid w:val="003235F2"/>
    <w:rsid w:val="0035462D"/>
    <w:rsid w:val="003662B7"/>
    <w:rsid w:val="003765B8"/>
    <w:rsid w:val="003B060A"/>
    <w:rsid w:val="003C17DE"/>
    <w:rsid w:val="003C3971"/>
    <w:rsid w:val="003D0C62"/>
    <w:rsid w:val="003E1A40"/>
    <w:rsid w:val="003E52DF"/>
    <w:rsid w:val="00401A5B"/>
    <w:rsid w:val="00402A76"/>
    <w:rsid w:val="00404DEA"/>
    <w:rsid w:val="0040598A"/>
    <w:rsid w:val="00410A88"/>
    <w:rsid w:val="00423334"/>
    <w:rsid w:val="004345EC"/>
    <w:rsid w:val="004419C9"/>
    <w:rsid w:val="00453D5B"/>
    <w:rsid w:val="0045609C"/>
    <w:rsid w:val="00465515"/>
    <w:rsid w:val="00472C78"/>
    <w:rsid w:val="00473DCA"/>
    <w:rsid w:val="00483A5B"/>
    <w:rsid w:val="00492A34"/>
    <w:rsid w:val="00497483"/>
    <w:rsid w:val="004A65BF"/>
    <w:rsid w:val="004D3578"/>
    <w:rsid w:val="004E213A"/>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D2E01"/>
    <w:rsid w:val="005D5176"/>
    <w:rsid w:val="005D7526"/>
    <w:rsid w:val="005E1668"/>
    <w:rsid w:val="005E4BB2"/>
    <w:rsid w:val="00602879"/>
    <w:rsid w:val="00602AEA"/>
    <w:rsid w:val="00614FDF"/>
    <w:rsid w:val="00625ADF"/>
    <w:rsid w:val="00627B20"/>
    <w:rsid w:val="0063543D"/>
    <w:rsid w:val="00647114"/>
    <w:rsid w:val="00654F2C"/>
    <w:rsid w:val="00671F03"/>
    <w:rsid w:val="0067325E"/>
    <w:rsid w:val="00677590"/>
    <w:rsid w:val="00680B30"/>
    <w:rsid w:val="00684B95"/>
    <w:rsid w:val="006A323F"/>
    <w:rsid w:val="006B30D0"/>
    <w:rsid w:val="006C3D95"/>
    <w:rsid w:val="006E5C86"/>
    <w:rsid w:val="00701116"/>
    <w:rsid w:val="007012DB"/>
    <w:rsid w:val="00711FBB"/>
    <w:rsid w:val="00713C44"/>
    <w:rsid w:val="00734A5B"/>
    <w:rsid w:val="0074026F"/>
    <w:rsid w:val="00740ED3"/>
    <w:rsid w:val="007429F6"/>
    <w:rsid w:val="00744E76"/>
    <w:rsid w:val="00755632"/>
    <w:rsid w:val="007664B3"/>
    <w:rsid w:val="00774DA4"/>
    <w:rsid w:val="00776718"/>
    <w:rsid w:val="00781F0F"/>
    <w:rsid w:val="00787564"/>
    <w:rsid w:val="00795D66"/>
    <w:rsid w:val="007A0E4F"/>
    <w:rsid w:val="007B036A"/>
    <w:rsid w:val="007B600E"/>
    <w:rsid w:val="007B6442"/>
    <w:rsid w:val="007D375D"/>
    <w:rsid w:val="007F0F4A"/>
    <w:rsid w:val="007F677B"/>
    <w:rsid w:val="008028A4"/>
    <w:rsid w:val="00814C84"/>
    <w:rsid w:val="00830747"/>
    <w:rsid w:val="00850871"/>
    <w:rsid w:val="008566FC"/>
    <w:rsid w:val="008631C6"/>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609F9"/>
    <w:rsid w:val="00966CF4"/>
    <w:rsid w:val="0099705C"/>
    <w:rsid w:val="00997D48"/>
    <w:rsid w:val="009A39BA"/>
    <w:rsid w:val="009D79FD"/>
    <w:rsid w:val="009F37B7"/>
    <w:rsid w:val="00A10F02"/>
    <w:rsid w:val="00A164B4"/>
    <w:rsid w:val="00A1783C"/>
    <w:rsid w:val="00A26956"/>
    <w:rsid w:val="00A27486"/>
    <w:rsid w:val="00A34B78"/>
    <w:rsid w:val="00A47E49"/>
    <w:rsid w:val="00A50515"/>
    <w:rsid w:val="00A53724"/>
    <w:rsid w:val="00A56066"/>
    <w:rsid w:val="00A63244"/>
    <w:rsid w:val="00A73129"/>
    <w:rsid w:val="00A81B6C"/>
    <w:rsid w:val="00A82346"/>
    <w:rsid w:val="00A92BA1"/>
    <w:rsid w:val="00AA1779"/>
    <w:rsid w:val="00AA3DAB"/>
    <w:rsid w:val="00AA6EB7"/>
    <w:rsid w:val="00AC5D54"/>
    <w:rsid w:val="00AC6BC6"/>
    <w:rsid w:val="00AE14C4"/>
    <w:rsid w:val="00AE65E2"/>
    <w:rsid w:val="00B05BB4"/>
    <w:rsid w:val="00B15449"/>
    <w:rsid w:val="00B4221F"/>
    <w:rsid w:val="00B8611C"/>
    <w:rsid w:val="00B87C15"/>
    <w:rsid w:val="00B93086"/>
    <w:rsid w:val="00B937CE"/>
    <w:rsid w:val="00BA19ED"/>
    <w:rsid w:val="00BA4B8D"/>
    <w:rsid w:val="00BA7731"/>
    <w:rsid w:val="00BB4E14"/>
    <w:rsid w:val="00BB51C9"/>
    <w:rsid w:val="00BC0F7D"/>
    <w:rsid w:val="00BC1480"/>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735C"/>
    <w:rsid w:val="00C32ACE"/>
    <w:rsid w:val="00C33079"/>
    <w:rsid w:val="00C34E33"/>
    <w:rsid w:val="00C45231"/>
    <w:rsid w:val="00C72833"/>
    <w:rsid w:val="00C80F1D"/>
    <w:rsid w:val="00C843D9"/>
    <w:rsid w:val="00C93F40"/>
    <w:rsid w:val="00CA3D0C"/>
    <w:rsid w:val="00CA7AE3"/>
    <w:rsid w:val="00CB4429"/>
    <w:rsid w:val="00CB4ED3"/>
    <w:rsid w:val="00CB725F"/>
    <w:rsid w:val="00CD655A"/>
    <w:rsid w:val="00CE3036"/>
    <w:rsid w:val="00CE6E20"/>
    <w:rsid w:val="00CE7B62"/>
    <w:rsid w:val="00D154E9"/>
    <w:rsid w:val="00D30EDC"/>
    <w:rsid w:val="00D45313"/>
    <w:rsid w:val="00D55952"/>
    <w:rsid w:val="00D57972"/>
    <w:rsid w:val="00D60846"/>
    <w:rsid w:val="00D675A9"/>
    <w:rsid w:val="00D71B3F"/>
    <w:rsid w:val="00D71F3E"/>
    <w:rsid w:val="00D738D6"/>
    <w:rsid w:val="00D755EB"/>
    <w:rsid w:val="00D76048"/>
    <w:rsid w:val="00D867FB"/>
    <w:rsid w:val="00D87E00"/>
    <w:rsid w:val="00D9134D"/>
    <w:rsid w:val="00D9475D"/>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05947"/>
    <w:rsid w:val="00E14093"/>
    <w:rsid w:val="00E16509"/>
    <w:rsid w:val="00E20F4E"/>
    <w:rsid w:val="00E27FE1"/>
    <w:rsid w:val="00E44582"/>
    <w:rsid w:val="00E57E70"/>
    <w:rsid w:val="00E614F9"/>
    <w:rsid w:val="00E625B5"/>
    <w:rsid w:val="00E75F01"/>
    <w:rsid w:val="00E77645"/>
    <w:rsid w:val="00E77ED9"/>
    <w:rsid w:val="00E841B4"/>
    <w:rsid w:val="00E875C5"/>
    <w:rsid w:val="00EA15B0"/>
    <w:rsid w:val="00EA25C2"/>
    <w:rsid w:val="00EA5EA7"/>
    <w:rsid w:val="00EB0AB1"/>
    <w:rsid w:val="00EB472E"/>
    <w:rsid w:val="00EC134F"/>
    <w:rsid w:val="00EC2407"/>
    <w:rsid w:val="00EC2D28"/>
    <w:rsid w:val="00EC4A25"/>
    <w:rsid w:val="00ED52C7"/>
    <w:rsid w:val="00ED7854"/>
    <w:rsid w:val="00EF4AC3"/>
    <w:rsid w:val="00F025A2"/>
    <w:rsid w:val="00F04712"/>
    <w:rsid w:val="00F13360"/>
    <w:rsid w:val="00F22EC7"/>
    <w:rsid w:val="00F27138"/>
    <w:rsid w:val="00F31FC1"/>
    <w:rsid w:val="00F325C8"/>
    <w:rsid w:val="00F40034"/>
    <w:rsid w:val="00F44ED1"/>
    <w:rsid w:val="00F50FB3"/>
    <w:rsid w:val="00F62996"/>
    <w:rsid w:val="00F653B8"/>
    <w:rsid w:val="00F711B1"/>
    <w:rsid w:val="00F8269B"/>
    <w:rsid w:val="00F9008D"/>
    <w:rsid w:val="00F93E8C"/>
    <w:rsid w:val="00FA1266"/>
    <w:rsid w:val="00FA1728"/>
    <w:rsid w:val="00FA5E7B"/>
    <w:rsid w:val="00FB2D33"/>
    <w:rsid w:val="00FB3120"/>
    <w:rsid w:val="00FC1192"/>
    <w:rsid w:val="00FD0725"/>
    <w:rsid w:val="00FD543B"/>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F685F-B3CA-4F49-9D00-99C21FCA5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10599</Words>
  <Characters>60419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2021-05-04T19:20:00Z</dcterms:created>
  <dcterms:modified xsi:type="dcterms:W3CDTF">2021-05-04T19:20:00Z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