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24937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416F0">
        <w:rPr>
          <w:b/>
          <w:noProof/>
          <w:sz w:val="24"/>
        </w:rPr>
        <w:t>3292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A5B821" w:rsidR="001E41F3" w:rsidRPr="00410371" w:rsidRDefault="004C6757" w:rsidP="00E13F3D">
            <w:pPr>
              <w:pStyle w:val="CRCoverPage"/>
              <w:spacing w:after="0"/>
              <w:jc w:val="right"/>
              <w:rPr>
                <w:b/>
                <w:noProof/>
                <w:sz w:val="28"/>
              </w:rPr>
            </w:pPr>
            <w:r>
              <w:rPr>
                <w:b/>
                <w:noProof/>
                <w:sz w:val="28"/>
              </w:rPr>
              <w:t>24.183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A2F908" w:rsidR="001E41F3" w:rsidRPr="00410371" w:rsidRDefault="00996B61"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C943CC" w:rsidR="001E41F3" w:rsidRPr="00410371" w:rsidRDefault="007D67A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3EBD9" w:rsidR="001E41F3" w:rsidRDefault="00EF1D78">
            <w:pPr>
              <w:pStyle w:val="CRCoverPage"/>
              <w:spacing w:after="0"/>
              <w:ind w:left="100"/>
              <w:rPr>
                <w:noProof/>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262592" w:rsidR="001E41F3" w:rsidRDefault="00AA01FE">
            <w:pPr>
              <w:pStyle w:val="CRCoverPage"/>
              <w:spacing w:after="0"/>
              <w:ind w:left="100"/>
              <w:rPr>
                <w:noProof/>
              </w:rPr>
            </w:pPr>
            <w:r>
              <w:rPr>
                <w:noProof/>
              </w:rPr>
              <w:t>Qualcomm Incorporated, China Mobile, China Telecom</w:t>
            </w:r>
            <w:r>
              <w:rPr>
                <w:rFonts w:hint="eastAsia"/>
                <w:noProof/>
                <w:lang w:eastAsia="zh-CN"/>
              </w:rPr>
              <w:t>,</w:t>
            </w:r>
            <w:r>
              <w:rPr>
                <w:noProof/>
              </w:rPr>
              <w:t xml:space="preserve"> </w:t>
            </w:r>
            <w:r>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D98C22" w:rsidR="001E41F3" w:rsidRDefault="00560F3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2891B9" w:rsidR="001E41F3" w:rsidRDefault="0051495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22CEC9" w:rsidR="001E41F3" w:rsidRPr="00BA0478" w:rsidRDefault="00560F3E" w:rsidP="00D24991">
            <w:pPr>
              <w:pStyle w:val="CRCoverPage"/>
              <w:spacing w:after="0"/>
              <w:ind w:left="100" w:right="-609"/>
              <w:rPr>
                <w:bCs/>
                <w:noProof/>
              </w:rPr>
            </w:pPr>
            <w:r w:rsidRPr="00BA047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4A0C1A" w:rsidR="001E41F3" w:rsidRDefault="00D8151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ACED8" w14:textId="77777777" w:rsidR="001C2A04" w:rsidRDefault="001C2A04" w:rsidP="001C2A04">
            <w:pPr>
              <w:pStyle w:val="CRCoverPage"/>
              <w:spacing w:after="0"/>
              <w:ind w:left="100"/>
              <w:rPr>
                <w:noProof/>
                <w:lang w:eastAsia="zh-CN"/>
              </w:rPr>
            </w:pPr>
            <w:r>
              <w:rPr>
                <w:noProof/>
              </w:rPr>
              <w:t>T</w:t>
            </w:r>
            <w:r w:rsidRPr="003B1493">
              <w:rPr>
                <w:noProof/>
              </w:rPr>
              <w:t xml:space="preserve">he CRS AS has no way to know whether the terminating UE supports the capability to play </w:t>
            </w:r>
            <w:r>
              <w:rPr>
                <w:noProof/>
              </w:rPr>
              <w:t xml:space="preserve">the </w:t>
            </w:r>
            <w:r w:rsidRPr="003B1493">
              <w:rPr>
                <w:noProof/>
              </w:rPr>
              <w:t>CRS media (</w:t>
            </w:r>
            <w:r>
              <w:rPr>
                <w:noProof/>
              </w:rPr>
              <w:t xml:space="preserve"> </w:t>
            </w:r>
            <w:r w:rsidRPr="003B1493">
              <w:rPr>
                <w:noProof/>
              </w:rPr>
              <w:t>i.e., play the received early media before terminating user answer</w:t>
            </w:r>
            <w:r>
              <w:rPr>
                <w:rFonts w:hint="eastAsia"/>
                <w:noProof/>
                <w:lang w:eastAsia="zh-CN"/>
              </w:rPr>
              <w:t>s</w:t>
            </w:r>
            <w:r w:rsidRPr="003B1493">
              <w:rPr>
                <w:noProof/>
              </w:rPr>
              <w:t xml:space="preserve"> the call) or not.</w:t>
            </w:r>
          </w:p>
          <w:p w14:paraId="0C6E258A" w14:textId="77777777" w:rsidR="001C2A04" w:rsidRDefault="001C2A04" w:rsidP="001C2A04">
            <w:pPr>
              <w:pStyle w:val="CRCoverPage"/>
              <w:spacing w:after="0"/>
              <w:ind w:left="100"/>
              <w:rPr>
                <w:noProof/>
              </w:rPr>
            </w:pPr>
          </w:p>
          <w:p w14:paraId="78A2D65A" w14:textId="77777777" w:rsidR="001C2A04" w:rsidRDefault="001C2A04" w:rsidP="001C2A04">
            <w:pPr>
              <w:pStyle w:val="CRCoverPage"/>
              <w:spacing w:after="0"/>
              <w:ind w:left="100"/>
              <w:rPr>
                <w:noProof/>
              </w:rPr>
            </w:pPr>
            <w:r w:rsidRPr="000C40E4">
              <w:rPr>
                <w:noProof/>
              </w:rPr>
              <w:t xml:space="preserve">If the CRS </w:t>
            </w:r>
            <w:r>
              <w:rPr>
                <w:noProof/>
              </w:rPr>
              <w:t>AS</w:t>
            </w:r>
            <w:r w:rsidRPr="000C40E4">
              <w:rPr>
                <w:noProof/>
              </w:rPr>
              <w:t xml:space="preserve"> apply the CRS service using the gateway model for CRS,</w:t>
            </w:r>
            <w:r>
              <w:rPr>
                <w:noProof/>
              </w:rPr>
              <w:t xml:space="preserve"> </w:t>
            </w:r>
            <w:r w:rsidRPr="000C40E4">
              <w:rPr>
                <w:noProof/>
              </w:rPr>
              <w:t>the CRS AS shall insert an Alert-info header field with an URN "urn:alert:service:crs" without a URL for CRS media in the initial INVITE request</w:t>
            </w:r>
            <w:r>
              <w:rPr>
                <w:noProof/>
              </w:rPr>
              <w:t>.</w:t>
            </w:r>
          </w:p>
          <w:p w14:paraId="1A0635E1" w14:textId="77777777" w:rsidR="001C2A04" w:rsidRPr="008E414B" w:rsidRDefault="001C2A04" w:rsidP="001C2A04">
            <w:pPr>
              <w:pStyle w:val="CRCoverPage"/>
              <w:spacing w:after="0"/>
              <w:ind w:left="100"/>
              <w:rPr>
                <w:noProof/>
              </w:rPr>
            </w:pPr>
          </w:p>
          <w:p w14:paraId="7B4DC3E3" w14:textId="77777777" w:rsidR="001C2A04" w:rsidRDefault="001C2A04" w:rsidP="001C2A04">
            <w:pPr>
              <w:pStyle w:val="CRCoverPage"/>
              <w:spacing w:after="0"/>
              <w:ind w:left="100"/>
              <w:rPr>
                <w:noProof/>
              </w:rPr>
            </w:pPr>
            <w:r>
              <w:rPr>
                <w:noProof/>
              </w:rPr>
              <w:t>On reception of 180 response</w:t>
            </w:r>
            <w:r w:rsidRPr="000C40E4">
              <w:rPr>
                <w:noProof/>
              </w:rPr>
              <w:t xml:space="preserve"> </w:t>
            </w:r>
            <w:r>
              <w:rPr>
                <w:noProof/>
              </w:rPr>
              <w:t>to</w:t>
            </w:r>
            <w:r w:rsidRPr="000C40E4">
              <w:rPr>
                <w:noProof/>
              </w:rPr>
              <w:t xml:space="preserve"> the initial INVITE request</w:t>
            </w:r>
            <w:r>
              <w:rPr>
                <w:noProof/>
              </w:rPr>
              <w:t xml:space="preserve">, the CRS AS may send an UPDATE request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w:t>
            </w:r>
            <w:r w:rsidRPr="00CD195B">
              <w:t xml:space="preserve"> to update regular session</w:t>
            </w:r>
            <w:r>
              <w:t xml:space="preserve"> media</w:t>
            </w:r>
            <w:r w:rsidRPr="00CD195B">
              <w:t xml:space="preserve"> to CRS media</w:t>
            </w:r>
            <w:r>
              <w:rPr>
                <w:rFonts w:hint="eastAsia"/>
                <w:lang w:eastAsia="zh-CN"/>
              </w:rPr>
              <w:t>.</w:t>
            </w:r>
            <w:r>
              <w:t xml:space="preserve"> </w:t>
            </w:r>
            <w:r w:rsidRPr="00A34C04">
              <w:rPr>
                <w:lang w:eastAsia="zh-CN"/>
              </w:rPr>
              <w:t xml:space="preserve">If terminating UE does not support the gateway model for CRS </w:t>
            </w:r>
            <w:proofErr w:type="spellStart"/>
            <w:r w:rsidRPr="00A34C04">
              <w:rPr>
                <w:lang w:eastAsia="zh-CN"/>
              </w:rPr>
              <w:t>sercive</w:t>
            </w:r>
            <w:proofErr w:type="spellEnd"/>
            <w:r w:rsidRPr="00A34C04">
              <w:rPr>
                <w:lang w:eastAsia="zh-CN"/>
              </w:rPr>
              <w:t>, the terminating UE plays local ringing tone, and the UPDATE request will be recognized as a normal update of the regular session.</w:t>
            </w:r>
            <w:r w:rsidRPr="00EA273D">
              <w:rPr>
                <w:lang w:eastAsia="zh-CN"/>
              </w:rPr>
              <w:t xml:space="preserve"> Then the terminating UE send</w:t>
            </w:r>
            <w:r>
              <w:rPr>
                <w:rFonts w:hint="eastAsia"/>
                <w:lang w:eastAsia="zh-CN"/>
              </w:rPr>
              <w:t>s</w:t>
            </w:r>
            <w:r w:rsidRPr="00EA273D">
              <w:rPr>
                <w:lang w:eastAsia="zh-CN"/>
              </w:rPr>
              <w:t xml:space="preserve"> a response with a</w:t>
            </w:r>
            <w:r>
              <w:rPr>
                <w:rFonts w:hint="eastAsia"/>
                <w:lang w:eastAsia="zh-CN"/>
              </w:rPr>
              <w:t>n</w:t>
            </w:r>
            <w:r w:rsidRPr="00EA273D">
              <w:rPr>
                <w:lang w:eastAsia="zh-CN"/>
              </w:rPr>
              <w:t xml:space="preserve"> SDP answer, and that </w:t>
            </w:r>
            <w:r>
              <w:rPr>
                <w:rFonts w:hint="eastAsia"/>
                <w:lang w:eastAsia="zh-CN"/>
              </w:rPr>
              <w:t>t</w:t>
            </w:r>
            <w:r w:rsidRPr="00EA273D">
              <w:rPr>
                <w:lang w:eastAsia="zh-CN"/>
              </w:rPr>
              <w:t xml:space="preserve">he response may be identified by the CRS AS </w:t>
            </w:r>
            <w:proofErr w:type="spellStart"/>
            <w:r w:rsidRPr="00EA273D">
              <w:rPr>
                <w:lang w:eastAsia="zh-CN"/>
              </w:rPr>
              <w:t>as</w:t>
            </w:r>
            <w:proofErr w:type="spellEnd"/>
            <w:r w:rsidRPr="00EA273D">
              <w:rPr>
                <w:lang w:eastAsia="zh-CN"/>
              </w:rPr>
              <w:t xml:space="preserve"> supporting or not supporting the CRS service. The signalling can be avoided, and that the CRS AS can avoid applying the CRS media to the terminating UE when the response is identified </w:t>
            </w:r>
            <w:r>
              <w:rPr>
                <w:rFonts w:hint="eastAsia"/>
                <w:lang w:eastAsia="zh-CN"/>
              </w:rPr>
              <w:t>as</w:t>
            </w:r>
            <w:r w:rsidRPr="00EA273D">
              <w:rPr>
                <w:lang w:eastAsia="zh-CN"/>
              </w:rPr>
              <w:t xml:space="preserve"> supporting the CRS service.</w:t>
            </w:r>
          </w:p>
          <w:p w14:paraId="7160E2C8" w14:textId="77777777" w:rsidR="001C2A04" w:rsidRDefault="001C2A04" w:rsidP="001C2A04">
            <w:pPr>
              <w:pStyle w:val="CRCoverPage"/>
              <w:spacing w:after="0"/>
              <w:ind w:left="100"/>
              <w:rPr>
                <w:noProof/>
                <w:lang w:eastAsia="zh-CN"/>
              </w:rPr>
            </w:pPr>
          </w:p>
          <w:p w14:paraId="4AB1CFBA" w14:textId="2CE914A9" w:rsidR="001E41F3" w:rsidRDefault="001C2A04" w:rsidP="001C2A04">
            <w:pPr>
              <w:pStyle w:val="CRCoverPage"/>
              <w:spacing w:after="0"/>
              <w:ind w:left="100"/>
              <w:rPr>
                <w:noProof/>
              </w:rPr>
            </w:pPr>
            <w:r>
              <w:rPr>
                <w:noProof/>
              </w:rPr>
              <w:t>To resolve this, it is propose to introduce a new g.3gpp.crs media feature tag</w:t>
            </w:r>
            <w:r>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FCCAB" w14:textId="77777777" w:rsidR="008B2BC2" w:rsidRDefault="008B2BC2" w:rsidP="008B2BC2">
            <w:pPr>
              <w:pStyle w:val="CRCoverPage"/>
              <w:spacing w:after="0"/>
              <w:ind w:left="100"/>
              <w:rPr>
                <w:noProof/>
              </w:rPr>
            </w:pPr>
            <w:r>
              <w:rPr>
                <w:noProof/>
              </w:rPr>
              <w:t xml:space="preserve">A terminating UE shall indicate support of the gateway model for CRS in the 18x reponse by including a new g.3gpp.crs media feature tag </w:t>
            </w:r>
            <w:r>
              <w:rPr>
                <w:rFonts w:hint="eastAsia"/>
                <w:noProof/>
                <w:lang w:eastAsia="zh-CN"/>
              </w:rPr>
              <w:t>with</w:t>
            </w:r>
            <w:r>
              <w:rPr>
                <w:noProof/>
              </w:rPr>
              <w:t xml:space="preserve"> </w:t>
            </w:r>
            <w:r>
              <w:rPr>
                <w:rFonts w:hint="eastAsia"/>
                <w:noProof/>
                <w:lang w:eastAsia="zh-CN"/>
              </w:rPr>
              <w:t>value</w:t>
            </w:r>
            <w:r>
              <w:rPr>
                <w:noProof/>
              </w:rPr>
              <w:t xml:space="preserve"> </w:t>
            </w:r>
            <w:r>
              <w:rPr>
                <w:noProof/>
                <w:lang w:val="en-US" w:eastAsia="zh-CN"/>
              </w:rPr>
              <w:t>"</w:t>
            </w:r>
            <w:r>
              <w:rPr>
                <w:noProof/>
              </w:rPr>
              <w:t>rs</w:t>
            </w:r>
            <w:r>
              <w:rPr>
                <w:noProof/>
                <w:lang w:val="en-US" w:eastAsia="zh-CN"/>
              </w:rPr>
              <w:t>"</w:t>
            </w:r>
            <w:r>
              <w:rPr>
                <w:noProof/>
              </w:rPr>
              <w:t xml:space="preserve"> in the Contact header field. </w:t>
            </w:r>
          </w:p>
          <w:p w14:paraId="169BA061" w14:textId="77777777" w:rsidR="008B2BC2" w:rsidRPr="00356B15" w:rsidRDefault="008B2BC2" w:rsidP="008B2BC2">
            <w:pPr>
              <w:pStyle w:val="CRCoverPage"/>
              <w:spacing w:after="0"/>
              <w:ind w:left="100"/>
              <w:rPr>
                <w:noProof/>
              </w:rPr>
            </w:pPr>
          </w:p>
          <w:p w14:paraId="76C0712C" w14:textId="6B645E0F" w:rsidR="001E41F3" w:rsidRDefault="008B2BC2" w:rsidP="008B2BC2">
            <w:pPr>
              <w:pStyle w:val="CRCoverPage"/>
              <w:spacing w:after="0"/>
              <w:ind w:left="100"/>
              <w:rPr>
                <w:noProof/>
              </w:rPr>
            </w:pPr>
            <w:r>
              <w:rPr>
                <w:noProof/>
              </w:rPr>
              <w:t xml:space="preserve">The CRS AS </w:t>
            </w:r>
            <w:r w:rsidRPr="00706A39">
              <w:rPr>
                <w:noProof/>
              </w:rPr>
              <w:t xml:space="preserve">that supports the gateway model for CRS service </w:t>
            </w:r>
            <w:r w:rsidRPr="00D36B15">
              <w:rPr>
                <w:noProof/>
              </w:rPr>
              <w:t>shall apply CRS media to the terminating UE</w:t>
            </w:r>
            <w:r>
              <w:rPr>
                <w:noProof/>
              </w:rPr>
              <w:t xml:space="preserve"> based on the g.3gpp.crs </w:t>
            </w:r>
            <w:r>
              <w:rPr>
                <w:noProof/>
                <w:lang w:eastAsia="zh-CN"/>
              </w:rPr>
              <w:t>media feature</w:t>
            </w:r>
            <w:r>
              <w:rPr>
                <w:noProof/>
              </w:rPr>
              <w:t xml:space="preserve"> tag in the Contact header field in the 18x response.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07DF741" w:rsidR="001E41F3" w:rsidRDefault="00C12730">
            <w:pPr>
              <w:pStyle w:val="CRCoverPage"/>
              <w:spacing w:after="0"/>
              <w:ind w:left="100"/>
              <w:rPr>
                <w:noProof/>
              </w:rPr>
            </w:pPr>
            <w:r w:rsidRPr="003B7997">
              <w:rPr>
                <w:noProof/>
              </w:rPr>
              <w:t>For the gateway model</w:t>
            </w:r>
            <w:r>
              <w:rPr>
                <w:noProof/>
              </w:rPr>
              <w:t xml:space="preserve"> for CRS</w:t>
            </w:r>
            <w:r w:rsidRPr="003B7997">
              <w:rPr>
                <w:noProof/>
              </w:rPr>
              <w:t xml:space="preserve">, </w:t>
            </w:r>
            <w:r>
              <w:rPr>
                <w:noProof/>
              </w:rPr>
              <w:t>needless signaling</w:t>
            </w:r>
            <w:r>
              <w:t>s</w:t>
            </w:r>
            <w:r>
              <w:rPr>
                <w:noProof/>
              </w:rPr>
              <w:t xml:space="preserve"> to apply the CRS media</w:t>
            </w:r>
            <w:r>
              <w:rPr>
                <w:rFonts w:hint="eastAsia"/>
                <w:noProof/>
                <w:lang w:eastAsia="zh-CN"/>
              </w:rPr>
              <w:t>,</w:t>
            </w:r>
            <w:r>
              <w:rPr>
                <w:noProof/>
                <w:lang w:eastAsia="zh-CN"/>
              </w:rPr>
              <w:t xml:space="preserve"> a</w:t>
            </w:r>
            <w:r w:rsidRPr="00481D66">
              <w:rPr>
                <w:noProof/>
                <w:lang w:eastAsia="zh-CN"/>
              </w:rPr>
              <w:t xml:space="preserve">nd needless </w:t>
            </w:r>
            <w:r>
              <w:rPr>
                <w:noProof/>
                <w:lang w:eastAsia="zh-CN"/>
              </w:rPr>
              <w:t xml:space="preserve">media </w:t>
            </w:r>
            <w:r w:rsidRPr="00481D66">
              <w:rPr>
                <w:noProof/>
                <w:lang w:eastAsia="zh-CN"/>
              </w:rPr>
              <w:t>operation applying the CRS media to the terminating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CA98" w:rsidR="001E41F3" w:rsidRDefault="00474B12">
            <w:pPr>
              <w:pStyle w:val="CRCoverPage"/>
              <w:spacing w:after="0"/>
              <w:ind w:left="100"/>
              <w:rPr>
                <w:noProof/>
              </w:rPr>
            </w:pPr>
            <w:r>
              <w:rPr>
                <w:noProof/>
              </w:rPr>
              <w:t>2, 4.5.5.2.5.1</w:t>
            </w:r>
            <w:r>
              <w:rPr>
                <w:lang w:eastAsia="zh-CN"/>
              </w:rPr>
              <w:t xml:space="preserve">, </w:t>
            </w:r>
            <w:r>
              <w:rPr>
                <w:noProof/>
              </w:rPr>
              <w:t>4.5.5.3.6, 4</w:t>
            </w:r>
            <w:r>
              <w:rPr>
                <w:rFonts w:hint="eastAsia"/>
                <w:noProof/>
                <w:lang w:eastAsia="zh-CN"/>
              </w:rPr>
              <w:t>.</w:t>
            </w:r>
            <w:r>
              <w:rPr>
                <w:noProof/>
              </w:rPr>
              <w:t>5</w:t>
            </w:r>
            <w:r>
              <w:rPr>
                <w:rFonts w:hint="eastAsia"/>
                <w:noProof/>
                <w:lang w:eastAsia="zh-CN"/>
              </w:rPr>
              <w:t>.</w:t>
            </w:r>
            <w:r>
              <w:rPr>
                <w:noProof/>
              </w:rPr>
              <w:t>5</w:t>
            </w:r>
            <w:r>
              <w:rPr>
                <w:rFonts w:hint="eastAsia"/>
                <w:noProof/>
                <w:lang w:eastAsia="zh-CN"/>
              </w:rPr>
              <w:t>.</w:t>
            </w:r>
            <w:r>
              <w:rPr>
                <w:noProof/>
              </w:rPr>
              <w:t>4</w:t>
            </w:r>
            <w:r>
              <w:rPr>
                <w:rFonts w:hint="eastAsia"/>
                <w:noProof/>
                <w:lang w:eastAsia="zh-CN"/>
              </w:rPr>
              <w:t>.</w:t>
            </w:r>
            <w:r>
              <w:rPr>
                <w:noProof/>
              </w:rPr>
              <w:t>5</w:t>
            </w:r>
            <w:r>
              <w:rPr>
                <w:rFonts w:hint="eastAsia"/>
                <w:noProof/>
                <w:lang w:eastAsia="zh-CN"/>
              </w:rPr>
              <w:t>,</w:t>
            </w:r>
            <w:r>
              <w:rPr>
                <w:noProof/>
              </w:rPr>
              <w:t xml:space="preserve">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2C267" w14:textId="77777777" w:rsidR="00CA2A5F" w:rsidRDefault="00CA2A5F" w:rsidP="00CA2A5F">
      <w:pPr>
        <w:rPr>
          <w:noProof/>
        </w:rPr>
      </w:pPr>
    </w:p>
    <w:p w14:paraId="2268B3D3"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w:t>
      </w:r>
      <w:r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5C7674B" w14:textId="77777777" w:rsidR="00CA2A5F" w:rsidRDefault="00CA2A5F" w:rsidP="00CA2A5F">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6DD26037" w14:textId="77777777" w:rsidR="00CA2A5F" w:rsidRDefault="00CA2A5F" w:rsidP="00CA2A5F">
      <w:pPr>
        <w:rPr>
          <w:noProof/>
        </w:rPr>
      </w:pPr>
      <w:r>
        <w:rPr>
          <w:noProof/>
        </w:rPr>
        <w:t>The following documents contain provisions which, through reference in this text, constitute provisions of the present document.</w:t>
      </w:r>
    </w:p>
    <w:p w14:paraId="3AC2121F" w14:textId="77777777" w:rsidR="00CA2A5F" w:rsidRDefault="00CA2A5F" w:rsidP="00CA2A5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23DF7B8" w14:textId="77777777" w:rsidR="00CA2A5F" w:rsidRDefault="00CA2A5F" w:rsidP="00CA2A5F">
      <w:pPr>
        <w:pStyle w:val="B1"/>
        <w:rPr>
          <w:noProof/>
        </w:rPr>
      </w:pPr>
      <w:r>
        <w:rPr>
          <w:noProof/>
        </w:rPr>
        <w:t>-</w:t>
      </w:r>
      <w:r>
        <w:rPr>
          <w:noProof/>
        </w:rPr>
        <w:tab/>
        <w:t>For a specific reference, subsequent revisions do not apply.</w:t>
      </w:r>
    </w:p>
    <w:p w14:paraId="5E551A1F" w14:textId="77777777" w:rsidR="00CA2A5F" w:rsidRDefault="00CA2A5F" w:rsidP="00CA2A5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01D7EDA8" w14:textId="77777777" w:rsidR="00CA2A5F" w:rsidRDefault="00CA2A5F" w:rsidP="00CA2A5F">
      <w:pPr>
        <w:pStyle w:val="EX"/>
        <w:rPr>
          <w:noProof/>
        </w:rPr>
      </w:pPr>
      <w:r>
        <w:rPr>
          <w:noProof/>
        </w:rPr>
        <w:t>[1]</w:t>
      </w:r>
      <w:r>
        <w:rPr>
          <w:noProof/>
        </w:rPr>
        <w:tab/>
        <w:t>3GPP TR 21.905: "Vocabulary for 3GPP Specifications".</w:t>
      </w:r>
    </w:p>
    <w:p w14:paraId="53C50A11" w14:textId="77777777" w:rsidR="00CA2A5F" w:rsidRDefault="00CA2A5F" w:rsidP="00CA2A5F">
      <w:pPr>
        <w:pStyle w:val="EX"/>
        <w:rPr>
          <w:noProof/>
        </w:rPr>
      </w:pPr>
      <w:r>
        <w:rPr>
          <w:noProof/>
        </w:rPr>
        <w:t>[2]</w:t>
      </w:r>
      <w:r>
        <w:rPr>
          <w:noProof/>
        </w:rPr>
        <w:tab/>
        <w:t>3GPP TS 22.173: "IP Multimedia Core Network Subsystem (IMS) Multimedia Telephony Service and supplementary services; Stage 1".</w:t>
      </w:r>
    </w:p>
    <w:p w14:paraId="49200552" w14:textId="77777777" w:rsidR="00CA2A5F" w:rsidRDefault="00CA2A5F" w:rsidP="00CA2A5F">
      <w:pPr>
        <w:pStyle w:val="EX"/>
        <w:rPr>
          <w:noProof/>
        </w:rPr>
      </w:pPr>
      <w:r>
        <w:rPr>
          <w:noProof/>
        </w:rPr>
        <w:t>[3]</w:t>
      </w:r>
      <w:r>
        <w:rPr>
          <w:noProof/>
        </w:rPr>
        <w:tab/>
        <w:t>3GPP TS 24.229: "IP multimedia call control protocol based on Session Initiation Protocol (SIP) and Session Description Protocol (SDP); Stage 3".</w:t>
      </w:r>
    </w:p>
    <w:p w14:paraId="6C78EEC8" w14:textId="77777777" w:rsidR="00CA2A5F" w:rsidRDefault="00CA2A5F" w:rsidP="00CA2A5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766D603F" w14:textId="77777777" w:rsidR="00CA2A5F" w:rsidRDefault="00CA2A5F" w:rsidP="00CA2A5F">
      <w:pPr>
        <w:pStyle w:val="EX"/>
        <w:rPr>
          <w:noProof/>
        </w:rPr>
      </w:pPr>
      <w:r>
        <w:rPr>
          <w:noProof/>
        </w:rPr>
        <w:t>[5]</w:t>
      </w:r>
      <w:r>
        <w:rPr>
          <w:noProof/>
        </w:rPr>
        <w:tab/>
        <w:t>IETF RFC 3323: "A Privacy Mechanism for the Session Initiation Protocol (SIP)".</w:t>
      </w:r>
    </w:p>
    <w:p w14:paraId="5D1238D0" w14:textId="77777777" w:rsidR="00CA2A5F" w:rsidRDefault="00CA2A5F" w:rsidP="00CA2A5F">
      <w:pPr>
        <w:pStyle w:val="EX"/>
        <w:rPr>
          <w:noProof/>
        </w:rPr>
      </w:pPr>
      <w:r>
        <w:rPr>
          <w:noProof/>
        </w:rPr>
        <w:t>[6]</w:t>
      </w:r>
      <w:r>
        <w:rPr>
          <w:noProof/>
        </w:rPr>
        <w:tab/>
        <w:t>IETF RFC 3325: "Private Extensions to the Session Initiation Protocol (SIP) for Network Asserted Identity within Trusted Networks".</w:t>
      </w:r>
    </w:p>
    <w:p w14:paraId="1F1A5B02" w14:textId="77777777" w:rsidR="00CA2A5F" w:rsidRDefault="00CA2A5F" w:rsidP="00CA2A5F">
      <w:pPr>
        <w:pStyle w:val="EX"/>
        <w:rPr>
          <w:noProof/>
        </w:rPr>
      </w:pPr>
      <w:r>
        <w:rPr>
          <w:noProof/>
        </w:rPr>
        <w:t>[7]</w:t>
      </w:r>
      <w:r>
        <w:rPr>
          <w:noProof/>
        </w:rPr>
        <w:tab/>
      </w:r>
      <w:r>
        <w:t>3GPP TS 24.623: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51220E3A" w14:textId="77777777" w:rsidR="00CA2A5F" w:rsidRDefault="00CA2A5F" w:rsidP="00CA2A5F">
      <w:pPr>
        <w:pStyle w:val="EX"/>
      </w:pPr>
      <w:r>
        <w:t>[8]</w:t>
      </w:r>
      <w:r>
        <w:tab/>
        <w:t>IETF draft-ietf-stir-passport-divert-08 (</w:t>
      </w:r>
      <w:proofErr w:type="gramStart"/>
      <w:r>
        <w:t>March  2020</w:t>
      </w:r>
      <w:proofErr w:type="gramEnd"/>
      <w:r>
        <w:t>): "</w:t>
      </w:r>
      <w:proofErr w:type="spellStart"/>
      <w:r>
        <w:t>PASSporT</w:t>
      </w:r>
      <w:proofErr w:type="spellEnd"/>
      <w:r>
        <w:t xml:space="preserve"> Extension for Diverted Calls".</w:t>
      </w:r>
    </w:p>
    <w:p w14:paraId="2288B13F" w14:textId="77777777" w:rsidR="00CA2A5F" w:rsidRDefault="00CA2A5F" w:rsidP="00CA2A5F">
      <w:pPr>
        <w:pStyle w:val="EditorsNote"/>
      </w:pPr>
      <w:r>
        <w:t>Editor's note:</w:t>
      </w:r>
      <w:r>
        <w:tab/>
        <w:t>The above document cannot be formally referenced until it is published as an RFC.</w:t>
      </w:r>
    </w:p>
    <w:p w14:paraId="7104801F" w14:textId="77777777" w:rsidR="00CA2A5F" w:rsidRDefault="00CA2A5F" w:rsidP="00CA2A5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2" w:history="1">
        <w:r>
          <w:rPr>
            <w:rStyle w:val="Hyperlink"/>
          </w:rPr>
          <w:t>http://member.openmobilealliance.org/ftp/Public_documents/COM/COM-CPM/Permanent_documents/OMA-TS-Message_Storage_Using_RESTFul_API-V1_0-20181025-D.zip</w:t>
        </w:r>
      </w:hyperlink>
      <w:r>
        <w:t>.</w:t>
      </w:r>
    </w:p>
    <w:p w14:paraId="54B414FB" w14:textId="77777777" w:rsidR="00CA2A5F" w:rsidRDefault="00CA2A5F" w:rsidP="00CA2A5F">
      <w:pPr>
        <w:pStyle w:val="EX"/>
      </w:pPr>
      <w:r>
        <w:t>[10]</w:t>
      </w:r>
      <w:r>
        <w:tab/>
        <w:t>OMA-TS-REST_NetAPI_NMS-V1_0-20190528-C: "RESTful Network API for Network Message Storage, Candidate</w:t>
      </w:r>
      <w:r>
        <w:rPr>
          <w:rStyle w:val="ZDONTMODIFY"/>
        </w:rPr>
        <w:t xml:space="preserve"> Version 1.0 – </w:t>
      </w:r>
      <w:r>
        <w:t>28 May 2019",</w:t>
      </w:r>
      <w:r>
        <w:br/>
      </w:r>
      <w:hyperlink r:id="rId13" w:history="1">
        <w:r>
          <w:rPr>
            <w:rStyle w:val="Hyperlink"/>
            <w:noProof/>
            <w:lang w:val="en-US"/>
          </w:rPr>
          <w:t>http://member.openmobilealliance.org/ftp/Public_documents/ARCH/Permanent_documents/OMA-TS-REST_NetAPI_NMS-V1_0-20190528-C.zip</w:t>
        </w:r>
      </w:hyperlink>
      <w:r>
        <w:t>.</w:t>
      </w:r>
    </w:p>
    <w:p w14:paraId="1B95B46E" w14:textId="77777777" w:rsidR="00CA2A5F" w:rsidRDefault="00CA2A5F" w:rsidP="00CA2A5F">
      <w:pPr>
        <w:pStyle w:val="EX"/>
      </w:pPr>
      <w:r>
        <w:t>[11]</w:t>
      </w:r>
      <w:r>
        <w:tab/>
        <w:t>3GPP TS 24.629: "Explicit Communication Transfer (ECT) using IP Multimedia (IM) Core Network (CN) subsystem; Protocol specification".</w:t>
      </w:r>
    </w:p>
    <w:p w14:paraId="5937B23B" w14:textId="77777777" w:rsidR="00CA2A5F" w:rsidRDefault="00CA2A5F" w:rsidP="00CA2A5F">
      <w:pPr>
        <w:pStyle w:val="EX"/>
      </w:pPr>
      <w:r>
        <w:t>[12]</w:t>
      </w:r>
      <w:r>
        <w:tab/>
        <w:t>3GPP TS 24.147: "Conferencing using the IP Multimedia (IM) Core Network (CN) subsystem; Stage 3".</w:t>
      </w:r>
    </w:p>
    <w:p w14:paraId="48BD6C35" w14:textId="77777777" w:rsidR="00CA2A5F" w:rsidRDefault="00CA2A5F" w:rsidP="00CA2A5F">
      <w:pPr>
        <w:pStyle w:val="EX"/>
      </w:pPr>
      <w:r>
        <w:t>[13]</w:t>
      </w:r>
      <w:r>
        <w:tab/>
        <w:t>3GPP TS 24.175: "Management Object (MO) for Multi-Device and Multi-Identity in IMS; Stage 3".</w:t>
      </w:r>
    </w:p>
    <w:p w14:paraId="25ED00E0" w14:textId="77777777" w:rsidR="00CA2A5F" w:rsidRDefault="00CA2A5F" w:rsidP="00CA2A5F">
      <w:pPr>
        <w:pStyle w:val="EX"/>
      </w:pPr>
      <w:r>
        <w:t>[14]</w:t>
      </w:r>
      <w:r>
        <w:tab/>
        <w:t>3GPP TS 23.003: "Numbering, addressing and identification".</w:t>
      </w:r>
    </w:p>
    <w:p w14:paraId="10476021" w14:textId="77777777" w:rsidR="00CA2A5F" w:rsidRDefault="00CA2A5F" w:rsidP="00CA2A5F">
      <w:pPr>
        <w:pStyle w:val="EX"/>
        <w:rPr>
          <w:ins w:id="13" w:author="Author"/>
          <w:rFonts w:eastAsia="MS Mincho"/>
          <w:lang w:val="x-none"/>
        </w:rPr>
      </w:pPr>
      <w:ins w:id="14" w:author="Author">
        <w:r>
          <w:lastRenderedPageBreak/>
          <w:t>[x]</w:t>
        </w:r>
        <w:r>
          <w:tab/>
          <w:t xml:space="preserve">IETF </w:t>
        </w:r>
        <w:r>
          <w:rPr>
            <w:rFonts w:eastAsia="MS Mincho"/>
          </w:rPr>
          <w:t>RFC 3840: "Indicating User Agent Capabilities in the Session Initiation Protocol (SIP)".</w:t>
        </w:r>
      </w:ins>
    </w:p>
    <w:p w14:paraId="1D3F81CC"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8631E3E" w14:textId="77777777" w:rsidR="00CA2A5F" w:rsidRDefault="00CA2A5F" w:rsidP="00CA2A5F">
      <w:pPr>
        <w:rPr>
          <w:noProof/>
        </w:rPr>
      </w:pPr>
    </w:p>
    <w:p w14:paraId="7D8BEDA9"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w:t>
      </w:r>
      <w:r>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C2974FC" w14:textId="77777777" w:rsidR="00CA2A5F" w:rsidRPr="00051D34" w:rsidRDefault="00CA2A5F" w:rsidP="00CA2A5F">
      <w:pPr>
        <w:keepNext/>
        <w:keepLines/>
        <w:overflowPunct w:val="0"/>
        <w:autoSpaceDE w:val="0"/>
        <w:autoSpaceDN w:val="0"/>
        <w:adjustRightInd w:val="0"/>
        <w:spacing w:before="120"/>
        <w:ind w:left="1985" w:hanging="1985"/>
        <w:outlineLvl w:val="5"/>
        <w:rPr>
          <w:rFonts w:ascii="Arial" w:hAnsi="Arial"/>
          <w:lang w:eastAsia="zh-CN"/>
        </w:rPr>
      </w:pPr>
      <w:bookmarkStart w:id="15" w:name="_Toc59195835"/>
      <w:r w:rsidRPr="00051D34">
        <w:rPr>
          <w:rFonts w:ascii="Arial" w:hAnsi="Arial"/>
          <w:lang w:eastAsia="zh-CN"/>
        </w:rPr>
        <w:t>4.5.5.2.5.1</w:t>
      </w:r>
      <w:r w:rsidRPr="00051D34">
        <w:rPr>
          <w:rFonts w:ascii="Arial" w:hAnsi="Arial"/>
          <w:lang w:eastAsia="zh-CN"/>
        </w:rPr>
        <w:tab/>
        <w:t>General</w:t>
      </w:r>
      <w:bookmarkEnd w:id="15"/>
    </w:p>
    <w:p w14:paraId="5D79ECD8" w14:textId="77777777" w:rsidR="00CA2A5F" w:rsidRDefault="00CA2A5F" w:rsidP="00CA2A5F">
      <w:pPr>
        <w:overflowPunct w:val="0"/>
        <w:autoSpaceDE w:val="0"/>
        <w:autoSpaceDN w:val="0"/>
        <w:adjustRightInd w:val="0"/>
        <w:rPr>
          <w:lang w:eastAsia="en-GB"/>
        </w:rPr>
      </w:pPr>
      <w:r w:rsidRPr="00051D34">
        <w:rPr>
          <w:lang w:eastAsia="en-GB"/>
        </w:rPr>
        <w:t>If the UE supports playing CRS media</w:t>
      </w:r>
      <w:ins w:id="16" w:author="Author">
        <w:r>
          <w:rPr>
            <w:lang w:eastAsia="en-GB"/>
          </w:rPr>
          <w:t xml:space="preserve"> </w:t>
        </w:r>
        <w:r w:rsidRPr="00241F65">
          <w:rPr>
            <w:lang w:eastAsia="en-GB"/>
          </w:rPr>
          <w:t xml:space="preserve">provided </w:t>
        </w:r>
        <w:r>
          <w:rPr>
            <w:lang w:eastAsia="en-GB"/>
          </w:rPr>
          <w:t>by</w:t>
        </w:r>
        <w:r w:rsidRPr="00241F65">
          <w:rPr>
            <w:lang w:eastAsia="en-GB"/>
          </w:rPr>
          <w:t xml:space="preserve"> the</w:t>
        </w:r>
        <w:r>
          <w:rPr>
            <w:lang w:eastAsia="en-GB"/>
          </w:rPr>
          <w:t xml:space="preserve"> updated</w:t>
        </w:r>
        <w:r w:rsidRPr="00241F65">
          <w:rPr>
            <w:lang w:eastAsia="en-GB"/>
          </w:rPr>
          <w:t xml:space="preserve"> regular session instead of playing a local ringing tone</w:t>
        </w:r>
      </w:ins>
      <w:r w:rsidRPr="00051D34">
        <w:rPr>
          <w:lang w:eastAsia="zh-CN"/>
        </w:rPr>
        <w:t>, t</w:t>
      </w:r>
      <w:r w:rsidRPr="00051D34">
        <w:rPr>
          <w:lang w:eastAsia="en-GB"/>
        </w:rPr>
        <w:t>he UE shall follow the procedures specified in 3GPP TS 24.229 [3] for session termination, and additionally</w:t>
      </w:r>
      <w:del w:id="17"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18" w:author="Author">
        <w:r>
          <w:rPr>
            <w:lang w:eastAsia="en-GB"/>
          </w:rPr>
          <w:t>:</w:t>
        </w:r>
      </w:ins>
    </w:p>
    <w:p w14:paraId="297FF9B4" w14:textId="77777777" w:rsidR="00CA2A5F" w:rsidRDefault="00CA2A5F" w:rsidP="00CA2A5F">
      <w:pPr>
        <w:pStyle w:val="B1"/>
        <w:rPr>
          <w:ins w:id="19" w:author="Author"/>
          <w:lang w:eastAsia="zh-CN"/>
        </w:rPr>
      </w:pPr>
      <w:ins w:id="20" w:author="Author">
        <w:r>
          <w:t xml:space="preserve">a) 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ins>
    </w:p>
    <w:p w14:paraId="2D9B4310" w14:textId="77777777" w:rsidR="00CA2A5F" w:rsidRPr="00051D34" w:rsidRDefault="00CA2A5F" w:rsidP="00CA2A5F">
      <w:pPr>
        <w:pStyle w:val="B1"/>
        <w:rPr>
          <w:noProof/>
          <w:lang w:val="en-US" w:eastAsia="en-GB"/>
        </w:rPr>
      </w:pPr>
      <w:ins w:id="21" w:author="Author">
        <w:r>
          <w:rPr>
            <w:lang w:eastAsia="zh-CN"/>
          </w:rPr>
          <w:t>b)</w:t>
        </w:r>
        <w:r w:rsidRPr="00A0488E">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2"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3" w:author="Author">
        <w:r>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38687A08" w14:textId="77777777" w:rsidR="00CA2A5F" w:rsidRDefault="00CA2A5F" w:rsidP="00CA2A5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1B1E47BF" w14:textId="77777777" w:rsidR="00CA2A5F" w:rsidRDefault="00CA2A5F" w:rsidP="00CA2A5F">
      <w:pPr>
        <w:keepLines/>
        <w:overflowPunct w:val="0"/>
        <w:autoSpaceDE w:val="0"/>
        <w:autoSpaceDN w:val="0"/>
        <w:adjustRightInd w:val="0"/>
        <w:ind w:left="1135" w:hanging="851"/>
        <w:rPr>
          <w:noProof/>
          <w:lang w:val="en-US" w:eastAsia="zh-CN"/>
        </w:rPr>
      </w:pPr>
    </w:p>
    <w:p w14:paraId="73B31EC2"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2</w:t>
      </w:r>
      <w:r>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9AFF768" w14:textId="77777777" w:rsidR="00CA2A5F" w:rsidRDefault="00CA2A5F" w:rsidP="00CA2A5F">
      <w:pPr>
        <w:rPr>
          <w:noProof/>
        </w:rPr>
      </w:pPr>
    </w:p>
    <w:p w14:paraId="2EB31F3C"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8C1FB18" w14:textId="77777777" w:rsidR="00CA2A5F" w:rsidRDefault="00CA2A5F" w:rsidP="00CA2A5F">
      <w:pPr>
        <w:pStyle w:val="Heading5"/>
      </w:pPr>
      <w:r>
        <w:t>4.5.5.3.6</w:t>
      </w:r>
      <w:r>
        <w:tab/>
        <w:t>AS Actions for Gateway model</w:t>
      </w:r>
    </w:p>
    <w:p w14:paraId="34CA8755" w14:textId="77777777" w:rsidR="00CA2A5F" w:rsidRDefault="00CA2A5F" w:rsidP="00CA2A5F">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58B6A9E2" w14:textId="77777777" w:rsidR="00CA2A5F" w:rsidRDefault="00CA2A5F" w:rsidP="00CA2A5F">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72A0336B" w14:textId="77777777" w:rsidR="00CA2A5F" w:rsidRDefault="00CA2A5F" w:rsidP="00CA2A5F">
      <w:pPr>
        <w:pStyle w:val="B1"/>
        <w:rPr>
          <w:lang w:eastAsia="zh-CN"/>
        </w:rPr>
      </w:pPr>
      <w:r>
        <w:rPr>
          <w:lang w:eastAsia="zh-CN"/>
        </w:rPr>
        <w:t>a)</w:t>
      </w:r>
      <w:r>
        <w:rPr>
          <w:lang w:eastAsia="zh-CN"/>
        </w:rPr>
        <w:tab/>
        <w:t xml:space="preserve"> insert an Alert-Info header field with an URN </w:t>
      </w:r>
      <w:r>
        <w:t>"</w:t>
      </w:r>
      <w:proofErr w:type="spellStart"/>
      <w:proofErr w:type="gramStart"/>
      <w:r>
        <w:t>urn:alert</w:t>
      </w:r>
      <w:proofErr w:type="gramEnd"/>
      <w:r>
        <w:t>:service:crs</w:t>
      </w:r>
      <w:proofErr w:type="spellEnd"/>
      <w:r>
        <w:t>"</w:t>
      </w:r>
      <w:r>
        <w:rPr>
          <w:lang w:eastAsia="zh-CN"/>
        </w:rPr>
        <w:t>; and</w:t>
      </w:r>
    </w:p>
    <w:p w14:paraId="06E1746E" w14:textId="77777777" w:rsidR="00CA2A5F" w:rsidRDefault="00CA2A5F" w:rsidP="00CA2A5F">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123C4A73" w14:textId="77777777" w:rsidR="00CA2A5F" w:rsidRDefault="00CA2A5F" w:rsidP="00CA2A5F">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ins w:id="24" w:author="Author">
        <w:r w:rsidRPr="00E644B6">
          <w:rPr>
            <w:noProof/>
            <w:lang w:val="en-US" w:eastAsia="zh-CN"/>
          </w:rPr>
          <w:t>and that a Contact header field of that response include</w:t>
        </w:r>
        <w:r>
          <w:rPr>
            <w:rFonts w:hint="eastAsia"/>
            <w:noProof/>
            <w:lang w:val="en-US" w:eastAsia="zh-CN"/>
          </w:rPr>
          <w:t>s</w:t>
        </w:r>
        <w:r w:rsidRPr="00E644B6">
          <w:rPr>
            <w:noProof/>
            <w:lang w:val="en-US" w:eastAsia="zh-CN"/>
          </w:rPr>
          <w:t xml:space="preserve"> the g.3gpp</w:t>
        </w:r>
        <w:r>
          <w:rPr>
            <w:rFonts w:hint="eastAsia"/>
            <w:noProof/>
            <w:lang w:val="en-US" w:eastAsia="zh-CN"/>
          </w:rPr>
          <w:t>.</w:t>
        </w:r>
        <w:r w:rsidRPr="00E644B6">
          <w:rPr>
            <w:noProof/>
            <w:lang w:val="en-US" w:eastAsia="zh-CN"/>
          </w:rPr>
          <w:t xml:space="preserve">crs media feature tag with value "rs", </w:t>
        </w:r>
      </w:ins>
      <w:r>
        <w:rPr>
          <w:noProof/>
          <w:lang w:val="en-US" w:eastAsia="zh-CN"/>
        </w:rPr>
        <w:t>the AS:</w:t>
      </w:r>
    </w:p>
    <w:p w14:paraId="2E00D0E1" w14:textId="77777777" w:rsidR="00CA2A5F" w:rsidRDefault="00CA2A5F" w:rsidP="00CA2A5F">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705A1CEE" w14:textId="77777777" w:rsidR="00CA2A5F" w:rsidRDefault="00CA2A5F" w:rsidP="00CA2A5F">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4C14C475" w14:textId="320306AC" w:rsidR="00CA2A5F" w:rsidRDefault="00CA2A5F" w:rsidP="00CA2A5F">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ins w:id="25" w:author="Author">
        <w:r>
          <w:rPr>
            <w:noProof/>
            <w:lang w:val="en-US" w:eastAsia="zh-CN"/>
          </w:rPr>
          <w:t xml:space="preserve"> the AS may</w:t>
        </w:r>
      </w:ins>
      <w:r>
        <w:t xml:space="preserve"> contact the MRF </w:t>
      </w:r>
      <w:r>
        <w:rPr>
          <w:lang w:eastAsia="zh-CN"/>
        </w:rPr>
        <w:t xml:space="preserve">to </w:t>
      </w:r>
      <w:r>
        <w:t xml:space="preserve">request </w:t>
      </w:r>
      <w:r>
        <w:rPr>
          <w:lang w:eastAsia="zh-CN"/>
        </w:rPr>
        <w:t>CRS</w:t>
      </w:r>
      <w:r>
        <w:t xml:space="preserve"> resource</w:t>
      </w:r>
      <w:ins w:id="26" w:author="Author">
        <w:r>
          <w:t>,</w:t>
        </w:r>
      </w:ins>
      <w:r>
        <w:t xml:space="preserve"> if it has not been </w:t>
      </w:r>
      <w:r>
        <w:rPr>
          <w:lang w:eastAsia="zh-CN"/>
        </w:rPr>
        <w:t xml:space="preserve">previously </w:t>
      </w:r>
      <w:r>
        <w:t>requested</w:t>
      </w:r>
      <w:ins w:id="27" w:author="Author">
        <w:r>
          <w:t xml:space="preserve"> and</w:t>
        </w:r>
        <w:r w:rsidRPr="006E4118">
          <w:rPr>
            <w:rFonts w:hint="eastAsia"/>
            <w:noProof/>
            <w:lang w:val="en-US" w:eastAsia="zh-CN"/>
          </w:rPr>
          <w:t xml:space="preserve"> </w:t>
        </w:r>
        <w:r>
          <w:rPr>
            <w:noProof/>
            <w:lang w:val="en-US" w:eastAsia="zh-CN"/>
          </w:rPr>
          <w:t xml:space="preserve">that </w:t>
        </w:r>
        <w:r w:rsidRPr="006E4118">
          <w:rPr>
            <w:rFonts w:hint="eastAsia"/>
            <w:noProof/>
            <w:lang w:val="en-US" w:eastAsia="zh-CN"/>
          </w:rPr>
          <w:t xml:space="preserve">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is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ins>
      <w:r>
        <w:t>.</w:t>
      </w:r>
    </w:p>
    <w:p w14:paraId="53C188DB" w14:textId="77777777" w:rsidR="00CA2A5F" w:rsidRDefault="00CA2A5F" w:rsidP="00CA2A5F">
      <w:pPr>
        <w:rPr>
          <w:lang w:eastAsia="zh-CN"/>
        </w:rPr>
      </w:pPr>
      <w:r>
        <w:lastRenderedPageBreak/>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42AC16EB" w14:textId="384EF8E7" w:rsidR="00CA2A5F" w:rsidRDefault="00CA2A5F" w:rsidP="00CA2A5F">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ins w:id="28" w:author="Autho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is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ins>
      <w:r>
        <w:rPr>
          <w:lang w:eastAsia="zh-CN"/>
        </w:rPr>
        <w:t>the AS</w:t>
      </w:r>
      <w:ins w:id="29" w:author="Author">
        <w:r w:rsidRPr="00F7241B">
          <w:rPr>
            <w:lang w:eastAsia="zh-CN"/>
          </w:rPr>
          <w:t xml:space="preserve"> may send the SDP offer of the CRS media in</w:t>
        </w:r>
      </w:ins>
      <w:ins w:id="30" w:author="Upendra Praturi" w:date="2021-05-13T15:37:00Z">
        <w:r w:rsidR="00FE6FFD">
          <w:rPr>
            <w:lang w:eastAsia="zh-CN"/>
          </w:rPr>
          <w:t xml:space="preserve"> the </w:t>
        </w:r>
      </w:ins>
      <w:del w:id="31" w:author="Author">
        <w:r w:rsidDel="00F7241B">
          <w:rPr>
            <w:lang w:eastAsia="zh-CN"/>
          </w:rPr>
          <w:delText xml:space="preserve"> shall update media of CRS service with terminating UE by</w:delText>
        </w:r>
      </w:del>
      <w:r>
        <w:rPr>
          <w:lang w:eastAsia="zh-CN"/>
        </w:rPr>
        <w:t xml:space="preserve"> UPDATE request </w:t>
      </w:r>
      <w:r>
        <w:rPr>
          <w:noProof/>
          <w:lang w:eastAsia="zh-CN"/>
        </w:rPr>
        <w:t>as specified in RFC 3311 [12]</w:t>
      </w:r>
      <w:r>
        <w:rPr>
          <w:lang w:eastAsia="zh-CN"/>
        </w:rPr>
        <w:t xml:space="preserve"> with:</w:t>
      </w:r>
    </w:p>
    <w:p w14:paraId="5EF81BA6" w14:textId="77777777" w:rsidR="00CA2A5F" w:rsidRDefault="00CA2A5F" w:rsidP="00CA2A5F">
      <w:pPr>
        <w:pStyle w:val="B1"/>
        <w:rPr>
          <w:lang w:eastAsia="zh-CN"/>
        </w:rPr>
      </w:pPr>
      <w:r>
        <w:rPr>
          <w:lang w:eastAsia="zh-CN"/>
        </w:rPr>
        <w:t>a)</w:t>
      </w:r>
      <w:r>
        <w:rPr>
          <w:lang w:eastAsia="zh-CN"/>
        </w:rPr>
        <w:tab/>
      </w:r>
      <w:bookmarkStart w:id="32" w:name="OLE_LINK14"/>
      <w:r>
        <w:rPr>
          <w:noProof/>
          <w:lang w:eastAsia="ja-JP"/>
        </w:rPr>
        <w:t>P-Early-Media header field with a "sendrecv" value or a "sendonly" value</w:t>
      </w:r>
      <w:bookmarkEnd w:id="32"/>
      <w:r>
        <w:rPr>
          <w:noProof/>
          <w:lang w:eastAsia="ja-JP"/>
        </w:rPr>
        <w:t>;</w:t>
      </w:r>
    </w:p>
    <w:p w14:paraId="6F4986D2" w14:textId="77777777" w:rsidR="00CA2A5F" w:rsidRDefault="00CA2A5F" w:rsidP="00CA2A5F">
      <w:pPr>
        <w:pStyle w:val="B1"/>
        <w:rPr>
          <w:noProof/>
          <w:lang w:eastAsia="ja-JP"/>
        </w:rPr>
      </w:pPr>
      <w:r>
        <w:rPr>
          <w:lang w:eastAsia="zh-CN"/>
        </w:rPr>
        <w:t>b)</w:t>
      </w:r>
      <w:r>
        <w:rPr>
          <w:lang w:eastAsia="zh-CN"/>
        </w:rPr>
        <w:tab/>
        <w:t>an SDP offer</w:t>
      </w:r>
      <w:ins w:id="33" w:author="Author">
        <w:r>
          <w:rPr>
            <w:lang w:eastAsia="zh-CN"/>
          </w:rPr>
          <w:t xml:space="preserve"> </w:t>
        </w:r>
        <w:r w:rsidRPr="00F912F7">
          <w:rPr>
            <w:lang w:eastAsia="zh-CN"/>
          </w:rPr>
          <w:t>quote from</w:t>
        </w:r>
        <w:r>
          <w:rPr>
            <w:lang w:eastAsia="zh-CN"/>
          </w:rPr>
          <w:t xml:space="preserve"> </w:t>
        </w:r>
        <w:r>
          <w:rPr>
            <w:rFonts w:hint="eastAsia"/>
            <w:lang w:eastAsia="zh-CN"/>
          </w:rPr>
          <w:t>the</w:t>
        </w:r>
        <w:r>
          <w:rPr>
            <w:lang w:eastAsia="zh-CN"/>
          </w:rPr>
          <w:t xml:space="preserve"> </w:t>
        </w:r>
        <w:r w:rsidRPr="001053E5">
          <w:rPr>
            <w:lang w:eastAsia="zh-CN"/>
          </w:rPr>
          <w:t>regular session</w:t>
        </w:r>
      </w:ins>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4" w:name="OLE_LINK12"/>
      <w:r>
        <w:t>value.</w:t>
      </w:r>
      <w:del w:id="35" w:author="Author">
        <w:r w:rsidDel="0076423F">
          <w:delText>,</w:delText>
        </w:r>
      </w:del>
      <w:r>
        <w:t xml:space="preserve"> </w:t>
      </w:r>
      <w:r>
        <w:rPr>
          <w:noProof/>
          <w:lang w:eastAsia="ja-JP"/>
        </w:rPr>
        <w:t xml:space="preserve">The </w:t>
      </w:r>
      <w:r>
        <w:rPr>
          <w:lang w:eastAsia="zh-CN"/>
        </w:rPr>
        <w:t>media</w:t>
      </w:r>
      <w:r>
        <w:rPr>
          <w:noProof/>
          <w:lang w:eastAsia="ja-JP"/>
        </w:rPr>
        <w:t xml:space="preserve"> types can include additional</w:t>
      </w:r>
      <w:bookmarkStart w:id="36" w:name="OLE_LINK11"/>
      <w:r>
        <w:rPr>
          <w:noProof/>
          <w:lang w:eastAsia="ja-JP"/>
        </w:rPr>
        <w:t xml:space="preserve"> media types compared to the SDP </w:t>
      </w:r>
      <w:bookmarkEnd w:id="36"/>
      <w:r>
        <w:rPr>
          <w:noProof/>
          <w:lang w:eastAsia="ja-JP"/>
        </w:rPr>
        <w:t>answer of the previous 18x response from the terminating UE</w:t>
      </w:r>
      <w:bookmarkEnd w:id="34"/>
      <w:r>
        <w:rPr>
          <w:noProof/>
          <w:lang w:eastAsia="ja-JP"/>
        </w:rPr>
        <w:t>; and</w:t>
      </w:r>
      <w:del w:id="37" w:author="Author">
        <w:r w:rsidDel="0078370E">
          <w:rPr>
            <w:noProof/>
            <w:lang w:eastAsia="ja-JP"/>
          </w:rPr>
          <w:delText xml:space="preserve">. </w:delText>
        </w:r>
      </w:del>
    </w:p>
    <w:p w14:paraId="72C6061F" w14:textId="77777777" w:rsidR="00CA2A5F" w:rsidRDefault="00CA2A5F" w:rsidP="00CA2A5F">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31E5B964" w14:textId="77777777" w:rsidR="00CA2A5F" w:rsidRPr="006E4118" w:rsidRDefault="00CA2A5F" w:rsidP="00CA2A5F">
      <w:pPr>
        <w:rPr>
          <w:ins w:id="38" w:author="Author"/>
          <w:noProof/>
          <w:lang w:val="en-US" w:eastAsia="zh-CN"/>
        </w:rPr>
      </w:pPr>
      <w:ins w:id="39" w:author="Autho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is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ins>
    </w:p>
    <w:p w14:paraId="5505FAFB" w14:textId="77777777" w:rsidR="00CA2A5F" w:rsidRDefault="00CA2A5F" w:rsidP="00CA2A5F">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617A5E3A" w14:textId="77777777" w:rsidR="00CA2A5F" w:rsidRDefault="00CA2A5F" w:rsidP="00CA2A5F">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40"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2E7DB841" w14:textId="77777777" w:rsidR="00CA2A5F" w:rsidRDefault="00CA2A5F" w:rsidP="00CA2A5F">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 xml:space="preserve">to the terminating </w:t>
      </w:r>
      <w:proofErr w:type="gramStart"/>
      <w:r>
        <w:t>side</w:t>
      </w:r>
      <w:r>
        <w:rPr>
          <w:lang w:eastAsia="zh-CN"/>
        </w:rPr>
        <w:t>;</w:t>
      </w:r>
      <w:proofErr w:type="gramEnd"/>
    </w:p>
    <w:p w14:paraId="28125FA5" w14:textId="77777777" w:rsidR="00CA2A5F" w:rsidRDefault="00CA2A5F" w:rsidP="00CA2A5F">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w:t>
      </w:r>
      <w:ins w:id="41" w:author="Author">
        <w:r w:rsidRPr="00F912F7">
          <w:rPr>
            <w:noProof/>
            <w:lang w:eastAsia="zh-CN"/>
          </w:rPr>
          <w:t xml:space="preserve"> quote</w:t>
        </w:r>
      </w:ins>
      <w:r>
        <w:rPr>
          <w:noProof/>
          <w:lang w:eastAsia="zh-CN"/>
        </w:rPr>
        <w:t xml:space="preserve"> from</w:t>
      </w:r>
      <w:ins w:id="42" w:author="Author">
        <w:r w:rsidRPr="00F912F7">
          <w:rPr>
            <w:noProof/>
            <w:lang w:eastAsia="zh-CN"/>
          </w:rPr>
          <w:t xml:space="preserve"> the regular session of</w:t>
        </w:r>
      </w:ins>
      <w:r>
        <w:rPr>
          <w:noProof/>
          <w:lang w:eastAsia="zh-CN"/>
        </w:rPr>
        <w:t xml:space="preserve"> the terminating side, </w:t>
      </w:r>
      <w:r>
        <w:rPr>
          <w:noProof/>
          <w:lang w:eastAsia="ja-JP"/>
        </w:rPr>
        <w:t xml:space="preserve">generate an UPDATE request as specified in RFC 3311 [12] to send an SDP offer </w:t>
      </w:r>
      <w:ins w:id="43" w:author="Author">
        <w:r w:rsidRPr="00F912F7">
          <w:rPr>
            <w:noProof/>
            <w:lang w:eastAsia="zh-CN"/>
          </w:rPr>
          <w:t>quote</w:t>
        </w:r>
        <w:r>
          <w:rPr>
            <w:noProof/>
            <w:lang w:eastAsia="zh-CN"/>
          </w:rPr>
          <w:t xml:space="preserve"> from</w:t>
        </w:r>
        <w:r w:rsidRPr="00F912F7">
          <w:rPr>
            <w:noProof/>
            <w:lang w:eastAsia="zh-CN"/>
          </w:rPr>
          <w:t xml:space="preserve"> the regular session</w:t>
        </w:r>
        <w:r>
          <w:rPr>
            <w:noProof/>
            <w:lang w:eastAsia="ja-JP"/>
          </w:rPr>
          <w:t xml:space="preserve"> </w:t>
        </w:r>
      </w:ins>
      <w:r>
        <w:rPr>
          <w:noProof/>
          <w:lang w:eastAsia="ja-JP"/>
        </w:rPr>
        <w:t xml:space="preserve">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63EC0219" w14:textId="77777777" w:rsidR="00CA2A5F" w:rsidRDefault="00CA2A5F" w:rsidP="00CA2A5F">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ins w:id="44" w:author="Author">
        <w:r>
          <w:rPr>
            <w:noProof/>
            <w:lang w:eastAsia="ja-JP"/>
          </w:rPr>
          <w:t xml:space="preserve"> </w:t>
        </w:r>
        <w:r w:rsidRPr="00F912F7">
          <w:rPr>
            <w:noProof/>
            <w:lang w:eastAsia="zh-CN"/>
          </w:rPr>
          <w:t>quote</w:t>
        </w:r>
        <w:r>
          <w:rPr>
            <w:noProof/>
            <w:lang w:eastAsia="zh-CN"/>
          </w:rPr>
          <w:t xml:space="preserve"> from</w:t>
        </w:r>
        <w:r w:rsidRPr="00F912F7">
          <w:rPr>
            <w:noProof/>
            <w:lang w:eastAsia="zh-CN"/>
          </w:rPr>
          <w:t xml:space="preserve"> the regular session</w:t>
        </w:r>
      </w:ins>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0196C05" w14:textId="77777777" w:rsidR="00CA2A5F" w:rsidRDefault="00CA2A5F" w:rsidP="00CA2A5F">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1A51EE16" w14:textId="77777777" w:rsidR="00CA2A5F" w:rsidRDefault="00CA2A5F" w:rsidP="00CA2A5F">
      <w:pPr>
        <w:pStyle w:val="B1"/>
      </w:pPr>
      <w:r>
        <w:rPr>
          <w:lang w:eastAsia="zh-CN"/>
        </w:rPr>
        <w:t>a)</w:t>
      </w:r>
      <w:r>
        <w:rPr>
          <w:lang w:eastAsia="zh-CN"/>
        </w:rPr>
        <w:tab/>
        <w:t>instruct</w:t>
      </w:r>
      <w:r>
        <w:t xml:space="preserve"> the MRF to stop the media for the CRS service; and</w:t>
      </w:r>
    </w:p>
    <w:p w14:paraId="5427759E" w14:textId="77777777" w:rsidR="00CA2A5F" w:rsidRDefault="00CA2A5F" w:rsidP="00CA2A5F">
      <w:pPr>
        <w:pStyle w:val="B1"/>
        <w:rPr>
          <w:lang w:eastAsia="zh-CN"/>
        </w:rPr>
      </w:pPr>
      <w:r>
        <w:rPr>
          <w:lang w:eastAsia="zh-CN"/>
        </w:rPr>
        <w:t>b)</w:t>
      </w:r>
      <w:r>
        <w:rPr>
          <w:lang w:eastAsia="zh-CN"/>
        </w:rPr>
        <w:tab/>
      </w:r>
      <w:r>
        <w:t>forward the final response to the originating UE.</w:t>
      </w:r>
      <w:bookmarkEnd w:id="40"/>
    </w:p>
    <w:p w14:paraId="08D80E03" w14:textId="77777777" w:rsidR="00CA2A5F" w:rsidRPr="007D7929" w:rsidRDefault="00CA2A5F" w:rsidP="00CA2A5F">
      <w:pPr>
        <w:keepLines/>
        <w:overflowPunct w:val="0"/>
        <w:autoSpaceDE w:val="0"/>
        <w:autoSpaceDN w:val="0"/>
        <w:adjustRightInd w:val="0"/>
        <w:ind w:left="1135" w:hanging="851"/>
        <w:rPr>
          <w:lang w:val="en-US" w:eastAsia="zh-CN"/>
        </w:rPr>
      </w:pPr>
    </w:p>
    <w:p w14:paraId="639E33DF"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738E759" w14:textId="77777777" w:rsidR="00CA2A5F" w:rsidRDefault="00CA2A5F" w:rsidP="00CA2A5F"/>
    <w:p w14:paraId="6D102C67" w14:textId="77777777" w:rsidR="00CA2A5F" w:rsidRDefault="00CA2A5F" w:rsidP="00CA2A5F">
      <w:pPr>
        <w:rPr>
          <w:noProof/>
        </w:rPr>
      </w:pPr>
    </w:p>
    <w:p w14:paraId="20845AEA"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Pr>
          <w:rFonts w:ascii="Arial" w:hAnsi="Arial" w:cs="Arial"/>
          <w:noProof/>
          <w:color w:val="0000FF"/>
          <w:sz w:val="28"/>
          <w:szCs w:val="28"/>
          <w:vertAlign w:val="superscript"/>
          <w:lang w:eastAsia="zh-CN"/>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0A08147" w14:textId="77777777" w:rsidR="00CA2A5F" w:rsidRDefault="00CA2A5F" w:rsidP="00CA2A5F">
      <w:pPr>
        <w:pStyle w:val="Heading5"/>
        <w:rPr>
          <w:lang w:eastAsia="en-GB"/>
        </w:rPr>
      </w:pPr>
      <w:bookmarkStart w:id="45" w:name="_Toc20131511"/>
      <w:bookmarkStart w:id="46" w:name="_Toc27486764"/>
      <w:bookmarkStart w:id="47" w:name="_Toc36109401"/>
      <w:bookmarkStart w:id="48" w:name="_Toc45183445"/>
      <w:bookmarkStart w:id="49" w:name="_Toc51771913"/>
      <w:bookmarkStart w:id="50" w:name="_Toc59195850"/>
      <w:bookmarkStart w:id="51" w:name="OLE_LINK6"/>
      <w:r>
        <w:t>4.5.5.4.5</w:t>
      </w:r>
      <w:r>
        <w:tab/>
        <w:t>AS Actions for Gateway model</w:t>
      </w:r>
      <w:bookmarkEnd w:id="45"/>
      <w:bookmarkEnd w:id="46"/>
      <w:bookmarkEnd w:id="47"/>
      <w:bookmarkEnd w:id="48"/>
      <w:bookmarkEnd w:id="49"/>
      <w:bookmarkEnd w:id="50"/>
    </w:p>
    <w:bookmarkEnd w:id="51"/>
    <w:p w14:paraId="788C3218" w14:textId="77777777" w:rsidR="00CA2A5F" w:rsidRDefault="00CA2A5F" w:rsidP="00CA2A5F">
      <w:pPr>
        <w:rPr>
          <w:lang w:eastAsia="zh-CN"/>
        </w:rPr>
      </w:pPr>
      <w:r>
        <w:rPr>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t>4.5.5</w:t>
        </w:r>
      </w:smartTag>
      <w:r>
        <w:t>.</w:t>
      </w:r>
      <w:r>
        <w:rPr>
          <w:lang w:eastAsia="zh-CN"/>
        </w:rPr>
        <w:t>3</w:t>
      </w:r>
      <w:r>
        <w:t>.6</w:t>
      </w:r>
      <w:r>
        <w:rPr>
          <w:lang w:eastAsia="zh-CN"/>
        </w:rPr>
        <w:t xml:space="preserve"> shall apply with following additions:</w:t>
      </w:r>
    </w:p>
    <w:p w14:paraId="356AB07D" w14:textId="77777777" w:rsidR="00CA2A5F" w:rsidRDefault="00CA2A5F" w:rsidP="00CA2A5F">
      <w:pPr>
        <w:rPr>
          <w:ins w:id="52" w:author="Author"/>
          <w:noProof/>
          <w:lang w:val="en-US" w:eastAsia="zh-CN"/>
        </w:rPr>
      </w:pPr>
      <w:ins w:id="53" w:author="Author">
        <w:r>
          <w:rPr>
            <w:noProof/>
            <w:lang w:val="en-US" w:eastAsia="zh-CN"/>
          </w:rPr>
          <w:lastRenderedPageBreak/>
          <w:t>Upon receiving the first SIP 18x response to the initial INVITE request</w:t>
        </w:r>
        <w:r>
          <w:rPr>
            <w:rFonts w:hint="eastAsia"/>
            <w:noProof/>
            <w:lang w:val="en-US" w:eastAsia="zh-CN"/>
          </w:rPr>
          <w:t>,</w:t>
        </w:r>
        <w:r>
          <w:rPr>
            <w:noProof/>
            <w:lang w:val="en-US" w:eastAsia="zh-CN"/>
          </w:rPr>
          <w:t xml:space="preserve"> </w:t>
        </w:r>
        <w:r w:rsidRPr="00373805">
          <w:rPr>
            <w:lang w:eastAsia="zh-CN"/>
          </w:rPr>
          <w:t>and that a Contact header field of that response include the g.3gpp</w:t>
        </w:r>
        <w:r>
          <w:rPr>
            <w:rFonts w:hint="eastAsia"/>
            <w:lang w:eastAsia="zh-CN"/>
          </w:rPr>
          <w:t>.</w:t>
        </w:r>
        <w:r w:rsidRPr="00373805">
          <w:rPr>
            <w:lang w:eastAsia="zh-CN"/>
          </w:rPr>
          <w:t>crs media feature tag with value "</w:t>
        </w:r>
        <w:proofErr w:type="spellStart"/>
        <w:r w:rsidRPr="00373805">
          <w:rPr>
            <w:lang w:eastAsia="zh-CN"/>
          </w:rPr>
          <w:t>rs</w:t>
        </w:r>
        <w:proofErr w:type="spellEnd"/>
        <w:r w:rsidRPr="00373805">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ins>
    </w:p>
    <w:p w14:paraId="5901894B" w14:textId="77777777" w:rsidR="00CA2A5F" w:rsidRDefault="00CA2A5F" w:rsidP="00CA2A5F">
      <w:pPr>
        <w:pStyle w:val="B1"/>
        <w:rPr>
          <w:ins w:id="54" w:author="Author"/>
          <w:lang w:val="en-US" w:eastAsia="zh-CN"/>
        </w:rPr>
      </w:pPr>
      <w:ins w:id="55" w:author="Autho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w:t>
        </w:r>
        <w:proofErr w:type="gramStart"/>
        <w:r>
          <w:rPr>
            <w:lang w:eastAsia="zh-CN"/>
          </w:rPr>
          <w:t>preferences;</w:t>
        </w:r>
        <w:proofErr w:type="gramEnd"/>
      </w:ins>
    </w:p>
    <w:p w14:paraId="2AFCF2F1" w14:textId="77777777" w:rsidR="00CA2A5F" w:rsidRDefault="00CA2A5F" w:rsidP="00CA2A5F">
      <w:pPr>
        <w:pStyle w:val="B1"/>
        <w:rPr>
          <w:ins w:id="56" w:author="Author"/>
          <w:lang w:eastAsia="zh-CN"/>
        </w:rPr>
      </w:pPr>
      <w:ins w:id="57" w:author="Autho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ins>
    </w:p>
    <w:p w14:paraId="4500C238" w14:textId="77777777" w:rsidR="00CA2A5F" w:rsidRDefault="00CA2A5F" w:rsidP="00CA2A5F">
      <w:pPr>
        <w:pStyle w:val="B1"/>
        <w:rPr>
          <w:ins w:id="58" w:author="Author"/>
          <w:lang w:eastAsia="zh-CN"/>
        </w:rPr>
      </w:pPr>
      <w:ins w:id="59" w:author="Autho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ins>
    </w:p>
    <w:p w14:paraId="4927C0CD" w14:textId="77777777" w:rsidR="00CA2A5F" w:rsidRDefault="00CA2A5F" w:rsidP="00CA2A5F">
      <w:pPr>
        <w:rPr>
          <w:noProof/>
          <w:lang w:val="en-US" w:eastAsia="zh-CN"/>
        </w:rPr>
      </w:pPr>
      <w:r>
        <w:rPr>
          <w:noProof/>
          <w:lang w:val="en-US" w:eastAsia="zh-CN"/>
        </w:rPr>
        <w:t xml:space="preserve">Upon receiving UPDATE request </w:t>
      </w:r>
      <w:r>
        <w:rPr>
          <w:lang w:eastAsia="zh-CN"/>
        </w:rPr>
        <w:t>from</w:t>
      </w:r>
      <w:r>
        <w:rPr>
          <w:noProof/>
          <w:lang w:val="en-US" w:eastAsia="zh-CN"/>
        </w:rPr>
        <w:t xml:space="preserve"> originating side, if </w:t>
      </w:r>
      <w:r>
        <w:rPr>
          <w:noProof/>
          <w:lang w:eastAsia="ja-JP"/>
        </w:rPr>
        <w:t xml:space="preserve">P-Early-Media header field with a </w:t>
      </w:r>
      <w:bookmarkStart w:id="60" w:name="OLE_LINK9"/>
      <w:r>
        <w:rPr>
          <w:noProof/>
          <w:lang w:eastAsia="ja-JP"/>
        </w:rPr>
        <w:t>"</w:t>
      </w:r>
      <w:bookmarkEnd w:id="60"/>
      <w:r>
        <w:rPr>
          <w:noProof/>
          <w:lang w:eastAsia="ja-JP"/>
        </w:rPr>
        <w:t xml:space="preserve">sendrecv" value or a "sendonly" value is included in the request, </w:t>
      </w:r>
      <w:r>
        <w:rPr>
          <w:noProof/>
          <w:lang w:val="en-US" w:eastAsia="zh-CN"/>
        </w:rPr>
        <w:t>the AS shall:</w:t>
      </w:r>
    </w:p>
    <w:p w14:paraId="151C45E0" w14:textId="77777777" w:rsidR="00CA2A5F" w:rsidRDefault="00CA2A5F" w:rsidP="00CA2A5F">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w:t>
      </w:r>
      <w:proofErr w:type="gramStart"/>
      <w:r>
        <w:rPr>
          <w:lang w:eastAsia="zh-CN"/>
        </w:rPr>
        <w:t>preferences;</w:t>
      </w:r>
      <w:proofErr w:type="gramEnd"/>
    </w:p>
    <w:p w14:paraId="78B16E33" w14:textId="77777777" w:rsidR="00CA2A5F" w:rsidRDefault="00CA2A5F" w:rsidP="00CA2A5F">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UPDATE </w:t>
      </w:r>
      <w:r>
        <w:rPr>
          <w:noProof/>
          <w:lang w:eastAsia="ja-JP"/>
        </w:rPr>
        <w:t>request</w:t>
      </w:r>
      <w:r>
        <w:rPr>
          <w:noProof/>
          <w:lang w:val="en-US" w:eastAsia="zh-CN"/>
        </w:rPr>
        <w:t xml:space="preserve"> and do not provide CRS service; and</w:t>
      </w:r>
    </w:p>
    <w:p w14:paraId="49DD93D6" w14:textId="77777777" w:rsidR="00CA2A5F" w:rsidRDefault="00CA2A5F" w:rsidP="00CA2A5F">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 either:</w:t>
      </w:r>
    </w:p>
    <w:p w14:paraId="547D5594" w14:textId="77777777" w:rsidR="00CA2A5F" w:rsidRDefault="00CA2A5F" w:rsidP="00CA2A5F">
      <w:pPr>
        <w:pStyle w:val="B2"/>
        <w:rPr>
          <w:lang w:eastAsia="zh-CN"/>
        </w:rPr>
      </w:pPr>
      <w:r>
        <w:rPr>
          <w:lang w:eastAsia="zh-CN"/>
        </w:rPr>
        <w:t>1)</w:t>
      </w:r>
      <w:r>
        <w:rPr>
          <w:lang w:eastAsia="zh-CN"/>
        </w:rPr>
        <w:tab/>
        <w:t xml:space="preserve">generate an SDP answer based on the received SDP offer, and set all port numbers of the media types to "0", then send the SDP answer to originating side in the 200 (OK) response to the UPDATE </w:t>
      </w:r>
      <w:proofErr w:type="spellStart"/>
      <w:r>
        <w:rPr>
          <w:lang w:eastAsia="zh-CN"/>
        </w:rPr>
        <w:t>request;or</w:t>
      </w:r>
      <w:proofErr w:type="spellEnd"/>
    </w:p>
    <w:p w14:paraId="6748EAA0" w14:textId="77777777" w:rsidR="00CA2A5F" w:rsidRDefault="00CA2A5F" w:rsidP="00CA2A5F">
      <w:pPr>
        <w:pStyle w:val="B2"/>
        <w:rPr>
          <w:lang w:eastAsia="zh-CN"/>
        </w:rPr>
      </w:pPr>
      <w:r>
        <w:rPr>
          <w:lang w:eastAsia="zh-CN"/>
        </w:rPr>
        <w:t>2)</w:t>
      </w:r>
      <w:r>
        <w:rPr>
          <w:lang w:eastAsia="zh-CN"/>
        </w:rPr>
        <w:tab/>
        <w:t xml:space="preserve">send a 200 (OK) response to the UPDATE request to the originating side and include a </w:t>
      </w:r>
      <w:r>
        <w:rPr>
          <w:noProof/>
          <w:lang w:eastAsia="ja-JP"/>
        </w:rPr>
        <w:t>P-Early-Media header field with</w:t>
      </w:r>
      <w:r>
        <w:rPr>
          <w:noProof/>
          <w:lang w:eastAsia="zh-CN"/>
        </w:rPr>
        <w:t xml:space="preserve"> </w:t>
      </w:r>
      <w:r>
        <w:rPr>
          <w:noProof/>
          <w:lang w:eastAsia="ja-JP"/>
        </w:rPr>
        <w:t>an "</w:t>
      </w:r>
      <w:r>
        <w:rPr>
          <w:lang w:eastAsia="zh-CN"/>
        </w:rPr>
        <w:t>inactive</w:t>
      </w:r>
      <w:r>
        <w:rPr>
          <w:noProof/>
          <w:lang w:eastAsia="ja-JP"/>
        </w:rPr>
        <w:t>" value.</w:t>
      </w:r>
    </w:p>
    <w:p w14:paraId="735DF07C" w14:textId="77777777" w:rsidR="00CA2A5F" w:rsidRDefault="00CA2A5F" w:rsidP="00CA2A5F">
      <w:pPr>
        <w:keepLines/>
        <w:overflowPunct w:val="0"/>
        <w:autoSpaceDE w:val="0"/>
        <w:autoSpaceDN w:val="0"/>
        <w:adjustRightInd w:val="0"/>
        <w:ind w:left="1135" w:hanging="851"/>
        <w:rPr>
          <w:noProof/>
          <w:lang w:val="en-US" w:eastAsia="zh-CN"/>
        </w:rPr>
      </w:pPr>
    </w:p>
    <w:p w14:paraId="75DFC89E"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4</w:t>
      </w:r>
      <w:r>
        <w:rPr>
          <w:rFonts w:ascii="Arial" w:hAnsi="Arial" w:cs="Arial"/>
          <w:noProof/>
          <w:color w:val="0000FF"/>
          <w:sz w:val="28"/>
          <w:szCs w:val="28"/>
          <w:vertAlign w:val="superscript"/>
          <w:lang w:eastAsia="zh-CN"/>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520541B" w14:textId="77777777" w:rsidR="00CA2A5F" w:rsidRDefault="00CA2A5F" w:rsidP="00CA2A5F"/>
    <w:p w14:paraId="64474947"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1DD30ED9" w14:textId="77777777" w:rsidR="00CA2A5F" w:rsidRDefault="00CA2A5F" w:rsidP="00CA2A5F">
      <w:pPr>
        <w:pStyle w:val="Heading8"/>
        <w:rPr>
          <w:ins w:id="61" w:author="Author"/>
        </w:rPr>
      </w:pPr>
      <w:ins w:id="62" w:author="Author">
        <w:r w:rsidRPr="00670594">
          <w:t xml:space="preserve">Annex </w:t>
        </w:r>
        <w:r>
          <w:t>X (normative)</w:t>
        </w:r>
        <w:r w:rsidRPr="00670594">
          <w:t>:</w:t>
        </w:r>
        <w:r w:rsidRPr="00670594">
          <w:br/>
        </w:r>
        <w:r>
          <w:t>Media feature</w:t>
        </w:r>
        <w:r w:rsidRPr="002224BE">
          <w:t xml:space="preserve"> tag</w:t>
        </w:r>
        <w:r w:rsidRPr="006E59FF">
          <w:t>s defined within the current document</w:t>
        </w:r>
      </w:ins>
    </w:p>
    <w:p w14:paraId="44ED5D71" w14:textId="77777777" w:rsidR="00CA2A5F" w:rsidRDefault="00CA2A5F" w:rsidP="00CA2A5F">
      <w:pPr>
        <w:pStyle w:val="Heading2"/>
        <w:rPr>
          <w:ins w:id="63" w:author="Author"/>
        </w:rPr>
      </w:pPr>
      <w:ins w:id="64" w:author="Author">
        <w:r>
          <w:t>X.1</w:t>
        </w:r>
        <w:r>
          <w:tab/>
        </w:r>
        <w:r w:rsidRPr="006E59FF">
          <w:t>General</w:t>
        </w:r>
      </w:ins>
    </w:p>
    <w:p w14:paraId="6126A43F" w14:textId="77777777" w:rsidR="00CA2A5F" w:rsidRDefault="00CA2A5F" w:rsidP="00CA2A5F">
      <w:pPr>
        <w:rPr>
          <w:ins w:id="65" w:author="Author"/>
        </w:rPr>
      </w:pPr>
      <w:ins w:id="66" w:author="Author">
        <w:r w:rsidRPr="006E59FF">
          <w:t xml:space="preserve">This subclause describes the media feature tag definitions that are applicable for the </w:t>
        </w:r>
        <w:r>
          <w:t>CRS service</w:t>
        </w:r>
        <w:r w:rsidRPr="006E59FF">
          <w:rPr>
            <w:lang w:eastAsia="ja-JP"/>
          </w:rPr>
          <w:t>.</w:t>
        </w:r>
      </w:ins>
    </w:p>
    <w:p w14:paraId="2277E9D1" w14:textId="77777777" w:rsidR="00CA2A5F" w:rsidRDefault="00CA2A5F" w:rsidP="00CA2A5F">
      <w:pPr>
        <w:pStyle w:val="Heading2"/>
        <w:rPr>
          <w:ins w:id="67" w:author="Author"/>
        </w:rPr>
      </w:pPr>
      <w:ins w:id="68" w:author="Author">
        <w:r>
          <w:t>X.2</w:t>
        </w:r>
        <w:r>
          <w:tab/>
        </w:r>
        <w:r w:rsidRPr="00AE2FE6">
          <w:t xml:space="preserve">Definition of </w:t>
        </w:r>
        <w:r>
          <w:t>media feature</w:t>
        </w:r>
        <w:r w:rsidRPr="002224BE">
          <w:t xml:space="preserve"> tag </w:t>
        </w:r>
        <w:r>
          <w:t>g.3gpp.crs</w:t>
        </w:r>
      </w:ins>
    </w:p>
    <w:p w14:paraId="6D51C419" w14:textId="77777777" w:rsidR="00CA2A5F" w:rsidRDefault="00CA2A5F" w:rsidP="00CA2A5F">
      <w:pPr>
        <w:pStyle w:val="EditorsNote"/>
        <w:rPr>
          <w:ins w:id="69" w:author="Author"/>
        </w:rPr>
      </w:pPr>
      <w:ins w:id="70" w:author="Author">
        <w:r>
          <w:t xml:space="preserve">Editor’s note [CR#0075, WI TEI17]: The media feature tag </w:t>
        </w:r>
        <w:r>
          <w:rPr>
            <w:rFonts w:hint="eastAsia"/>
          </w:rPr>
          <w:t>g</w:t>
        </w:r>
      </w:ins>
      <w:r>
        <w:rPr>
          <w:rFonts w:hint="eastAsia"/>
          <w:lang w:eastAsia="zh-CN"/>
        </w:rPr>
        <w:t>.</w:t>
      </w:r>
      <w:ins w:id="71" w:author="Author">
        <w:r>
          <w:t>3gpp.crs should be registered immediately on approval of this specification. The ASN.1 Identifier will need to be updated once the IANA registration is completed.</w:t>
        </w:r>
      </w:ins>
    </w:p>
    <w:p w14:paraId="74DCF6BA" w14:textId="77777777" w:rsidR="00CA2A5F" w:rsidRDefault="00CA2A5F" w:rsidP="00CA2A5F">
      <w:pPr>
        <w:rPr>
          <w:ins w:id="72" w:author="Author"/>
          <w:lang w:eastAsia="zh-CN"/>
        </w:rPr>
      </w:pPr>
      <w:ins w:id="73" w:author="Author">
        <w:r>
          <w:t>Media feature-tag name: g.3gpp.</w:t>
        </w:r>
        <w:r w:rsidRPr="002224BE">
          <w:t>crs</w:t>
        </w:r>
      </w:ins>
    </w:p>
    <w:p w14:paraId="5BF24351" w14:textId="77777777" w:rsidR="00CA2A5F" w:rsidRDefault="00CA2A5F" w:rsidP="00CA2A5F">
      <w:pPr>
        <w:rPr>
          <w:ins w:id="74" w:author="Author"/>
          <w:lang w:eastAsia="ja-JP"/>
        </w:rPr>
      </w:pPr>
      <w:ins w:id="75" w:author="Author">
        <w:r>
          <w:t>ASN.1 Identifier: 1.3.6.1.8.2.x</w:t>
        </w:r>
      </w:ins>
    </w:p>
    <w:p w14:paraId="780D5D1A" w14:textId="77777777" w:rsidR="00CA2A5F" w:rsidRPr="00DB1502" w:rsidRDefault="00CA2A5F" w:rsidP="00CA2A5F">
      <w:pPr>
        <w:rPr>
          <w:ins w:id="76" w:author="Author"/>
          <w:lang w:val="en-US"/>
        </w:rPr>
      </w:pPr>
      <w:ins w:id="77" w:author="Autho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ins>
    </w:p>
    <w:p w14:paraId="33B9B71E" w14:textId="77777777" w:rsidR="00CA2A5F" w:rsidRDefault="00CA2A5F" w:rsidP="00CA2A5F">
      <w:pPr>
        <w:rPr>
          <w:ins w:id="78" w:author="Author"/>
          <w:lang w:eastAsia="zh-CN"/>
        </w:rPr>
      </w:pPr>
      <w:ins w:id="79" w:author="Author">
        <w:r>
          <w:t xml:space="preserve">Values appropriate for use with this feature tag: </w:t>
        </w:r>
        <w:r w:rsidRPr="00343BBC">
          <w:t>Token with an equality relationship. Typical values include:</w:t>
        </w:r>
      </w:ins>
    </w:p>
    <w:p w14:paraId="76B2B95C" w14:textId="77777777" w:rsidR="00CA2A5F" w:rsidRDefault="00CA2A5F" w:rsidP="00F84C16">
      <w:pPr>
        <w:rPr>
          <w:ins w:id="80" w:author="Author"/>
        </w:rPr>
      </w:pPr>
      <w:proofErr w:type="spellStart"/>
      <w:ins w:id="81" w:author="Author">
        <w:r>
          <w:rPr>
            <w:lang w:eastAsia="zh-CN"/>
          </w:rPr>
          <w:lastRenderedPageBreak/>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 xml:space="preserve">) </w:t>
        </w:r>
        <w:r w:rsidRPr="008B1942">
          <w:t>provid</w:t>
        </w:r>
        <w:r>
          <w:rPr>
            <w:rFonts w:hint="eastAsia"/>
            <w:lang w:eastAsia="zh-CN"/>
          </w:rPr>
          <w:t>ed</w:t>
        </w:r>
        <w:r w:rsidRPr="008B1942">
          <w:t xml:space="preserve"> </w:t>
        </w:r>
        <w:r>
          <w:t>by</w:t>
        </w:r>
        <w:r w:rsidRPr="008B1942">
          <w:t xml:space="preserve"> the </w:t>
        </w:r>
        <w:r>
          <w:t xml:space="preserve">updated </w:t>
        </w:r>
        <w:r w:rsidRPr="008B1942">
          <w:t>regular session</w:t>
        </w:r>
        <w:r w:rsidRPr="00CA7802">
          <w:t xml:space="preserve"> instead of playing </w:t>
        </w:r>
        <w:r>
          <w:rPr>
            <w:rFonts w:hint="eastAsia"/>
            <w:lang w:eastAsia="zh-CN"/>
          </w:rPr>
          <w:t>a</w:t>
        </w:r>
        <w:r w:rsidRPr="00CA7802">
          <w:t xml:space="preserve"> local ringing tone</w:t>
        </w:r>
        <w:r>
          <w:t>.</w:t>
        </w:r>
      </w:ins>
    </w:p>
    <w:p w14:paraId="417DF8DB" w14:textId="77777777" w:rsidR="00CA2A5F" w:rsidRDefault="00CA2A5F" w:rsidP="00CA2A5F">
      <w:pPr>
        <w:rPr>
          <w:ins w:id="82" w:author="Author"/>
        </w:rPr>
      </w:pPr>
      <w:ins w:id="83"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 or PDA.</w:t>
        </w:r>
      </w:ins>
    </w:p>
    <w:p w14:paraId="18C0BBE8" w14:textId="77777777" w:rsidR="00CA2A5F" w:rsidRDefault="00CA2A5F" w:rsidP="00CA2A5F">
      <w:pPr>
        <w:rPr>
          <w:ins w:id="84" w:author="Author"/>
        </w:rPr>
      </w:pPr>
      <w:ins w:id="85" w:author="Author">
        <w:r>
          <w:t xml:space="preserve">Related standards or documents: 3GPP TS 24.183: </w:t>
        </w:r>
        <w:r w:rsidRPr="00133600">
          <w:t>IP Multimedia Subsystem (IMS) Customized Ringing Signal (CRS); Protocol specification</w:t>
        </w:r>
        <w:r>
          <w:rPr>
            <w:rFonts w:hint="eastAsia"/>
            <w:lang w:eastAsia="zh-CN"/>
          </w:rPr>
          <w:t>.</w:t>
        </w:r>
      </w:ins>
    </w:p>
    <w:p w14:paraId="34F57EA9" w14:textId="77777777" w:rsidR="00CA2A5F" w:rsidRDefault="00CA2A5F" w:rsidP="00CA2A5F">
      <w:pPr>
        <w:rPr>
          <w:ins w:id="86" w:author="Author"/>
        </w:rPr>
      </w:pPr>
      <w:ins w:id="87" w:author="Author">
        <w:r>
          <w:t>Security Considerations: Security considerations for this media feature tag are discussed in subclause 11.1 of IETF RFC 3840.</w:t>
        </w:r>
      </w:ins>
    </w:p>
    <w:p w14:paraId="4908E8E5" w14:textId="77777777" w:rsidR="00CA2A5F" w:rsidRPr="00116E8D" w:rsidRDefault="00CA2A5F" w:rsidP="00CA2A5F">
      <w:pPr>
        <w:rPr>
          <w:ins w:id="88" w:author="Author"/>
        </w:rPr>
      </w:pPr>
    </w:p>
    <w:p w14:paraId="7D3DBE11" w14:textId="7EACD7C9" w:rsidR="00CA2A5F" w:rsidRPr="00CA2A5F" w:rsidRDefault="00CA2A5F" w:rsidP="00CA2A5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sectPr w:rsidR="00CA2A5F" w:rsidRPr="00CA2A5F">
          <w:headerReference w:type="even" r:id="rId14"/>
          <w:footnotePr>
            <w:numRestart w:val="eachSect"/>
          </w:footnotePr>
          <w:pgSz w:w="11907" w:h="16840" w:code="9"/>
          <w:pgMar w:top="1418" w:right="1134" w:bottom="1134" w:left="1134" w:header="680" w:footer="567" w:gutter="0"/>
          <w:cols w:space="720"/>
        </w:sect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w:t>
      </w:r>
    </w:p>
    <w:p w14:paraId="261DBDF3" w14:textId="77777777" w:rsidR="001E41F3" w:rsidRDefault="001E41F3" w:rsidP="00F52D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59E2AE08" w:rsidR="00CA2A5F" w:rsidRDefault="00CA2A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B554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9B21"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4A0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pendra Praturi">
    <w15:presenceInfo w15:providerId="AD" w15:userId="S::upraturi@qti.qualcomm.com::6bafb1db-cd8e-44f9-aaa9-f65072929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2A04"/>
    <w:rsid w:val="001E41F3"/>
    <w:rsid w:val="00227EAD"/>
    <w:rsid w:val="00230865"/>
    <w:rsid w:val="00234FFF"/>
    <w:rsid w:val="0026004D"/>
    <w:rsid w:val="002640DD"/>
    <w:rsid w:val="00275D12"/>
    <w:rsid w:val="0027738B"/>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74B12"/>
    <w:rsid w:val="004A6835"/>
    <w:rsid w:val="004B75B7"/>
    <w:rsid w:val="004C6757"/>
    <w:rsid w:val="004E1669"/>
    <w:rsid w:val="00512317"/>
    <w:rsid w:val="0051495F"/>
    <w:rsid w:val="0051580D"/>
    <w:rsid w:val="00547111"/>
    <w:rsid w:val="00560F3E"/>
    <w:rsid w:val="00570453"/>
    <w:rsid w:val="00592D74"/>
    <w:rsid w:val="005E2C44"/>
    <w:rsid w:val="00621188"/>
    <w:rsid w:val="006257ED"/>
    <w:rsid w:val="00677E82"/>
    <w:rsid w:val="00695808"/>
    <w:rsid w:val="006B46FB"/>
    <w:rsid w:val="006E21FB"/>
    <w:rsid w:val="00752348"/>
    <w:rsid w:val="0076678C"/>
    <w:rsid w:val="00792342"/>
    <w:rsid w:val="007977A8"/>
    <w:rsid w:val="007B512A"/>
    <w:rsid w:val="007C2097"/>
    <w:rsid w:val="007D67AD"/>
    <w:rsid w:val="007D6A07"/>
    <w:rsid w:val="007E070D"/>
    <w:rsid w:val="007F7259"/>
    <w:rsid w:val="00803B82"/>
    <w:rsid w:val="008040A8"/>
    <w:rsid w:val="008279FA"/>
    <w:rsid w:val="008438B9"/>
    <w:rsid w:val="00843F64"/>
    <w:rsid w:val="008626E7"/>
    <w:rsid w:val="00870EE7"/>
    <w:rsid w:val="008863B9"/>
    <w:rsid w:val="008A45A6"/>
    <w:rsid w:val="008B2BC2"/>
    <w:rsid w:val="008F686C"/>
    <w:rsid w:val="009148DE"/>
    <w:rsid w:val="00941BFE"/>
    <w:rsid w:val="00941E30"/>
    <w:rsid w:val="009777D9"/>
    <w:rsid w:val="00991B88"/>
    <w:rsid w:val="00996B61"/>
    <w:rsid w:val="009A5753"/>
    <w:rsid w:val="009A579D"/>
    <w:rsid w:val="009C2A94"/>
    <w:rsid w:val="009E27D4"/>
    <w:rsid w:val="009E3297"/>
    <w:rsid w:val="009E6C24"/>
    <w:rsid w:val="009F734F"/>
    <w:rsid w:val="00A246B6"/>
    <w:rsid w:val="00A47E70"/>
    <w:rsid w:val="00A50CF0"/>
    <w:rsid w:val="00A542A2"/>
    <w:rsid w:val="00A56556"/>
    <w:rsid w:val="00A7671C"/>
    <w:rsid w:val="00AA01FE"/>
    <w:rsid w:val="00AA2CBC"/>
    <w:rsid w:val="00AC5820"/>
    <w:rsid w:val="00AD1CD8"/>
    <w:rsid w:val="00B258BB"/>
    <w:rsid w:val="00B468EF"/>
    <w:rsid w:val="00B67B97"/>
    <w:rsid w:val="00B968C8"/>
    <w:rsid w:val="00BA0478"/>
    <w:rsid w:val="00BA3EC5"/>
    <w:rsid w:val="00BA51D9"/>
    <w:rsid w:val="00BB5DFC"/>
    <w:rsid w:val="00BD279D"/>
    <w:rsid w:val="00BD6BB8"/>
    <w:rsid w:val="00BE70D2"/>
    <w:rsid w:val="00C12730"/>
    <w:rsid w:val="00C66BA2"/>
    <w:rsid w:val="00C75CB0"/>
    <w:rsid w:val="00C95985"/>
    <w:rsid w:val="00CA21C3"/>
    <w:rsid w:val="00CA2A5F"/>
    <w:rsid w:val="00CC5026"/>
    <w:rsid w:val="00CC68D0"/>
    <w:rsid w:val="00D03F9A"/>
    <w:rsid w:val="00D06D51"/>
    <w:rsid w:val="00D24991"/>
    <w:rsid w:val="00D50255"/>
    <w:rsid w:val="00D66520"/>
    <w:rsid w:val="00D81518"/>
    <w:rsid w:val="00D91B51"/>
    <w:rsid w:val="00DA3849"/>
    <w:rsid w:val="00DE34CF"/>
    <w:rsid w:val="00DF27CE"/>
    <w:rsid w:val="00E02C44"/>
    <w:rsid w:val="00E034C6"/>
    <w:rsid w:val="00E13F3D"/>
    <w:rsid w:val="00E34898"/>
    <w:rsid w:val="00E416F0"/>
    <w:rsid w:val="00E47A01"/>
    <w:rsid w:val="00E8079D"/>
    <w:rsid w:val="00EB09B7"/>
    <w:rsid w:val="00EC02F2"/>
    <w:rsid w:val="00EE7D7C"/>
    <w:rsid w:val="00EF1D78"/>
    <w:rsid w:val="00F25D98"/>
    <w:rsid w:val="00F300FB"/>
    <w:rsid w:val="00F52D38"/>
    <w:rsid w:val="00F84C16"/>
    <w:rsid w:val="00FB6386"/>
    <w:rsid w:val="00FE4C1E"/>
    <w:rsid w:val="00FE6F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A2A5F"/>
    <w:rPr>
      <w:rFonts w:ascii="Times New Roman" w:hAnsi="Times New Roman"/>
      <w:color w:val="FF0000"/>
      <w:lang w:val="en-GB" w:eastAsia="en-US"/>
    </w:rPr>
  </w:style>
  <w:style w:type="character" w:customStyle="1" w:styleId="B1Char">
    <w:name w:val="B1 Char"/>
    <w:link w:val="B1"/>
    <w:locked/>
    <w:rsid w:val="00CA2A5F"/>
    <w:rPr>
      <w:rFonts w:ascii="Times New Roman" w:hAnsi="Times New Roman"/>
      <w:lang w:val="en-GB" w:eastAsia="en-US"/>
    </w:rPr>
  </w:style>
  <w:style w:type="character" w:customStyle="1" w:styleId="EXCar">
    <w:name w:val="EX Car"/>
    <w:link w:val="EX"/>
    <w:locked/>
    <w:rsid w:val="00CA2A5F"/>
    <w:rPr>
      <w:rFonts w:ascii="Times New Roman" w:hAnsi="Times New Roman"/>
      <w:lang w:val="en-GB" w:eastAsia="en-US"/>
    </w:rPr>
  </w:style>
  <w:style w:type="character" w:customStyle="1" w:styleId="ZDONTMODIFY">
    <w:name w:val="ZDONTMODIFY"/>
    <w:rsid w:val="00CA2A5F"/>
  </w:style>
  <w:style w:type="character" w:customStyle="1" w:styleId="B2Char">
    <w:name w:val="B2 Char"/>
    <w:link w:val="B2"/>
    <w:locked/>
    <w:rsid w:val="00CA2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2583</Words>
  <Characters>14515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Upendra Praturi</cp:lastModifiedBy>
  <cp:revision>51</cp:revision>
  <cp:lastPrinted>1899-12-31T23:00:00Z</cp:lastPrinted>
  <dcterms:created xsi:type="dcterms:W3CDTF">2018-11-05T09:14:00Z</dcterms:created>
  <dcterms:modified xsi:type="dcterms:W3CDTF">2021-05-13T10:14:00Z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