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FD6AF1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sidR="00DF09EE" w:rsidRPr="00DF09EE">
        <w:rPr>
          <w:b/>
          <w:noProof/>
          <w:sz w:val="24"/>
        </w:rPr>
        <w:t>C1-213177</w:t>
      </w:r>
    </w:p>
    <w:p w14:paraId="724F4AA0" w14:textId="792CE09E" w:rsidR="002D6EB5" w:rsidRDefault="00941BFE" w:rsidP="002D6EB5">
      <w:pPr>
        <w:pStyle w:val="CRCoverPage"/>
        <w:tabs>
          <w:tab w:val="right" w:pos="9639"/>
        </w:tabs>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r w:rsidR="002D6EB5" w:rsidRPr="00FC3C36">
        <w:rPr>
          <w:b/>
          <w:noProof/>
          <w:sz w:val="13"/>
          <w:szCs w:val="13"/>
        </w:rPr>
        <w:tab/>
      </w:r>
      <w:r w:rsidR="002D6EB5" w:rsidRPr="002D6EB5">
        <w:rPr>
          <w:b/>
          <w:noProof/>
          <w:color w:val="4F81BD" w:themeColor="accent1"/>
          <w:sz w:val="13"/>
          <w:szCs w:val="13"/>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0041804" w:rsidR="001E41F3" w:rsidRPr="00410371" w:rsidRDefault="002D6EB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50A7825" w:rsidR="001E41F3" w:rsidRPr="00410371" w:rsidRDefault="002D6EB5" w:rsidP="00547111">
            <w:pPr>
              <w:pStyle w:val="CRCoverPage"/>
              <w:spacing w:after="0"/>
              <w:rPr>
                <w:noProof/>
              </w:rPr>
            </w:pPr>
            <w:r>
              <w:rPr>
                <w:b/>
                <w:noProof/>
                <w:sz w:val="28"/>
              </w:rPr>
              <w:t>xx</w:t>
            </w:r>
            <w:r w:rsidR="00570453">
              <w:rPr>
                <w:b/>
                <w:noProof/>
                <w:sz w:val="28"/>
              </w:rPr>
              <w:fldChar w:fldCharType="begin"/>
            </w:r>
            <w:r w:rsidR="00570453">
              <w:rPr>
                <w:b/>
                <w:noProof/>
                <w:sz w:val="28"/>
              </w:rPr>
              <w:instrText xml:space="preserve"> DOCPROPERTY  Cr#  \* MERGEFORMAT </w:instrText>
            </w:r>
            <w:r w:rsidR="00C53D88">
              <w:rPr>
                <w:b/>
                <w:noProof/>
                <w:sz w:val="28"/>
              </w:rPr>
              <w:fldChar w:fldCharType="separate"/>
            </w:r>
            <w:r w:rsidR="00570453">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F19682" w:rsidR="001E41F3" w:rsidRPr="00410371" w:rsidRDefault="002D6EB5">
            <w:pPr>
              <w:pStyle w:val="CRCoverPage"/>
              <w:spacing w:after="0"/>
              <w:jc w:val="center"/>
              <w:rPr>
                <w:noProof/>
                <w:sz w:val="28"/>
              </w:rPr>
            </w:pPr>
            <w:r>
              <w:rPr>
                <w:b/>
                <w:noProof/>
                <w:sz w:val="28"/>
              </w:rPr>
              <w:t>17.2.1</w:t>
            </w:r>
            <w:r w:rsidR="00570453">
              <w:rPr>
                <w:b/>
                <w:noProof/>
                <w:sz w:val="28"/>
              </w:rPr>
              <w:fldChar w:fldCharType="begin"/>
            </w:r>
            <w:r w:rsidR="00570453">
              <w:rPr>
                <w:b/>
                <w:noProof/>
                <w:sz w:val="28"/>
              </w:rPr>
              <w:instrText xml:space="preserve"> DOCPROPERTY  Version  \* MERGEFORMAT </w:instrText>
            </w:r>
            <w:r w:rsidR="00C53D88">
              <w:rPr>
                <w:b/>
                <w:noProof/>
                <w:sz w:val="28"/>
              </w:rPr>
              <w:fldChar w:fldCharType="separate"/>
            </w:r>
            <w:r w:rsidR="0057045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6A82BE5" w:rsidR="00F25D98" w:rsidRDefault="00982D2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CA8DBA3" w:rsidR="00F25D98" w:rsidRDefault="00982D27"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CCD342" w:rsidR="001E41F3" w:rsidRDefault="00DB28DA">
            <w:pPr>
              <w:pStyle w:val="CRCoverPage"/>
              <w:spacing w:after="0"/>
              <w:ind w:left="100"/>
              <w:rPr>
                <w:noProof/>
              </w:rPr>
            </w:pPr>
            <w:r>
              <w:t>Clarification on the coding of the S-NSSAI in PCO</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44EBCF5" w:rsidR="001E41F3" w:rsidRDefault="002D6EB5">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FEAC9C9" w:rsidR="001E41F3" w:rsidRDefault="002D6EB5">
            <w:pPr>
              <w:pStyle w:val="CRCoverPage"/>
              <w:spacing w:after="0"/>
              <w:ind w:left="100"/>
              <w:rPr>
                <w:noProof/>
              </w:rPr>
            </w:pPr>
            <w:r w:rsidRPr="00B50AA9">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7F6C61A" w:rsidR="001E41F3" w:rsidRDefault="002D6EB5">
            <w:pPr>
              <w:pStyle w:val="CRCoverPage"/>
              <w:spacing w:after="0"/>
              <w:ind w:left="100"/>
              <w:rPr>
                <w:noProof/>
              </w:rPr>
            </w:pPr>
            <w:r>
              <w:rPr>
                <w:noProof/>
              </w:rPr>
              <w:t>2021-05-20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6F50173" w:rsidR="001E41F3" w:rsidRDefault="002D6EB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E3E6DFE" w:rsidR="001E41F3" w:rsidRDefault="002D6EB5">
            <w:pPr>
              <w:pStyle w:val="CRCoverPage"/>
              <w:spacing w:after="0"/>
              <w:ind w:left="100"/>
              <w:rPr>
                <w:noProof/>
              </w:rPr>
            </w:pPr>
            <w:r>
              <w:rPr>
                <w:noProof/>
              </w:rPr>
              <w:t>Rel-17</w:t>
            </w:r>
            <w:r w:rsidR="00570453">
              <w:rPr>
                <w:noProof/>
              </w:rPr>
              <w:fldChar w:fldCharType="begin"/>
            </w:r>
            <w:r w:rsidR="00570453">
              <w:rPr>
                <w:noProof/>
              </w:rPr>
              <w:instrText xml:space="preserve"> DOCPROPERTY  Release  \* MERGEFORMAT </w:instrText>
            </w:r>
            <w:r w:rsidR="00C53D88">
              <w:rPr>
                <w:noProof/>
              </w:rPr>
              <w:fldChar w:fldCharType="separate"/>
            </w:r>
            <w:r w:rsidR="00570453">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62DE2E3" w:rsidR="001E41F3" w:rsidRDefault="00DB28DA" w:rsidP="00252D45">
            <w:pPr>
              <w:pStyle w:val="CRCoverPage"/>
              <w:ind w:left="100"/>
              <w:rPr>
                <w:noProof/>
              </w:rPr>
            </w:pPr>
            <w:r>
              <w:rPr>
                <w:noProof/>
              </w:rPr>
              <w:t xml:space="preserve">The </w:t>
            </w:r>
            <w:r w:rsidRPr="00205936">
              <w:t>S-NSSAI</w:t>
            </w:r>
            <w:r>
              <w:t xml:space="preserve"> IE defined in TS 24.501 is a type 4 IE with a length field. IN the PCO IE in 24.008 the </w:t>
            </w:r>
            <w:r w:rsidRPr="00205936">
              <w:t>S-NSSAI</w:t>
            </w:r>
            <w:r>
              <w:t xml:space="preserve"> is </w:t>
            </w:r>
            <w:r w:rsidR="00982D27">
              <w:t>referred</w:t>
            </w:r>
            <w:r>
              <w:t xml:space="preserve"> by only the value part without the length. </w:t>
            </w:r>
            <w:r w:rsidR="00982D27">
              <w:t>Thus,</w:t>
            </w:r>
            <w:r>
              <w:t xml:space="preserve"> if in future releases the max </w:t>
            </w:r>
            <w:r w:rsidR="00982D27">
              <w:t>length</w:t>
            </w:r>
            <w:r>
              <w:t xml:space="preserve"> of the </w:t>
            </w:r>
            <w:r w:rsidRPr="00205936">
              <w:t>S-NSSAI</w:t>
            </w:r>
            <w:r>
              <w:t xml:space="preserve"> IE defined in TS 24.501 would be extended, this would result in a non-backward combability problem.</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rsidP="00252D45">
            <w:pPr>
              <w:pStyle w:val="CRCoverPage"/>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1EACFFA" w:rsidR="001E41F3" w:rsidRDefault="00DB28DA" w:rsidP="00252D45">
            <w:pPr>
              <w:pStyle w:val="CRCoverPage"/>
              <w:ind w:left="100"/>
              <w:rPr>
                <w:noProof/>
              </w:rPr>
            </w:pPr>
            <w:r>
              <w:rPr>
                <w:noProof/>
              </w:rPr>
              <w:t xml:space="preserve">It is clarified that the </w:t>
            </w:r>
            <w:r w:rsidRPr="00205936">
              <w:t>S-NSSAI</w:t>
            </w:r>
            <w:r>
              <w:t xml:space="preserve"> used in the PCO IE is the octet 3 to octet 10 of the </w:t>
            </w:r>
            <w:r w:rsidRPr="00205936">
              <w:t>S-NSSAI</w:t>
            </w:r>
            <w:r>
              <w:t xml:space="preserve"> IE defined in TS 24.501.</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rsidP="00252D45">
            <w:pPr>
              <w:pStyle w:val="CRCoverPage"/>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4FEE830" w:rsidR="001E41F3" w:rsidRDefault="00DB28DA" w:rsidP="00252D45">
            <w:pPr>
              <w:pStyle w:val="CRCoverPage"/>
              <w:ind w:left="100"/>
              <w:rPr>
                <w:noProof/>
              </w:rPr>
            </w:pPr>
            <w:r>
              <w:t>If in future releases the max len</w:t>
            </w:r>
            <w:r w:rsidR="00982D27">
              <w:t>g</w:t>
            </w:r>
            <w:r>
              <w:t xml:space="preserve">th of the </w:t>
            </w:r>
            <w:r w:rsidRPr="00205936">
              <w:t>S-NSSAI</w:t>
            </w:r>
            <w:r>
              <w:t xml:space="preserve"> IE defined in TS 24.501 would be extended, this would result in a non-backward combability problem for the coding of the PCO IE.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777777" w:rsidR="001E41F3" w:rsidRDefault="001E41F3">
            <w:pPr>
              <w:pStyle w:val="CRCoverPage"/>
              <w:spacing w:after="0"/>
              <w:ind w:left="100"/>
              <w:rPr>
                <w:noProof/>
              </w:rPr>
            </w:pP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66D28FA3" w:rsidR="001E41F3" w:rsidRDefault="00DB28DA">
            <w:pPr>
              <w:pStyle w:val="CRCoverPage"/>
              <w:spacing w:after="0"/>
              <w:ind w:left="100"/>
              <w:rPr>
                <w:noProof/>
              </w:rPr>
            </w:pPr>
            <w:r w:rsidRPr="00FE320E">
              <w:t>10.5.6.3</w:t>
            </w:r>
            <w:r>
              <w:t>.1</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4A9E66" w14:textId="77777777" w:rsidR="002D6EB5" w:rsidRDefault="002D6EB5">
      <w:pPr>
        <w:rPr>
          <w:noProof/>
        </w:rPr>
      </w:pPr>
    </w:p>
    <w:p w14:paraId="261DBDF3" w14:textId="08EA3D3A" w:rsidR="001E41F3" w:rsidRPr="002D6EB5" w:rsidRDefault="002D6EB5" w:rsidP="002D6EB5">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first change ***</w:t>
      </w:r>
    </w:p>
    <w:p w14:paraId="551E27FA" w14:textId="7EC4CFBA" w:rsidR="002D6EB5" w:rsidRDefault="002D6EB5">
      <w:pPr>
        <w:rPr>
          <w:noProof/>
        </w:rPr>
      </w:pPr>
    </w:p>
    <w:p w14:paraId="669DF1DF" w14:textId="77777777" w:rsidR="00DB28DA" w:rsidRDefault="00DB28DA" w:rsidP="00DB28DA">
      <w:pPr>
        <w:pStyle w:val="Heading4"/>
      </w:pPr>
      <w:bookmarkStart w:id="1" w:name="_Toc20130885"/>
      <w:bookmarkStart w:id="2" w:name="_Toc27731380"/>
      <w:bookmarkStart w:id="3" w:name="_Toc35957640"/>
      <w:bookmarkStart w:id="4" w:name="_Toc45098297"/>
      <w:bookmarkStart w:id="5" w:name="_Toc51935535"/>
      <w:bookmarkStart w:id="6" w:name="_Toc68187136"/>
      <w:r w:rsidRPr="00FE320E">
        <w:t>10.5.6.3</w:t>
      </w:r>
      <w:r w:rsidRPr="00FE320E">
        <w:tab/>
        <w:t>Protocol configuration options</w:t>
      </w:r>
      <w:bookmarkEnd w:id="1"/>
      <w:bookmarkEnd w:id="2"/>
      <w:bookmarkEnd w:id="3"/>
      <w:bookmarkEnd w:id="4"/>
      <w:bookmarkEnd w:id="5"/>
      <w:bookmarkEnd w:id="6"/>
    </w:p>
    <w:p w14:paraId="5454DE10" w14:textId="77777777" w:rsidR="00DB28DA" w:rsidRPr="00FE320E" w:rsidRDefault="00DB28DA" w:rsidP="00DB28DA">
      <w:pPr>
        <w:pStyle w:val="Heading5"/>
      </w:pPr>
      <w:bookmarkStart w:id="7" w:name="_Toc20130886"/>
      <w:bookmarkStart w:id="8" w:name="_Toc27731381"/>
      <w:bookmarkStart w:id="9" w:name="_Toc35957641"/>
      <w:bookmarkStart w:id="10" w:name="_Toc45098298"/>
      <w:bookmarkStart w:id="11" w:name="_Toc51935536"/>
      <w:bookmarkStart w:id="12" w:name="_Toc68187137"/>
      <w:r w:rsidRPr="00FE320E">
        <w:t>10.5.6.3</w:t>
      </w:r>
      <w:r>
        <w:t>.1</w:t>
      </w:r>
      <w:r>
        <w:tab/>
        <w:t>General</w:t>
      </w:r>
      <w:bookmarkEnd w:id="7"/>
      <w:bookmarkEnd w:id="8"/>
      <w:bookmarkEnd w:id="9"/>
      <w:bookmarkEnd w:id="10"/>
      <w:bookmarkEnd w:id="11"/>
      <w:bookmarkEnd w:id="12"/>
    </w:p>
    <w:p w14:paraId="56D7F4C9" w14:textId="77777777" w:rsidR="00DB28DA" w:rsidRPr="00FE320E" w:rsidRDefault="00DB28DA" w:rsidP="00DB28DA">
      <w:r w:rsidRPr="00FE320E">
        <w:t xml:space="preserve">The purpose of the </w:t>
      </w:r>
      <w:r w:rsidRPr="00FE320E">
        <w:rPr>
          <w:i/>
        </w:rPr>
        <w:t xml:space="preserve">protocol configuration options </w:t>
      </w:r>
      <w:r w:rsidRPr="00FE320E">
        <w:t>information element is to:</w:t>
      </w:r>
    </w:p>
    <w:p w14:paraId="35D6AF38" w14:textId="77777777" w:rsidR="00DB28DA" w:rsidRPr="00FE320E" w:rsidRDefault="00DB28DA" w:rsidP="00DB28DA">
      <w:pPr>
        <w:pStyle w:val="B1"/>
      </w:pPr>
      <w:r w:rsidRPr="00FE320E">
        <w:t>-</w:t>
      </w:r>
      <w:r w:rsidRPr="00FE320E">
        <w:tab/>
        <w:t>transfer external network protocol options associated with a PDP context activation, and</w:t>
      </w:r>
    </w:p>
    <w:p w14:paraId="080CB5EA" w14:textId="77777777" w:rsidR="00DB28DA" w:rsidRPr="00FE320E" w:rsidRDefault="00DB28DA" w:rsidP="00DB28DA">
      <w:pPr>
        <w:pStyle w:val="B1"/>
      </w:pPr>
      <w:r w:rsidRPr="00FE320E">
        <w:t>-</w:t>
      </w:r>
      <w:r w:rsidRPr="00FE320E">
        <w:tab/>
        <w:t>transfer additional (protocol) data (e.g. configuration parameters, error codes or messages/events) associated with an external protocol or an application.</w:t>
      </w:r>
    </w:p>
    <w:p w14:paraId="6AAB78D2" w14:textId="77777777" w:rsidR="00DB28DA" w:rsidRPr="00FE320E" w:rsidRDefault="00DB28DA" w:rsidP="00DB28DA">
      <w:r w:rsidRPr="00FE320E">
        <w:t xml:space="preserve">The </w:t>
      </w:r>
      <w:r w:rsidRPr="00FE320E">
        <w:rPr>
          <w:i/>
        </w:rPr>
        <w:t xml:space="preserve">protocol configuration options </w:t>
      </w:r>
      <w:r w:rsidRPr="00FE320E">
        <w:t xml:space="preserve">is a type 4 information element with a minimum length of 3 octets and a maximum length of 253 octets. </w:t>
      </w:r>
    </w:p>
    <w:p w14:paraId="4F46ED93" w14:textId="77777777" w:rsidR="00DB28DA" w:rsidRPr="00FE320E" w:rsidRDefault="00DB28DA" w:rsidP="00DB28DA">
      <w:r w:rsidRPr="00FE320E">
        <w:t xml:space="preserve">The </w:t>
      </w:r>
      <w:r w:rsidRPr="00FE320E">
        <w:rPr>
          <w:i/>
        </w:rPr>
        <w:t xml:space="preserve">protocol configuration options </w:t>
      </w:r>
      <w:r w:rsidRPr="00FE320E">
        <w:t>information element is coded as shown in figure 10.5.136/3GPP TS 24.008 and table 10.5.154/3GPP TS 24.008.</w:t>
      </w:r>
    </w:p>
    <w:p w14:paraId="6F14FFB5" w14:textId="77777777" w:rsidR="00DB28DA" w:rsidRPr="00FE320E" w:rsidRDefault="00DB28DA" w:rsidP="00DB28DA">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DB28DA" w:rsidRPr="00FE320E" w14:paraId="4AFE527E" w14:textId="77777777" w:rsidTr="0044146E">
        <w:trPr>
          <w:gridBefore w:val="1"/>
          <w:wBefore w:w="28" w:type="dxa"/>
          <w:cantSplit/>
          <w:jc w:val="center"/>
        </w:trPr>
        <w:tc>
          <w:tcPr>
            <w:tcW w:w="709" w:type="dxa"/>
            <w:tcBorders>
              <w:bottom w:val="single" w:sz="6" w:space="0" w:color="auto"/>
            </w:tcBorders>
          </w:tcPr>
          <w:p w14:paraId="13A2C4C2" w14:textId="77777777" w:rsidR="00DB28DA" w:rsidRPr="004E051B" w:rsidRDefault="00DB28DA" w:rsidP="0044146E">
            <w:pPr>
              <w:pStyle w:val="TAC"/>
            </w:pPr>
            <w:r w:rsidRPr="004E051B">
              <w:t>8</w:t>
            </w:r>
          </w:p>
        </w:tc>
        <w:tc>
          <w:tcPr>
            <w:tcW w:w="709" w:type="dxa"/>
            <w:tcBorders>
              <w:bottom w:val="single" w:sz="6" w:space="0" w:color="auto"/>
            </w:tcBorders>
          </w:tcPr>
          <w:p w14:paraId="6662FFA5" w14:textId="77777777" w:rsidR="00DB28DA" w:rsidRPr="004E051B" w:rsidRDefault="00DB28DA" w:rsidP="0044146E">
            <w:pPr>
              <w:pStyle w:val="TAC"/>
            </w:pPr>
            <w:r w:rsidRPr="004E051B">
              <w:t>7</w:t>
            </w:r>
          </w:p>
        </w:tc>
        <w:tc>
          <w:tcPr>
            <w:tcW w:w="709" w:type="dxa"/>
            <w:tcBorders>
              <w:bottom w:val="single" w:sz="6" w:space="0" w:color="auto"/>
            </w:tcBorders>
          </w:tcPr>
          <w:p w14:paraId="7EF64D7B" w14:textId="77777777" w:rsidR="00DB28DA" w:rsidRPr="004E051B" w:rsidRDefault="00DB28DA" w:rsidP="0044146E">
            <w:pPr>
              <w:pStyle w:val="TAC"/>
            </w:pPr>
            <w:r w:rsidRPr="004E051B">
              <w:t>6</w:t>
            </w:r>
          </w:p>
        </w:tc>
        <w:tc>
          <w:tcPr>
            <w:tcW w:w="709" w:type="dxa"/>
            <w:tcBorders>
              <w:bottom w:val="single" w:sz="6" w:space="0" w:color="auto"/>
            </w:tcBorders>
          </w:tcPr>
          <w:p w14:paraId="4A076124" w14:textId="77777777" w:rsidR="00DB28DA" w:rsidRPr="004E051B" w:rsidRDefault="00DB28DA" w:rsidP="0044146E">
            <w:pPr>
              <w:pStyle w:val="TAC"/>
            </w:pPr>
            <w:r w:rsidRPr="004E051B">
              <w:t>5</w:t>
            </w:r>
          </w:p>
        </w:tc>
        <w:tc>
          <w:tcPr>
            <w:tcW w:w="708" w:type="dxa"/>
            <w:tcBorders>
              <w:bottom w:val="single" w:sz="6" w:space="0" w:color="auto"/>
            </w:tcBorders>
          </w:tcPr>
          <w:p w14:paraId="18268CDB" w14:textId="77777777" w:rsidR="00DB28DA" w:rsidRPr="004E051B" w:rsidRDefault="00DB28DA" w:rsidP="0044146E">
            <w:pPr>
              <w:pStyle w:val="TAC"/>
            </w:pPr>
            <w:r w:rsidRPr="004E051B">
              <w:t>4</w:t>
            </w:r>
          </w:p>
        </w:tc>
        <w:tc>
          <w:tcPr>
            <w:tcW w:w="709" w:type="dxa"/>
            <w:tcBorders>
              <w:bottom w:val="single" w:sz="6" w:space="0" w:color="auto"/>
            </w:tcBorders>
          </w:tcPr>
          <w:p w14:paraId="19F65AD1" w14:textId="77777777" w:rsidR="00DB28DA" w:rsidRPr="004E051B" w:rsidRDefault="00DB28DA" w:rsidP="0044146E">
            <w:pPr>
              <w:pStyle w:val="TAC"/>
            </w:pPr>
            <w:r w:rsidRPr="004E051B">
              <w:t>3</w:t>
            </w:r>
          </w:p>
        </w:tc>
        <w:tc>
          <w:tcPr>
            <w:tcW w:w="709" w:type="dxa"/>
            <w:tcBorders>
              <w:bottom w:val="single" w:sz="6" w:space="0" w:color="auto"/>
            </w:tcBorders>
          </w:tcPr>
          <w:p w14:paraId="1B06D2AE" w14:textId="77777777" w:rsidR="00DB28DA" w:rsidRPr="004E051B" w:rsidRDefault="00DB28DA" w:rsidP="0044146E">
            <w:pPr>
              <w:pStyle w:val="TAC"/>
            </w:pPr>
            <w:r w:rsidRPr="004E051B">
              <w:t>2</w:t>
            </w:r>
          </w:p>
        </w:tc>
        <w:tc>
          <w:tcPr>
            <w:tcW w:w="709" w:type="dxa"/>
            <w:gridSpan w:val="2"/>
            <w:tcBorders>
              <w:bottom w:val="single" w:sz="6" w:space="0" w:color="auto"/>
            </w:tcBorders>
          </w:tcPr>
          <w:p w14:paraId="6FCD0D03" w14:textId="77777777" w:rsidR="00DB28DA" w:rsidRPr="004E051B" w:rsidRDefault="00DB28DA" w:rsidP="0044146E">
            <w:pPr>
              <w:pStyle w:val="TAC"/>
            </w:pPr>
            <w:r w:rsidRPr="004E051B">
              <w:t>1</w:t>
            </w:r>
          </w:p>
        </w:tc>
        <w:tc>
          <w:tcPr>
            <w:tcW w:w="1346" w:type="dxa"/>
            <w:gridSpan w:val="2"/>
          </w:tcPr>
          <w:p w14:paraId="287927F3" w14:textId="77777777" w:rsidR="00DB28DA" w:rsidRPr="004E051B" w:rsidRDefault="00DB28DA" w:rsidP="0044146E">
            <w:pPr>
              <w:pStyle w:val="TAC"/>
            </w:pPr>
          </w:p>
        </w:tc>
      </w:tr>
      <w:tr w:rsidR="00DB28DA" w:rsidRPr="00FE320E" w14:paraId="25CF29BB" w14:textId="77777777" w:rsidTr="0044146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9AF94FA" w14:textId="77777777" w:rsidR="00DB28DA" w:rsidRPr="004E051B" w:rsidRDefault="00DB28DA" w:rsidP="0044146E">
            <w:pPr>
              <w:pStyle w:val="TAC"/>
            </w:pPr>
            <w:r w:rsidRPr="004E051B">
              <w:t>Protocol configuration options IEI</w:t>
            </w:r>
          </w:p>
        </w:tc>
        <w:tc>
          <w:tcPr>
            <w:tcW w:w="1346" w:type="dxa"/>
            <w:gridSpan w:val="2"/>
          </w:tcPr>
          <w:p w14:paraId="7FF2EF31" w14:textId="77777777" w:rsidR="00DB28DA" w:rsidRPr="004E051B" w:rsidRDefault="00DB28DA" w:rsidP="0044146E">
            <w:pPr>
              <w:pStyle w:val="TAL"/>
            </w:pPr>
            <w:r w:rsidRPr="004E051B">
              <w:t>octet 1</w:t>
            </w:r>
          </w:p>
        </w:tc>
      </w:tr>
      <w:tr w:rsidR="00DB28DA" w:rsidRPr="00FE320E" w14:paraId="0F205AF5" w14:textId="77777777" w:rsidTr="0044146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780B963" w14:textId="77777777" w:rsidR="00DB28DA" w:rsidRPr="004E051B" w:rsidRDefault="00DB28DA" w:rsidP="0044146E">
            <w:pPr>
              <w:pStyle w:val="TAC"/>
            </w:pPr>
            <w:r w:rsidRPr="004E051B">
              <w:t>Length of protocol config. options contents</w:t>
            </w:r>
          </w:p>
        </w:tc>
        <w:tc>
          <w:tcPr>
            <w:tcW w:w="1346" w:type="dxa"/>
            <w:gridSpan w:val="2"/>
          </w:tcPr>
          <w:p w14:paraId="4054C542" w14:textId="77777777" w:rsidR="00DB28DA" w:rsidRPr="004E051B" w:rsidRDefault="00DB28DA" w:rsidP="0044146E">
            <w:pPr>
              <w:pStyle w:val="TAL"/>
            </w:pPr>
            <w:r w:rsidRPr="004E051B">
              <w:t>octet 2</w:t>
            </w:r>
          </w:p>
        </w:tc>
      </w:tr>
      <w:tr w:rsidR="00DB28DA" w:rsidRPr="00FE320E" w14:paraId="0BEABF57" w14:textId="77777777" w:rsidTr="0044146E">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674E24A5" w14:textId="77777777" w:rsidR="00DB28DA" w:rsidRPr="004E051B" w:rsidRDefault="00DB28DA" w:rsidP="0044146E">
            <w:pPr>
              <w:pStyle w:val="TAC"/>
            </w:pPr>
            <w:r w:rsidRPr="004E051B">
              <w:t>1</w:t>
            </w:r>
            <w:r w:rsidRPr="004E051B">
              <w:br/>
            </w:r>
            <w:proofErr w:type="spellStart"/>
            <w:r w:rsidRPr="004E051B">
              <w:t>ext</w:t>
            </w:r>
            <w:proofErr w:type="spellEnd"/>
          </w:p>
        </w:tc>
        <w:tc>
          <w:tcPr>
            <w:tcW w:w="2835" w:type="dxa"/>
            <w:gridSpan w:val="4"/>
            <w:tcBorders>
              <w:top w:val="single" w:sz="6" w:space="0" w:color="auto"/>
              <w:bottom w:val="single" w:sz="6" w:space="0" w:color="auto"/>
            </w:tcBorders>
          </w:tcPr>
          <w:p w14:paraId="3BE0BE42" w14:textId="77777777" w:rsidR="00DB28DA" w:rsidRPr="004E051B" w:rsidRDefault="00DB28DA" w:rsidP="0044146E">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14:paraId="37EFCE88" w14:textId="77777777" w:rsidR="00DB28DA" w:rsidRPr="004E051B" w:rsidRDefault="00DB28DA" w:rsidP="0044146E">
            <w:pPr>
              <w:pStyle w:val="TAC"/>
            </w:pPr>
            <w:r w:rsidRPr="004E051B">
              <w:t>Configuration</w:t>
            </w:r>
            <w:r w:rsidRPr="004E051B">
              <w:br/>
              <w:t>protocol</w:t>
            </w:r>
          </w:p>
        </w:tc>
        <w:tc>
          <w:tcPr>
            <w:tcW w:w="1346" w:type="dxa"/>
            <w:gridSpan w:val="2"/>
          </w:tcPr>
          <w:p w14:paraId="05D3081C" w14:textId="77777777" w:rsidR="00DB28DA" w:rsidRPr="004E051B" w:rsidRDefault="00DB28DA" w:rsidP="0044146E">
            <w:pPr>
              <w:pStyle w:val="TAL"/>
            </w:pPr>
            <w:r w:rsidRPr="004E051B">
              <w:t>octet 3</w:t>
            </w:r>
          </w:p>
        </w:tc>
      </w:tr>
      <w:tr w:rsidR="00DB28DA" w:rsidRPr="00FE320E" w14:paraId="544F191D" w14:textId="77777777" w:rsidTr="0044146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7BB23AD" w14:textId="77777777" w:rsidR="00DB28DA" w:rsidRPr="004E051B" w:rsidRDefault="00DB28DA" w:rsidP="0044146E">
            <w:pPr>
              <w:pStyle w:val="TAC"/>
            </w:pPr>
            <w:r w:rsidRPr="004E051B">
              <w:t>Protocol ID 1</w:t>
            </w:r>
            <w:r w:rsidRPr="004E051B">
              <w:br/>
            </w:r>
          </w:p>
        </w:tc>
        <w:tc>
          <w:tcPr>
            <w:tcW w:w="1346" w:type="dxa"/>
            <w:gridSpan w:val="2"/>
          </w:tcPr>
          <w:p w14:paraId="71549117" w14:textId="77777777" w:rsidR="00DB28DA" w:rsidRPr="004E051B" w:rsidRDefault="00DB28DA" w:rsidP="0044146E">
            <w:pPr>
              <w:pStyle w:val="TAL"/>
            </w:pPr>
            <w:r w:rsidRPr="004E051B">
              <w:t>octet 4</w:t>
            </w:r>
            <w:r w:rsidRPr="004E051B">
              <w:br/>
              <w:t>octet 5</w:t>
            </w:r>
          </w:p>
        </w:tc>
      </w:tr>
      <w:tr w:rsidR="00DB28DA" w:rsidRPr="00FE320E" w14:paraId="55E109D8" w14:textId="77777777" w:rsidTr="0044146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9834DD1" w14:textId="77777777" w:rsidR="00DB28DA" w:rsidRPr="004E051B" w:rsidRDefault="00DB28DA" w:rsidP="0044146E">
            <w:pPr>
              <w:pStyle w:val="TAC"/>
            </w:pPr>
            <w:r w:rsidRPr="004E051B">
              <w:t>Length of protocol ID 1 contents</w:t>
            </w:r>
          </w:p>
        </w:tc>
        <w:tc>
          <w:tcPr>
            <w:tcW w:w="1346" w:type="dxa"/>
            <w:gridSpan w:val="2"/>
          </w:tcPr>
          <w:p w14:paraId="3D4D346D" w14:textId="77777777" w:rsidR="00DB28DA" w:rsidRPr="004E051B" w:rsidRDefault="00DB28DA" w:rsidP="0044146E">
            <w:pPr>
              <w:pStyle w:val="TAL"/>
            </w:pPr>
            <w:r w:rsidRPr="004E051B">
              <w:t>octet 6</w:t>
            </w:r>
          </w:p>
        </w:tc>
      </w:tr>
      <w:tr w:rsidR="00DB28DA" w:rsidRPr="00FE320E" w14:paraId="79EA02D5" w14:textId="77777777" w:rsidTr="0044146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54391EA" w14:textId="77777777" w:rsidR="00DB28DA" w:rsidRPr="004E051B" w:rsidRDefault="00DB28DA" w:rsidP="0044146E">
            <w:pPr>
              <w:pStyle w:val="TAC"/>
            </w:pPr>
            <w:r w:rsidRPr="004E051B">
              <w:br/>
              <w:t>Protocol ID 1 contents</w:t>
            </w:r>
          </w:p>
        </w:tc>
        <w:tc>
          <w:tcPr>
            <w:tcW w:w="1346" w:type="dxa"/>
            <w:gridSpan w:val="2"/>
          </w:tcPr>
          <w:p w14:paraId="7C418DCE" w14:textId="77777777" w:rsidR="00DB28DA" w:rsidRPr="004E051B" w:rsidRDefault="00DB28DA" w:rsidP="0044146E">
            <w:pPr>
              <w:pStyle w:val="TAL"/>
            </w:pPr>
            <w:r w:rsidRPr="004E051B">
              <w:t>octet 7</w:t>
            </w:r>
            <w:r w:rsidRPr="004E051B">
              <w:br/>
            </w:r>
            <w:r w:rsidRPr="004E051B">
              <w:br/>
              <w:t>octet m</w:t>
            </w:r>
          </w:p>
        </w:tc>
      </w:tr>
      <w:tr w:rsidR="00DB28DA" w:rsidRPr="00FE320E" w14:paraId="3D6BBA49" w14:textId="77777777" w:rsidTr="0044146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17B8DE8" w14:textId="77777777" w:rsidR="00DB28DA" w:rsidRPr="004E051B" w:rsidRDefault="00DB28DA" w:rsidP="0044146E">
            <w:pPr>
              <w:pStyle w:val="TAC"/>
            </w:pPr>
            <w:r w:rsidRPr="004E051B">
              <w:t>Protocol ID 2</w:t>
            </w:r>
            <w:r w:rsidRPr="004E051B">
              <w:br/>
            </w:r>
          </w:p>
        </w:tc>
        <w:tc>
          <w:tcPr>
            <w:tcW w:w="1346" w:type="dxa"/>
            <w:gridSpan w:val="2"/>
          </w:tcPr>
          <w:p w14:paraId="1BFFBFBF" w14:textId="77777777" w:rsidR="00DB28DA" w:rsidRPr="004E051B" w:rsidRDefault="00DB28DA" w:rsidP="0044146E">
            <w:pPr>
              <w:pStyle w:val="TAL"/>
            </w:pPr>
            <w:r w:rsidRPr="004E051B">
              <w:t>octet m+1</w:t>
            </w:r>
            <w:r w:rsidRPr="004E051B">
              <w:br/>
              <w:t>octet m+2</w:t>
            </w:r>
          </w:p>
        </w:tc>
      </w:tr>
      <w:tr w:rsidR="00DB28DA" w:rsidRPr="00FE320E" w14:paraId="3319ECE2" w14:textId="77777777" w:rsidTr="0044146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8D64953" w14:textId="77777777" w:rsidR="00DB28DA" w:rsidRPr="004E051B" w:rsidRDefault="00DB28DA" w:rsidP="0044146E">
            <w:pPr>
              <w:pStyle w:val="TAC"/>
            </w:pPr>
            <w:r w:rsidRPr="004E051B">
              <w:t>Length of protocol ID 2 contents</w:t>
            </w:r>
          </w:p>
        </w:tc>
        <w:tc>
          <w:tcPr>
            <w:tcW w:w="1346" w:type="dxa"/>
            <w:gridSpan w:val="2"/>
          </w:tcPr>
          <w:p w14:paraId="7FC7E7F0" w14:textId="77777777" w:rsidR="00DB28DA" w:rsidRPr="004E051B" w:rsidRDefault="00DB28DA" w:rsidP="0044146E">
            <w:pPr>
              <w:pStyle w:val="TAL"/>
            </w:pPr>
            <w:r w:rsidRPr="004E051B">
              <w:t>octet m+3</w:t>
            </w:r>
          </w:p>
        </w:tc>
      </w:tr>
      <w:tr w:rsidR="00DB28DA" w:rsidRPr="00FE320E" w14:paraId="12FB0DD6" w14:textId="77777777" w:rsidTr="0044146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4A155F9" w14:textId="77777777" w:rsidR="00DB28DA" w:rsidRPr="004E051B" w:rsidRDefault="00DB28DA" w:rsidP="0044146E">
            <w:pPr>
              <w:pStyle w:val="TAC"/>
            </w:pPr>
            <w:r w:rsidRPr="004E051B">
              <w:br/>
              <w:t>Protocol ID 2 contents</w:t>
            </w:r>
          </w:p>
        </w:tc>
        <w:tc>
          <w:tcPr>
            <w:tcW w:w="1346" w:type="dxa"/>
            <w:gridSpan w:val="2"/>
          </w:tcPr>
          <w:p w14:paraId="3C6BE9F4" w14:textId="77777777" w:rsidR="00DB28DA" w:rsidRPr="004E051B" w:rsidRDefault="00DB28DA" w:rsidP="0044146E">
            <w:pPr>
              <w:pStyle w:val="TAL"/>
            </w:pPr>
            <w:r w:rsidRPr="004E051B">
              <w:t>octet m+4</w:t>
            </w:r>
            <w:r w:rsidRPr="004E051B">
              <w:br/>
            </w:r>
            <w:r w:rsidRPr="004E051B">
              <w:br/>
              <w:t>octet n</w:t>
            </w:r>
          </w:p>
        </w:tc>
      </w:tr>
      <w:tr w:rsidR="00DB28DA" w:rsidRPr="00FE320E" w14:paraId="16FEBC8B" w14:textId="77777777" w:rsidTr="0044146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44E7633" w14:textId="77777777" w:rsidR="00DB28DA" w:rsidRPr="004E051B" w:rsidRDefault="00DB28DA" w:rsidP="0044146E">
            <w:pPr>
              <w:pStyle w:val="TAC"/>
            </w:pPr>
            <w:r w:rsidRPr="004E051B">
              <w:br/>
              <w:t>. . .</w:t>
            </w:r>
          </w:p>
        </w:tc>
        <w:tc>
          <w:tcPr>
            <w:tcW w:w="1346" w:type="dxa"/>
            <w:gridSpan w:val="2"/>
          </w:tcPr>
          <w:p w14:paraId="111969DB" w14:textId="77777777" w:rsidR="00DB28DA" w:rsidRPr="004E051B" w:rsidRDefault="00DB28DA" w:rsidP="0044146E">
            <w:pPr>
              <w:pStyle w:val="TAL"/>
            </w:pPr>
            <w:r w:rsidRPr="004E051B">
              <w:t>octet n+1</w:t>
            </w:r>
            <w:r w:rsidRPr="004E051B">
              <w:br/>
            </w:r>
            <w:r w:rsidRPr="004E051B">
              <w:br/>
              <w:t>octet u</w:t>
            </w:r>
          </w:p>
        </w:tc>
      </w:tr>
      <w:tr w:rsidR="00DB28DA" w:rsidRPr="00FE320E" w14:paraId="7E09F7DB" w14:textId="77777777" w:rsidTr="0044146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593ECFF" w14:textId="77777777" w:rsidR="00DB28DA" w:rsidRPr="004E051B" w:rsidRDefault="00DB28DA" w:rsidP="0044146E">
            <w:pPr>
              <w:pStyle w:val="TAC"/>
            </w:pPr>
            <w:r w:rsidRPr="004E051B">
              <w:t>Protocol ID n-1</w:t>
            </w:r>
            <w:r w:rsidRPr="004E051B">
              <w:br/>
            </w:r>
          </w:p>
        </w:tc>
        <w:tc>
          <w:tcPr>
            <w:tcW w:w="1346" w:type="dxa"/>
            <w:gridSpan w:val="2"/>
          </w:tcPr>
          <w:p w14:paraId="56F7DDEF" w14:textId="77777777" w:rsidR="00DB28DA" w:rsidRPr="004E051B" w:rsidRDefault="00DB28DA" w:rsidP="0044146E">
            <w:pPr>
              <w:pStyle w:val="TAL"/>
            </w:pPr>
            <w:r w:rsidRPr="004E051B">
              <w:t>octet u+1</w:t>
            </w:r>
            <w:r w:rsidRPr="004E051B">
              <w:br/>
              <w:t>octet u+2</w:t>
            </w:r>
          </w:p>
        </w:tc>
      </w:tr>
      <w:tr w:rsidR="00DB28DA" w:rsidRPr="00FE320E" w14:paraId="18911905" w14:textId="77777777" w:rsidTr="0044146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F768B30" w14:textId="77777777" w:rsidR="00DB28DA" w:rsidRPr="004E051B" w:rsidRDefault="00DB28DA" w:rsidP="0044146E">
            <w:pPr>
              <w:pStyle w:val="TAC"/>
            </w:pPr>
            <w:r w:rsidRPr="004E051B">
              <w:t>Length of protocol ID n-1 contents</w:t>
            </w:r>
          </w:p>
        </w:tc>
        <w:tc>
          <w:tcPr>
            <w:tcW w:w="1346" w:type="dxa"/>
            <w:gridSpan w:val="2"/>
          </w:tcPr>
          <w:p w14:paraId="61C68960" w14:textId="77777777" w:rsidR="00DB28DA" w:rsidRPr="004E051B" w:rsidRDefault="00DB28DA" w:rsidP="0044146E">
            <w:pPr>
              <w:pStyle w:val="TAL"/>
            </w:pPr>
            <w:r w:rsidRPr="004E051B">
              <w:t>octet u+3</w:t>
            </w:r>
          </w:p>
        </w:tc>
      </w:tr>
      <w:tr w:rsidR="00DB28DA" w:rsidRPr="00FE320E" w14:paraId="19E3AB3D" w14:textId="77777777" w:rsidTr="0044146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17992EF" w14:textId="77777777" w:rsidR="00DB28DA" w:rsidRPr="004E051B" w:rsidRDefault="00DB28DA" w:rsidP="0044146E">
            <w:pPr>
              <w:pStyle w:val="TAC"/>
            </w:pPr>
            <w:r w:rsidRPr="004E051B">
              <w:br/>
              <w:t>Protocol ID n-1 contents</w:t>
            </w:r>
          </w:p>
        </w:tc>
        <w:tc>
          <w:tcPr>
            <w:tcW w:w="1346" w:type="dxa"/>
            <w:gridSpan w:val="2"/>
          </w:tcPr>
          <w:p w14:paraId="0006A48F" w14:textId="77777777" w:rsidR="00DB28DA" w:rsidRPr="004E051B" w:rsidRDefault="00DB28DA" w:rsidP="0044146E">
            <w:pPr>
              <w:pStyle w:val="TAL"/>
            </w:pPr>
            <w:r w:rsidRPr="004E051B">
              <w:t>octet u+4</w:t>
            </w:r>
            <w:r w:rsidRPr="004E051B">
              <w:br/>
            </w:r>
            <w:r w:rsidRPr="004E051B">
              <w:br/>
              <w:t>octet v</w:t>
            </w:r>
          </w:p>
        </w:tc>
      </w:tr>
      <w:tr w:rsidR="00DB28DA" w:rsidRPr="00FE320E" w14:paraId="23B53391" w14:textId="77777777" w:rsidTr="0044146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E2CF9DC" w14:textId="77777777" w:rsidR="00DB28DA" w:rsidRPr="004E051B" w:rsidRDefault="00DB28DA" w:rsidP="0044146E">
            <w:pPr>
              <w:pStyle w:val="TAC"/>
            </w:pPr>
            <w:r w:rsidRPr="004E051B">
              <w:t>Protocol ID n</w:t>
            </w:r>
            <w:r w:rsidRPr="004E051B">
              <w:br/>
            </w:r>
          </w:p>
        </w:tc>
        <w:tc>
          <w:tcPr>
            <w:tcW w:w="1346" w:type="dxa"/>
            <w:gridSpan w:val="2"/>
          </w:tcPr>
          <w:p w14:paraId="2E7A44FC" w14:textId="77777777" w:rsidR="00DB28DA" w:rsidRPr="004E051B" w:rsidRDefault="00DB28DA" w:rsidP="0044146E">
            <w:pPr>
              <w:pStyle w:val="TAL"/>
            </w:pPr>
            <w:r w:rsidRPr="004E051B">
              <w:t>octet v+1</w:t>
            </w:r>
            <w:r w:rsidRPr="004E051B">
              <w:br/>
              <w:t>octet v+2</w:t>
            </w:r>
          </w:p>
        </w:tc>
      </w:tr>
      <w:tr w:rsidR="00DB28DA" w:rsidRPr="00FE320E" w14:paraId="484179E8" w14:textId="77777777" w:rsidTr="0044146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988081B" w14:textId="77777777" w:rsidR="00DB28DA" w:rsidRPr="004E051B" w:rsidRDefault="00DB28DA" w:rsidP="0044146E">
            <w:pPr>
              <w:pStyle w:val="TAC"/>
            </w:pPr>
            <w:r w:rsidRPr="004E051B">
              <w:t>Length of protocol ID n contents</w:t>
            </w:r>
          </w:p>
        </w:tc>
        <w:tc>
          <w:tcPr>
            <w:tcW w:w="1346" w:type="dxa"/>
            <w:gridSpan w:val="2"/>
          </w:tcPr>
          <w:p w14:paraId="72ABEA1E" w14:textId="77777777" w:rsidR="00DB28DA" w:rsidRPr="004E051B" w:rsidRDefault="00DB28DA" w:rsidP="0044146E">
            <w:pPr>
              <w:pStyle w:val="TAL"/>
            </w:pPr>
            <w:r w:rsidRPr="004E051B">
              <w:t>octet v+3</w:t>
            </w:r>
          </w:p>
        </w:tc>
      </w:tr>
      <w:tr w:rsidR="00DB28DA" w:rsidRPr="00FE320E" w14:paraId="3E676789" w14:textId="77777777" w:rsidTr="0044146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2EEA09C" w14:textId="77777777" w:rsidR="00DB28DA" w:rsidRPr="004E051B" w:rsidRDefault="00DB28DA" w:rsidP="0044146E">
            <w:pPr>
              <w:pStyle w:val="TAC"/>
            </w:pPr>
            <w:r w:rsidRPr="004E051B">
              <w:br/>
              <w:t>Protocol ID n contents</w:t>
            </w:r>
          </w:p>
        </w:tc>
        <w:tc>
          <w:tcPr>
            <w:tcW w:w="1346" w:type="dxa"/>
            <w:gridSpan w:val="2"/>
          </w:tcPr>
          <w:p w14:paraId="679446A7" w14:textId="77777777" w:rsidR="00DB28DA" w:rsidRPr="004E051B" w:rsidRDefault="00DB28DA" w:rsidP="0044146E">
            <w:pPr>
              <w:pStyle w:val="TAL"/>
            </w:pPr>
            <w:r w:rsidRPr="004E051B">
              <w:t>octet v+4</w:t>
            </w:r>
            <w:r w:rsidRPr="004E051B">
              <w:br/>
            </w:r>
            <w:r w:rsidRPr="004E051B">
              <w:br/>
              <w:t>octet w</w:t>
            </w:r>
          </w:p>
        </w:tc>
      </w:tr>
      <w:tr w:rsidR="00DB28DA" w:rsidRPr="00FE320E" w14:paraId="0A5AB214" w14:textId="77777777" w:rsidTr="0044146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FFBB7B5" w14:textId="77777777" w:rsidR="00DB28DA" w:rsidRPr="004E051B" w:rsidRDefault="00DB28DA" w:rsidP="0044146E">
            <w:pPr>
              <w:pStyle w:val="TAC"/>
            </w:pPr>
            <w:r w:rsidRPr="004E051B">
              <w:t>Container ID 1</w:t>
            </w:r>
          </w:p>
        </w:tc>
        <w:tc>
          <w:tcPr>
            <w:tcW w:w="1346" w:type="dxa"/>
            <w:gridSpan w:val="2"/>
          </w:tcPr>
          <w:p w14:paraId="16C3526E" w14:textId="77777777" w:rsidR="00DB28DA" w:rsidRPr="004E051B" w:rsidRDefault="00DB28DA" w:rsidP="0044146E">
            <w:pPr>
              <w:pStyle w:val="TAL"/>
            </w:pPr>
            <w:r w:rsidRPr="004E051B">
              <w:t>octet w+1</w:t>
            </w:r>
          </w:p>
          <w:p w14:paraId="5E3DF7DD" w14:textId="77777777" w:rsidR="00DB28DA" w:rsidRPr="004E051B" w:rsidRDefault="00DB28DA" w:rsidP="0044146E">
            <w:pPr>
              <w:pStyle w:val="TAL"/>
            </w:pPr>
            <w:r w:rsidRPr="004E051B">
              <w:t>octet w+2</w:t>
            </w:r>
          </w:p>
        </w:tc>
      </w:tr>
      <w:tr w:rsidR="00DB28DA" w:rsidRPr="00FE320E" w14:paraId="5B175863" w14:textId="77777777" w:rsidTr="0044146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46E661B" w14:textId="77777777" w:rsidR="00DB28DA" w:rsidRPr="004E051B" w:rsidRDefault="00DB28DA" w:rsidP="0044146E">
            <w:pPr>
              <w:pStyle w:val="TAC"/>
            </w:pPr>
            <w:r w:rsidRPr="004E051B">
              <w:t>Length of container ID 1 contents</w:t>
            </w:r>
          </w:p>
        </w:tc>
        <w:tc>
          <w:tcPr>
            <w:tcW w:w="1346" w:type="dxa"/>
            <w:gridSpan w:val="2"/>
          </w:tcPr>
          <w:p w14:paraId="2A500688" w14:textId="77777777" w:rsidR="00DB28DA" w:rsidRPr="004E051B" w:rsidRDefault="00DB28DA" w:rsidP="0044146E">
            <w:pPr>
              <w:pStyle w:val="TAL"/>
            </w:pPr>
            <w:r w:rsidRPr="004E051B">
              <w:t>octet w+3</w:t>
            </w:r>
          </w:p>
        </w:tc>
      </w:tr>
      <w:tr w:rsidR="00DB28DA" w:rsidRPr="00FE320E" w14:paraId="4946BA40" w14:textId="77777777" w:rsidTr="0044146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9A6A4A9" w14:textId="77777777" w:rsidR="00DB28DA" w:rsidRPr="004E051B" w:rsidRDefault="00DB28DA" w:rsidP="0044146E">
            <w:pPr>
              <w:pStyle w:val="TAC"/>
            </w:pPr>
            <w:r w:rsidRPr="004E051B">
              <w:t>Container ID 1 contents</w:t>
            </w:r>
          </w:p>
        </w:tc>
        <w:tc>
          <w:tcPr>
            <w:tcW w:w="1346" w:type="dxa"/>
            <w:gridSpan w:val="2"/>
          </w:tcPr>
          <w:p w14:paraId="7907A0F0" w14:textId="77777777" w:rsidR="00DB28DA" w:rsidRPr="004E051B" w:rsidRDefault="00DB28DA" w:rsidP="0044146E">
            <w:pPr>
              <w:pStyle w:val="TAL"/>
            </w:pPr>
            <w:r w:rsidRPr="004E051B">
              <w:t>octet w+4</w:t>
            </w:r>
          </w:p>
          <w:p w14:paraId="34B60436" w14:textId="77777777" w:rsidR="00DB28DA" w:rsidRPr="004E051B" w:rsidRDefault="00DB28DA" w:rsidP="0044146E">
            <w:pPr>
              <w:pStyle w:val="TAL"/>
            </w:pPr>
          </w:p>
          <w:p w14:paraId="45CC4A2F" w14:textId="77777777" w:rsidR="00DB28DA" w:rsidRPr="004E051B" w:rsidRDefault="00DB28DA" w:rsidP="0044146E">
            <w:pPr>
              <w:pStyle w:val="TAL"/>
            </w:pPr>
            <w:r w:rsidRPr="004E051B">
              <w:t>octet x</w:t>
            </w:r>
          </w:p>
        </w:tc>
      </w:tr>
      <w:tr w:rsidR="00DB28DA" w:rsidRPr="00FE320E" w14:paraId="4D72FBE7" w14:textId="77777777" w:rsidTr="0044146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9640689" w14:textId="77777777" w:rsidR="00DB28DA" w:rsidRPr="004E051B" w:rsidRDefault="00DB28DA" w:rsidP="0044146E">
            <w:pPr>
              <w:pStyle w:val="TAC"/>
            </w:pPr>
            <w:r w:rsidRPr="004E051B">
              <w:br/>
              <w:t>. . .</w:t>
            </w:r>
          </w:p>
        </w:tc>
        <w:tc>
          <w:tcPr>
            <w:tcW w:w="1346" w:type="dxa"/>
            <w:gridSpan w:val="2"/>
          </w:tcPr>
          <w:p w14:paraId="4D5B9514" w14:textId="77777777" w:rsidR="00DB28DA" w:rsidRPr="004E051B" w:rsidRDefault="00DB28DA" w:rsidP="0044146E">
            <w:pPr>
              <w:pStyle w:val="TAL"/>
            </w:pPr>
            <w:r w:rsidRPr="004E051B">
              <w:t>octet x+1</w:t>
            </w:r>
            <w:r w:rsidRPr="004E051B">
              <w:br/>
            </w:r>
            <w:r w:rsidRPr="004E051B">
              <w:br/>
              <w:t>octet y</w:t>
            </w:r>
          </w:p>
        </w:tc>
      </w:tr>
      <w:tr w:rsidR="00DB28DA" w:rsidRPr="00FE320E" w14:paraId="15C78C99" w14:textId="77777777" w:rsidTr="0044146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F36AC60" w14:textId="77777777" w:rsidR="00DB28DA" w:rsidRPr="004E051B" w:rsidRDefault="00DB28DA" w:rsidP="0044146E">
            <w:pPr>
              <w:pStyle w:val="TAC"/>
            </w:pPr>
            <w:r w:rsidRPr="004E051B">
              <w:t>Container ID n</w:t>
            </w:r>
          </w:p>
        </w:tc>
        <w:tc>
          <w:tcPr>
            <w:tcW w:w="1346" w:type="dxa"/>
            <w:gridSpan w:val="2"/>
          </w:tcPr>
          <w:p w14:paraId="7F7FC872" w14:textId="77777777" w:rsidR="00DB28DA" w:rsidRPr="004E051B" w:rsidRDefault="00DB28DA" w:rsidP="0044146E">
            <w:pPr>
              <w:pStyle w:val="TAL"/>
            </w:pPr>
            <w:r w:rsidRPr="004E051B">
              <w:t>octet y+1</w:t>
            </w:r>
          </w:p>
          <w:p w14:paraId="6439BAFE" w14:textId="77777777" w:rsidR="00DB28DA" w:rsidRPr="004E051B" w:rsidRDefault="00DB28DA" w:rsidP="0044146E">
            <w:pPr>
              <w:pStyle w:val="TAL"/>
            </w:pPr>
            <w:r w:rsidRPr="004E051B">
              <w:t>octet y+2</w:t>
            </w:r>
          </w:p>
        </w:tc>
      </w:tr>
      <w:tr w:rsidR="00DB28DA" w:rsidRPr="00FE320E" w14:paraId="19853CC7" w14:textId="77777777" w:rsidTr="0044146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36999C2" w14:textId="77777777" w:rsidR="00DB28DA" w:rsidRPr="004E051B" w:rsidRDefault="00DB28DA" w:rsidP="0044146E">
            <w:pPr>
              <w:pStyle w:val="TAC"/>
            </w:pPr>
            <w:r w:rsidRPr="004E051B">
              <w:t>Length of container ID n contents</w:t>
            </w:r>
          </w:p>
        </w:tc>
        <w:tc>
          <w:tcPr>
            <w:tcW w:w="1346" w:type="dxa"/>
            <w:gridSpan w:val="2"/>
          </w:tcPr>
          <w:p w14:paraId="253C6897" w14:textId="77777777" w:rsidR="00DB28DA" w:rsidRPr="004E051B" w:rsidRDefault="00DB28DA" w:rsidP="0044146E">
            <w:pPr>
              <w:pStyle w:val="TAL"/>
            </w:pPr>
            <w:r w:rsidRPr="004E051B">
              <w:t>octet y+3</w:t>
            </w:r>
          </w:p>
        </w:tc>
      </w:tr>
      <w:tr w:rsidR="00DB28DA" w:rsidRPr="00FE320E" w14:paraId="0A25A60F" w14:textId="77777777" w:rsidTr="0044146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779628E" w14:textId="77777777" w:rsidR="00DB28DA" w:rsidRPr="004E051B" w:rsidRDefault="00DB28DA" w:rsidP="0044146E">
            <w:pPr>
              <w:pStyle w:val="TAC"/>
            </w:pPr>
            <w:r w:rsidRPr="004E051B">
              <w:t>Container ID n contents</w:t>
            </w:r>
          </w:p>
        </w:tc>
        <w:tc>
          <w:tcPr>
            <w:tcW w:w="1346" w:type="dxa"/>
            <w:gridSpan w:val="2"/>
          </w:tcPr>
          <w:p w14:paraId="76C6A744" w14:textId="77777777" w:rsidR="00DB28DA" w:rsidRPr="004E051B" w:rsidRDefault="00DB28DA" w:rsidP="0044146E">
            <w:pPr>
              <w:pStyle w:val="TAL"/>
            </w:pPr>
            <w:r w:rsidRPr="004E051B">
              <w:t>octet y+4</w:t>
            </w:r>
          </w:p>
          <w:p w14:paraId="3E0BD90F" w14:textId="77777777" w:rsidR="00DB28DA" w:rsidRPr="004E051B" w:rsidRDefault="00DB28DA" w:rsidP="0044146E">
            <w:pPr>
              <w:pStyle w:val="TAL"/>
            </w:pPr>
          </w:p>
          <w:p w14:paraId="6792E9F1" w14:textId="77777777" w:rsidR="00DB28DA" w:rsidRPr="004E051B" w:rsidRDefault="00DB28DA" w:rsidP="0044146E">
            <w:pPr>
              <w:pStyle w:val="TAL"/>
            </w:pPr>
            <w:r w:rsidRPr="004E051B">
              <w:t>octet z</w:t>
            </w:r>
          </w:p>
        </w:tc>
      </w:tr>
      <w:tr w:rsidR="00DB28DA" w:rsidRPr="00FE320E" w14:paraId="0081BEF1" w14:textId="77777777" w:rsidTr="0044146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1604951" w14:textId="77777777" w:rsidR="00DB28DA" w:rsidRPr="004E051B" w:rsidRDefault="00DB28DA" w:rsidP="0044146E">
            <w:pPr>
              <w:pStyle w:val="TAC"/>
            </w:pPr>
            <w:r w:rsidRPr="004E051B">
              <w:t>Container ID n</w:t>
            </w:r>
            <w:r>
              <w:t>+1</w:t>
            </w:r>
          </w:p>
        </w:tc>
        <w:tc>
          <w:tcPr>
            <w:tcW w:w="1346" w:type="dxa"/>
            <w:gridSpan w:val="2"/>
          </w:tcPr>
          <w:p w14:paraId="45E98749" w14:textId="77777777" w:rsidR="00DB28DA" w:rsidRPr="004E051B" w:rsidRDefault="00DB28DA" w:rsidP="0044146E">
            <w:pPr>
              <w:pStyle w:val="TAL"/>
            </w:pPr>
            <w:r w:rsidRPr="004E051B">
              <w:t xml:space="preserve">octet </w:t>
            </w:r>
            <w:r>
              <w:t>z</w:t>
            </w:r>
            <w:r w:rsidRPr="004E051B">
              <w:t>+1</w:t>
            </w:r>
          </w:p>
          <w:p w14:paraId="2AF7D3B6" w14:textId="77777777" w:rsidR="00DB28DA" w:rsidRPr="004E051B" w:rsidRDefault="00DB28DA" w:rsidP="0044146E">
            <w:pPr>
              <w:pStyle w:val="TAL"/>
            </w:pPr>
            <w:r w:rsidRPr="004E051B">
              <w:t xml:space="preserve">octet </w:t>
            </w:r>
            <w:r>
              <w:t>z</w:t>
            </w:r>
            <w:r w:rsidRPr="004E051B">
              <w:t>+2</w:t>
            </w:r>
          </w:p>
        </w:tc>
      </w:tr>
      <w:tr w:rsidR="00DB28DA" w:rsidRPr="00FE320E" w14:paraId="4EF38762" w14:textId="77777777" w:rsidTr="0044146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C86E484" w14:textId="77777777" w:rsidR="00DB28DA" w:rsidRPr="004E051B" w:rsidRDefault="00DB28DA" w:rsidP="0044146E">
            <w:pPr>
              <w:pStyle w:val="TAC"/>
            </w:pPr>
            <w:r w:rsidRPr="004E051B">
              <w:t>Length of container ID n</w:t>
            </w:r>
            <w:r>
              <w:t>+1</w:t>
            </w:r>
            <w:r w:rsidRPr="004E051B">
              <w:t xml:space="preserve"> contents</w:t>
            </w:r>
            <w:r>
              <w:t xml:space="preserve"> (see NOTE)</w:t>
            </w:r>
          </w:p>
        </w:tc>
        <w:tc>
          <w:tcPr>
            <w:tcW w:w="1346" w:type="dxa"/>
            <w:gridSpan w:val="2"/>
          </w:tcPr>
          <w:p w14:paraId="2DF961F0" w14:textId="77777777" w:rsidR="00DB28DA" w:rsidRPr="004E051B" w:rsidRDefault="00DB28DA" w:rsidP="0044146E">
            <w:pPr>
              <w:pStyle w:val="TAL"/>
            </w:pPr>
            <w:r w:rsidRPr="004E051B">
              <w:t xml:space="preserve">octet </w:t>
            </w:r>
            <w:r>
              <w:t>z</w:t>
            </w:r>
            <w:r w:rsidRPr="004E051B">
              <w:t>+</w:t>
            </w:r>
            <w:r>
              <w:t>3</w:t>
            </w:r>
          </w:p>
          <w:p w14:paraId="532F0C31" w14:textId="77777777" w:rsidR="00DB28DA" w:rsidRPr="004E051B" w:rsidRDefault="00DB28DA" w:rsidP="0044146E">
            <w:pPr>
              <w:pStyle w:val="TAL"/>
            </w:pPr>
            <w:r w:rsidRPr="004E051B">
              <w:t xml:space="preserve">octet </w:t>
            </w:r>
            <w:r>
              <w:t>z</w:t>
            </w:r>
            <w:r w:rsidRPr="004E051B">
              <w:t>+</w:t>
            </w:r>
            <w:r>
              <w:t>4</w:t>
            </w:r>
          </w:p>
        </w:tc>
      </w:tr>
      <w:tr w:rsidR="00DB28DA" w:rsidRPr="00FE320E" w14:paraId="07EDB15B" w14:textId="77777777" w:rsidTr="0044146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F9D9902" w14:textId="77777777" w:rsidR="00DB28DA" w:rsidRPr="004E051B" w:rsidRDefault="00DB28DA" w:rsidP="0044146E">
            <w:pPr>
              <w:pStyle w:val="TAC"/>
            </w:pPr>
            <w:r w:rsidRPr="004E051B">
              <w:t>Container ID n</w:t>
            </w:r>
            <w:r>
              <w:t>+1</w:t>
            </w:r>
            <w:r w:rsidRPr="004E051B">
              <w:t xml:space="preserve"> contents</w:t>
            </w:r>
          </w:p>
        </w:tc>
        <w:tc>
          <w:tcPr>
            <w:tcW w:w="1346" w:type="dxa"/>
            <w:gridSpan w:val="2"/>
            <w:tcBorders>
              <w:bottom w:val="single" w:sz="6" w:space="0" w:color="auto"/>
            </w:tcBorders>
          </w:tcPr>
          <w:p w14:paraId="0C03DCD6" w14:textId="77777777" w:rsidR="00DB28DA" w:rsidRPr="004E051B" w:rsidRDefault="00DB28DA" w:rsidP="0044146E">
            <w:pPr>
              <w:pStyle w:val="TAL"/>
            </w:pPr>
            <w:r w:rsidRPr="004E051B">
              <w:t xml:space="preserve">octet </w:t>
            </w:r>
            <w:r>
              <w:t>z</w:t>
            </w:r>
            <w:r w:rsidRPr="004E051B">
              <w:t>+</w:t>
            </w:r>
            <w:r>
              <w:t>5</w:t>
            </w:r>
          </w:p>
          <w:p w14:paraId="0B3BC201" w14:textId="77777777" w:rsidR="00DB28DA" w:rsidRPr="004E051B" w:rsidRDefault="00DB28DA" w:rsidP="0044146E">
            <w:pPr>
              <w:pStyle w:val="TAL"/>
            </w:pPr>
          </w:p>
          <w:p w14:paraId="0E8E660D" w14:textId="77777777" w:rsidR="00DB28DA" w:rsidRPr="004E051B" w:rsidRDefault="00DB28DA" w:rsidP="0044146E">
            <w:pPr>
              <w:pStyle w:val="TAL"/>
            </w:pPr>
            <w:r w:rsidRPr="004E051B">
              <w:t>octet z</w:t>
            </w:r>
            <w:r>
              <w:t>a</w:t>
            </w:r>
          </w:p>
        </w:tc>
      </w:tr>
      <w:tr w:rsidR="00DB28DA" w:rsidRPr="00FE320E" w14:paraId="2019F813" w14:textId="77777777" w:rsidTr="0044146E">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44B99F1D" w14:textId="77777777" w:rsidR="00DB28DA" w:rsidRPr="004E051B" w:rsidRDefault="00DB28DA" w:rsidP="0044146E">
            <w:pPr>
              <w:pStyle w:val="TAN"/>
            </w:pPr>
            <w:r w:rsidRPr="004E051B">
              <w:t>N</w:t>
            </w:r>
            <w:r>
              <w:t>OTE</w:t>
            </w:r>
            <w:r w:rsidRPr="004E051B">
              <w:t>:</w:t>
            </w:r>
            <w:r w:rsidRPr="002C7F92">
              <w:tab/>
            </w:r>
            <w:r>
              <w:t xml:space="preserve">If </w:t>
            </w:r>
            <w:r w:rsidRPr="00BE00D0">
              <w:t>the container ID is 0023H</w:t>
            </w:r>
            <w:r>
              <w:t>,</w:t>
            </w:r>
            <w:r w:rsidRPr="00BE00D0">
              <w:t xml:space="preserve"> 0024H</w:t>
            </w:r>
            <w:r>
              <w:t xml:space="preserve"> or 0030H for network to MS direction</w:t>
            </w:r>
            <w:r w:rsidRPr="00BE00D0">
              <w:t xml:space="preserve">, then </w:t>
            </w:r>
            <w:r>
              <w:t xml:space="preserve">the octet z+3 and octet z+4 indicate </w:t>
            </w:r>
            <w:r w:rsidRPr="00BE00D0">
              <w:t>the length</w:t>
            </w:r>
            <w:r>
              <w:t xml:space="preserve"> of container ID contents.</w:t>
            </w:r>
          </w:p>
        </w:tc>
      </w:tr>
    </w:tbl>
    <w:p w14:paraId="1F4EB0E5" w14:textId="77777777" w:rsidR="00DB28DA" w:rsidRPr="00FE320E" w:rsidRDefault="00DB28DA" w:rsidP="00DB28DA">
      <w:pPr>
        <w:pStyle w:val="TAN"/>
      </w:pPr>
    </w:p>
    <w:p w14:paraId="28E4F950" w14:textId="77777777" w:rsidR="00DB28DA" w:rsidRPr="00CC3233" w:rsidRDefault="00DB28DA" w:rsidP="00DB28DA">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w:t>
      </w:r>
      <w:proofErr w:type="spellStart"/>
      <w:r w:rsidRPr="00CC3233">
        <w:rPr>
          <w:lang w:val="fr-FR"/>
        </w:rPr>
        <w:t>element</w:t>
      </w:r>
      <w:proofErr w:type="spellEnd"/>
      <w:r w:rsidRPr="00CC3233">
        <w:rPr>
          <w:lang w:val="fr-FR"/>
        </w:rPr>
        <w:t xml:space="preserve"> </w:t>
      </w:r>
    </w:p>
    <w:p w14:paraId="733D4DC6" w14:textId="77777777" w:rsidR="00DB28DA" w:rsidRPr="007E2689" w:rsidRDefault="00DB28DA" w:rsidP="00DB28DA">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 xml:space="preserve">information </w:t>
      </w:r>
      <w:proofErr w:type="spellStart"/>
      <w:r w:rsidRPr="007E2689">
        <w:rPr>
          <w:lang w:val="fr-FR"/>
        </w:rPr>
        <w:t>element</w:t>
      </w:r>
      <w:proofErr w:type="spellEnd"/>
    </w:p>
    <w:tbl>
      <w:tblPr>
        <w:tblW w:w="0" w:type="auto"/>
        <w:jc w:val="center"/>
        <w:tblLayout w:type="fixed"/>
        <w:tblCellMar>
          <w:left w:w="28" w:type="dxa"/>
          <w:right w:w="56" w:type="dxa"/>
        </w:tblCellMar>
        <w:tblLook w:val="0000" w:firstRow="0" w:lastRow="0" w:firstColumn="0" w:lastColumn="0" w:noHBand="0" w:noVBand="0"/>
      </w:tblPr>
      <w:tblGrid>
        <w:gridCol w:w="6805"/>
      </w:tblGrid>
      <w:tr w:rsidR="00DB28DA" w:rsidRPr="00FE320E" w14:paraId="4CDAB995" w14:textId="77777777" w:rsidTr="0044146E">
        <w:trPr>
          <w:jc w:val="center"/>
        </w:trPr>
        <w:tc>
          <w:tcPr>
            <w:tcW w:w="6805" w:type="dxa"/>
            <w:tcBorders>
              <w:top w:val="single" w:sz="6" w:space="0" w:color="auto"/>
              <w:left w:val="single" w:sz="6" w:space="0" w:color="auto"/>
              <w:bottom w:val="single" w:sz="6" w:space="0" w:color="auto"/>
              <w:right w:val="single" w:sz="6" w:space="0" w:color="auto"/>
            </w:tcBorders>
          </w:tcPr>
          <w:p w14:paraId="11DD8B5C" w14:textId="77777777" w:rsidR="00DB28DA" w:rsidRPr="00FE320E" w:rsidRDefault="00DB28DA" w:rsidP="0044146E">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14:paraId="7B380795" w14:textId="77777777" w:rsidR="00DB28DA" w:rsidRPr="00FE320E" w:rsidRDefault="00DB28DA" w:rsidP="0044146E">
            <w:pPr>
              <w:keepNext/>
              <w:rPr>
                <w:rFonts w:ascii="Arial" w:hAnsi="Arial" w:cs="Arial"/>
                <w:sz w:val="18"/>
              </w:rPr>
            </w:pPr>
            <w:r w:rsidRPr="00FE320E">
              <w:rPr>
                <w:rFonts w:ascii="Arial" w:hAnsi="Arial" w:cs="Arial"/>
                <w:sz w:val="18"/>
              </w:rPr>
              <w:t>All other values are interpreted as PPP in this version of the protocol.</w:t>
            </w:r>
          </w:p>
          <w:p w14:paraId="2F87E40E" w14:textId="77777777" w:rsidR="00DB28DA" w:rsidRPr="00FE320E" w:rsidRDefault="00DB28DA" w:rsidP="0044146E">
            <w:pPr>
              <w:keepNext/>
              <w:rPr>
                <w:rFonts w:ascii="Arial" w:hAnsi="Arial" w:cs="Arial"/>
                <w:sz w:val="18"/>
              </w:rPr>
            </w:pPr>
            <w:r w:rsidRPr="00FE320E">
              <w:rPr>
                <w:rFonts w:ascii="Arial" w:hAnsi="Arial" w:cs="Arial"/>
                <w:sz w:val="18"/>
              </w:rPr>
              <w:t>After octet 3, i.e. from octet 4 to octet z, two logical lists are defined:</w:t>
            </w:r>
          </w:p>
          <w:p w14:paraId="0B44A98E" w14:textId="77777777" w:rsidR="00DB28DA" w:rsidRPr="00FE320E" w:rsidRDefault="00DB28DA" w:rsidP="0044146E">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14:paraId="64297677" w14:textId="77777777" w:rsidR="00DB28DA" w:rsidRPr="00FE320E" w:rsidRDefault="00DB28DA" w:rsidP="0044146E">
            <w:pPr>
              <w:keepNext/>
              <w:rPr>
                <w:rFonts w:ascii="Arial" w:hAnsi="Arial" w:cs="Arial"/>
                <w:sz w:val="18"/>
              </w:rPr>
            </w:pPr>
            <w:r w:rsidRPr="00FE320E">
              <w:rPr>
                <w:rFonts w:ascii="Arial" w:hAnsi="Arial" w:cs="Arial"/>
                <w:sz w:val="18"/>
              </w:rPr>
              <w:t>-</w:t>
            </w:r>
            <w:r w:rsidRPr="00FE320E">
              <w:rPr>
                <w:rFonts w:ascii="Arial" w:hAnsi="Arial" w:cs="Arial"/>
                <w:sz w:val="18"/>
              </w:rPr>
              <w:tab/>
              <w:t>the Additional parameters list (octets w+1 to z</w:t>
            </w:r>
            <w:r>
              <w:rPr>
                <w:rFonts w:ascii="Arial" w:hAnsi="Arial" w:cs="Arial"/>
                <w:sz w:val="18"/>
              </w:rPr>
              <w:t>a</w:t>
            </w:r>
            <w:r w:rsidRPr="00FE320E">
              <w:rPr>
                <w:rFonts w:ascii="Arial" w:hAnsi="Arial" w:cs="Arial"/>
                <w:sz w:val="18"/>
              </w:rPr>
              <w:t>).</w:t>
            </w:r>
          </w:p>
          <w:p w14:paraId="25B290D1" w14:textId="77777777" w:rsidR="00DB28DA" w:rsidRPr="00FE320E" w:rsidRDefault="00DB28DA" w:rsidP="0044146E">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14:paraId="4E6A76BE" w14:textId="77777777" w:rsidR="00DB28DA" w:rsidRPr="00FE320E" w:rsidRDefault="00DB28DA" w:rsidP="0044146E">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14:paraId="655A488A" w14:textId="77777777" w:rsidR="00DB28DA" w:rsidRPr="00FE320E" w:rsidRDefault="00DB28DA" w:rsidP="0044146E">
            <w:pPr>
              <w:pStyle w:val="FP"/>
              <w:keepNext/>
              <w:spacing w:after="180"/>
              <w:rPr>
                <w:rFonts w:ascii="Arial" w:hAnsi="Arial" w:cs="Arial"/>
                <w:sz w:val="18"/>
              </w:rPr>
            </w:pPr>
            <w:r w:rsidRPr="00FE320E">
              <w:rPr>
                <w:rFonts w:ascii="Arial" w:hAnsi="Arial" w:cs="Arial"/>
                <w:sz w:val="18"/>
              </w:rPr>
              <w:t>Each unit is of variable length and consists of a:</w:t>
            </w:r>
          </w:p>
          <w:p w14:paraId="539DB717" w14:textId="77777777" w:rsidR="00DB28DA" w:rsidRPr="00FE320E" w:rsidRDefault="00DB28DA" w:rsidP="0044146E">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14:paraId="6485C8D7" w14:textId="77777777" w:rsidR="00DB28DA" w:rsidRPr="00FE320E" w:rsidRDefault="00DB28DA" w:rsidP="0044146E">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Bit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14:paraId="7B76D7FD" w14:textId="77777777" w:rsidR="00DB28DA" w:rsidRPr="00FE320E" w:rsidRDefault="00DB28DA" w:rsidP="0044146E">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1948F6BB" w14:textId="77777777" w:rsidR="00DB28DA" w:rsidRPr="00FE320E" w:rsidRDefault="00DB28DA" w:rsidP="0044146E">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14:paraId="1F2E141D" w14:textId="77777777" w:rsidR="00DB28DA" w:rsidRPr="00FE320E" w:rsidRDefault="00DB28DA" w:rsidP="0044146E">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14:paraId="45C66E82" w14:textId="77777777" w:rsidR="00DB28DA" w:rsidRPr="00FE320E" w:rsidRDefault="00DB28DA" w:rsidP="0044146E">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14:paraId="688A4020" w14:textId="77777777" w:rsidR="00DB28DA" w:rsidRPr="007E2689" w:rsidRDefault="00DB28DA" w:rsidP="0044146E">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Pr>
                <w:rFonts w:ascii="Arial" w:hAnsi="Arial" w:cs="Arial"/>
                <w:sz w:val="18"/>
                <w:lang w:val="pt-BR"/>
              </w:rPr>
              <w:t xml:space="preserve"> (</w:t>
            </w:r>
            <w:proofErr w:type="spellStart"/>
            <w:r>
              <w:rPr>
                <w:rFonts w:ascii="Arial" w:hAnsi="Arial" w:cs="Arial"/>
                <w:sz w:val="18"/>
                <w:lang w:val="pt-BR"/>
              </w:rPr>
              <w:t>see</w:t>
            </w:r>
            <w:proofErr w:type="spellEnd"/>
            <w:r>
              <w:rPr>
                <w:rFonts w:ascii="Arial" w:hAnsi="Arial" w:cs="Arial"/>
                <w:sz w:val="18"/>
                <w:lang w:val="pt-BR"/>
              </w:rPr>
              <w:t xml:space="preserve"> NOTE</w:t>
            </w:r>
            <w:r w:rsidRPr="004E051B">
              <w:t> </w:t>
            </w:r>
            <w:r>
              <w:t>3</w:t>
            </w:r>
            <w:r>
              <w:rPr>
                <w:rFonts w:ascii="Arial" w:hAnsi="Arial" w:cs="Arial"/>
                <w:sz w:val="18"/>
                <w:lang w:val="pt-BR"/>
              </w:rPr>
              <w:t>)</w:t>
            </w:r>
            <w:r w:rsidRPr="007E2689">
              <w:rPr>
                <w:rFonts w:ascii="Arial" w:hAnsi="Arial" w:cs="Arial"/>
                <w:sz w:val="18"/>
                <w:lang w:val="pt-BR"/>
              </w:rPr>
              <w:t>;</w:t>
            </w:r>
            <w:r w:rsidRPr="007E2689">
              <w:rPr>
                <w:rFonts w:ascii="Arial" w:hAnsi="Arial" w:cs="Arial"/>
                <w:sz w:val="18"/>
                <w:lang w:val="pt-BR"/>
              </w:rPr>
              <w:br/>
              <w:t>-</w:t>
            </w:r>
            <w:r w:rsidRPr="007E2689">
              <w:rPr>
                <w:rFonts w:ascii="Arial" w:hAnsi="Arial" w:cs="Arial"/>
                <w:sz w:val="18"/>
                <w:lang w:val="pt-BR"/>
              </w:rPr>
              <w:tab/>
              <w:t>C223H (CHAP)</w:t>
            </w:r>
            <w:r>
              <w:rPr>
                <w:rFonts w:ascii="Arial" w:hAnsi="Arial" w:cs="Arial"/>
                <w:sz w:val="18"/>
                <w:lang w:val="pt-BR"/>
              </w:rPr>
              <w:t xml:space="preserve"> (</w:t>
            </w:r>
            <w:proofErr w:type="spellStart"/>
            <w:r>
              <w:rPr>
                <w:rFonts w:ascii="Arial" w:hAnsi="Arial" w:cs="Arial"/>
                <w:sz w:val="18"/>
                <w:lang w:val="pt-BR"/>
              </w:rPr>
              <w:t>see</w:t>
            </w:r>
            <w:proofErr w:type="spellEnd"/>
            <w:r>
              <w:rPr>
                <w:rFonts w:ascii="Arial" w:hAnsi="Arial" w:cs="Arial"/>
                <w:sz w:val="18"/>
                <w:lang w:val="pt-BR"/>
              </w:rPr>
              <w:t xml:space="preserve"> NOTE</w:t>
            </w:r>
            <w:r w:rsidRPr="004E051B">
              <w:t> </w:t>
            </w:r>
            <w:r>
              <w:t>3</w:t>
            </w:r>
            <w:r>
              <w:rPr>
                <w:rFonts w:ascii="Arial" w:hAnsi="Arial" w:cs="Arial"/>
                <w:sz w:val="18"/>
                <w:lang w:val="pt-BR"/>
              </w:rPr>
              <w:t>)</w:t>
            </w:r>
            <w:r w:rsidRPr="007E2689">
              <w:rPr>
                <w:rFonts w:ascii="Arial" w:hAnsi="Arial" w:cs="Arial"/>
                <w:sz w:val="18"/>
                <w:lang w:val="pt-BR"/>
              </w:rPr>
              <w:t xml:space="preserve">; </w:t>
            </w:r>
            <w:proofErr w:type="spellStart"/>
            <w:r w:rsidRPr="007E2689">
              <w:rPr>
                <w:rFonts w:ascii="Arial" w:hAnsi="Arial" w:cs="Arial"/>
                <w:sz w:val="18"/>
                <w:lang w:val="pt-BR"/>
              </w:rPr>
              <w:t>and</w:t>
            </w:r>
            <w:proofErr w:type="spellEnd"/>
            <w:r w:rsidRPr="007E2689">
              <w:rPr>
                <w:rFonts w:ascii="Arial" w:hAnsi="Arial" w:cs="Arial"/>
                <w:sz w:val="18"/>
                <w:lang w:val="pt-BR"/>
              </w:rPr>
              <w:br/>
              <w:t>-</w:t>
            </w:r>
            <w:r w:rsidRPr="007E2689">
              <w:rPr>
                <w:rFonts w:ascii="Arial" w:hAnsi="Arial" w:cs="Arial"/>
                <w:sz w:val="18"/>
                <w:lang w:val="pt-BR"/>
              </w:rPr>
              <w:tab/>
              <w:t>8021H (IPCP).</w:t>
            </w:r>
          </w:p>
          <w:p w14:paraId="1ACAEFBB" w14:textId="77777777" w:rsidR="00DB28DA" w:rsidRPr="00FE320E" w:rsidRDefault="00DB28DA" w:rsidP="0044146E">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14:paraId="765BA62F" w14:textId="77777777" w:rsidR="00DB28DA" w:rsidRPr="00FE320E" w:rsidRDefault="00DB28DA" w:rsidP="0044146E">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14:paraId="35033D54" w14:textId="77777777" w:rsidR="00DB28DA" w:rsidRPr="00FE320E" w:rsidRDefault="00DB28DA" w:rsidP="0044146E">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r>
              <w:rPr>
                <w:rFonts w:ascii="Arial" w:hAnsi="Arial" w:cs="Arial"/>
                <w:sz w:val="18"/>
              </w:rPr>
              <w:t>: LCP is specified in</w:t>
            </w:r>
            <w:r w:rsidRPr="00371EA1">
              <w:rPr>
                <w:rFonts w:ascii="Arial" w:hAnsi="Arial" w:cs="Arial"/>
                <w:sz w:val="18"/>
              </w:rPr>
              <w:t xml:space="preserve"> RFC</w:t>
            </w:r>
            <w:r>
              <w:rPr>
                <w:rFonts w:ascii="Arial" w:hAnsi="Arial" w:cs="Arial"/>
                <w:sz w:val="18"/>
              </w:rPr>
              <w:t> 1661 [102], PAP is specified in RFC </w:t>
            </w:r>
            <w:r w:rsidRPr="00371EA1">
              <w:rPr>
                <w:rFonts w:ascii="Arial" w:hAnsi="Arial" w:cs="Arial"/>
                <w:sz w:val="18"/>
              </w:rPr>
              <w:t>1334</w:t>
            </w:r>
            <w:r>
              <w:rPr>
                <w:rFonts w:ascii="Arial" w:hAnsi="Arial" w:cs="Arial"/>
                <w:sz w:val="18"/>
              </w:rPr>
              <w:t> [179]</w:t>
            </w:r>
            <w:r w:rsidRPr="00371EA1">
              <w:rPr>
                <w:rFonts w:ascii="Arial" w:hAnsi="Arial" w:cs="Arial"/>
                <w:sz w:val="18"/>
              </w:rPr>
              <w:t xml:space="preserve">, CHAP </w:t>
            </w:r>
            <w:r>
              <w:rPr>
                <w:rFonts w:ascii="Arial" w:hAnsi="Arial" w:cs="Arial"/>
                <w:sz w:val="18"/>
              </w:rPr>
              <w:t>is specified in</w:t>
            </w:r>
            <w:r w:rsidRPr="00371EA1">
              <w:rPr>
                <w:rFonts w:ascii="Arial" w:hAnsi="Arial" w:cs="Arial"/>
                <w:sz w:val="18"/>
              </w:rPr>
              <w:t xml:space="preserve"> </w:t>
            </w:r>
            <w:r>
              <w:rPr>
                <w:rFonts w:ascii="Arial" w:hAnsi="Arial" w:cs="Arial"/>
                <w:sz w:val="18"/>
              </w:rPr>
              <w:t>RFC 1994 [180] and IPCP is specified in RFC 1</w:t>
            </w:r>
            <w:r w:rsidRPr="00371EA1">
              <w:rPr>
                <w:rFonts w:ascii="Arial" w:hAnsi="Arial" w:cs="Arial"/>
                <w:sz w:val="18"/>
              </w:rPr>
              <w:t>332</w:t>
            </w:r>
            <w:r>
              <w:rPr>
                <w:rFonts w:ascii="Arial" w:hAnsi="Arial" w:cs="Arial"/>
                <w:sz w:val="18"/>
              </w:rPr>
              <w:t> [181]</w:t>
            </w:r>
            <w:r w:rsidRPr="00371EA1">
              <w:rPr>
                <w:rFonts w:ascii="Arial" w:hAnsi="Arial" w:cs="Arial"/>
                <w:sz w:val="18"/>
              </w:rPr>
              <w:t>.</w:t>
            </w:r>
          </w:p>
          <w:p w14:paraId="58549ADA" w14:textId="77777777" w:rsidR="00DB28DA" w:rsidRPr="00FE320E" w:rsidRDefault="00DB28DA" w:rsidP="0044146E">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r>
              <w:rPr>
                <w:rFonts w:ascii="Arial" w:hAnsi="Arial" w:cs="Arial"/>
                <w:sz w:val="18"/>
              </w:rPr>
              <w:t>a</w:t>
            </w:r>
            <w:r w:rsidRPr="00FE320E">
              <w:rPr>
                <w:rFonts w:ascii="Arial" w:hAnsi="Arial" w:cs="Arial"/>
                <w:sz w:val="18"/>
              </w:rPr>
              <w:t>)</w:t>
            </w:r>
          </w:p>
          <w:p w14:paraId="40C58725" w14:textId="77777777" w:rsidR="00DB28DA" w:rsidRPr="00FE320E" w:rsidRDefault="00DB28DA" w:rsidP="0044146E">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14:paraId="74DE6A22" w14:textId="77777777" w:rsidR="00DB28DA" w:rsidRPr="00FE320E" w:rsidRDefault="00DB28DA" w:rsidP="0044146E">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w:t>
            </w:r>
            <w:r w:rsidRPr="00FE320E">
              <w:rPr>
                <w:rFonts w:ascii="Arial" w:hAnsi="Arial" w:cs="Arial"/>
                <w:sz w:val="18"/>
              </w:rPr>
              <w:lastRenderedPageBreak/>
              <w:t xml:space="preserve">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14:paraId="139A9670" w14:textId="77777777" w:rsidR="00DB28DA" w:rsidRPr="00FE320E" w:rsidRDefault="00DB28DA" w:rsidP="0044146E">
            <w:pPr>
              <w:keepNext/>
              <w:rPr>
                <w:rFonts w:ascii="Arial" w:hAnsi="Arial" w:cs="Arial"/>
                <w:sz w:val="18"/>
              </w:rPr>
            </w:pPr>
            <w:r w:rsidRPr="00FE320E">
              <w:rPr>
                <w:rFonts w:ascii="Arial" w:hAnsi="Arial" w:cs="Arial"/>
                <w:sz w:val="18"/>
              </w:rPr>
              <w:t>MS to network direction:</w:t>
            </w:r>
          </w:p>
          <w:p w14:paraId="2C89F25F" w14:textId="77777777" w:rsidR="00DB28DA" w:rsidRPr="00FE320E" w:rsidRDefault="00DB28DA" w:rsidP="0044146E">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14:paraId="4323FC61" w14:textId="77777777" w:rsidR="00DB28DA" w:rsidRPr="007E2689" w:rsidRDefault="00DB28DA" w:rsidP="0044146E">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 xml:space="preserve">0002H (IM CN </w:t>
            </w:r>
            <w:proofErr w:type="spellStart"/>
            <w:r w:rsidRPr="007E2689">
              <w:rPr>
                <w:rFonts w:ascii="Arial" w:hAnsi="Arial" w:cs="Arial"/>
                <w:sz w:val="18"/>
                <w:lang w:val="pt-BR"/>
              </w:rPr>
              <w:t>Subsystem</w:t>
            </w:r>
            <w:proofErr w:type="spellEnd"/>
            <w:r w:rsidRPr="007E2689">
              <w:rPr>
                <w:rFonts w:ascii="Arial" w:hAnsi="Arial" w:cs="Arial"/>
                <w:sz w:val="18"/>
                <w:lang w:val="pt-BR"/>
              </w:rPr>
              <w:t xml:space="preserve"> </w:t>
            </w:r>
            <w:proofErr w:type="spellStart"/>
            <w:r w:rsidRPr="007E2689">
              <w:rPr>
                <w:rFonts w:ascii="Arial" w:hAnsi="Arial" w:cs="Arial"/>
                <w:sz w:val="18"/>
                <w:lang w:val="pt-BR"/>
              </w:rPr>
              <w:t>Signaling</w:t>
            </w:r>
            <w:proofErr w:type="spellEnd"/>
            <w:r w:rsidRPr="007E2689">
              <w:rPr>
                <w:rFonts w:ascii="Arial" w:hAnsi="Arial" w:cs="Arial"/>
                <w:sz w:val="18"/>
                <w:lang w:val="pt-BR"/>
              </w:rPr>
              <w:t xml:space="preserve"> </w:t>
            </w:r>
            <w:proofErr w:type="spellStart"/>
            <w:r w:rsidRPr="007E2689">
              <w:rPr>
                <w:rFonts w:ascii="Arial" w:hAnsi="Arial" w:cs="Arial"/>
                <w:sz w:val="18"/>
                <w:lang w:val="pt-BR"/>
              </w:rPr>
              <w:t>Flag</w:t>
            </w:r>
            <w:proofErr w:type="spellEnd"/>
            <w:r w:rsidRPr="007E2689">
              <w:rPr>
                <w:rFonts w:ascii="Arial" w:hAnsi="Arial" w:cs="Arial"/>
                <w:sz w:val="18"/>
                <w:lang w:val="pt-BR"/>
              </w:rPr>
              <w:t>);</w:t>
            </w:r>
          </w:p>
          <w:p w14:paraId="5695F538" w14:textId="77777777" w:rsidR="00DB28DA" w:rsidRPr="007E2689" w:rsidRDefault="00DB28DA" w:rsidP="0044146E">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 xml:space="preserve">0003H (DNS Server IPv6 </w:t>
            </w:r>
            <w:proofErr w:type="spellStart"/>
            <w:r w:rsidRPr="007E2689">
              <w:rPr>
                <w:rFonts w:ascii="Arial" w:hAnsi="Arial"/>
                <w:sz w:val="18"/>
                <w:lang w:val="pt-BR"/>
              </w:rPr>
              <w:t>Address</w:t>
            </w:r>
            <w:proofErr w:type="spellEnd"/>
            <w:r w:rsidRPr="007E2689">
              <w:rPr>
                <w:rFonts w:ascii="Arial" w:hAnsi="Arial"/>
                <w:sz w:val="18"/>
                <w:lang w:val="pt-BR"/>
              </w:rPr>
              <w:t xml:space="preserve"> </w:t>
            </w:r>
            <w:proofErr w:type="spellStart"/>
            <w:r w:rsidRPr="007E2689">
              <w:rPr>
                <w:rFonts w:ascii="Arial" w:hAnsi="Arial"/>
                <w:sz w:val="18"/>
                <w:lang w:val="pt-BR"/>
              </w:rPr>
              <w:t>Request</w:t>
            </w:r>
            <w:proofErr w:type="spellEnd"/>
            <w:r w:rsidRPr="007E2689">
              <w:rPr>
                <w:rFonts w:ascii="Arial" w:hAnsi="Arial"/>
                <w:sz w:val="18"/>
                <w:lang w:val="pt-BR"/>
              </w:rPr>
              <w:t>)</w:t>
            </w:r>
            <w:r w:rsidRPr="007E2689">
              <w:rPr>
                <w:rFonts w:ascii="Arial" w:hAnsi="Arial" w:cs="Arial"/>
                <w:sz w:val="18"/>
                <w:lang w:val="pt-BR"/>
              </w:rPr>
              <w:t xml:space="preserve">; </w:t>
            </w:r>
          </w:p>
          <w:p w14:paraId="51ED5955" w14:textId="77777777" w:rsidR="00DB28DA" w:rsidRPr="00FE320E" w:rsidRDefault="00DB28DA" w:rsidP="0044146E">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14:paraId="1988F29D" w14:textId="77777777" w:rsidR="00DB28DA" w:rsidRPr="00FE320E" w:rsidRDefault="00DB28DA" w:rsidP="0044146E">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14:paraId="35D0379E" w14:textId="77777777" w:rsidR="00DB28DA" w:rsidRDefault="00DB28DA" w:rsidP="0044146E">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0FF28649" w14:textId="77777777" w:rsidR="00DB28DA" w:rsidRPr="00FE320E" w:rsidRDefault="00DB28DA" w:rsidP="0044146E">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14:paraId="661668D9"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14:paraId="04C12DDE"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14:paraId="020959BF" w14:textId="77777777" w:rsidR="00DB28DA" w:rsidRPr="00FE320E" w:rsidRDefault="00DB28DA" w:rsidP="0044146E">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14:paraId="3BC49B6D"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14:paraId="008B706E" w14:textId="77777777" w:rsidR="00DB28DA" w:rsidRPr="007900A2" w:rsidRDefault="00DB28DA" w:rsidP="0044146E">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14:paraId="0064EF8D"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14:paraId="3B46A18E" w14:textId="77777777" w:rsidR="00DB28DA" w:rsidRPr="00A06BBB" w:rsidRDefault="00DB28DA" w:rsidP="0044146E">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14:paraId="1FB0A5CE"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14:paraId="56D59C69"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0010H (IPv4 Link MTU Request);</w:t>
            </w:r>
          </w:p>
          <w:p w14:paraId="5BDE5A69"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r>
              <w:rPr>
                <w:rFonts w:ascii="Arial" w:hAnsi="Arial" w:cs="Arial"/>
                <w:sz w:val="18"/>
                <w:lang w:val="pt-BR"/>
              </w:rPr>
              <w:t xml:space="preserve"> (</w:t>
            </w:r>
            <w:proofErr w:type="spellStart"/>
            <w:r>
              <w:rPr>
                <w:rFonts w:ascii="Arial" w:hAnsi="Arial" w:cs="Arial"/>
                <w:sz w:val="18"/>
                <w:lang w:val="pt-BR"/>
              </w:rPr>
              <w:t>see</w:t>
            </w:r>
            <w:proofErr w:type="spellEnd"/>
            <w:r>
              <w:rPr>
                <w:rFonts w:ascii="Arial" w:hAnsi="Arial" w:cs="Arial"/>
                <w:sz w:val="18"/>
                <w:lang w:val="pt-BR"/>
              </w:rPr>
              <w:t xml:space="preserve"> NOTE</w:t>
            </w:r>
            <w:r w:rsidRPr="004E051B">
              <w:t> </w:t>
            </w:r>
            <w:r>
              <w:t>4</w:t>
            </w:r>
            <w:r>
              <w:rPr>
                <w:rFonts w:ascii="Arial" w:hAnsi="Arial" w:cs="Arial"/>
                <w:sz w:val="18"/>
                <w:lang w:val="pt-BR"/>
              </w:rPr>
              <w:t>)</w:t>
            </w:r>
            <w:r>
              <w:rPr>
                <w:rFonts w:ascii="Arial" w:hAnsi="Arial" w:cs="Arial"/>
                <w:sz w:val="18"/>
              </w:rPr>
              <w:t>;</w:t>
            </w:r>
          </w:p>
          <w:p w14:paraId="7C3F480E"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0012H (P-CSCF Re-selection support);</w:t>
            </w:r>
          </w:p>
          <w:p w14:paraId="22BC4017" w14:textId="77777777" w:rsidR="00DB28DA" w:rsidRDefault="00DB28DA" w:rsidP="0044146E">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14:paraId="2AF387B3" w14:textId="77777777" w:rsidR="00DB28DA" w:rsidRDefault="00DB28DA" w:rsidP="0044146E">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5BA9B398"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0015H (Non-IP Link MTU Request);</w:t>
            </w:r>
          </w:p>
          <w:p w14:paraId="185BB8B2" w14:textId="77777777" w:rsidR="00DB28DA" w:rsidRDefault="00DB28DA" w:rsidP="0044146E">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14:paraId="11C93C6A" w14:textId="77777777" w:rsidR="00DB28DA" w:rsidRDefault="00DB28DA" w:rsidP="0044146E">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r w:rsidRPr="008E4BB9">
              <w:rPr>
                <w:rFonts w:ascii="Arial" w:hAnsi="Arial" w:cs="Arial"/>
                <w:sz w:val="18"/>
              </w:rPr>
              <w:t>)</w:t>
            </w:r>
            <w:r>
              <w:rPr>
                <w:rFonts w:ascii="Arial" w:hAnsi="Arial" w:cs="Arial"/>
                <w:sz w:val="18"/>
              </w:rPr>
              <w:t>;</w:t>
            </w:r>
          </w:p>
          <w:p w14:paraId="701F6760" w14:textId="77777777" w:rsidR="00DB28DA" w:rsidRDefault="00DB28DA" w:rsidP="0044146E">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r w:rsidRPr="008E4BB9">
              <w:rPr>
                <w:rFonts w:ascii="Arial" w:hAnsi="Arial" w:cs="Arial"/>
                <w:sz w:val="18"/>
              </w:rPr>
              <w:t>)</w:t>
            </w:r>
            <w:r>
              <w:rPr>
                <w:rFonts w:ascii="Arial" w:hAnsi="Arial" w:cs="Arial"/>
                <w:sz w:val="18"/>
              </w:rPr>
              <w:t>;</w:t>
            </w:r>
          </w:p>
          <w:p w14:paraId="7FCDC8E7" w14:textId="77777777" w:rsidR="00DB28DA" w:rsidRDefault="00DB28DA" w:rsidP="0044146E">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
          <w:p w14:paraId="14A15004" w14:textId="77777777" w:rsidR="00DB28DA" w:rsidRDefault="00DB28DA" w:rsidP="0044146E">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
          <w:p w14:paraId="0B8753F1" w14:textId="77777777" w:rsidR="00DB28DA" w:rsidRDefault="00DB28DA" w:rsidP="0044146E">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
          <w:p w14:paraId="61ABF7A6" w14:textId="77777777" w:rsidR="00DB28DA" w:rsidRPr="00D65580" w:rsidRDefault="00DB28DA" w:rsidP="0044146E">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
          <w:p w14:paraId="1D4896DD"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
          <w:p w14:paraId="04D063EC" w14:textId="77777777" w:rsidR="00DB28DA" w:rsidRDefault="00DB28DA" w:rsidP="0044146E">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
          <w:p w14:paraId="4995FAB9" w14:textId="77777777" w:rsidR="00DB28DA" w:rsidRDefault="00DB28DA" w:rsidP="0044146E">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14:paraId="19C06892"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
          <w:p w14:paraId="057868F5" w14:textId="77777777" w:rsidR="00DB28DA" w:rsidRPr="00ED1FEC" w:rsidRDefault="00DB28DA" w:rsidP="0044146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
          <w:p w14:paraId="775F3027" w14:textId="77777777" w:rsidR="00DB28DA" w:rsidRPr="00ED1FEC" w:rsidRDefault="00DB28DA" w:rsidP="0044146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p>
          <w:p w14:paraId="19C74E5E" w14:textId="77777777" w:rsidR="00DB28DA" w:rsidRDefault="00DB28DA" w:rsidP="0044146E">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QoS rules</w:t>
            </w:r>
            <w:r>
              <w:rPr>
                <w:rFonts w:ascii="Arial" w:hAnsi="Arial" w:cs="Arial"/>
                <w:sz w:val="18"/>
                <w:lang w:eastAsia="zh-CN"/>
              </w:rPr>
              <w:t xml:space="preserve"> with the length of two octets support indicator</w:t>
            </w:r>
            <w:r>
              <w:rPr>
                <w:rFonts w:ascii="Arial" w:hAnsi="Arial" w:cs="Arial"/>
                <w:sz w:val="18"/>
              </w:rPr>
              <w:t>);</w:t>
            </w:r>
          </w:p>
          <w:p w14:paraId="0E162BEA" w14:textId="77777777" w:rsidR="00DB28DA" w:rsidRPr="00ED1FEC" w:rsidRDefault="00DB28DA" w:rsidP="0044146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24</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 xml:space="preserve">QoS </w:t>
            </w:r>
            <w:r>
              <w:rPr>
                <w:rFonts w:ascii="Arial" w:hAnsi="Arial" w:cs="Arial"/>
                <w:sz w:val="18"/>
                <w:lang w:eastAsia="zh-CN"/>
              </w:rPr>
              <w:t>flow descriptions with the length of two octets support indicator</w:t>
            </w:r>
            <w:r>
              <w:rPr>
                <w:rFonts w:ascii="Arial" w:hAnsi="Arial" w:cs="Arial"/>
                <w:sz w:val="18"/>
              </w:rPr>
              <w:t>);</w:t>
            </w:r>
          </w:p>
          <w:p w14:paraId="039F7997"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0025H</w:t>
            </w:r>
            <w:r>
              <w:rPr>
                <w:rFonts w:ascii="Arial" w:hAnsi="Arial" w:cs="Arial"/>
                <w:sz w:val="18"/>
              </w:rPr>
              <w:t xml:space="preserve"> (Reserved)</w:t>
            </w:r>
          </w:p>
          <w:p w14:paraId="18085792" w14:textId="77777777" w:rsidR="00DB28DA" w:rsidRPr="00DE6E44" w:rsidRDefault="00DB28DA" w:rsidP="0044146E">
            <w:pPr>
              <w:keepNext/>
              <w:rPr>
                <w:rFonts w:ascii="Arial" w:hAnsi="Arial" w:cs="Arial"/>
                <w:sz w:val="18"/>
              </w:rPr>
            </w:pPr>
            <w:r w:rsidRPr="00DE6E44">
              <w:rPr>
                <w:rFonts w:ascii="Arial" w:hAnsi="Arial" w:cs="Arial"/>
                <w:sz w:val="18"/>
              </w:rPr>
              <w:t>-</w:t>
            </w:r>
            <w:r w:rsidRPr="00DE6E44">
              <w:rPr>
                <w:rFonts w:ascii="Arial" w:hAnsi="Arial" w:cs="Arial"/>
                <w:sz w:val="18"/>
              </w:rPr>
              <w:tab/>
              <w:t>0026H (Reserved);</w:t>
            </w:r>
          </w:p>
          <w:p w14:paraId="13143AFB" w14:textId="77777777" w:rsidR="00DB28DA" w:rsidRDefault="00DB28DA" w:rsidP="0044146E">
            <w:pPr>
              <w:keepNext/>
              <w:rPr>
                <w:rFonts w:ascii="Arial" w:hAnsi="Arial" w:cs="Arial"/>
                <w:sz w:val="18"/>
              </w:rPr>
            </w:pPr>
            <w:r w:rsidRPr="00DE6E44">
              <w:rPr>
                <w:rFonts w:ascii="Arial" w:hAnsi="Arial" w:cs="Arial"/>
                <w:sz w:val="18"/>
              </w:rPr>
              <w:t>-</w:t>
            </w:r>
            <w:r w:rsidRPr="00DE6E44">
              <w:rPr>
                <w:rFonts w:ascii="Arial" w:hAnsi="Arial" w:cs="Arial"/>
                <w:sz w:val="18"/>
              </w:rPr>
              <w:tab/>
              <w:t>0027H (ACS information request);</w:t>
            </w:r>
          </w:p>
          <w:p w14:paraId="0A2778D7"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w:t>
            </w:r>
            <w:r>
              <w:rPr>
                <w:rFonts w:ascii="Arial" w:hAnsi="Arial" w:cs="Arial"/>
                <w:sz w:val="18"/>
              </w:rPr>
              <w:t>8</w:t>
            </w:r>
            <w:r w:rsidRPr="00AE1A92">
              <w:rPr>
                <w:rFonts w:ascii="Arial" w:hAnsi="Arial" w:cs="Arial"/>
                <w:sz w:val="18"/>
              </w:rPr>
              <w:t>H</w:t>
            </w:r>
            <w:r>
              <w:rPr>
                <w:rFonts w:ascii="Arial" w:hAnsi="Arial" w:cs="Arial"/>
                <w:sz w:val="18"/>
              </w:rPr>
              <w:t xml:space="preserve"> (Reserved);</w:t>
            </w:r>
          </w:p>
          <w:p w14:paraId="275398CA" w14:textId="77777777" w:rsidR="00DB28DA" w:rsidRDefault="00DB28DA" w:rsidP="0044146E">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9</w:t>
            </w:r>
            <w:r w:rsidRPr="00DE6E44">
              <w:rPr>
                <w:rFonts w:ascii="Arial" w:hAnsi="Arial" w:cs="Arial"/>
                <w:sz w:val="18"/>
              </w:rPr>
              <w:t>H (Reserved);</w:t>
            </w:r>
          </w:p>
          <w:p w14:paraId="4D193833" w14:textId="77777777" w:rsidR="00DB28DA" w:rsidRDefault="00DB28DA" w:rsidP="0044146E">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 (Reserved);</w:t>
            </w:r>
          </w:p>
          <w:p w14:paraId="5B8DECEB" w14:textId="77777777" w:rsidR="00DB28DA" w:rsidRDefault="00DB28DA" w:rsidP="0044146E">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 (Reserved);</w:t>
            </w:r>
          </w:p>
          <w:p w14:paraId="6EC6DEE4" w14:textId="77777777" w:rsidR="00DB28DA" w:rsidRPr="00ED1FEC" w:rsidRDefault="00DB28DA" w:rsidP="0044146E">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request);</w:t>
            </w:r>
          </w:p>
          <w:p w14:paraId="5E61C3C4" w14:textId="77777777" w:rsidR="00DB28DA" w:rsidRPr="00ED1FEC" w:rsidRDefault="00DB28DA" w:rsidP="0044146E">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indicator); </w:t>
            </w:r>
            <w:r w:rsidRPr="00DE6E44">
              <w:rPr>
                <w:rFonts w:ascii="Arial" w:hAnsi="Arial" w:cs="Arial"/>
                <w:sz w:val="18"/>
              </w:rPr>
              <w:t>and</w:t>
            </w:r>
          </w:p>
          <w:p w14:paraId="67A0289E" w14:textId="77777777" w:rsidR="00DB28DA" w:rsidRDefault="00DB28DA" w:rsidP="0044146E">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06431D41" w14:textId="77777777" w:rsidR="00DB28DA" w:rsidRPr="00FE320E" w:rsidRDefault="00DB28DA" w:rsidP="0044146E">
            <w:pPr>
              <w:keepNext/>
              <w:rPr>
                <w:rFonts w:ascii="Arial" w:hAnsi="Arial" w:cs="Arial"/>
                <w:sz w:val="18"/>
              </w:rPr>
            </w:pPr>
          </w:p>
          <w:p w14:paraId="57C5F0A6" w14:textId="77777777" w:rsidR="00DB28DA" w:rsidRPr="00FE320E" w:rsidRDefault="00DB28DA" w:rsidP="0044146E">
            <w:pPr>
              <w:keepNext/>
              <w:rPr>
                <w:rFonts w:ascii="Arial" w:hAnsi="Arial" w:cs="Arial"/>
                <w:sz w:val="18"/>
              </w:rPr>
            </w:pPr>
            <w:r w:rsidRPr="00FE320E">
              <w:rPr>
                <w:rFonts w:ascii="Arial" w:hAnsi="Arial" w:cs="Arial"/>
                <w:sz w:val="18"/>
              </w:rPr>
              <w:t>Network to MS direction:</w:t>
            </w:r>
          </w:p>
          <w:p w14:paraId="5FADE652" w14:textId="77777777" w:rsidR="00DB28DA" w:rsidRPr="004E051B" w:rsidRDefault="00DB28DA" w:rsidP="0044146E">
            <w:pPr>
              <w:pStyle w:val="TAL"/>
              <w:keepLines w:val="0"/>
              <w:spacing w:after="180"/>
            </w:pPr>
            <w:r w:rsidRPr="004E051B">
              <w:t>-</w:t>
            </w:r>
            <w:r w:rsidRPr="004E051B">
              <w:tab/>
              <w:t>0001H (P-CSCF IPv6 Address);</w:t>
            </w:r>
          </w:p>
          <w:p w14:paraId="2D69C5B6" w14:textId="77777777" w:rsidR="00DB28DA" w:rsidRPr="00AB7820" w:rsidRDefault="00DB28DA" w:rsidP="0044146E">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 xml:space="preserve">IM CN Subsystem </w:t>
            </w:r>
            <w:proofErr w:type="spellStart"/>
            <w:r w:rsidRPr="00AB7820">
              <w:rPr>
                <w:rFonts w:ascii="Arial" w:hAnsi="Arial" w:cs="Arial"/>
                <w:sz w:val="18"/>
                <w:lang w:val="nb-NO"/>
              </w:rPr>
              <w:t>Signaling</w:t>
            </w:r>
            <w:proofErr w:type="spellEnd"/>
            <w:r w:rsidRPr="00AB7820">
              <w:rPr>
                <w:rFonts w:ascii="Arial" w:hAnsi="Arial" w:cs="Arial"/>
                <w:sz w:val="18"/>
                <w:lang w:val="nb-NO"/>
              </w:rPr>
              <w:t xml:space="preserve"> Flag</w:t>
            </w:r>
            <w:r w:rsidRPr="00AB7820">
              <w:rPr>
                <w:rFonts w:ascii="Arial" w:hAnsi="Arial"/>
                <w:sz w:val="18"/>
                <w:lang w:val="nb-NO"/>
              </w:rPr>
              <w:t>);</w:t>
            </w:r>
          </w:p>
          <w:p w14:paraId="4DD29C80" w14:textId="77777777" w:rsidR="00DB28DA" w:rsidRPr="00FE320E" w:rsidRDefault="00DB28DA" w:rsidP="0044146E">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14:paraId="23CABBFC" w14:textId="77777777" w:rsidR="00DB28DA" w:rsidRPr="00FE320E" w:rsidRDefault="00DB28DA" w:rsidP="0044146E">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14:paraId="339A7216" w14:textId="77777777" w:rsidR="00DB28DA" w:rsidRPr="00FE320E" w:rsidRDefault="00DB28DA" w:rsidP="0044146E">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r>
              <w:rPr>
                <w:rFonts w:ascii="Arial" w:hAnsi="Arial" w:cs="Arial"/>
                <w:sz w:val="18"/>
              </w:rPr>
              <w:t>);</w:t>
            </w:r>
          </w:p>
          <w:p w14:paraId="47179108" w14:textId="77777777" w:rsidR="00DB28DA" w:rsidRDefault="00DB28DA" w:rsidP="0044146E">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6E23ADFB" w14:textId="77777777" w:rsidR="00DB28DA" w:rsidRPr="00FE320E" w:rsidRDefault="00DB28DA" w:rsidP="0044146E">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14:paraId="69D65A5C"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14:paraId="5F557614"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0009H (DSMIPv6 IPv4 Home Agent Address);</w:t>
            </w:r>
          </w:p>
          <w:p w14:paraId="6C9FC45D" w14:textId="77777777" w:rsidR="00DB28DA" w:rsidRPr="007900A2" w:rsidRDefault="00DB28DA" w:rsidP="0044146E">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14:paraId="483D2197" w14:textId="77777777" w:rsidR="00DB28DA" w:rsidRDefault="00DB28DA" w:rsidP="0044146E">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14:paraId="6C3E76CB" w14:textId="77777777" w:rsidR="00DB28DA" w:rsidRDefault="00DB28DA" w:rsidP="0044146E">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14:paraId="33603AE4" w14:textId="77777777" w:rsidR="00DB28DA" w:rsidRDefault="00DB28DA" w:rsidP="0044146E">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14:paraId="0DBFFB19"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000EH (MSISDN);</w:t>
            </w:r>
          </w:p>
          <w:p w14:paraId="19109F63"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14:paraId="2DBF605F"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0010H (IPv4 Link MTU);</w:t>
            </w:r>
          </w:p>
          <w:p w14:paraId="21E0FA53"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4EF00583"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14:paraId="691057BE" w14:textId="77777777" w:rsidR="00DB28DA" w:rsidRDefault="00DB28DA" w:rsidP="0044146E">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14:paraId="3302F61B" w14:textId="77777777" w:rsidR="00DB28DA" w:rsidRPr="00A06BBB" w:rsidRDefault="00DB28DA" w:rsidP="0044146E">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13A83ABC"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0015H (Non-IP Link MTU);</w:t>
            </w:r>
          </w:p>
          <w:p w14:paraId="37E1F85E"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0016H (APN rate control parameters);</w:t>
            </w:r>
          </w:p>
          <w:p w14:paraId="7301FF38" w14:textId="77777777" w:rsidR="00DB28DA" w:rsidRDefault="00DB28DA" w:rsidP="0044146E">
            <w:pPr>
              <w:keepNext/>
              <w:rPr>
                <w:rFonts w:ascii="Arial" w:hAnsi="Arial" w:cs="Arial"/>
                <w:sz w:val="18"/>
              </w:rPr>
            </w:pPr>
            <w:r>
              <w:rPr>
                <w:rFonts w:ascii="Arial" w:hAnsi="Arial" w:cs="Arial"/>
                <w:sz w:val="18"/>
              </w:rPr>
              <w:lastRenderedPageBreak/>
              <w:t>-</w:t>
            </w:r>
            <w:r w:rsidRPr="008E4BB9">
              <w:rPr>
                <w:rFonts w:ascii="Arial" w:hAnsi="Arial" w:cs="Arial"/>
                <w:sz w:val="18"/>
              </w:rPr>
              <w:tab/>
            </w:r>
            <w:r>
              <w:rPr>
                <w:rFonts w:ascii="Arial" w:hAnsi="Arial" w:cs="Arial"/>
                <w:sz w:val="18"/>
              </w:rPr>
              <w:t>0017H (3GPP PS data off support indication</w:t>
            </w:r>
            <w:r w:rsidRPr="008E4BB9">
              <w:rPr>
                <w:rFonts w:ascii="Arial" w:hAnsi="Arial" w:cs="Arial"/>
                <w:sz w:val="18"/>
              </w:rPr>
              <w:t>)</w:t>
            </w:r>
            <w:r>
              <w:rPr>
                <w:rFonts w:ascii="Arial" w:hAnsi="Arial" w:cs="Arial"/>
                <w:sz w:val="18"/>
              </w:rPr>
              <w:t>;</w:t>
            </w:r>
          </w:p>
          <w:p w14:paraId="2EA8F5B7" w14:textId="77777777" w:rsidR="00DB28DA" w:rsidRDefault="00DB28DA" w:rsidP="0044146E">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accepted indicator</w:t>
            </w:r>
            <w:r w:rsidRPr="008E4BB9">
              <w:rPr>
                <w:rFonts w:ascii="Arial" w:hAnsi="Arial" w:cs="Arial"/>
                <w:sz w:val="18"/>
              </w:rPr>
              <w:t>)</w:t>
            </w:r>
            <w:r>
              <w:rPr>
                <w:rFonts w:ascii="Arial" w:hAnsi="Arial" w:cs="Arial"/>
                <w:sz w:val="18"/>
              </w:rPr>
              <w:t>;</w:t>
            </w:r>
          </w:p>
          <w:p w14:paraId="22E73663" w14:textId="77777777" w:rsidR="00DB28DA" w:rsidRDefault="00DB28DA" w:rsidP="0044146E">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
          <w:p w14:paraId="1B1E43B1" w14:textId="77777777" w:rsidR="00DB28DA" w:rsidRDefault="00DB28DA" w:rsidP="0044146E">
            <w:pPr>
              <w:keepNext/>
              <w:rPr>
                <w:rFonts w:ascii="Arial" w:hAnsi="Arial" w:cs="Arial"/>
                <w:sz w:val="18"/>
              </w:rPr>
            </w:pPr>
            <w:r w:rsidRPr="00BA38E7">
              <w:rPr>
                <w:rFonts w:ascii="Arial" w:hAnsi="Arial" w:cs="Arial"/>
                <w:sz w:val="18"/>
              </w:rPr>
              <w:t>-</w:t>
            </w:r>
            <w:r w:rsidRPr="00BA38E7">
              <w:rPr>
                <w:rFonts w:ascii="Arial" w:hAnsi="Arial" w:cs="Arial"/>
                <w:sz w:val="18"/>
              </w:rPr>
              <w:tab/>
            </w:r>
            <w:r>
              <w:rPr>
                <w:rFonts w:ascii="Arial" w:hAnsi="Arial" w:cs="Arial"/>
                <w:sz w:val="18"/>
              </w:rPr>
              <w:t>001AH (reserved);</w:t>
            </w:r>
          </w:p>
          <w:p w14:paraId="73179AF7" w14:textId="77777777" w:rsidR="00DB28DA" w:rsidRDefault="00DB28DA" w:rsidP="0044146E">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r>
              <w:rPr>
                <w:rFonts w:ascii="Arial" w:hAnsi="Arial" w:cs="Arial"/>
                <w:sz w:val="18"/>
              </w:rPr>
              <w:t>;</w:t>
            </w:r>
          </w:p>
          <w:p w14:paraId="6BA0E260" w14:textId="77777777" w:rsidR="00DB28DA" w:rsidRPr="00D65580" w:rsidRDefault="00DB28DA" w:rsidP="0044146E">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r w:rsidRPr="00D65580">
              <w:rPr>
                <w:rFonts w:ascii="Arial" w:hAnsi="Arial" w:cs="Arial"/>
                <w:sz w:val="18"/>
                <w:lang w:eastAsia="zh-CN"/>
              </w:rPr>
              <w:t>QoS rules</w:t>
            </w:r>
            <w:r w:rsidRPr="00D65580">
              <w:rPr>
                <w:rFonts w:ascii="Arial" w:hAnsi="Arial" w:cs="Arial" w:hint="eastAsia"/>
                <w:sz w:val="18"/>
                <w:lang w:eastAsia="zh-CN"/>
              </w:rPr>
              <w:t>)</w:t>
            </w:r>
            <w:r w:rsidRPr="00D65580">
              <w:rPr>
                <w:rFonts w:ascii="Arial" w:hAnsi="Arial" w:cs="Arial"/>
                <w:sz w:val="18"/>
                <w:lang w:eastAsia="zh-CN"/>
              </w:rPr>
              <w:t>;</w:t>
            </w:r>
          </w:p>
          <w:p w14:paraId="16196567" w14:textId="77777777" w:rsidR="00DB28DA" w:rsidRDefault="00DB28DA" w:rsidP="0044146E">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
          <w:p w14:paraId="6753E2E1" w14:textId="77777777" w:rsidR="00DB28DA" w:rsidRDefault="00DB28DA" w:rsidP="0044146E">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r>
              <w:rPr>
                <w:rFonts w:ascii="Arial" w:hAnsi="Arial" w:cs="Arial"/>
                <w:sz w:val="18"/>
              </w:rPr>
              <w:t>);</w:t>
            </w:r>
          </w:p>
          <w:p w14:paraId="1833B000" w14:textId="77777777" w:rsidR="00DB28DA" w:rsidRDefault="00DB28DA" w:rsidP="0044146E">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sidRPr="00D65580">
              <w:rPr>
                <w:rFonts w:ascii="Arial" w:hAnsi="Arial" w:cs="Arial"/>
                <w:sz w:val="18"/>
                <w:lang w:eastAsia="zh-CN"/>
              </w:rPr>
              <w:t xml:space="preserve">QoS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14:paraId="11F3B6CF"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
          <w:p w14:paraId="4DB8EFA0" w14:textId="77777777" w:rsidR="00DB28DA" w:rsidRPr="00ED1FEC" w:rsidRDefault="00DB28DA" w:rsidP="0044146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
          <w:p w14:paraId="4ACDB174" w14:textId="77777777" w:rsidR="00DB28DA" w:rsidRPr="00ED1FEC" w:rsidRDefault="00DB28DA" w:rsidP="0044146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p>
          <w:p w14:paraId="501D914C" w14:textId="77777777" w:rsidR="00DB28DA" w:rsidRDefault="00DB28DA" w:rsidP="0044146E">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 (</w:t>
            </w:r>
            <w:r w:rsidRPr="00D65580">
              <w:rPr>
                <w:rFonts w:ascii="Arial" w:hAnsi="Arial" w:cs="Arial"/>
                <w:sz w:val="18"/>
                <w:lang w:eastAsia="zh-CN"/>
              </w:rPr>
              <w:t>QoS rules</w:t>
            </w:r>
            <w:r>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p>
          <w:p w14:paraId="195BE881" w14:textId="77777777" w:rsidR="00DB28DA" w:rsidRPr="00ED1FEC" w:rsidRDefault="00DB28DA" w:rsidP="0044146E">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r w:rsidRPr="00D65580">
              <w:rPr>
                <w:rFonts w:ascii="Arial" w:hAnsi="Arial" w:cs="Arial"/>
                <w:sz w:val="18"/>
                <w:lang w:eastAsia="zh-CN"/>
              </w:rPr>
              <w:t xml:space="preserve">QoS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w:t>
            </w:r>
          </w:p>
          <w:p w14:paraId="75F352CF" w14:textId="77777777" w:rsidR="00DB28DA" w:rsidRPr="00DE6E44" w:rsidRDefault="00DB28DA" w:rsidP="0044146E">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AE1A92">
              <w:rPr>
                <w:rFonts w:ascii="Arial" w:hAnsi="Arial" w:cs="Arial"/>
                <w:sz w:val="18"/>
                <w:lang w:eastAsia="zh-CN"/>
              </w:rPr>
              <w:t>0025H</w:t>
            </w:r>
            <w:r w:rsidRPr="00DE6E44">
              <w:rPr>
                <w:rFonts w:ascii="Arial" w:hAnsi="Arial" w:cs="Arial"/>
                <w:sz w:val="18"/>
                <w:lang w:eastAsia="zh-CN"/>
              </w:rPr>
              <w:t xml:space="preserve"> (Small data rate control parameters);</w:t>
            </w:r>
          </w:p>
          <w:p w14:paraId="12BCC703" w14:textId="77777777" w:rsidR="00DB28DA" w:rsidRPr="00DE6E44" w:rsidRDefault="00DB28DA" w:rsidP="0044146E">
            <w:pPr>
              <w:keepNext/>
              <w:rPr>
                <w:rFonts w:ascii="Arial" w:hAnsi="Arial" w:cs="Arial"/>
                <w:sz w:val="18"/>
              </w:rPr>
            </w:pPr>
            <w:r w:rsidRPr="00DE6E44">
              <w:rPr>
                <w:rFonts w:ascii="Arial" w:hAnsi="Arial" w:cs="Arial"/>
                <w:sz w:val="18"/>
              </w:rPr>
              <w:t>-</w:t>
            </w:r>
            <w:r w:rsidRPr="00DE6E44">
              <w:rPr>
                <w:rFonts w:ascii="Arial" w:hAnsi="Arial" w:cs="Arial"/>
                <w:sz w:val="18"/>
              </w:rPr>
              <w:tab/>
              <w:t>0026H (Additional small data rate control</w:t>
            </w:r>
            <w:r w:rsidRPr="00DE6E44">
              <w:t xml:space="preserve"> </w:t>
            </w:r>
            <w:r w:rsidRPr="00DE6E44">
              <w:rPr>
                <w:rFonts w:ascii="Arial" w:hAnsi="Arial" w:cs="Arial"/>
                <w:sz w:val="18"/>
              </w:rPr>
              <w:t>for exception data parameters);</w:t>
            </w:r>
          </w:p>
          <w:p w14:paraId="6F2B82A6" w14:textId="77777777" w:rsidR="00DB28DA" w:rsidRPr="00ED1FEC" w:rsidRDefault="00DB28DA" w:rsidP="0044146E">
            <w:pPr>
              <w:keepNext/>
              <w:rPr>
                <w:rFonts w:ascii="Arial" w:hAnsi="Arial" w:cs="Arial"/>
                <w:sz w:val="18"/>
              </w:rPr>
            </w:pPr>
            <w:r w:rsidRPr="00DE6E44">
              <w:rPr>
                <w:rFonts w:ascii="Arial" w:hAnsi="Arial" w:cs="Arial"/>
                <w:sz w:val="18"/>
              </w:rPr>
              <w:t>-</w:t>
            </w:r>
            <w:r w:rsidRPr="00DE6E44">
              <w:rPr>
                <w:rFonts w:ascii="Arial" w:hAnsi="Arial" w:cs="Arial"/>
                <w:sz w:val="18"/>
              </w:rPr>
              <w:tab/>
              <w:t>0027H</w:t>
            </w:r>
            <w:r w:rsidRPr="00AE1A92">
              <w:rPr>
                <w:rFonts w:ascii="Arial" w:hAnsi="Arial" w:cs="Arial"/>
                <w:sz w:val="18"/>
              </w:rPr>
              <w:t xml:space="preserve"> (</w:t>
            </w:r>
            <w:r>
              <w:rPr>
                <w:rFonts w:ascii="Arial" w:hAnsi="Arial" w:cs="Arial"/>
                <w:sz w:val="18"/>
              </w:rPr>
              <w:t>ACS information);</w:t>
            </w:r>
          </w:p>
          <w:p w14:paraId="733FFBDC" w14:textId="77777777" w:rsidR="00DB28DA" w:rsidRDefault="00DB28DA" w:rsidP="0044146E">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0028H (</w:t>
            </w:r>
            <w:r w:rsidRPr="0013130D">
              <w:rPr>
                <w:rFonts w:ascii="Arial" w:hAnsi="Arial" w:cs="Arial"/>
                <w:sz w:val="18"/>
              </w:rPr>
              <w:t xml:space="preserve">Initial small data rate control </w:t>
            </w:r>
            <w:r w:rsidRPr="00DE6E44">
              <w:rPr>
                <w:rFonts w:ascii="Arial" w:hAnsi="Arial" w:cs="Arial"/>
                <w:sz w:val="18"/>
                <w:lang w:eastAsia="zh-CN"/>
              </w:rPr>
              <w:t>parameters</w:t>
            </w:r>
            <w:r>
              <w:rPr>
                <w:rFonts w:ascii="Arial" w:hAnsi="Arial" w:cs="Arial"/>
                <w:sz w:val="18"/>
              </w:rPr>
              <w:t xml:space="preserve">); </w:t>
            </w:r>
          </w:p>
          <w:p w14:paraId="78AE13F0" w14:textId="77777777" w:rsidR="00DB28DA" w:rsidRDefault="00DB28DA" w:rsidP="0044146E">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0029H </w:t>
            </w:r>
            <w:r w:rsidRPr="00DE6E44">
              <w:rPr>
                <w:rFonts w:ascii="Arial" w:hAnsi="Arial" w:cs="Arial"/>
                <w:sz w:val="18"/>
              </w:rPr>
              <w:t>(</w:t>
            </w:r>
            <w:r>
              <w:rPr>
                <w:rFonts w:ascii="Arial" w:hAnsi="Arial" w:cs="Arial"/>
                <w:sz w:val="18"/>
              </w:rPr>
              <w:t>Initial a</w:t>
            </w:r>
            <w:r w:rsidRPr="00DE6E44">
              <w:rPr>
                <w:rFonts w:ascii="Arial" w:hAnsi="Arial" w:cs="Arial"/>
                <w:sz w:val="18"/>
              </w:rPr>
              <w:t>dditional small data rate control</w:t>
            </w:r>
            <w:r w:rsidRPr="00BC28AF">
              <w:rPr>
                <w:rFonts w:ascii="Arial" w:hAnsi="Arial" w:cs="Arial"/>
                <w:sz w:val="18"/>
              </w:rPr>
              <w:t xml:space="preserve"> </w:t>
            </w:r>
            <w:r w:rsidRPr="00DE6E44">
              <w:rPr>
                <w:rFonts w:ascii="Arial" w:hAnsi="Arial" w:cs="Arial"/>
                <w:sz w:val="18"/>
              </w:rPr>
              <w:t>for exception data parameters);</w:t>
            </w:r>
          </w:p>
          <w:p w14:paraId="493FE97B" w14:textId="77777777" w:rsidR="00DB28DA" w:rsidRDefault="00DB28DA" w:rsidP="0044146E">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w:t>
            </w:r>
            <w:r>
              <w:rPr>
                <w:rFonts w:ascii="Arial" w:hAnsi="Arial" w:cs="Arial"/>
                <w:sz w:val="18"/>
              </w:rPr>
              <w:t xml:space="preserve">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rate control </w:t>
            </w:r>
            <w:r w:rsidRPr="00DE6E44">
              <w:rPr>
                <w:rFonts w:ascii="Arial" w:hAnsi="Arial" w:cs="Arial"/>
                <w:sz w:val="18"/>
                <w:lang w:eastAsia="zh-CN"/>
              </w:rPr>
              <w:t>parameters</w:t>
            </w:r>
            <w:r>
              <w:rPr>
                <w:rFonts w:ascii="Arial" w:hAnsi="Arial" w:cs="Arial"/>
                <w:sz w:val="18"/>
              </w:rPr>
              <w:t>);</w:t>
            </w:r>
          </w:p>
          <w:p w14:paraId="33ECE0F0" w14:textId="77777777" w:rsidR="00DB28DA" w:rsidRDefault="00DB28DA" w:rsidP="0044146E">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Initial a</w:t>
            </w:r>
            <w:r w:rsidRPr="00DE6E44">
              <w:rPr>
                <w:rFonts w:ascii="Arial" w:hAnsi="Arial" w:cs="Arial"/>
                <w:sz w:val="18"/>
              </w:rPr>
              <w:t xml:space="preserve">dditional </w:t>
            </w:r>
            <w:r>
              <w:rPr>
                <w:rFonts w:ascii="Arial" w:hAnsi="Arial" w:cs="Arial"/>
                <w:sz w:val="18"/>
              </w:rPr>
              <w:t>APN</w:t>
            </w:r>
            <w:r w:rsidRPr="00DE6E44">
              <w:rPr>
                <w:rFonts w:ascii="Arial" w:hAnsi="Arial" w:cs="Arial"/>
                <w:sz w:val="18"/>
              </w:rPr>
              <w:t xml:space="preserve"> rate control</w:t>
            </w:r>
            <w:r w:rsidRPr="00BC28AF">
              <w:rPr>
                <w:rFonts w:ascii="Arial" w:hAnsi="Arial" w:cs="Arial"/>
                <w:sz w:val="18"/>
              </w:rPr>
              <w:t xml:space="preserve"> </w:t>
            </w:r>
            <w:r w:rsidRPr="00DE6E44">
              <w:rPr>
                <w:rFonts w:ascii="Arial" w:hAnsi="Arial" w:cs="Arial"/>
                <w:sz w:val="18"/>
              </w:rPr>
              <w:t>for exception data parameters);</w:t>
            </w:r>
          </w:p>
          <w:p w14:paraId="217E1515" w14:textId="77777777" w:rsidR="00DB28DA" w:rsidRPr="00ED1FEC" w:rsidRDefault="00DB28DA" w:rsidP="0044146E">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response with the length of two octets);</w:t>
            </w:r>
          </w:p>
          <w:p w14:paraId="7CFB7B73" w14:textId="77777777" w:rsidR="00DB28DA" w:rsidRPr="00ED1FEC" w:rsidRDefault="00DB28DA" w:rsidP="0044146E">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with length of two octets); and</w:t>
            </w:r>
          </w:p>
          <w:p w14:paraId="56BBED27" w14:textId="77777777" w:rsidR="00DB28DA" w:rsidRPr="00A06BBB" w:rsidRDefault="00DB28DA" w:rsidP="0044146E">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0285CD1C" w14:textId="77777777" w:rsidR="00DB28DA" w:rsidRPr="00FE320E" w:rsidRDefault="00DB28DA" w:rsidP="0044146E">
            <w:pPr>
              <w:keepNext/>
              <w:rPr>
                <w:rFonts w:ascii="Arial" w:hAnsi="Arial" w:cs="Arial"/>
                <w:sz w:val="18"/>
              </w:rPr>
            </w:pPr>
          </w:p>
          <w:p w14:paraId="621A59C7" w14:textId="77777777" w:rsidR="00DB28DA" w:rsidRPr="00FE320E" w:rsidRDefault="00DB28DA" w:rsidP="0044146E">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27F30063" w14:textId="77777777" w:rsidR="00DB28DA" w:rsidRPr="00FE320E" w:rsidRDefault="00DB28DA" w:rsidP="0044146E">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14:paraId="30629F52" w14:textId="77777777" w:rsidR="00DB28DA" w:rsidRPr="00FE320E"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MSISDN Request</w:t>
            </w:r>
            <w:r>
              <w:rPr>
                <w:rFonts w:ascii="Arial" w:hAnsi="Arial" w:cs="Arial"/>
                <w:sz w:val="18"/>
              </w:rPr>
              <w:t xml:space="preserve"> or </w:t>
            </w:r>
            <w:r w:rsidRPr="00D07466">
              <w:rPr>
                <w:rFonts w:ascii="Arial" w:hAnsi="Arial" w:cs="Arial"/>
                <w:sz w:val="18"/>
              </w:rPr>
              <w:t>DNS server security information</w:t>
            </w:r>
            <w:r>
              <w:rPr>
                <w:rFonts w:ascii="Arial" w:hAnsi="Arial" w:cs="Arial"/>
                <w:sz w:val="18"/>
              </w:rPr>
              <w:t xml:space="preserve"> indicator</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t xml:space="preserve"> </w:t>
            </w:r>
            <w:r w:rsidRPr="003F756B">
              <w:rPr>
                <w:rFonts w:ascii="Arial" w:hAnsi="Arial" w:cs="Arial"/>
              </w:rPr>
              <w:t xml:space="preserve">The </w:t>
            </w:r>
            <w:r w:rsidRPr="003F756B">
              <w:rPr>
                <w:rFonts w:ascii="Arial" w:hAnsi="Arial" w:cs="Arial"/>
                <w:sz w:val="18"/>
              </w:rPr>
              <w:t>DNS server security information indicator indicates that the MS supports receiving DNS server security information with length of two octets.</w:t>
            </w:r>
          </w:p>
          <w:p w14:paraId="5286DFF5" w14:textId="77777777" w:rsidR="00DB28DA" w:rsidRPr="00FE320E"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w:t>
            </w:r>
            <w:proofErr w:type="spellStart"/>
            <w:r w:rsidRPr="00FE320E">
              <w:rPr>
                <w:rFonts w:ascii="Arial" w:hAnsi="Arial" w:cs="Arial"/>
                <w:sz w:val="18"/>
              </w:rPr>
              <w:t>Signaling</w:t>
            </w:r>
            <w:proofErr w:type="spellEnd"/>
            <w:r w:rsidRPr="00FE320E">
              <w:rPr>
                <w:rFonts w:ascii="Arial" w:hAnsi="Arial" w:cs="Arial"/>
                <w:sz w:val="18"/>
              </w:rPr>
              <w:t xml:space="preserve">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1B4AABAC" w14:textId="77777777" w:rsidR="00DB28DA" w:rsidRPr="00FE320E" w:rsidRDefault="00DB28DA" w:rsidP="0044146E">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14:paraId="1AA8AE04" w14:textId="77777777" w:rsidR="00DB28DA" w:rsidRPr="00FE320E" w:rsidRDefault="00DB28DA" w:rsidP="0044146E">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14:paraId="5428A2B3" w14:textId="77777777" w:rsidR="00DB28DA" w:rsidRPr="00FE320E"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35F67F4D" w14:textId="77777777" w:rsidR="00DB28DA" w:rsidRPr="00FE320E"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4C7E7162" w14:textId="77777777" w:rsidR="00DB28DA" w:rsidRPr="00FE320E"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29D09039" w14:textId="77777777" w:rsidR="00DB28DA"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4139A975" w14:textId="77777777" w:rsidR="00DB28DA"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5C26C3AC" w14:textId="77777777" w:rsidR="00DB28DA"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562D72FA" w14:textId="77777777" w:rsidR="00DB28DA" w:rsidRPr="00FE320E"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14:paraId="28A0C454" w14:textId="77777777" w:rsidR="00DB28DA" w:rsidRDefault="00DB28DA" w:rsidP="0044146E">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14:paraId="3A988662" w14:textId="77777777" w:rsidR="00DB28DA"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14:paraId="08683C77" w14:textId="77777777" w:rsidR="00DB28DA" w:rsidRPr="007900A2" w:rsidRDefault="00DB28DA" w:rsidP="0044146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 xml:space="preserve">length of container identifier </w:t>
            </w:r>
            <w:r w:rsidRPr="007900A2">
              <w:rPr>
                <w:rFonts w:ascii="Arial" w:hAnsi="Arial" w:cs="Arial"/>
                <w:i/>
                <w:iCs/>
                <w:sz w:val="18"/>
              </w:rPr>
              <w:lastRenderedPageBreak/>
              <w:t>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21E4530F" w14:textId="77777777" w:rsidR="00DB28DA" w:rsidRPr="007900A2" w:rsidRDefault="00DB28DA" w:rsidP="0044146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4F533845" w14:textId="77777777" w:rsidR="00DB28DA" w:rsidRDefault="00DB28DA" w:rsidP="0044146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14:paraId="46A29664" w14:textId="77777777" w:rsidR="00DB28DA" w:rsidRDefault="00DB28DA" w:rsidP="0044146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14:paraId="667066AC" w14:textId="77777777" w:rsidR="00DB28DA" w:rsidRDefault="00DB28DA" w:rsidP="0044146E">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in S1-mode and N1-mode.</w:t>
            </w:r>
          </w:p>
          <w:p w14:paraId="011FC75B" w14:textId="77777777" w:rsidR="00DB28DA" w:rsidRPr="00FE320E"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3B2F8CA1" w14:textId="77777777" w:rsidR="00DB28DA"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2A32DA87" w14:textId="77777777" w:rsidR="00DB28DA" w:rsidRDefault="00DB28DA" w:rsidP="0044146E">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r>
              <w:rPr>
                <w:rFonts w:ascii="Arial" w:hAnsi="Arial" w:cs="Arial"/>
                <w:sz w:val="18"/>
              </w:rPr>
              <w:t>subclause 6.4</w:t>
            </w:r>
            <w:r w:rsidRPr="000E6045">
              <w:rPr>
                <w:rFonts w:ascii="Arial" w:hAnsi="Arial" w:cs="Arial"/>
                <w:sz w:val="18"/>
              </w:rPr>
              <w:t>.</w:t>
            </w:r>
          </w:p>
          <w:p w14:paraId="7BF62A68" w14:textId="77777777" w:rsidR="00DB28DA"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2DC5CEEB" w14:textId="77777777" w:rsidR="00DB28DA"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14:paraId="189FE005" w14:textId="77777777" w:rsidR="00DB28DA" w:rsidRDefault="00DB28DA" w:rsidP="0044146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4861E0B4" w14:textId="77777777" w:rsidR="00DB28DA" w:rsidRDefault="00DB28DA" w:rsidP="0044146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6DF63EC4" w14:textId="77777777" w:rsidR="00DB28DA"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1AD2DC31" w14:textId="77777777" w:rsidR="00DB28DA"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 xml:space="preserve">length of container identifier </w:t>
            </w:r>
            <w:r w:rsidRPr="00FE320E">
              <w:rPr>
                <w:rFonts w:ascii="Arial" w:hAnsi="Arial" w:cs="Arial"/>
                <w:i/>
                <w:iCs/>
                <w:sz w:val="18"/>
              </w:rPr>
              <w:lastRenderedPageBreak/>
              <w:t>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2656085D" w14:textId="77777777" w:rsidR="00DB28DA" w:rsidRDefault="00DB28DA" w:rsidP="0044146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PCO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r>
              <w:rPr>
                <w:rFonts w:ascii="Arial" w:hAnsi="Arial" w:cs="Arial"/>
                <w:sz w:val="18"/>
              </w:rPr>
              <w:t>subclauses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Pr>
                <w:rFonts w:ascii="Arial" w:hAnsi="Arial" w:cs="Arial"/>
                <w:sz w:val="18"/>
              </w:rPr>
              <w:t>,</w:t>
            </w:r>
            <w:r w:rsidRPr="00905530">
              <w:rPr>
                <w:rFonts w:ascii="Arial" w:hAnsi="Arial" w:cs="Arial"/>
                <w:sz w:val="18"/>
              </w:rPr>
              <w:t xml:space="preserve"> R.2.2.1C</w:t>
            </w:r>
            <w:r>
              <w:rPr>
                <w:rFonts w:ascii="Arial" w:hAnsi="Arial" w:cs="Arial"/>
                <w:sz w:val="18"/>
              </w:rPr>
              <w:t>, U.2.2.1C and W.2.2.1C</w:t>
            </w:r>
            <w:r w:rsidRPr="0070508D">
              <w:rPr>
                <w:rFonts w:ascii="Arial" w:hAnsi="Arial" w:cs="Arial"/>
                <w:sz w:val="18"/>
              </w:rPr>
              <w:t>.</w:t>
            </w:r>
          </w:p>
          <w:p w14:paraId="4D8B92FA" w14:textId="77777777" w:rsidR="00DB28DA"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7E926DB0" w14:textId="77777777" w:rsidR="00DB28DA"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5286F637" w14:textId="77777777" w:rsidR="00DB28DA"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14:paraId="1EA090CC" w14:textId="77777777" w:rsidR="00DB28DA" w:rsidRPr="00447D6E" w:rsidRDefault="00DB28DA" w:rsidP="0044146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14:paraId="10DF9C68" w14:textId="77777777" w:rsidR="00DB28DA" w:rsidRDefault="00DB28DA" w:rsidP="0044146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6D800165" w14:textId="77777777" w:rsidR="00DB28DA" w:rsidRDefault="00DB28DA" w:rsidP="0044146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14:paraId="62C261B2" w14:textId="77777777" w:rsidR="00DB28DA" w:rsidRDefault="00DB28DA" w:rsidP="0044146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w:t>
            </w:r>
            <w:r w:rsidRPr="00ED1FEC">
              <w:rPr>
                <w:rFonts w:ascii="Arial" w:hAnsi="Arial" w:cs="Arial"/>
                <w:sz w:val="18"/>
              </w:rPr>
              <w:t> </w:t>
            </w:r>
            <w:r>
              <w:rPr>
                <w:rFonts w:ascii="Arial" w:hAnsi="Arial" w:cs="Arial"/>
                <w:sz w:val="18"/>
              </w:rPr>
              <w:t>10.5.6.3.2.</w:t>
            </w:r>
          </w:p>
          <w:p w14:paraId="562AD9FB" w14:textId="77777777" w:rsidR="00DB28DA" w:rsidRDefault="00DB28DA" w:rsidP="0044146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 10.5.6.3.8.</w:t>
            </w:r>
          </w:p>
          <w:p w14:paraId="44F956BD" w14:textId="77777777" w:rsidR="00DB28DA" w:rsidRPr="00FE320E"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2C81615C" w14:textId="77777777" w:rsidR="00DB28DA" w:rsidRPr="00FE320E" w:rsidRDefault="00DB28DA" w:rsidP="0044146E">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14:paraId="7A80D1F2" w14:textId="77777777" w:rsidR="00DB28DA" w:rsidRPr="00BB7840" w:rsidRDefault="00DB28DA" w:rsidP="0044146E">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9B3FB2">
              <w:rPr>
                <w:rFonts w:ascii="Arial" w:hAnsi="Arial"/>
                <w:sz w:val="18"/>
              </w:rPr>
              <w:t>as specified in 3GPP TS 24.250 [162]</w:t>
            </w:r>
            <w:r>
              <w:rPr>
                <w:rFonts w:ascii="Arial" w:hAnsi="Arial"/>
                <w:sz w:val="18"/>
              </w:rPr>
              <w:t>.</w:t>
            </w:r>
          </w:p>
          <w:p w14:paraId="3B0334B7" w14:textId="77777777" w:rsidR="00DB28DA" w:rsidRPr="00BB7840" w:rsidRDefault="00DB28DA" w:rsidP="0044146E">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UE's request of the Reliable Data Service usage </w:t>
            </w:r>
            <w:r w:rsidRPr="00DE6E44">
              <w:rPr>
                <w:rFonts w:ascii="Arial" w:hAnsi="Arial" w:cs="Arial"/>
                <w:sz w:val="18"/>
              </w:rPr>
              <w:t>as specified in 3GPP TS 24.250 [162]</w:t>
            </w:r>
            <w:r w:rsidRPr="00BB7840">
              <w:rPr>
                <w:rFonts w:ascii="Arial" w:hAnsi="Arial" w:cs="Arial"/>
                <w:sz w:val="18"/>
              </w:rPr>
              <w:t>.</w:t>
            </w:r>
          </w:p>
          <w:p w14:paraId="050A1771" w14:textId="77777777" w:rsidR="00DB28DA" w:rsidRPr="00ED1FEC" w:rsidRDefault="00DB28DA" w:rsidP="0044146E">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14:paraId="6F31FE0C" w14:textId="77777777" w:rsidR="00DB28DA" w:rsidRDefault="00DB28DA" w:rsidP="0044146E">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for exception data functionality. The container contents are coded as described in subclause 10.5.6.3.</w:t>
            </w:r>
            <w:r>
              <w:rPr>
                <w:rFonts w:ascii="Arial" w:hAnsi="Arial" w:cs="Arial"/>
                <w:sz w:val="18"/>
              </w:rPr>
              <w:t>3</w:t>
            </w:r>
            <w:r w:rsidRPr="00ED1FEC">
              <w:rPr>
                <w:rFonts w:ascii="Arial" w:hAnsi="Arial" w:cs="Arial"/>
                <w:sz w:val="18"/>
              </w:rPr>
              <w:t>.</w:t>
            </w:r>
            <w:r>
              <w:rPr>
                <w:rFonts w:ascii="Arial" w:hAnsi="Arial" w:cs="Arial"/>
                <w:sz w:val="18"/>
              </w:rPr>
              <w:t xml:space="preserve"> </w:t>
            </w:r>
          </w:p>
          <w:p w14:paraId="6BEC14CF" w14:textId="77777777" w:rsidR="00DB28DA" w:rsidRPr="00ED1FEC" w:rsidRDefault="00DB28DA" w:rsidP="0044146E">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ED1FEC">
              <w:rPr>
                <w:rFonts w:ascii="Arial" w:hAnsi="Arial" w:cs="Arial"/>
                <w:sz w:val="18"/>
              </w:rPr>
              <w:t xml:space="preserve">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w:t>
            </w:r>
            <w:r>
              <w:rPr>
                <w:rFonts w:ascii="Arial" w:hAnsi="Arial" w:cs="Arial"/>
                <w:sz w:val="18"/>
              </w:rPr>
              <w:t xml:space="preserve">status </w:t>
            </w:r>
            <w:r w:rsidRPr="00ED1FEC">
              <w:rPr>
                <w:rFonts w:ascii="Arial" w:hAnsi="Arial" w:cs="Arial"/>
                <w:sz w:val="18"/>
              </w:rPr>
              <w:t xml:space="preserve">parameters for additional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10.5.6.3.9</w:t>
            </w:r>
            <w:r w:rsidRPr="00ED1FEC">
              <w:rPr>
                <w:rFonts w:ascii="Arial" w:hAnsi="Arial" w:cs="Arial"/>
                <w:sz w:val="18"/>
              </w:rPr>
              <w:t>.</w:t>
            </w:r>
          </w:p>
          <w:p w14:paraId="5AE72C2E" w14:textId="77777777" w:rsidR="00DB28DA" w:rsidRDefault="00DB28DA" w:rsidP="0044146E">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7196B899" w14:textId="34FD3FA1" w:rsidR="00DB28DA" w:rsidRPr="00BA38E7" w:rsidRDefault="00DB28DA" w:rsidP="0044146E">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ins w:id="13" w:author="GruberRo2" w:date="2021-05-03T11:29:00Z">
              <w:r>
                <w:rPr>
                  <w:rFonts w:ascii="Arial" w:hAnsi="Arial" w:cs="Arial"/>
                  <w:sz w:val="18"/>
                </w:rPr>
                <w:t xml:space="preserve">the octets 3 to </w:t>
              </w:r>
              <w:proofErr w:type="spellStart"/>
              <w:r>
                <w:rPr>
                  <w:rFonts w:ascii="Arial" w:hAnsi="Arial" w:cs="Arial"/>
                  <w:sz w:val="18"/>
                </w:rPr>
                <w:t>octect</w:t>
              </w:r>
              <w:proofErr w:type="spellEnd"/>
              <w:r>
                <w:rPr>
                  <w:rFonts w:ascii="Arial" w:hAnsi="Arial" w:cs="Arial"/>
                  <w:sz w:val="18"/>
                </w:rPr>
                <w:t xml:space="preserve"> 10 of </w:t>
              </w:r>
            </w:ins>
            <w:r>
              <w:rPr>
                <w:rFonts w:ascii="Arial" w:hAnsi="Arial" w:cs="Arial"/>
                <w:sz w:val="18"/>
              </w:rPr>
              <w:t xml:space="preserve">the </w:t>
            </w:r>
            <w:r w:rsidRPr="0026421B">
              <w:rPr>
                <w:rFonts w:ascii="Arial" w:hAnsi="Arial" w:cs="Arial"/>
                <w:sz w:val="18"/>
              </w:rPr>
              <w:t>value part of S-NSSAI information element as specified in subclause 9.11.2.8 of</w:t>
            </w:r>
            <w:r>
              <w:rPr>
                <w:rFonts w:ascii="Arial" w:hAnsi="Arial" w:cs="Arial"/>
                <w:sz w:val="18"/>
              </w:rPr>
              <w:t xml:space="preserve"> 3GPP TS 24.501 [167]. The PLMN ID is encoded as the value of the PLMN identity of the CN operator IE in subclause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14:paraId="3E34C842" w14:textId="77777777" w:rsidR="00DB28DA" w:rsidRPr="00D65580" w:rsidRDefault="00DB28DA" w:rsidP="0044146E">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rules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09F35D6D" w14:textId="77777777" w:rsidR="00DB28DA" w:rsidRPr="00D65580" w:rsidRDefault="00DB28DA" w:rsidP="0044146E">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PDN connection. The Session-AMBR </w:t>
            </w:r>
            <w:r w:rsidRPr="0026421B">
              <w:rPr>
                <w:rFonts w:ascii="Arial" w:hAnsi="Arial" w:cs="Arial"/>
                <w:sz w:val="18"/>
              </w:rPr>
              <w:t>is coded as the value part of Session-AMBR information element as specified in subclause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5853E315" w14:textId="77777777" w:rsidR="00DB28DA" w:rsidRDefault="00DB28DA" w:rsidP="0044146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253B7738" w14:textId="77777777" w:rsidR="00DB28DA" w:rsidRPr="00D65580" w:rsidRDefault="00DB28DA" w:rsidP="0044146E">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w:t>
            </w:r>
            <w:r>
              <w:rPr>
                <w:rFonts w:ascii="Arial" w:hAnsi="Arial" w:cs="Arial"/>
                <w:sz w:val="18"/>
              </w:rPr>
              <w:t xml:space="preserve">flow descriptions </w:t>
            </w:r>
            <w:r w:rsidRPr="0026421B">
              <w:rPr>
                <w:rFonts w:ascii="Arial" w:hAnsi="Arial" w:cs="Arial"/>
                <w:sz w:val="18"/>
              </w:rPr>
              <w:t xml:space="preserve">is coded as the </w:t>
            </w:r>
            <w:r w:rsidRPr="0026421B">
              <w:rPr>
                <w:rFonts w:ascii="Arial" w:hAnsi="Arial" w:cs="Arial"/>
                <w:sz w:val="18"/>
              </w:rPr>
              <w:lastRenderedPageBreak/>
              <w:t>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14:paraId="755969F8" w14:textId="77777777" w:rsidR="00DB28DA" w:rsidRDefault="00DB28DA" w:rsidP="0044146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14:paraId="02434C01" w14:textId="77777777" w:rsidR="00DB28DA" w:rsidRPr="00447D6E" w:rsidRDefault="00DB28DA" w:rsidP="0044146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6AC76E0B" w14:textId="77777777" w:rsidR="00DB28DA" w:rsidRDefault="00DB28DA" w:rsidP="0044146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14:paraId="7FD5983A" w14:textId="77777777" w:rsidR="00DB28DA" w:rsidRDefault="00DB28DA" w:rsidP="0044146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403DE022" w14:textId="77777777" w:rsidR="00DB28DA" w:rsidRPr="00447D6E" w:rsidRDefault="00DB28DA" w:rsidP="0044146E">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5GSM cause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14:paraId="20CC43F5" w14:textId="77777777" w:rsidR="00DB28DA" w:rsidRDefault="00DB28DA" w:rsidP="0044146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QoS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QoS rules</w:t>
            </w:r>
            <w:r>
              <w:rPr>
                <w:rFonts w:ascii="Arial" w:hAnsi="Arial" w:cs="Arial"/>
                <w:sz w:val="18"/>
              </w:rPr>
              <w:t xml:space="preserve"> with the length of two octets</w:t>
            </w:r>
            <w:r w:rsidRPr="00D8664D">
              <w:rPr>
                <w:rFonts w:ascii="Arial" w:hAnsi="Arial" w:cs="Arial"/>
                <w:sz w:val="18"/>
              </w:rPr>
              <w:t>.</w:t>
            </w:r>
          </w:p>
          <w:p w14:paraId="5757CC0B" w14:textId="77777777" w:rsidR="00DB28DA" w:rsidRPr="00D974BE" w:rsidRDefault="00DB28DA" w:rsidP="0044146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 xml:space="preserve">QoS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8664D">
              <w:rPr>
                <w:rFonts w:ascii="Arial" w:hAnsi="Arial" w:cs="Arial"/>
                <w:sz w:val="18"/>
              </w:rPr>
              <w:t>.</w:t>
            </w:r>
          </w:p>
          <w:p w14:paraId="5E3BAB1E" w14:textId="77777777" w:rsidR="00DB28DA" w:rsidRDefault="00DB28DA" w:rsidP="0044146E">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rules with the length of two octets</w:t>
            </w:r>
            <w:r w:rsidRPr="00D65580">
              <w:rPr>
                <w:rFonts w:ascii="Arial" w:hAnsi="Arial" w:cs="Arial"/>
                <w:sz w:val="18"/>
              </w:rPr>
              <w:t>. The QoS rules</w:t>
            </w:r>
            <w:r>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 See NOTE 2.</w:t>
            </w:r>
          </w:p>
          <w:p w14:paraId="32209808" w14:textId="77777777" w:rsidR="00DB28DA" w:rsidRDefault="00DB28DA" w:rsidP="0044146E">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65580">
              <w:rPr>
                <w:rFonts w:ascii="Arial" w:hAnsi="Arial" w:cs="Arial"/>
                <w:sz w:val="18"/>
              </w:rPr>
              <w:t xml:space="preserve">. The QoS </w:t>
            </w:r>
            <w:r>
              <w:rPr>
                <w:rFonts w:ascii="Arial" w:hAnsi="Arial" w:cs="Arial"/>
                <w:sz w:val="18"/>
              </w:rPr>
              <w:t xml:space="preserve">flow descriptions with the length of two octets </w:t>
            </w:r>
            <w:r w:rsidRPr="0026421B">
              <w:rPr>
                <w:rFonts w:ascii="Arial" w:hAnsi="Arial" w:cs="Arial"/>
                <w:sz w:val="18"/>
              </w:rPr>
              <w:t xml:space="preserve">is coded as the value part of QoS flow descriptions information element as specified in </w:t>
            </w:r>
            <w:r w:rsidRPr="0026421B">
              <w:rPr>
                <w:rFonts w:ascii="Arial" w:hAnsi="Arial" w:cs="Arial"/>
                <w:sz w:val="18"/>
              </w:rPr>
              <w:lastRenderedPageBreak/>
              <w:t>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14:paraId="27754798" w14:textId="77777777" w:rsidR="00DB28DA" w:rsidRDefault="00DB28DA" w:rsidP="0044146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10.5.6.3.4.</w:t>
            </w:r>
          </w:p>
          <w:p w14:paraId="59486025" w14:textId="77777777" w:rsidR="00DB28DA" w:rsidRDefault="00DB28DA" w:rsidP="0044146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Initial small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10.5.6.3.6.</w:t>
            </w:r>
          </w:p>
          <w:p w14:paraId="489D41AF" w14:textId="77777777" w:rsidR="00DB28DA" w:rsidRPr="00C549A8" w:rsidRDefault="00DB28DA" w:rsidP="0044146E">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10.5.6.3.5</w:t>
            </w:r>
            <w:r w:rsidRPr="00ED1FEC">
              <w:rPr>
                <w:rFonts w:ascii="Arial" w:hAnsi="Arial" w:cs="Arial"/>
                <w:sz w:val="18"/>
              </w:rPr>
              <w:t>.</w:t>
            </w:r>
          </w:p>
          <w:p w14:paraId="53EDB309" w14:textId="77777777" w:rsidR="00DB28DA" w:rsidRDefault="00DB28DA" w:rsidP="0044146E">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DE6E44">
              <w:rPr>
                <w:rFonts w:ascii="Arial" w:hAnsi="Arial" w:cs="Arial"/>
                <w:sz w:val="18"/>
              </w:rPr>
              <w:t>dditional small data rate control</w:t>
            </w:r>
            <w:r w:rsidRPr="002B72C0">
              <w:rPr>
                <w:rFonts w:ascii="Arial" w:hAnsi="Arial" w:cs="Arial"/>
                <w:sz w:val="18"/>
              </w:rPr>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w:t>
            </w:r>
            <w:r>
              <w:rPr>
                <w:rFonts w:ascii="Arial" w:hAnsi="Arial" w:cs="Arial"/>
                <w:sz w:val="18"/>
              </w:rPr>
              <w:t xml:space="preserve"> status</w:t>
            </w:r>
            <w:r w:rsidRPr="00ED1FEC">
              <w:rPr>
                <w:rFonts w:ascii="Arial" w:hAnsi="Arial" w:cs="Arial"/>
                <w:sz w:val="18"/>
              </w:rPr>
              <w:t xml:space="preserve">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10.5.6.3.7</w:t>
            </w:r>
            <w:r w:rsidRPr="00ED1FEC">
              <w:rPr>
                <w:rFonts w:ascii="Arial" w:hAnsi="Arial" w:cs="Arial"/>
                <w:sz w:val="18"/>
              </w:rPr>
              <w:t>.</w:t>
            </w:r>
          </w:p>
          <w:p w14:paraId="60FA3FA7" w14:textId="77777777" w:rsidR="00DB28DA" w:rsidRPr="00FE320E"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504AB">
              <w:rPr>
                <w:rFonts w:ascii="Arial" w:hAnsi="Arial" w:cs="Arial"/>
                <w:sz w:val="18"/>
              </w:rPr>
              <w:t xml:space="preserve"> request</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rPr>
                <w:rFonts w:ascii="Arial" w:hAnsi="Arial" w:cs="Arial"/>
                <w:sz w:val="18"/>
              </w:rPr>
              <w:t xml:space="preserve"> This information indicates that the MS requests </w:t>
            </w:r>
            <w:r w:rsidRPr="000504AB">
              <w:rPr>
                <w:rFonts w:ascii="Arial" w:hAnsi="Arial" w:cs="Arial"/>
                <w:sz w:val="18"/>
              </w:rPr>
              <w:t xml:space="preserve">ACS </w:t>
            </w:r>
            <w:r>
              <w:rPr>
                <w:rFonts w:ascii="Arial" w:hAnsi="Arial" w:cs="Arial"/>
                <w:sz w:val="18"/>
              </w:rPr>
              <w:t>information.</w:t>
            </w:r>
          </w:p>
          <w:p w14:paraId="7B68CC45" w14:textId="77777777" w:rsidR="00DB28DA" w:rsidRPr="00FE320E"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E6045">
              <w:rPr>
                <w:rFonts w:ascii="Arial" w:hAnsi="Arial" w:cs="Arial"/>
                <w:sz w:val="18"/>
              </w:rPr>
              <w:t xml:space="preserve">, </w:t>
            </w:r>
            <w:r w:rsidRPr="00447D6E">
              <w:rPr>
                <w:rFonts w:ascii="Arial" w:hAnsi="Arial" w:cs="Arial"/>
                <w:sz w:val="18"/>
              </w:rPr>
              <w:t xml:space="preserve">the </w:t>
            </w:r>
            <w:r w:rsidRPr="00447D6E">
              <w:rPr>
                <w:rFonts w:ascii="Arial" w:hAnsi="Arial" w:cs="Arial"/>
                <w:i/>
                <w:iCs/>
                <w:sz w:val="18"/>
              </w:rPr>
              <w:t>length of container identifier contents</w:t>
            </w:r>
            <w:r w:rsidRPr="00447D6E">
              <w:rPr>
                <w:rFonts w:ascii="Arial" w:hAnsi="Arial" w:cs="Arial"/>
                <w:sz w:val="18"/>
              </w:rPr>
              <w:t xml:space="preserve"> indicates </w:t>
            </w:r>
            <w:r>
              <w:rPr>
                <w:rFonts w:ascii="Arial" w:hAnsi="Arial" w:cs="Arial"/>
                <w:sz w:val="18"/>
              </w:rPr>
              <w:t xml:space="preserve">non-zero </w:t>
            </w:r>
            <w:r w:rsidRPr="00447D6E">
              <w:rPr>
                <w:rFonts w:ascii="Arial" w:hAnsi="Arial" w:cs="Arial"/>
                <w:sz w:val="18"/>
              </w:rPr>
              <w:t xml:space="preserve">length. The </w:t>
            </w:r>
            <w:r w:rsidRPr="00447D6E">
              <w:rPr>
                <w:rFonts w:ascii="Arial" w:hAnsi="Arial" w:cs="Arial"/>
                <w:i/>
                <w:iCs/>
                <w:sz w:val="18"/>
              </w:rPr>
              <w:t>container identifier contents</w:t>
            </w:r>
            <w:r w:rsidRPr="00447D6E">
              <w:rPr>
                <w:rFonts w:ascii="Arial" w:hAnsi="Arial" w:cs="Arial"/>
                <w:sz w:val="18"/>
              </w:rPr>
              <w:t xml:space="preserve"> field contains the </w:t>
            </w:r>
            <w:r w:rsidRPr="001E13AD">
              <w:rPr>
                <w:rFonts w:ascii="Arial" w:hAnsi="Arial" w:cs="Arial"/>
                <w:sz w:val="18"/>
              </w:rPr>
              <w:t xml:space="preserve">UTF-8 </w:t>
            </w:r>
            <w:r>
              <w:rPr>
                <w:rFonts w:ascii="Arial" w:hAnsi="Arial" w:cs="Arial"/>
                <w:sz w:val="18"/>
              </w:rPr>
              <w:t xml:space="preserve">(see </w:t>
            </w:r>
            <w:r w:rsidRPr="00BB4197">
              <w:rPr>
                <w:rFonts w:ascii="Arial" w:hAnsi="Arial" w:cs="Arial"/>
                <w:sz w:val="18"/>
              </w:rPr>
              <w:t>IETF</w:t>
            </w:r>
            <w:r>
              <w:rPr>
                <w:rFonts w:ascii="Arial" w:hAnsi="Arial" w:cs="Arial"/>
                <w:sz w:val="18"/>
              </w:rPr>
              <w:t> </w:t>
            </w:r>
            <w:r w:rsidRPr="00BB4197">
              <w:rPr>
                <w:rFonts w:ascii="Arial" w:hAnsi="Arial" w:cs="Arial"/>
                <w:sz w:val="18"/>
              </w:rPr>
              <w:t>RFC</w:t>
            </w:r>
            <w:r>
              <w:rPr>
                <w:rFonts w:ascii="Arial" w:hAnsi="Arial" w:cs="Arial"/>
                <w:sz w:val="18"/>
              </w:rPr>
              <w:t> </w:t>
            </w:r>
            <w:r w:rsidRPr="00BB4197">
              <w:rPr>
                <w:rFonts w:ascii="Arial" w:hAnsi="Arial" w:cs="Arial"/>
                <w:sz w:val="18"/>
              </w:rPr>
              <w:t>3629</w:t>
            </w:r>
            <w:r>
              <w:rPr>
                <w:rFonts w:ascii="Arial" w:hAnsi="Arial" w:cs="Arial"/>
                <w:sz w:val="18"/>
              </w:rPr>
              <w:t> </w:t>
            </w:r>
            <w:r w:rsidRPr="00BB4197">
              <w:rPr>
                <w:rFonts w:ascii="Arial" w:hAnsi="Arial" w:cs="Arial"/>
                <w:sz w:val="18"/>
              </w:rPr>
              <w:t>[</w:t>
            </w:r>
            <w:r>
              <w:rPr>
                <w:rFonts w:ascii="Arial" w:hAnsi="Arial" w:cs="Arial"/>
                <w:sz w:val="18"/>
              </w:rPr>
              <w:t>168</w:t>
            </w:r>
            <w:r w:rsidRPr="00BB4197">
              <w:rPr>
                <w:rFonts w:ascii="Arial" w:hAnsi="Arial" w:cs="Arial"/>
                <w:sz w:val="18"/>
              </w:rPr>
              <w:t>]</w:t>
            </w:r>
            <w:r>
              <w:rPr>
                <w:rFonts w:ascii="Arial" w:hAnsi="Arial" w:cs="Arial"/>
                <w:sz w:val="18"/>
              </w:rPr>
              <w:t xml:space="preserve">) </w:t>
            </w:r>
            <w:r w:rsidRPr="00447D6E">
              <w:rPr>
                <w:rFonts w:ascii="Arial" w:hAnsi="Arial" w:cs="Arial"/>
                <w:sz w:val="18"/>
              </w:rPr>
              <w:t xml:space="preserve">coded representation of </w:t>
            </w:r>
            <w:r>
              <w:rPr>
                <w:rFonts w:ascii="Arial" w:hAnsi="Arial" w:cs="Arial"/>
                <w:sz w:val="18"/>
              </w:rPr>
              <w:t>an ACS URL</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w:t>
            </w:r>
            <w:r>
              <w:rPr>
                <w:rFonts w:ascii="Arial" w:hAnsi="Arial" w:cs="Arial"/>
                <w:sz w:val="18"/>
              </w:rPr>
              <w:t xml:space="preserve">last </w:t>
            </w:r>
            <w:r w:rsidRPr="00447D6E">
              <w:rPr>
                <w:rFonts w:ascii="Arial" w:hAnsi="Arial" w:cs="Arial"/>
                <w:sz w:val="18"/>
              </w:rPr>
              <w:t xml:space="preserve">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w:t>
            </w:r>
          </w:p>
          <w:p w14:paraId="7E7174C4" w14:textId="77777777" w:rsidR="00DB28DA" w:rsidRDefault="00DB28DA" w:rsidP="0044146E">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request,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.2. The length of container identifier contents field consists of one octet. This information indicates that the MS supports receiving ATSSS response with the length of two octets.</w:t>
            </w:r>
          </w:p>
          <w:p w14:paraId="61996D3A" w14:textId="77777777" w:rsidR="00DB28DA" w:rsidRDefault="00DB28DA" w:rsidP="0044146E">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response with the length of two octets,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.3. See NOTE</w:t>
            </w:r>
            <w:r>
              <w:rPr>
                <w:rFonts w:ascii="Arial" w:hAnsi="Arial" w:cs="Arial"/>
                <w:sz w:val="18"/>
              </w:rPr>
              <w:t> </w:t>
            </w:r>
            <w:r w:rsidRPr="00BC536F">
              <w:rPr>
                <w:rFonts w:ascii="Arial" w:hAnsi="Arial" w:cs="Arial"/>
                <w:sz w:val="18"/>
              </w:rPr>
              <w:t>2.</w:t>
            </w:r>
          </w:p>
          <w:p w14:paraId="560024CF" w14:textId="77777777" w:rsidR="00DB28DA" w:rsidRPr="003B220F" w:rsidRDefault="00DB28DA" w:rsidP="0044146E">
            <w:pPr>
              <w:pStyle w:val="NormalArial"/>
              <w:rPr>
                <w:rFonts w:ascii="Arial" w:hAnsi="Arial" w:cs="Arial"/>
                <w:sz w:val="18"/>
                <w:szCs w:val="18"/>
              </w:rPr>
            </w:pPr>
            <w:r w:rsidRPr="003B220F">
              <w:rPr>
                <w:rFonts w:ascii="Arial" w:hAnsi="Arial" w:cs="Arial"/>
                <w:sz w:val="18"/>
                <w:szCs w:val="18"/>
              </w:rPr>
              <w:t xml:space="preserve">When the </w:t>
            </w:r>
            <w:r w:rsidRPr="003B220F">
              <w:rPr>
                <w:rFonts w:ascii="Arial" w:hAnsi="Arial" w:cs="Arial"/>
                <w:i/>
                <w:iCs/>
                <w:sz w:val="18"/>
                <w:szCs w:val="18"/>
              </w:rPr>
              <w:t>container identifier</w:t>
            </w:r>
            <w:r w:rsidRPr="003B220F">
              <w:rPr>
                <w:rFonts w:ascii="Arial" w:hAnsi="Arial" w:cs="Arial"/>
                <w:sz w:val="18"/>
                <w:szCs w:val="18"/>
              </w:rPr>
              <w:t xml:space="preserve"> indicates DNS server security information with length of two octets, the </w:t>
            </w:r>
            <w:r w:rsidRPr="003B220F">
              <w:rPr>
                <w:rFonts w:ascii="Arial" w:hAnsi="Arial" w:cs="Arial"/>
                <w:i/>
                <w:iCs/>
                <w:sz w:val="18"/>
                <w:szCs w:val="18"/>
              </w:rPr>
              <w:t>container identifier contents</w:t>
            </w:r>
            <w:r w:rsidRPr="003B220F">
              <w:rPr>
                <w:rFonts w:ascii="Arial" w:hAnsi="Arial" w:cs="Arial"/>
                <w:sz w:val="18"/>
                <w:szCs w:val="18"/>
              </w:rPr>
              <w:t xml:space="preserve"> field contains one of the parameters: security protocol type, port number, authentication domain name, SPKI pin sets, root certificate, raw public key. When there is a need to send more than one parameter, then multiple containers with the </w:t>
            </w:r>
            <w:r w:rsidRPr="003B220F">
              <w:rPr>
                <w:rFonts w:ascii="Arial" w:hAnsi="Arial" w:cs="Arial"/>
                <w:i/>
                <w:iCs/>
                <w:sz w:val="18"/>
                <w:szCs w:val="18"/>
              </w:rPr>
              <w:t>container identifier</w:t>
            </w:r>
            <w:r w:rsidRPr="003B220F">
              <w:rPr>
                <w:rFonts w:ascii="Arial" w:hAnsi="Arial" w:cs="Arial"/>
                <w:sz w:val="18"/>
                <w:szCs w:val="18"/>
              </w:rPr>
              <w:t xml:space="preserve"> indicating DNS server security information with length of two octets are used, each containing one parameter. The first octet of </w:t>
            </w:r>
            <w:r w:rsidRPr="006671C8">
              <w:rPr>
                <w:rFonts w:ascii="Arial" w:hAnsi="Arial" w:cs="Arial"/>
                <w:i/>
                <w:iCs/>
                <w:sz w:val="18"/>
                <w:szCs w:val="18"/>
              </w:rPr>
              <w:t>container identifier contents</w:t>
            </w:r>
            <w:r w:rsidRPr="003B220F">
              <w:rPr>
                <w:rFonts w:ascii="Arial" w:hAnsi="Arial" w:cs="Arial"/>
                <w:sz w:val="18"/>
                <w:szCs w:val="18"/>
              </w:rPr>
              <w:t xml:space="preserve"> of the DNS server security information with length of two octets contains the type and all octets excluding the first octet of the </w:t>
            </w:r>
            <w:r w:rsidRPr="006671C8">
              <w:rPr>
                <w:rFonts w:ascii="Arial" w:hAnsi="Arial" w:cs="Arial"/>
                <w:i/>
                <w:iCs/>
                <w:sz w:val="18"/>
                <w:szCs w:val="18"/>
              </w:rPr>
              <w:t>container identifier contents field</w:t>
            </w:r>
            <w:r w:rsidRPr="003B220F">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w:t>
            </w:r>
            <w:r>
              <w:rPr>
                <w:rFonts w:ascii="Arial" w:hAnsi="Arial" w:cs="Arial"/>
                <w:sz w:val="18"/>
                <w:szCs w:val="18"/>
              </w:rPr>
              <w:t> </w:t>
            </w:r>
            <w:r w:rsidRPr="003B220F">
              <w:rPr>
                <w:rFonts w:ascii="Arial" w:hAnsi="Arial" w:cs="Arial"/>
                <w:sz w:val="18"/>
                <w:szCs w:val="18"/>
              </w:rPr>
              <w:t>[172]) and 0x01 if the security protocol type is DTLS (see IETF RFC 8094</w:t>
            </w:r>
            <w:r>
              <w:rPr>
                <w:rFonts w:ascii="Arial" w:hAnsi="Arial" w:cs="Arial"/>
                <w:sz w:val="18"/>
                <w:szCs w:val="18"/>
              </w:rPr>
              <w:t> </w:t>
            </w:r>
            <w:r w:rsidRPr="003B220F">
              <w:rPr>
                <w:rFonts w:ascii="Arial" w:hAnsi="Arial" w:cs="Arial"/>
                <w:sz w:val="18"/>
                <w:szCs w:val="18"/>
              </w:rPr>
              <w:t>[173]). If the DNS server security information with length of two octets contains port number then the type is set to 0x01 and the value part to content is set ephemeral port (see IETF RFC 6056</w:t>
            </w:r>
            <w:r>
              <w:rPr>
                <w:rFonts w:ascii="Arial" w:hAnsi="Arial" w:cs="Arial"/>
                <w:sz w:val="18"/>
                <w:szCs w:val="18"/>
              </w:rPr>
              <w:t> </w:t>
            </w:r>
            <w:r w:rsidRPr="003B220F">
              <w:rPr>
                <w:rFonts w:ascii="Arial" w:hAnsi="Arial" w:cs="Arial"/>
                <w:sz w:val="18"/>
                <w:szCs w:val="18"/>
              </w:rPr>
              <w:t>[174]). If the DNS server security information with length of two octets contains authentication domain name then the type is set to 0x02 and the value part is set authentication domain name (The FQDN shall be encoded as defined in IEFT RFC 1035</w:t>
            </w:r>
            <w:r>
              <w:rPr>
                <w:rFonts w:ascii="Arial" w:hAnsi="Arial" w:cs="Arial"/>
                <w:sz w:val="18"/>
                <w:szCs w:val="18"/>
              </w:rPr>
              <w:t> </w:t>
            </w:r>
            <w:r w:rsidRPr="003B220F">
              <w:rPr>
                <w:rFonts w:ascii="Arial" w:hAnsi="Arial" w:cs="Arial"/>
                <w:sz w:val="18"/>
                <w:szCs w:val="18"/>
              </w:rPr>
              <w:t>[175]). If the DNS server security information with length of two octets contains SPKI pin set then the type is set to 0x03 and the value part is set SPKI pin set (The SPKI pin set shall be encoded as in DER as specified in X 690.3</w:t>
            </w:r>
            <w:r>
              <w:rPr>
                <w:rFonts w:ascii="Arial" w:hAnsi="Arial" w:cs="Arial"/>
                <w:sz w:val="18"/>
                <w:szCs w:val="18"/>
              </w:rPr>
              <w:t> [177</w:t>
            </w:r>
            <w:r w:rsidRPr="003B220F">
              <w:rPr>
                <w:rFonts w:ascii="Arial" w:hAnsi="Arial" w:cs="Arial"/>
                <w:sz w:val="18"/>
                <w:szCs w:val="18"/>
              </w:rPr>
              <w:t>]). If the DNS server security information with length of two octets contains a root certificate then the type is set to 0x04 and the value part is set the root certificate (the root certificate is encoded as in DER as specified in X 690</w:t>
            </w:r>
            <w:r>
              <w:rPr>
                <w:rFonts w:ascii="Arial" w:hAnsi="Arial" w:cs="Arial"/>
                <w:sz w:val="18"/>
                <w:szCs w:val="18"/>
              </w:rPr>
              <w:t> [177</w:t>
            </w:r>
            <w:r w:rsidRPr="003B220F">
              <w:rPr>
                <w:rFonts w:ascii="Arial" w:hAnsi="Arial" w:cs="Arial"/>
                <w:sz w:val="18"/>
                <w:szCs w:val="18"/>
              </w:rPr>
              <w:t xml:space="preserve">]). If the DNS server security information with length of two </w:t>
            </w:r>
            <w:r w:rsidRPr="003B220F">
              <w:rPr>
                <w:rFonts w:ascii="Arial" w:hAnsi="Arial" w:cs="Arial"/>
                <w:sz w:val="18"/>
                <w:szCs w:val="18"/>
              </w:rPr>
              <w:lastRenderedPageBreak/>
              <w:t>octets contains raw public key then the type is set to 0x05 and the value part is set to raw public key (The raw public key shall be encoded as in DER as specified in X 690.3</w:t>
            </w:r>
            <w:r>
              <w:rPr>
                <w:rFonts w:ascii="Arial" w:hAnsi="Arial" w:cs="Arial"/>
                <w:sz w:val="18"/>
                <w:szCs w:val="18"/>
              </w:rPr>
              <w:t> [177</w:t>
            </w:r>
            <w:r w:rsidRPr="003B220F">
              <w:rPr>
                <w:rFonts w:ascii="Arial" w:hAnsi="Arial" w:cs="Arial"/>
                <w:sz w:val="18"/>
                <w:szCs w:val="18"/>
              </w:rPr>
              <w:t>]).</w:t>
            </w:r>
          </w:p>
          <w:p w14:paraId="5E90F1C3" w14:textId="77777777" w:rsidR="00DB28DA" w:rsidRDefault="00DB28DA" w:rsidP="0044146E">
            <w:r w:rsidRPr="00814BB4">
              <w:t xml:space="preserve">When the </w:t>
            </w:r>
            <w:r w:rsidRPr="00F56AC2">
              <w:t>container identifier</w:t>
            </w:r>
            <w:r w:rsidRPr="00814BB4">
              <w:t xml:space="preserve"> indicates operator specific us</w:t>
            </w:r>
            <w:r w:rsidRPr="00AD0AD5">
              <w:t>e,</w:t>
            </w:r>
            <w:r w:rsidRPr="00814BB4">
              <w:t xml:space="preserve"> </w:t>
            </w:r>
            <w:r>
              <w:t xml:space="preserve">the </w:t>
            </w:r>
            <w:r w:rsidRPr="00F56AC2">
              <w:t>Container contents</w:t>
            </w:r>
            <w:r w:rsidRPr="00814BB4">
              <w:t xml:space="preserve"> </w:t>
            </w:r>
            <w:r>
              <w:t xml:space="preserve">starts with MCC and MNC of the operator providing the relevant application and can be </w:t>
            </w:r>
            <w:r w:rsidRPr="00F02CF0">
              <w:t>followed by further application specific information.</w:t>
            </w:r>
            <w:r w:rsidRPr="00156D2E">
              <w:t xml:space="preserve"> The coding of MCC and MNC </w:t>
            </w:r>
            <w:r>
              <w:t>is</w:t>
            </w:r>
            <w:r w:rsidRPr="00156D2E">
              <w:t xml:space="preserve"> </w:t>
            </w:r>
            <w:r>
              <w:t xml:space="preserve">as in octet 2 to 4 of the </w:t>
            </w:r>
            <w:r w:rsidRPr="005970B5">
              <w:rPr>
                <w:i/>
                <w:iCs/>
              </w:rPr>
              <w:t>Location Area Identification</w:t>
            </w:r>
            <w:r w:rsidRPr="00FE320E">
              <w:t xml:space="preserve"> </w:t>
            </w:r>
            <w:r w:rsidRPr="005970B5">
              <w:t>information element</w:t>
            </w:r>
            <w:r>
              <w:t xml:space="preserve"> in subclause 10.5.1.3.</w:t>
            </w:r>
          </w:p>
          <w:p w14:paraId="7997BA80" w14:textId="77777777" w:rsidR="00DB28DA" w:rsidRPr="004E051B" w:rsidRDefault="00DB28DA" w:rsidP="0044146E">
            <w:pPr>
              <w:pStyle w:val="TAN"/>
            </w:pPr>
          </w:p>
        </w:tc>
      </w:tr>
      <w:tr w:rsidR="00DB28DA" w:rsidRPr="00FE320E" w14:paraId="56568B50" w14:textId="77777777" w:rsidTr="0044146E">
        <w:trPr>
          <w:jc w:val="center"/>
        </w:trPr>
        <w:tc>
          <w:tcPr>
            <w:tcW w:w="6805" w:type="dxa"/>
            <w:tcBorders>
              <w:top w:val="single" w:sz="6" w:space="0" w:color="auto"/>
              <w:left w:val="single" w:sz="6" w:space="0" w:color="auto"/>
              <w:bottom w:val="single" w:sz="6" w:space="0" w:color="auto"/>
              <w:right w:val="single" w:sz="6" w:space="0" w:color="auto"/>
            </w:tcBorders>
          </w:tcPr>
          <w:p w14:paraId="7E0E7758" w14:textId="77777777" w:rsidR="00DB28DA" w:rsidRDefault="00DB28DA" w:rsidP="0044146E">
            <w:pPr>
              <w:pStyle w:val="TAN"/>
            </w:pPr>
            <w:r w:rsidRPr="004E051B">
              <w:lastRenderedPageBreak/>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14:paraId="0C057298" w14:textId="77777777" w:rsidR="00DB28DA" w:rsidRDefault="00DB28DA" w:rsidP="0044146E">
            <w:pPr>
              <w:pStyle w:val="TAN"/>
              <w:rPr>
                <w:rFonts w:cs="Arial"/>
              </w:rPr>
            </w:pPr>
            <w:r w:rsidRPr="004E051B">
              <w:t>NOTE </w:t>
            </w:r>
            <w:r>
              <w:t>2</w:t>
            </w:r>
            <w:r w:rsidRPr="004E051B">
              <w:t>:</w:t>
            </w:r>
            <w:r w:rsidRPr="002C7F92">
              <w:tab/>
            </w:r>
            <w:r>
              <w:t xml:space="preserve">If the </w:t>
            </w:r>
            <w:r w:rsidRPr="00D65580">
              <w:rPr>
                <w:rFonts w:cs="Arial"/>
              </w:rPr>
              <w:t>QoS rules</w:t>
            </w:r>
            <w:r>
              <w:rPr>
                <w:rFonts w:cs="Arial"/>
              </w:rPr>
              <w:t xml:space="preserve"> with the length of two octets, the</w:t>
            </w:r>
            <w:r w:rsidRPr="00D65580">
              <w:rPr>
                <w:rFonts w:cs="Arial"/>
              </w:rPr>
              <w:t xml:space="preserve"> </w:t>
            </w:r>
            <w:r>
              <w:rPr>
                <w:rFonts w:cs="Arial"/>
              </w:rPr>
              <w:t xml:space="preserve">QoS flow descriptions with the length of two octets, ATSSS response with the length of two octets is included, or DNS server security information with length of two octets, then extended protocol configuration options </w:t>
            </w:r>
            <w:r w:rsidRPr="0028094C">
              <w:rPr>
                <w:rFonts w:cs="Arial"/>
              </w:rPr>
              <w:t xml:space="preserve">as specified </w:t>
            </w:r>
            <w:r>
              <w:rPr>
                <w:rFonts w:cs="Arial"/>
              </w:rPr>
              <w:t>in the subclause 10.5.6.3A shall be used</w:t>
            </w:r>
            <w:r w:rsidRPr="0054523D">
              <w:rPr>
                <w:rFonts w:cs="Arial"/>
              </w:rPr>
              <w:t>.</w:t>
            </w:r>
          </w:p>
          <w:p w14:paraId="4809DC01" w14:textId="77777777" w:rsidR="00DB28DA" w:rsidRDefault="00DB28DA" w:rsidP="0044146E">
            <w:pPr>
              <w:pStyle w:val="TAN"/>
            </w:pPr>
            <w:r w:rsidRPr="00585F9C">
              <w:t>NOTE</w:t>
            </w:r>
            <w:r w:rsidRPr="004E051B">
              <w:t> </w:t>
            </w:r>
            <w:r>
              <w:t>3</w:t>
            </w:r>
            <w:r w:rsidRPr="00585F9C">
              <w:t>:</w:t>
            </w:r>
            <w:r w:rsidRPr="00585F9C">
              <w:tab/>
            </w:r>
            <w:r>
              <w:t>I</w:t>
            </w:r>
            <w:r w:rsidRPr="007D28D9">
              <w:t xml:space="preserve">f </w:t>
            </w:r>
            <w:r w:rsidRPr="00284837">
              <w:rPr>
                <w:noProof/>
              </w:rPr>
              <w:t xml:space="preserve">PAP/CHAP protocol </w:t>
            </w:r>
            <w:r>
              <w:rPr>
                <w:noProof/>
              </w:rPr>
              <w:t xml:space="preserve">is </w:t>
            </w:r>
            <w:r w:rsidRPr="007D28D9">
              <w:t>supported by the UE</w:t>
            </w:r>
            <w:r>
              <w:t xml:space="preserve"> </w:t>
            </w:r>
            <w:r w:rsidRPr="00EA5FC5">
              <w:t>in N1 mode</w:t>
            </w:r>
            <w:r w:rsidRPr="007D28D9">
              <w:t xml:space="preserve">, the UE can use the PAP/CHAP protocol identifiers </w:t>
            </w:r>
            <w:r>
              <w:t xml:space="preserve">in the extended </w:t>
            </w:r>
            <w:r w:rsidRPr="001C6BEE">
              <w:t>protocol configuration options</w:t>
            </w:r>
            <w:r w:rsidRPr="00EA5FC5">
              <w:t xml:space="preserve"> </w:t>
            </w:r>
            <w:r w:rsidRPr="00FE320E">
              <w:t>information element</w:t>
            </w:r>
            <w:r w:rsidRPr="00EA5FC5">
              <w:t xml:space="preserve"> in N1 mode</w:t>
            </w:r>
            <w:r>
              <w:t>.</w:t>
            </w:r>
          </w:p>
          <w:p w14:paraId="3D49E157" w14:textId="77777777" w:rsidR="00DB28DA" w:rsidRPr="00FE320E" w:rsidRDefault="00DB28DA" w:rsidP="0044146E">
            <w:pPr>
              <w:pStyle w:val="TAN"/>
              <w:rPr>
                <w:rFonts w:cs="Arial"/>
                <w:b/>
                <w:bCs/>
              </w:rPr>
            </w:pPr>
            <w:r w:rsidRPr="00585F9C">
              <w:t>NOTE</w:t>
            </w:r>
            <w:r w:rsidRPr="004E051B">
              <w:t> </w:t>
            </w:r>
            <w:r>
              <w:t>4</w:t>
            </w:r>
            <w:r w:rsidRPr="00585F9C">
              <w:t>:</w:t>
            </w:r>
            <w:r w:rsidRPr="00585F9C">
              <w:tab/>
            </w:r>
            <w:r>
              <w:t>T</w:t>
            </w:r>
            <w:r w:rsidRPr="00042604">
              <w:t xml:space="preserve">he MS </w:t>
            </w:r>
            <w:r w:rsidRPr="00D16FBA">
              <w:t xml:space="preserve">operating in single-registration mode </w:t>
            </w:r>
            <w:r w:rsidRPr="00042604">
              <w:t>shall indicate the support of Local address in TFT</w:t>
            </w:r>
            <w:r>
              <w:t xml:space="preserve"> in N1 mode</w:t>
            </w:r>
            <w:r w:rsidRPr="0028094C">
              <w:rPr>
                <w:rFonts w:cs="Arial"/>
              </w:rPr>
              <w:t xml:space="preserve"> as specified </w:t>
            </w:r>
            <w:r>
              <w:rPr>
                <w:rFonts w:cs="Arial"/>
              </w:rPr>
              <w:t>in subclause </w:t>
            </w:r>
            <w:r>
              <w:t>6.4.1.2</w:t>
            </w:r>
            <w:r>
              <w:rPr>
                <w:rFonts w:cs="Arial"/>
              </w:rPr>
              <w:t xml:space="preserve"> of 3GPP TS 24.501 [167]</w:t>
            </w:r>
            <w:r>
              <w:t>.</w:t>
            </w:r>
          </w:p>
        </w:tc>
      </w:tr>
    </w:tbl>
    <w:p w14:paraId="5F61FC25" w14:textId="4D12EEBB" w:rsidR="002D6EB5" w:rsidRDefault="002D6EB5">
      <w:pPr>
        <w:rPr>
          <w:noProof/>
        </w:rPr>
      </w:pPr>
    </w:p>
    <w:p w14:paraId="6A5D6D39" w14:textId="1D341620" w:rsidR="002D6EB5" w:rsidRDefault="002D6EB5">
      <w:pPr>
        <w:rPr>
          <w:noProof/>
        </w:rPr>
      </w:pPr>
    </w:p>
    <w:p w14:paraId="679CEEC4" w14:textId="77777777" w:rsidR="002D6EB5" w:rsidRDefault="002D6EB5" w:rsidP="002D6EB5">
      <w:pPr>
        <w:rPr>
          <w:noProof/>
        </w:rPr>
      </w:pPr>
    </w:p>
    <w:p w14:paraId="0A80C7D9" w14:textId="646CD703" w:rsidR="002D6EB5" w:rsidRPr="002D6EB5" w:rsidRDefault="002D6EB5" w:rsidP="002D6EB5">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last change ***</w:t>
      </w:r>
    </w:p>
    <w:p w14:paraId="097F7FDD" w14:textId="2B47682B" w:rsidR="002D6EB5" w:rsidRDefault="002D6EB5" w:rsidP="002D6EB5">
      <w:pPr>
        <w:rPr>
          <w:noProof/>
        </w:rPr>
      </w:pPr>
    </w:p>
    <w:p w14:paraId="3CBD7982" w14:textId="77777777" w:rsidR="006D23E5" w:rsidRDefault="006D23E5" w:rsidP="006D23E5">
      <w:pPr>
        <w:rPr>
          <w:noProof/>
        </w:rPr>
      </w:pPr>
    </w:p>
    <w:p w14:paraId="4BEB4D10" w14:textId="3DA557DC" w:rsidR="006D23E5" w:rsidRPr="002D6EB5" w:rsidRDefault="006D23E5" w:rsidP="006D23E5">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xml:space="preserve">*** </w:t>
      </w:r>
      <w:r>
        <w:rPr>
          <w:rFonts w:ascii="Arial" w:hAnsi="Arial" w:cs="Arial"/>
          <w:i/>
          <w:iCs/>
          <w:noProof/>
        </w:rPr>
        <w:t>following subclauses from TS</w:t>
      </w:r>
      <w:r w:rsidR="00DB28DA">
        <w:rPr>
          <w:rFonts w:ascii="Arial" w:hAnsi="Arial" w:cs="Arial"/>
          <w:i/>
          <w:iCs/>
          <w:noProof/>
        </w:rPr>
        <w:t xml:space="preserve"> </w:t>
      </w:r>
      <w:r>
        <w:rPr>
          <w:rFonts w:ascii="Arial" w:hAnsi="Arial" w:cs="Arial"/>
          <w:i/>
          <w:iCs/>
          <w:noProof/>
        </w:rPr>
        <w:t>24.501 fro information only</w:t>
      </w:r>
      <w:r w:rsidRPr="002D6EB5">
        <w:rPr>
          <w:rFonts w:ascii="Arial" w:hAnsi="Arial" w:cs="Arial"/>
          <w:i/>
          <w:iCs/>
          <w:noProof/>
        </w:rPr>
        <w:t xml:space="preserve"> ***</w:t>
      </w:r>
    </w:p>
    <w:p w14:paraId="1CF83AAD" w14:textId="77777777" w:rsidR="006D23E5" w:rsidRDefault="006D23E5" w:rsidP="006D23E5">
      <w:pPr>
        <w:rPr>
          <w:noProof/>
        </w:rPr>
      </w:pPr>
    </w:p>
    <w:p w14:paraId="6D73F39D" w14:textId="1E785025" w:rsidR="006D23E5" w:rsidRDefault="006D23E5" w:rsidP="002D6EB5">
      <w:pPr>
        <w:rPr>
          <w:noProof/>
        </w:rPr>
      </w:pPr>
    </w:p>
    <w:p w14:paraId="08A75C2F" w14:textId="77777777" w:rsidR="006D23E5" w:rsidRDefault="006D23E5" w:rsidP="002D6EB5">
      <w:pPr>
        <w:rPr>
          <w:noProof/>
        </w:rPr>
      </w:pPr>
    </w:p>
    <w:p w14:paraId="0CBA3302" w14:textId="77777777" w:rsidR="006D23E5" w:rsidRDefault="006D23E5" w:rsidP="006D23E5">
      <w:pPr>
        <w:pStyle w:val="Heading4"/>
      </w:pPr>
      <w:bookmarkStart w:id="14" w:name="_Toc20233209"/>
      <w:bookmarkStart w:id="15" w:name="_Toc27747333"/>
      <w:bookmarkStart w:id="16" w:name="_Toc36213524"/>
      <w:bookmarkStart w:id="17" w:name="_Toc36657701"/>
      <w:bookmarkStart w:id="18" w:name="_Toc45287376"/>
      <w:bookmarkStart w:id="19" w:name="_Toc51948651"/>
      <w:bookmarkStart w:id="20" w:name="_Toc51949743"/>
      <w:bookmarkStart w:id="21" w:name="_Toc68203479"/>
      <w:r>
        <w:t>9.11.2.8</w:t>
      </w:r>
      <w:r>
        <w:tab/>
      </w:r>
      <w:r w:rsidRPr="00205936">
        <w:t>S-NSSAI</w:t>
      </w:r>
      <w:bookmarkEnd w:id="14"/>
      <w:bookmarkEnd w:id="15"/>
      <w:bookmarkEnd w:id="16"/>
      <w:bookmarkEnd w:id="17"/>
      <w:bookmarkEnd w:id="18"/>
      <w:bookmarkEnd w:id="19"/>
      <w:bookmarkEnd w:id="20"/>
      <w:bookmarkEnd w:id="21"/>
    </w:p>
    <w:p w14:paraId="5E438C12" w14:textId="77777777" w:rsidR="006D23E5" w:rsidRPr="00CE64BA" w:rsidRDefault="006D23E5" w:rsidP="006D23E5">
      <w:r w:rsidRPr="00CE64BA">
        <w:t xml:space="preserve">The purpose of the </w:t>
      </w:r>
      <w:r w:rsidRPr="00205936">
        <w:t>S-NSSAI</w:t>
      </w:r>
      <w:r>
        <w:t xml:space="preserve"> </w:t>
      </w:r>
      <w:r w:rsidRPr="00CE64BA">
        <w:t xml:space="preserve">information element is to identify </w:t>
      </w:r>
      <w:r w:rsidRPr="00D4361B">
        <w:t xml:space="preserve">a </w:t>
      </w:r>
      <w:r>
        <w:t>n</w:t>
      </w:r>
      <w:r w:rsidRPr="00D4361B">
        <w:t xml:space="preserve">etwork </w:t>
      </w:r>
      <w:r>
        <w:t>s</w:t>
      </w:r>
      <w:r w:rsidRPr="00D4361B">
        <w:t>lice</w:t>
      </w:r>
      <w:r>
        <w:t>.</w:t>
      </w:r>
    </w:p>
    <w:p w14:paraId="60617F28" w14:textId="77777777" w:rsidR="006D23E5" w:rsidRDefault="006D23E5" w:rsidP="006D23E5">
      <w:r>
        <w:t xml:space="preserve">The </w:t>
      </w:r>
      <w:r w:rsidRPr="00205936">
        <w:t>S-NSSAI</w:t>
      </w:r>
      <w:r>
        <w:t xml:space="preserve"> information element is coded as shown in figure 9.11.2.8.1 and table 9.11.2.8.1.</w:t>
      </w:r>
    </w:p>
    <w:p w14:paraId="1757FB99" w14:textId="77777777" w:rsidR="006D23E5" w:rsidRPr="00E34991" w:rsidRDefault="006D23E5" w:rsidP="006D23E5">
      <w:r>
        <w:t xml:space="preserve">The </w:t>
      </w:r>
      <w:r w:rsidRPr="00205936">
        <w:t>S-NSSAI</w:t>
      </w:r>
      <w:r>
        <w:t xml:space="preserve"> is a type 4 information element with a </w:t>
      </w:r>
      <w:r>
        <w:rPr>
          <w:lang w:val="en-US"/>
        </w:rPr>
        <w:t>minimum length of 3</w:t>
      </w:r>
      <w:r w:rsidRPr="00851077">
        <w:rPr>
          <w:lang w:val="en-US"/>
        </w:rPr>
        <w:t xml:space="preserve"> octets and a maximum length of </w:t>
      </w:r>
      <w:r>
        <w:rPr>
          <w:lang w:val="en-US"/>
        </w:rPr>
        <w:t>10</w:t>
      </w:r>
      <w:r w:rsidRPr="00851077">
        <w:rPr>
          <w:lang w:val="en-US"/>
        </w:rPr>
        <w:t xml:space="preserve"> octets</w:t>
      </w:r>
      <w:r w:rsidRPr="00E3499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6D23E5" w:rsidRPr="005F7EB0" w14:paraId="12569CD3" w14:textId="77777777" w:rsidTr="0044146E">
        <w:trPr>
          <w:cantSplit/>
          <w:jc w:val="center"/>
        </w:trPr>
        <w:tc>
          <w:tcPr>
            <w:tcW w:w="709" w:type="dxa"/>
            <w:tcBorders>
              <w:top w:val="nil"/>
              <w:left w:val="nil"/>
              <w:bottom w:val="nil"/>
              <w:right w:val="nil"/>
            </w:tcBorders>
            <w:hideMark/>
          </w:tcPr>
          <w:p w14:paraId="255BDCCC" w14:textId="77777777" w:rsidR="006D23E5" w:rsidRPr="005F7EB0" w:rsidRDefault="006D23E5" w:rsidP="0044146E">
            <w:pPr>
              <w:pStyle w:val="TAC"/>
            </w:pPr>
            <w:r w:rsidRPr="005F7EB0">
              <w:t>8</w:t>
            </w:r>
          </w:p>
        </w:tc>
        <w:tc>
          <w:tcPr>
            <w:tcW w:w="709" w:type="dxa"/>
            <w:tcBorders>
              <w:top w:val="nil"/>
              <w:left w:val="nil"/>
              <w:bottom w:val="nil"/>
              <w:right w:val="nil"/>
            </w:tcBorders>
            <w:hideMark/>
          </w:tcPr>
          <w:p w14:paraId="50324B23" w14:textId="77777777" w:rsidR="006D23E5" w:rsidRPr="005F7EB0" w:rsidRDefault="006D23E5" w:rsidP="0044146E">
            <w:pPr>
              <w:pStyle w:val="TAC"/>
            </w:pPr>
            <w:r w:rsidRPr="005F7EB0">
              <w:t>7</w:t>
            </w:r>
          </w:p>
        </w:tc>
        <w:tc>
          <w:tcPr>
            <w:tcW w:w="709" w:type="dxa"/>
            <w:tcBorders>
              <w:top w:val="nil"/>
              <w:left w:val="nil"/>
              <w:bottom w:val="nil"/>
              <w:right w:val="nil"/>
            </w:tcBorders>
            <w:hideMark/>
          </w:tcPr>
          <w:p w14:paraId="34794D11" w14:textId="77777777" w:rsidR="006D23E5" w:rsidRPr="005F7EB0" w:rsidRDefault="006D23E5" w:rsidP="0044146E">
            <w:pPr>
              <w:pStyle w:val="TAC"/>
            </w:pPr>
            <w:r w:rsidRPr="005F7EB0">
              <w:t>6</w:t>
            </w:r>
          </w:p>
        </w:tc>
        <w:tc>
          <w:tcPr>
            <w:tcW w:w="709" w:type="dxa"/>
            <w:tcBorders>
              <w:top w:val="nil"/>
              <w:left w:val="nil"/>
              <w:bottom w:val="nil"/>
              <w:right w:val="nil"/>
            </w:tcBorders>
            <w:hideMark/>
          </w:tcPr>
          <w:p w14:paraId="2C8E465D" w14:textId="77777777" w:rsidR="006D23E5" w:rsidRPr="005F7EB0" w:rsidRDefault="006D23E5" w:rsidP="0044146E">
            <w:pPr>
              <w:pStyle w:val="TAC"/>
            </w:pPr>
            <w:r w:rsidRPr="005F7EB0">
              <w:t>5</w:t>
            </w:r>
          </w:p>
        </w:tc>
        <w:tc>
          <w:tcPr>
            <w:tcW w:w="709" w:type="dxa"/>
            <w:tcBorders>
              <w:top w:val="nil"/>
              <w:left w:val="nil"/>
              <w:bottom w:val="nil"/>
              <w:right w:val="nil"/>
            </w:tcBorders>
            <w:hideMark/>
          </w:tcPr>
          <w:p w14:paraId="692E38AC" w14:textId="77777777" w:rsidR="006D23E5" w:rsidRPr="005F7EB0" w:rsidRDefault="006D23E5" w:rsidP="0044146E">
            <w:pPr>
              <w:pStyle w:val="TAC"/>
            </w:pPr>
            <w:r w:rsidRPr="005F7EB0">
              <w:t>4</w:t>
            </w:r>
          </w:p>
        </w:tc>
        <w:tc>
          <w:tcPr>
            <w:tcW w:w="709" w:type="dxa"/>
            <w:tcBorders>
              <w:top w:val="nil"/>
              <w:left w:val="nil"/>
              <w:bottom w:val="nil"/>
              <w:right w:val="nil"/>
            </w:tcBorders>
            <w:hideMark/>
          </w:tcPr>
          <w:p w14:paraId="2D4104FD" w14:textId="77777777" w:rsidR="006D23E5" w:rsidRPr="005F7EB0" w:rsidRDefault="006D23E5" w:rsidP="0044146E">
            <w:pPr>
              <w:pStyle w:val="TAC"/>
            </w:pPr>
            <w:r w:rsidRPr="005F7EB0">
              <w:t>3</w:t>
            </w:r>
          </w:p>
        </w:tc>
        <w:tc>
          <w:tcPr>
            <w:tcW w:w="709" w:type="dxa"/>
            <w:tcBorders>
              <w:top w:val="nil"/>
              <w:left w:val="nil"/>
              <w:bottom w:val="nil"/>
              <w:right w:val="nil"/>
            </w:tcBorders>
            <w:hideMark/>
          </w:tcPr>
          <w:p w14:paraId="326923F8" w14:textId="77777777" w:rsidR="006D23E5" w:rsidRPr="005F7EB0" w:rsidRDefault="006D23E5" w:rsidP="0044146E">
            <w:pPr>
              <w:pStyle w:val="TAC"/>
            </w:pPr>
            <w:r w:rsidRPr="005F7EB0">
              <w:t>2</w:t>
            </w:r>
          </w:p>
        </w:tc>
        <w:tc>
          <w:tcPr>
            <w:tcW w:w="709" w:type="dxa"/>
            <w:tcBorders>
              <w:top w:val="nil"/>
              <w:left w:val="nil"/>
              <w:bottom w:val="nil"/>
              <w:right w:val="nil"/>
            </w:tcBorders>
            <w:hideMark/>
          </w:tcPr>
          <w:p w14:paraId="0695B491" w14:textId="77777777" w:rsidR="006D23E5" w:rsidRPr="005F7EB0" w:rsidRDefault="006D23E5" w:rsidP="0044146E">
            <w:pPr>
              <w:pStyle w:val="TAC"/>
            </w:pPr>
            <w:r w:rsidRPr="005F7EB0">
              <w:t>1</w:t>
            </w:r>
          </w:p>
        </w:tc>
        <w:tc>
          <w:tcPr>
            <w:tcW w:w="1560" w:type="dxa"/>
            <w:tcBorders>
              <w:top w:val="nil"/>
              <w:left w:val="nil"/>
              <w:bottom w:val="nil"/>
              <w:right w:val="nil"/>
            </w:tcBorders>
          </w:tcPr>
          <w:p w14:paraId="383CDF7D" w14:textId="77777777" w:rsidR="006D23E5" w:rsidRPr="005F7EB0" w:rsidRDefault="006D23E5" w:rsidP="0044146E">
            <w:pPr>
              <w:pStyle w:val="TAL"/>
            </w:pPr>
          </w:p>
        </w:tc>
      </w:tr>
      <w:tr w:rsidR="006D23E5" w:rsidRPr="005F7EB0" w14:paraId="1EBF5139" w14:textId="77777777" w:rsidTr="0044146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FCAF909" w14:textId="77777777" w:rsidR="006D23E5" w:rsidRPr="005F7EB0" w:rsidRDefault="006D23E5" w:rsidP="0044146E">
            <w:pPr>
              <w:pStyle w:val="TAC"/>
            </w:pPr>
            <w:r w:rsidRPr="005F7EB0">
              <w:t>S-NSSAI IEI</w:t>
            </w:r>
          </w:p>
        </w:tc>
        <w:tc>
          <w:tcPr>
            <w:tcW w:w="1560" w:type="dxa"/>
            <w:tcBorders>
              <w:top w:val="nil"/>
              <w:left w:val="nil"/>
              <w:bottom w:val="nil"/>
              <w:right w:val="nil"/>
            </w:tcBorders>
            <w:hideMark/>
          </w:tcPr>
          <w:p w14:paraId="48C09274" w14:textId="77777777" w:rsidR="006D23E5" w:rsidRPr="005F7EB0" w:rsidRDefault="006D23E5" w:rsidP="0044146E">
            <w:pPr>
              <w:pStyle w:val="TAL"/>
            </w:pPr>
            <w:r w:rsidRPr="005F7EB0">
              <w:t>octet 1</w:t>
            </w:r>
          </w:p>
        </w:tc>
      </w:tr>
      <w:tr w:rsidR="006D23E5" w:rsidRPr="005F7EB0" w14:paraId="3F2DAFEB" w14:textId="77777777" w:rsidTr="0044146E">
        <w:trPr>
          <w:cantSplit/>
          <w:jc w:val="center"/>
        </w:trPr>
        <w:tc>
          <w:tcPr>
            <w:tcW w:w="5672" w:type="dxa"/>
            <w:gridSpan w:val="8"/>
            <w:tcBorders>
              <w:top w:val="single" w:sz="4" w:space="0" w:color="auto"/>
              <w:left w:val="single" w:sz="4" w:space="0" w:color="auto"/>
              <w:bottom w:val="nil"/>
              <w:right w:val="single" w:sz="4" w:space="0" w:color="auto"/>
            </w:tcBorders>
            <w:hideMark/>
          </w:tcPr>
          <w:p w14:paraId="2C9BAC75" w14:textId="77777777" w:rsidR="006D23E5" w:rsidRPr="005F7EB0" w:rsidRDefault="006D23E5" w:rsidP="0044146E">
            <w:pPr>
              <w:pStyle w:val="TAC"/>
            </w:pPr>
            <w:r w:rsidRPr="005F7EB0">
              <w:t>Length of S-NSSAI contents</w:t>
            </w:r>
          </w:p>
        </w:tc>
        <w:tc>
          <w:tcPr>
            <w:tcW w:w="1560" w:type="dxa"/>
            <w:tcBorders>
              <w:top w:val="nil"/>
              <w:left w:val="nil"/>
              <w:bottom w:val="nil"/>
              <w:right w:val="nil"/>
            </w:tcBorders>
            <w:hideMark/>
          </w:tcPr>
          <w:p w14:paraId="6B33D98C" w14:textId="77777777" w:rsidR="006D23E5" w:rsidRPr="005F7EB0" w:rsidRDefault="006D23E5" w:rsidP="0044146E">
            <w:pPr>
              <w:pStyle w:val="TAL"/>
            </w:pPr>
            <w:r w:rsidRPr="005F7EB0">
              <w:t>octet 2</w:t>
            </w:r>
          </w:p>
        </w:tc>
      </w:tr>
      <w:tr w:rsidR="006D23E5" w:rsidRPr="005F7EB0" w14:paraId="6F7938B4" w14:textId="77777777" w:rsidTr="0044146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6C29F1D" w14:textId="77777777" w:rsidR="006D23E5" w:rsidRPr="005F7EB0" w:rsidRDefault="006D23E5" w:rsidP="0044146E">
            <w:pPr>
              <w:pStyle w:val="TAC"/>
            </w:pPr>
            <w:r w:rsidRPr="005F7EB0">
              <w:t>SST</w:t>
            </w:r>
          </w:p>
        </w:tc>
        <w:tc>
          <w:tcPr>
            <w:tcW w:w="1560" w:type="dxa"/>
            <w:tcBorders>
              <w:top w:val="nil"/>
              <w:left w:val="nil"/>
              <w:bottom w:val="nil"/>
              <w:right w:val="nil"/>
            </w:tcBorders>
            <w:hideMark/>
          </w:tcPr>
          <w:p w14:paraId="035F0616" w14:textId="77777777" w:rsidR="006D23E5" w:rsidRPr="005F7EB0" w:rsidRDefault="006D23E5" w:rsidP="0044146E">
            <w:pPr>
              <w:pStyle w:val="TAL"/>
            </w:pPr>
            <w:r w:rsidRPr="005F7EB0">
              <w:t>octet 3</w:t>
            </w:r>
          </w:p>
        </w:tc>
      </w:tr>
      <w:tr w:rsidR="006D23E5" w:rsidRPr="005F7EB0" w14:paraId="531842B7" w14:textId="77777777" w:rsidTr="0044146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88152DF" w14:textId="77777777" w:rsidR="006D23E5" w:rsidRPr="005F7EB0" w:rsidRDefault="006D23E5" w:rsidP="0044146E">
            <w:pPr>
              <w:pStyle w:val="TAC"/>
            </w:pPr>
          </w:p>
          <w:p w14:paraId="3454E3B1" w14:textId="77777777" w:rsidR="006D23E5" w:rsidRPr="005F7EB0" w:rsidRDefault="006D23E5" w:rsidP="0044146E">
            <w:pPr>
              <w:pStyle w:val="TAC"/>
            </w:pPr>
            <w:r w:rsidRPr="005F7EB0">
              <w:t>SD</w:t>
            </w:r>
          </w:p>
          <w:p w14:paraId="37AFDD5C" w14:textId="77777777" w:rsidR="006D23E5" w:rsidRPr="005F7EB0" w:rsidRDefault="006D23E5" w:rsidP="0044146E">
            <w:pPr>
              <w:pStyle w:val="TAC"/>
            </w:pPr>
          </w:p>
        </w:tc>
        <w:tc>
          <w:tcPr>
            <w:tcW w:w="1560" w:type="dxa"/>
            <w:tcBorders>
              <w:top w:val="nil"/>
              <w:left w:val="nil"/>
              <w:bottom w:val="nil"/>
              <w:right w:val="nil"/>
            </w:tcBorders>
          </w:tcPr>
          <w:p w14:paraId="70CBE703" w14:textId="77777777" w:rsidR="006D23E5" w:rsidRPr="005F7EB0" w:rsidRDefault="006D23E5" w:rsidP="0044146E">
            <w:pPr>
              <w:pStyle w:val="TAL"/>
            </w:pPr>
            <w:r w:rsidRPr="005F7EB0">
              <w:t>octet 4*</w:t>
            </w:r>
          </w:p>
          <w:p w14:paraId="596A6110" w14:textId="77777777" w:rsidR="006D23E5" w:rsidRPr="005F7EB0" w:rsidRDefault="006D23E5" w:rsidP="0044146E">
            <w:pPr>
              <w:pStyle w:val="TAL"/>
            </w:pPr>
          </w:p>
          <w:p w14:paraId="611A9022" w14:textId="77777777" w:rsidR="006D23E5" w:rsidRPr="005F7EB0" w:rsidRDefault="006D23E5" w:rsidP="0044146E">
            <w:pPr>
              <w:pStyle w:val="TAL"/>
            </w:pPr>
            <w:r w:rsidRPr="005F7EB0">
              <w:t>octet 6*</w:t>
            </w:r>
          </w:p>
        </w:tc>
      </w:tr>
      <w:tr w:rsidR="006D23E5" w:rsidRPr="005F7EB0" w14:paraId="5AD5FFFA" w14:textId="77777777" w:rsidTr="0044146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4C44291" w14:textId="77777777" w:rsidR="006D23E5" w:rsidRPr="005F7EB0" w:rsidRDefault="006D23E5" w:rsidP="0044146E">
            <w:pPr>
              <w:pStyle w:val="TAC"/>
            </w:pPr>
            <w:r w:rsidRPr="005F7EB0">
              <w:t xml:space="preserve">Mapped </w:t>
            </w:r>
            <w:r>
              <w:t xml:space="preserve">HPLMN </w:t>
            </w:r>
            <w:r w:rsidRPr="005F7EB0">
              <w:t>SST</w:t>
            </w:r>
          </w:p>
        </w:tc>
        <w:tc>
          <w:tcPr>
            <w:tcW w:w="1560" w:type="dxa"/>
            <w:tcBorders>
              <w:top w:val="nil"/>
              <w:left w:val="nil"/>
              <w:bottom w:val="nil"/>
              <w:right w:val="nil"/>
            </w:tcBorders>
          </w:tcPr>
          <w:p w14:paraId="583A9794" w14:textId="77777777" w:rsidR="006D23E5" w:rsidRPr="005F7EB0" w:rsidRDefault="006D23E5" w:rsidP="0044146E">
            <w:pPr>
              <w:pStyle w:val="TAL"/>
            </w:pPr>
            <w:r w:rsidRPr="005F7EB0">
              <w:t>octet 7*</w:t>
            </w:r>
          </w:p>
        </w:tc>
      </w:tr>
      <w:tr w:rsidR="006D23E5" w:rsidRPr="005F7EB0" w14:paraId="092155EF" w14:textId="77777777" w:rsidTr="0044146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EC9F348" w14:textId="77777777" w:rsidR="006D23E5" w:rsidRPr="005F7EB0" w:rsidRDefault="006D23E5" w:rsidP="0044146E">
            <w:pPr>
              <w:pStyle w:val="TAC"/>
            </w:pPr>
          </w:p>
          <w:p w14:paraId="04870CB8" w14:textId="77777777" w:rsidR="006D23E5" w:rsidRPr="005F7EB0" w:rsidRDefault="006D23E5" w:rsidP="0044146E">
            <w:pPr>
              <w:pStyle w:val="TAC"/>
            </w:pPr>
            <w:r w:rsidRPr="005F7EB0">
              <w:t xml:space="preserve">Mapped </w:t>
            </w:r>
            <w:r>
              <w:t>HPLMN</w:t>
            </w:r>
            <w:r w:rsidRPr="005F7EB0">
              <w:t xml:space="preserve"> SD</w:t>
            </w:r>
          </w:p>
        </w:tc>
        <w:tc>
          <w:tcPr>
            <w:tcW w:w="1560" w:type="dxa"/>
            <w:tcBorders>
              <w:top w:val="nil"/>
              <w:left w:val="nil"/>
              <w:bottom w:val="nil"/>
              <w:right w:val="nil"/>
            </w:tcBorders>
          </w:tcPr>
          <w:p w14:paraId="4BFF901D" w14:textId="77777777" w:rsidR="006D23E5" w:rsidRPr="005F7EB0" w:rsidRDefault="006D23E5" w:rsidP="0044146E">
            <w:pPr>
              <w:pStyle w:val="TAL"/>
            </w:pPr>
            <w:r w:rsidRPr="005F7EB0">
              <w:t>octet 8*</w:t>
            </w:r>
          </w:p>
          <w:p w14:paraId="264874E4" w14:textId="77777777" w:rsidR="006D23E5" w:rsidRPr="005F7EB0" w:rsidRDefault="006D23E5" w:rsidP="0044146E">
            <w:pPr>
              <w:pStyle w:val="TAL"/>
            </w:pPr>
          </w:p>
          <w:p w14:paraId="44B905D3" w14:textId="77777777" w:rsidR="006D23E5" w:rsidRPr="005F7EB0" w:rsidRDefault="006D23E5" w:rsidP="0044146E">
            <w:pPr>
              <w:pStyle w:val="TAL"/>
            </w:pPr>
            <w:r w:rsidRPr="005F7EB0">
              <w:t>octet 10*</w:t>
            </w:r>
          </w:p>
        </w:tc>
      </w:tr>
    </w:tbl>
    <w:p w14:paraId="5EEA62FA" w14:textId="77777777" w:rsidR="006D23E5" w:rsidRPr="00440029" w:rsidRDefault="006D23E5" w:rsidP="006D23E5">
      <w:pPr>
        <w:pStyle w:val="TF"/>
      </w:pPr>
      <w:r>
        <w:t>Figure</w:t>
      </w:r>
      <w:r w:rsidRPr="003168A2">
        <w:t> </w:t>
      </w:r>
      <w:r>
        <w:t xml:space="preserve">9.11.2.8.1: </w:t>
      </w:r>
      <w:r w:rsidRPr="00205936">
        <w:t>S-NSSAI</w:t>
      </w:r>
      <w:r>
        <w:t xml:space="preserve"> information element</w:t>
      </w:r>
    </w:p>
    <w:p w14:paraId="60E3F0A7" w14:textId="77777777" w:rsidR="006D23E5" w:rsidRDefault="006D23E5" w:rsidP="006D23E5">
      <w:pPr>
        <w:pStyle w:val="TH"/>
      </w:pPr>
      <w:r>
        <w:lastRenderedPageBreak/>
        <w:t>Table</w:t>
      </w:r>
      <w:r w:rsidRPr="003168A2">
        <w:t> </w:t>
      </w:r>
      <w:r>
        <w:t xml:space="preserve">9.11.2.8.1: </w:t>
      </w:r>
      <w:r w:rsidRPr="00205936">
        <w:t>S-NSSAI</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568"/>
        <w:gridCol w:w="4532"/>
        <w:gridCol w:w="7"/>
      </w:tblGrid>
      <w:tr w:rsidR="006D23E5" w:rsidRPr="005F7EB0" w14:paraId="041EA7D3" w14:textId="77777777" w:rsidTr="0044146E">
        <w:trPr>
          <w:gridAfter w:val="1"/>
          <w:wAfter w:w="7" w:type="dxa"/>
          <w:cantSplit/>
          <w:jc w:val="center"/>
        </w:trPr>
        <w:tc>
          <w:tcPr>
            <w:tcW w:w="7087" w:type="dxa"/>
            <w:gridSpan w:val="9"/>
            <w:tcBorders>
              <w:top w:val="single" w:sz="4" w:space="0" w:color="auto"/>
              <w:left w:val="single" w:sz="4" w:space="0" w:color="auto"/>
              <w:bottom w:val="nil"/>
              <w:right w:val="single" w:sz="4" w:space="0" w:color="auto"/>
            </w:tcBorders>
            <w:hideMark/>
          </w:tcPr>
          <w:p w14:paraId="23941CB9" w14:textId="77777777" w:rsidR="006D23E5" w:rsidRPr="005F7EB0" w:rsidRDefault="006D23E5" w:rsidP="0044146E">
            <w:pPr>
              <w:pStyle w:val="TAL"/>
            </w:pPr>
            <w:r>
              <w:t>Length of S-NSSAI contents (octet 2)</w:t>
            </w:r>
          </w:p>
        </w:tc>
      </w:tr>
      <w:tr w:rsidR="006D23E5" w:rsidRPr="005F7EB0" w14:paraId="01B42F32" w14:textId="77777777" w:rsidTr="0044146E">
        <w:trPr>
          <w:gridAfter w:val="1"/>
          <w:wAfter w:w="7" w:type="dxa"/>
          <w:cantSplit/>
          <w:jc w:val="center"/>
        </w:trPr>
        <w:tc>
          <w:tcPr>
            <w:tcW w:w="7087" w:type="dxa"/>
            <w:gridSpan w:val="9"/>
            <w:tcBorders>
              <w:top w:val="nil"/>
              <w:left w:val="single" w:sz="4" w:space="0" w:color="auto"/>
              <w:bottom w:val="nil"/>
              <w:right w:val="single" w:sz="4" w:space="0" w:color="auto"/>
            </w:tcBorders>
          </w:tcPr>
          <w:p w14:paraId="2718E920" w14:textId="77777777" w:rsidR="006D23E5" w:rsidRDefault="006D23E5" w:rsidP="0044146E">
            <w:pPr>
              <w:pStyle w:val="TAL"/>
            </w:pPr>
          </w:p>
        </w:tc>
      </w:tr>
      <w:tr w:rsidR="006D23E5" w:rsidRPr="005F7EB0" w14:paraId="5D074F1B" w14:textId="77777777" w:rsidTr="0044146E">
        <w:trPr>
          <w:gridAfter w:val="1"/>
          <w:wAfter w:w="7" w:type="dxa"/>
          <w:cantSplit/>
          <w:jc w:val="center"/>
        </w:trPr>
        <w:tc>
          <w:tcPr>
            <w:tcW w:w="7087" w:type="dxa"/>
            <w:gridSpan w:val="9"/>
            <w:tcBorders>
              <w:top w:val="nil"/>
              <w:left w:val="single" w:sz="4" w:space="0" w:color="auto"/>
              <w:bottom w:val="nil"/>
              <w:right w:val="single" w:sz="4" w:space="0" w:color="auto"/>
            </w:tcBorders>
          </w:tcPr>
          <w:p w14:paraId="788337F9" w14:textId="77777777" w:rsidR="006D23E5" w:rsidRPr="005F7EB0" w:rsidRDefault="006D23E5" w:rsidP="0044146E">
            <w:pPr>
              <w:pStyle w:val="TAL"/>
            </w:pPr>
            <w:r w:rsidRPr="00C24929">
              <w:t>This field indicates the length of the included S-NSSAI contents</w:t>
            </w:r>
            <w:r>
              <w:t>,</w:t>
            </w:r>
            <w:r w:rsidRPr="00C24929">
              <w:t xml:space="preserve"> and </w:t>
            </w:r>
            <w:r>
              <w:t>it</w:t>
            </w:r>
            <w:r w:rsidRPr="00C24929">
              <w:t xml:space="preserve"> can have </w:t>
            </w:r>
            <w:r>
              <w:t>the following values</w:t>
            </w:r>
            <w:r w:rsidRPr="00C24929">
              <w:t>. Depending on the value of the length field the following S-NSSAI contents are included:</w:t>
            </w:r>
          </w:p>
        </w:tc>
      </w:tr>
      <w:tr w:rsidR="006D23E5" w:rsidRPr="005F7EB0" w14:paraId="579B38D5" w14:textId="77777777" w:rsidTr="0044146E">
        <w:trPr>
          <w:gridAfter w:val="1"/>
          <w:wAfter w:w="7" w:type="dxa"/>
          <w:cantSplit/>
          <w:jc w:val="center"/>
        </w:trPr>
        <w:tc>
          <w:tcPr>
            <w:tcW w:w="7087" w:type="dxa"/>
            <w:gridSpan w:val="9"/>
            <w:tcBorders>
              <w:top w:val="nil"/>
              <w:left w:val="single" w:sz="4" w:space="0" w:color="auto"/>
              <w:bottom w:val="nil"/>
              <w:right w:val="single" w:sz="4" w:space="0" w:color="auto"/>
            </w:tcBorders>
          </w:tcPr>
          <w:p w14:paraId="7C72B51E" w14:textId="77777777" w:rsidR="006D23E5" w:rsidRPr="005F7EB0" w:rsidRDefault="006D23E5" w:rsidP="0044146E">
            <w:pPr>
              <w:pStyle w:val="TAL"/>
            </w:pPr>
            <w:r>
              <w:t>Bits</w:t>
            </w:r>
          </w:p>
        </w:tc>
      </w:tr>
      <w:tr w:rsidR="006D23E5" w:rsidRPr="005F7EB0" w14:paraId="4A9D038C" w14:textId="77777777" w:rsidTr="0044146E">
        <w:tblPrEx>
          <w:tblLook w:val="0000" w:firstRow="0" w:lastRow="0" w:firstColumn="0" w:lastColumn="0" w:noHBand="0" w:noVBand="0"/>
        </w:tblPrEx>
        <w:trPr>
          <w:jc w:val="center"/>
        </w:trPr>
        <w:tc>
          <w:tcPr>
            <w:tcW w:w="284" w:type="dxa"/>
          </w:tcPr>
          <w:p w14:paraId="78E023CF" w14:textId="77777777" w:rsidR="006D23E5" w:rsidRPr="005F7EB0" w:rsidRDefault="006D23E5" w:rsidP="0044146E">
            <w:pPr>
              <w:pStyle w:val="TAH"/>
            </w:pPr>
            <w:r w:rsidRPr="005F7EB0">
              <w:t>8</w:t>
            </w:r>
          </w:p>
        </w:tc>
        <w:tc>
          <w:tcPr>
            <w:tcW w:w="285" w:type="dxa"/>
          </w:tcPr>
          <w:p w14:paraId="49CAB3A2" w14:textId="77777777" w:rsidR="006D23E5" w:rsidRPr="005F7EB0" w:rsidRDefault="006D23E5" w:rsidP="0044146E">
            <w:pPr>
              <w:pStyle w:val="TAH"/>
            </w:pPr>
            <w:r w:rsidRPr="005F7EB0">
              <w:t>7</w:t>
            </w:r>
          </w:p>
        </w:tc>
        <w:tc>
          <w:tcPr>
            <w:tcW w:w="283" w:type="dxa"/>
          </w:tcPr>
          <w:p w14:paraId="005A3C60" w14:textId="77777777" w:rsidR="006D23E5" w:rsidRPr="005F7EB0" w:rsidRDefault="006D23E5" w:rsidP="0044146E">
            <w:pPr>
              <w:pStyle w:val="TAH"/>
            </w:pPr>
            <w:r w:rsidRPr="005F7EB0">
              <w:t>6</w:t>
            </w:r>
          </w:p>
        </w:tc>
        <w:tc>
          <w:tcPr>
            <w:tcW w:w="283" w:type="dxa"/>
          </w:tcPr>
          <w:p w14:paraId="20CADF48" w14:textId="77777777" w:rsidR="006D23E5" w:rsidRPr="005F7EB0" w:rsidRDefault="006D23E5" w:rsidP="0044146E">
            <w:pPr>
              <w:pStyle w:val="TAH"/>
            </w:pPr>
            <w:r w:rsidRPr="005F7EB0">
              <w:t>5</w:t>
            </w:r>
          </w:p>
        </w:tc>
        <w:tc>
          <w:tcPr>
            <w:tcW w:w="284" w:type="dxa"/>
          </w:tcPr>
          <w:p w14:paraId="21E48DAC" w14:textId="77777777" w:rsidR="006D23E5" w:rsidRPr="005F7EB0" w:rsidRDefault="006D23E5" w:rsidP="0044146E">
            <w:pPr>
              <w:pStyle w:val="TAH"/>
            </w:pPr>
            <w:r w:rsidRPr="005F7EB0">
              <w:t>4</w:t>
            </w:r>
          </w:p>
        </w:tc>
        <w:tc>
          <w:tcPr>
            <w:tcW w:w="284" w:type="dxa"/>
          </w:tcPr>
          <w:p w14:paraId="581BD068" w14:textId="77777777" w:rsidR="006D23E5" w:rsidRPr="005F7EB0" w:rsidRDefault="006D23E5" w:rsidP="0044146E">
            <w:pPr>
              <w:pStyle w:val="TAH"/>
            </w:pPr>
            <w:r w:rsidRPr="005F7EB0">
              <w:t>3</w:t>
            </w:r>
          </w:p>
        </w:tc>
        <w:tc>
          <w:tcPr>
            <w:tcW w:w="284" w:type="dxa"/>
          </w:tcPr>
          <w:p w14:paraId="3E170637" w14:textId="77777777" w:rsidR="006D23E5" w:rsidRPr="005F7EB0" w:rsidRDefault="006D23E5" w:rsidP="0044146E">
            <w:pPr>
              <w:pStyle w:val="TAH"/>
            </w:pPr>
            <w:r w:rsidRPr="005F7EB0">
              <w:t>2</w:t>
            </w:r>
          </w:p>
        </w:tc>
        <w:tc>
          <w:tcPr>
            <w:tcW w:w="568" w:type="dxa"/>
          </w:tcPr>
          <w:p w14:paraId="14563D0E" w14:textId="77777777" w:rsidR="006D23E5" w:rsidRPr="00920167" w:rsidRDefault="006D23E5" w:rsidP="0044146E">
            <w:pPr>
              <w:pStyle w:val="TAL"/>
            </w:pPr>
            <w:r w:rsidRPr="00920167">
              <w:t>1</w:t>
            </w:r>
          </w:p>
        </w:tc>
        <w:tc>
          <w:tcPr>
            <w:tcW w:w="4539" w:type="dxa"/>
            <w:gridSpan w:val="2"/>
          </w:tcPr>
          <w:p w14:paraId="4B710A17" w14:textId="77777777" w:rsidR="006D23E5" w:rsidRPr="005F7EB0" w:rsidRDefault="006D23E5" w:rsidP="0044146E">
            <w:pPr>
              <w:pStyle w:val="TAL"/>
            </w:pPr>
          </w:p>
        </w:tc>
      </w:tr>
      <w:tr w:rsidR="006D23E5" w:rsidRPr="005F7EB0" w14:paraId="3CF48A18" w14:textId="77777777" w:rsidTr="0044146E">
        <w:tblPrEx>
          <w:tblLook w:val="0000" w:firstRow="0" w:lastRow="0" w:firstColumn="0" w:lastColumn="0" w:noHBand="0" w:noVBand="0"/>
        </w:tblPrEx>
        <w:trPr>
          <w:jc w:val="center"/>
        </w:trPr>
        <w:tc>
          <w:tcPr>
            <w:tcW w:w="284" w:type="dxa"/>
          </w:tcPr>
          <w:p w14:paraId="049E00FB" w14:textId="77777777" w:rsidR="006D23E5" w:rsidRPr="005F7EB0" w:rsidRDefault="006D23E5" w:rsidP="0044146E">
            <w:pPr>
              <w:pStyle w:val="TAC"/>
            </w:pPr>
            <w:r w:rsidRPr="005F7EB0">
              <w:t>0</w:t>
            </w:r>
          </w:p>
        </w:tc>
        <w:tc>
          <w:tcPr>
            <w:tcW w:w="285" w:type="dxa"/>
          </w:tcPr>
          <w:p w14:paraId="3C985EF9" w14:textId="77777777" w:rsidR="006D23E5" w:rsidRPr="005F7EB0" w:rsidRDefault="006D23E5" w:rsidP="0044146E">
            <w:pPr>
              <w:pStyle w:val="TAC"/>
            </w:pPr>
            <w:r w:rsidRPr="005F7EB0">
              <w:t>0</w:t>
            </w:r>
          </w:p>
        </w:tc>
        <w:tc>
          <w:tcPr>
            <w:tcW w:w="283" w:type="dxa"/>
          </w:tcPr>
          <w:p w14:paraId="3C803C5E" w14:textId="77777777" w:rsidR="006D23E5" w:rsidRPr="005F7EB0" w:rsidRDefault="006D23E5" w:rsidP="0044146E">
            <w:pPr>
              <w:pStyle w:val="TAC"/>
            </w:pPr>
            <w:r w:rsidRPr="005F7EB0">
              <w:t>0</w:t>
            </w:r>
          </w:p>
        </w:tc>
        <w:tc>
          <w:tcPr>
            <w:tcW w:w="283" w:type="dxa"/>
          </w:tcPr>
          <w:p w14:paraId="1E98A7AF" w14:textId="77777777" w:rsidR="006D23E5" w:rsidRPr="005F7EB0" w:rsidRDefault="006D23E5" w:rsidP="0044146E">
            <w:pPr>
              <w:pStyle w:val="TAC"/>
            </w:pPr>
            <w:r w:rsidRPr="005F7EB0">
              <w:t>0</w:t>
            </w:r>
          </w:p>
        </w:tc>
        <w:tc>
          <w:tcPr>
            <w:tcW w:w="284" w:type="dxa"/>
          </w:tcPr>
          <w:p w14:paraId="6165ADA1" w14:textId="77777777" w:rsidR="006D23E5" w:rsidRPr="005F7EB0" w:rsidRDefault="006D23E5" w:rsidP="0044146E">
            <w:pPr>
              <w:pStyle w:val="TAC"/>
            </w:pPr>
            <w:r w:rsidRPr="005F7EB0">
              <w:t>0</w:t>
            </w:r>
          </w:p>
        </w:tc>
        <w:tc>
          <w:tcPr>
            <w:tcW w:w="284" w:type="dxa"/>
          </w:tcPr>
          <w:p w14:paraId="14C2D727" w14:textId="77777777" w:rsidR="006D23E5" w:rsidRPr="005F7EB0" w:rsidRDefault="006D23E5" w:rsidP="0044146E">
            <w:pPr>
              <w:pStyle w:val="TAC"/>
            </w:pPr>
            <w:r w:rsidRPr="005F7EB0">
              <w:t>0</w:t>
            </w:r>
          </w:p>
        </w:tc>
        <w:tc>
          <w:tcPr>
            <w:tcW w:w="284" w:type="dxa"/>
          </w:tcPr>
          <w:p w14:paraId="11C4A898" w14:textId="77777777" w:rsidR="006D23E5" w:rsidRPr="005F7EB0" w:rsidRDefault="006D23E5" w:rsidP="0044146E">
            <w:pPr>
              <w:pStyle w:val="TAC"/>
            </w:pPr>
            <w:r>
              <w:t>0</w:t>
            </w:r>
          </w:p>
        </w:tc>
        <w:tc>
          <w:tcPr>
            <w:tcW w:w="568" w:type="dxa"/>
          </w:tcPr>
          <w:p w14:paraId="40849640" w14:textId="77777777" w:rsidR="006D23E5" w:rsidRPr="005F7EB0" w:rsidRDefault="006D23E5" w:rsidP="0044146E">
            <w:pPr>
              <w:pStyle w:val="TAL"/>
            </w:pPr>
            <w:r w:rsidRPr="005F7EB0">
              <w:t>1</w:t>
            </w:r>
          </w:p>
        </w:tc>
        <w:tc>
          <w:tcPr>
            <w:tcW w:w="4539" w:type="dxa"/>
            <w:gridSpan w:val="2"/>
          </w:tcPr>
          <w:p w14:paraId="3984F695" w14:textId="77777777" w:rsidR="006D23E5" w:rsidRPr="005F7EB0" w:rsidRDefault="006D23E5" w:rsidP="0044146E">
            <w:pPr>
              <w:pStyle w:val="TAL"/>
            </w:pPr>
            <w:r>
              <w:t>SST</w:t>
            </w:r>
          </w:p>
        </w:tc>
      </w:tr>
      <w:tr w:rsidR="006D23E5" w:rsidRPr="005F7EB0" w14:paraId="0D096A68" w14:textId="77777777" w:rsidTr="0044146E">
        <w:tblPrEx>
          <w:tblLook w:val="0000" w:firstRow="0" w:lastRow="0" w:firstColumn="0" w:lastColumn="0" w:noHBand="0" w:noVBand="0"/>
        </w:tblPrEx>
        <w:trPr>
          <w:jc w:val="center"/>
        </w:trPr>
        <w:tc>
          <w:tcPr>
            <w:tcW w:w="284" w:type="dxa"/>
          </w:tcPr>
          <w:p w14:paraId="0C629E01" w14:textId="77777777" w:rsidR="006D23E5" w:rsidRPr="005F7EB0" w:rsidRDefault="006D23E5" w:rsidP="0044146E">
            <w:pPr>
              <w:pStyle w:val="TAC"/>
            </w:pPr>
            <w:r w:rsidRPr="005F7EB0">
              <w:t>0</w:t>
            </w:r>
          </w:p>
        </w:tc>
        <w:tc>
          <w:tcPr>
            <w:tcW w:w="285" w:type="dxa"/>
          </w:tcPr>
          <w:p w14:paraId="3E543354" w14:textId="77777777" w:rsidR="006D23E5" w:rsidRPr="005F7EB0" w:rsidRDefault="006D23E5" w:rsidP="0044146E">
            <w:pPr>
              <w:pStyle w:val="TAC"/>
            </w:pPr>
            <w:r w:rsidRPr="005F7EB0">
              <w:t>0</w:t>
            </w:r>
          </w:p>
        </w:tc>
        <w:tc>
          <w:tcPr>
            <w:tcW w:w="283" w:type="dxa"/>
          </w:tcPr>
          <w:p w14:paraId="3F41E260" w14:textId="77777777" w:rsidR="006D23E5" w:rsidRPr="005F7EB0" w:rsidRDefault="006D23E5" w:rsidP="0044146E">
            <w:pPr>
              <w:pStyle w:val="TAC"/>
            </w:pPr>
            <w:r w:rsidRPr="005F7EB0">
              <w:t>0</w:t>
            </w:r>
          </w:p>
        </w:tc>
        <w:tc>
          <w:tcPr>
            <w:tcW w:w="283" w:type="dxa"/>
          </w:tcPr>
          <w:p w14:paraId="5D9653F1" w14:textId="77777777" w:rsidR="006D23E5" w:rsidRPr="005F7EB0" w:rsidRDefault="006D23E5" w:rsidP="0044146E">
            <w:pPr>
              <w:pStyle w:val="TAC"/>
            </w:pPr>
            <w:r w:rsidRPr="005F7EB0">
              <w:t>0</w:t>
            </w:r>
          </w:p>
        </w:tc>
        <w:tc>
          <w:tcPr>
            <w:tcW w:w="284" w:type="dxa"/>
          </w:tcPr>
          <w:p w14:paraId="6B1F20EF" w14:textId="77777777" w:rsidR="006D23E5" w:rsidRPr="005F7EB0" w:rsidRDefault="006D23E5" w:rsidP="0044146E">
            <w:pPr>
              <w:pStyle w:val="TAC"/>
            </w:pPr>
            <w:r w:rsidRPr="005F7EB0">
              <w:t>0</w:t>
            </w:r>
          </w:p>
        </w:tc>
        <w:tc>
          <w:tcPr>
            <w:tcW w:w="284" w:type="dxa"/>
          </w:tcPr>
          <w:p w14:paraId="243F6F9B" w14:textId="77777777" w:rsidR="006D23E5" w:rsidRPr="005F7EB0" w:rsidRDefault="006D23E5" w:rsidP="0044146E">
            <w:pPr>
              <w:pStyle w:val="TAC"/>
            </w:pPr>
            <w:r>
              <w:t>0</w:t>
            </w:r>
          </w:p>
        </w:tc>
        <w:tc>
          <w:tcPr>
            <w:tcW w:w="284" w:type="dxa"/>
          </w:tcPr>
          <w:p w14:paraId="30A94DAC" w14:textId="77777777" w:rsidR="006D23E5" w:rsidRPr="005F7EB0" w:rsidRDefault="006D23E5" w:rsidP="0044146E">
            <w:pPr>
              <w:pStyle w:val="TAC"/>
            </w:pPr>
            <w:r>
              <w:t>1</w:t>
            </w:r>
          </w:p>
        </w:tc>
        <w:tc>
          <w:tcPr>
            <w:tcW w:w="568" w:type="dxa"/>
          </w:tcPr>
          <w:p w14:paraId="6A159A72" w14:textId="77777777" w:rsidR="006D23E5" w:rsidRPr="005F7EB0" w:rsidRDefault="006D23E5" w:rsidP="0044146E">
            <w:pPr>
              <w:pStyle w:val="TAL"/>
            </w:pPr>
            <w:r>
              <w:t>0</w:t>
            </w:r>
          </w:p>
        </w:tc>
        <w:tc>
          <w:tcPr>
            <w:tcW w:w="4539" w:type="dxa"/>
            <w:gridSpan w:val="2"/>
          </w:tcPr>
          <w:p w14:paraId="59D2F4E2" w14:textId="77777777" w:rsidR="006D23E5" w:rsidRPr="005F7EB0" w:rsidRDefault="006D23E5" w:rsidP="0044146E">
            <w:pPr>
              <w:pStyle w:val="TAL"/>
            </w:pPr>
            <w:r>
              <w:t>SST and mapped HPLMN SST</w:t>
            </w:r>
          </w:p>
        </w:tc>
      </w:tr>
      <w:tr w:rsidR="006D23E5" w:rsidRPr="005F7EB0" w14:paraId="4708E0EE" w14:textId="77777777" w:rsidTr="0044146E">
        <w:tblPrEx>
          <w:tblLook w:val="0000" w:firstRow="0" w:lastRow="0" w:firstColumn="0" w:lastColumn="0" w:noHBand="0" w:noVBand="0"/>
        </w:tblPrEx>
        <w:trPr>
          <w:jc w:val="center"/>
        </w:trPr>
        <w:tc>
          <w:tcPr>
            <w:tcW w:w="284" w:type="dxa"/>
          </w:tcPr>
          <w:p w14:paraId="3D43C543" w14:textId="77777777" w:rsidR="006D23E5" w:rsidRPr="005F7EB0" w:rsidRDefault="006D23E5" w:rsidP="0044146E">
            <w:pPr>
              <w:pStyle w:val="TAC"/>
            </w:pPr>
            <w:r w:rsidRPr="005F7EB0">
              <w:t>0</w:t>
            </w:r>
          </w:p>
        </w:tc>
        <w:tc>
          <w:tcPr>
            <w:tcW w:w="285" w:type="dxa"/>
          </w:tcPr>
          <w:p w14:paraId="6BF37EFE" w14:textId="77777777" w:rsidR="006D23E5" w:rsidRPr="005F7EB0" w:rsidRDefault="006D23E5" w:rsidP="0044146E">
            <w:pPr>
              <w:pStyle w:val="TAC"/>
            </w:pPr>
            <w:r w:rsidRPr="005F7EB0">
              <w:t>0</w:t>
            </w:r>
          </w:p>
        </w:tc>
        <w:tc>
          <w:tcPr>
            <w:tcW w:w="283" w:type="dxa"/>
          </w:tcPr>
          <w:p w14:paraId="775BC670" w14:textId="77777777" w:rsidR="006D23E5" w:rsidRPr="005F7EB0" w:rsidRDefault="006D23E5" w:rsidP="0044146E">
            <w:pPr>
              <w:pStyle w:val="TAC"/>
            </w:pPr>
            <w:r w:rsidRPr="005F7EB0">
              <w:t>0</w:t>
            </w:r>
          </w:p>
        </w:tc>
        <w:tc>
          <w:tcPr>
            <w:tcW w:w="283" w:type="dxa"/>
          </w:tcPr>
          <w:p w14:paraId="16D8B3BF" w14:textId="77777777" w:rsidR="006D23E5" w:rsidRPr="005F7EB0" w:rsidRDefault="006D23E5" w:rsidP="0044146E">
            <w:pPr>
              <w:pStyle w:val="TAC"/>
            </w:pPr>
            <w:r w:rsidRPr="005F7EB0">
              <w:t>0</w:t>
            </w:r>
          </w:p>
        </w:tc>
        <w:tc>
          <w:tcPr>
            <w:tcW w:w="284" w:type="dxa"/>
          </w:tcPr>
          <w:p w14:paraId="12746002" w14:textId="77777777" w:rsidR="006D23E5" w:rsidRPr="005F7EB0" w:rsidRDefault="006D23E5" w:rsidP="0044146E">
            <w:pPr>
              <w:pStyle w:val="TAC"/>
            </w:pPr>
            <w:r w:rsidRPr="005F7EB0">
              <w:t>0</w:t>
            </w:r>
          </w:p>
        </w:tc>
        <w:tc>
          <w:tcPr>
            <w:tcW w:w="284" w:type="dxa"/>
          </w:tcPr>
          <w:p w14:paraId="1593FA5B" w14:textId="77777777" w:rsidR="006D23E5" w:rsidRPr="005F7EB0" w:rsidRDefault="006D23E5" w:rsidP="0044146E">
            <w:pPr>
              <w:pStyle w:val="TAC"/>
            </w:pPr>
            <w:r w:rsidRPr="005F7EB0">
              <w:t>1</w:t>
            </w:r>
          </w:p>
        </w:tc>
        <w:tc>
          <w:tcPr>
            <w:tcW w:w="284" w:type="dxa"/>
          </w:tcPr>
          <w:p w14:paraId="68F82F6D" w14:textId="77777777" w:rsidR="006D23E5" w:rsidRPr="005F7EB0" w:rsidRDefault="006D23E5" w:rsidP="0044146E">
            <w:pPr>
              <w:pStyle w:val="TAC"/>
            </w:pPr>
            <w:r>
              <w:t>0</w:t>
            </w:r>
          </w:p>
        </w:tc>
        <w:tc>
          <w:tcPr>
            <w:tcW w:w="568" w:type="dxa"/>
          </w:tcPr>
          <w:p w14:paraId="1440558C" w14:textId="77777777" w:rsidR="006D23E5" w:rsidRPr="005F7EB0" w:rsidRDefault="006D23E5" w:rsidP="0044146E">
            <w:pPr>
              <w:pStyle w:val="TAL"/>
            </w:pPr>
            <w:r w:rsidRPr="005F7EB0">
              <w:t>0</w:t>
            </w:r>
          </w:p>
        </w:tc>
        <w:tc>
          <w:tcPr>
            <w:tcW w:w="4539" w:type="dxa"/>
            <w:gridSpan w:val="2"/>
          </w:tcPr>
          <w:p w14:paraId="031E9363" w14:textId="77777777" w:rsidR="006D23E5" w:rsidRPr="005F7EB0" w:rsidRDefault="006D23E5" w:rsidP="0044146E">
            <w:pPr>
              <w:pStyle w:val="TAL"/>
            </w:pPr>
            <w:r>
              <w:t>SST and SD</w:t>
            </w:r>
          </w:p>
        </w:tc>
      </w:tr>
      <w:tr w:rsidR="006D23E5" w:rsidRPr="005F7EB0" w14:paraId="17C57696" w14:textId="77777777" w:rsidTr="0044146E">
        <w:tblPrEx>
          <w:tblLook w:val="0000" w:firstRow="0" w:lastRow="0" w:firstColumn="0" w:lastColumn="0" w:noHBand="0" w:noVBand="0"/>
        </w:tblPrEx>
        <w:trPr>
          <w:jc w:val="center"/>
        </w:trPr>
        <w:tc>
          <w:tcPr>
            <w:tcW w:w="284" w:type="dxa"/>
          </w:tcPr>
          <w:p w14:paraId="3AA9EB7F" w14:textId="77777777" w:rsidR="006D23E5" w:rsidRPr="005F7EB0" w:rsidRDefault="006D23E5" w:rsidP="0044146E">
            <w:pPr>
              <w:pStyle w:val="TAC"/>
            </w:pPr>
            <w:r w:rsidRPr="005F7EB0">
              <w:t>0</w:t>
            </w:r>
          </w:p>
        </w:tc>
        <w:tc>
          <w:tcPr>
            <w:tcW w:w="285" w:type="dxa"/>
          </w:tcPr>
          <w:p w14:paraId="23BC3A3C" w14:textId="77777777" w:rsidR="006D23E5" w:rsidRPr="005F7EB0" w:rsidRDefault="006D23E5" w:rsidP="0044146E">
            <w:pPr>
              <w:pStyle w:val="TAC"/>
            </w:pPr>
            <w:r w:rsidRPr="005F7EB0">
              <w:t>0</w:t>
            </w:r>
          </w:p>
        </w:tc>
        <w:tc>
          <w:tcPr>
            <w:tcW w:w="283" w:type="dxa"/>
          </w:tcPr>
          <w:p w14:paraId="0712D423" w14:textId="77777777" w:rsidR="006D23E5" w:rsidRPr="005F7EB0" w:rsidRDefault="006D23E5" w:rsidP="0044146E">
            <w:pPr>
              <w:pStyle w:val="TAC"/>
            </w:pPr>
            <w:r w:rsidRPr="005F7EB0">
              <w:t>0</w:t>
            </w:r>
          </w:p>
        </w:tc>
        <w:tc>
          <w:tcPr>
            <w:tcW w:w="283" w:type="dxa"/>
          </w:tcPr>
          <w:p w14:paraId="7860E900" w14:textId="77777777" w:rsidR="006D23E5" w:rsidRPr="005F7EB0" w:rsidRDefault="006D23E5" w:rsidP="0044146E">
            <w:pPr>
              <w:pStyle w:val="TAC"/>
            </w:pPr>
            <w:r w:rsidRPr="005F7EB0">
              <w:t>0</w:t>
            </w:r>
          </w:p>
        </w:tc>
        <w:tc>
          <w:tcPr>
            <w:tcW w:w="284" w:type="dxa"/>
          </w:tcPr>
          <w:p w14:paraId="38D79E3C" w14:textId="77777777" w:rsidR="006D23E5" w:rsidRPr="005F7EB0" w:rsidRDefault="006D23E5" w:rsidP="0044146E">
            <w:pPr>
              <w:pStyle w:val="TAC"/>
            </w:pPr>
            <w:r w:rsidRPr="005F7EB0">
              <w:t>0</w:t>
            </w:r>
          </w:p>
        </w:tc>
        <w:tc>
          <w:tcPr>
            <w:tcW w:w="284" w:type="dxa"/>
          </w:tcPr>
          <w:p w14:paraId="42DE39BD" w14:textId="77777777" w:rsidR="006D23E5" w:rsidRPr="005F7EB0" w:rsidRDefault="006D23E5" w:rsidP="0044146E">
            <w:pPr>
              <w:pStyle w:val="TAC"/>
            </w:pPr>
            <w:r w:rsidRPr="005F7EB0">
              <w:t>1</w:t>
            </w:r>
          </w:p>
        </w:tc>
        <w:tc>
          <w:tcPr>
            <w:tcW w:w="284" w:type="dxa"/>
          </w:tcPr>
          <w:p w14:paraId="6259EE9C" w14:textId="77777777" w:rsidR="006D23E5" w:rsidRPr="005F7EB0" w:rsidRDefault="006D23E5" w:rsidP="0044146E">
            <w:pPr>
              <w:pStyle w:val="TAC"/>
            </w:pPr>
            <w:r>
              <w:t>0</w:t>
            </w:r>
          </w:p>
        </w:tc>
        <w:tc>
          <w:tcPr>
            <w:tcW w:w="568" w:type="dxa"/>
          </w:tcPr>
          <w:p w14:paraId="2F23C68B" w14:textId="77777777" w:rsidR="006D23E5" w:rsidRPr="005F7EB0" w:rsidRDefault="006D23E5" w:rsidP="0044146E">
            <w:pPr>
              <w:pStyle w:val="TAL"/>
            </w:pPr>
            <w:r w:rsidRPr="005F7EB0">
              <w:t>1</w:t>
            </w:r>
          </w:p>
        </w:tc>
        <w:tc>
          <w:tcPr>
            <w:tcW w:w="4539" w:type="dxa"/>
            <w:gridSpan w:val="2"/>
          </w:tcPr>
          <w:p w14:paraId="0A847D3E" w14:textId="77777777" w:rsidR="006D23E5" w:rsidRPr="005F7EB0" w:rsidRDefault="006D23E5" w:rsidP="0044146E">
            <w:pPr>
              <w:pStyle w:val="TAL"/>
            </w:pPr>
            <w:r>
              <w:t>SST, SD and mapped HPLMN SST</w:t>
            </w:r>
          </w:p>
        </w:tc>
      </w:tr>
      <w:tr w:rsidR="006D23E5" w:rsidRPr="005F7EB0" w14:paraId="7F17DB1C" w14:textId="77777777" w:rsidTr="0044146E">
        <w:tblPrEx>
          <w:tblLook w:val="0000" w:firstRow="0" w:lastRow="0" w:firstColumn="0" w:lastColumn="0" w:noHBand="0" w:noVBand="0"/>
        </w:tblPrEx>
        <w:trPr>
          <w:jc w:val="center"/>
        </w:trPr>
        <w:tc>
          <w:tcPr>
            <w:tcW w:w="284" w:type="dxa"/>
          </w:tcPr>
          <w:p w14:paraId="0D6321C7" w14:textId="77777777" w:rsidR="006D23E5" w:rsidRPr="005F7EB0" w:rsidRDefault="006D23E5" w:rsidP="0044146E">
            <w:pPr>
              <w:pStyle w:val="TAC"/>
            </w:pPr>
            <w:r w:rsidRPr="005F7EB0">
              <w:t>0</w:t>
            </w:r>
          </w:p>
        </w:tc>
        <w:tc>
          <w:tcPr>
            <w:tcW w:w="285" w:type="dxa"/>
          </w:tcPr>
          <w:p w14:paraId="2F137522" w14:textId="77777777" w:rsidR="006D23E5" w:rsidRPr="005F7EB0" w:rsidRDefault="006D23E5" w:rsidP="0044146E">
            <w:pPr>
              <w:pStyle w:val="TAC"/>
            </w:pPr>
            <w:r w:rsidRPr="005F7EB0">
              <w:t>0</w:t>
            </w:r>
          </w:p>
        </w:tc>
        <w:tc>
          <w:tcPr>
            <w:tcW w:w="283" w:type="dxa"/>
          </w:tcPr>
          <w:p w14:paraId="188168C7" w14:textId="77777777" w:rsidR="006D23E5" w:rsidRPr="005F7EB0" w:rsidRDefault="006D23E5" w:rsidP="0044146E">
            <w:pPr>
              <w:pStyle w:val="TAC"/>
            </w:pPr>
            <w:r w:rsidRPr="005F7EB0">
              <w:t>0</w:t>
            </w:r>
          </w:p>
        </w:tc>
        <w:tc>
          <w:tcPr>
            <w:tcW w:w="283" w:type="dxa"/>
          </w:tcPr>
          <w:p w14:paraId="379D6273" w14:textId="77777777" w:rsidR="006D23E5" w:rsidRPr="005F7EB0" w:rsidRDefault="006D23E5" w:rsidP="0044146E">
            <w:pPr>
              <w:pStyle w:val="TAC"/>
            </w:pPr>
            <w:r w:rsidRPr="005F7EB0">
              <w:t>0</w:t>
            </w:r>
          </w:p>
        </w:tc>
        <w:tc>
          <w:tcPr>
            <w:tcW w:w="284" w:type="dxa"/>
          </w:tcPr>
          <w:p w14:paraId="2BD6AC8C" w14:textId="77777777" w:rsidR="006D23E5" w:rsidRPr="005F7EB0" w:rsidRDefault="006D23E5" w:rsidP="0044146E">
            <w:pPr>
              <w:pStyle w:val="TAC"/>
            </w:pPr>
            <w:r w:rsidRPr="005F7EB0">
              <w:t>1</w:t>
            </w:r>
          </w:p>
        </w:tc>
        <w:tc>
          <w:tcPr>
            <w:tcW w:w="284" w:type="dxa"/>
          </w:tcPr>
          <w:p w14:paraId="65A6375F" w14:textId="77777777" w:rsidR="006D23E5" w:rsidRPr="005F7EB0" w:rsidRDefault="006D23E5" w:rsidP="0044146E">
            <w:pPr>
              <w:pStyle w:val="TAC"/>
            </w:pPr>
            <w:r w:rsidRPr="005F7EB0">
              <w:t>0</w:t>
            </w:r>
          </w:p>
        </w:tc>
        <w:tc>
          <w:tcPr>
            <w:tcW w:w="284" w:type="dxa"/>
          </w:tcPr>
          <w:p w14:paraId="34A7206A" w14:textId="77777777" w:rsidR="006D23E5" w:rsidRPr="005F7EB0" w:rsidRDefault="006D23E5" w:rsidP="0044146E">
            <w:pPr>
              <w:pStyle w:val="TAC"/>
            </w:pPr>
            <w:r>
              <w:t>0</w:t>
            </w:r>
          </w:p>
        </w:tc>
        <w:tc>
          <w:tcPr>
            <w:tcW w:w="568" w:type="dxa"/>
          </w:tcPr>
          <w:p w14:paraId="0A934160" w14:textId="77777777" w:rsidR="006D23E5" w:rsidRPr="005F7EB0" w:rsidRDefault="006D23E5" w:rsidP="0044146E">
            <w:pPr>
              <w:pStyle w:val="TAL"/>
            </w:pPr>
            <w:r w:rsidRPr="005F7EB0">
              <w:t>0</w:t>
            </w:r>
          </w:p>
        </w:tc>
        <w:tc>
          <w:tcPr>
            <w:tcW w:w="4539" w:type="dxa"/>
            <w:gridSpan w:val="2"/>
          </w:tcPr>
          <w:p w14:paraId="4E3FC290" w14:textId="77777777" w:rsidR="006D23E5" w:rsidRPr="005F7EB0" w:rsidRDefault="006D23E5" w:rsidP="0044146E">
            <w:pPr>
              <w:pStyle w:val="TAL"/>
            </w:pPr>
            <w:r>
              <w:t>SST, SD, mapped HPLMN SST and mapped HPLMN SD</w:t>
            </w:r>
          </w:p>
        </w:tc>
      </w:tr>
      <w:tr w:rsidR="006D23E5" w:rsidRPr="005F7EB0" w14:paraId="6D49B914" w14:textId="77777777" w:rsidTr="0044146E">
        <w:trPr>
          <w:gridAfter w:val="1"/>
          <w:wAfter w:w="7" w:type="dxa"/>
          <w:cantSplit/>
          <w:jc w:val="center"/>
        </w:trPr>
        <w:tc>
          <w:tcPr>
            <w:tcW w:w="7087" w:type="dxa"/>
            <w:gridSpan w:val="9"/>
            <w:tcBorders>
              <w:top w:val="nil"/>
              <w:left w:val="single" w:sz="4" w:space="0" w:color="auto"/>
              <w:bottom w:val="nil"/>
              <w:right w:val="single" w:sz="4" w:space="0" w:color="auto"/>
            </w:tcBorders>
          </w:tcPr>
          <w:p w14:paraId="513DC857" w14:textId="77777777" w:rsidR="006D23E5" w:rsidRDefault="006D23E5" w:rsidP="0044146E">
            <w:pPr>
              <w:pStyle w:val="TAL"/>
            </w:pPr>
            <w:r>
              <w:t>All other values are reserved.</w:t>
            </w:r>
          </w:p>
          <w:p w14:paraId="4A3BA585" w14:textId="77777777" w:rsidR="006D23E5" w:rsidRPr="005F7EB0" w:rsidRDefault="006D23E5" w:rsidP="0044146E">
            <w:pPr>
              <w:pStyle w:val="TAL"/>
            </w:pPr>
          </w:p>
        </w:tc>
      </w:tr>
      <w:tr w:rsidR="006D23E5" w:rsidRPr="005F7EB0" w14:paraId="10FB0B78" w14:textId="77777777" w:rsidTr="0044146E">
        <w:trPr>
          <w:gridAfter w:val="1"/>
          <w:wAfter w:w="7" w:type="dxa"/>
          <w:cantSplit/>
          <w:jc w:val="center"/>
        </w:trPr>
        <w:tc>
          <w:tcPr>
            <w:tcW w:w="7087" w:type="dxa"/>
            <w:gridSpan w:val="9"/>
            <w:tcBorders>
              <w:top w:val="nil"/>
              <w:left w:val="single" w:sz="4" w:space="0" w:color="auto"/>
              <w:bottom w:val="nil"/>
              <w:right w:val="single" w:sz="4" w:space="0" w:color="auto"/>
            </w:tcBorders>
          </w:tcPr>
          <w:p w14:paraId="404E2555" w14:textId="77777777" w:rsidR="006D23E5" w:rsidRPr="005F7EB0" w:rsidRDefault="006D23E5" w:rsidP="0044146E">
            <w:pPr>
              <w:pStyle w:val="TAL"/>
            </w:pPr>
            <w:r w:rsidRPr="005F7EB0">
              <w:t>Slice/service type (SST) (octet 3)</w:t>
            </w:r>
          </w:p>
        </w:tc>
      </w:tr>
      <w:tr w:rsidR="006D23E5" w:rsidRPr="005F7EB0" w14:paraId="5BCAB45D" w14:textId="77777777" w:rsidTr="0044146E">
        <w:trPr>
          <w:gridAfter w:val="1"/>
          <w:wAfter w:w="7" w:type="dxa"/>
          <w:cantSplit/>
          <w:jc w:val="center"/>
        </w:trPr>
        <w:tc>
          <w:tcPr>
            <w:tcW w:w="7087" w:type="dxa"/>
            <w:gridSpan w:val="9"/>
            <w:tcBorders>
              <w:top w:val="nil"/>
              <w:left w:val="single" w:sz="4" w:space="0" w:color="auto"/>
              <w:bottom w:val="nil"/>
              <w:right w:val="single" w:sz="4" w:space="0" w:color="auto"/>
            </w:tcBorders>
          </w:tcPr>
          <w:p w14:paraId="09F3A90E" w14:textId="77777777" w:rsidR="006D23E5" w:rsidRPr="005F7EB0" w:rsidRDefault="006D23E5" w:rsidP="0044146E">
            <w:pPr>
              <w:pStyle w:val="TAL"/>
            </w:pPr>
          </w:p>
          <w:p w14:paraId="63A922E0" w14:textId="77777777" w:rsidR="006D23E5" w:rsidRPr="005F7EB0" w:rsidRDefault="006D23E5" w:rsidP="0044146E">
            <w:pPr>
              <w:pStyle w:val="TAL"/>
            </w:pPr>
            <w:r w:rsidRPr="005F7EB0">
              <w:t>This field contains the 8 bit SST value. The coding of the SST value part is defined in 3GPP TS 23.003 [4].</w:t>
            </w:r>
            <w:r>
              <w:t xml:space="preserve"> </w:t>
            </w:r>
            <w:r w:rsidRPr="00262139">
              <w:t>If this IE is included during the network slice-specific authentication and authorization procedure, this field contains the 8 bit SST value of an S-NSSAI in the S-NSSAI(s) of the HPLMN</w:t>
            </w:r>
            <w:r>
              <w:t xml:space="preserve"> or the RSNPN</w:t>
            </w:r>
            <w:r w:rsidRPr="00262139">
              <w:t>.</w:t>
            </w:r>
          </w:p>
          <w:p w14:paraId="6AABCC54" w14:textId="77777777" w:rsidR="006D23E5" w:rsidRPr="005F7EB0" w:rsidRDefault="006D23E5" w:rsidP="0044146E">
            <w:pPr>
              <w:pStyle w:val="TAL"/>
            </w:pPr>
          </w:p>
        </w:tc>
      </w:tr>
      <w:tr w:rsidR="006D23E5" w:rsidRPr="005F7EB0" w14:paraId="1D220909" w14:textId="77777777" w:rsidTr="0044146E">
        <w:trPr>
          <w:gridAfter w:val="1"/>
          <w:wAfter w:w="7" w:type="dxa"/>
          <w:cantSplit/>
          <w:jc w:val="center"/>
        </w:trPr>
        <w:tc>
          <w:tcPr>
            <w:tcW w:w="7087" w:type="dxa"/>
            <w:gridSpan w:val="9"/>
            <w:tcBorders>
              <w:top w:val="nil"/>
              <w:left w:val="single" w:sz="4" w:space="0" w:color="auto"/>
              <w:bottom w:val="nil"/>
              <w:right w:val="single" w:sz="4" w:space="0" w:color="auto"/>
            </w:tcBorders>
            <w:hideMark/>
          </w:tcPr>
          <w:p w14:paraId="0A764BAD" w14:textId="77777777" w:rsidR="006D23E5" w:rsidRPr="005F7EB0" w:rsidRDefault="006D23E5" w:rsidP="0044146E">
            <w:pPr>
              <w:pStyle w:val="TAL"/>
            </w:pPr>
            <w:r w:rsidRPr="005F7EB0">
              <w:t>Slice differentiator (SD) (octet 4 to octet 6)</w:t>
            </w:r>
          </w:p>
          <w:p w14:paraId="7741D0EF" w14:textId="77777777" w:rsidR="006D23E5" w:rsidRPr="005F7EB0" w:rsidRDefault="006D23E5" w:rsidP="0044146E">
            <w:pPr>
              <w:pStyle w:val="TAL"/>
            </w:pPr>
          </w:p>
          <w:p w14:paraId="32F95DA8" w14:textId="77777777" w:rsidR="006D23E5" w:rsidRDefault="006D23E5" w:rsidP="0044146E">
            <w:pPr>
              <w:pStyle w:val="TAL"/>
            </w:pPr>
            <w:r w:rsidRPr="005F7EB0">
              <w:t>This field contains the 24 bit SD value. The coding of the SD value part is defined in 3GPP TS 23.003 [4].</w:t>
            </w:r>
            <w:r>
              <w:t xml:space="preserve"> </w:t>
            </w:r>
            <w:r w:rsidRPr="00262139">
              <w:t>If this IE is included during the network slice-specific authentication and authorization procedure, this field contains the 24 bit SD value of an S-NSSAI in the S-NSSAI(s) of the HPLMN</w:t>
            </w:r>
            <w:r>
              <w:t xml:space="preserve"> or the RSNPN</w:t>
            </w:r>
            <w:r w:rsidRPr="00262139">
              <w:t>.</w:t>
            </w:r>
          </w:p>
          <w:p w14:paraId="238AC130" w14:textId="77777777" w:rsidR="006D23E5" w:rsidRPr="005F7EB0" w:rsidRDefault="006D23E5" w:rsidP="0044146E">
            <w:pPr>
              <w:pStyle w:val="TAL"/>
            </w:pPr>
          </w:p>
        </w:tc>
      </w:tr>
      <w:tr w:rsidR="006D23E5" w:rsidRPr="005F7EB0" w14:paraId="3CA91B37" w14:textId="77777777" w:rsidTr="0044146E">
        <w:trPr>
          <w:gridAfter w:val="1"/>
          <w:wAfter w:w="7" w:type="dxa"/>
          <w:cantSplit/>
          <w:jc w:val="center"/>
        </w:trPr>
        <w:tc>
          <w:tcPr>
            <w:tcW w:w="7087" w:type="dxa"/>
            <w:gridSpan w:val="9"/>
            <w:tcBorders>
              <w:top w:val="nil"/>
              <w:left w:val="single" w:sz="4" w:space="0" w:color="auto"/>
              <w:bottom w:val="nil"/>
              <w:right w:val="single" w:sz="4" w:space="0" w:color="auto"/>
            </w:tcBorders>
          </w:tcPr>
          <w:p w14:paraId="3DC15365" w14:textId="77777777" w:rsidR="006D23E5" w:rsidRPr="005F7EB0" w:rsidRDefault="006D23E5" w:rsidP="0044146E">
            <w:pPr>
              <w:pStyle w:val="TAL"/>
            </w:pPr>
            <w:r>
              <w:t>If the SST encoded in octet 3 is not associated with a valid SD value, and the sender needs to include a mapped HPLMN SST (octet 7) and a mapped HPLMN SD (octets 8 to 10), then the sender shall set the SD value (octets 4 to 6) to "no SD value associated with the SST".</w:t>
            </w:r>
          </w:p>
        </w:tc>
      </w:tr>
      <w:tr w:rsidR="006D23E5" w:rsidRPr="005F7EB0" w14:paraId="2FCCF0CB" w14:textId="77777777" w:rsidTr="0044146E">
        <w:trPr>
          <w:gridAfter w:val="1"/>
          <w:wAfter w:w="7" w:type="dxa"/>
          <w:cantSplit/>
          <w:jc w:val="center"/>
        </w:trPr>
        <w:tc>
          <w:tcPr>
            <w:tcW w:w="7087" w:type="dxa"/>
            <w:gridSpan w:val="9"/>
            <w:tcBorders>
              <w:top w:val="nil"/>
              <w:left w:val="single" w:sz="4" w:space="0" w:color="auto"/>
              <w:bottom w:val="nil"/>
              <w:right w:val="single" w:sz="4" w:space="0" w:color="auto"/>
            </w:tcBorders>
          </w:tcPr>
          <w:p w14:paraId="3E85D86F" w14:textId="77777777" w:rsidR="006D23E5" w:rsidRDefault="006D23E5" w:rsidP="0044146E">
            <w:pPr>
              <w:pStyle w:val="TAL"/>
            </w:pPr>
          </w:p>
        </w:tc>
      </w:tr>
      <w:tr w:rsidR="006D23E5" w:rsidRPr="005F7EB0" w14:paraId="48F8A6C5" w14:textId="77777777" w:rsidTr="0044146E">
        <w:trPr>
          <w:gridAfter w:val="1"/>
          <w:wAfter w:w="7" w:type="dxa"/>
          <w:cantSplit/>
          <w:jc w:val="center"/>
        </w:trPr>
        <w:tc>
          <w:tcPr>
            <w:tcW w:w="7087" w:type="dxa"/>
            <w:gridSpan w:val="9"/>
          </w:tcPr>
          <w:p w14:paraId="643E66BF" w14:textId="77777777" w:rsidR="006D23E5" w:rsidRPr="005F7EB0" w:rsidRDefault="006D23E5" w:rsidP="0044146E">
            <w:pPr>
              <w:pStyle w:val="TAL"/>
            </w:pPr>
            <w:r w:rsidRPr="005F7EB0">
              <w:t xml:space="preserve">mapped </w:t>
            </w:r>
            <w:r>
              <w:t>HPLMN</w:t>
            </w:r>
            <w:r w:rsidRPr="005F7EB0">
              <w:t xml:space="preserve"> Slice/service type (SST) (octet 7)</w:t>
            </w:r>
          </w:p>
        </w:tc>
      </w:tr>
      <w:tr w:rsidR="006D23E5" w:rsidRPr="005F7EB0" w14:paraId="0C65397A" w14:textId="77777777" w:rsidTr="0044146E">
        <w:trPr>
          <w:gridAfter w:val="1"/>
          <w:wAfter w:w="7" w:type="dxa"/>
          <w:cantSplit/>
          <w:jc w:val="center"/>
        </w:trPr>
        <w:tc>
          <w:tcPr>
            <w:tcW w:w="7087" w:type="dxa"/>
            <w:gridSpan w:val="9"/>
          </w:tcPr>
          <w:p w14:paraId="0622B74D" w14:textId="77777777" w:rsidR="006D23E5" w:rsidRPr="005F7EB0" w:rsidRDefault="006D23E5" w:rsidP="0044146E">
            <w:pPr>
              <w:pStyle w:val="TAL"/>
            </w:pPr>
          </w:p>
          <w:p w14:paraId="7CDEAF61" w14:textId="77777777" w:rsidR="006D23E5" w:rsidRPr="005F7EB0" w:rsidRDefault="006D23E5" w:rsidP="0044146E">
            <w:pPr>
              <w:pStyle w:val="TAL"/>
            </w:pPr>
            <w:r w:rsidRPr="005F7EB0">
              <w:t xml:space="preserve">This field contains the 8 bit SST value of an S-NSSAI in </w:t>
            </w:r>
            <w:r>
              <w:rPr>
                <w:rFonts w:eastAsia="Malgun Gothic"/>
                <w:lang w:eastAsia="ko-KR"/>
              </w:rPr>
              <w:t xml:space="preserve">the </w:t>
            </w:r>
            <w:r w:rsidRPr="0097136F">
              <w:t xml:space="preserve">S-NSSAI(s) of </w:t>
            </w:r>
            <w:r w:rsidRPr="0097136F">
              <w:rPr>
                <w:lang w:val="en-US"/>
              </w:rPr>
              <w:t xml:space="preserve">the </w:t>
            </w:r>
            <w:r w:rsidRPr="005F7EB0">
              <w:t>HPLMN to which the SST value is mapped. The coding of the SST value part is defined in 3GPP TS 23.003 [4].</w:t>
            </w:r>
          </w:p>
          <w:p w14:paraId="05FB151A" w14:textId="77777777" w:rsidR="006D23E5" w:rsidRPr="005F7EB0" w:rsidRDefault="006D23E5" w:rsidP="0044146E">
            <w:pPr>
              <w:keepNext/>
              <w:keepLines/>
              <w:spacing w:after="0"/>
              <w:rPr>
                <w:rFonts w:ascii="Arial" w:hAnsi="Arial"/>
                <w:sz w:val="18"/>
              </w:rPr>
            </w:pPr>
          </w:p>
        </w:tc>
      </w:tr>
      <w:tr w:rsidR="006D23E5" w:rsidRPr="005F7EB0" w14:paraId="459E530D" w14:textId="77777777" w:rsidTr="0044146E">
        <w:trPr>
          <w:gridAfter w:val="1"/>
          <w:wAfter w:w="7" w:type="dxa"/>
          <w:cantSplit/>
          <w:jc w:val="center"/>
        </w:trPr>
        <w:tc>
          <w:tcPr>
            <w:tcW w:w="7087" w:type="dxa"/>
            <w:gridSpan w:val="9"/>
          </w:tcPr>
          <w:p w14:paraId="225AA52F" w14:textId="77777777" w:rsidR="006D23E5" w:rsidRPr="005F7EB0" w:rsidRDefault="006D23E5" w:rsidP="0044146E">
            <w:pPr>
              <w:pStyle w:val="TAL"/>
            </w:pPr>
            <w:r w:rsidRPr="005F7EB0">
              <w:t xml:space="preserve">mapped </w:t>
            </w:r>
            <w:r>
              <w:t>HPLMN</w:t>
            </w:r>
            <w:r w:rsidRPr="005F7EB0">
              <w:rPr>
                <w:rFonts w:cs="Arial"/>
              </w:rPr>
              <w:t xml:space="preserve"> Slice differentiator (SD)</w:t>
            </w:r>
            <w:r w:rsidRPr="005F7EB0">
              <w:t xml:space="preserve"> (octet 8 to octet 10)</w:t>
            </w:r>
          </w:p>
          <w:p w14:paraId="0A7FC7D5" w14:textId="77777777" w:rsidR="006D23E5" w:rsidRPr="005F7EB0" w:rsidRDefault="006D23E5" w:rsidP="0044146E">
            <w:pPr>
              <w:pStyle w:val="TAL"/>
            </w:pPr>
          </w:p>
          <w:p w14:paraId="6321DBFE" w14:textId="77777777" w:rsidR="006D23E5" w:rsidRPr="005F7EB0" w:rsidRDefault="006D23E5" w:rsidP="0044146E">
            <w:pPr>
              <w:pStyle w:val="TAL"/>
            </w:pPr>
            <w:r w:rsidRPr="005F7EB0">
              <w:t xml:space="preserve">This field contains the 24 bit SD value of an S-NSSAI in </w:t>
            </w:r>
            <w:r>
              <w:rPr>
                <w:rFonts w:eastAsia="Malgun Gothic"/>
                <w:lang w:eastAsia="ko-KR"/>
              </w:rPr>
              <w:t xml:space="preserve">the </w:t>
            </w:r>
            <w:r w:rsidRPr="0097136F">
              <w:t xml:space="preserve">S-NSSAI(s) of </w:t>
            </w:r>
            <w:r w:rsidRPr="0097136F">
              <w:rPr>
                <w:lang w:val="en-US"/>
              </w:rPr>
              <w:t xml:space="preserve">the </w:t>
            </w:r>
            <w:r w:rsidRPr="005F7EB0">
              <w:t>HPLMN to which the SD value is mapped. The coding of the SD value part is defined in 3GPP TS 23.003 [4].</w:t>
            </w:r>
          </w:p>
          <w:p w14:paraId="25018028" w14:textId="77777777" w:rsidR="006D23E5" w:rsidRPr="005F7EB0" w:rsidRDefault="006D23E5" w:rsidP="0044146E">
            <w:pPr>
              <w:keepNext/>
              <w:keepLines/>
              <w:spacing w:after="0"/>
              <w:rPr>
                <w:rFonts w:ascii="Arial" w:hAnsi="Arial"/>
                <w:sz w:val="18"/>
              </w:rPr>
            </w:pPr>
          </w:p>
        </w:tc>
      </w:tr>
      <w:tr w:rsidR="006D23E5" w:rsidRPr="005F7EB0" w14:paraId="025CA889" w14:textId="77777777" w:rsidTr="0044146E">
        <w:trPr>
          <w:gridAfter w:val="1"/>
          <w:wAfter w:w="7" w:type="dxa"/>
          <w:cantSplit/>
          <w:jc w:val="center"/>
        </w:trPr>
        <w:tc>
          <w:tcPr>
            <w:tcW w:w="7087" w:type="dxa"/>
            <w:gridSpan w:val="9"/>
          </w:tcPr>
          <w:p w14:paraId="65E4EF5D" w14:textId="77777777" w:rsidR="006D23E5" w:rsidRPr="005F7EB0" w:rsidRDefault="006D23E5" w:rsidP="0044146E">
            <w:pPr>
              <w:pStyle w:val="TAN"/>
            </w:pPr>
            <w:r w:rsidRPr="005F7EB0">
              <w:t>NOTE 1:</w:t>
            </w:r>
            <w:r w:rsidRPr="005F7EB0">
              <w:tab/>
              <w:t>Octet 3 shall always be included.</w:t>
            </w:r>
          </w:p>
          <w:p w14:paraId="1ABFB43B" w14:textId="77777777" w:rsidR="006D23E5" w:rsidRPr="005F7EB0" w:rsidRDefault="006D23E5" w:rsidP="0044146E">
            <w:pPr>
              <w:pStyle w:val="TAN"/>
            </w:pPr>
            <w:r w:rsidRPr="005F7EB0">
              <w:rPr>
                <w:rFonts w:hint="eastAsia"/>
              </w:rPr>
              <w:t>NOTE</w:t>
            </w:r>
            <w:r w:rsidRPr="005F7EB0">
              <w:t> 2</w:t>
            </w:r>
            <w:r w:rsidRPr="005F7EB0">
              <w:rPr>
                <w:rFonts w:hint="eastAsia"/>
              </w:rPr>
              <w:t>:</w:t>
            </w:r>
            <w:r w:rsidRPr="005F7EB0">
              <w:tab/>
            </w:r>
            <w:r w:rsidRPr="005F7EB0">
              <w:rPr>
                <w:rFonts w:hint="eastAsia"/>
              </w:rPr>
              <w:t xml:space="preserve">If the </w:t>
            </w:r>
            <w:r w:rsidRPr="005F7EB0">
              <w:t>octet 4 is included, then octet 5 and octet 6 shall be included.</w:t>
            </w:r>
          </w:p>
          <w:p w14:paraId="4771EF0F" w14:textId="77777777" w:rsidR="006D23E5" w:rsidRPr="005F7EB0" w:rsidRDefault="006D23E5" w:rsidP="0044146E">
            <w:pPr>
              <w:pStyle w:val="TAN"/>
            </w:pPr>
            <w:r w:rsidRPr="005F7EB0">
              <w:t>NOTE 3:</w:t>
            </w:r>
            <w:r w:rsidRPr="005F7EB0">
              <w:tab/>
              <w:t>If the octet 7 is included, then octets 8, 9, and 10 may be included.</w:t>
            </w:r>
          </w:p>
          <w:p w14:paraId="78ECF20E" w14:textId="77777777" w:rsidR="006D23E5" w:rsidRDefault="006D23E5" w:rsidP="0044146E">
            <w:pPr>
              <w:pStyle w:val="TAN"/>
            </w:pPr>
            <w:r w:rsidRPr="005F7EB0">
              <w:rPr>
                <w:rFonts w:hint="eastAsia"/>
              </w:rPr>
              <w:t>NOTE</w:t>
            </w:r>
            <w:r w:rsidRPr="005F7EB0">
              <w:t> 4</w:t>
            </w:r>
            <w:r w:rsidRPr="005F7EB0">
              <w:rPr>
                <w:rFonts w:hint="eastAsia"/>
              </w:rPr>
              <w:t>:</w:t>
            </w:r>
            <w:r w:rsidRPr="005F7EB0">
              <w:tab/>
            </w:r>
            <w:r w:rsidRPr="005F7EB0">
              <w:rPr>
                <w:rFonts w:hint="eastAsia"/>
              </w:rPr>
              <w:t xml:space="preserve">If the </w:t>
            </w:r>
            <w:r w:rsidRPr="005F7EB0">
              <w:t>octet 8 is included, then octet 9 and octet 10 shall be included.</w:t>
            </w:r>
          </w:p>
          <w:p w14:paraId="350EFA99" w14:textId="77777777" w:rsidR="006D23E5" w:rsidRPr="00E6666B" w:rsidRDefault="006D23E5" w:rsidP="0044146E">
            <w:pPr>
              <w:pStyle w:val="TAN"/>
            </w:pPr>
            <w:r w:rsidRPr="00E6666B">
              <w:t>NOTE</w:t>
            </w:r>
            <w:r w:rsidRPr="005F7EB0">
              <w:t> </w:t>
            </w:r>
            <w:r w:rsidRPr="00E6666B">
              <w:t>5:</w:t>
            </w:r>
            <w:r w:rsidRPr="005F7EB0">
              <w:t xml:space="preserve"> </w:t>
            </w:r>
            <w:r w:rsidRPr="005F7EB0">
              <w:tab/>
            </w:r>
            <w:r>
              <w:t>I</w:t>
            </w:r>
            <w:r w:rsidRPr="00E6666B">
              <w:t xml:space="preserve">f only HPLMN S-NSSAI </w:t>
            </w:r>
            <w:r>
              <w:t>or RSNPN S-NSSAI</w:t>
            </w:r>
            <w:r w:rsidRPr="00E6666B">
              <w:t xml:space="preserve"> is included, </w:t>
            </w:r>
            <w:r>
              <w:t xml:space="preserve">then </w:t>
            </w:r>
            <w:r w:rsidRPr="00E6666B">
              <w:t>octets 7 to 10 shall not be included.</w:t>
            </w:r>
          </w:p>
          <w:p w14:paraId="1AB08EA2" w14:textId="77777777" w:rsidR="006D23E5" w:rsidRPr="005F7EB0" w:rsidRDefault="006D23E5" w:rsidP="0044146E">
            <w:pPr>
              <w:pStyle w:val="TAN"/>
            </w:pPr>
          </w:p>
        </w:tc>
      </w:tr>
    </w:tbl>
    <w:p w14:paraId="37BA2E6B" w14:textId="77777777" w:rsidR="006D23E5" w:rsidRDefault="006D23E5" w:rsidP="006D23E5"/>
    <w:p w14:paraId="34D4E5E4" w14:textId="77777777" w:rsidR="0059312B" w:rsidRDefault="0059312B" w:rsidP="0059312B">
      <w:pPr>
        <w:pStyle w:val="Heading4"/>
      </w:pPr>
      <w:bookmarkStart w:id="22" w:name="_Toc27747385"/>
      <w:bookmarkStart w:id="23" w:name="_Toc36213576"/>
      <w:bookmarkStart w:id="24" w:name="_Toc36657753"/>
      <w:bookmarkStart w:id="25" w:name="_Toc45287428"/>
      <w:bookmarkStart w:id="26" w:name="_Toc51948703"/>
      <w:bookmarkStart w:id="27" w:name="_Toc51949795"/>
      <w:bookmarkStart w:id="28" w:name="_Toc68203531"/>
      <w:r>
        <w:t>9.11.3.37</w:t>
      </w:r>
      <w:r w:rsidRPr="003168A2">
        <w:tab/>
      </w:r>
      <w:r>
        <w:t>NSSAI</w:t>
      </w:r>
      <w:bookmarkEnd w:id="22"/>
      <w:bookmarkEnd w:id="23"/>
      <w:bookmarkEnd w:id="24"/>
      <w:bookmarkEnd w:id="25"/>
      <w:bookmarkEnd w:id="26"/>
      <w:bookmarkEnd w:id="27"/>
      <w:bookmarkEnd w:id="28"/>
    </w:p>
    <w:p w14:paraId="66842B2D" w14:textId="77777777" w:rsidR="0059312B" w:rsidRPr="00CE64BA" w:rsidRDefault="0059312B" w:rsidP="0059312B">
      <w:r w:rsidRPr="00CE64BA">
        <w:t xml:space="preserve">The purpose of the </w:t>
      </w:r>
      <w:r w:rsidRPr="00205936">
        <w:t>NSSAI</w:t>
      </w:r>
      <w:r>
        <w:t xml:space="preserve"> </w:t>
      </w:r>
      <w:r w:rsidRPr="00CE64BA">
        <w:t xml:space="preserve">information element is to identify </w:t>
      </w:r>
      <w:r w:rsidRPr="00B6630E">
        <w:t>a collection of S-NSSAIs</w:t>
      </w:r>
    </w:p>
    <w:p w14:paraId="777944E5" w14:textId="77777777" w:rsidR="0059312B" w:rsidRDefault="0059312B" w:rsidP="0059312B">
      <w:r>
        <w:t xml:space="preserve">The </w:t>
      </w:r>
      <w:r w:rsidRPr="00205936">
        <w:t>NSSAI</w:t>
      </w:r>
      <w:r>
        <w:t xml:space="preserve"> information element is coded as shown in figure 9.11.3.37.1 and table 9.11.3.37.1.</w:t>
      </w:r>
    </w:p>
    <w:p w14:paraId="02550672" w14:textId="77777777" w:rsidR="0059312B" w:rsidRDefault="0059312B" w:rsidP="0059312B">
      <w:r>
        <w:t xml:space="preserve">The </w:t>
      </w:r>
      <w:r w:rsidRPr="00205936">
        <w:t>NSSAI</w:t>
      </w:r>
      <w:r>
        <w:t xml:space="preserve"> is a type 4 information element </w:t>
      </w:r>
      <w:r w:rsidRPr="00FE320E">
        <w:t xml:space="preserve">with a minimum length of </w:t>
      </w:r>
      <w:r>
        <w:t>4</w:t>
      </w:r>
      <w:r w:rsidRPr="00FE320E">
        <w:t xml:space="preserve"> octets</w:t>
      </w:r>
      <w:r w:rsidRPr="00DF5F36">
        <w:t xml:space="preserve"> </w:t>
      </w:r>
      <w:r w:rsidRPr="00FE320E">
        <w:t xml:space="preserve">and a maximum length of </w:t>
      </w:r>
      <w:r>
        <w:t>146</w:t>
      </w:r>
      <w:r w:rsidRPr="00FE320E">
        <w:t xml:space="preserve"> octets</w:t>
      </w:r>
      <w:r w:rsidRPr="00AB373F">
        <w:t>.</w:t>
      </w:r>
    </w:p>
    <w:p w14:paraId="12E503A1" w14:textId="77777777" w:rsidR="0059312B" w:rsidRDefault="0059312B" w:rsidP="0059312B">
      <w:pPr>
        <w:pStyle w:val="NO"/>
      </w:pPr>
      <w:r>
        <w:t>NOTE 1:</w:t>
      </w:r>
      <w:r>
        <w:tab/>
        <w:t>The total number of S-NSSAI</w:t>
      </w:r>
      <w:r w:rsidRPr="00815403">
        <w:t xml:space="preserve"> values in a requested NSSAI</w:t>
      </w:r>
      <w:r>
        <w:t xml:space="preserve"> cannot exceed eight.</w:t>
      </w:r>
    </w:p>
    <w:p w14:paraId="76C90484" w14:textId="77777777" w:rsidR="0059312B" w:rsidRDefault="0059312B" w:rsidP="0059312B">
      <w:pPr>
        <w:pStyle w:val="NO"/>
      </w:pPr>
      <w:r>
        <w:t>NOTE 2:</w:t>
      </w:r>
      <w:r>
        <w:tab/>
        <w:t>The number of S-NSSAI values in an</w:t>
      </w:r>
      <w:r w:rsidRPr="00815403">
        <w:t xml:space="preserve"> allowed NSSAI</w:t>
      </w:r>
      <w:r>
        <w:t xml:space="preserve"> cannot exceed eight.</w:t>
      </w:r>
      <w:r w:rsidRPr="005A68AA">
        <w:t xml:space="preserve"> </w:t>
      </w:r>
    </w:p>
    <w:p w14:paraId="18BF224F" w14:textId="77777777" w:rsidR="0059312B" w:rsidRDefault="0059312B" w:rsidP="0059312B">
      <w:pPr>
        <w:pStyle w:val="NO"/>
      </w:pPr>
      <w:r>
        <w:lastRenderedPageBreak/>
        <w:t>NOTE 3:</w:t>
      </w:r>
      <w:r>
        <w:tab/>
      </w:r>
      <w:r w:rsidRPr="00815403">
        <w:t>The number of S-NSSAI values in a configured NSSAI</w:t>
      </w:r>
      <w:r w:rsidRPr="00375E3F">
        <w:t xml:space="preserve"> </w:t>
      </w:r>
      <w:r>
        <w:t>or pending NSSAI</w:t>
      </w:r>
      <w:r w:rsidRPr="00815403">
        <w:t xml:space="preserve"> cannot exceed sixteen.</w:t>
      </w:r>
    </w:p>
    <w:p w14:paraId="7793E8F8" w14:textId="77777777" w:rsidR="0059312B" w:rsidRPr="00107600" w:rsidRDefault="0059312B" w:rsidP="0059312B">
      <w:pPr>
        <w:pStyle w:val="NO"/>
      </w:pPr>
      <w:r>
        <w:t>NOTE 4:</w:t>
      </w:r>
      <w:r>
        <w:tab/>
        <w:t>M</w:t>
      </w:r>
      <w:r w:rsidRPr="00CF3A32">
        <w:t>ore than one S-NSSAIs in a</w:t>
      </w:r>
      <w:r>
        <w:t>n NSSAI can have the same SST values, and optionally same SD values, which are associated with different mapped</w:t>
      </w:r>
      <w:r w:rsidRPr="00AA5444">
        <w:t xml:space="preserve"> </w:t>
      </w:r>
      <w:r>
        <w:t>HPLMN SST values and optionally mapped HPLMN SD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9312B" w:rsidRPr="005F7EB0" w14:paraId="700F22A0" w14:textId="77777777" w:rsidTr="0044146E">
        <w:trPr>
          <w:cantSplit/>
          <w:jc w:val="center"/>
        </w:trPr>
        <w:tc>
          <w:tcPr>
            <w:tcW w:w="709" w:type="dxa"/>
            <w:tcBorders>
              <w:top w:val="nil"/>
              <w:left w:val="nil"/>
              <w:bottom w:val="nil"/>
              <w:right w:val="nil"/>
            </w:tcBorders>
            <w:hideMark/>
          </w:tcPr>
          <w:p w14:paraId="005D5BBF" w14:textId="77777777" w:rsidR="0059312B" w:rsidRPr="005F7EB0" w:rsidRDefault="0059312B" w:rsidP="0044146E">
            <w:pPr>
              <w:pStyle w:val="TAC"/>
            </w:pPr>
            <w:r w:rsidRPr="005F7EB0">
              <w:t>8</w:t>
            </w:r>
          </w:p>
        </w:tc>
        <w:tc>
          <w:tcPr>
            <w:tcW w:w="709" w:type="dxa"/>
            <w:tcBorders>
              <w:top w:val="nil"/>
              <w:left w:val="nil"/>
              <w:bottom w:val="nil"/>
              <w:right w:val="nil"/>
            </w:tcBorders>
            <w:hideMark/>
          </w:tcPr>
          <w:p w14:paraId="1895665C" w14:textId="77777777" w:rsidR="0059312B" w:rsidRPr="005F7EB0" w:rsidRDefault="0059312B" w:rsidP="0044146E">
            <w:pPr>
              <w:pStyle w:val="TAC"/>
            </w:pPr>
            <w:r w:rsidRPr="005F7EB0">
              <w:t>7</w:t>
            </w:r>
          </w:p>
        </w:tc>
        <w:tc>
          <w:tcPr>
            <w:tcW w:w="709" w:type="dxa"/>
            <w:tcBorders>
              <w:top w:val="nil"/>
              <w:left w:val="nil"/>
              <w:bottom w:val="nil"/>
              <w:right w:val="nil"/>
            </w:tcBorders>
            <w:hideMark/>
          </w:tcPr>
          <w:p w14:paraId="3684A533" w14:textId="77777777" w:rsidR="0059312B" w:rsidRPr="005F7EB0" w:rsidRDefault="0059312B" w:rsidP="0044146E">
            <w:pPr>
              <w:pStyle w:val="TAC"/>
            </w:pPr>
            <w:r w:rsidRPr="005F7EB0">
              <w:t>6</w:t>
            </w:r>
          </w:p>
        </w:tc>
        <w:tc>
          <w:tcPr>
            <w:tcW w:w="709" w:type="dxa"/>
            <w:tcBorders>
              <w:top w:val="nil"/>
              <w:left w:val="nil"/>
              <w:bottom w:val="nil"/>
              <w:right w:val="nil"/>
            </w:tcBorders>
            <w:hideMark/>
          </w:tcPr>
          <w:p w14:paraId="19C26C34" w14:textId="77777777" w:rsidR="0059312B" w:rsidRPr="005F7EB0" w:rsidRDefault="0059312B" w:rsidP="0044146E">
            <w:pPr>
              <w:pStyle w:val="TAC"/>
            </w:pPr>
            <w:r w:rsidRPr="005F7EB0">
              <w:t>5</w:t>
            </w:r>
          </w:p>
        </w:tc>
        <w:tc>
          <w:tcPr>
            <w:tcW w:w="709" w:type="dxa"/>
            <w:tcBorders>
              <w:top w:val="nil"/>
              <w:left w:val="nil"/>
              <w:bottom w:val="nil"/>
              <w:right w:val="nil"/>
            </w:tcBorders>
            <w:hideMark/>
          </w:tcPr>
          <w:p w14:paraId="52BDC84D" w14:textId="77777777" w:rsidR="0059312B" w:rsidRPr="005F7EB0" w:rsidRDefault="0059312B" w:rsidP="0044146E">
            <w:pPr>
              <w:pStyle w:val="TAC"/>
            </w:pPr>
            <w:r w:rsidRPr="005F7EB0">
              <w:t>4</w:t>
            </w:r>
          </w:p>
        </w:tc>
        <w:tc>
          <w:tcPr>
            <w:tcW w:w="709" w:type="dxa"/>
            <w:tcBorders>
              <w:top w:val="nil"/>
              <w:left w:val="nil"/>
              <w:bottom w:val="nil"/>
              <w:right w:val="nil"/>
            </w:tcBorders>
            <w:hideMark/>
          </w:tcPr>
          <w:p w14:paraId="55BA21C4" w14:textId="77777777" w:rsidR="0059312B" w:rsidRPr="005F7EB0" w:rsidRDefault="0059312B" w:rsidP="0044146E">
            <w:pPr>
              <w:pStyle w:val="TAC"/>
            </w:pPr>
            <w:r w:rsidRPr="005F7EB0">
              <w:t>3</w:t>
            </w:r>
          </w:p>
        </w:tc>
        <w:tc>
          <w:tcPr>
            <w:tcW w:w="709" w:type="dxa"/>
            <w:tcBorders>
              <w:top w:val="nil"/>
              <w:left w:val="nil"/>
              <w:bottom w:val="nil"/>
              <w:right w:val="nil"/>
            </w:tcBorders>
            <w:hideMark/>
          </w:tcPr>
          <w:p w14:paraId="60AE3657" w14:textId="77777777" w:rsidR="0059312B" w:rsidRPr="005F7EB0" w:rsidRDefault="0059312B" w:rsidP="0044146E">
            <w:pPr>
              <w:pStyle w:val="TAC"/>
            </w:pPr>
            <w:r w:rsidRPr="005F7EB0">
              <w:t>2</w:t>
            </w:r>
          </w:p>
        </w:tc>
        <w:tc>
          <w:tcPr>
            <w:tcW w:w="709" w:type="dxa"/>
            <w:tcBorders>
              <w:top w:val="nil"/>
              <w:left w:val="nil"/>
              <w:bottom w:val="nil"/>
              <w:right w:val="nil"/>
            </w:tcBorders>
            <w:hideMark/>
          </w:tcPr>
          <w:p w14:paraId="16679527" w14:textId="77777777" w:rsidR="0059312B" w:rsidRPr="005F7EB0" w:rsidRDefault="0059312B" w:rsidP="0044146E">
            <w:pPr>
              <w:pStyle w:val="TAC"/>
            </w:pPr>
            <w:r w:rsidRPr="005F7EB0">
              <w:t>1</w:t>
            </w:r>
          </w:p>
        </w:tc>
        <w:tc>
          <w:tcPr>
            <w:tcW w:w="1560" w:type="dxa"/>
            <w:tcBorders>
              <w:top w:val="nil"/>
              <w:left w:val="nil"/>
              <w:bottom w:val="nil"/>
              <w:right w:val="nil"/>
            </w:tcBorders>
          </w:tcPr>
          <w:p w14:paraId="1ED1C213" w14:textId="77777777" w:rsidR="0059312B" w:rsidRPr="005F7EB0" w:rsidRDefault="0059312B" w:rsidP="0044146E">
            <w:pPr>
              <w:pStyle w:val="TAL"/>
            </w:pPr>
          </w:p>
        </w:tc>
      </w:tr>
      <w:tr w:rsidR="0059312B" w:rsidRPr="005F7EB0" w14:paraId="6CCC1FCE" w14:textId="77777777" w:rsidTr="0044146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FB03828" w14:textId="77777777" w:rsidR="0059312B" w:rsidRPr="005F7EB0" w:rsidRDefault="0059312B" w:rsidP="0044146E">
            <w:pPr>
              <w:pStyle w:val="TAC"/>
            </w:pPr>
            <w:r w:rsidRPr="005F7EB0">
              <w:t>NSSAI IEI</w:t>
            </w:r>
          </w:p>
        </w:tc>
        <w:tc>
          <w:tcPr>
            <w:tcW w:w="1560" w:type="dxa"/>
            <w:tcBorders>
              <w:top w:val="nil"/>
              <w:left w:val="nil"/>
              <w:bottom w:val="nil"/>
              <w:right w:val="nil"/>
            </w:tcBorders>
            <w:hideMark/>
          </w:tcPr>
          <w:p w14:paraId="76671CE3" w14:textId="77777777" w:rsidR="0059312B" w:rsidRPr="005F7EB0" w:rsidRDefault="0059312B" w:rsidP="0044146E">
            <w:pPr>
              <w:pStyle w:val="TAL"/>
            </w:pPr>
            <w:r w:rsidRPr="005F7EB0">
              <w:t>octet 1</w:t>
            </w:r>
          </w:p>
        </w:tc>
      </w:tr>
      <w:tr w:rsidR="0059312B" w:rsidRPr="005F7EB0" w14:paraId="139DFD0C" w14:textId="77777777" w:rsidTr="0044146E">
        <w:trPr>
          <w:cantSplit/>
          <w:jc w:val="center"/>
        </w:trPr>
        <w:tc>
          <w:tcPr>
            <w:tcW w:w="5672" w:type="dxa"/>
            <w:gridSpan w:val="8"/>
            <w:tcBorders>
              <w:top w:val="single" w:sz="4" w:space="0" w:color="auto"/>
              <w:left w:val="single" w:sz="4" w:space="0" w:color="auto"/>
              <w:bottom w:val="nil"/>
              <w:right w:val="single" w:sz="4" w:space="0" w:color="auto"/>
            </w:tcBorders>
            <w:hideMark/>
          </w:tcPr>
          <w:p w14:paraId="6DED1F0A" w14:textId="77777777" w:rsidR="0059312B" w:rsidRPr="005F7EB0" w:rsidRDefault="0059312B" w:rsidP="0044146E">
            <w:pPr>
              <w:pStyle w:val="TAC"/>
            </w:pPr>
            <w:r w:rsidRPr="005F7EB0">
              <w:t>Length of NSSAI contents</w:t>
            </w:r>
          </w:p>
        </w:tc>
        <w:tc>
          <w:tcPr>
            <w:tcW w:w="1560" w:type="dxa"/>
            <w:tcBorders>
              <w:top w:val="nil"/>
              <w:left w:val="nil"/>
              <w:bottom w:val="nil"/>
              <w:right w:val="nil"/>
            </w:tcBorders>
            <w:hideMark/>
          </w:tcPr>
          <w:p w14:paraId="3CCCB08E" w14:textId="77777777" w:rsidR="0059312B" w:rsidRPr="005F7EB0" w:rsidRDefault="0059312B" w:rsidP="0044146E">
            <w:pPr>
              <w:pStyle w:val="TAL"/>
            </w:pPr>
            <w:r w:rsidRPr="005F7EB0">
              <w:t>octet 2</w:t>
            </w:r>
          </w:p>
        </w:tc>
      </w:tr>
      <w:tr w:rsidR="0059312B" w:rsidRPr="005F7EB0" w14:paraId="4E9E8F52" w14:textId="77777777" w:rsidTr="0044146E">
        <w:trPr>
          <w:cantSplit/>
          <w:jc w:val="center"/>
        </w:trPr>
        <w:tc>
          <w:tcPr>
            <w:tcW w:w="5672" w:type="dxa"/>
            <w:gridSpan w:val="8"/>
            <w:tcBorders>
              <w:top w:val="single" w:sz="4" w:space="0" w:color="auto"/>
              <w:left w:val="single" w:sz="4" w:space="0" w:color="auto"/>
              <w:bottom w:val="nil"/>
              <w:right w:val="single" w:sz="4" w:space="0" w:color="auto"/>
            </w:tcBorders>
          </w:tcPr>
          <w:p w14:paraId="2F017773" w14:textId="77777777" w:rsidR="0059312B" w:rsidRPr="005F7EB0" w:rsidRDefault="0059312B" w:rsidP="0044146E">
            <w:pPr>
              <w:pStyle w:val="TAC"/>
            </w:pPr>
          </w:p>
          <w:p w14:paraId="66503232" w14:textId="77777777" w:rsidR="0059312B" w:rsidRPr="005F7EB0" w:rsidRDefault="0059312B" w:rsidP="0044146E">
            <w:pPr>
              <w:pStyle w:val="TAC"/>
            </w:pPr>
            <w:r w:rsidRPr="005F7EB0">
              <w:rPr>
                <w:rFonts w:hint="eastAsia"/>
              </w:rPr>
              <w:t xml:space="preserve">S-NSSAI </w:t>
            </w:r>
            <w:r w:rsidRPr="005F7EB0">
              <w:t>value 1</w:t>
            </w:r>
          </w:p>
        </w:tc>
        <w:tc>
          <w:tcPr>
            <w:tcW w:w="1560" w:type="dxa"/>
            <w:tcBorders>
              <w:top w:val="nil"/>
              <w:left w:val="nil"/>
              <w:bottom w:val="nil"/>
              <w:right w:val="nil"/>
            </w:tcBorders>
          </w:tcPr>
          <w:p w14:paraId="2DA28394" w14:textId="77777777" w:rsidR="0059312B" w:rsidRPr="005F7EB0" w:rsidRDefault="0059312B" w:rsidP="0044146E">
            <w:pPr>
              <w:pStyle w:val="TAL"/>
            </w:pPr>
            <w:r w:rsidRPr="005F7EB0">
              <w:t>octet 3</w:t>
            </w:r>
            <w:r w:rsidRPr="005F7EB0">
              <w:br/>
            </w:r>
            <w:r w:rsidRPr="005F7EB0">
              <w:br/>
              <w:t>octet m</w:t>
            </w:r>
            <w:r w:rsidRPr="005F7EB0">
              <w:rPr>
                <w:rFonts w:hint="eastAsia"/>
              </w:rPr>
              <w:t xml:space="preserve"> </w:t>
            </w:r>
          </w:p>
        </w:tc>
      </w:tr>
      <w:tr w:rsidR="0059312B" w:rsidRPr="005F7EB0" w14:paraId="025888F8" w14:textId="77777777" w:rsidTr="0044146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3ED0C5D" w14:textId="77777777" w:rsidR="0059312B" w:rsidRPr="005F7EB0" w:rsidRDefault="0059312B" w:rsidP="0044146E">
            <w:pPr>
              <w:pStyle w:val="TAC"/>
            </w:pPr>
          </w:p>
          <w:p w14:paraId="280021E1" w14:textId="77777777" w:rsidR="0059312B" w:rsidRPr="005F7EB0" w:rsidRDefault="0059312B" w:rsidP="0044146E">
            <w:pPr>
              <w:pStyle w:val="TAC"/>
            </w:pPr>
            <w:r w:rsidRPr="005F7EB0">
              <w:t>S-NSSAI value 2</w:t>
            </w:r>
          </w:p>
        </w:tc>
        <w:tc>
          <w:tcPr>
            <w:tcW w:w="1560" w:type="dxa"/>
            <w:tcBorders>
              <w:top w:val="nil"/>
              <w:left w:val="nil"/>
              <w:bottom w:val="nil"/>
              <w:right w:val="nil"/>
            </w:tcBorders>
            <w:hideMark/>
          </w:tcPr>
          <w:p w14:paraId="28208344" w14:textId="77777777" w:rsidR="0059312B" w:rsidRPr="005F7EB0" w:rsidRDefault="0059312B" w:rsidP="0044146E">
            <w:pPr>
              <w:pStyle w:val="TAL"/>
            </w:pPr>
            <w:r w:rsidRPr="005F7EB0">
              <w:t>octet m+1*</w:t>
            </w:r>
            <w:r w:rsidRPr="005F7EB0">
              <w:br/>
            </w:r>
            <w:r w:rsidRPr="005F7EB0">
              <w:br/>
              <w:t>octet n*</w:t>
            </w:r>
          </w:p>
        </w:tc>
      </w:tr>
      <w:tr w:rsidR="0059312B" w:rsidRPr="005F7EB0" w14:paraId="32F0D9CF" w14:textId="77777777" w:rsidTr="0044146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98B4D97" w14:textId="77777777" w:rsidR="0059312B" w:rsidRPr="005F7EB0" w:rsidRDefault="0059312B" w:rsidP="0044146E">
            <w:pPr>
              <w:pStyle w:val="TAC"/>
            </w:pPr>
          </w:p>
          <w:p w14:paraId="102C55E1" w14:textId="77777777" w:rsidR="0059312B" w:rsidRPr="005F7EB0" w:rsidRDefault="0059312B" w:rsidP="0044146E">
            <w:pPr>
              <w:pStyle w:val="TAC"/>
            </w:pPr>
            <w:r w:rsidRPr="005F7EB0">
              <w:t>…</w:t>
            </w:r>
          </w:p>
          <w:p w14:paraId="0FE74FD0" w14:textId="77777777" w:rsidR="0059312B" w:rsidRPr="005F7EB0" w:rsidRDefault="0059312B" w:rsidP="0044146E">
            <w:pPr>
              <w:pStyle w:val="TAC"/>
            </w:pPr>
          </w:p>
        </w:tc>
        <w:tc>
          <w:tcPr>
            <w:tcW w:w="1560" w:type="dxa"/>
            <w:tcBorders>
              <w:top w:val="nil"/>
              <w:left w:val="nil"/>
              <w:bottom w:val="nil"/>
              <w:right w:val="nil"/>
            </w:tcBorders>
          </w:tcPr>
          <w:p w14:paraId="37EDA572" w14:textId="77777777" w:rsidR="0059312B" w:rsidRPr="005F7EB0" w:rsidRDefault="0059312B" w:rsidP="0044146E">
            <w:pPr>
              <w:pStyle w:val="TAL"/>
            </w:pPr>
            <w:r w:rsidRPr="005F7EB0">
              <w:t>octet n+1*</w:t>
            </w:r>
            <w:r w:rsidRPr="005F7EB0">
              <w:br/>
            </w:r>
            <w:r w:rsidRPr="005F7EB0">
              <w:br/>
              <w:t>octet u*</w:t>
            </w:r>
          </w:p>
        </w:tc>
      </w:tr>
      <w:tr w:rsidR="0059312B" w:rsidRPr="005F7EB0" w14:paraId="27CD3108" w14:textId="77777777" w:rsidTr="0044146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CE0BA68" w14:textId="77777777" w:rsidR="0059312B" w:rsidRPr="005F7EB0" w:rsidRDefault="0059312B" w:rsidP="0044146E">
            <w:pPr>
              <w:pStyle w:val="TAC"/>
            </w:pPr>
          </w:p>
          <w:p w14:paraId="345C0A50" w14:textId="77777777" w:rsidR="0059312B" w:rsidRPr="005F7EB0" w:rsidRDefault="0059312B" w:rsidP="0044146E">
            <w:pPr>
              <w:pStyle w:val="TAC"/>
            </w:pPr>
            <w:r w:rsidRPr="005F7EB0">
              <w:t>S-NSSAI value n</w:t>
            </w:r>
          </w:p>
        </w:tc>
        <w:tc>
          <w:tcPr>
            <w:tcW w:w="1560" w:type="dxa"/>
            <w:tcBorders>
              <w:top w:val="nil"/>
              <w:left w:val="nil"/>
              <w:bottom w:val="nil"/>
              <w:right w:val="nil"/>
            </w:tcBorders>
          </w:tcPr>
          <w:p w14:paraId="4A04736E" w14:textId="77777777" w:rsidR="0059312B" w:rsidRPr="005F7EB0" w:rsidRDefault="0059312B" w:rsidP="0044146E">
            <w:pPr>
              <w:pStyle w:val="TAL"/>
            </w:pPr>
            <w:r w:rsidRPr="005F7EB0">
              <w:t>octet u+1*</w:t>
            </w:r>
            <w:r w:rsidRPr="005F7EB0">
              <w:br/>
            </w:r>
            <w:r w:rsidRPr="005F7EB0">
              <w:br/>
              <w:t>octet v*</w:t>
            </w:r>
          </w:p>
        </w:tc>
      </w:tr>
    </w:tbl>
    <w:p w14:paraId="05DED33B" w14:textId="77777777" w:rsidR="0059312B" w:rsidRPr="00440029" w:rsidRDefault="0059312B" w:rsidP="0059312B">
      <w:pPr>
        <w:pStyle w:val="TF"/>
      </w:pPr>
      <w:r>
        <w:t>Figure</w:t>
      </w:r>
      <w:r w:rsidRPr="003168A2">
        <w:t> </w:t>
      </w:r>
      <w:r>
        <w:t xml:space="preserve">9.11.3.37.1: </w:t>
      </w:r>
      <w:r w:rsidRPr="00205936">
        <w:t>NSSAI</w:t>
      </w:r>
      <w:r>
        <w:t xml:space="preserve"> information element</w:t>
      </w:r>
    </w:p>
    <w:p w14:paraId="505A314F" w14:textId="77777777" w:rsidR="0059312B" w:rsidRDefault="0059312B" w:rsidP="0059312B">
      <w:pPr>
        <w:pStyle w:val="TH"/>
      </w:pPr>
      <w:r>
        <w:t>Table</w:t>
      </w:r>
      <w:r w:rsidRPr="003168A2">
        <w:t> </w:t>
      </w:r>
      <w:r>
        <w:t xml:space="preserve">9.11.3.37.1: </w:t>
      </w:r>
      <w:r w:rsidRPr="00205936">
        <w:t>NSSAI</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9312B" w:rsidRPr="005F7EB0" w14:paraId="4DAFA7A4" w14:textId="77777777" w:rsidTr="0044146E">
        <w:trPr>
          <w:cantSplit/>
          <w:jc w:val="center"/>
        </w:trPr>
        <w:tc>
          <w:tcPr>
            <w:tcW w:w="7087" w:type="dxa"/>
            <w:tcBorders>
              <w:top w:val="single" w:sz="4" w:space="0" w:color="auto"/>
              <w:left w:val="single" w:sz="4" w:space="0" w:color="auto"/>
              <w:bottom w:val="single" w:sz="4" w:space="0" w:color="auto"/>
              <w:right w:val="single" w:sz="4" w:space="0" w:color="auto"/>
            </w:tcBorders>
            <w:hideMark/>
          </w:tcPr>
          <w:p w14:paraId="2F228A5A" w14:textId="77777777" w:rsidR="0059312B" w:rsidRPr="005F7EB0" w:rsidRDefault="0059312B" w:rsidP="0044146E">
            <w:pPr>
              <w:pStyle w:val="TAL"/>
            </w:pPr>
            <w:r w:rsidRPr="005F7EB0">
              <w:t>Value part of the NSSAI information element (octet 3 to v)</w:t>
            </w:r>
          </w:p>
          <w:p w14:paraId="5B2272B0" w14:textId="77777777" w:rsidR="0059312B" w:rsidRPr="005F7EB0" w:rsidRDefault="0059312B" w:rsidP="0044146E">
            <w:pPr>
              <w:pStyle w:val="TAL"/>
            </w:pPr>
            <w:r w:rsidRPr="005F7EB0">
              <w:t>The value part of the NSSAI information element consists of one or more S-NSSAI values. Each S-NSSAI value consists of one S-NSSAI and optionally one mapped S-NSSAI.</w:t>
            </w:r>
          </w:p>
          <w:p w14:paraId="5396BB87" w14:textId="77777777" w:rsidR="0059312B" w:rsidRPr="005F7EB0" w:rsidRDefault="0059312B" w:rsidP="0044146E">
            <w:pPr>
              <w:pStyle w:val="TAL"/>
            </w:pPr>
            <w:r w:rsidRPr="005F7EB0">
              <w:t xml:space="preserve">If the recipient of this information element is the UE, the UE shall store the complete list received. If the NSSAI information element conveys an allowed NSSAI and more than 8 S-NSSAI values are included in this information element, the UE shall store the first 8 S-NSSAI values and ignore the remaining octets of the information element. </w:t>
            </w:r>
          </w:p>
          <w:p w14:paraId="58A511F8" w14:textId="77777777" w:rsidR="0059312B" w:rsidRPr="005F7EB0" w:rsidRDefault="0059312B" w:rsidP="0044146E">
            <w:pPr>
              <w:pStyle w:val="TAL"/>
            </w:pPr>
            <w:r w:rsidRPr="005F7EB0">
              <w:t xml:space="preserve">If the NSSAI information element conveys a configured NSSAI </w:t>
            </w:r>
            <w:r>
              <w:t xml:space="preserve">or pending NSSAI </w:t>
            </w:r>
            <w:r w:rsidRPr="005F7EB0">
              <w:t>and more than 16 S-NSSAI values are included in this information element, the UE shall store the first 16 S-NSSAI values and ignore the remaining octets of the information element.</w:t>
            </w:r>
          </w:p>
          <w:p w14:paraId="4FAF2E76" w14:textId="77777777" w:rsidR="0059312B" w:rsidRPr="005F7EB0" w:rsidRDefault="0059312B" w:rsidP="0044146E">
            <w:pPr>
              <w:pStyle w:val="TAL"/>
            </w:pPr>
          </w:p>
          <w:p w14:paraId="0E9636C4" w14:textId="77777777" w:rsidR="0059312B" w:rsidRPr="005F7EB0" w:rsidRDefault="0059312B" w:rsidP="0044146E">
            <w:pPr>
              <w:pStyle w:val="TAL"/>
            </w:pPr>
            <w:r w:rsidRPr="005F7EB0">
              <w:t>S-NSSAI value:</w:t>
            </w:r>
          </w:p>
          <w:p w14:paraId="33BFC523" w14:textId="77777777" w:rsidR="0059312B" w:rsidRPr="005F7EB0" w:rsidRDefault="0059312B" w:rsidP="0044146E">
            <w:pPr>
              <w:pStyle w:val="TAL"/>
            </w:pPr>
          </w:p>
          <w:p w14:paraId="5EFA9193" w14:textId="77777777" w:rsidR="0059312B" w:rsidRPr="005F7EB0" w:rsidRDefault="0059312B" w:rsidP="0044146E">
            <w:pPr>
              <w:pStyle w:val="TAL"/>
            </w:pPr>
            <w:r w:rsidRPr="005F7EB0">
              <w:t xml:space="preserve">S-NSSAI value is coded as </w:t>
            </w:r>
            <w:r w:rsidRPr="00DB28DA">
              <w:rPr>
                <w:highlight w:val="yellow"/>
              </w:rPr>
              <w:t>the length and</w:t>
            </w:r>
            <w:r w:rsidRPr="005F7EB0">
              <w:t xml:space="preserve">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the second octet.</w:t>
            </w:r>
          </w:p>
        </w:tc>
      </w:tr>
    </w:tbl>
    <w:p w14:paraId="66BF265A" w14:textId="77777777" w:rsidR="0059312B" w:rsidRPr="00567D29" w:rsidRDefault="0059312B" w:rsidP="0059312B">
      <w:pPr>
        <w:rPr>
          <w:noProof/>
        </w:rPr>
      </w:pPr>
    </w:p>
    <w:p w14:paraId="3A336341" w14:textId="607374C0" w:rsidR="006D23E5" w:rsidRDefault="006D23E5" w:rsidP="002D6EB5">
      <w:pPr>
        <w:rPr>
          <w:noProof/>
        </w:rPr>
      </w:pPr>
    </w:p>
    <w:p w14:paraId="4852D62C" w14:textId="77777777" w:rsidR="006D23E5" w:rsidRDefault="006D23E5" w:rsidP="002D6EB5">
      <w:pPr>
        <w:rPr>
          <w:noProof/>
        </w:rPr>
      </w:pPr>
    </w:p>
    <w:sectPr w:rsidR="006D23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D3470B" w14:textId="77777777" w:rsidR="00C53D88" w:rsidRDefault="00C53D88">
      <w:r>
        <w:separator/>
      </w:r>
    </w:p>
  </w:endnote>
  <w:endnote w:type="continuationSeparator" w:id="0">
    <w:p w14:paraId="4733A77C" w14:textId="77777777" w:rsidR="00C53D88" w:rsidRDefault="00C53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20B0604020202020204"/>
    <w:charset w:val="00"/>
    <w:family w:val="swiss"/>
    <w:notTrueType/>
    <w:pitch w:val="variable"/>
    <w:sig w:usb0="00000003" w:usb1="00000000" w:usb2="00000000" w:usb3="00000000" w:csb0="0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3C9478" w14:textId="77777777" w:rsidR="00C53D88" w:rsidRDefault="00C53D88">
      <w:r>
        <w:separator/>
      </w:r>
    </w:p>
  </w:footnote>
  <w:footnote w:type="continuationSeparator" w:id="0">
    <w:p w14:paraId="2DE27C11" w14:textId="77777777" w:rsidR="00C53D88" w:rsidRDefault="00C53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43"/>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52D45"/>
    <w:rsid w:val="0026004D"/>
    <w:rsid w:val="002640DD"/>
    <w:rsid w:val="00275D12"/>
    <w:rsid w:val="00284FEB"/>
    <w:rsid w:val="002860C4"/>
    <w:rsid w:val="002A1ABE"/>
    <w:rsid w:val="002B5741"/>
    <w:rsid w:val="002D6EB5"/>
    <w:rsid w:val="00305409"/>
    <w:rsid w:val="003609EF"/>
    <w:rsid w:val="0036231A"/>
    <w:rsid w:val="00363DF6"/>
    <w:rsid w:val="003674C0"/>
    <w:rsid w:val="00374DD4"/>
    <w:rsid w:val="003B648D"/>
    <w:rsid w:val="003B729C"/>
    <w:rsid w:val="003E1A36"/>
    <w:rsid w:val="003F6890"/>
    <w:rsid w:val="00410371"/>
    <w:rsid w:val="004242F1"/>
    <w:rsid w:val="004A6835"/>
    <w:rsid w:val="004B75B7"/>
    <w:rsid w:val="004E1669"/>
    <w:rsid w:val="00512317"/>
    <w:rsid w:val="0051580D"/>
    <w:rsid w:val="00547111"/>
    <w:rsid w:val="00570453"/>
    <w:rsid w:val="00570BBF"/>
    <w:rsid w:val="00592D74"/>
    <w:rsid w:val="0059312B"/>
    <w:rsid w:val="005E2C44"/>
    <w:rsid w:val="00621188"/>
    <w:rsid w:val="006257ED"/>
    <w:rsid w:val="00677E82"/>
    <w:rsid w:val="00695808"/>
    <w:rsid w:val="006B46FB"/>
    <w:rsid w:val="006D23E5"/>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82D27"/>
    <w:rsid w:val="00991B88"/>
    <w:rsid w:val="009A5753"/>
    <w:rsid w:val="009A579D"/>
    <w:rsid w:val="009E27D4"/>
    <w:rsid w:val="009E3297"/>
    <w:rsid w:val="009E6C24"/>
    <w:rsid w:val="009F734F"/>
    <w:rsid w:val="00A246B6"/>
    <w:rsid w:val="00A36F5C"/>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53D88"/>
    <w:rsid w:val="00C66BA2"/>
    <w:rsid w:val="00C75CB0"/>
    <w:rsid w:val="00C862A3"/>
    <w:rsid w:val="00C95985"/>
    <w:rsid w:val="00CA21C3"/>
    <w:rsid w:val="00CC5026"/>
    <w:rsid w:val="00CC68D0"/>
    <w:rsid w:val="00D03F9A"/>
    <w:rsid w:val="00D06D51"/>
    <w:rsid w:val="00D24991"/>
    <w:rsid w:val="00D50255"/>
    <w:rsid w:val="00D66520"/>
    <w:rsid w:val="00D91B51"/>
    <w:rsid w:val="00DA3849"/>
    <w:rsid w:val="00DA5D3D"/>
    <w:rsid w:val="00DB28DA"/>
    <w:rsid w:val="00DE34CF"/>
    <w:rsid w:val="00DF09EE"/>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3;2,Header2,22,heading2,2&#13;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6D23E5"/>
    <w:rPr>
      <w:rFonts w:ascii="Arial" w:hAnsi="Arial"/>
      <w:sz w:val="18"/>
      <w:lang w:val="en-GB" w:eastAsia="en-US"/>
    </w:rPr>
  </w:style>
  <w:style w:type="character" w:customStyle="1" w:styleId="TACChar">
    <w:name w:val="TAC Char"/>
    <w:link w:val="TAC"/>
    <w:locked/>
    <w:rsid w:val="006D23E5"/>
    <w:rPr>
      <w:rFonts w:ascii="Arial" w:hAnsi="Arial"/>
      <w:sz w:val="18"/>
      <w:lang w:val="en-GB" w:eastAsia="en-US"/>
    </w:rPr>
  </w:style>
  <w:style w:type="character" w:customStyle="1" w:styleId="TAHCar">
    <w:name w:val="TAH Car"/>
    <w:link w:val="TAH"/>
    <w:rsid w:val="006D23E5"/>
    <w:rPr>
      <w:rFonts w:ascii="Arial" w:hAnsi="Arial"/>
      <w:b/>
      <w:sz w:val="18"/>
      <w:lang w:val="en-GB" w:eastAsia="en-US"/>
    </w:rPr>
  </w:style>
  <w:style w:type="character" w:customStyle="1" w:styleId="THChar">
    <w:name w:val="TH Char"/>
    <w:link w:val="TH"/>
    <w:qFormat/>
    <w:rsid w:val="006D23E5"/>
    <w:rPr>
      <w:rFonts w:ascii="Arial" w:hAnsi="Arial"/>
      <w:b/>
      <w:lang w:val="en-GB" w:eastAsia="en-US"/>
    </w:rPr>
  </w:style>
  <w:style w:type="character" w:customStyle="1" w:styleId="TANChar">
    <w:name w:val="TAN Char"/>
    <w:link w:val="TAN"/>
    <w:locked/>
    <w:rsid w:val="006D23E5"/>
    <w:rPr>
      <w:rFonts w:ascii="Arial" w:hAnsi="Arial"/>
      <w:sz w:val="18"/>
      <w:lang w:val="en-GB" w:eastAsia="en-US"/>
    </w:rPr>
  </w:style>
  <w:style w:type="character" w:customStyle="1" w:styleId="TFChar">
    <w:name w:val="TF Char"/>
    <w:link w:val="TF"/>
    <w:locked/>
    <w:rsid w:val="006D23E5"/>
    <w:rPr>
      <w:rFonts w:ascii="Arial" w:hAnsi="Arial"/>
      <w:b/>
      <w:lang w:val="en-GB" w:eastAsia="en-US"/>
    </w:rPr>
  </w:style>
  <w:style w:type="character" w:customStyle="1" w:styleId="NOZchn">
    <w:name w:val="NO Zchn"/>
    <w:link w:val="NO"/>
    <w:qFormat/>
    <w:rsid w:val="0059312B"/>
    <w:rPr>
      <w:rFonts w:ascii="Times New Roman" w:hAnsi="Times New Roman"/>
      <w:lang w:val="en-GB" w:eastAsia="en-US"/>
    </w:rPr>
  </w:style>
  <w:style w:type="paragraph" w:customStyle="1" w:styleId="NOTE">
    <w:name w:val="NOTE"/>
    <w:rsid w:val="00DB28DA"/>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DB28DA"/>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DB28DA"/>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DB28DA"/>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DB28DA"/>
    <w:rPr>
      <w:lang w:val="en-GB" w:eastAsia="ja-JP"/>
    </w:rPr>
  </w:style>
  <w:style w:type="paragraph" w:customStyle="1" w:styleId="CSN1-noborder">
    <w:name w:val="CSN1 - no border"/>
    <w:basedOn w:val="CSN1"/>
    <w:rsid w:val="00DB28DA"/>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DB28DA"/>
    <w:pPr>
      <w:overflowPunct w:val="0"/>
      <w:autoSpaceDE w:val="0"/>
      <w:autoSpaceDN w:val="0"/>
      <w:adjustRightInd w:val="0"/>
      <w:textAlignment w:val="baseline"/>
    </w:pPr>
    <w:rPr>
      <w:b/>
      <w:lang w:eastAsia="en-GB"/>
    </w:rPr>
  </w:style>
  <w:style w:type="paragraph" w:customStyle="1" w:styleId="LD1">
    <w:name w:val="LD 1"/>
    <w:basedOn w:val="LD"/>
    <w:rsid w:val="00DB28DA"/>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DB28DA"/>
    <w:pPr>
      <w:spacing w:after="120"/>
    </w:pPr>
    <w:rPr>
      <w:lang w:eastAsia="x-none"/>
    </w:rPr>
  </w:style>
  <w:style w:type="character" w:customStyle="1" w:styleId="BodyTextChar">
    <w:name w:val="Body Text Char"/>
    <w:basedOn w:val="DefaultParagraphFont"/>
    <w:link w:val="BodyText"/>
    <w:rsid w:val="00DB28DA"/>
    <w:rPr>
      <w:rFonts w:ascii="Times New Roman" w:hAnsi="Times New Roman"/>
      <w:lang w:val="en-GB" w:eastAsia="x-none"/>
    </w:rPr>
  </w:style>
  <w:style w:type="paragraph" w:customStyle="1" w:styleId="ZC">
    <w:name w:val="ZC"/>
    <w:rsid w:val="00DB28DA"/>
    <w:pPr>
      <w:widowControl w:val="0"/>
      <w:spacing w:line="360" w:lineRule="atLeast"/>
      <w:jc w:val="center"/>
    </w:pPr>
    <w:rPr>
      <w:rFonts w:ascii="Arial" w:hAnsi="Arial"/>
      <w:lang w:val="en-GB" w:eastAsia="en-US"/>
    </w:rPr>
  </w:style>
  <w:style w:type="paragraph" w:styleId="NormalWeb">
    <w:name w:val="Normal (Web)"/>
    <w:basedOn w:val="Normal"/>
    <w:rsid w:val="00DB28DA"/>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DB28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DB28DA"/>
    <w:pPr>
      <w:overflowPunct w:val="0"/>
      <w:autoSpaceDE w:val="0"/>
      <w:autoSpaceDN w:val="0"/>
      <w:adjustRightInd w:val="0"/>
      <w:spacing w:after="180"/>
      <w:textAlignment w:val="baseline"/>
    </w:pPr>
    <w:rPr>
      <w:lang w:val="en-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DB28DA"/>
    <w:rPr>
      <w:rFonts w:ascii="Times New Roman" w:hAnsi="Times New Roman"/>
      <w:lang w:val="en-GB" w:eastAsia="en-US"/>
    </w:rPr>
  </w:style>
  <w:style w:type="character" w:customStyle="1" w:styleId="NOChar">
    <w:name w:val="NO Char"/>
    <w:rsid w:val="00DB28DA"/>
    <w:rPr>
      <w:rFonts w:ascii="Times New Roman" w:hAnsi="Times New Roman"/>
    </w:rPr>
  </w:style>
  <w:style w:type="character" w:customStyle="1" w:styleId="TALZchn">
    <w:name w:val="TAL Zchn"/>
    <w:rsid w:val="00DB28DA"/>
    <w:rPr>
      <w:rFonts w:ascii="Arial" w:hAnsi="Arial"/>
      <w:sz w:val="18"/>
    </w:rPr>
  </w:style>
  <w:style w:type="character" w:customStyle="1" w:styleId="EXCar">
    <w:name w:val="EX Car"/>
    <w:link w:val="EX"/>
    <w:rsid w:val="00DB28DA"/>
    <w:rPr>
      <w:rFonts w:ascii="Times New Roman" w:hAnsi="Times New Roman"/>
      <w:lang w:val="en-GB" w:eastAsia="en-US"/>
    </w:rPr>
  </w:style>
  <w:style w:type="paragraph" w:customStyle="1" w:styleId="StyleB3Asianlr">
    <w:name w:val="Style B3 + (Asian) ‚l‚r –¾’©"/>
    <w:basedOn w:val="B3"/>
    <w:next w:val="B3"/>
    <w:rsid w:val="00DB28DA"/>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DB28DA"/>
    <w:rPr>
      <w:rFonts w:ascii="Times New Roman" w:hAnsi="Times New Roman"/>
      <w:lang w:eastAsia="en-US"/>
    </w:rPr>
  </w:style>
  <w:style w:type="character" w:customStyle="1" w:styleId="B2Char">
    <w:name w:val="B2 Char"/>
    <w:link w:val="B2"/>
    <w:rsid w:val="00DB28DA"/>
    <w:rPr>
      <w:rFonts w:ascii="Times New Roman" w:hAnsi="Times New Roman"/>
      <w:lang w:val="en-GB" w:eastAsia="en-US"/>
    </w:rPr>
  </w:style>
  <w:style w:type="character" w:customStyle="1" w:styleId="CommentTextChar">
    <w:name w:val="Comment Text Char"/>
    <w:link w:val="CommentText"/>
    <w:semiHidden/>
    <w:rsid w:val="00DB28DA"/>
    <w:rPr>
      <w:rFonts w:ascii="Times New Roman" w:hAnsi="Times New Roman"/>
      <w:lang w:val="en-GB" w:eastAsia="en-US"/>
    </w:rPr>
  </w:style>
  <w:style w:type="character" w:customStyle="1" w:styleId="THZchn">
    <w:name w:val="TH Zchn"/>
    <w:rsid w:val="00DB28DA"/>
    <w:rPr>
      <w:rFonts w:ascii="Arial" w:hAnsi="Arial"/>
      <w:b/>
      <w:lang w:val="en-GB"/>
    </w:rPr>
  </w:style>
  <w:style w:type="paragraph" w:styleId="Revision">
    <w:name w:val="Revision"/>
    <w:hidden/>
    <w:uiPriority w:val="99"/>
    <w:semiHidden/>
    <w:rsid w:val="00DB28DA"/>
    <w:rPr>
      <w:rFonts w:ascii="Times New Roman" w:hAnsi="Times New Roman"/>
      <w:lang w:val="en-GB" w:eastAsia="en-US"/>
    </w:rPr>
  </w:style>
  <w:style w:type="character" w:customStyle="1" w:styleId="EditorsNoteChar">
    <w:name w:val="Editor's Note Char"/>
    <w:aliases w:val="EN Char"/>
    <w:link w:val="EditorsNote"/>
    <w:rsid w:val="00DB28DA"/>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DB28DA"/>
    <w:rPr>
      <w:rFonts w:ascii="Arial" w:hAnsi="Arial"/>
      <w:sz w:val="24"/>
      <w:lang w:val="en-GB" w:eastAsia="en-US"/>
    </w:rPr>
  </w:style>
  <w:style w:type="character" w:customStyle="1" w:styleId="Heading3Char">
    <w:name w:val="Heading 3 Char"/>
    <w:link w:val="Heading3"/>
    <w:rsid w:val="00DB28DA"/>
    <w:rPr>
      <w:rFonts w:ascii="Arial" w:hAnsi="Arial"/>
      <w:sz w:val="28"/>
      <w:lang w:val="en-GB" w:eastAsia="en-US"/>
    </w:rPr>
  </w:style>
  <w:style w:type="character" w:customStyle="1" w:styleId="Heading5Char">
    <w:name w:val="Heading 5 Char"/>
    <w:link w:val="Heading5"/>
    <w:rsid w:val="00DB28DA"/>
    <w:rPr>
      <w:rFonts w:ascii="Arial" w:hAnsi="Arial"/>
      <w:sz w:val="22"/>
      <w:lang w:val="en-GB" w:eastAsia="en-US"/>
    </w:rPr>
  </w:style>
  <w:style w:type="character" w:customStyle="1" w:styleId="TF0">
    <w:name w:val="TF (文字)"/>
    <w:locked/>
    <w:rsid w:val="00DB28DA"/>
    <w:rPr>
      <w:rFonts w:ascii="Arial" w:hAnsi="Arial"/>
      <w:b/>
    </w:rPr>
  </w:style>
  <w:style w:type="character" w:customStyle="1" w:styleId="TALCar">
    <w:name w:val="TAL Car"/>
    <w:locked/>
    <w:rsid w:val="00DB28DA"/>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DB28DA"/>
    <w:rPr>
      <w:rFonts w:ascii="Arial" w:hAnsi="Arial"/>
      <w:sz w:val="32"/>
      <w:lang w:val="en-GB" w:eastAsia="en-US"/>
    </w:rPr>
  </w:style>
  <w:style w:type="paragraph" w:customStyle="1" w:styleId="NormalArial">
    <w:name w:val="Normal + Arial"/>
    <w:aliases w:val="9 pt"/>
    <w:basedOn w:val="Normal"/>
    <w:rsid w:val="00DB28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19</TotalTime>
  <Pages>17</Pages>
  <Words>6852</Words>
  <Characters>39059</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7</cp:revision>
  <cp:lastPrinted>1899-12-31T23:00:00Z</cp:lastPrinted>
  <dcterms:created xsi:type="dcterms:W3CDTF">2021-05-03T08:49:00Z</dcterms:created>
  <dcterms:modified xsi:type="dcterms:W3CDTF">2021-05-12T21:32:00Z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