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2A0939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sidR="000975DE" w:rsidRPr="000975DE">
        <w:rPr>
          <w:b/>
          <w:noProof/>
          <w:sz w:val="24"/>
        </w:rPr>
        <w:t>C1-213154</w:t>
      </w:r>
    </w:p>
    <w:p w14:paraId="724F4AA0" w14:textId="3DD620C1" w:rsidR="002D6EB5" w:rsidRDefault="00941BFE" w:rsidP="002D6EB5">
      <w:pPr>
        <w:pStyle w:val="CRCoverPage"/>
        <w:tabs>
          <w:tab w:val="right" w:pos="9639"/>
        </w:tabs>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2D6EB5" w:rsidRPr="00FC3C36">
        <w:rPr>
          <w:b/>
          <w:noProof/>
          <w:sz w:val="13"/>
          <w:szCs w:val="13"/>
        </w:rPr>
        <w:tab/>
      </w:r>
      <w:r w:rsidR="000975DE">
        <w:rPr>
          <w:b/>
          <w:noProof/>
          <w:color w:val="4F81BD" w:themeColor="accent1"/>
          <w:sz w:val="13"/>
          <w:szCs w:val="13"/>
          <w:lang w:val="x-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041804" w:rsidR="001E41F3" w:rsidRPr="00410371" w:rsidRDefault="002D6E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591D67" w:rsidR="001E41F3" w:rsidRPr="00410371" w:rsidRDefault="00303E93" w:rsidP="00547111">
            <w:pPr>
              <w:pStyle w:val="CRCoverPage"/>
              <w:spacing w:after="0"/>
              <w:rPr>
                <w:noProof/>
              </w:rPr>
            </w:pPr>
            <w:r w:rsidRPr="00303E93">
              <w:rPr>
                <w:b/>
                <w:noProof/>
                <w:sz w:val="28"/>
              </w:rPr>
              <w:t>3229</w:t>
            </w:r>
            <w:r w:rsidR="00570453">
              <w:rPr>
                <w:b/>
                <w:noProof/>
                <w:sz w:val="28"/>
              </w:rPr>
              <w:fldChar w:fldCharType="begin"/>
            </w:r>
            <w:r w:rsidR="00570453">
              <w:rPr>
                <w:b/>
                <w:noProof/>
                <w:sz w:val="28"/>
              </w:rPr>
              <w:instrText xml:space="preserve"> DOCPROPERTY  Cr#  \* MERGEFORMAT </w:instrText>
            </w:r>
            <w:r w:rsidR="00101862">
              <w:rPr>
                <w:b/>
                <w:noProof/>
                <w:sz w:val="28"/>
              </w:rPr>
              <w:fldChar w:fldCharType="separate"/>
            </w:r>
            <w:r w:rsidR="00570453">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F19682" w:rsidR="001E41F3" w:rsidRPr="00410371" w:rsidRDefault="002D6EB5">
            <w:pPr>
              <w:pStyle w:val="CRCoverPage"/>
              <w:spacing w:after="0"/>
              <w:jc w:val="center"/>
              <w:rPr>
                <w:noProof/>
                <w:sz w:val="28"/>
              </w:rPr>
            </w:pPr>
            <w:r>
              <w:rPr>
                <w:b/>
                <w:noProof/>
                <w:sz w:val="28"/>
              </w:rPr>
              <w:t>17.2.1</w:t>
            </w:r>
            <w:r w:rsidR="00570453">
              <w:rPr>
                <w:b/>
                <w:noProof/>
                <w:sz w:val="28"/>
              </w:rPr>
              <w:fldChar w:fldCharType="begin"/>
            </w:r>
            <w:r w:rsidR="00570453">
              <w:rPr>
                <w:b/>
                <w:noProof/>
                <w:sz w:val="28"/>
              </w:rPr>
              <w:instrText xml:space="preserve"> DOCPROPERTY  Version  \* MERGEFORMAT </w:instrText>
            </w:r>
            <w:r w:rsidR="00101862">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B9BE0EA" w:rsidR="00F25D98" w:rsidRDefault="009B42A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C9D2EF" w:rsidR="00F25D98" w:rsidRDefault="00303E9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C45D1D" w:rsidR="001E41F3" w:rsidRDefault="009F506B">
            <w:pPr>
              <w:pStyle w:val="CRCoverPage"/>
              <w:spacing w:after="0"/>
              <w:ind w:left="100"/>
              <w:rPr>
                <w:noProof/>
              </w:rPr>
            </w:pPr>
            <w:r>
              <w:t xml:space="preserve">UE actions in case of a </w:t>
            </w:r>
            <w:r w:rsidRPr="0006147A">
              <w:t>CONFIGURATION UPDATE COMMAND message</w:t>
            </w:r>
            <w:r>
              <w:t xml:space="preserve"> with </w:t>
            </w:r>
            <w:r w:rsidRPr="00F204AD">
              <w:rPr>
                <w:lang w:eastAsia="ja-JP"/>
              </w:rPr>
              <w:t>5GS registration result</w:t>
            </w:r>
            <w:r>
              <w:rPr>
                <w:lang w:eastAsia="ja-JP"/>
              </w:rPr>
              <w:t xml:space="preserve"> IE</w:t>
            </w:r>
            <w:r>
              <w:t xml:space="preserve"> set to "Registered for emergency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4EBCF5" w:rsidR="001E41F3" w:rsidRDefault="002D6EB5">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EAC9C9" w:rsidR="001E41F3" w:rsidRDefault="002D6EB5">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F6C61A" w:rsidR="001E41F3" w:rsidRDefault="002D6EB5">
            <w:pPr>
              <w:pStyle w:val="CRCoverPage"/>
              <w:spacing w:after="0"/>
              <w:ind w:left="100"/>
              <w:rPr>
                <w:noProof/>
              </w:rPr>
            </w:pPr>
            <w:r>
              <w:rPr>
                <w:noProof/>
              </w:rPr>
              <w:t>2021-05-20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F50173" w:rsidR="001E41F3" w:rsidRDefault="002D6EB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3E6DFE" w:rsidR="001E41F3" w:rsidRDefault="002D6EB5">
            <w:pPr>
              <w:pStyle w:val="CRCoverPage"/>
              <w:spacing w:after="0"/>
              <w:ind w:left="100"/>
              <w:rPr>
                <w:noProof/>
              </w:rPr>
            </w:pPr>
            <w:r>
              <w:rPr>
                <w:noProof/>
              </w:rPr>
              <w:t>Rel-17</w:t>
            </w:r>
            <w:r w:rsidR="00570453">
              <w:rPr>
                <w:noProof/>
              </w:rPr>
              <w:fldChar w:fldCharType="begin"/>
            </w:r>
            <w:r w:rsidR="00570453">
              <w:rPr>
                <w:noProof/>
              </w:rPr>
              <w:instrText xml:space="preserve"> DOCPROPERTY  Release  \* MERGEFORMAT </w:instrText>
            </w:r>
            <w:r w:rsidR="00101862">
              <w:rPr>
                <w:noProof/>
              </w:rPr>
              <w:fldChar w:fldCharType="separate"/>
            </w:r>
            <w:r w:rsidR="00570453">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456D7" w14:textId="64CEF271" w:rsidR="00A8152C" w:rsidRDefault="00A8152C" w:rsidP="00252D45">
            <w:pPr>
              <w:pStyle w:val="CRCoverPage"/>
              <w:ind w:left="100"/>
              <w:rPr>
                <w:noProof/>
              </w:rPr>
            </w:pPr>
            <w:r>
              <w:rPr>
                <w:noProof/>
              </w:rPr>
              <w:t>In the current specification it is defined:</w:t>
            </w:r>
          </w:p>
          <w:p w14:paraId="7212BFA0" w14:textId="2690A485" w:rsidR="00FA32FF" w:rsidRDefault="00FA32FF" w:rsidP="00252D45">
            <w:pPr>
              <w:pStyle w:val="CRCoverPage"/>
              <w:ind w:left="100"/>
            </w:pPr>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w:t>
            </w:r>
            <w:r w:rsidRPr="00FA32FF">
              <w:t>shall release locally PDU session(s) not associated with emergency services, if any.”</w:t>
            </w:r>
          </w:p>
          <w:p w14:paraId="4AB1CFBA" w14:textId="06BC5217" w:rsidR="00FA32FF" w:rsidRDefault="00A8152C" w:rsidP="00252D45">
            <w:pPr>
              <w:pStyle w:val="CRCoverPage"/>
              <w:ind w:left="100"/>
              <w:rPr>
                <w:noProof/>
              </w:rPr>
            </w:pPr>
            <w:r>
              <w:t>However,</w:t>
            </w:r>
            <w:r w:rsidR="00FA32FF">
              <w:t xml:space="preserve"> for the similar case in the </w:t>
            </w:r>
            <w:r w:rsidR="00FA32FF" w:rsidRPr="006A7E8B">
              <w:t>CONFIGURATION UPDATE COMMAND message</w:t>
            </w:r>
            <w:r w:rsidR="00FA32FF">
              <w:t xml:space="preserve"> </w:t>
            </w:r>
            <w:r>
              <w:t xml:space="preserve">the local release of the </w:t>
            </w:r>
            <w:r w:rsidRPr="00FA32FF">
              <w:t>PDU session(s) not associated with emergency services</w:t>
            </w:r>
            <w:r>
              <w:t xml:space="preserve"> is missing.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rsidP="00252D45">
            <w:pPr>
              <w:pStyle w:val="CRCoverPage"/>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C77EF92" w:rsidR="001E41F3" w:rsidRDefault="00A8152C" w:rsidP="00252D45">
            <w:pPr>
              <w:pStyle w:val="CRCoverPage"/>
              <w:ind w:left="100"/>
              <w:rPr>
                <w:noProof/>
              </w:rPr>
            </w:pPr>
            <w:r>
              <w:rPr>
                <w:noProof/>
              </w:rPr>
              <w:t xml:space="preserve">It is clarified that if the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w:t>
            </w:r>
            <w:r w:rsidRPr="00FA32FF">
              <w:t>shall release locally PDU session(s) not associated with emergency services, if any.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rsidP="00252D45">
            <w:pPr>
              <w:pStyle w:val="CRCoverPage"/>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40F200" w:rsidR="001E41F3" w:rsidRDefault="00A8152C" w:rsidP="00252D45">
            <w:pPr>
              <w:pStyle w:val="CRCoverPage"/>
              <w:ind w:left="100"/>
              <w:rPr>
                <w:noProof/>
              </w:rPr>
            </w:pPr>
            <w:r>
              <w:rPr>
                <w:noProof/>
              </w:rPr>
              <w:t>Risk, that the network has release non-emergency PDU seesions while the UE would assume that they are still active.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5D055C" w:rsidR="001E41F3" w:rsidRDefault="009B42A7">
            <w:pPr>
              <w:pStyle w:val="CRCoverPage"/>
              <w:spacing w:after="0"/>
              <w:ind w:left="100"/>
              <w:rPr>
                <w:noProof/>
              </w:rPr>
            </w:pPr>
            <w:r>
              <w:t>5</w:t>
            </w:r>
            <w:r w:rsidRPr="00E74452">
              <w:t>.</w:t>
            </w:r>
            <w:r>
              <w:t>4</w:t>
            </w:r>
            <w:r w:rsidRPr="00E74452">
              <w:t>.</w:t>
            </w:r>
            <w:r>
              <w:t>4.</w:t>
            </w:r>
            <w:r w:rsidRPr="00E74452">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4A9E66" w14:textId="77777777" w:rsidR="002D6EB5" w:rsidRDefault="002D6EB5">
      <w:pPr>
        <w:rPr>
          <w:noProof/>
        </w:rPr>
      </w:pPr>
    </w:p>
    <w:p w14:paraId="261DBDF3" w14:textId="08EA3D3A" w:rsidR="001E41F3"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551E27FA" w14:textId="7EC4CFBA" w:rsidR="002D6EB5" w:rsidRDefault="002D6EB5">
      <w:pPr>
        <w:rPr>
          <w:noProof/>
        </w:rPr>
      </w:pPr>
    </w:p>
    <w:p w14:paraId="2F3C5B5C" w14:textId="77777777" w:rsidR="009F506B" w:rsidRDefault="009F506B" w:rsidP="009F506B">
      <w:pPr>
        <w:pStyle w:val="Heading4"/>
      </w:pPr>
      <w:bookmarkStart w:id="1" w:name="_Toc20232647"/>
      <w:bookmarkStart w:id="2" w:name="_Toc27746740"/>
      <w:bookmarkStart w:id="3" w:name="_Toc36212922"/>
      <w:bookmarkStart w:id="4" w:name="_Toc36657099"/>
      <w:bookmarkStart w:id="5" w:name="_Toc45286763"/>
      <w:bookmarkStart w:id="6" w:name="_Toc51948032"/>
      <w:bookmarkStart w:id="7" w:name="_Toc51949124"/>
      <w:bookmarkStart w:id="8" w:name="_Toc6820285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
      <w:bookmarkEnd w:id="2"/>
      <w:bookmarkEnd w:id="3"/>
      <w:bookmarkEnd w:id="4"/>
      <w:bookmarkEnd w:id="5"/>
      <w:bookmarkEnd w:id="6"/>
      <w:bookmarkEnd w:id="7"/>
      <w:bookmarkEnd w:id="8"/>
    </w:p>
    <w:p w14:paraId="39899D82" w14:textId="77777777" w:rsidR="009F506B" w:rsidRDefault="009F506B" w:rsidP="009F506B">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F6C49D5" w14:textId="77777777" w:rsidR="009F506B" w:rsidRDefault="009F506B" w:rsidP="009F506B">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85966C4" w14:textId="77777777" w:rsidR="009F506B" w:rsidRDefault="009F506B" w:rsidP="009F506B">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8C846BF" w14:textId="77777777" w:rsidR="009F506B" w:rsidRDefault="009F506B" w:rsidP="009F506B">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064EC330" w14:textId="77777777" w:rsidR="009F506B" w:rsidRPr="008E342A" w:rsidRDefault="009F506B" w:rsidP="009F506B">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6A2CBF3" w14:textId="77777777" w:rsidR="009F506B" w:rsidRDefault="009F506B" w:rsidP="009F506B">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7E76F600" w14:textId="77777777" w:rsidR="009F506B" w:rsidRPr="00161444" w:rsidRDefault="009F506B" w:rsidP="009F506B">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4C85E34" w14:textId="77777777" w:rsidR="009F506B" w:rsidRPr="001D6208" w:rsidRDefault="009F506B" w:rsidP="009F506B">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05D2C2A4" w14:textId="77777777" w:rsidR="009F506B" w:rsidRPr="001D6208" w:rsidRDefault="009F506B" w:rsidP="009F506B">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0181C794" w14:textId="77777777" w:rsidR="009F506B" w:rsidRDefault="009F506B" w:rsidP="009F506B">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6AD21C81" w14:textId="77777777" w:rsidR="009F506B" w:rsidRPr="00D443FC" w:rsidRDefault="009F506B" w:rsidP="009F506B">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199C735C" w14:textId="77777777" w:rsidR="009F506B" w:rsidRPr="00D443FC" w:rsidRDefault="009F506B" w:rsidP="009F506B">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w:t>
      </w:r>
      <w:r w:rsidRPr="001D6208">
        <w:rPr>
          <w:rFonts w:hint="eastAsia"/>
        </w:rPr>
        <w:lastRenderedPageBreak/>
        <w:t>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2023E0E" w14:textId="77777777" w:rsidR="009F506B" w:rsidRDefault="009F506B" w:rsidP="009F506B">
      <w:r>
        <w:t xml:space="preserve">If the UE receives the SMS indication IE in the </w:t>
      </w:r>
      <w:r w:rsidRPr="0016717D">
        <w:t>CONF</w:t>
      </w:r>
      <w:r>
        <w:t>IGURATION UPDATE COMMAND message with the SMS availability indication set to:</w:t>
      </w:r>
    </w:p>
    <w:p w14:paraId="4B136A50" w14:textId="77777777" w:rsidR="009F506B" w:rsidRDefault="009F506B" w:rsidP="009F506B">
      <w:pPr>
        <w:pStyle w:val="B1"/>
      </w:pPr>
      <w:r>
        <w:t>a)</w:t>
      </w:r>
      <w:r>
        <w:tab/>
      </w:r>
      <w:r w:rsidRPr="00610E57">
        <w:t>"SMS over NA</w:t>
      </w:r>
      <w:r>
        <w:t xml:space="preserve">S not available", the UE shall </w:t>
      </w:r>
      <w:r w:rsidRPr="00610E57">
        <w:t>consider that SMS over NAS transport i</w:t>
      </w:r>
      <w:r>
        <w:t>s not allowed by the network; and</w:t>
      </w:r>
    </w:p>
    <w:p w14:paraId="42E266FD" w14:textId="77777777" w:rsidR="009F506B" w:rsidRDefault="009F506B" w:rsidP="009F506B">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0295CF48" w14:textId="77777777" w:rsidR="009F506B" w:rsidRDefault="009F506B" w:rsidP="009F506B">
      <w:r w:rsidRPr="008E342A">
        <w:t>If the UE receives the CAG information list IE in the CONFIGURATION UPDATE COMMAND message, the UE shall</w:t>
      </w:r>
      <w:r>
        <w:t>:</w:t>
      </w:r>
    </w:p>
    <w:p w14:paraId="483DA8B0" w14:textId="77777777" w:rsidR="009F506B" w:rsidRPr="000759DA" w:rsidRDefault="009F506B" w:rsidP="009F506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07D563D" w14:textId="77777777" w:rsidR="009F506B" w:rsidRDefault="009F506B" w:rsidP="009F506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36214A9" w14:textId="77777777" w:rsidR="009F506B" w:rsidRPr="004C2DA5" w:rsidRDefault="009F506B" w:rsidP="009F506B">
      <w:pPr>
        <w:pStyle w:val="NO"/>
      </w:pPr>
      <w:r w:rsidRPr="002C1FFB">
        <w:t>NOTE</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4BF8192" w14:textId="77777777" w:rsidR="009F506B" w:rsidRDefault="009F506B" w:rsidP="009F506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1DA8BBE" w14:textId="77777777" w:rsidR="009F506B" w:rsidRPr="008E342A" w:rsidRDefault="009F506B" w:rsidP="009F506B">
      <w:r>
        <w:t xml:space="preserve">The UE </w:t>
      </w:r>
      <w:r w:rsidRPr="008E342A">
        <w:t xml:space="preserve">shall store the "CAG information list" </w:t>
      </w:r>
      <w:r>
        <w:t>received in</w:t>
      </w:r>
      <w:r w:rsidRPr="008E342A">
        <w:t xml:space="preserve"> the CAG information list IE as specified in annex C.</w:t>
      </w:r>
    </w:p>
    <w:p w14:paraId="382FB95D" w14:textId="77777777" w:rsidR="009F506B" w:rsidRPr="008E342A" w:rsidRDefault="009F506B" w:rsidP="009F506B">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19E6E740" w14:textId="77777777" w:rsidR="009F506B" w:rsidRPr="008E342A" w:rsidRDefault="009F506B" w:rsidP="009F506B">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A425126" w14:textId="77777777" w:rsidR="009F506B" w:rsidRPr="008E342A" w:rsidRDefault="009F506B" w:rsidP="009F506B">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D3002E8" w14:textId="77777777" w:rsidR="009F506B" w:rsidRPr="008E342A" w:rsidRDefault="009F506B" w:rsidP="009F506B">
      <w:pPr>
        <w:pStyle w:val="B2"/>
      </w:pPr>
      <w:r>
        <w:t>2</w:t>
      </w:r>
      <w:r w:rsidRPr="008E342A">
        <w:t>)</w:t>
      </w:r>
      <w:r w:rsidRPr="008E342A">
        <w:tab/>
        <w:t>the entry for the current PLMN in the received "CAG information list" includes an "indication that the UE is only allowed to access 5GS via CAG cells" and:</w:t>
      </w:r>
    </w:p>
    <w:p w14:paraId="65EC71E5" w14:textId="77777777" w:rsidR="009F506B" w:rsidRPr="008E342A" w:rsidRDefault="009F506B" w:rsidP="009F506B">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ADA4285" w14:textId="77777777" w:rsidR="009F506B" w:rsidRDefault="009F506B" w:rsidP="009F506B">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6236CA79" w14:textId="77777777" w:rsidR="009F506B" w:rsidRPr="008E342A" w:rsidRDefault="009F506B" w:rsidP="009F506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B025BD8" w14:textId="77777777" w:rsidR="009F506B" w:rsidRPr="008E342A" w:rsidRDefault="009F506B" w:rsidP="009F506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48A7025" w14:textId="77777777" w:rsidR="009F506B" w:rsidRPr="008E342A" w:rsidRDefault="009F506B" w:rsidP="009F506B">
      <w:pPr>
        <w:pStyle w:val="B1"/>
      </w:pPr>
      <w:r w:rsidRPr="008E342A">
        <w:lastRenderedPageBreak/>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DFD0CE3" w14:textId="77777777" w:rsidR="009F506B" w:rsidRPr="008E342A" w:rsidRDefault="009F506B" w:rsidP="009F506B">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FE44B50" w14:textId="77777777" w:rsidR="009F506B" w:rsidRDefault="009F506B" w:rsidP="009F506B">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42A16A8" w14:textId="77777777" w:rsidR="009F506B" w:rsidRPr="008E342A" w:rsidRDefault="009F506B" w:rsidP="009F506B">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DB3CF4C" w14:textId="77777777" w:rsidR="009F506B" w:rsidRPr="008E342A" w:rsidRDefault="009F506B" w:rsidP="009F506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56246D27" w14:textId="77777777" w:rsidR="009F506B" w:rsidRPr="00310A16" w:rsidRDefault="009F506B" w:rsidP="009F506B">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4E7C4324" w14:textId="77777777" w:rsidR="009F506B" w:rsidRDefault="009F506B" w:rsidP="009F506B">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0288AFB" w14:textId="77777777" w:rsidR="009F506B" w:rsidRDefault="009F506B" w:rsidP="009F506B">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E687CEC" w14:textId="77777777" w:rsidR="009F506B" w:rsidRDefault="009F506B" w:rsidP="009F506B">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098D5D5A" w14:textId="77777777" w:rsidR="009F506B" w:rsidRDefault="009F506B" w:rsidP="009F506B">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0F4303AA" w14:textId="77777777" w:rsidR="009F506B" w:rsidRDefault="009F506B" w:rsidP="009F506B">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8F04C8E" w14:textId="77777777" w:rsidR="009F506B" w:rsidRDefault="009F506B" w:rsidP="009F506B">
      <w:pPr>
        <w:pStyle w:val="B1"/>
      </w:pPr>
      <w:r>
        <w:t>c)</w:t>
      </w:r>
      <w:r>
        <w:tab/>
        <w:t xml:space="preserve">an </w:t>
      </w:r>
      <w:r w:rsidRPr="00BC15F3">
        <w:t>Additional configuration indication IE</w:t>
      </w:r>
      <w:r>
        <w:t xml:space="preserve"> is included</w:t>
      </w:r>
      <w:r w:rsidRPr="00BC15F3">
        <w:t xml:space="preserve">, </w:t>
      </w:r>
      <w:r>
        <w:t>and:</w:t>
      </w:r>
    </w:p>
    <w:p w14:paraId="55B5951D" w14:textId="77777777" w:rsidR="009F506B" w:rsidRDefault="009F506B" w:rsidP="009F506B">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322655D9" w14:textId="77777777" w:rsidR="009F506B" w:rsidRDefault="009F506B" w:rsidP="009F506B">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03B83748" w14:textId="77777777" w:rsidR="009F506B" w:rsidRPr="00577996" w:rsidRDefault="009F506B" w:rsidP="009F506B">
      <w:pPr>
        <w:pStyle w:val="B1"/>
      </w:pPr>
      <w:r>
        <w:tab/>
      </w:r>
      <w:r w:rsidRPr="00577996">
        <w:t>the UE shall, after the completion of the generic UE configuration update procedure, start a registration procedure for mobility and registration update as specified in subclause 5.5.1.3</w:t>
      </w:r>
      <w:r>
        <w:t>; or</w:t>
      </w:r>
    </w:p>
    <w:p w14:paraId="4D2D89A4" w14:textId="77777777" w:rsidR="009F506B" w:rsidRDefault="009F506B" w:rsidP="009F506B">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6706332A" w14:textId="77777777" w:rsidR="009F506B" w:rsidRDefault="009F506B" w:rsidP="009F506B">
      <w:pPr>
        <w:pStyle w:val="B2"/>
      </w:pPr>
      <w:r>
        <w:t>1)</w:t>
      </w:r>
      <w:r>
        <w:tab/>
        <w:t>the UE is not in NB-N1 mode;</w:t>
      </w:r>
    </w:p>
    <w:p w14:paraId="73E5C33F" w14:textId="77777777" w:rsidR="009F506B" w:rsidRDefault="009F506B" w:rsidP="009F506B">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08044CB" w14:textId="77777777" w:rsidR="009F506B" w:rsidRDefault="009F506B" w:rsidP="009F506B">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3DBF1CA" w14:textId="77777777" w:rsidR="009F506B" w:rsidRDefault="009F506B" w:rsidP="009F506B">
      <w:pPr>
        <w:pStyle w:val="B1"/>
      </w:pPr>
      <w:r>
        <w:lastRenderedPageBreak/>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07D7CE9E" w14:textId="77777777" w:rsidR="009F506B" w:rsidRDefault="009F506B" w:rsidP="009F506B">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D1E3D04" w14:textId="77777777" w:rsidR="009F506B" w:rsidRPr="003168A2" w:rsidRDefault="009F506B" w:rsidP="009F506B">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C17B672" w14:textId="77777777" w:rsidR="009F506B" w:rsidRDefault="009F506B" w:rsidP="009F506B">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4BEEDCA" w14:textId="77777777" w:rsidR="009F506B" w:rsidRPr="003168A2" w:rsidRDefault="009F506B" w:rsidP="009F506B">
      <w:pPr>
        <w:pStyle w:val="B1"/>
      </w:pPr>
      <w:r w:rsidRPr="00AB5C0F">
        <w:t>"S</w:t>
      </w:r>
      <w:r>
        <w:rPr>
          <w:rFonts w:hint="eastAsia"/>
        </w:rPr>
        <w:t>-NSSAI</w:t>
      </w:r>
      <w:r w:rsidRPr="00AB5C0F">
        <w:t xml:space="preserve"> not available</w:t>
      </w:r>
      <w:r>
        <w:t xml:space="preserve"> in the current registration area</w:t>
      </w:r>
      <w:r w:rsidRPr="00AB5C0F">
        <w:t>"</w:t>
      </w:r>
    </w:p>
    <w:p w14:paraId="2BB4FE9B" w14:textId="77777777" w:rsidR="009F506B" w:rsidRDefault="009F506B" w:rsidP="009F506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99837D4" w14:textId="77777777" w:rsidR="009F506B" w:rsidRPr="009D7DEB" w:rsidRDefault="009F506B" w:rsidP="009F506B">
      <w:pPr>
        <w:pStyle w:val="B1"/>
      </w:pPr>
      <w:r w:rsidRPr="009D7DEB">
        <w:t>"S-NSSAI not available due to the failed or revoked network slice-specific authentication and authorization"</w:t>
      </w:r>
    </w:p>
    <w:p w14:paraId="3FA2B0B5" w14:textId="77777777" w:rsidR="009F506B" w:rsidRDefault="009F506B" w:rsidP="009F506B">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5F61F0C9" w14:textId="77777777" w:rsidR="009F506B" w:rsidRDefault="009F506B" w:rsidP="009F506B">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B5F317A" w14:textId="77777777" w:rsidR="009F506B" w:rsidRDefault="009F506B" w:rsidP="009F506B">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1DF9E2B9" w14:textId="77777777" w:rsidR="009F506B" w:rsidRDefault="009F506B" w:rsidP="009F506B">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167B9F0A" w14:textId="77777777" w:rsidR="009F506B" w:rsidRDefault="009F506B" w:rsidP="009F506B">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F90EF38" w14:textId="4FCB0417" w:rsidR="009F506B" w:rsidRDefault="009F506B" w:rsidP="009F506B">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ins w:id="9" w:author="GruberRo2" w:date="2021-05-05T11:48:00Z">
        <w:r w:rsidR="00BB721A" w:rsidRPr="00BB721A">
          <w:t xml:space="preserve"> and shall release locally PDU session(s) not associated with emergency services, if any</w:t>
        </w:r>
      </w:ins>
      <w:r>
        <w:t>.</w:t>
      </w:r>
    </w:p>
    <w:p w14:paraId="5F61FC25" w14:textId="4D12EEBB" w:rsidR="002D6EB5" w:rsidRDefault="002D6EB5">
      <w:pPr>
        <w:rPr>
          <w:noProof/>
        </w:rPr>
      </w:pPr>
    </w:p>
    <w:p w14:paraId="6A5D6D39" w14:textId="1D341620" w:rsidR="002D6EB5" w:rsidRDefault="002D6EB5">
      <w:pPr>
        <w:rPr>
          <w:noProof/>
        </w:rPr>
      </w:pPr>
    </w:p>
    <w:p w14:paraId="0A80C7D9" w14:textId="646CD703" w:rsidR="002D6EB5"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last change ***</w:t>
      </w:r>
    </w:p>
    <w:p w14:paraId="097F7FDD" w14:textId="6ACA4EFC" w:rsidR="002D6EB5" w:rsidRDefault="002D6EB5" w:rsidP="002D6EB5">
      <w:pPr>
        <w:rPr>
          <w:noProof/>
        </w:rPr>
      </w:pPr>
    </w:p>
    <w:p w14:paraId="35ED6825" w14:textId="45990D32" w:rsidR="009F506B" w:rsidRPr="002D6EB5" w:rsidRDefault="009F506B" w:rsidP="009F506B">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xml:space="preserve">*** </w:t>
      </w:r>
      <w:r>
        <w:rPr>
          <w:rFonts w:ascii="Arial" w:hAnsi="Arial" w:cs="Arial"/>
          <w:i/>
          <w:iCs/>
          <w:noProof/>
        </w:rPr>
        <w:t>next sections for information only</w:t>
      </w:r>
      <w:r w:rsidRPr="002D6EB5">
        <w:rPr>
          <w:rFonts w:ascii="Arial" w:hAnsi="Arial" w:cs="Arial"/>
          <w:i/>
          <w:iCs/>
          <w:noProof/>
        </w:rPr>
        <w:t xml:space="preserve"> ***</w:t>
      </w:r>
    </w:p>
    <w:p w14:paraId="6E4510E8" w14:textId="6770947A" w:rsidR="009F506B" w:rsidRDefault="009F506B" w:rsidP="002D6EB5">
      <w:pPr>
        <w:rPr>
          <w:noProof/>
        </w:rPr>
      </w:pPr>
    </w:p>
    <w:p w14:paraId="64FCE99B" w14:textId="77777777" w:rsidR="009F506B" w:rsidRDefault="009F506B" w:rsidP="002D6EB5">
      <w:pPr>
        <w:rPr>
          <w:noProof/>
        </w:rPr>
      </w:pPr>
    </w:p>
    <w:p w14:paraId="1D881C5E" w14:textId="77777777" w:rsidR="009F506B" w:rsidRDefault="009F506B" w:rsidP="009F506B">
      <w:pPr>
        <w:pStyle w:val="Heading5"/>
      </w:pPr>
      <w:bookmarkStart w:id="10" w:name="_Hlk531859748"/>
      <w:bookmarkStart w:id="11" w:name="_Toc20232685"/>
      <w:bookmarkStart w:id="12" w:name="_Toc27746787"/>
      <w:bookmarkStart w:id="13" w:name="_Toc36212969"/>
      <w:bookmarkStart w:id="14" w:name="_Toc36657146"/>
      <w:bookmarkStart w:id="15" w:name="_Toc45286810"/>
      <w:bookmarkStart w:id="16" w:name="_Toc51948079"/>
      <w:bookmarkStart w:id="17" w:name="_Toc51949171"/>
      <w:bookmarkStart w:id="18" w:name="_Toc68202903"/>
      <w:r>
        <w:lastRenderedPageBreak/>
        <w:t>5.5.1.3.4</w:t>
      </w:r>
      <w:r>
        <w:tab/>
        <w:t>Mobil</w:t>
      </w:r>
      <w:bookmarkEnd w:id="10"/>
      <w:r>
        <w:t xml:space="preserve">ity and periodic registration update </w:t>
      </w:r>
      <w:r w:rsidRPr="003168A2">
        <w:t>accepted by the network</w:t>
      </w:r>
      <w:bookmarkEnd w:id="11"/>
      <w:bookmarkEnd w:id="12"/>
      <w:bookmarkEnd w:id="13"/>
      <w:bookmarkEnd w:id="14"/>
      <w:bookmarkEnd w:id="15"/>
      <w:bookmarkEnd w:id="16"/>
      <w:bookmarkEnd w:id="17"/>
      <w:bookmarkEnd w:id="18"/>
    </w:p>
    <w:p w14:paraId="09B51433" w14:textId="77777777" w:rsidR="009F506B" w:rsidRDefault="009F506B" w:rsidP="009F506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2D49809" w14:textId="77777777" w:rsidR="009F506B" w:rsidRDefault="009F506B" w:rsidP="009F506B">
      <w:r>
        <w:t>If timer T3513 is running in the AMF, the AMF shall stop timer T3513 if a paging request was sent with the access type indicating non-3GPP and the REGISTRATION REQUEST message includes the Allowed PDU session status IE.</w:t>
      </w:r>
    </w:p>
    <w:p w14:paraId="30D94AE4" w14:textId="77777777" w:rsidR="009F506B" w:rsidRDefault="009F506B" w:rsidP="009F506B">
      <w:r>
        <w:t>If timer T3565 is running in the AMF, the AMF shall stop timer T3565 when a REGISTRATION REQUEST message is received.</w:t>
      </w:r>
    </w:p>
    <w:p w14:paraId="1B1ADA75" w14:textId="77777777" w:rsidR="009F506B" w:rsidRPr="00CC0C94" w:rsidRDefault="009F506B" w:rsidP="009F506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03B8BE0" w14:textId="77777777" w:rsidR="009F506B" w:rsidRPr="00CC0C94" w:rsidRDefault="009F506B" w:rsidP="009F506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771F441" w14:textId="77777777" w:rsidR="009F506B" w:rsidRDefault="009F506B" w:rsidP="009F506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9B44066" w14:textId="77777777" w:rsidR="009F506B" w:rsidRDefault="009F506B" w:rsidP="009F506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3175A48" w14:textId="77777777" w:rsidR="009F506B" w:rsidRPr="008D17FF" w:rsidRDefault="009F506B" w:rsidP="009F506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1EF2BBD" w14:textId="77777777" w:rsidR="009F506B" w:rsidRDefault="009F506B" w:rsidP="009F506B">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F6DB240" w14:textId="77777777" w:rsidR="009F506B" w:rsidRDefault="009F506B" w:rsidP="009F506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E5C21C1" w14:textId="77777777" w:rsidR="009F506B" w:rsidRDefault="009F506B" w:rsidP="009F506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F87E784" w14:textId="77777777" w:rsidR="009F506B" w:rsidRDefault="009F506B" w:rsidP="009F506B">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BC99D46" w14:textId="77777777" w:rsidR="009F506B" w:rsidRDefault="009F506B" w:rsidP="009F506B">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0A37CF8" w14:textId="77777777" w:rsidR="009F506B" w:rsidRPr="00A01A68" w:rsidRDefault="009F506B" w:rsidP="009F506B">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AFDF75C" w14:textId="77777777" w:rsidR="009F506B" w:rsidRDefault="009F506B" w:rsidP="009F506B">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C073FEB" w14:textId="77777777" w:rsidR="009F506B" w:rsidRDefault="009F506B" w:rsidP="009F506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D2BE1E4" w14:textId="77777777" w:rsidR="009F506B" w:rsidRDefault="009F506B" w:rsidP="009F506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785BCE8" w14:textId="77777777" w:rsidR="009F506B" w:rsidRDefault="009F506B" w:rsidP="009F506B">
      <w:r>
        <w:t>The AMF shall include an active time value in the T3324 IE in the REGISTRATION ACCEPT message if the UE requested an active time value in the REGISTRATION REQUEST message and the AMF accepts the use of MICO mode and the use of active time.</w:t>
      </w:r>
    </w:p>
    <w:p w14:paraId="60AD06F7" w14:textId="77777777" w:rsidR="009F506B" w:rsidRPr="003C2D26" w:rsidRDefault="009F506B" w:rsidP="009F506B">
      <w:r w:rsidRPr="003C2D26">
        <w:t>If the UE does not include MICO indication IE in the REGISTRATION REQUEST message, then the AMF shall disable MICO mode if it was already enabled.</w:t>
      </w:r>
    </w:p>
    <w:p w14:paraId="68F12724" w14:textId="77777777" w:rsidR="009F506B" w:rsidRDefault="009F506B" w:rsidP="009F506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677821F" w14:textId="77777777" w:rsidR="009F506B" w:rsidRDefault="009F506B" w:rsidP="009F506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1C7A446" w14:textId="77777777" w:rsidR="009F506B" w:rsidRPr="00CC0C94" w:rsidRDefault="009F506B" w:rsidP="009F506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2F5D012" w14:textId="77777777" w:rsidR="009F506B" w:rsidRDefault="009F506B" w:rsidP="009F506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B3C16AF" w14:textId="77777777" w:rsidR="009F506B" w:rsidRPr="00CC0C94" w:rsidRDefault="009F506B" w:rsidP="009F506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B3F10BE" w14:textId="77777777" w:rsidR="009F506B" w:rsidRDefault="009F506B" w:rsidP="009F506B">
      <w:r>
        <w:t>If:</w:t>
      </w:r>
    </w:p>
    <w:p w14:paraId="0D720259" w14:textId="77777777" w:rsidR="009F506B" w:rsidRDefault="009F506B" w:rsidP="009F506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9D0C215" w14:textId="77777777" w:rsidR="009F506B" w:rsidRDefault="009F506B" w:rsidP="009F506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8B290D9" w14:textId="77777777" w:rsidR="009F506B" w:rsidRDefault="009F506B" w:rsidP="009F506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56B99EA" w14:textId="77777777" w:rsidR="009F506B" w:rsidRPr="00CC0C94" w:rsidRDefault="009F506B" w:rsidP="009F506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BFC91FB" w14:textId="77777777" w:rsidR="009F506B" w:rsidRPr="00CC0C94" w:rsidRDefault="009F506B" w:rsidP="009F506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9" w:name="OLE_LINK17"/>
      <w:r>
        <w:t>5G NAS</w:t>
      </w:r>
      <w:bookmarkEnd w:id="19"/>
      <w:r w:rsidRPr="00CC0C94">
        <w:t xml:space="preserve"> security context;</w:t>
      </w:r>
    </w:p>
    <w:p w14:paraId="33791A35" w14:textId="77777777" w:rsidR="009F506B" w:rsidRPr="00CC0C94" w:rsidRDefault="009F506B" w:rsidP="009F506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7EF3CCB" w14:textId="77777777" w:rsidR="009F506B" w:rsidRPr="00CC0C94" w:rsidRDefault="009F506B" w:rsidP="009F506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FFC13E9" w14:textId="77777777" w:rsidR="009F506B" w:rsidRPr="00CC0C94" w:rsidRDefault="009F506B" w:rsidP="009F506B">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4949528" w14:textId="77777777" w:rsidR="009F506B" w:rsidRPr="00CC0C94" w:rsidRDefault="009F506B" w:rsidP="009F506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32AEC43" w14:textId="77777777" w:rsidR="009F506B" w:rsidRPr="00CC0C94" w:rsidRDefault="009F506B" w:rsidP="009F506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0B679D0" w14:textId="77777777" w:rsidR="009F506B" w:rsidRDefault="009F506B" w:rsidP="009F506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36C189A" w14:textId="77777777" w:rsidR="009F506B" w:rsidRDefault="009F506B" w:rsidP="009F506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4F87F20" w14:textId="77777777" w:rsidR="009F506B" w:rsidRDefault="009F506B" w:rsidP="009F506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C31A46C" w14:textId="77777777" w:rsidR="009F506B" w:rsidRPr="00CC0C94" w:rsidRDefault="009F506B" w:rsidP="009F506B">
      <w:pPr>
        <w:pStyle w:val="NO"/>
      </w:pPr>
      <w:bookmarkStart w:id="2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0"/>
    <w:p w14:paraId="277DAD1C" w14:textId="77777777" w:rsidR="009F506B" w:rsidRPr="004A5232" w:rsidRDefault="009F506B" w:rsidP="009F506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B66D7E7" w14:textId="77777777" w:rsidR="009F506B" w:rsidRPr="004A5232" w:rsidRDefault="009F506B" w:rsidP="009F506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3756C65" w14:textId="77777777" w:rsidR="009F506B" w:rsidRPr="004A5232" w:rsidRDefault="009F506B" w:rsidP="009F506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ACC305D" w14:textId="77777777" w:rsidR="009F506B" w:rsidRPr="00E062DB" w:rsidRDefault="009F506B" w:rsidP="009F506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668392C" w14:textId="77777777" w:rsidR="009F506B" w:rsidRPr="00E062DB" w:rsidRDefault="009F506B" w:rsidP="009F506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7664193" w14:textId="77777777" w:rsidR="009F506B" w:rsidRPr="004A5232" w:rsidRDefault="009F506B" w:rsidP="009F506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8EE7028" w14:textId="77777777" w:rsidR="009F506B" w:rsidRPr="00470E32" w:rsidRDefault="009F506B" w:rsidP="009F506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E517A83" w14:textId="77777777" w:rsidR="009F506B" w:rsidRPr="007B0AEB" w:rsidRDefault="009F506B" w:rsidP="009F506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6D5AE1D" w14:textId="77777777" w:rsidR="009F506B" w:rsidRDefault="009F506B" w:rsidP="009F506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E853CB1" w14:textId="77777777" w:rsidR="009F506B" w:rsidRPr="000759DA" w:rsidRDefault="009F506B" w:rsidP="009F506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87627F1" w14:textId="77777777" w:rsidR="009F506B" w:rsidRPr="003300D6" w:rsidRDefault="009F506B" w:rsidP="009F506B">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7E739FF" w14:textId="77777777" w:rsidR="009F506B" w:rsidRPr="003300D6" w:rsidRDefault="009F506B" w:rsidP="009F506B">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1CA89F44" w14:textId="77777777" w:rsidR="009F506B" w:rsidRDefault="009F506B" w:rsidP="009F506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BF2ACF4" w14:textId="77777777" w:rsidR="009F506B" w:rsidRDefault="009F506B" w:rsidP="009F506B">
      <w:r>
        <w:t xml:space="preserve">The UE </w:t>
      </w:r>
      <w:r w:rsidRPr="008E342A">
        <w:t xml:space="preserve">shall store the "CAG information list" </w:t>
      </w:r>
      <w:r>
        <w:t>received in</w:t>
      </w:r>
      <w:r w:rsidRPr="008E342A">
        <w:t xml:space="preserve"> the CAG information list IE as specified in annex C</w:t>
      </w:r>
      <w:r>
        <w:t>.</w:t>
      </w:r>
    </w:p>
    <w:p w14:paraId="77E1B76C" w14:textId="77777777" w:rsidR="009F506B" w:rsidRPr="008E342A" w:rsidRDefault="009F506B" w:rsidP="009F506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469F93" w14:textId="77777777" w:rsidR="009F506B" w:rsidRPr="008E342A" w:rsidRDefault="009F506B" w:rsidP="009F506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5648F44" w14:textId="77777777" w:rsidR="009F506B" w:rsidRPr="008E342A" w:rsidRDefault="009F506B" w:rsidP="009F506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DD8D468" w14:textId="77777777" w:rsidR="009F506B" w:rsidRPr="008E342A" w:rsidRDefault="009F506B" w:rsidP="009F506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259762C" w14:textId="77777777" w:rsidR="009F506B" w:rsidRPr="008E342A" w:rsidRDefault="009F506B" w:rsidP="009F506B">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D17280A" w14:textId="77777777" w:rsidR="009F506B" w:rsidRDefault="009F506B" w:rsidP="009F506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C67C7FF" w14:textId="77777777" w:rsidR="009F506B" w:rsidRPr="008E342A" w:rsidRDefault="009F506B" w:rsidP="009F506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4705C9A" w14:textId="77777777" w:rsidR="009F506B" w:rsidRPr="008E342A" w:rsidRDefault="009F506B" w:rsidP="009F506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59D470E" w14:textId="77777777" w:rsidR="009F506B" w:rsidRPr="008E342A" w:rsidRDefault="009F506B" w:rsidP="009F506B">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DBBA606" w14:textId="77777777" w:rsidR="009F506B" w:rsidRPr="008E342A" w:rsidRDefault="009F506B" w:rsidP="009F506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DD0806" w14:textId="77777777" w:rsidR="009F506B" w:rsidRDefault="009F506B" w:rsidP="009F506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89B1D6" w14:textId="77777777" w:rsidR="009F506B" w:rsidRPr="008E342A" w:rsidRDefault="009F506B" w:rsidP="009F506B">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178288C" w14:textId="77777777" w:rsidR="009F506B" w:rsidRDefault="009F506B" w:rsidP="009F506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9B8597B" w14:textId="77777777" w:rsidR="009F506B" w:rsidRPr="00310A16" w:rsidRDefault="009F506B" w:rsidP="009F506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504D7642" w14:textId="77777777" w:rsidR="009F506B" w:rsidRPr="00470E32" w:rsidRDefault="009F506B" w:rsidP="009F506B">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6BEB31E" w14:textId="77777777" w:rsidR="009F506B" w:rsidRPr="00470E32" w:rsidRDefault="009F506B" w:rsidP="009F506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CEA6A61" w14:textId="77777777" w:rsidR="009F506B" w:rsidRDefault="009F506B" w:rsidP="009F506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7FFD4F7" w14:textId="77777777" w:rsidR="009F506B" w:rsidRDefault="009F506B" w:rsidP="009F506B">
      <w:pPr>
        <w:pStyle w:val="B1"/>
      </w:pPr>
      <w:r w:rsidRPr="001344AD">
        <w:t>a)</w:t>
      </w:r>
      <w:r>
        <w:tab/>
        <w:t>stop timer T3448 if it is running; and</w:t>
      </w:r>
    </w:p>
    <w:p w14:paraId="5C99FDBE" w14:textId="77777777" w:rsidR="009F506B" w:rsidRPr="00CC0C94" w:rsidRDefault="009F506B" w:rsidP="009F506B">
      <w:pPr>
        <w:pStyle w:val="B1"/>
        <w:rPr>
          <w:lang w:eastAsia="ja-JP"/>
        </w:rPr>
      </w:pPr>
      <w:r>
        <w:t>b)</w:t>
      </w:r>
      <w:r w:rsidRPr="00CC0C94">
        <w:tab/>
        <w:t>start timer T3448 with the value provided in the T3448 value IE.</w:t>
      </w:r>
    </w:p>
    <w:p w14:paraId="1AA83F16" w14:textId="77777777" w:rsidR="009F506B" w:rsidRPr="00CC0C94" w:rsidRDefault="009F506B" w:rsidP="009F506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388F965" w14:textId="77777777" w:rsidR="009F506B" w:rsidRPr="00470E32" w:rsidRDefault="009F506B" w:rsidP="009F506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8D47FB0" w14:textId="77777777" w:rsidR="009F506B" w:rsidRPr="00470E32" w:rsidRDefault="009F506B" w:rsidP="009F506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B3387A4" w14:textId="77777777" w:rsidR="009F506B" w:rsidRDefault="009F506B" w:rsidP="009F506B">
      <w:r w:rsidRPr="00A16F0D">
        <w:t>If the 5GS update type IE was included in the REGISTRATION REQUEST message with the SMS requested bit set to "SMS over NAS supported" and:</w:t>
      </w:r>
    </w:p>
    <w:p w14:paraId="52E74611" w14:textId="77777777" w:rsidR="009F506B" w:rsidRDefault="009F506B" w:rsidP="009F506B">
      <w:pPr>
        <w:pStyle w:val="B1"/>
      </w:pPr>
      <w:r>
        <w:t>a)</w:t>
      </w:r>
      <w:r>
        <w:tab/>
        <w:t>the SMSF address is stored in the UE 5GMM context and:</w:t>
      </w:r>
    </w:p>
    <w:p w14:paraId="0D77C974" w14:textId="77777777" w:rsidR="009F506B" w:rsidRDefault="009F506B" w:rsidP="009F506B">
      <w:pPr>
        <w:pStyle w:val="B2"/>
      </w:pPr>
      <w:r>
        <w:t>1)</w:t>
      </w:r>
      <w:r>
        <w:tab/>
        <w:t>the UE is considered available for SMS over NAS; or</w:t>
      </w:r>
    </w:p>
    <w:p w14:paraId="4778215C" w14:textId="77777777" w:rsidR="009F506B" w:rsidRDefault="009F506B" w:rsidP="009F506B">
      <w:pPr>
        <w:pStyle w:val="B2"/>
      </w:pPr>
      <w:r>
        <w:t>2)</w:t>
      </w:r>
      <w:r>
        <w:tab/>
        <w:t>the UE is considered not available for SMS over NAS and the SMSF has confirmed that the activation of the SMS service is successful; or</w:t>
      </w:r>
    </w:p>
    <w:p w14:paraId="66A4A56E" w14:textId="77777777" w:rsidR="009F506B" w:rsidRDefault="009F506B" w:rsidP="009F506B">
      <w:pPr>
        <w:pStyle w:val="B1"/>
        <w:rPr>
          <w:lang w:eastAsia="zh-CN"/>
        </w:rPr>
      </w:pPr>
      <w:r>
        <w:t>b)</w:t>
      </w:r>
      <w:r>
        <w:tab/>
        <w:t>the SMSF address is not stored in the UE 5GMM context, the SMSF selection is successful and the SMSF has confirmed that the activation of the SMS service is successful;</w:t>
      </w:r>
    </w:p>
    <w:p w14:paraId="556B5316" w14:textId="77777777" w:rsidR="009F506B" w:rsidRDefault="009F506B" w:rsidP="009F506B">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15F62F0" w14:textId="77777777" w:rsidR="009F506B" w:rsidRDefault="009F506B" w:rsidP="009F506B">
      <w:pPr>
        <w:pStyle w:val="B1"/>
      </w:pPr>
      <w:r>
        <w:t>a)</w:t>
      </w:r>
      <w:r>
        <w:tab/>
        <w:t>store the SMSF address in the UE 5GMM context if not stored already; and</w:t>
      </w:r>
    </w:p>
    <w:p w14:paraId="136352E7" w14:textId="77777777" w:rsidR="009F506B" w:rsidRDefault="009F506B" w:rsidP="009F506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47026DB" w14:textId="77777777" w:rsidR="009F506B" w:rsidRDefault="009F506B" w:rsidP="009F506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D8F8F94" w14:textId="77777777" w:rsidR="009F506B" w:rsidRDefault="009F506B" w:rsidP="009F506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783E972" w14:textId="77777777" w:rsidR="009F506B" w:rsidRDefault="009F506B" w:rsidP="009F506B">
      <w:pPr>
        <w:pStyle w:val="B1"/>
      </w:pPr>
      <w:r>
        <w:t>a)</w:t>
      </w:r>
      <w:r>
        <w:tab/>
        <w:t xml:space="preserve">mark the 5GMM context to indicate that </w:t>
      </w:r>
      <w:r>
        <w:rPr>
          <w:rFonts w:hint="eastAsia"/>
          <w:lang w:eastAsia="zh-CN"/>
        </w:rPr>
        <w:t xml:space="preserve">the UE is not available for </w:t>
      </w:r>
      <w:r>
        <w:t>SMS over NAS; and</w:t>
      </w:r>
    </w:p>
    <w:p w14:paraId="2A9F9B99" w14:textId="77777777" w:rsidR="009F506B" w:rsidRDefault="009F506B" w:rsidP="009F506B">
      <w:pPr>
        <w:pStyle w:val="NO"/>
      </w:pPr>
      <w:r>
        <w:t>NOTE 5:</w:t>
      </w:r>
      <w:r>
        <w:tab/>
        <w:t>The AMF can notify the SMSF that the UE is deregistered from SMS over NAS based on local configuration.</w:t>
      </w:r>
    </w:p>
    <w:p w14:paraId="4821069C" w14:textId="77777777" w:rsidR="009F506B" w:rsidRDefault="009F506B" w:rsidP="009F506B">
      <w:pPr>
        <w:pStyle w:val="B1"/>
      </w:pPr>
      <w:r>
        <w:t>b)</w:t>
      </w:r>
      <w:r>
        <w:tab/>
        <w:t>set the SMS allowed bit of the 5GS registration result IE to "SMS over NAS not allowed" in the REGISTRATION ACCEPT message.</w:t>
      </w:r>
    </w:p>
    <w:p w14:paraId="36077A32" w14:textId="77777777" w:rsidR="009F506B" w:rsidRDefault="009F506B" w:rsidP="009F506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7E79CBD" w14:textId="77777777" w:rsidR="009F506B" w:rsidRPr="0014273D" w:rsidRDefault="009F506B" w:rsidP="009F506B">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21" w:name="_Hlk33612878"/>
      <w:r>
        <w:t xml:space="preserve"> or the UE radio capability ID</w:t>
      </w:r>
      <w:bookmarkEnd w:id="21"/>
      <w:r>
        <w:t>, if any.</w:t>
      </w:r>
    </w:p>
    <w:p w14:paraId="6B74F0EC" w14:textId="77777777" w:rsidR="009F506B" w:rsidRDefault="009F506B" w:rsidP="009F506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04B8E04" w14:textId="77777777" w:rsidR="009F506B" w:rsidRDefault="009F506B" w:rsidP="009F506B">
      <w:pPr>
        <w:pStyle w:val="B1"/>
      </w:pPr>
      <w:r>
        <w:t>a)</w:t>
      </w:r>
      <w:r>
        <w:tab/>
        <w:t>"3GPP access", the UE:</w:t>
      </w:r>
    </w:p>
    <w:p w14:paraId="6D93E1BA" w14:textId="77777777" w:rsidR="009F506B" w:rsidRDefault="009F506B" w:rsidP="009F506B">
      <w:pPr>
        <w:pStyle w:val="B2"/>
      </w:pPr>
      <w:r>
        <w:t>-</w:t>
      </w:r>
      <w:r>
        <w:tab/>
        <w:t>shall consider itself as being registered to 3GPP access only; and</w:t>
      </w:r>
    </w:p>
    <w:p w14:paraId="5D479834" w14:textId="77777777" w:rsidR="009F506B" w:rsidRDefault="009F506B" w:rsidP="009F506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EA6DFE1" w14:textId="77777777" w:rsidR="009F506B" w:rsidRDefault="009F506B" w:rsidP="009F506B">
      <w:pPr>
        <w:pStyle w:val="B1"/>
      </w:pPr>
      <w:r>
        <w:t>b)</w:t>
      </w:r>
      <w:r>
        <w:tab/>
        <w:t>"N</w:t>
      </w:r>
      <w:r w:rsidRPr="00470D7A">
        <w:t>on-3GPP access</w:t>
      </w:r>
      <w:r>
        <w:t>", the UE:</w:t>
      </w:r>
    </w:p>
    <w:p w14:paraId="02E77E2E" w14:textId="77777777" w:rsidR="009F506B" w:rsidRDefault="009F506B" w:rsidP="009F506B">
      <w:pPr>
        <w:pStyle w:val="B2"/>
      </w:pPr>
      <w:r>
        <w:t>-</w:t>
      </w:r>
      <w:r>
        <w:tab/>
        <w:t>shall consider itself as being registered to n</w:t>
      </w:r>
      <w:r w:rsidRPr="00470D7A">
        <w:t>on-</w:t>
      </w:r>
      <w:r>
        <w:t>3GPP access only; and</w:t>
      </w:r>
    </w:p>
    <w:p w14:paraId="05E04A1C" w14:textId="77777777" w:rsidR="009F506B" w:rsidRDefault="009F506B" w:rsidP="009F506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887CBC6" w14:textId="77777777" w:rsidR="009F506B" w:rsidRPr="00E814A3" w:rsidRDefault="009F506B" w:rsidP="009F506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CA12CDB" w14:textId="77777777" w:rsidR="009F506B" w:rsidRDefault="009F506B" w:rsidP="009F506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w:t>
      </w:r>
      <w:r w:rsidRPr="009F506B">
        <w:rPr>
          <w:highlight w:val="yellow"/>
        </w:rPr>
        <w:t>shall release locally PDU session(s) not associated with emergency services, if any</w:t>
      </w:r>
      <w:r>
        <w:t>.</w:t>
      </w:r>
    </w:p>
    <w:p w14:paraId="2E42B883" w14:textId="77777777" w:rsidR="009F506B" w:rsidRDefault="009F506B" w:rsidP="009F506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0AD3C33" w14:textId="77777777" w:rsidR="009F506B" w:rsidRDefault="009F506B" w:rsidP="009F506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0EB5CBA" w14:textId="77777777" w:rsidR="009F506B" w:rsidRDefault="009F506B" w:rsidP="009F506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00510A24" w14:textId="77777777" w:rsidR="009F506B" w:rsidRPr="002E24BF" w:rsidRDefault="009F506B" w:rsidP="009F506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FFEADE4" w14:textId="77777777" w:rsidR="009F506B" w:rsidRDefault="009F506B" w:rsidP="009F506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861E11E" w14:textId="77777777" w:rsidR="009F506B" w:rsidRDefault="009F506B" w:rsidP="009F506B">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E06033B" w14:textId="77777777" w:rsidR="009F506B" w:rsidRPr="00B36F7E" w:rsidRDefault="009F506B" w:rsidP="009F506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7B6C546" w14:textId="77777777" w:rsidR="009F506B" w:rsidRPr="00B36F7E" w:rsidRDefault="009F506B" w:rsidP="009F506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9BAFC47" w14:textId="77777777" w:rsidR="009F506B" w:rsidRDefault="009F506B" w:rsidP="009F506B">
      <w:pPr>
        <w:pStyle w:val="B2"/>
      </w:pPr>
      <w:proofErr w:type="spellStart"/>
      <w:r>
        <w:t>i</w:t>
      </w:r>
      <w:proofErr w:type="spellEnd"/>
      <w:r>
        <w:t>)</w:t>
      </w:r>
      <w:r>
        <w:tab/>
        <w:t>which are not subject to network slice-specific authentication and authorization and are allowed by the AMF; or</w:t>
      </w:r>
    </w:p>
    <w:p w14:paraId="356CEE36" w14:textId="77777777" w:rsidR="009F506B" w:rsidRDefault="009F506B" w:rsidP="009F506B">
      <w:pPr>
        <w:pStyle w:val="B2"/>
      </w:pPr>
      <w:r>
        <w:t>ii)</w:t>
      </w:r>
      <w:r>
        <w:tab/>
        <w:t>for which the network slice-specific authentication and authorization has been successfully performed;</w:t>
      </w:r>
    </w:p>
    <w:p w14:paraId="2EFB4CDC" w14:textId="77777777" w:rsidR="009F506B" w:rsidRPr="00B36F7E" w:rsidRDefault="009F506B" w:rsidP="009F506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9C05315" w14:textId="77777777" w:rsidR="009F506B" w:rsidRPr="00B36F7E" w:rsidRDefault="009F506B" w:rsidP="009F506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240518D" w14:textId="77777777" w:rsidR="009F506B" w:rsidRPr="00B36F7E" w:rsidRDefault="009F506B" w:rsidP="009F506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885710D" w14:textId="77777777" w:rsidR="009F506B" w:rsidRDefault="009F506B" w:rsidP="009F506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24EEFF8" w14:textId="77777777" w:rsidR="009F506B" w:rsidRDefault="009F506B" w:rsidP="009F506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958B450" w14:textId="77777777" w:rsidR="009F506B" w:rsidRDefault="009F506B" w:rsidP="009F506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B0A5C3E" w14:textId="77777777" w:rsidR="009F506B" w:rsidRDefault="009F506B" w:rsidP="009F506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781A80A" w14:textId="77777777" w:rsidR="009F506B" w:rsidRPr="00AE2BAC" w:rsidRDefault="009F506B" w:rsidP="009F506B">
      <w:pPr>
        <w:rPr>
          <w:rFonts w:eastAsia="Malgun Gothic"/>
        </w:rPr>
      </w:pPr>
      <w:r w:rsidRPr="00AE2BAC">
        <w:rPr>
          <w:rFonts w:eastAsia="Malgun Gothic"/>
        </w:rPr>
        <w:t>the AMF shall in the REGISTRATION ACCEPT message include:</w:t>
      </w:r>
    </w:p>
    <w:p w14:paraId="04186898" w14:textId="77777777" w:rsidR="009F506B" w:rsidRDefault="009F506B" w:rsidP="009F506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37714458" w14:textId="77777777" w:rsidR="009F506B" w:rsidRPr="004F6D96" w:rsidRDefault="009F506B" w:rsidP="009F506B">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0F57B57E" w14:textId="77777777" w:rsidR="009F506B" w:rsidRPr="00B36F7E" w:rsidRDefault="009F506B" w:rsidP="009F506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2DA6E3A" w14:textId="77777777" w:rsidR="009F506B" w:rsidRDefault="009F506B" w:rsidP="009F506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0C37D8B" w14:textId="77777777" w:rsidR="009F506B" w:rsidRDefault="009F506B" w:rsidP="009F506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6B3E222" w14:textId="77777777" w:rsidR="009F506B" w:rsidRDefault="009F506B" w:rsidP="009F506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DF72BBD" w14:textId="77777777" w:rsidR="009F506B" w:rsidRPr="00AE2BAC" w:rsidRDefault="009F506B" w:rsidP="009F506B">
      <w:pPr>
        <w:rPr>
          <w:rFonts w:eastAsia="Malgun Gothic"/>
        </w:rPr>
      </w:pPr>
      <w:r w:rsidRPr="00AE2BAC">
        <w:rPr>
          <w:rFonts w:eastAsia="Malgun Gothic"/>
        </w:rPr>
        <w:t>the AMF shall in the REGISTRATION ACCEPT message include:</w:t>
      </w:r>
    </w:p>
    <w:p w14:paraId="2E55BA7E" w14:textId="77777777" w:rsidR="009F506B" w:rsidRDefault="009F506B" w:rsidP="009F506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9E03C88" w14:textId="77777777" w:rsidR="009F506B" w:rsidRDefault="009F506B" w:rsidP="009F506B">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1A7EEF32" w14:textId="77777777" w:rsidR="009F506B" w:rsidRPr="00946FC5" w:rsidRDefault="009F506B" w:rsidP="009F506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2AB1713" w14:textId="77777777" w:rsidR="009F506B" w:rsidRPr="00B36F7E" w:rsidRDefault="009F506B" w:rsidP="009F506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8A0F970" w14:textId="77777777" w:rsidR="009F506B" w:rsidRDefault="009F506B" w:rsidP="009F506B">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28E06BE" w14:textId="77777777" w:rsidR="009F506B" w:rsidRDefault="009F506B" w:rsidP="009F506B">
      <w:r>
        <w:t xml:space="preserve">The AMF may include a new </w:t>
      </w:r>
      <w:r w:rsidRPr="00D738B9">
        <w:t xml:space="preserve">configured NSSAI </w:t>
      </w:r>
      <w:r>
        <w:t>for the current PLMN in the REGISTRATION ACCEPT message if:</w:t>
      </w:r>
    </w:p>
    <w:p w14:paraId="7DA584AE" w14:textId="77777777" w:rsidR="009F506B" w:rsidRDefault="009F506B" w:rsidP="009F506B">
      <w:pPr>
        <w:pStyle w:val="B1"/>
      </w:pPr>
      <w:r>
        <w:t>a)</w:t>
      </w:r>
      <w:r>
        <w:tab/>
        <w:t xml:space="preserve">the REGISTRATION REQUEST message did not include a </w:t>
      </w:r>
      <w:r w:rsidRPr="00707781">
        <w:t>requested NSSAI</w:t>
      </w:r>
      <w:r>
        <w:t>;</w:t>
      </w:r>
    </w:p>
    <w:p w14:paraId="51E0095C" w14:textId="77777777" w:rsidR="009F506B" w:rsidRDefault="009F506B" w:rsidP="009F506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AD3FBE5" w14:textId="77777777" w:rsidR="009F506B" w:rsidRDefault="009F506B" w:rsidP="009F506B">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1734221" w14:textId="77777777" w:rsidR="009F506B" w:rsidRDefault="009F506B" w:rsidP="009F506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DBCBFD5" w14:textId="77777777" w:rsidR="009F506B" w:rsidRDefault="009F506B" w:rsidP="009F506B">
      <w:pPr>
        <w:pStyle w:val="B1"/>
      </w:pPr>
      <w:r>
        <w:t>e)</w:t>
      </w:r>
      <w:r>
        <w:tab/>
        <w:t>the REGISTRATION REQUEST message included the requested mapped NSSAI.</w:t>
      </w:r>
    </w:p>
    <w:p w14:paraId="5D183208" w14:textId="77777777" w:rsidR="009F506B" w:rsidRDefault="009F506B" w:rsidP="009F506B">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4444D14" w14:textId="77777777" w:rsidR="009F506B" w:rsidRPr="00353AEE" w:rsidRDefault="009F506B" w:rsidP="009F506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B4DA885" w14:textId="77777777" w:rsidR="009F506B" w:rsidRDefault="009F506B" w:rsidP="009F506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lastRenderedPageBreak/>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D46CF41" w14:textId="77777777" w:rsidR="009F506B" w:rsidRPr="000337C2" w:rsidRDefault="009F506B" w:rsidP="009F506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2089E1C2" w14:textId="77777777" w:rsidR="009F506B" w:rsidRDefault="009F506B" w:rsidP="009F506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4A68DBD" w14:textId="77777777" w:rsidR="009F506B" w:rsidRPr="003168A2" w:rsidRDefault="009F506B" w:rsidP="009F506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49889B0" w14:textId="77777777" w:rsidR="009F506B" w:rsidRDefault="009F506B" w:rsidP="009F506B">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AE712B5" w14:textId="77777777" w:rsidR="009F506B" w:rsidRDefault="009F506B" w:rsidP="009F506B">
      <w:pPr>
        <w:pStyle w:val="B1"/>
      </w:pPr>
      <w:r w:rsidRPr="00AB5C0F">
        <w:t>"S</w:t>
      </w:r>
      <w:r>
        <w:rPr>
          <w:rFonts w:hint="eastAsia"/>
        </w:rPr>
        <w:t>-NSSAI</w:t>
      </w:r>
      <w:r w:rsidRPr="00AB5C0F">
        <w:t xml:space="preserve"> not available</w:t>
      </w:r>
      <w:r>
        <w:t xml:space="preserve"> in the current registration area</w:t>
      </w:r>
      <w:r w:rsidRPr="00AB5C0F">
        <w:t>"</w:t>
      </w:r>
    </w:p>
    <w:p w14:paraId="1DC58791" w14:textId="77777777" w:rsidR="009F506B" w:rsidRDefault="009F506B" w:rsidP="009F506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DEE8909" w14:textId="77777777" w:rsidR="009F506B" w:rsidRDefault="009F506B" w:rsidP="009F506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30C036D" w14:textId="77777777" w:rsidR="009F506B" w:rsidRPr="00B90668" w:rsidRDefault="009F506B" w:rsidP="009F506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EEC2850" w14:textId="77777777" w:rsidR="009F506B" w:rsidRPr="002C41D6" w:rsidRDefault="009F506B" w:rsidP="009F506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4D37C5A" w14:textId="77777777" w:rsidR="009F506B" w:rsidRDefault="009F506B" w:rsidP="009F506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05659D9" w14:textId="77777777" w:rsidR="009F506B" w:rsidRPr="008473E9" w:rsidRDefault="009F506B" w:rsidP="009F506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BC18272" w14:textId="77777777" w:rsidR="009F506B" w:rsidRPr="00B36F7E" w:rsidRDefault="009F506B" w:rsidP="009F506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9B61421" w14:textId="77777777" w:rsidR="009F506B" w:rsidRPr="00B36F7E" w:rsidRDefault="009F506B" w:rsidP="009F506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92EE721" w14:textId="77777777" w:rsidR="009F506B" w:rsidRPr="00B36F7E" w:rsidRDefault="009F506B" w:rsidP="009F506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765D3F1" w14:textId="77777777" w:rsidR="009F506B" w:rsidRPr="00B36F7E" w:rsidRDefault="009F506B" w:rsidP="009F506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880727C" w14:textId="77777777" w:rsidR="009F506B" w:rsidRDefault="009F506B" w:rsidP="009F506B">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32B4BFC9" w14:textId="77777777" w:rsidR="009F506B" w:rsidRDefault="009F506B" w:rsidP="009F506B">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B2E5976" w14:textId="77777777" w:rsidR="009F506B" w:rsidRPr="00B36F7E" w:rsidRDefault="009F506B" w:rsidP="009F506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C2ADCBC" w14:textId="77777777" w:rsidR="009F506B" w:rsidRDefault="009F506B" w:rsidP="009F506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362DC1C" w14:textId="77777777" w:rsidR="009F506B" w:rsidRDefault="009F506B" w:rsidP="009F506B">
      <w:pPr>
        <w:pStyle w:val="B1"/>
      </w:pPr>
      <w:r>
        <w:t>a)</w:t>
      </w:r>
      <w:r>
        <w:tab/>
        <w:t>the UE is not in NB-N1 mode; and</w:t>
      </w:r>
    </w:p>
    <w:p w14:paraId="72A2E068" w14:textId="77777777" w:rsidR="009F506B" w:rsidRDefault="009F506B" w:rsidP="009F506B">
      <w:pPr>
        <w:pStyle w:val="B1"/>
      </w:pPr>
      <w:r>
        <w:t>b)</w:t>
      </w:r>
      <w:r>
        <w:tab/>
        <w:t>if:</w:t>
      </w:r>
    </w:p>
    <w:p w14:paraId="6D87E57F" w14:textId="77777777" w:rsidR="009F506B" w:rsidRDefault="009F506B" w:rsidP="009F506B">
      <w:pPr>
        <w:pStyle w:val="B2"/>
        <w:rPr>
          <w:lang w:eastAsia="zh-CN"/>
        </w:rPr>
      </w:pPr>
      <w:r>
        <w:t>1)</w:t>
      </w:r>
      <w:r>
        <w:tab/>
        <w:t>the UE did not include the requested NSSAI in the REGISTRATION REQUEST message; or</w:t>
      </w:r>
    </w:p>
    <w:p w14:paraId="117C32C0" w14:textId="77777777" w:rsidR="009F506B" w:rsidRDefault="009F506B" w:rsidP="009F506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4B39BBB" w14:textId="77777777" w:rsidR="009F506B" w:rsidRDefault="009F506B" w:rsidP="009F506B">
      <w:r>
        <w:t>and one or more subscribed S-NSSAIs marked as default which are not subject to network slice-specific authentication and authorization are available, the AMF shall:</w:t>
      </w:r>
    </w:p>
    <w:p w14:paraId="596A46AC" w14:textId="77777777" w:rsidR="009F506B" w:rsidRDefault="009F506B" w:rsidP="009F506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D262A58" w14:textId="77777777" w:rsidR="009F506B" w:rsidRDefault="009F506B" w:rsidP="009F506B">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C336775" w14:textId="77777777" w:rsidR="009F506B" w:rsidRDefault="009F506B" w:rsidP="009F506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B14C626" w14:textId="77777777" w:rsidR="009F506B" w:rsidRPr="00996903" w:rsidRDefault="009F506B" w:rsidP="009F506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02870E" w14:textId="77777777" w:rsidR="009F506B" w:rsidRDefault="009F506B" w:rsidP="009F506B">
      <w:pPr>
        <w:pStyle w:val="B1"/>
        <w:rPr>
          <w:rFonts w:eastAsia="Malgun Gothic"/>
        </w:rPr>
      </w:pPr>
      <w:r>
        <w:t>a)</w:t>
      </w:r>
      <w:r>
        <w:tab/>
      </w:r>
      <w:r w:rsidRPr="003168A2">
        <w:t>"</w:t>
      </w:r>
      <w:r w:rsidRPr="005F7EB0">
        <w:t>periodic registration updating</w:t>
      </w:r>
      <w:r w:rsidRPr="003168A2">
        <w:t>"</w:t>
      </w:r>
      <w:r>
        <w:t>; or</w:t>
      </w:r>
    </w:p>
    <w:p w14:paraId="6704099D" w14:textId="77777777" w:rsidR="009F506B" w:rsidRDefault="009F506B" w:rsidP="009F506B">
      <w:pPr>
        <w:pStyle w:val="B1"/>
      </w:pPr>
      <w:r>
        <w:t>b)</w:t>
      </w:r>
      <w:r>
        <w:tab/>
      </w:r>
      <w:r w:rsidRPr="003168A2">
        <w:t>"</w:t>
      </w:r>
      <w:r w:rsidRPr="005F7EB0">
        <w:t>mobility registration updating</w:t>
      </w:r>
      <w:r w:rsidRPr="003168A2">
        <w:t>"</w:t>
      </w:r>
      <w:r>
        <w:t xml:space="preserve"> and the UE is in NB-N1 mode;</w:t>
      </w:r>
    </w:p>
    <w:p w14:paraId="20F1AA99" w14:textId="77777777" w:rsidR="009F506B" w:rsidRDefault="009F506B" w:rsidP="009F506B">
      <w:r>
        <w:t>the AMF:</w:t>
      </w:r>
    </w:p>
    <w:p w14:paraId="722A6BE6" w14:textId="77777777" w:rsidR="009F506B" w:rsidRDefault="009F506B" w:rsidP="009F506B">
      <w:pPr>
        <w:pStyle w:val="B1"/>
      </w:pPr>
      <w:r>
        <w:t>a)</w:t>
      </w:r>
      <w:r>
        <w:tab/>
        <w:t>may provide a new allowed NSSAI to the UE;</w:t>
      </w:r>
    </w:p>
    <w:p w14:paraId="607A38DC" w14:textId="77777777" w:rsidR="009F506B" w:rsidRDefault="009F506B" w:rsidP="009F506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4BE435C0" w14:textId="77777777" w:rsidR="009F506B" w:rsidRDefault="009F506B" w:rsidP="009F506B">
      <w:pPr>
        <w:pStyle w:val="B1"/>
      </w:pPr>
      <w:r>
        <w:t>c)</w:t>
      </w:r>
      <w:r>
        <w:tab/>
        <w:t>may provide both a new allowed NSSAI and a pending NSSAI to the UE;</w:t>
      </w:r>
    </w:p>
    <w:p w14:paraId="0CEEDAD3" w14:textId="77777777" w:rsidR="009F506B" w:rsidRDefault="009F506B" w:rsidP="009F506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24D7C7C" w14:textId="77777777" w:rsidR="009F506B" w:rsidRPr="00F41928" w:rsidRDefault="009F506B" w:rsidP="009F506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1AD84DA" w14:textId="77777777" w:rsidR="009F506B" w:rsidRDefault="009F506B" w:rsidP="009F506B">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 PLMNs.</w:t>
      </w:r>
    </w:p>
    <w:p w14:paraId="68CE76EF" w14:textId="77777777" w:rsidR="009F506B" w:rsidRPr="00CA4AA5" w:rsidRDefault="009F506B" w:rsidP="009F506B">
      <w:r w:rsidRPr="00CA4AA5">
        <w:t>With respect to each of the PDU session(s) active in the UE, if the allowed NSSAI contain</w:t>
      </w:r>
      <w:r>
        <w:t>s neither</w:t>
      </w:r>
      <w:r w:rsidRPr="00CA4AA5">
        <w:t>:</w:t>
      </w:r>
    </w:p>
    <w:p w14:paraId="53B5A390" w14:textId="77777777" w:rsidR="009F506B" w:rsidRPr="00CA4AA5" w:rsidRDefault="009F506B" w:rsidP="009F506B">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A50A500" w14:textId="77777777" w:rsidR="009F506B" w:rsidRDefault="009F506B" w:rsidP="009F506B">
      <w:pPr>
        <w:pStyle w:val="B1"/>
      </w:pPr>
      <w:r>
        <w:t>b</w:t>
      </w:r>
      <w:r w:rsidRPr="00CA4AA5">
        <w:t>)</w:t>
      </w:r>
      <w:r w:rsidRPr="00CA4AA5">
        <w:tab/>
        <w:t xml:space="preserve">a mapped S-NSSAI matching to the mapped S-NSSAI </w:t>
      </w:r>
      <w:r>
        <w:t>of the PDU session</w:t>
      </w:r>
      <w:r w:rsidRPr="00CA4AA5">
        <w:t>;</w:t>
      </w:r>
    </w:p>
    <w:p w14:paraId="02D6DB1A" w14:textId="77777777" w:rsidR="009F506B" w:rsidRDefault="009F506B" w:rsidP="009F506B">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07A02FB8" w14:textId="77777777" w:rsidR="009F506B" w:rsidRDefault="009F506B" w:rsidP="009F506B">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7534CF6" w14:textId="77777777" w:rsidR="009F506B" w:rsidRDefault="009F506B" w:rsidP="009F506B">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1BC3CCB" w14:textId="77777777" w:rsidR="009F506B" w:rsidRDefault="009F506B" w:rsidP="009F506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D75149E" w14:textId="77777777" w:rsidR="009F506B" w:rsidRDefault="009F506B" w:rsidP="009F506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22" w:name="OLE_LINK63"/>
      <w:bookmarkStart w:id="23"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22"/>
      <w:bookmarkEnd w:id="23"/>
      <w:r>
        <w:t>;</w:t>
      </w:r>
    </w:p>
    <w:p w14:paraId="3FA4E3E4" w14:textId="77777777" w:rsidR="009F506B" w:rsidRDefault="009F506B" w:rsidP="009F506B">
      <w:pPr>
        <w:pStyle w:val="B1"/>
      </w:pPr>
      <w:r>
        <w:t>b)</w:t>
      </w:r>
      <w:r>
        <w:tab/>
      </w:r>
      <w:r>
        <w:rPr>
          <w:rFonts w:eastAsia="Malgun Gothic"/>
        </w:rPr>
        <w:t>includes</w:t>
      </w:r>
      <w:r>
        <w:t xml:space="preserve"> a pending NSSAI; and</w:t>
      </w:r>
    </w:p>
    <w:p w14:paraId="33C76A49" w14:textId="77777777" w:rsidR="009F506B" w:rsidRDefault="009F506B" w:rsidP="009F506B">
      <w:pPr>
        <w:pStyle w:val="B1"/>
      </w:pPr>
      <w:r>
        <w:t>c)</w:t>
      </w:r>
      <w:r>
        <w:tab/>
        <w:t>does not include an allowed NSSAI;</w:t>
      </w:r>
    </w:p>
    <w:p w14:paraId="04453ECD" w14:textId="77777777" w:rsidR="009F506B" w:rsidRDefault="009F506B" w:rsidP="009F506B">
      <w:r>
        <w:t>the UE:</w:t>
      </w:r>
    </w:p>
    <w:p w14:paraId="6F86EE80" w14:textId="77777777" w:rsidR="009F506B" w:rsidRDefault="009F506B" w:rsidP="009F506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6788EE6" w14:textId="77777777" w:rsidR="009F506B" w:rsidRDefault="009F506B" w:rsidP="009F506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7A0EE4B1" w14:textId="77777777" w:rsidR="009F506B" w:rsidRDefault="009F506B" w:rsidP="009F506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8686405" w14:textId="77777777" w:rsidR="009F506B" w:rsidRPr="00215B69" w:rsidRDefault="009F506B" w:rsidP="009F506B">
      <w:pPr>
        <w:pStyle w:val="B1"/>
      </w:pPr>
      <w:r>
        <w:t>d)</w:t>
      </w:r>
      <w:r>
        <w:tab/>
      </w:r>
      <w:r w:rsidRPr="00011212">
        <w:t>shall not initiate the NAS transport procedure to send a CIoT user data container except for sending user data that is related to an exceptional event</w:t>
      </w:r>
      <w:r>
        <w:t>.</w:t>
      </w:r>
    </w:p>
    <w:p w14:paraId="47D1E843" w14:textId="77777777" w:rsidR="009F506B" w:rsidRPr="00175B72" w:rsidRDefault="009F506B" w:rsidP="009F506B">
      <w:pPr>
        <w:rPr>
          <w:rFonts w:eastAsia="Malgun Gothic"/>
        </w:rPr>
      </w:pPr>
      <w:r>
        <w:t>until the UE receives an allowed NSSAI.</w:t>
      </w:r>
    </w:p>
    <w:p w14:paraId="5AC82103" w14:textId="77777777" w:rsidR="009F506B" w:rsidRDefault="009F506B" w:rsidP="009F506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AA765A7" w14:textId="77777777" w:rsidR="009F506B" w:rsidRDefault="009F506B" w:rsidP="009F506B">
      <w:pPr>
        <w:pStyle w:val="B1"/>
      </w:pPr>
      <w:r>
        <w:t>a)</w:t>
      </w:r>
      <w:r>
        <w:tab/>
      </w:r>
      <w:r w:rsidRPr="003168A2">
        <w:t>"</w:t>
      </w:r>
      <w:r w:rsidRPr="005F7EB0">
        <w:t>mobility registration updating</w:t>
      </w:r>
      <w:r w:rsidRPr="003168A2">
        <w:t>"</w:t>
      </w:r>
      <w:r>
        <w:t xml:space="preserve"> and the UE is in NB-N1 mode; or</w:t>
      </w:r>
    </w:p>
    <w:p w14:paraId="12F39149" w14:textId="77777777" w:rsidR="009F506B" w:rsidRDefault="009F506B" w:rsidP="009F506B">
      <w:pPr>
        <w:pStyle w:val="B1"/>
      </w:pPr>
      <w:r>
        <w:t>b)</w:t>
      </w:r>
      <w:r>
        <w:tab/>
      </w:r>
      <w:r w:rsidRPr="003168A2">
        <w:t>"</w:t>
      </w:r>
      <w:r w:rsidRPr="005F7EB0">
        <w:t>periodic registration updating</w:t>
      </w:r>
      <w:r w:rsidRPr="003168A2">
        <w:t>"</w:t>
      </w:r>
      <w:r>
        <w:t>;</w:t>
      </w:r>
    </w:p>
    <w:p w14:paraId="25195A4A" w14:textId="77777777" w:rsidR="009F506B" w:rsidRPr="0083064D" w:rsidRDefault="009F506B" w:rsidP="009F506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8A98845" w14:textId="77777777" w:rsidR="009F506B" w:rsidRDefault="009F506B" w:rsidP="009F506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ADDB287" w14:textId="77777777" w:rsidR="009F506B" w:rsidRDefault="009F506B" w:rsidP="009F506B">
      <w:pPr>
        <w:pStyle w:val="B1"/>
      </w:pPr>
      <w:r>
        <w:t>a)</w:t>
      </w:r>
      <w:r>
        <w:tab/>
      </w:r>
      <w:r w:rsidRPr="003168A2">
        <w:t>"</w:t>
      </w:r>
      <w:r w:rsidRPr="005F7EB0">
        <w:t>mobility registration updating</w:t>
      </w:r>
      <w:r w:rsidRPr="003168A2">
        <w:t>"</w:t>
      </w:r>
      <w:r>
        <w:t>; or</w:t>
      </w:r>
    </w:p>
    <w:p w14:paraId="2616E1BA" w14:textId="77777777" w:rsidR="009F506B" w:rsidRDefault="009F506B" w:rsidP="009F506B">
      <w:pPr>
        <w:pStyle w:val="B1"/>
      </w:pPr>
      <w:r>
        <w:t>b)</w:t>
      </w:r>
      <w:r>
        <w:tab/>
      </w:r>
      <w:r w:rsidRPr="003168A2">
        <w:t>"</w:t>
      </w:r>
      <w:r w:rsidRPr="005F7EB0">
        <w:t>periodic registration updating</w:t>
      </w:r>
      <w:r w:rsidRPr="003168A2">
        <w:t>"</w:t>
      </w:r>
      <w:r>
        <w:t>;</w:t>
      </w:r>
    </w:p>
    <w:p w14:paraId="56DE59A3" w14:textId="77777777" w:rsidR="009F506B" w:rsidRPr="00175B72" w:rsidRDefault="009F506B" w:rsidP="009F506B">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B219D7B" w14:textId="77777777" w:rsidR="009F506B" w:rsidRDefault="009F506B" w:rsidP="009F506B">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3A3344D" w14:textId="77777777" w:rsidR="009F506B" w:rsidRDefault="009F506B" w:rsidP="009F506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71A45C9" w14:textId="77777777" w:rsidR="009F506B" w:rsidRDefault="009F506B" w:rsidP="009F506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5F42BB9" w14:textId="77777777" w:rsidR="009F506B" w:rsidRDefault="009F506B" w:rsidP="009F506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33E5424" w14:textId="77777777" w:rsidR="009F506B" w:rsidRDefault="009F506B" w:rsidP="009F506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92EAD56" w14:textId="77777777" w:rsidR="009F506B" w:rsidRPr="002D5176" w:rsidRDefault="009F506B" w:rsidP="009F506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EBCA84B" w14:textId="77777777" w:rsidR="009F506B" w:rsidRPr="000C4AE8" w:rsidRDefault="009F506B" w:rsidP="009F506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690F605" w14:textId="77777777" w:rsidR="009F506B" w:rsidRDefault="009F506B" w:rsidP="009F506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23B2789" w14:textId="77777777" w:rsidR="009F506B" w:rsidRDefault="009F506B" w:rsidP="009F506B">
      <w:pPr>
        <w:pStyle w:val="B1"/>
        <w:rPr>
          <w:lang w:eastAsia="ko-KR"/>
        </w:rPr>
      </w:pPr>
      <w:r>
        <w:rPr>
          <w:lang w:eastAsia="ko-KR"/>
        </w:rPr>
        <w:t>a)</w:t>
      </w:r>
      <w:r>
        <w:rPr>
          <w:rFonts w:hint="eastAsia"/>
          <w:lang w:eastAsia="ko-KR"/>
        </w:rPr>
        <w:tab/>
      </w:r>
      <w:r>
        <w:rPr>
          <w:lang w:eastAsia="ko-KR"/>
        </w:rPr>
        <w:t>for single access PDU sessions, the AMF shall:</w:t>
      </w:r>
    </w:p>
    <w:p w14:paraId="22688737" w14:textId="77777777" w:rsidR="009F506B" w:rsidRDefault="009F506B" w:rsidP="009F506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F1817A8" w14:textId="77777777" w:rsidR="009F506B" w:rsidRPr="008837E1" w:rsidRDefault="009F506B" w:rsidP="009F506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A50573A" w14:textId="77777777" w:rsidR="009F506B" w:rsidRPr="00496914" w:rsidRDefault="009F506B" w:rsidP="009F506B">
      <w:pPr>
        <w:pStyle w:val="B1"/>
        <w:rPr>
          <w:lang w:val="fr-FR"/>
        </w:rPr>
      </w:pPr>
      <w:r w:rsidRPr="00496914">
        <w:rPr>
          <w:lang w:val="fr-FR"/>
        </w:rPr>
        <w:t>b)</w:t>
      </w:r>
      <w:r w:rsidRPr="00496914">
        <w:rPr>
          <w:lang w:val="fr-FR"/>
        </w:rPr>
        <w:tab/>
        <w:t>for MA PDU sessions:</w:t>
      </w:r>
    </w:p>
    <w:p w14:paraId="772F4C0B" w14:textId="77777777" w:rsidR="009F506B" w:rsidRPr="00E955B4" w:rsidRDefault="009F506B" w:rsidP="009F506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C854B7D" w14:textId="77777777" w:rsidR="009F506B" w:rsidRPr="00A85133" w:rsidRDefault="009F506B" w:rsidP="009F506B">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0ADE03D" w14:textId="77777777" w:rsidR="009F506B" w:rsidRPr="00E955B4" w:rsidRDefault="009F506B" w:rsidP="009F506B">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980584E" w14:textId="77777777" w:rsidR="009F506B" w:rsidRPr="008837E1" w:rsidRDefault="009F506B" w:rsidP="009F506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BC88181" w14:textId="77777777" w:rsidR="009F506B" w:rsidRDefault="009F506B" w:rsidP="009F506B">
      <w:r>
        <w:t>If the Allowed PDU session status IE is included in the REGISTRATION REQUEST message, the AMF shall:</w:t>
      </w:r>
    </w:p>
    <w:p w14:paraId="261CEB2F" w14:textId="77777777" w:rsidR="009F506B" w:rsidRDefault="009F506B" w:rsidP="009F506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E774231" w14:textId="77777777" w:rsidR="009F506B" w:rsidRDefault="009F506B" w:rsidP="009F506B">
      <w:pPr>
        <w:pStyle w:val="B1"/>
      </w:pPr>
      <w:r>
        <w:t>b)</w:t>
      </w:r>
      <w:r>
        <w:tab/>
      </w:r>
      <w:r>
        <w:rPr>
          <w:lang w:eastAsia="ko-KR"/>
        </w:rPr>
        <w:t>for each SMF that has indicated pending downlink data only:</w:t>
      </w:r>
    </w:p>
    <w:p w14:paraId="00331CA9" w14:textId="77777777" w:rsidR="009F506B" w:rsidRDefault="009F506B" w:rsidP="009F506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3DF1E1D" w14:textId="77777777" w:rsidR="009F506B" w:rsidRDefault="009F506B" w:rsidP="009F506B">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1932A82" w14:textId="77777777" w:rsidR="009F506B" w:rsidRDefault="009F506B" w:rsidP="009F506B">
      <w:pPr>
        <w:pStyle w:val="B1"/>
      </w:pPr>
      <w:r>
        <w:t>c)</w:t>
      </w:r>
      <w:r>
        <w:tab/>
      </w:r>
      <w:r>
        <w:rPr>
          <w:lang w:eastAsia="ko-KR"/>
        </w:rPr>
        <w:t>for each SMF that have indicated pending downlink signalling and data:</w:t>
      </w:r>
    </w:p>
    <w:p w14:paraId="65D29BA2" w14:textId="77777777" w:rsidR="009F506B" w:rsidRDefault="009F506B" w:rsidP="009F506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BA990F5" w14:textId="77777777" w:rsidR="009F506B" w:rsidRDefault="009F506B" w:rsidP="009F506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32AF18E" w14:textId="77777777" w:rsidR="009F506B" w:rsidRDefault="009F506B" w:rsidP="009F506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181934C" w14:textId="77777777" w:rsidR="009F506B" w:rsidRDefault="009F506B" w:rsidP="009F506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2FCCC17" w14:textId="77777777" w:rsidR="009F506B" w:rsidRPr="007B4263" w:rsidRDefault="009F506B" w:rsidP="009F506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72E3D0A" w14:textId="77777777" w:rsidR="009F506B" w:rsidRDefault="009F506B" w:rsidP="009F506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3E86255" w14:textId="77777777" w:rsidR="009F506B" w:rsidRDefault="009F506B" w:rsidP="009F506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511051C" w14:textId="77777777" w:rsidR="009F506B" w:rsidRDefault="009F506B" w:rsidP="009F506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8FDDFC9" w14:textId="77777777" w:rsidR="009F506B" w:rsidRDefault="009F506B" w:rsidP="009F506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E7EE8FB" w14:textId="77777777" w:rsidR="009F506B" w:rsidRDefault="009F506B" w:rsidP="009F506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5BC992F" w14:textId="77777777" w:rsidR="009F506B" w:rsidRDefault="009F506B" w:rsidP="009F506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F4D7C2A" w14:textId="77777777" w:rsidR="009F506B" w:rsidRDefault="009F506B" w:rsidP="009F506B">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AA113CC" w14:textId="77777777" w:rsidR="009F506B" w:rsidRPr="0073466E" w:rsidRDefault="009F506B" w:rsidP="009F506B">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0817053" w14:textId="77777777" w:rsidR="009F506B" w:rsidRDefault="009F506B" w:rsidP="009F506B">
      <w:r w:rsidRPr="003168A2">
        <w:t xml:space="preserve">If </w:t>
      </w:r>
      <w:r>
        <w:t>the AMF needs to initiate PDU session status synchronization the AMF shall include a PDU session status IE in the REGISTRATION ACCEPT message to indicate the UE:</w:t>
      </w:r>
    </w:p>
    <w:p w14:paraId="50BED354" w14:textId="77777777" w:rsidR="009F506B" w:rsidRDefault="009F506B" w:rsidP="009F506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3BE19AD" w14:textId="77777777" w:rsidR="009F506B" w:rsidRDefault="009F506B" w:rsidP="009F506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EEBEBB8" w14:textId="77777777" w:rsidR="009F506B" w:rsidRDefault="009F506B" w:rsidP="009F506B">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BBEE4EE" w14:textId="77777777" w:rsidR="009F506B" w:rsidRPr="00AF2A45" w:rsidRDefault="009F506B" w:rsidP="009F506B">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5617EAB" w14:textId="77777777" w:rsidR="009F506B" w:rsidRDefault="009F506B" w:rsidP="009F506B">
      <w:pPr>
        <w:rPr>
          <w:noProof/>
          <w:lang w:val="en-US"/>
        </w:rPr>
      </w:pPr>
      <w:r>
        <w:rPr>
          <w:noProof/>
          <w:lang w:val="en-US"/>
        </w:rPr>
        <w:t>If the PDU session status IE is included in the REGISTRATION ACCEPT message:</w:t>
      </w:r>
    </w:p>
    <w:p w14:paraId="58451181" w14:textId="77777777" w:rsidR="009F506B" w:rsidRDefault="009F506B" w:rsidP="009F506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CBD6238" w14:textId="77777777" w:rsidR="009F506B" w:rsidRPr="001D347C" w:rsidRDefault="009F506B" w:rsidP="009F506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86DEED0" w14:textId="77777777" w:rsidR="009F506B" w:rsidRPr="00E955B4" w:rsidRDefault="009F506B" w:rsidP="009F506B">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C6F6DC3" w14:textId="77777777" w:rsidR="009F506B" w:rsidRDefault="009F506B" w:rsidP="009F506B">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9D2C7A1" w14:textId="77777777" w:rsidR="009F506B" w:rsidRDefault="009F506B" w:rsidP="009F506B">
      <w:r w:rsidRPr="003168A2">
        <w:t>If</w:t>
      </w:r>
      <w:r>
        <w:t>:</w:t>
      </w:r>
    </w:p>
    <w:p w14:paraId="764133A4" w14:textId="77777777" w:rsidR="009F506B" w:rsidRDefault="009F506B" w:rsidP="009F506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E6717B5" w14:textId="77777777" w:rsidR="009F506B" w:rsidRDefault="009F506B" w:rsidP="009F506B">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140561C9" w14:textId="77777777" w:rsidR="009F506B" w:rsidRDefault="009F506B" w:rsidP="009F506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D850621" w14:textId="77777777" w:rsidR="009F506B" w:rsidRDefault="009F506B" w:rsidP="009F506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348FCF9" w14:textId="77777777" w:rsidR="009F506B" w:rsidRPr="002E411E" w:rsidRDefault="009F506B" w:rsidP="009F506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21DC643" w14:textId="77777777" w:rsidR="009F506B" w:rsidRDefault="009F506B" w:rsidP="009F506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B4B97BC" w14:textId="77777777" w:rsidR="009F506B" w:rsidRDefault="009F506B" w:rsidP="009F506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E08E543" w14:textId="77777777" w:rsidR="009F506B" w:rsidRDefault="009F506B" w:rsidP="009F506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64FFD47" w14:textId="77777777" w:rsidR="009F506B" w:rsidRPr="00F701D3" w:rsidRDefault="009F506B" w:rsidP="009F506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5B460A3" w14:textId="77777777" w:rsidR="009F506B" w:rsidRDefault="009F506B" w:rsidP="009F506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3EC30DE" w14:textId="77777777" w:rsidR="009F506B" w:rsidRDefault="009F506B" w:rsidP="009F506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71BA4D1" w14:textId="77777777" w:rsidR="009F506B" w:rsidRDefault="009F506B" w:rsidP="009F506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A8EBC8A" w14:textId="77777777" w:rsidR="009F506B" w:rsidRDefault="009F506B" w:rsidP="009F506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0E3F971" w14:textId="77777777" w:rsidR="009F506B" w:rsidRPr="00604BBA" w:rsidRDefault="009F506B" w:rsidP="009F506B">
      <w:pPr>
        <w:pStyle w:val="NO"/>
        <w:rPr>
          <w:rFonts w:eastAsia="Malgun Gothic"/>
        </w:rPr>
      </w:pPr>
      <w:r>
        <w:rPr>
          <w:rFonts w:eastAsia="Malgun Gothic"/>
        </w:rPr>
        <w:t>NOTE 8:</w:t>
      </w:r>
      <w:r>
        <w:rPr>
          <w:rFonts w:eastAsia="Malgun Gothic"/>
        </w:rPr>
        <w:tab/>
        <w:t>The registration mode used by the UE is implementation dependent.</w:t>
      </w:r>
    </w:p>
    <w:p w14:paraId="44E50877" w14:textId="77777777" w:rsidR="009F506B" w:rsidRDefault="009F506B" w:rsidP="009F506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182A1B6" w14:textId="77777777" w:rsidR="009F506B" w:rsidRDefault="009F506B" w:rsidP="009F506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B829850" w14:textId="77777777" w:rsidR="009F506B" w:rsidRDefault="009F506B" w:rsidP="009F506B">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4C19FCB2" w14:textId="77777777" w:rsidR="009F506B" w:rsidRDefault="009F506B" w:rsidP="009F506B">
      <w:r>
        <w:t>The AMF shall set the EMF bit in the 5GS network feature support IE to:</w:t>
      </w:r>
    </w:p>
    <w:p w14:paraId="1C000505" w14:textId="77777777" w:rsidR="009F506B" w:rsidRDefault="009F506B" w:rsidP="009F506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CD47D0" w14:textId="77777777" w:rsidR="009F506B" w:rsidRDefault="009F506B" w:rsidP="009F506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948DCD7" w14:textId="77777777" w:rsidR="009F506B" w:rsidRDefault="009F506B" w:rsidP="009F506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B4CFB9F" w14:textId="77777777" w:rsidR="009F506B" w:rsidRDefault="009F506B" w:rsidP="009F506B">
      <w:pPr>
        <w:pStyle w:val="B1"/>
      </w:pPr>
      <w:r>
        <w:t>d)</w:t>
      </w:r>
      <w:r>
        <w:tab/>
        <w:t>"Emergency services fallback not supported" if network does not support the emergency services fallback procedure when the UE is in any cell connected to 5GCN.</w:t>
      </w:r>
    </w:p>
    <w:p w14:paraId="035DE299" w14:textId="77777777" w:rsidR="009F506B" w:rsidRDefault="009F506B" w:rsidP="009F506B">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3CAC759" w14:textId="77777777" w:rsidR="009F506B" w:rsidRDefault="009F506B" w:rsidP="009F506B">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54E6AE9" w14:textId="77777777" w:rsidR="009F506B" w:rsidRDefault="009F506B" w:rsidP="009F506B">
      <w:r>
        <w:t>If the UE is not operating in SNPN access operation mode:</w:t>
      </w:r>
    </w:p>
    <w:p w14:paraId="3C6854B8" w14:textId="77777777" w:rsidR="009F506B" w:rsidRDefault="009F506B" w:rsidP="009F506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986FC27" w14:textId="77777777" w:rsidR="009F506B" w:rsidRPr="000C47DD" w:rsidRDefault="009F506B" w:rsidP="009F506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A840776" w14:textId="77777777" w:rsidR="009F506B" w:rsidRDefault="009F506B" w:rsidP="009F506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561F028C" w14:textId="77777777" w:rsidR="009F506B" w:rsidRDefault="009F506B" w:rsidP="009F506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EB1960A" w14:textId="77777777" w:rsidR="009F506B" w:rsidRPr="000C47DD" w:rsidRDefault="009F506B" w:rsidP="009F506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DD5EE06" w14:textId="77777777" w:rsidR="009F506B" w:rsidRDefault="009F506B" w:rsidP="009F506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31947B4" w14:textId="77777777" w:rsidR="009F506B" w:rsidRDefault="009F506B" w:rsidP="009F506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BE0910B" w14:textId="77777777" w:rsidR="009F506B" w:rsidRDefault="009F506B" w:rsidP="009F506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12925DF" w14:textId="77777777" w:rsidR="009F506B" w:rsidRDefault="009F506B" w:rsidP="009F506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29E8B72" w14:textId="77777777" w:rsidR="009F506B" w:rsidRDefault="009F506B" w:rsidP="009F506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7584711" w14:textId="77777777" w:rsidR="009F506B" w:rsidRDefault="009F506B" w:rsidP="009F506B">
      <w:pPr>
        <w:rPr>
          <w:noProof/>
        </w:rPr>
      </w:pPr>
      <w:r w:rsidRPr="00CC0C94">
        <w:t xml:space="preserve">in the </w:t>
      </w:r>
      <w:r>
        <w:rPr>
          <w:lang w:eastAsia="ko-KR"/>
        </w:rPr>
        <w:t>5GS network feature support IE in the REGISTRATION ACCEPT message</w:t>
      </w:r>
      <w:r w:rsidRPr="00CC0C94">
        <w:t>.</w:t>
      </w:r>
    </w:p>
    <w:p w14:paraId="50AB346C" w14:textId="77777777" w:rsidR="009F506B" w:rsidRDefault="009F506B" w:rsidP="009F506B">
      <w:r>
        <w:t>If the UE is operating in SNPN access operation mode:</w:t>
      </w:r>
    </w:p>
    <w:p w14:paraId="53070247" w14:textId="77777777" w:rsidR="009F506B" w:rsidRDefault="009F506B" w:rsidP="009F506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EEF3EF9" w14:textId="77777777" w:rsidR="009F506B" w:rsidRPr="000C47DD" w:rsidRDefault="009F506B" w:rsidP="009F506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B4FC6D9" w14:textId="77777777" w:rsidR="009F506B" w:rsidRDefault="009F506B" w:rsidP="009F506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E8C5E5B" w14:textId="77777777" w:rsidR="009F506B" w:rsidRDefault="009F506B" w:rsidP="009F506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A0C95A2" w14:textId="77777777" w:rsidR="009F506B" w:rsidRPr="000C47DD" w:rsidRDefault="009F506B" w:rsidP="009F506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FD55A1E" w14:textId="77777777" w:rsidR="009F506B" w:rsidRDefault="009F506B" w:rsidP="009F506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6EF0AE3" w14:textId="77777777" w:rsidR="009F506B" w:rsidRPr="00722419" w:rsidRDefault="009F506B" w:rsidP="009F506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B818612" w14:textId="77777777" w:rsidR="009F506B" w:rsidRDefault="009F506B" w:rsidP="009F506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301580E" w14:textId="77777777" w:rsidR="009F506B" w:rsidRDefault="009F506B" w:rsidP="009F506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59BB9B3" w14:textId="77777777" w:rsidR="009F506B" w:rsidRDefault="009F506B" w:rsidP="009F506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22FCCBD" w14:textId="77777777" w:rsidR="009F506B" w:rsidRDefault="009F506B" w:rsidP="009F506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ECE37CA" w14:textId="77777777" w:rsidR="009F506B" w:rsidRDefault="009F506B" w:rsidP="009F506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83F2502" w14:textId="77777777" w:rsidR="009F506B" w:rsidRDefault="009F506B" w:rsidP="009F506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97BBBD5" w14:textId="77777777" w:rsidR="009F506B" w:rsidRDefault="009F506B" w:rsidP="009F506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AE1A8D5" w14:textId="77777777" w:rsidR="009F506B" w:rsidRDefault="009F506B" w:rsidP="009F506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16ADAD" w14:textId="77777777" w:rsidR="009F506B" w:rsidRPr="00216B0A" w:rsidRDefault="009F506B" w:rsidP="009F506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7118577" w14:textId="77777777" w:rsidR="009F506B" w:rsidRDefault="009F506B" w:rsidP="009F506B">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639E1E0" w14:textId="77777777" w:rsidR="009F506B" w:rsidRDefault="009F506B" w:rsidP="009F506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59B1854" w14:textId="77777777" w:rsidR="009F506B" w:rsidRDefault="009F506B" w:rsidP="009F506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A013311" w14:textId="77777777" w:rsidR="009F506B" w:rsidRPr="00CC0C94" w:rsidRDefault="009F506B" w:rsidP="009F506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B110A3D" w14:textId="77777777" w:rsidR="009F506B" w:rsidRDefault="009F506B" w:rsidP="009F506B">
      <w:pPr>
        <w:pStyle w:val="NO"/>
      </w:pPr>
      <w:r w:rsidRPr="00CC0C94">
        <w:lastRenderedPageBreak/>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C291B0" w14:textId="77777777" w:rsidR="009F506B" w:rsidRDefault="009F506B" w:rsidP="009F506B">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E5BEA60" w14:textId="77777777" w:rsidR="009F506B" w:rsidRDefault="009F506B" w:rsidP="009F506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73B2BC3" w14:textId="77777777" w:rsidR="009F506B" w:rsidRDefault="009F506B" w:rsidP="009F506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40A84DF" w14:textId="77777777" w:rsidR="009F506B" w:rsidRDefault="009F506B" w:rsidP="009F506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2983F39" w14:textId="77777777" w:rsidR="009F506B" w:rsidRDefault="009F506B" w:rsidP="009F506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5BE29E1" w14:textId="77777777" w:rsidR="009F506B" w:rsidRDefault="009F506B" w:rsidP="009F506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B594ABF" w14:textId="77777777" w:rsidR="009F506B" w:rsidRPr="003B390F" w:rsidRDefault="009F506B" w:rsidP="009F506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B954917" w14:textId="77777777" w:rsidR="009F506B" w:rsidRPr="003B390F" w:rsidRDefault="009F506B" w:rsidP="009F506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921F10A" w14:textId="77777777" w:rsidR="009F506B" w:rsidRPr="003B390F" w:rsidRDefault="009F506B" w:rsidP="009F506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628E5E0" w14:textId="77777777" w:rsidR="009F506B" w:rsidRDefault="009F506B" w:rsidP="009F506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A0782A9" w14:textId="77777777" w:rsidR="009F506B" w:rsidRDefault="009F506B" w:rsidP="009F506B">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D2C87C1" w14:textId="77777777" w:rsidR="009F506B" w:rsidRDefault="009F506B" w:rsidP="009F506B">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060C257" w14:textId="77777777" w:rsidR="009F506B" w:rsidRPr="001344AD" w:rsidRDefault="009F506B" w:rsidP="009F506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B0C6B88" w14:textId="77777777" w:rsidR="009F506B" w:rsidRPr="001344AD" w:rsidRDefault="009F506B" w:rsidP="009F506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68617D9" w14:textId="77777777" w:rsidR="009F506B" w:rsidRDefault="009F506B" w:rsidP="009F506B">
      <w:pPr>
        <w:pStyle w:val="B1"/>
      </w:pPr>
      <w:r w:rsidRPr="001344AD">
        <w:t>b)</w:t>
      </w:r>
      <w:r w:rsidRPr="001344AD">
        <w:tab/>
        <w:t>otherwise</w:t>
      </w:r>
      <w:r>
        <w:t>:</w:t>
      </w:r>
    </w:p>
    <w:p w14:paraId="514DB8B2" w14:textId="77777777" w:rsidR="009F506B" w:rsidRDefault="009F506B" w:rsidP="009F506B">
      <w:pPr>
        <w:pStyle w:val="B2"/>
      </w:pPr>
      <w:r>
        <w:t>1)</w:t>
      </w:r>
      <w:r>
        <w:tab/>
        <w:t>if the UE has NSSAI inclusion mode for the current PLMN and access type stored in the UE, the UE shall operate in the stored NSSAI inclusion mode;</w:t>
      </w:r>
    </w:p>
    <w:p w14:paraId="2DB36ED7" w14:textId="77777777" w:rsidR="009F506B" w:rsidRPr="001344AD" w:rsidRDefault="009F506B" w:rsidP="009F506B">
      <w:pPr>
        <w:pStyle w:val="B2"/>
      </w:pPr>
      <w:r>
        <w:t>2)</w:t>
      </w:r>
      <w:r>
        <w:tab/>
        <w:t>if the UE does not have NSSAI inclusion mode for the current PLMN and the access type stored in the UE and if</w:t>
      </w:r>
      <w:r w:rsidRPr="001344AD">
        <w:t xml:space="preserve"> the UE is performing the registration procedure over:</w:t>
      </w:r>
    </w:p>
    <w:p w14:paraId="57AFF057" w14:textId="77777777" w:rsidR="009F506B" w:rsidRPr="001344AD" w:rsidRDefault="009F506B" w:rsidP="009F506B">
      <w:pPr>
        <w:pStyle w:val="B3"/>
      </w:pPr>
      <w:proofErr w:type="spellStart"/>
      <w:r>
        <w:lastRenderedPageBreak/>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3A42954" w14:textId="77777777" w:rsidR="009F506B" w:rsidRPr="001344AD" w:rsidRDefault="009F506B" w:rsidP="009F506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BD22853" w14:textId="77777777" w:rsidR="009F506B" w:rsidRDefault="009F506B" w:rsidP="009F506B">
      <w:pPr>
        <w:pStyle w:val="B3"/>
      </w:pPr>
      <w:r>
        <w:t>iii)</w:t>
      </w:r>
      <w:r>
        <w:tab/>
        <w:t>trusted non-3GPP access, the UE shall operate in NSSAI inclusion mode D in the current PLMN and</w:t>
      </w:r>
      <w:r>
        <w:rPr>
          <w:lang w:eastAsia="zh-CN"/>
        </w:rPr>
        <w:t xml:space="preserve"> the current</w:t>
      </w:r>
      <w:r>
        <w:t xml:space="preserve"> access type; or</w:t>
      </w:r>
    </w:p>
    <w:p w14:paraId="6861C374" w14:textId="77777777" w:rsidR="009F506B" w:rsidRDefault="009F506B" w:rsidP="009F506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994280A" w14:textId="77777777" w:rsidR="009F506B" w:rsidRDefault="009F506B" w:rsidP="009F506B">
      <w:pPr>
        <w:rPr>
          <w:lang w:val="en-US"/>
        </w:rPr>
      </w:pPr>
      <w:r>
        <w:t xml:space="preserve">The AMF may include </w:t>
      </w:r>
      <w:r>
        <w:rPr>
          <w:lang w:val="en-US"/>
        </w:rPr>
        <w:t>operator-defined access category definitions in the REGISTRATION ACCEPT message.</w:t>
      </w:r>
    </w:p>
    <w:p w14:paraId="13D0B485" w14:textId="77777777" w:rsidR="009F506B" w:rsidRDefault="009F506B" w:rsidP="009F506B">
      <w:pPr>
        <w:rPr>
          <w:lang w:val="en-US" w:eastAsia="zh-CN"/>
        </w:rPr>
      </w:pPr>
      <w:bookmarkStart w:id="2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8A9FE39" w14:textId="77777777" w:rsidR="009F506B" w:rsidRDefault="009F506B" w:rsidP="009F506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C8ABB7B" w14:textId="77777777" w:rsidR="009F506B" w:rsidRDefault="009F506B" w:rsidP="009F506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147314E" w14:textId="77777777" w:rsidR="009F506B" w:rsidRDefault="009F506B" w:rsidP="009F506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33B4C17" w14:textId="77777777" w:rsidR="009F506B" w:rsidRDefault="009F506B" w:rsidP="009F506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4E2BE28" w14:textId="77777777" w:rsidR="009F506B" w:rsidRDefault="009F506B" w:rsidP="009F506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9A60063" w14:textId="77777777" w:rsidR="009F506B" w:rsidRDefault="009F506B" w:rsidP="009F506B">
      <w:r>
        <w:t>If the UE has indicated support for service gap control in the REGISTRATION REQUEST message and:</w:t>
      </w:r>
    </w:p>
    <w:p w14:paraId="2069B979" w14:textId="77777777" w:rsidR="009F506B" w:rsidRDefault="009F506B" w:rsidP="009F506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2FD12D4" w14:textId="77777777" w:rsidR="009F506B" w:rsidRDefault="009F506B" w:rsidP="009F506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4"/>
    <w:p w14:paraId="11C80784" w14:textId="77777777" w:rsidR="009F506B" w:rsidRDefault="009F506B" w:rsidP="009F506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1D504C8" w14:textId="77777777" w:rsidR="009F506B" w:rsidRPr="00F80336" w:rsidRDefault="009F506B" w:rsidP="009F506B">
      <w:pPr>
        <w:pStyle w:val="NO"/>
        <w:rPr>
          <w:rFonts w:eastAsia="Malgun Gothic"/>
        </w:rPr>
      </w:pPr>
      <w:r>
        <w:t>NOTE 12: The UE provides the truncated 5G-S-TMSI configuration to the lower layers.</w:t>
      </w:r>
    </w:p>
    <w:p w14:paraId="24253E7B" w14:textId="77777777" w:rsidR="009F506B" w:rsidRDefault="009F506B" w:rsidP="009F506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3DAB5A6" w14:textId="77777777" w:rsidR="009F506B" w:rsidRDefault="009F506B" w:rsidP="009F506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877674A" w14:textId="77777777" w:rsidR="009F506B" w:rsidRDefault="009F506B" w:rsidP="009F506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7C24E62" w14:textId="77777777" w:rsidR="009F506B" w:rsidRDefault="009F506B" w:rsidP="009F506B">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F8A08FF" w14:textId="77777777" w:rsidR="009F506B" w:rsidRDefault="009F506B" w:rsidP="002D6EB5">
      <w:pPr>
        <w:rPr>
          <w:noProof/>
        </w:rPr>
      </w:pPr>
    </w:p>
    <w:p w14:paraId="0FE69579" w14:textId="77777777" w:rsidR="009F506B" w:rsidRDefault="009F506B" w:rsidP="002D6EB5">
      <w:pPr>
        <w:rPr>
          <w:noProof/>
        </w:rPr>
      </w:pPr>
    </w:p>
    <w:sectPr w:rsidR="009F50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CB18BF" w14:textId="77777777" w:rsidR="00101862" w:rsidRDefault="00101862">
      <w:r>
        <w:separator/>
      </w:r>
    </w:p>
  </w:endnote>
  <w:endnote w:type="continuationSeparator" w:id="0">
    <w:p w14:paraId="58E8BFA6" w14:textId="77777777" w:rsidR="00101862" w:rsidRDefault="0010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DDF21" w14:textId="77777777" w:rsidR="00101862" w:rsidRDefault="00101862">
      <w:r>
        <w:separator/>
      </w:r>
    </w:p>
  </w:footnote>
  <w:footnote w:type="continuationSeparator" w:id="0">
    <w:p w14:paraId="22915F2F" w14:textId="77777777" w:rsidR="00101862" w:rsidRDefault="00101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3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5DE"/>
    <w:rsid w:val="000A1F6F"/>
    <w:rsid w:val="000A6394"/>
    <w:rsid w:val="000B7FED"/>
    <w:rsid w:val="000C038A"/>
    <w:rsid w:val="000C6598"/>
    <w:rsid w:val="00101862"/>
    <w:rsid w:val="00143DCF"/>
    <w:rsid w:val="00145D43"/>
    <w:rsid w:val="0015468C"/>
    <w:rsid w:val="00185EEA"/>
    <w:rsid w:val="00192C46"/>
    <w:rsid w:val="001A08B3"/>
    <w:rsid w:val="001A7B60"/>
    <w:rsid w:val="001B52F0"/>
    <w:rsid w:val="001B7A65"/>
    <w:rsid w:val="001E41F3"/>
    <w:rsid w:val="00227EAD"/>
    <w:rsid w:val="00230865"/>
    <w:rsid w:val="00252D45"/>
    <w:rsid w:val="0026004D"/>
    <w:rsid w:val="002640DD"/>
    <w:rsid w:val="00275D12"/>
    <w:rsid w:val="00284FEB"/>
    <w:rsid w:val="002860C4"/>
    <w:rsid w:val="002A1ABE"/>
    <w:rsid w:val="002B5741"/>
    <w:rsid w:val="002D6EB5"/>
    <w:rsid w:val="00303E93"/>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17E95"/>
    <w:rsid w:val="00540832"/>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B42A7"/>
    <w:rsid w:val="009E27D4"/>
    <w:rsid w:val="009E3297"/>
    <w:rsid w:val="009E6C24"/>
    <w:rsid w:val="009F506B"/>
    <w:rsid w:val="009F734F"/>
    <w:rsid w:val="00A246B6"/>
    <w:rsid w:val="00A36F5C"/>
    <w:rsid w:val="00A47E70"/>
    <w:rsid w:val="00A50CF0"/>
    <w:rsid w:val="00A542A2"/>
    <w:rsid w:val="00A56556"/>
    <w:rsid w:val="00A7671C"/>
    <w:rsid w:val="00A8152C"/>
    <w:rsid w:val="00AA2CBC"/>
    <w:rsid w:val="00AC5820"/>
    <w:rsid w:val="00AD1CD8"/>
    <w:rsid w:val="00B258BB"/>
    <w:rsid w:val="00B468EF"/>
    <w:rsid w:val="00B67B97"/>
    <w:rsid w:val="00B968C8"/>
    <w:rsid w:val="00BA3EC5"/>
    <w:rsid w:val="00BA51D9"/>
    <w:rsid w:val="00BB5DFC"/>
    <w:rsid w:val="00BB721A"/>
    <w:rsid w:val="00BD279D"/>
    <w:rsid w:val="00BD6BB8"/>
    <w:rsid w:val="00BE70D2"/>
    <w:rsid w:val="00C66BA2"/>
    <w:rsid w:val="00C75CB0"/>
    <w:rsid w:val="00C862A3"/>
    <w:rsid w:val="00C95985"/>
    <w:rsid w:val="00CA21C3"/>
    <w:rsid w:val="00CC5026"/>
    <w:rsid w:val="00CC68D0"/>
    <w:rsid w:val="00D03F9A"/>
    <w:rsid w:val="00D06D51"/>
    <w:rsid w:val="00D24991"/>
    <w:rsid w:val="00D50255"/>
    <w:rsid w:val="00D66520"/>
    <w:rsid w:val="00D91B51"/>
    <w:rsid w:val="00DA3849"/>
    <w:rsid w:val="00DE34CF"/>
    <w:rsid w:val="00DE41B4"/>
    <w:rsid w:val="00DF27CE"/>
    <w:rsid w:val="00E02C44"/>
    <w:rsid w:val="00E13F3D"/>
    <w:rsid w:val="00E34898"/>
    <w:rsid w:val="00E47A01"/>
    <w:rsid w:val="00E7579C"/>
    <w:rsid w:val="00E8079D"/>
    <w:rsid w:val="00EB09B7"/>
    <w:rsid w:val="00EC02F2"/>
    <w:rsid w:val="00EE7D7C"/>
    <w:rsid w:val="00F13313"/>
    <w:rsid w:val="00F25D98"/>
    <w:rsid w:val="00F300FB"/>
    <w:rsid w:val="00F54587"/>
    <w:rsid w:val="00FA32F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F506B"/>
    <w:rPr>
      <w:rFonts w:ascii="Times New Roman" w:hAnsi="Times New Roman"/>
      <w:lang w:val="en-GB" w:eastAsia="en-US"/>
    </w:rPr>
  </w:style>
  <w:style w:type="character" w:customStyle="1" w:styleId="B1Char">
    <w:name w:val="B1 Char"/>
    <w:link w:val="B1"/>
    <w:qFormat/>
    <w:locked/>
    <w:rsid w:val="009F506B"/>
    <w:rPr>
      <w:rFonts w:ascii="Times New Roman" w:hAnsi="Times New Roman"/>
      <w:lang w:val="en-GB" w:eastAsia="en-US"/>
    </w:rPr>
  </w:style>
  <w:style w:type="character" w:customStyle="1" w:styleId="B2Char">
    <w:name w:val="B2 Char"/>
    <w:link w:val="B2"/>
    <w:qFormat/>
    <w:rsid w:val="009F506B"/>
    <w:rPr>
      <w:rFonts w:ascii="Times New Roman" w:hAnsi="Times New Roman"/>
      <w:lang w:val="en-GB" w:eastAsia="en-US"/>
    </w:rPr>
  </w:style>
  <w:style w:type="character" w:customStyle="1" w:styleId="B3Car">
    <w:name w:val="B3 Car"/>
    <w:link w:val="B3"/>
    <w:rsid w:val="009F506B"/>
    <w:rPr>
      <w:rFonts w:ascii="Times New Roman" w:hAnsi="Times New Roman"/>
      <w:lang w:val="en-GB" w:eastAsia="en-US"/>
    </w:rPr>
  </w:style>
  <w:style w:type="character" w:customStyle="1" w:styleId="Heading1Char">
    <w:name w:val="Heading 1 Char"/>
    <w:link w:val="Heading1"/>
    <w:rsid w:val="009F506B"/>
    <w:rPr>
      <w:rFonts w:ascii="Arial" w:hAnsi="Arial"/>
      <w:sz w:val="36"/>
      <w:lang w:val="en-GB" w:eastAsia="en-US"/>
    </w:rPr>
  </w:style>
  <w:style w:type="character" w:customStyle="1" w:styleId="Heading2Char">
    <w:name w:val="Heading 2 Char"/>
    <w:link w:val="Heading2"/>
    <w:rsid w:val="009F506B"/>
    <w:rPr>
      <w:rFonts w:ascii="Arial" w:hAnsi="Arial"/>
      <w:sz w:val="32"/>
      <w:lang w:val="en-GB" w:eastAsia="en-US"/>
    </w:rPr>
  </w:style>
  <w:style w:type="character" w:customStyle="1" w:styleId="Heading3Char">
    <w:name w:val="Heading 3 Char"/>
    <w:link w:val="Heading3"/>
    <w:rsid w:val="009F506B"/>
    <w:rPr>
      <w:rFonts w:ascii="Arial" w:hAnsi="Arial"/>
      <w:sz w:val="28"/>
      <w:lang w:val="en-GB" w:eastAsia="en-US"/>
    </w:rPr>
  </w:style>
  <w:style w:type="character" w:customStyle="1" w:styleId="Heading4Char">
    <w:name w:val="Heading 4 Char"/>
    <w:link w:val="Heading4"/>
    <w:rsid w:val="009F506B"/>
    <w:rPr>
      <w:rFonts w:ascii="Arial" w:hAnsi="Arial"/>
      <w:sz w:val="24"/>
      <w:lang w:val="en-GB" w:eastAsia="en-US"/>
    </w:rPr>
  </w:style>
  <w:style w:type="character" w:customStyle="1" w:styleId="Heading5Char">
    <w:name w:val="Heading 5 Char"/>
    <w:link w:val="Heading5"/>
    <w:rsid w:val="009F506B"/>
    <w:rPr>
      <w:rFonts w:ascii="Arial" w:hAnsi="Arial"/>
      <w:sz w:val="22"/>
      <w:lang w:val="en-GB" w:eastAsia="en-US"/>
    </w:rPr>
  </w:style>
  <w:style w:type="character" w:customStyle="1" w:styleId="Heading6Char">
    <w:name w:val="Heading 6 Char"/>
    <w:link w:val="Heading6"/>
    <w:rsid w:val="009F506B"/>
    <w:rPr>
      <w:rFonts w:ascii="Arial" w:hAnsi="Arial"/>
      <w:lang w:val="en-GB" w:eastAsia="en-US"/>
    </w:rPr>
  </w:style>
  <w:style w:type="character" w:customStyle="1" w:styleId="Heading7Char">
    <w:name w:val="Heading 7 Char"/>
    <w:link w:val="Heading7"/>
    <w:rsid w:val="009F506B"/>
    <w:rPr>
      <w:rFonts w:ascii="Arial" w:hAnsi="Arial"/>
      <w:lang w:val="en-GB" w:eastAsia="en-US"/>
    </w:rPr>
  </w:style>
  <w:style w:type="character" w:customStyle="1" w:styleId="HeaderChar">
    <w:name w:val="Header Char"/>
    <w:link w:val="Header"/>
    <w:locked/>
    <w:rsid w:val="009F506B"/>
    <w:rPr>
      <w:rFonts w:ascii="Arial" w:hAnsi="Arial"/>
      <w:b/>
      <w:noProof/>
      <w:sz w:val="18"/>
      <w:lang w:val="en-GB" w:eastAsia="en-US"/>
    </w:rPr>
  </w:style>
  <w:style w:type="character" w:customStyle="1" w:styleId="FooterChar">
    <w:name w:val="Footer Char"/>
    <w:link w:val="Footer"/>
    <w:locked/>
    <w:rsid w:val="009F506B"/>
    <w:rPr>
      <w:rFonts w:ascii="Arial" w:hAnsi="Arial"/>
      <w:b/>
      <w:i/>
      <w:noProof/>
      <w:sz w:val="18"/>
      <w:lang w:val="en-GB" w:eastAsia="en-US"/>
    </w:rPr>
  </w:style>
  <w:style w:type="character" w:customStyle="1" w:styleId="PLChar">
    <w:name w:val="PL Char"/>
    <w:link w:val="PL"/>
    <w:locked/>
    <w:rsid w:val="009F506B"/>
    <w:rPr>
      <w:rFonts w:ascii="Courier New" w:hAnsi="Courier New"/>
      <w:noProof/>
      <w:sz w:val="16"/>
      <w:lang w:val="en-GB" w:eastAsia="en-US"/>
    </w:rPr>
  </w:style>
  <w:style w:type="character" w:customStyle="1" w:styleId="TALChar">
    <w:name w:val="TAL Char"/>
    <w:link w:val="TAL"/>
    <w:rsid w:val="009F506B"/>
    <w:rPr>
      <w:rFonts w:ascii="Arial" w:hAnsi="Arial"/>
      <w:sz w:val="18"/>
      <w:lang w:val="en-GB" w:eastAsia="en-US"/>
    </w:rPr>
  </w:style>
  <w:style w:type="character" w:customStyle="1" w:styleId="TACChar">
    <w:name w:val="TAC Char"/>
    <w:link w:val="TAC"/>
    <w:locked/>
    <w:rsid w:val="009F506B"/>
    <w:rPr>
      <w:rFonts w:ascii="Arial" w:hAnsi="Arial"/>
      <w:sz w:val="18"/>
      <w:lang w:val="en-GB" w:eastAsia="en-US"/>
    </w:rPr>
  </w:style>
  <w:style w:type="character" w:customStyle="1" w:styleId="TAHCar">
    <w:name w:val="TAH Car"/>
    <w:link w:val="TAH"/>
    <w:rsid w:val="009F506B"/>
    <w:rPr>
      <w:rFonts w:ascii="Arial" w:hAnsi="Arial"/>
      <w:b/>
      <w:sz w:val="18"/>
      <w:lang w:val="en-GB" w:eastAsia="en-US"/>
    </w:rPr>
  </w:style>
  <w:style w:type="character" w:customStyle="1" w:styleId="EXCar">
    <w:name w:val="EX Car"/>
    <w:link w:val="EX"/>
    <w:qFormat/>
    <w:rsid w:val="009F506B"/>
    <w:rPr>
      <w:rFonts w:ascii="Times New Roman" w:hAnsi="Times New Roman"/>
      <w:lang w:val="en-GB" w:eastAsia="en-US"/>
    </w:rPr>
  </w:style>
  <w:style w:type="character" w:customStyle="1" w:styleId="EditorsNoteChar">
    <w:name w:val="Editor's Note Char"/>
    <w:link w:val="EditorsNote"/>
    <w:rsid w:val="009F506B"/>
    <w:rPr>
      <w:rFonts w:ascii="Times New Roman" w:hAnsi="Times New Roman"/>
      <w:color w:val="FF0000"/>
      <w:lang w:val="en-GB" w:eastAsia="en-US"/>
    </w:rPr>
  </w:style>
  <w:style w:type="character" w:customStyle="1" w:styleId="THChar">
    <w:name w:val="TH Char"/>
    <w:link w:val="TH"/>
    <w:qFormat/>
    <w:rsid w:val="009F506B"/>
    <w:rPr>
      <w:rFonts w:ascii="Arial" w:hAnsi="Arial"/>
      <w:b/>
      <w:lang w:val="en-GB" w:eastAsia="en-US"/>
    </w:rPr>
  </w:style>
  <w:style w:type="character" w:customStyle="1" w:styleId="TANChar">
    <w:name w:val="TAN Char"/>
    <w:link w:val="TAN"/>
    <w:locked/>
    <w:rsid w:val="009F506B"/>
    <w:rPr>
      <w:rFonts w:ascii="Arial" w:hAnsi="Arial"/>
      <w:sz w:val="18"/>
      <w:lang w:val="en-GB" w:eastAsia="en-US"/>
    </w:rPr>
  </w:style>
  <w:style w:type="character" w:customStyle="1" w:styleId="TFChar">
    <w:name w:val="TF Char"/>
    <w:link w:val="TF"/>
    <w:locked/>
    <w:rsid w:val="009F506B"/>
    <w:rPr>
      <w:rFonts w:ascii="Arial" w:hAnsi="Arial"/>
      <w:b/>
      <w:lang w:val="en-GB" w:eastAsia="en-US"/>
    </w:rPr>
  </w:style>
  <w:style w:type="paragraph" w:customStyle="1" w:styleId="TAJ">
    <w:name w:val="TAJ"/>
    <w:basedOn w:val="TH"/>
    <w:rsid w:val="009F506B"/>
    <w:rPr>
      <w:rFonts w:eastAsia="SimSun"/>
      <w:lang w:eastAsia="x-none"/>
    </w:rPr>
  </w:style>
  <w:style w:type="paragraph" w:customStyle="1" w:styleId="Guidance">
    <w:name w:val="Guidance"/>
    <w:basedOn w:val="Normal"/>
    <w:rsid w:val="009F506B"/>
    <w:rPr>
      <w:rFonts w:eastAsia="SimSun"/>
      <w:i/>
      <w:color w:val="0000FF"/>
    </w:rPr>
  </w:style>
  <w:style w:type="character" w:customStyle="1" w:styleId="BalloonTextChar">
    <w:name w:val="Balloon Text Char"/>
    <w:link w:val="BalloonText"/>
    <w:rsid w:val="009F506B"/>
    <w:rPr>
      <w:rFonts w:ascii="Tahoma" w:hAnsi="Tahoma" w:cs="Tahoma"/>
      <w:sz w:val="16"/>
      <w:szCs w:val="16"/>
      <w:lang w:val="en-GB" w:eastAsia="en-US"/>
    </w:rPr>
  </w:style>
  <w:style w:type="character" w:customStyle="1" w:styleId="FootnoteTextChar">
    <w:name w:val="Footnote Text Char"/>
    <w:link w:val="FootnoteText"/>
    <w:rsid w:val="009F506B"/>
    <w:rPr>
      <w:rFonts w:ascii="Times New Roman" w:hAnsi="Times New Roman"/>
      <w:sz w:val="16"/>
      <w:lang w:val="en-GB" w:eastAsia="en-US"/>
    </w:rPr>
  </w:style>
  <w:style w:type="paragraph" w:styleId="IndexHeading">
    <w:name w:val="index heading"/>
    <w:basedOn w:val="Normal"/>
    <w:next w:val="Normal"/>
    <w:rsid w:val="009F506B"/>
    <w:pPr>
      <w:pBdr>
        <w:top w:val="single" w:sz="12" w:space="0" w:color="auto"/>
      </w:pBdr>
      <w:spacing w:before="360" w:after="240"/>
    </w:pPr>
    <w:rPr>
      <w:rFonts w:eastAsia="SimSun"/>
      <w:b/>
      <w:i/>
      <w:sz w:val="26"/>
      <w:lang w:eastAsia="zh-CN"/>
    </w:rPr>
  </w:style>
  <w:style w:type="paragraph" w:customStyle="1" w:styleId="INDENT1">
    <w:name w:val="INDENT1"/>
    <w:basedOn w:val="Normal"/>
    <w:rsid w:val="009F506B"/>
    <w:pPr>
      <w:ind w:left="851"/>
    </w:pPr>
    <w:rPr>
      <w:rFonts w:eastAsia="SimSun"/>
      <w:lang w:eastAsia="zh-CN"/>
    </w:rPr>
  </w:style>
  <w:style w:type="paragraph" w:customStyle="1" w:styleId="INDENT2">
    <w:name w:val="INDENT2"/>
    <w:basedOn w:val="Normal"/>
    <w:rsid w:val="009F506B"/>
    <w:pPr>
      <w:ind w:left="1135" w:hanging="284"/>
    </w:pPr>
    <w:rPr>
      <w:rFonts w:eastAsia="SimSun"/>
      <w:lang w:eastAsia="zh-CN"/>
    </w:rPr>
  </w:style>
  <w:style w:type="paragraph" w:customStyle="1" w:styleId="INDENT3">
    <w:name w:val="INDENT3"/>
    <w:basedOn w:val="Normal"/>
    <w:rsid w:val="009F506B"/>
    <w:pPr>
      <w:ind w:left="1701" w:hanging="567"/>
    </w:pPr>
    <w:rPr>
      <w:rFonts w:eastAsia="SimSun"/>
      <w:lang w:eastAsia="zh-CN"/>
    </w:rPr>
  </w:style>
  <w:style w:type="paragraph" w:customStyle="1" w:styleId="FigureTitle">
    <w:name w:val="Figure_Title"/>
    <w:basedOn w:val="Normal"/>
    <w:next w:val="Normal"/>
    <w:rsid w:val="009F50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506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F506B"/>
    <w:pPr>
      <w:spacing w:before="120" w:after="120"/>
    </w:pPr>
    <w:rPr>
      <w:rFonts w:eastAsia="SimSun"/>
      <w:b/>
      <w:lang w:eastAsia="zh-CN"/>
    </w:rPr>
  </w:style>
  <w:style w:type="character" w:customStyle="1" w:styleId="DocumentMapChar">
    <w:name w:val="Document Map Char"/>
    <w:link w:val="DocumentMap"/>
    <w:rsid w:val="009F506B"/>
    <w:rPr>
      <w:rFonts w:ascii="Tahoma" w:hAnsi="Tahoma" w:cs="Tahoma"/>
      <w:shd w:val="clear" w:color="auto" w:fill="000080"/>
      <w:lang w:val="en-GB" w:eastAsia="en-US"/>
    </w:rPr>
  </w:style>
  <w:style w:type="paragraph" w:styleId="PlainText">
    <w:name w:val="Plain Text"/>
    <w:basedOn w:val="Normal"/>
    <w:link w:val="PlainTextChar"/>
    <w:rsid w:val="009F506B"/>
    <w:rPr>
      <w:rFonts w:ascii="Courier New" w:hAnsi="Courier New"/>
      <w:lang w:val="nb-NO" w:eastAsia="zh-CN"/>
    </w:rPr>
  </w:style>
  <w:style w:type="character" w:customStyle="1" w:styleId="PlainTextChar">
    <w:name w:val="Plain Text Char"/>
    <w:basedOn w:val="DefaultParagraphFont"/>
    <w:link w:val="PlainText"/>
    <w:rsid w:val="009F506B"/>
    <w:rPr>
      <w:rFonts w:ascii="Courier New" w:hAnsi="Courier New"/>
      <w:lang w:val="nb-NO" w:eastAsia="zh-CN"/>
    </w:rPr>
  </w:style>
  <w:style w:type="paragraph" w:styleId="BodyText">
    <w:name w:val="Body Text"/>
    <w:basedOn w:val="Normal"/>
    <w:link w:val="BodyTextChar"/>
    <w:rsid w:val="009F506B"/>
    <w:rPr>
      <w:lang w:eastAsia="zh-CN"/>
    </w:rPr>
  </w:style>
  <w:style w:type="character" w:customStyle="1" w:styleId="BodyTextChar">
    <w:name w:val="Body Text Char"/>
    <w:basedOn w:val="DefaultParagraphFont"/>
    <w:link w:val="BodyText"/>
    <w:rsid w:val="009F506B"/>
    <w:rPr>
      <w:rFonts w:ascii="Times New Roman" w:hAnsi="Times New Roman"/>
      <w:lang w:val="en-GB" w:eastAsia="zh-CN"/>
    </w:rPr>
  </w:style>
  <w:style w:type="character" w:customStyle="1" w:styleId="CommentTextChar">
    <w:name w:val="Comment Text Char"/>
    <w:link w:val="CommentText"/>
    <w:rsid w:val="009F506B"/>
    <w:rPr>
      <w:rFonts w:ascii="Times New Roman" w:hAnsi="Times New Roman"/>
      <w:lang w:val="en-GB" w:eastAsia="en-US"/>
    </w:rPr>
  </w:style>
  <w:style w:type="paragraph" w:styleId="ListParagraph">
    <w:name w:val="List Paragraph"/>
    <w:basedOn w:val="Normal"/>
    <w:uiPriority w:val="34"/>
    <w:qFormat/>
    <w:rsid w:val="009F506B"/>
    <w:pPr>
      <w:ind w:left="720"/>
      <w:contextualSpacing/>
    </w:pPr>
    <w:rPr>
      <w:rFonts w:eastAsia="SimSun"/>
      <w:lang w:eastAsia="zh-CN"/>
    </w:rPr>
  </w:style>
  <w:style w:type="paragraph" w:styleId="Revision">
    <w:name w:val="Revision"/>
    <w:hidden/>
    <w:uiPriority w:val="99"/>
    <w:semiHidden/>
    <w:rsid w:val="009F506B"/>
    <w:rPr>
      <w:rFonts w:ascii="Times New Roman" w:eastAsia="SimSun" w:hAnsi="Times New Roman"/>
      <w:lang w:val="en-GB" w:eastAsia="en-US"/>
    </w:rPr>
  </w:style>
  <w:style w:type="character" w:customStyle="1" w:styleId="CommentSubjectChar">
    <w:name w:val="Comment Subject Char"/>
    <w:link w:val="CommentSubject"/>
    <w:rsid w:val="009F506B"/>
    <w:rPr>
      <w:rFonts w:ascii="Times New Roman" w:hAnsi="Times New Roman"/>
      <w:b/>
      <w:bCs/>
      <w:lang w:val="en-GB" w:eastAsia="en-US"/>
    </w:rPr>
  </w:style>
  <w:style w:type="paragraph" w:styleId="TOCHeading">
    <w:name w:val="TOC Heading"/>
    <w:basedOn w:val="Heading1"/>
    <w:next w:val="Normal"/>
    <w:uiPriority w:val="39"/>
    <w:unhideWhenUsed/>
    <w:qFormat/>
    <w:rsid w:val="009F506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F50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F506B"/>
    <w:rPr>
      <w:rFonts w:ascii="Times New Roman" w:hAnsi="Times New Roman"/>
      <w:lang w:val="en-GB" w:eastAsia="en-US"/>
    </w:rPr>
  </w:style>
  <w:style w:type="character" w:customStyle="1" w:styleId="EWChar">
    <w:name w:val="EW Char"/>
    <w:link w:val="EW"/>
    <w:qFormat/>
    <w:locked/>
    <w:rsid w:val="009F506B"/>
    <w:rPr>
      <w:rFonts w:ascii="Times New Roman" w:hAnsi="Times New Roman"/>
      <w:lang w:val="en-GB" w:eastAsia="en-US"/>
    </w:rPr>
  </w:style>
  <w:style w:type="paragraph" w:customStyle="1" w:styleId="H2">
    <w:name w:val="H2"/>
    <w:basedOn w:val="Normal"/>
    <w:rsid w:val="009F506B"/>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TotalTime>
  <Pages>25</Pages>
  <Words>14570</Words>
  <Characters>83054</Characters>
  <Application>Microsoft Office Word</Application>
  <DocSecurity>0</DocSecurity>
  <Lines>692</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9</cp:revision>
  <cp:lastPrinted>1899-12-31T23:00:00Z</cp:lastPrinted>
  <dcterms:created xsi:type="dcterms:W3CDTF">2021-05-05T09:14:00Z</dcterms:created>
  <dcterms:modified xsi:type="dcterms:W3CDTF">2021-05-12T22:07:00Z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