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43EB45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A21C3">
        <w:rPr>
          <w:b/>
          <w:noProof/>
          <w:sz w:val="24"/>
        </w:rPr>
        <w:t>9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20B62A1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CA21C3">
        <w:rPr>
          <w:b/>
          <w:noProof/>
          <w:sz w:val="24"/>
        </w:rPr>
        <w:t>19-23 April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Spec#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CR#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Version#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777777" w:rsidR="001E41F3" w:rsidRDefault="00CA21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468EF" w:rsidRDefault="00B468EF">
      <w:r>
        <w:separator/>
      </w:r>
    </w:p>
  </w:endnote>
  <w:endnote w:type="continuationSeparator" w:id="0">
    <w:p w14:paraId="05C9D44B" w14:textId="77777777" w:rsidR="00B468EF" w:rsidRDefault="00B46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468EF" w:rsidRDefault="00B468EF">
      <w:r>
        <w:separator/>
      </w:r>
    </w:p>
  </w:footnote>
  <w:footnote w:type="continuationSeparator" w:id="0">
    <w:p w14:paraId="69204A79" w14:textId="77777777" w:rsidR="00B468EF" w:rsidRDefault="00B46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188</Words>
  <Characters>1725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104</cp:lastModifiedBy>
  <cp:revision>26</cp:revision>
  <cp:lastPrinted>1899-12-31T23:00:00Z</cp:lastPrinted>
  <dcterms:created xsi:type="dcterms:W3CDTF">2018-11-05T09:14:00Z</dcterms:created>
  <dcterms:modified xsi:type="dcterms:W3CDTF">2021-03-26T11:35:00Z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