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157FC" w14:textId="69F12E9A" w:rsidR="00B20306" w:rsidRPr="00C16BAF" w:rsidRDefault="00B20306" w:rsidP="00B20306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128-e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2105</w:t>
      </w:r>
      <w:r w:rsidR="00854EC4">
        <w:rPr>
          <w:rFonts w:ascii="Arial" w:hAnsi="Arial"/>
          <w:b/>
          <w:noProof/>
          <w:sz w:val="24"/>
        </w:rPr>
        <w:t>14</w:t>
      </w:r>
    </w:p>
    <w:p w14:paraId="26A91971" w14:textId="77777777" w:rsidR="00B20306" w:rsidRDefault="00B20306" w:rsidP="00B203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4041D50C" w14:textId="77777777" w:rsidR="00B20306" w:rsidRDefault="00B20306" w:rsidP="00B2030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9714C3" w14:textId="77777777" w:rsidR="00B20306" w:rsidRDefault="00B20306" w:rsidP="00B20306">
      <w:pPr>
        <w:rPr>
          <w:rFonts w:ascii="Arial" w:hAnsi="Arial" w:cs="Arial"/>
          <w:b/>
          <w:bCs/>
        </w:rPr>
      </w:pPr>
    </w:p>
    <w:p w14:paraId="463E92DB" w14:textId="6848E385" w:rsidR="00A67333" w:rsidRPr="00B20306" w:rsidRDefault="00367BA3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B20306">
        <w:rPr>
          <w:b/>
          <w:noProof/>
          <w:color w:val="808080" w:themeColor="background1" w:themeShade="80"/>
          <w:sz w:val="24"/>
        </w:rPr>
        <w:t>3GPP TSG-CT WG3 Meeting #113e</w:t>
      </w:r>
      <w:r w:rsidRPr="00B20306">
        <w:rPr>
          <w:b/>
          <w:i/>
          <w:noProof/>
          <w:color w:val="808080" w:themeColor="background1" w:themeShade="80"/>
          <w:sz w:val="28"/>
        </w:rPr>
        <w:tab/>
      </w:r>
      <w:r w:rsidRPr="00B20306">
        <w:rPr>
          <w:b/>
          <w:noProof/>
          <w:color w:val="808080" w:themeColor="background1" w:themeShade="80"/>
          <w:sz w:val="24"/>
        </w:rPr>
        <w:t>C3-210</w:t>
      </w:r>
      <w:r w:rsidR="001217AF" w:rsidRPr="00B20306">
        <w:rPr>
          <w:b/>
          <w:noProof/>
          <w:color w:val="808080" w:themeColor="background1" w:themeShade="80"/>
          <w:sz w:val="24"/>
        </w:rPr>
        <w:t>377</w:t>
      </w:r>
    </w:p>
    <w:p w14:paraId="6994A61C" w14:textId="77777777" w:rsidR="00A67333" w:rsidRPr="00B20306" w:rsidRDefault="00367BA3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B20306">
        <w:rPr>
          <w:b/>
          <w:noProof/>
          <w:color w:val="808080" w:themeColor="background1" w:themeShade="80"/>
          <w:sz w:val="24"/>
        </w:rPr>
        <w:t>E-Meeting, 25th – 29th January 2021</w:t>
      </w:r>
    </w:p>
    <w:p w14:paraId="06B5761D" w14:textId="77777777" w:rsidR="00A67333" w:rsidRDefault="00A67333">
      <w:pPr>
        <w:rPr>
          <w:rFonts w:ascii="Arial" w:hAnsi="Arial" w:cs="Arial"/>
        </w:rPr>
      </w:pPr>
    </w:p>
    <w:p w14:paraId="7A80E643" w14:textId="3A3B60FD" w:rsidR="00A67333" w:rsidRDefault="00367B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535DA" w:rsidRPr="00E535DA">
        <w:rPr>
          <w:rFonts w:ascii="Arial" w:hAnsi="Arial" w:cs="Arial"/>
          <w:b/>
          <w:sz w:val="22"/>
          <w:szCs w:val="22"/>
        </w:rPr>
        <w:t>LS on Secondary AUTH for 5GS interworking with EPS</w:t>
      </w:r>
    </w:p>
    <w:p w14:paraId="3E0E8D3A" w14:textId="13049E5B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F4CD1B2" w14:textId="11CA5AE3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51157B85" w14:textId="7E4BF282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0307FB3" w14:textId="77777777" w:rsidR="00A67333" w:rsidRDefault="00A673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9FBC76" w14:textId="1F773821" w:rsidR="00A67333" w:rsidRPr="00B20306" w:rsidRDefault="00367BA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2030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20306">
        <w:rPr>
          <w:rFonts w:ascii="Arial" w:hAnsi="Arial" w:cs="Arial"/>
          <w:b/>
          <w:sz w:val="22"/>
          <w:szCs w:val="22"/>
          <w:lang w:val="fr-FR"/>
        </w:rPr>
        <w:tab/>
      </w:r>
      <w:r w:rsidR="00E535DA" w:rsidRPr="00B20306">
        <w:rPr>
          <w:rFonts w:ascii="Arial" w:hAnsi="Arial" w:cs="Arial"/>
          <w:b/>
          <w:sz w:val="22"/>
          <w:szCs w:val="22"/>
          <w:lang w:val="fr-FR"/>
        </w:rPr>
        <w:t>CT3</w:t>
      </w:r>
    </w:p>
    <w:p w14:paraId="4E0DCAD1" w14:textId="0CFD2833" w:rsidR="00A67333" w:rsidRPr="00B20306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20306">
        <w:rPr>
          <w:rFonts w:ascii="Arial" w:hAnsi="Arial" w:cs="Arial"/>
          <w:b/>
          <w:sz w:val="22"/>
          <w:szCs w:val="22"/>
          <w:lang w:val="fr-FR"/>
        </w:rPr>
        <w:t>To:</w:t>
      </w:r>
      <w:r w:rsidRPr="00B2030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535DA" w:rsidRPr="00B20306">
        <w:rPr>
          <w:rFonts w:ascii="Arial" w:hAnsi="Arial" w:cs="Arial"/>
          <w:b/>
          <w:bCs/>
          <w:sz w:val="22"/>
          <w:szCs w:val="22"/>
          <w:lang w:val="fr-FR"/>
        </w:rPr>
        <w:t>SA2, SA3</w:t>
      </w:r>
    </w:p>
    <w:p w14:paraId="022A8680" w14:textId="6D075EBA" w:rsidR="00A67333" w:rsidRPr="00B20306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B20306">
        <w:rPr>
          <w:rFonts w:ascii="Arial" w:hAnsi="Arial" w:cs="Arial"/>
          <w:b/>
          <w:sz w:val="22"/>
          <w:szCs w:val="22"/>
          <w:lang w:val="fr-FR"/>
        </w:rPr>
        <w:t>Cc:</w:t>
      </w:r>
      <w:r w:rsidRPr="00B2030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535DA" w:rsidRPr="00B20306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5"/>
    <w:bookmarkEnd w:id="6"/>
    <w:p w14:paraId="3476966C" w14:textId="77777777" w:rsidR="00A67333" w:rsidRPr="00B20306" w:rsidRDefault="00A6733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5705F" w14:textId="4E61C843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Tianmei Liang</w:t>
      </w:r>
    </w:p>
    <w:p w14:paraId="6864D3C3" w14:textId="07D567A7" w:rsidR="00A67333" w:rsidRDefault="00367B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35DA">
        <w:rPr>
          <w:rFonts w:ascii="Arial" w:hAnsi="Arial" w:cs="Arial"/>
          <w:b/>
          <w:bCs/>
          <w:sz w:val="22"/>
          <w:szCs w:val="22"/>
        </w:rPr>
        <w:t>maria.liang@ericsson.com</w:t>
      </w:r>
    </w:p>
    <w:p w14:paraId="7F1CC537" w14:textId="3DF45068" w:rsidR="00A67333" w:rsidRDefault="00A673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DC6C5F8" w14:textId="77777777" w:rsidR="00A67333" w:rsidRDefault="00367B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A57FA8" w14:textId="77777777" w:rsidR="00A67333" w:rsidRDefault="00A67333">
      <w:pPr>
        <w:spacing w:after="60"/>
        <w:ind w:left="1985" w:hanging="1985"/>
        <w:rPr>
          <w:rFonts w:ascii="Arial" w:hAnsi="Arial" w:cs="Arial"/>
          <w:b/>
        </w:rPr>
      </w:pPr>
    </w:p>
    <w:p w14:paraId="711F0B39" w14:textId="60BD6804" w:rsidR="00A67333" w:rsidRDefault="00367BA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FE7694" w14:textId="77777777" w:rsidR="00A67333" w:rsidRDefault="00A67333">
      <w:pPr>
        <w:rPr>
          <w:rFonts w:ascii="Arial" w:hAnsi="Arial" w:cs="Arial"/>
        </w:rPr>
      </w:pPr>
    </w:p>
    <w:p w14:paraId="1317E2C3" w14:textId="77777777" w:rsidR="00A67333" w:rsidRDefault="00367BA3">
      <w:pPr>
        <w:pStyle w:val="Heading1"/>
      </w:pPr>
      <w:r>
        <w:t>1</w:t>
      </w:r>
      <w:r>
        <w:tab/>
        <w:t>Overall description</w:t>
      </w:r>
    </w:p>
    <w:p w14:paraId="7049E4C2" w14:textId="77777777" w:rsidR="001217AF" w:rsidRDefault="00E943A3" w:rsidP="00E943A3">
      <w:pPr>
        <w:rPr>
          <w:color w:val="000000"/>
          <w:sz w:val="22"/>
          <w:szCs w:val="22"/>
        </w:rPr>
      </w:pPr>
      <w:r w:rsidRPr="00E943A3">
        <w:rPr>
          <w:color w:val="000000"/>
          <w:sz w:val="22"/>
          <w:szCs w:val="22"/>
        </w:rPr>
        <w:t xml:space="preserve">CT3 has observed that </w:t>
      </w:r>
      <w:r>
        <w:rPr>
          <w:color w:val="000000"/>
          <w:sz w:val="22"/>
          <w:szCs w:val="22"/>
        </w:rPr>
        <w:t xml:space="preserve">EAP based Secondary Authentication and Authorization </w:t>
      </w:r>
      <w:r w:rsidR="001217AF">
        <w:rPr>
          <w:color w:val="000000"/>
          <w:sz w:val="22"/>
          <w:szCs w:val="22"/>
        </w:rPr>
        <w:t xml:space="preserve">for 5GS interworking with EPS has not been </w:t>
      </w:r>
      <w:r>
        <w:rPr>
          <w:color w:val="000000"/>
          <w:sz w:val="22"/>
          <w:szCs w:val="22"/>
        </w:rPr>
        <w:t xml:space="preserve">described </w:t>
      </w:r>
      <w:r w:rsidRPr="00E943A3">
        <w:rPr>
          <w:color w:val="000000"/>
          <w:sz w:val="22"/>
          <w:szCs w:val="22"/>
        </w:rPr>
        <w:t>in 3GPP</w:t>
      </w:r>
      <w:r w:rsidRPr="00E943A3">
        <w:rPr>
          <w:sz w:val="22"/>
          <w:szCs w:val="22"/>
        </w:rPr>
        <w:t> </w:t>
      </w:r>
      <w:r w:rsidRPr="00E943A3">
        <w:rPr>
          <w:color w:val="000000"/>
          <w:sz w:val="22"/>
          <w:szCs w:val="22"/>
        </w:rPr>
        <w:t>TS</w:t>
      </w:r>
      <w:r w:rsidR="001217AF" w:rsidRPr="00E943A3">
        <w:rPr>
          <w:sz w:val="22"/>
          <w:szCs w:val="22"/>
        </w:rPr>
        <w:t> </w:t>
      </w:r>
      <w:r w:rsidRPr="00E943A3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3</w:t>
      </w:r>
      <w:r w:rsidRPr="00E943A3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>501</w:t>
      </w:r>
      <w:r w:rsidR="001217AF">
        <w:rPr>
          <w:color w:val="000000"/>
          <w:sz w:val="22"/>
          <w:szCs w:val="22"/>
        </w:rPr>
        <w:t xml:space="preserve">, </w:t>
      </w:r>
      <w:r w:rsidR="001217AF" w:rsidRPr="00E943A3">
        <w:rPr>
          <w:color w:val="000000"/>
          <w:sz w:val="22"/>
          <w:szCs w:val="22"/>
        </w:rPr>
        <w:t>3GPP</w:t>
      </w:r>
      <w:r w:rsidR="001217AF" w:rsidRPr="00E943A3">
        <w:rPr>
          <w:sz w:val="22"/>
          <w:szCs w:val="22"/>
        </w:rPr>
        <w:t> </w:t>
      </w:r>
      <w:r w:rsidR="001217AF" w:rsidRPr="00E943A3">
        <w:rPr>
          <w:color w:val="000000"/>
          <w:sz w:val="22"/>
          <w:szCs w:val="22"/>
        </w:rPr>
        <w:t>TS</w:t>
      </w:r>
      <w:r w:rsidR="001217AF" w:rsidRPr="00E943A3">
        <w:rPr>
          <w:sz w:val="22"/>
          <w:szCs w:val="22"/>
        </w:rPr>
        <w:t> </w:t>
      </w:r>
      <w:r w:rsidR="001217AF" w:rsidRPr="00E943A3">
        <w:rPr>
          <w:color w:val="000000"/>
          <w:sz w:val="22"/>
          <w:szCs w:val="22"/>
        </w:rPr>
        <w:t>2</w:t>
      </w:r>
      <w:r w:rsidR="001217AF">
        <w:rPr>
          <w:color w:val="000000"/>
          <w:sz w:val="22"/>
          <w:szCs w:val="22"/>
        </w:rPr>
        <w:t>3</w:t>
      </w:r>
      <w:r w:rsidR="001217AF" w:rsidRPr="00E943A3">
        <w:rPr>
          <w:color w:val="000000"/>
          <w:sz w:val="22"/>
          <w:szCs w:val="22"/>
        </w:rPr>
        <w:t>.</w:t>
      </w:r>
      <w:r w:rsidR="001217AF">
        <w:rPr>
          <w:color w:val="000000"/>
          <w:sz w:val="22"/>
          <w:szCs w:val="22"/>
        </w:rPr>
        <w:t xml:space="preserve">502 in SA2 and </w:t>
      </w:r>
      <w:r w:rsidR="001217AF" w:rsidRPr="00E943A3">
        <w:rPr>
          <w:color w:val="000000"/>
          <w:sz w:val="22"/>
          <w:szCs w:val="22"/>
        </w:rPr>
        <w:t>3GPP</w:t>
      </w:r>
      <w:r w:rsidR="001217AF" w:rsidRPr="00E943A3">
        <w:rPr>
          <w:sz w:val="22"/>
          <w:szCs w:val="22"/>
        </w:rPr>
        <w:t> </w:t>
      </w:r>
      <w:r w:rsidR="001217AF" w:rsidRPr="00E943A3">
        <w:rPr>
          <w:color w:val="000000"/>
          <w:sz w:val="22"/>
          <w:szCs w:val="22"/>
        </w:rPr>
        <w:t>TS</w:t>
      </w:r>
      <w:r w:rsidR="001217AF" w:rsidRPr="00E943A3">
        <w:rPr>
          <w:sz w:val="22"/>
          <w:szCs w:val="22"/>
        </w:rPr>
        <w:t> </w:t>
      </w:r>
      <w:r w:rsidR="001217AF">
        <w:rPr>
          <w:color w:val="000000"/>
          <w:sz w:val="22"/>
          <w:szCs w:val="22"/>
        </w:rPr>
        <w:t>33</w:t>
      </w:r>
      <w:r w:rsidR="001217AF" w:rsidRPr="00E943A3">
        <w:rPr>
          <w:color w:val="000000"/>
          <w:sz w:val="22"/>
          <w:szCs w:val="22"/>
        </w:rPr>
        <w:t>.</w:t>
      </w:r>
      <w:r w:rsidR="001217AF">
        <w:rPr>
          <w:color w:val="000000"/>
          <w:sz w:val="22"/>
          <w:szCs w:val="22"/>
        </w:rPr>
        <w:t xml:space="preserve">501 in SA3. </w:t>
      </w:r>
    </w:p>
    <w:p w14:paraId="0D380AA2" w14:textId="3A9D32E6" w:rsidR="001217AF" w:rsidRDefault="001217AF" w:rsidP="00E943A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Correspondingly </w:t>
      </w:r>
      <w:r w:rsidRPr="00E943A3">
        <w:rPr>
          <w:color w:val="000000"/>
          <w:sz w:val="22"/>
          <w:szCs w:val="22"/>
        </w:rPr>
        <w:t>3GPP</w:t>
      </w:r>
      <w:r w:rsidRPr="00E943A3">
        <w:rPr>
          <w:sz w:val="22"/>
          <w:szCs w:val="22"/>
        </w:rPr>
        <w:t> </w:t>
      </w:r>
      <w:r w:rsidRPr="00E943A3">
        <w:rPr>
          <w:color w:val="000000"/>
          <w:sz w:val="22"/>
          <w:szCs w:val="22"/>
        </w:rPr>
        <w:t>TS</w:t>
      </w:r>
      <w:r w:rsidRPr="00E943A3">
        <w:rPr>
          <w:sz w:val="22"/>
          <w:szCs w:val="22"/>
        </w:rPr>
        <w:t> </w:t>
      </w:r>
      <w:r w:rsidRPr="00E943A3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9</w:t>
      </w:r>
      <w:r w:rsidRPr="00E943A3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>561</w:t>
      </w:r>
      <w:r w:rsidR="00D65459">
        <w:rPr>
          <w:color w:val="000000"/>
          <w:sz w:val="22"/>
          <w:szCs w:val="22"/>
        </w:rPr>
        <w:t xml:space="preserve"> </w:t>
      </w:r>
      <w:r w:rsidRPr="001217AF">
        <w:rPr>
          <w:color w:val="000000"/>
          <w:sz w:val="22"/>
          <w:szCs w:val="22"/>
        </w:rPr>
        <w:t>does not include descriptions on how to support EAP based secondary authentication and authorization interworking with the external DN-AAA server, when the UE is under 5GS and EPS interworking scenarios</w:t>
      </w:r>
      <w:r>
        <w:rPr>
          <w:color w:val="000000"/>
          <w:sz w:val="22"/>
          <w:szCs w:val="22"/>
        </w:rPr>
        <w:t>.</w:t>
      </w:r>
    </w:p>
    <w:p w14:paraId="4BDB2813" w14:textId="757B4571" w:rsidR="00E943A3" w:rsidRPr="00E943A3" w:rsidRDefault="00E943A3" w:rsidP="00E943A3">
      <w:pPr>
        <w:rPr>
          <w:color w:val="000000"/>
          <w:sz w:val="22"/>
          <w:szCs w:val="22"/>
        </w:rPr>
      </w:pPr>
      <w:r w:rsidRPr="00E943A3">
        <w:rPr>
          <w:color w:val="000000"/>
          <w:sz w:val="22"/>
          <w:szCs w:val="22"/>
          <w:lang w:eastAsia="ja-JP"/>
        </w:rPr>
        <w:t>Current specifications define EAP based secondary authentication/authorization for the PDU Session, if the UE provides authentication/ authorization information corresponding to a DN-specific identity during the PDU Session</w:t>
      </w:r>
      <w:r w:rsidR="001217AF">
        <w:rPr>
          <w:color w:val="000000"/>
          <w:sz w:val="22"/>
          <w:szCs w:val="22"/>
          <w:lang w:eastAsia="ja-JP"/>
        </w:rPr>
        <w:t xml:space="preserve"> establishment</w:t>
      </w:r>
      <w:r w:rsidRPr="00E943A3">
        <w:rPr>
          <w:color w:val="000000"/>
          <w:sz w:val="22"/>
          <w:szCs w:val="22"/>
          <w:lang w:eastAsia="ja-JP"/>
        </w:rPr>
        <w:t>, and the SMF determines that authentication/authorization of the PDU Session Establishment is required based on the SMF policy associated with the DN.</w:t>
      </w:r>
    </w:p>
    <w:p w14:paraId="79A513BB" w14:textId="20D93FD5" w:rsidR="00E943A3" w:rsidRPr="00E943A3" w:rsidRDefault="00E943A3" w:rsidP="00E943A3">
      <w:pPr>
        <w:rPr>
          <w:color w:val="000000"/>
          <w:sz w:val="22"/>
          <w:szCs w:val="22"/>
          <w:lang w:eastAsia="ja-JP"/>
        </w:rPr>
      </w:pPr>
      <w:r w:rsidRPr="00E943A3">
        <w:rPr>
          <w:color w:val="000000"/>
          <w:sz w:val="22"/>
          <w:szCs w:val="22"/>
          <w:lang w:eastAsia="ja-JP"/>
        </w:rPr>
        <w:t xml:space="preserve">Hence </w:t>
      </w:r>
      <w:r w:rsidR="003D3309" w:rsidRPr="003D3309">
        <w:rPr>
          <w:color w:val="000000"/>
          <w:sz w:val="22"/>
          <w:szCs w:val="22"/>
          <w:lang w:eastAsia="ja-JP"/>
        </w:rPr>
        <w:t xml:space="preserve">CT3 has several questions </w:t>
      </w:r>
      <w:r w:rsidR="003D3309">
        <w:rPr>
          <w:color w:val="000000"/>
          <w:sz w:val="22"/>
          <w:szCs w:val="22"/>
          <w:lang w:eastAsia="ja-JP"/>
        </w:rPr>
        <w:t xml:space="preserve">for </w:t>
      </w:r>
      <w:r w:rsidRPr="00E943A3">
        <w:rPr>
          <w:color w:val="000000"/>
          <w:sz w:val="22"/>
          <w:szCs w:val="22"/>
          <w:lang w:eastAsia="ja-JP"/>
        </w:rPr>
        <w:t>the 5GS and EPS interworking scenarios:</w:t>
      </w:r>
    </w:p>
    <w:p w14:paraId="207CA133" w14:textId="07F2A897" w:rsidR="003D3309" w:rsidRDefault="00A76AD9" w:rsidP="003D3309">
      <w:pPr>
        <w:numPr>
          <w:ilvl w:val="0"/>
          <w:numId w:val="5"/>
        </w:num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>W</w:t>
      </w:r>
      <w:r w:rsidR="003D3309" w:rsidRPr="003D3309">
        <w:rPr>
          <w:color w:val="000000"/>
          <w:sz w:val="22"/>
          <w:szCs w:val="22"/>
          <w:lang w:eastAsia="ja-JP"/>
        </w:rPr>
        <w:t>hether EAP based secondary authorization/ authentication is also applicable for EPS, when the UE supports EAP</w:t>
      </w:r>
      <w:r w:rsidR="003D3309">
        <w:rPr>
          <w:color w:val="000000"/>
          <w:sz w:val="22"/>
          <w:szCs w:val="22"/>
          <w:lang w:eastAsia="ja-JP"/>
        </w:rPr>
        <w:t>.</w:t>
      </w:r>
    </w:p>
    <w:p w14:paraId="00F32C9C" w14:textId="05AFA4EF" w:rsidR="00A76AD9" w:rsidRPr="00A76AD9" w:rsidRDefault="00A76AD9" w:rsidP="00A76AD9">
      <w:pPr>
        <w:numPr>
          <w:ilvl w:val="0"/>
          <w:numId w:val="5"/>
        </w:num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 xml:space="preserve">When the </w:t>
      </w:r>
      <w:r w:rsidRPr="00A76AD9">
        <w:rPr>
          <w:color w:val="000000"/>
          <w:sz w:val="22"/>
          <w:szCs w:val="22"/>
          <w:lang w:eastAsia="ja-JP"/>
        </w:rPr>
        <w:t xml:space="preserve">DN-AAA server initiates EAP based re-authorization but UE has moved from 5GS to EPS, </w:t>
      </w:r>
      <w:r>
        <w:rPr>
          <w:color w:val="000000"/>
          <w:sz w:val="22"/>
          <w:szCs w:val="22"/>
          <w:lang w:eastAsia="ja-JP"/>
        </w:rPr>
        <w:t xml:space="preserve">whether </w:t>
      </w:r>
      <w:r w:rsidRPr="00A76AD9">
        <w:rPr>
          <w:color w:val="000000"/>
          <w:sz w:val="22"/>
          <w:szCs w:val="22"/>
          <w:lang w:eastAsia="ja-JP"/>
        </w:rPr>
        <w:t>such re-authorization will be supported.</w:t>
      </w:r>
    </w:p>
    <w:p w14:paraId="16549952" w14:textId="4E24B3FB" w:rsidR="00941E32" w:rsidRPr="00E943A3" w:rsidRDefault="00941E32" w:rsidP="00941E32">
      <w:pPr>
        <w:numPr>
          <w:ilvl w:val="0"/>
          <w:numId w:val="5"/>
        </w:numPr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 xml:space="preserve">If only PAP/CHAP based secondary </w:t>
      </w:r>
      <w:r w:rsidRPr="00E943A3">
        <w:rPr>
          <w:color w:val="000000"/>
          <w:sz w:val="22"/>
          <w:szCs w:val="22"/>
          <w:lang w:eastAsia="ja-JP"/>
        </w:rPr>
        <w:t>authorization/</w:t>
      </w:r>
      <w:r>
        <w:rPr>
          <w:color w:val="000000"/>
          <w:sz w:val="22"/>
          <w:szCs w:val="22"/>
          <w:lang w:eastAsia="ja-JP"/>
        </w:rPr>
        <w:t xml:space="preserve"> </w:t>
      </w:r>
      <w:r w:rsidRPr="00E943A3">
        <w:rPr>
          <w:color w:val="000000"/>
          <w:sz w:val="22"/>
          <w:szCs w:val="22"/>
          <w:lang w:eastAsia="ja-JP"/>
        </w:rPr>
        <w:t>authentication</w:t>
      </w:r>
      <w:r>
        <w:rPr>
          <w:color w:val="000000"/>
          <w:sz w:val="22"/>
          <w:szCs w:val="22"/>
          <w:lang w:eastAsia="ja-JP"/>
        </w:rPr>
        <w:t xml:space="preserve"> is applicable in EPS, how to handle the case when the</w:t>
      </w:r>
      <w:r w:rsidRPr="00E943A3">
        <w:rPr>
          <w:color w:val="000000"/>
          <w:sz w:val="22"/>
          <w:szCs w:val="22"/>
          <w:lang w:eastAsia="ja-JP"/>
        </w:rPr>
        <w:t xml:space="preserve"> DN-AAA server initiates EAP based re-authorization but UE has moved from 5G</w:t>
      </w:r>
      <w:r>
        <w:rPr>
          <w:color w:val="000000"/>
          <w:sz w:val="22"/>
          <w:szCs w:val="22"/>
          <w:lang w:eastAsia="ja-JP"/>
        </w:rPr>
        <w:t>S</w:t>
      </w:r>
      <w:r w:rsidRPr="00E943A3">
        <w:rPr>
          <w:color w:val="000000"/>
          <w:sz w:val="22"/>
          <w:szCs w:val="22"/>
          <w:lang w:eastAsia="ja-JP"/>
        </w:rPr>
        <w:t xml:space="preserve"> to EP</w:t>
      </w:r>
      <w:r>
        <w:rPr>
          <w:color w:val="000000"/>
          <w:sz w:val="22"/>
          <w:szCs w:val="22"/>
          <w:lang w:eastAsia="ja-JP"/>
        </w:rPr>
        <w:t>S.</w:t>
      </w:r>
    </w:p>
    <w:p w14:paraId="360C2D63" w14:textId="77777777" w:rsidR="003D3309" w:rsidRPr="00E943A3" w:rsidRDefault="003D3309" w:rsidP="003D3309">
      <w:pPr>
        <w:ind w:left="360"/>
        <w:rPr>
          <w:color w:val="000000"/>
          <w:sz w:val="22"/>
          <w:szCs w:val="22"/>
          <w:lang w:eastAsia="ja-JP"/>
        </w:rPr>
      </w:pPr>
    </w:p>
    <w:p w14:paraId="6138275E" w14:textId="77777777" w:rsidR="00A67333" w:rsidRDefault="00367BA3">
      <w:pPr>
        <w:pStyle w:val="Heading1"/>
      </w:pPr>
      <w:r>
        <w:lastRenderedPageBreak/>
        <w:t>2</w:t>
      </w:r>
      <w:r>
        <w:tab/>
        <w:t>Actions</w:t>
      </w:r>
    </w:p>
    <w:p w14:paraId="424B2ACC" w14:textId="2ACE0C2A" w:rsidR="00A67333" w:rsidRDefault="00367B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56496">
        <w:rPr>
          <w:rFonts w:ascii="Arial" w:hAnsi="Arial" w:cs="Arial"/>
          <w:b/>
        </w:rPr>
        <w:t>SA2, SA3</w:t>
      </w:r>
    </w:p>
    <w:p w14:paraId="21278554" w14:textId="2DF94FFB" w:rsidR="00A67333" w:rsidRDefault="00367BA3" w:rsidP="003564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3D3309" w:rsidRPr="00FD6649">
        <w:rPr>
          <w:color w:val="000000"/>
          <w:sz w:val="22"/>
          <w:szCs w:val="22"/>
        </w:rPr>
        <w:t xml:space="preserve">CT3 </w:t>
      </w:r>
      <w:r w:rsidR="003D3309">
        <w:rPr>
          <w:color w:val="000000"/>
          <w:sz w:val="22"/>
          <w:szCs w:val="22"/>
        </w:rPr>
        <w:t xml:space="preserve">kindly </w:t>
      </w:r>
      <w:r w:rsidR="003D3309" w:rsidRPr="00FD6649">
        <w:rPr>
          <w:color w:val="000000"/>
          <w:sz w:val="22"/>
          <w:szCs w:val="22"/>
        </w:rPr>
        <w:t xml:space="preserve">asks </w:t>
      </w:r>
      <w:r w:rsidR="003D3309">
        <w:rPr>
          <w:color w:val="000000"/>
          <w:sz w:val="22"/>
          <w:szCs w:val="22"/>
        </w:rPr>
        <w:t>SA2 and SA3</w:t>
      </w:r>
      <w:r w:rsidR="003D3309" w:rsidRPr="00FD6649">
        <w:rPr>
          <w:color w:val="000000"/>
          <w:sz w:val="22"/>
          <w:szCs w:val="22"/>
        </w:rPr>
        <w:t xml:space="preserve"> to </w:t>
      </w:r>
      <w:r w:rsidR="003D3309">
        <w:rPr>
          <w:color w:val="000000"/>
          <w:sz w:val="22"/>
          <w:szCs w:val="22"/>
        </w:rPr>
        <w:t>answer above questions.</w:t>
      </w:r>
    </w:p>
    <w:p w14:paraId="0432A51C" w14:textId="77777777" w:rsidR="00A67333" w:rsidRDefault="00367BA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5F4E27D" w14:textId="77777777" w:rsidR="00A67333" w:rsidRDefault="00367B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CT3#114e</w:t>
      </w:r>
      <w:r>
        <w:rPr>
          <w:rFonts w:ascii="Arial" w:hAnsi="Arial" w:cs="Arial"/>
          <w:bCs/>
        </w:rPr>
        <w:tab/>
        <w:t>24th February –5th March 2021</w:t>
      </w:r>
      <w:r>
        <w:rPr>
          <w:rFonts w:ascii="Arial" w:hAnsi="Arial" w:cs="Arial"/>
          <w:bCs/>
        </w:rPr>
        <w:tab/>
        <w:t>E-Meeting</w:t>
      </w:r>
    </w:p>
    <w:p w14:paraId="3EA19B8B" w14:textId="77777777" w:rsidR="00A67333" w:rsidRDefault="00367B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CT3#115e</w:t>
      </w:r>
      <w:r>
        <w:rPr>
          <w:rFonts w:ascii="Arial" w:hAnsi="Arial" w:cs="Arial"/>
          <w:bCs/>
        </w:rPr>
        <w:tab/>
        <w:t>14th -23rd April 2021</w:t>
      </w:r>
      <w:r>
        <w:rPr>
          <w:rFonts w:ascii="Arial" w:hAnsi="Arial" w:cs="Arial"/>
          <w:bCs/>
        </w:rPr>
        <w:tab/>
        <w:t>E-Meeting</w:t>
      </w:r>
    </w:p>
    <w:p w14:paraId="58D8FDEF" w14:textId="77777777" w:rsidR="00A67333" w:rsidRDefault="00A673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7929CE2" w14:textId="77777777" w:rsidR="00A67333" w:rsidRDefault="00A67333"/>
    <w:sectPr w:rsidR="00A673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1F9DB" w14:textId="77777777" w:rsidR="0072584C" w:rsidRDefault="0072584C">
      <w:pPr>
        <w:spacing w:after="0"/>
      </w:pPr>
      <w:r>
        <w:separator/>
      </w:r>
    </w:p>
  </w:endnote>
  <w:endnote w:type="continuationSeparator" w:id="0">
    <w:p w14:paraId="7815E766" w14:textId="77777777" w:rsidR="0072584C" w:rsidRDefault="007258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71648" w14:textId="77777777" w:rsidR="0072584C" w:rsidRDefault="0072584C">
      <w:pPr>
        <w:spacing w:after="0"/>
      </w:pPr>
      <w:r>
        <w:separator/>
      </w:r>
    </w:p>
  </w:footnote>
  <w:footnote w:type="continuationSeparator" w:id="0">
    <w:p w14:paraId="40F97081" w14:textId="77777777" w:rsidR="0072584C" w:rsidRDefault="007258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7333"/>
    <w:rsid w:val="001217AF"/>
    <w:rsid w:val="001A1E10"/>
    <w:rsid w:val="002045D8"/>
    <w:rsid w:val="0027637E"/>
    <w:rsid w:val="00356496"/>
    <w:rsid w:val="00356F43"/>
    <w:rsid w:val="00367BA3"/>
    <w:rsid w:val="003D3309"/>
    <w:rsid w:val="005237ED"/>
    <w:rsid w:val="00674400"/>
    <w:rsid w:val="0072584C"/>
    <w:rsid w:val="0084078D"/>
    <w:rsid w:val="00854EC4"/>
    <w:rsid w:val="00941E32"/>
    <w:rsid w:val="00A62A20"/>
    <w:rsid w:val="00A67333"/>
    <w:rsid w:val="00A76AD9"/>
    <w:rsid w:val="00B20306"/>
    <w:rsid w:val="00B736EB"/>
    <w:rsid w:val="00BF221E"/>
    <w:rsid w:val="00D65459"/>
    <w:rsid w:val="00DA0026"/>
    <w:rsid w:val="00E535DA"/>
    <w:rsid w:val="00E9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0DFAF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943A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cs="Times New Roman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943A3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Frederic Firmin</cp:lastModifiedBy>
  <cp:revision>5</cp:revision>
  <cp:lastPrinted>2002-04-23T07:10:00Z</cp:lastPrinted>
  <dcterms:created xsi:type="dcterms:W3CDTF">2021-01-29T13:25:00Z</dcterms:created>
  <dcterms:modified xsi:type="dcterms:W3CDTF">2021-02-10T12:49:00Z</dcterms:modified>
</cp:coreProperties>
</file>