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A7A942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B2735">
        <w:rPr>
          <w:b/>
          <w:noProof/>
          <w:sz w:val="24"/>
        </w:rPr>
        <w:t>7015</w:t>
      </w:r>
    </w:p>
    <w:p w14:paraId="5DC21640" w14:textId="4E54B8F9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DD3671">
        <w:rPr>
          <w:b/>
          <w:noProof/>
          <w:sz w:val="24"/>
        </w:rPr>
        <w:t xml:space="preserve">13-20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9EAB5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2D672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1F83">
              <w:rPr>
                <w:b/>
                <w:noProof/>
                <w:sz w:val="28"/>
              </w:rPr>
              <w:t>2713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2DF259A" w:rsidR="001E41F3" w:rsidRPr="00410371" w:rsidRDefault="006B27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496972" w:rsidR="001E41F3" w:rsidRDefault="008B6E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DD0">
                <w:t xml:space="preserve">Correction of procedures </w:t>
              </w:r>
              <w:r w:rsidR="00EC5186" w:rsidRPr="00EC5186">
                <w:t>d</w:t>
              </w:r>
              <w:r w:rsidR="00F17836">
                <w:t>ue to</w:t>
              </w:r>
              <w:r w:rsidR="00EC5186" w:rsidRPr="00EC5186">
                <w:t xml:space="preserve"> maximum number of PDU session reached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72A0E" w14:textId="36C131C3" w:rsidR="00927EEF" w:rsidDel="006F73CC" w:rsidRDefault="00391DD0" w:rsidP="00927EEF">
            <w:pPr>
              <w:pStyle w:val="CRCoverPage"/>
              <w:spacing w:after="0"/>
              <w:ind w:left="100"/>
              <w:rPr>
                <w:del w:id="2" w:author="John-Luc Bakker" w:date="2020-11-16T14:32:00Z"/>
              </w:rPr>
            </w:pPr>
            <w:del w:id="3" w:author="John-Luc Bakker" w:date="2020-11-16T14:32:00Z">
              <w:r w:rsidRPr="00A21F98" w:rsidDel="006F73CC">
                <w:rPr>
                  <w:noProof/>
                </w:rPr>
                <w:delText xml:space="preserve">When </w:delText>
              </w:r>
              <w:r w:rsidRPr="00A21F98" w:rsidDel="006F73CC">
                <w:delText xml:space="preserve">receiving an indication that a 5GSM message requesting to transfer a connection was not forwarded due to #65 "maximum number of PDU sessions reached", the UE </w:delText>
              </w:r>
              <w:r w:rsidR="00DE4C56" w:rsidRPr="00A21F98" w:rsidDel="006F73CC">
                <w:delText>shall</w:delText>
              </w:r>
              <w:r w:rsidRPr="00A21F98" w:rsidDel="006F73CC">
                <w:delText xml:space="preserve"> </w:delText>
              </w:r>
              <w:r w:rsidR="00DE4C56" w:rsidRPr="00A21F98" w:rsidDel="006F73CC">
                <w:delText>shall</w:delText>
              </w:r>
              <w:r w:rsidRPr="00A21F98" w:rsidDel="006F73CC">
                <w:delText xml:space="preserve"> perform existing procedures in subclause 6.4.1.5.</w:delText>
              </w:r>
            </w:del>
          </w:p>
          <w:p w14:paraId="7CA6AF02" w14:textId="2C9ED99C" w:rsidR="00A21F98" w:rsidDel="006F73CC" w:rsidRDefault="00A21F98" w:rsidP="00927EEF">
            <w:pPr>
              <w:pStyle w:val="CRCoverPage"/>
              <w:spacing w:after="0"/>
              <w:ind w:left="100"/>
              <w:rPr>
                <w:del w:id="4" w:author="John-Luc Bakker" w:date="2020-11-16T14:32:00Z"/>
              </w:rPr>
            </w:pPr>
          </w:p>
          <w:p w14:paraId="652C188E" w14:textId="4D4C2993" w:rsidR="00A21F98" w:rsidRPr="00A21F98" w:rsidDel="006F73CC" w:rsidRDefault="00A21F98" w:rsidP="00927EEF">
            <w:pPr>
              <w:pStyle w:val="CRCoverPage"/>
              <w:spacing w:after="0"/>
              <w:ind w:left="100"/>
              <w:rPr>
                <w:del w:id="5" w:author="John-Luc Bakker" w:date="2020-11-16T14:32:00Z"/>
                <w:noProof/>
              </w:rPr>
            </w:pPr>
            <w:del w:id="6" w:author="John-Luc Bakker" w:date="2020-11-16T14:32:00Z">
              <w:r w:rsidDel="006F73CC">
                <w:delText>The UE is not permitted to terminate the active emergency call and select a different domain or to transfer the emergency call to non-3GPP access.</w:delText>
              </w:r>
            </w:del>
          </w:p>
          <w:p w14:paraId="26FBFB14" w14:textId="7DE3C8DC" w:rsidR="006F305A" w:rsidDel="006F73CC" w:rsidRDefault="006F305A" w:rsidP="004E65B9">
            <w:pPr>
              <w:pStyle w:val="CRCoverPage"/>
              <w:spacing w:after="0"/>
              <w:ind w:left="100"/>
              <w:rPr>
                <w:del w:id="7" w:author="John-Luc Bakker" w:date="2020-11-16T14:32:00Z"/>
                <w:noProof/>
              </w:rPr>
            </w:pPr>
          </w:p>
          <w:p w14:paraId="4AB1CFBA" w14:textId="26AB0F84" w:rsidR="00560512" w:rsidRPr="00A21F98" w:rsidRDefault="00560512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network is not </w:t>
            </w:r>
            <w:r w:rsidRPr="001150B9">
              <w:t xml:space="preserve">expected </w:t>
            </w:r>
            <w:r>
              <w:t>to return</w:t>
            </w:r>
            <w:r w:rsidRPr="001150B9">
              <w:t xml:space="preserve"> 5G</w:t>
            </w:r>
            <w:r>
              <w:t>M</w:t>
            </w:r>
            <w:r w:rsidRPr="001150B9">
              <w:t>M cause #65 when the UE requests a</w:t>
            </w:r>
            <w:r>
              <w:t>n emergency</w:t>
            </w:r>
            <w:r w:rsidRPr="001150B9">
              <w:t xml:space="preserve"> PDU session</w:t>
            </w:r>
            <w:r>
              <w:t xml:space="preserve">, it can </w:t>
            </w:r>
            <w:proofErr w:type="gramStart"/>
            <w:r>
              <w:t>happen</w:t>
            </w:r>
            <w:proofErr w:type="gramEnd"/>
            <w:r>
              <w:t xml:space="preserve"> and the UE needs to be prepared to handle it correctly.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21F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0675F78B" w:rsidR="00800776" w:rsidRPr="00A21F98" w:rsidRDefault="00A21F98">
            <w:pPr>
              <w:pStyle w:val="CRCoverPage"/>
              <w:spacing w:after="0"/>
              <w:ind w:left="100"/>
              <w:rPr>
                <w:noProof/>
              </w:rPr>
            </w:pPr>
            <w:del w:id="8" w:author="John-Luc Bakker" w:date="2020-11-16T14:32:00Z">
              <w:r w:rsidDel="006F73CC">
                <w:rPr>
                  <w:noProof/>
                </w:rPr>
                <w:delText xml:space="preserve">Specify behavior for when </w:delText>
              </w:r>
              <w:r w:rsidRPr="00A21F98" w:rsidDel="006F73CC">
                <w:delText>a 5GSM message requesting to transfer a connection was not forwarded due to #65 "maximum number of PDU sessions reached"</w:delText>
              </w:r>
              <w:r w:rsidR="00927EEF" w:rsidRPr="00A21F98" w:rsidDel="006F73CC">
                <w:rPr>
                  <w:noProof/>
                </w:rPr>
                <w:delText>.</w:delText>
              </w:r>
            </w:del>
            <w:ins w:id="9" w:author="John-Luc Bakker" w:date="2020-11-16T14:32:00Z">
              <w:r w:rsidR="006F73CC">
                <w:rPr>
                  <w:noProof/>
                </w:rPr>
                <w:t>Emergency call transfer r</w:t>
              </w:r>
            </w:ins>
            <w:ins w:id="10" w:author="John-Luc Bakker" w:date="2020-11-16T14:33:00Z">
              <w:r w:rsidR="006F73CC">
                <w:rPr>
                  <w:noProof/>
                </w:rPr>
                <w:t>equest need not be forwarded for several reasons. The handling for this needs to be studied.</w:t>
              </w:r>
            </w:ins>
          </w:p>
          <w:p w14:paraId="76C0712C" w14:textId="01DE3C1F" w:rsidR="00927EEF" w:rsidRPr="00A21F98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A21F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E83178" w:rsidR="004E65B9" w:rsidRPr="00A21F98" w:rsidRDefault="00A21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</w:t>
            </w:r>
            <w:r w:rsidR="00927EEF" w:rsidRPr="00A21F98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9661E2" w:rsidR="001E41F3" w:rsidRDefault="00562CD4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6.4.1.</w:t>
            </w:r>
            <w:r w:rsidR="00CB6C17">
              <w:rPr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1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4D12E43B" w14:textId="77777777" w:rsidR="004D51FD" w:rsidRPr="002D0E93" w:rsidRDefault="004D51FD" w:rsidP="004D51FD">
      <w:pPr>
        <w:pStyle w:val="Heading4"/>
      </w:pPr>
      <w:bookmarkStart w:id="12" w:name="_Toc27746934"/>
      <w:bookmarkStart w:id="13" w:name="_Toc36213118"/>
      <w:bookmarkStart w:id="14" w:name="_Toc36657295"/>
      <w:bookmarkStart w:id="15" w:name="_Toc45286960"/>
      <w:bookmarkStart w:id="16" w:name="_Toc51948229"/>
      <w:bookmarkStart w:id="17" w:name="_Toc51949321"/>
      <w:bookmarkStart w:id="18" w:name="_Toc20232829"/>
      <w:bookmarkStart w:id="19" w:name="_Toc27746932"/>
      <w:bookmarkStart w:id="20" w:name="_Toc36213116"/>
      <w:bookmarkStart w:id="21" w:name="_Toc36657293"/>
      <w:bookmarkStart w:id="22" w:name="_Toc45286958"/>
      <w:bookmarkStart w:id="23" w:name="_Toc51948227"/>
      <w:bookmarkStart w:id="24" w:name="_Toc51949319"/>
      <w:bookmarkStart w:id="25" w:name="_Toc45286954"/>
      <w:bookmarkStart w:id="26" w:name="_Toc51948223"/>
      <w:bookmarkStart w:id="27" w:name="_Toc51949315"/>
      <w:bookmarkEnd w:id="11"/>
      <w:r w:rsidRPr="002D0E93">
        <w:t>6.</w:t>
      </w:r>
      <w:r>
        <w:rPr>
          <w:rFonts w:hint="eastAsia"/>
          <w:lang w:eastAsia="zh-CN"/>
        </w:rPr>
        <w:t>4</w:t>
      </w:r>
      <w:r w:rsidRPr="002D0E93">
        <w:t>.1.</w:t>
      </w:r>
      <w:r>
        <w:t>5</w:t>
      </w:r>
      <w:r w:rsidRPr="002D0E93">
        <w:tab/>
        <w:t xml:space="preserve">Handling the maximum number of </w:t>
      </w:r>
      <w:r>
        <w:t>established PDU sessions</w:t>
      </w:r>
    </w:p>
    <w:p w14:paraId="68CA7769" w14:textId="77777777" w:rsidR="004D51FD" w:rsidRPr="00CC0C94" w:rsidRDefault="004D51FD" w:rsidP="004D51FD">
      <w:r w:rsidRPr="00CC0C94">
        <w:t xml:space="preserve">The maximum number of </w:t>
      </w:r>
      <w:r w:rsidRPr="00481477">
        <w:t xml:space="preserve">PDU sessions </w:t>
      </w:r>
      <w:r>
        <w:t xml:space="preserve">which a UE can </w:t>
      </w:r>
      <w:r w:rsidRPr="00481477">
        <w:t xml:space="preserve">establish </w:t>
      </w:r>
      <w:r>
        <w:t xml:space="preserve">in a PLMN is limited by </w:t>
      </w:r>
      <w:r w:rsidRPr="00E72BFD">
        <w:t>whichever is the lowest of</w:t>
      </w:r>
      <w:r>
        <w:t>:</w:t>
      </w:r>
      <w:r w:rsidRPr="00E72BFD">
        <w:t xml:space="preserve"> </w:t>
      </w:r>
      <w:r>
        <w:t xml:space="preserve">the </w:t>
      </w:r>
      <w:r w:rsidRPr="00CC0C94">
        <w:t xml:space="preserve">maximum number of </w:t>
      </w:r>
      <w:r>
        <w:t>PDU session</w:t>
      </w:r>
      <w:r w:rsidRPr="00CC0C94">
        <w:t xml:space="preserve"> </w:t>
      </w:r>
      <w:r>
        <w:t>IDs</w:t>
      </w:r>
      <w:r w:rsidRPr="00CC0C94">
        <w:t xml:space="preserve"> allowed by the protocol (as specified in 3GPP TS 24.007 [1</w:t>
      </w:r>
      <w:r>
        <w:t>1</w:t>
      </w:r>
      <w:r w:rsidRPr="00CC0C94">
        <w:t>] subclause </w:t>
      </w:r>
      <w:r w:rsidRPr="00481477">
        <w:t>11.2.3.1b</w:t>
      </w:r>
      <w:r w:rsidRPr="00CC0C94">
        <w:t xml:space="preserve">), the PLMN's maximum number of </w:t>
      </w:r>
      <w:r>
        <w:t>PDU sessions and the UE's implementation-specific maximum number of PDU sessions</w:t>
      </w:r>
      <w:r w:rsidRPr="00CC0C94">
        <w:t>.</w:t>
      </w:r>
    </w:p>
    <w:p w14:paraId="3A53D807" w14:textId="77777777" w:rsidR="004D51FD" w:rsidRPr="001150B9" w:rsidRDefault="004D51FD" w:rsidP="004D51FD">
      <w:r>
        <w:t xml:space="preserve">If during a UE-requested PDU session establishment procedure the 5GSM sublayer in the UE receives an indication that the 5GSM message was not forwarded because the </w:t>
      </w:r>
      <w:r w:rsidRPr="001150B9">
        <w:t>PLMN's maximum number of PDU sessions has been reached, then the UE determines the PLMN's maximum number of PDU sessions as the number of active PDU sessions it has.</w:t>
      </w:r>
    </w:p>
    <w:p w14:paraId="3D935910" w14:textId="77777777" w:rsidR="004D51FD" w:rsidRPr="001150B9" w:rsidRDefault="004D51FD" w:rsidP="004D51FD">
      <w:pPr>
        <w:pStyle w:val="NO"/>
      </w:pPr>
      <w:r w:rsidRPr="001150B9">
        <w:t>NOTE 1:</w:t>
      </w:r>
      <w:r w:rsidRPr="001150B9">
        <w:tab/>
        <w:t>In some situations, when attempting to establish multiple PDU sessions, the number of active PDU sessions that the UE has when 5GMM cause #65 is received is not equal to the maximum number of PDU sessions reached in the network.</w:t>
      </w:r>
    </w:p>
    <w:p w14:paraId="58CC9074" w14:textId="77777777" w:rsidR="004D51FD" w:rsidRPr="001150B9" w:rsidRDefault="004D51FD" w:rsidP="004D51FD">
      <w:pPr>
        <w:pStyle w:val="NO"/>
      </w:pPr>
      <w:r w:rsidRPr="001150B9">
        <w:t>NOTE 2:</w:t>
      </w:r>
      <w:r w:rsidRPr="001150B9">
        <w:tab/>
        <w:t>When the network supports emergency services, it is not expected that 5G</w:t>
      </w:r>
      <w:r>
        <w:t>M</w:t>
      </w:r>
      <w:r w:rsidRPr="001150B9">
        <w:t>M cause #65 is returned by the network when the UE requests a</w:t>
      </w:r>
      <w:r>
        <w:t>n emergency</w:t>
      </w:r>
      <w:r w:rsidRPr="001150B9">
        <w:t xml:space="preserve"> PDU session.</w:t>
      </w:r>
    </w:p>
    <w:p w14:paraId="696EF70B" w14:textId="060C691F" w:rsidR="00880EC9" w:rsidRDefault="00880EC9" w:rsidP="00880EC9">
      <w:pPr>
        <w:pStyle w:val="EditorsNote"/>
        <w:rPr>
          <w:ins w:id="28" w:author="John-Luc Bakker" w:date="2020-11-16T11:25:00Z"/>
        </w:rPr>
      </w:pPr>
      <w:ins w:id="29" w:author="John-Luc Bakker" w:date="2020-11-16T11:25:00Z">
        <w:r>
          <w:t>Editor</w:t>
        </w:r>
        <w:r>
          <w:rPr>
            <w:b/>
            <w:i/>
            <w:noProof/>
          </w:rPr>
          <w:t>'</w:t>
        </w:r>
        <w:r>
          <w:t xml:space="preserve">s note: </w:t>
        </w:r>
      </w:ins>
      <w:ins w:id="30" w:author="John-Luc Bakker" w:date="2020-11-16T14:41:00Z">
        <w:r w:rsidR="0094369B">
          <w:t xml:space="preserve">the UE behaviour for the abnormal scenario when the network fails to forward </w:t>
        </w:r>
      </w:ins>
      <w:ins w:id="31" w:author="John-Luc Bakker" w:date="2020-11-16T14:42:00Z">
        <w:r w:rsidR="0094369B">
          <w:t xml:space="preserve">(e.g. due to #65) </w:t>
        </w:r>
      </w:ins>
      <w:ins w:id="32" w:author="John-Luc Bakker" w:date="2020-11-16T14:41:00Z">
        <w:r w:rsidR="0094369B">
          <w:t>a PDU SESSION ESTABLISHMENT REQUEST message with request type set to "existing emergency PDU session", is</w:t>
        </w:r>
      </w:ins>
      <w:bookmarkStart w:id="33" w:name="_GoBack"/>
      <w:bookmarkEnd w:id="33"/>
      <w:ins w:id="34" w:author="John-Luc Bakker" w:date="2020-11-16T11:25:00Z">
        <w:r>
          <w:t xml:space="preserve"> FFS.</w:t>
        </w:r>
      </w:ins>
    </w:p>
    <w:p w14:paraId="3ACEA395" w14:textId="77777777" w:rsidR="004D51FD" w:rsidRPr="001150B9" w:rsidRDefault="004D51FD" w:rsidP="004D51FD">
      <w:pPr>
        <w:pStyle w:val="NO"/>
      </w:pPr>
      <w:r>
        <w:t>NOTE</w:t>
      </w:r>
      <w:r w:rsidRPr="003C49BB">
        <w:rPr>
          <w:lang w:val="en-US" w:eastAsia="zh-TW"/>
        </w:rPr>
        <w:t> </w:t>
      </w:r>
      <w:r>
        <w:t>3:</w:t>
      </w:r>
      <w:r>
        <w:tab/>
        <w:t>There is only one maximum number of PDU sessions for a PLMN regardless of which access the PDU session exists in.</w:t>
      </w:r>
    </w:p>
    <w:p w14:paraId="2466651F" w14:textId="77777777" w:rsidR="004D51FD" w:rsidRDefault="004D51FD" w:rsidP="004D51FD">
      <w:r w:rsidRPr="001150B9">
        <w:t>The PLMN's maximum number of PDU sessions applies to the PLMN in which the 5GMM cause #65 "m</w:t>
      </w:r>
      <w:r w:rsidRPr="001150B9">
        <w:rPr>
          <w:lang w:eastAsia="zh-CN"/>
        </w:rPr>
        <w:t>aximum number of PDU sessions reached</w:t>
      </w:r>
      <w:r w:rsidRPr="001150B9">
        <w:t>" is received. When the UE is switched off</w:t>
      </w:r>
      <w:r>
        <w:t>,</w:t>
      </w:r>
      <w:r w:rsidRPr="001150B9">
        <w:t xml:space="preserve"> when the USIM is removed</w:t>
      </w:r>
      <w:r>
        <w:t>, or the entry in the "list of subscriber data" for the current SNPN is updated</w:t>
      </w:r>
      <w:r w:rsidRPr="001150B9">
        <w:t xml:space="preserve">, the UE shall clear all previous determinations representing PLMN's maximum number of PDU sessions. Upon </w:t>
      </w:r>
      <w:r w:rsidRPr="001150B9">
        <w:rPr>
          <w:noProof/>
        </w:rPr>
        <w:t xml:space="preserve">successful </w:t>
      </w:r>
      <w:r w:rsidRPr="001150B9">
        <w:t xml:space="preserve">registration with </w:t>
      </w:r>
      <w:r w:rsidRPr="001150B9">
        <w:rPr>
          <w:noProof/>
        </w:rPr>
        <w:t>a new PLMN, the UE may clear previous determinations representing any PLMN's maximum number(s) of PDU sessions</w:t>
      </w:r>
      <w:r w:rsidRPr="001150B9">
        <w:t>.</w:t>
      </w:r>
    </w:p>
    <w:p w14:paraId="07420F83" w14:textId="77777777" w:rsidR="004D51FD" w:rsidRPr="002D0E93" w:rsidRDefault="004D51FD" w:rsidP="004D51FD">
      <w:r w:rsidRPr="002D0E93">
        <w:t xml:space="preserve">If the maximum number of </w:t>
      </w:r>
      <w:r>
        <w:t>established PDU session</w:t>
      </w:r>
      <w:r w:rsidRPr="002D0E93">
        <w:t xml:space="preserve">s is reached at the UE and the upper layers of the UE request </w:t>
      </w:r>
      <w:r>
        <w:t xml:space="preserve">connectivity to a DNN the UE shall not send a PDU SESSION ESTABLISHMENT message unless an established PDU session is released. </w:t>
      </w:r>
      <w:r w:rsidRPr="00CB3CC3">
        <w:t xml:space="preserve">If the UE </w:t>
      </w:r>
      <w:r>
        <w:rPr>
          <w:rFonts w:hint="eastAsia"/>
        </w:rPr>
        <w:t xml:space="preserve">needs to </w:t>
      </w:r>
      <w:r>
        <w:t>release</w:t>
      </w:r>
      <w:r w:rsidRPr="00CB3CC3">
        <w:t xml:space="preserve"> an </w:t>
      </w:r>
      <w:r>
        <w:t>established PDU session</w:t>
      </w:r>
      <w:r w:rsidRPr="00CB3CC3">
        <w:t xml:space="preserve">, </w:t>
      </w:r>
      <w:r w:rsidRPr="002D0E93">
        <w:t xml:space="preserve">choosing which </w:t>
      </w:r>
      <w:r>
        <w:t>PDU session</w:t>
      </w:r>
      <w:r w:rsidRPr="002D0E93">
        <w:t xml:space="preserve"> to </w:t>
      </w:r>
      <w:r>
        <w:t>release</w:t>
      </w:r>
      <w:r w:rsidRPr="002D0E93">
        <w:t xml:space="preserve"> is implementation specific</w:t>
      </w:r>
      <w:r>
        <w:t xml:space="preserve">, </w:t>
      </w:r>
      <w:r w:rsidRPr="009667EE">
        <w:t xml:space="preserve">however the UE shall not </w:t>
      </w:r>
      <w:r>
        <w:t>release the emergency PDU session</w:t>
      </w:r>
      <w:r w:rsidRPr="002D0E93">
        <w:t>.</w:t>
      </w:r>
    </w:p>
    <w:p w14:paraId="0C59BF61" w14:textId="77777777" w:rsidR="004D51FD" w:rsidRDefault="004D51FD" w:rsidP="004D51FD">
      <w:pPr>
        <w:rPr>
          <w:noProof/>
        </w:rPr>
      </w:pPr>
      <w:r w:rsidRPr="002D0E93">
        <w:rPr>
          <w:noProof/>
        </w:rPr>
        <w:t>If the UE</w:t>
      </w:r>
      <w:r>
        <w:rPr>
          <w:rFonts w:hint="eastAsia"/>
          <w:noProof/>
        </w:rPr>
        <w:t xml:space="preserve"> needs to</w:t>
      </w:r>
      <w:r w:rsidRPr="002D0E93">
        <w:rPr>
          <w:noProof/>
        </w:rPr>
        <w:t xml:space="preserve"> </w:t>
      </w:r>
      <w:r>
        <w:rPr>
          <w:noProof/>
        </w:rPr>
        <w:t>release a</w:t>
      </w:r>
      <w:r w:rsidRPr="002D0E93">
        <w:rPr>
          <w:noProof/>
        </w:rPr>
        <w:t xml:space="preserve"> </w:t>
      </w:r>
      <w:r>
        <w:rPr>
          <w:noProof/>
        </w:rPr>
        <w:t>PDU session</w:t>
      </w:r>
      <w:r w:rsidRPr="002D0E93">
        <w:rPr>
          <w:noProof/>
        </w:rPr>
        <w:t xml:space="preserve"> in order to request an emergency </w:t>
      </w:r>
      <w:r>
        <w:rPr>
          <w:noProof/>
        </w:rPr>
        <w:t>PDU session</w:t>
      </w:r>
      <w:r w:rsidRPr="002D0E93">
        <w:rPr>
          <w:noProof/>
        </w:rPr>
        <w:t xml:space="preserve">, it </w:t>
      </w:r>
      <w:r>
        <w:rPr>
          <w:rFonts w:hint="eastAsia"/>
          <w:noProof/>
        </w:rPr>
        <w:t>shall</w:t>
      </w:r>
      <w:r w:rsidRPr="002D0E93">
        <w:rPr>
          <w:noProof/>
        </w:rPr>
        <w:t xml:space="preserve"> </w:t>
      </w:r>
      <w:r>
        <w:rPr>
          <w:noProof/>
        </w:rPr>
        <w:t>either perform a local release</w:t>
      </w:r>
      <w:r w:rsidRPr="002D0E93">
        <w:rPr>
          <w:noProof/>
        </w:rPr>
        <w:t xml:space="preserve"> </w:t>
      </w:r>
      <w:r>
        <w:rPr>
          <w:noProof/>
        </w:rPr>
        <w:t xml:space="preserve">of </w:t>
      </w:r>
      <w:r w:rsidRPr="002D0E93">
        <w:rPr>
          <w:noProof/>
        </w:rPr>
        <w:t>a</w:t>
      </w:r>
      <w:r>
        <w:rPr>
          <w:noProof/>
        </w:rPr>
        <w:t xml:space="preserve"> PDU session</w:t>
      </w:r>
      <w:r w:rsidRPr="002D0E93">
        <w:rPr>
          <w:noProof/>
        </w:rPr>
        <w:t xml:space="preserve"> or </w:t>
      </w:r>
      <w:r>
        <w:rPr>
          <w:noProof/>
        </w:rPr>
        <w:t xml:space="preserve">release a PDU session </w:t>
      </w:r>
      <w:r w:rsidRPr="002D0E93">
        <w:rPr>
          <w:noProof/>
        </w:rPr>
        <w:t xml:space="preserve">via explicit signalling. If the UE performs </w:t>
      </w:r>
      <w:r>
        <w:rPr>
          <w:noProof/>
        </w:rPr>
        <w:t xml:space="preserve">a </w:t>
      </w:r>
      <w:r w:rsidRPr="002D0E93">
        <w:rPr>
          <w:noProof/>
        </w:rPr>
        <w:t xml:space="preserve">local </w:t>
      </w:r>
      <w:r>
        <w:rPr>
          <w:noProof/>
        </w:rPr>
        <w:t>release, the UE shall perform a registration procedure for mobility and periodic registration update</w:t>
      </w:r>
      <w:r w:rsidRPr="002D0E93">
        <w:rPr>
          <w:noProof/>
        </w:rPr>
        <w:t xml:space="preserve"> to indicate </w:t>
      </w:r>
      <w:r>
        <w:rPr>
          <w:noProof/>
        </w:rPr>
        <w:t>PDU session</w:t>
      </w:r>
      <w:r w:rsidRPr="002D0E93">
        <w:rPr>
          <w:noProof/>
        </w:rPr>
        <w:t xml:space="preserve"> status to the network.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67E8E42" w14:textId="42FC908D" w:rsidR="00613272" w:rsidRPr="00283B27" w:rsidRDefault="00613272" w:rsidP="00283B27"/>
    <w:p w14:paraId="6E4249A3" w14:textId="77777777" w:rsidR="00283B27" w:rsidRPr="00283B27" w:rsidRDefault="00283B27" w:rsidP="00283B27"/>
    <w:sectPr w:rsidR="00283B27" w:rsidRPr="00283B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9993E" w14:textId="77777777" w:rsidR="00555F67" w:rsidRDefault="00555F67">
      <w:r>
        <w:separator/>
      </w:r>
    </w:p>
  </w:endnote>
  <w:endnote w:type="continuationSeparator" w:id="0">
    <w:p w14:paraId="30ED0E6C" w14:textId="77777777" w:rsidR="00555F67" w:rsidRDefault="0055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20E45" w14:textId="77777777" w:rsidR="00555F67" w:rsidRDefault="00555F67">
      <w:r>
        <w:separator/>
      </w:r>
    </w:p>
  </w:footnote>
  <w:footnote w:type="continuationSeparator" w:id="0">
    <w:p w14:paraId="5E96F146" w14:textId="77777777" w:rsidR="00555F67" w:rsidRDefault="00555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5A53"/>
    <w:rsid w:val="001A7B60"/>
    <w:rsid w:val="001B52F0"/>
    <w:rsid w:val="001B7A65"/>
    <w:rsid w:val="001E41F3"/>
    <w:rsid w:val="00227EAD"/>
    <w:rsid w:val="00230865"/>
    <w:rsid w:val="0026004D"/>
    <w:rsid w:val="002640DD"/>
    <w:rsid w:val="00265A11"/>
    <w:rsid w:val="00275D12"/>
    <w:rsid w:val="00283B27"/>
    <w:rsid w:val="00284FEB"/>
    <w:rsid w:val="002860C4"/>
    <w:rsid w:val="00286EA2"/>
    <w:rsid w:val="002A1ABE"/>
    <w:rsid w:val="002B5741"/>
    <w:rsid w:val="00305409"/>
    <w:rsid w:val="00325FFA"/>
    <w:rsid w:val="00332E33"/>
    <w:rsid w:val="003609EF"/>
    <w:rsid w:val="0036231A"/>
    <w:rsid w:val="00363DF6"/>
    <w:rsid w:val="003674C0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D51FD"/>
    <w:rsid w:val="004E1669"/>
    <w:rsid w:val="004E65B9"/>
    <w:rsid w:val="0051580D"/>
    <w:rsid w:val="00547111"/>
    <w:rsid w:val="00555F67"/>
    <w:rsid w:val="00560512"/>
    <w:rsid w:val="00562CD4"/>
    <w:rsid w:val="00570453"/>
    <w:rsid w:val="00592D74"/>
    <w:rsid w:val="005E2C44"/>
    <w:rsid w:val="00613272"/>
    <w:rsid w:val="00621188"/>
    <w:rsid w:val="006257ED"/>
    <w:rsid w:val="006551AA"/>
    <w:rsid w:val="00677E82"/>
    <w:rsid w:val="00691BB6"/>
    <w:rsid w:val="00695808"/>
    <w:rsid w:val="006B2735"/>
    <w:rsid w:val="006B46FB"/>
    <w:rsid w:val="006D1259"/>
    <w:rsid w:val="006E21FB"/>
    <w:rsid w:val="006F305A"/>
    <w:rsid w:val="006F73CC"/>
    <w:rsid w:val="00726031"/>
    <w:rsid w:val="00792342"/>
    <w:rsid w:val="007977A8"/>
    <w:rsid w:val="007A37E6"/>
    <w:rsid w:val="007B512A"/>
    <w:rsid w:val="007C2097"/>
    <w:rsid w:val="007D6A07"/>
    <w:rsid w:val="007F7259"/>
    <w:rsid w:val="00800776"/>
    <w:rsid w:val="008040A8"/>
    <w:rsid w:val="008279FA"/>
    <w:rsid w:val="008371A4"/>
    <w:rsid w:val="008438B9"/>
    <w:rsid w:val="00855C2A"/>
    <w:rsid w:val="008626E7"/>
    <w:rsid w:val="00870EE7"/>
    <w:rsid w:val="00880EC9"/>
    <w:rsid w:val="008863B9"/>
    <w:rsid w:val="008A45A6"/>
    <w:rsid w:val="008B6E1F"/>
    <w:rsid w:val="008D1AD5"/>
    <w:rsid w:val="008F686C"/>
    <w:rsid w:val="009148DE"/>
    <w:rsid w:val="00920E71"/>
    <w:rsid w:val="00927EEF"/>
    <w:rsid w:val="00941BFE"/>
    <w:rsid w:val="00941E30"/>
    <w:rsid w:val="0094369B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1F98"/>
    <w:rsid w:val="00A246B6"/>
    <w:rsid w:val="00A41747"/>
    <w:rsid w:val="00A47E70"/>
    <w:rsid w:val="00A50CF0"/>
    <w:rsid w:val="00A542A2"/>
    <w:rsid w:val="00A7671C"/>
    <w:rsid w:val="00AA2CBC"/>
    <w:rsid w:val="00AC4832"/>
    <w:rsid w:val="00AC5820"/>
    <w:rsid w:val="00AD1CD8"/>
    <w:rsid w:val="00AF29AD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11148"/>
    <w:rsid w:val="00C66BA2"/>
    <w:rsid w:val="00C75CB0"/>
    <w:rsid w:val="00C95652"/>
    <w:rsid w:val="00C95985"/>
    <w:rsid w:val="00CB6C17"/>
    <w:rsid w:val="00CC5026"/>
    <w:rsid w:val="00CC68D0"/>
    <w:rsid w:val="00D03F9A"/>
    <w:rsid w:val="00D06D51"/>
    <w:rsid w:val="00D13244"/>
    <w:rsid w:val="00D24991"/>
    <w:rsid w:val="00D50255"/>
    <w:rsid w:val="00D66520"/>
    <w:rsid w:val="00D914FF"/>
    <w:rsid w:val="00D9391A"/>
    <w:rsid w:val="00DA3849"/>
    <w:rsid w:val="00DA4DDE"/>
    <w:rsid w:val="00DC30D0"/>
    <w:rsid w:val="00DD3671"/>
    <w:rsid w:val="00DE34CF"/>
    <w:rsid w:val="00DE4C56"/>
    <w:rsid w:val="00DF27CE"/>
    <w:rsid w:val="00E02C44"/>
    <w:rsid w:val="00E13F3D"/>
    <w:rsid w:val="00E34898"/>
    <w:rsid w:val="00E47A01"/>
    <w:rsid w:val="00E8079D"/>
    <w:rsid w:val="00EA1F83"/>
    <w:rsid w:val="00EB09B7"/>
    <w:rsid w:val="00EC5186"/>
    <w:rsid w:val="00EC7A46"/>
    <w:rsid w:val="00EE15ED"/>
    <w:rsid w:val="00EE7D7C"/>
    <w:rsid w:val="00F17836"/>
    <w:rsid w:val="00F25D98"/>
    <w:rsid w:val="00F300FB"/>
    <w:rsid w:val="00F4503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34A81-EAAA-46A5-B68E-A1CF77D10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2</cp:revision>
  <cp:lastPrinted>1900-01-01T06:00:00Z</cp:lastPrinted>
  <dcterms:created xsi:type="dcterms:W3CDTF">2020-11-16T20:42:00Z</dcterms:created>
  <dcterms:modified xsi:type="dcterms:W3CDTF">2020-11-16T20:42:00Z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