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D734D" w14:textId="16205984" w:rsidR="0032096C" w:rsidRPr="00BA2104" w:rsidRDefault="0032096C" w:rsidP="003209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A2104">
        <w:rPr>
          <w:b/>
          <w:sz w:val="24"/>
        </w:rPr>
        <w:t>3GPP TSG-CT WG1 Meeting #127</w:t>
      </w:r>
      <w:r w:rsidR="00DE322C">
        <w:rPr>
          <w:b/>
          <w:sz w:val="24"/>
        </w:rPr>
        <w:t>-bis-</w:t>
      </w:r>
      <w:r w:rsidRPr="00BA2104">
        <w:rPr>
          <w:b/>
          <w:sz w:val="24"/>
        </w:rPr>
        <w:t>e</w:t>
      </w:r>
      <w:r w:rsidRPr="00BA2104">
        <w:rPr>
          <w:b/>
          <w:i/>
          <w:sz w:val="28"/>
        </w:rPr>
        <w:tab/>
      </w:r>
      <w:r w:rsidRPr="00BA2104">
        <w:rPr>
          <w:b/>
          <w:sz w:val="24"/>
        </w:rPr>
        <w:t>C1-2</w:t>
      </w:r>
      <w:r w:rsidR="004D4209">
        <w:rPr>
          <w:b/>
          <w:sz w:val="24"/>
        </w:rPr>
        <w:t>1</w:t>
      </w:r>
      <w:r w:rsidR="00D90C51">
        <w:rPr>
          <w:b/>
          <w:sz w:val="24"/>
        </w:rPr>
        <w:t>0054</w:t>
      </w:r>
    </w:p>
    <w:p w14:paraId="2F5D29FD" w14:textId="10AAA626" w:rsidR="0032096C" w:rsidRPr="00BA2104" w:rsidRDefault="0032096C" w:rsidP="0032096C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>E-</w:t>
      </w:r>
      <w:r w:rsidR="00DE322C">
        <w:rPr>
          <w:b/>
          <w:sz w:val="24"/>
        </w:rPr>
        <w:t>M</w:t>
      </w:r>
      <w:r w:rsidRPr="00BA2104">
        <w:rPr>
          <w:b/>
          <w:sz w:val="24"/>
        </w:rPr>
        <w:t xml:space="preserve">eeting, </w:t>
      </w:r>
      <w:r w:rsidR="00DE322C">
        <w:rPr>
          <w:b/>
          <w:sz w:val="24"/>
        </w:rPr>
        <w:t>25</w:t>
      </w:r>
      <w:r w:rsidRPr="00BA2104">
        <w:rPr>
          <w:b/>
          <w:sz w:val="24"/>
        </w:rPr>
        <w:t>-2</w:t>
      </w:r>
      <w:r w:rsidR="00DE322C">
        <w:rPr>
          <w:b/>
          <w:sz w:val="24"/>
        </w:rPr>
        <w:t>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366A27B" w14:textId="77777777" w:rsidR="00493907" w:rsidRPr="00BA2104" w:rsidRDefault="00493907" w:rsidP="00781086">
      <w:pPr>
        <w:pStyle w:val="CRCoverPage"/>
        <w:spacing w:after="0"/>
        <w:outlineLvl w:val="0"/>
        <w:rPr>
          <w:b/>
          <w:sz w:val="24"/>
        </w:rPr>
      </w:pPr>
    </w:p>
    <w:p w14:paraId="71736388" w14:textId="7216CC88" w:rsidR="002C1E4A" w:rsidRPr="00BA2104" w:rsidRDefault="002C1E4A" w:rsidP="189AA30E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189AA30E">
        <w:rPr>
          <w:b/>
          <w:bCs/>
          <w:sz w:val="24"/>
          <w:szCs w:val="24"/>
        </w:rPr>
        <w:t>3GPP TSG-CT WG3 Meeting #11</w:t>
      </w:r>
      <w:r w:rsidR="00DE322C" w:rsidRPr="189AA30E">
        <w:rPr>
          <w:b/>
          <w:bCs/>
          <w:sz w:val="24"/>
          <w:szCs w:val="24"/>
        </w:rPr>
        <w:t>3-</w:t>
      </w:r>
      <w:r w:rsidRPr="189AA30E">
        <w:rPr>
          <w:b/>
          <w:bCs/>
          <w:sz w:val="24"/>
          <w:szCs w:val="24"/>
        </w:rPr>
        <w:t>e</w:t>
      </w:r>
      <w:r>
        <w:tab/>
      </w:r>
      <w:r w:rsidRPr="189AA30E">
        <w:rPr>
          <w:b/>
          <w:bCs/>
          <w:sz w:val="24"/>
          <w:szCs w:val="24"/>
        </w:rPr>
        <w:t>C3-2</w:t>
      </w:r>
      <w:r w:rsidR="004D4209" w:rsidRPr="189AA30E">
        <w:rPr>
          <w:b/>
          <w:bCs/>
          <w:sz w:val="24"/>
          <w:szCs w:val="24"/>
        </w:rPr>
        <w:t>1</w:t>
      </w:r>
      <w:r w:rsidR="300F6B29" w:rsidRPr="189AA30E">
        <w:rPr>
          <w:b/>
          <w:bCs/>
          <w:sz w:val="24"/>
          <w:szCs w:val="24"/>
        </w:rPr>
        <w:t>0037</w:t>
      </w:r>
    </w:p>
    <w:p w14:paraId="72BE42E0" w14:textId="627CF5DA" w:rsidR="002C1E4A" w:rsidRPr="00BA2104" w:rsidRDefault="002C1E4A" w:rsidP="002C1E4A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932DFD3" w14:textId="77777777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</w:p>
    <w:p w14:paraId="1FC157E7" w14:textId="6FB1645B" w:rsidR="004D4209" w:rsidRPr="00BA2104" w:rsidRDefault="004D4209" w:rsidP="01839CB2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01839CB2">
        <w:rPr>
          <w:b/>
          <w:bCs/>
          <w:sz w:val="24"/>
          <w:szCs w:val="24"/>
        </w:rPr>
        <w:t>3GPP TSG-CT WG4 Meeting #101</w:t>
      </w:r>
      <w:r w:rsidR="00DE322C" w:rsidRPr="01839CB2">
        <w:rPr>
          <w:b/>
          <w:bCs/>
          <w:sz w:val="24"/>
          <w:szCs w:val="24"/>
        </w:rPr>
        <w:t>-bis-</w:t>
      </w:r>
      <w:r w:rsidRPr="01839CB2">
        <w:rPr>
          <w:b/>
          <w:bCs/>
          <w:sz w:val="24"/>
          <w:szCs w:val="24"/>
        </w:rPr>
        <w:t>e</w:t>
      </w:r>
      <w:r>
        <w:tab/>
      </w:r>
      <w:r w:rsidRPr="01839CB2">
        <w:rPr>
          <w:b/>
          <w:bCs/>
          <w:sz w:val="24"/>
          <w:szCs w:val="24"/>
        </w:rPr>
        <w:t>C4-21</w:t>
      </w:r>
      <w:r w:rsidR="772145AD" w:rsidRPr="01839CB2">
        <w:rPr>
          <w:b/>
          <w:bCs/>
          <w:sz w:val="24"/>
          <w:szCs w:val="24"/>
        </w:rPr>
        <w:t>0038</w:t>
      </w:r>
    </w:p>
    <w:p w14:paraId="5755FFE0" w14:textId="1A54856D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485B7809" w14:textId="32BB498F" w:rsidR="00A816A1" w:rsidRPr="00BA2104" w:rsidRDefault="00A816A1" w:rsidP="00A816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A2104">
        <w:rPr>
          <w:b/>
          <w:sz w:val="24"/>
        </w:rPr>
        <w:tab/>
      </w:r>
    </w:p>
    <w:p w14:paraId="3DC0E525" w14:textId="77777777" w:rsidR="00AE25BF" w:rsidRPr="00BA210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3887F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Source: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Nokia, Nokia Shanghai Bell</w:t>
      </w:r>
    </w:p>
    <w:p w14:paraId="6A38319F" w14:textId="5E836439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 w:cs="Arial"/>
          <w:b/>
          <w:lang w:eastAsia="zh-CN"/>
        </w:rPr>
        <w:t>Title:</w:t>
      </w:r>
      <w:r w:rsidRPr="00BA2104">
        <w:rPr>
          <w:rFonts w:ascii="Arial" w:eastAsia="Batang" w:hAnsi="Arial" w:cs="Arial"/>
          <w:b/>
          <w:lang w:eastAsia="zh-CN"/>
        </w:rPr>
        <w:tab/>
        <w:t>New</w:t>
      </w:r>
      <w:r w:rsidR="00D31CC8" w:rsidRPr="00BA2104">
        <w:rPr>
          <w:rFonts w:ascii="Arial" w:eastAsia="Batang" w:hAnsi="Arial" w:cs="Arial"/>
          <w:b/>
          <w:lang w:eastAsia="zh-CN"/>
        </w:rPr>
        <w:t xml:space="preserve"> WID on</w:t>
      </w:r>
      <w:r w:rsidRPr="00BA2104">
        <w:rPr>
          <w:rFonts w:ascii="Arial" w:eastAsia="Batang" w:hAnsi="Arial" w:cs="Arial"/>
          <w:b/>
          <w:lang w:eastAsia="zh-CN"/>
        </w:rPr>
        <w:t xml:space="preserve"> </w:t>
      </w:r>
      <w:r w:rsidR="009E7B8A" w:rsidRPr="00BA2104">
        <w:rPr>
          <w:rFonts w:ascii="Arial" w:eastAsia="Batang" w:hAnsi="Arial" w:cs="Arial"/>
          <w:b/>
          <w:lang w:eastAsia="zh-CN"/>
        </w:rPr>
        <w:t xml:space="preserve">CT aspects of enhanced support of </w:t>
      </w:r>
      <w:r w:rsidR="00987490">
        <w:rPr>
          <w:rFonts w:ascii="Arial" w:eastAsia="Batang" w:hAnsi="Arial" w:cs="Arial"/>
          <w:b/>
          <w:lang w:eastAsia="zh-CN"/>
        </w:rPr>
        <w:t>I</w:t>
      </w:r>
      <w:r w:rsidR="009E7B8A" w:rsidRPr="00BA2104">
        <w:rPr>
          <w:rFonts w:ascii="Arial" w:eastAsia="Batang" w:hAnsi="Arial" w:cs="Arial"/>
          <w:b/>
          <w:lang w:eastAsia="zh-CN"/>
        </w:rPr>
        <w:t>ndustrial IoT</w:t>
      </w:r>
    </w:p>
    <w:p w14:paraId="08D49787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Document for:</w:t>
      </w:r>
      <w:r w:rsidRPr="00BA2104">
        <w:rPr>
          <w:rFonts w:ascii="Arial" w:eastAsia="Batang" w:hAnsi="Arial"/>
          <w:b/>
          <w:lang w:eastAsia="zh-CN"/>
        </w:rPr>
        <w:tab/>
        <w:t>Approval</w:t>
      </w:r>
    </w:p>
    <w:p w14:paraId="5EC5C5B2" w14:textId="38372082" w:rsidR="00AE25BF" w:rsidRPr="00BA210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Agenda Item: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17.1.1</w:t>
      </w:r>
      <w:r w:rsidR="0032096C" w:rsidRPr="00BA2104">
        <w:rPr>
          <w:rFonts w:ascii="Arial" w:eastAsia="Batang" w:hAnsi="Arial"/>
          <w:b/>
          <w:lang w:eastAsia="zh-CN"/>
        </w:rPr>
        <w:t xml:space="preserve"> / 5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r w:rsidR="005662B8" w:rsidRPr="00BA2104">
        <w:t>-CT</w:t>
      </w:r>
    </w:p>
    <w:p w14:paraId="2B7BDCE8" w14:textId="77777777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9E7B8A" w:rsidRPr="00BA2104">
        <w:t>TBD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378AD905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2725F1FE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7A6CB90E" w14:textId="0EAE8215" w:rsidR="00BA2104" w:rsidRDefault="00BA2104" w:rsidP="00BA2104">
      <w:pPr>
        <w:pStyle w:val="B2"/>
      </w:pPr>
      <w:r w:rsidRPr="00BA2104">
        <w:t>-</w:t>
      </w:r>
      <w:r w:rsidRPr="00BA2104">
        <w:tab/>
      </w:r>
      <w:r>
        <w:t xml:space="preserve">Support for </w:t>
      </w:r>
      <w:r w:rsidR="004207EF">
        <w:t>best master clock algorithm (</w:t>
      </w:r>
      <w:r>
        <w:t>BMCA</w:t>
      </w:r>
      <w:r w:rsidR="004207EF">
        <w:t>)</w:t>
      </w:r>
      <w:r>
        <w:t xml:space="preserve"> procedure</w:t>
      </w:r>
    </w:p>
    <w:p w14:paraId="57C10CF6" w14:textId="5F711931" w:rsidR="00BC11FB" w:rsidRPr="00BA2104" w:rsidRDefault="00BC11FB" w:rsidP="00BA2104">
      <w:pPr>
        <w:pStyle w:val="B2"/>
      </w:pPr>
      <w:r>
        <w:t>-</w:t>
      </w:r>
      <w:r>
        <w:tab/>
      </w:r>
      <w:r w:rsidR="00055A9B">
        <w:t>Enhancement in the interface between NW-TT and TSN AF to support r</w:t>
      </w:r>
      <w:r>
        <w:t>eporting BMCA result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86DDC35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01113F05" w14:textId="0C858B2C" w:rsidR="00CF2C11" w:rsidRDefault="00CF2C11" w:rsidP="001A6902">
      <w:pPr>
        <w:pStyle w:val="B2"/>
        <w:ind w:left="426" w:hanging="142"/>
      </w:pPr>
      <w:r>
        <w:t>3)</w:t>
      </w:r>
      <w:r w:rsidR="00652930">
        <w:tab/>
      </w:r>
      <w:r>
        <w:t>Exposure of Deterministic QoS</w:t>
      </w:r>
    </w:p>
    <w:p w14:paraId="68AEA680" w14:textId="19807555" w:rsidR="00CF2C11" w:rsidRPr="00BA2104" w:rsidRDefault="00CF2C11" w:rsidP="00CF2C11">
      <w:pPr>
        <w:pStyle w:val="B2"/>
      </w:pPr>
      <w:r>
        <w:t>-</w:t>
      </w:r>
      <w:r w:rsidR="00652930">
        <w:tab/>
        <w:t>Support of hold and forward buffer</w:t>
      </w:r>
      <w:r w:rsidR="00E864FA">
        <w:t>ing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3FAEE497" w14:textId="2695BA90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3384573D" w14:textId="7021EA75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46866115" w:rsidRPr="00BA2104">
        <w:t xml:space="preserve">Potential impacts to N5 and N7 to perform session management </w:t>
      </w:r>
      <w:r w:rsidR="00187112">
        <w:t>of</w:t>
      </w:r>
      <w:r w:rsidR="46866115" w:rsidRPr="00BA2104">
        <w:t xml:space="preserve"> two associated PDU </w:t>
      </w:r>
      <w:r w:rsidR="001B0EF2">
        <w:t>s</w:t>
      </w:r>
      <w:r w:rsidR="46866115" w:rsidRPr="00BA2104">
        <w:t>essions</w:t>
      </w:r>
      <w:r w:rsidR="00187112">
        <w:t xml:space="preserve"> for UE-UE TSC</w:t>
      </w:r>
    </w:p>
    <w:p w14:paraId="665FC29F" w14:textId="39B83B46" w:rsidR="00B6268C" w:rsidRPr="00BA2104" w:rsidRDefault="001B0EF2" w:rsidP="00B6268C">
      <w:pPr>
        <w:pStyle w:val="B1"/>
      </w:pPr>
      <w:r>
        <w:lastRenderedPageBreak/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6840CD22" w:rsidR="00B6268C" w:rsidRPr="00BA2104" w:rsidRDefault="0083713B" w:rsidP="00B6268C">
      <w:pPr>
        <w:pStyle w:val="B1"/>
      </w:pPr>
      <w:r>
        <w:t>3</w:t>
      </w:r>
      <w:r w:rsidR="00B6268C" w:rsidRPr="00BA2104">
        <w:t>)</w:t>
      </w:r>
      <w:r w:rsidR="00B6268C" w:rsidRPr="00BA2104">
        <w:tab/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190A6E6A" w:rsidR="0014660D" w:rsidRPr="00BA2104" w:rsidRDefault="0083713B" w:rsidP="0014660D">
      <w:pPr>
        <w:pStyle w:val="B1"/>
      </w:pPr>
      <w:r>
        <w:t>4</w:t>
      </w:r>
      <w:r w:rsidR="0014660D" w:rsidRPr="00BA2104">
        <w:t>)</w:t>
      </w:r>
      <w:r w:rsidR="0014660D" w:rsidRPr="00BA2104">
        <w:tab/>
      </w:r>
      <w:r w:rsidR="0014660D">
        <w:t>Exposure of deterministic QoS</w:t>
      </w:r>
    </w:p>
    <w:p w14:paraId="0FBC5716" w14:textId="4C6DD7F5" w:rsidR="00113C06" w:rsidRDefault="0014660D" w:rsidP="0014660D">
      <w:pPr>
        <w:pStyle w:val="B2"/>
      </w:pPr>
      <w:r w:rsidRPr="00BA2104">
        <w:t>-</w:t>
      </w:r>
      <w:r w:rsidRPr="00BA2104">
        <w:tab/>
      </w:r>
      <w:r w:rsidR="00113C06">
        <w:t>Impact on NEF Exposure Services to support AF request for TSC QoS and 5GS deterministic capability exposure</w:t>
      </w:r>
      <w:r w:rsidR="00060326">
        <w:t xml:space="preserve">. Includes new parameters on N33 </w:t>
      </w:r>
    </w:p>
    <w:p w14:paraId="5C47BA2C" w14:textId="77777777" w:rsidR="00EA508F" w:rsidRDefault="00113C06" w:rsidP="001A6902">
      <w:pPr>
        <w:pStyle w:val="B1"/>
        <w:ind w:left="851"/>
      </w:pPr>
      <w:r>
        <w:t>-</w:t>
      </w:r>
      <w:r>
        <w:tab/>
        <w:t>Impact on exposure framework to support PMIC transmission from NEF to UE/DS-TT and UPF/NW-TT</w:t>
      </w:r>
      <w:r w:rsidR="00EA508F" w:rsidRPr="00EA508F">
        <w:t xml:space="preserve"> </w:t>
      </w:r>
    </w:p>
    <w:p w14:paraId="66403456" w14:textId="730ACE57" w:rsidR="00EB076D" w:rsidRDefault="00EA508F" w:rsidP="00E413F9">
      <w:pPr>
        <w:pStyle w:val="B1"/>
        <w:ind w:left="851"/>
      </w:pPr>
      <w:r>
        <w:t>-</w:t>
      </w:r>
      <w:r>
        <w:tab/>
        <w:t>Impacts on PCF to handle additional parameters for TSC QoS</w:t>
      </w:r>
      <w:r w:rsidR="00512C6C">
        <w:t>. Includes new parameters on N30</w:t>
      </w:r>
    </w:p>
    <w:p w14:paraId="434D44DD" w14:textId="3BA5EDDD" w:rsidR="00EB076D" w:rsidRPr="00BA2104" w:rsidRDefault="00EB076D" w:rsidP="00EB076D">
      <w:pPr>
        <w:pStyle w:val="B1"/>
      </w:pPr>
      <w:r>
        <w:t>5</w:t>
      </w:r>
      <w:r w:rsidRPr="00BA2104">
        <w:t>)</w:t>
      </w:r>
      <w:r w:rsidRPr="00BA2104">
        <w:tab/>
      </w:r>
      <w:r w:rsidRPr="00EB076D"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bookmarkStart w:id="1" w:name="_GoBack"/>
      <w:bookmarkEnd w:id="1"/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0DC749CE" w:rsidR="00BA2104" w:rsidRDefault="00BA2104" w:rsidP="000E4C29">
      <w:pPr>
        <w:pStyle w:val="B2"/>
      </w:pPr>
      <w:r w:rsidRPr="00BA2104">
        <w:t>-</w:t>
      </w:r>
      <w:r w:rsidRPr="00BA2104">
        <w:tab/>
        <w:t>Potential impacts to N4 to support TSC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7B2D9D4F" w14:textId="4AD2AFF6" w:rsidR="004E69E2" w:rsidRDefault="004E69E2" w:rsidP="004E69E2">
      <w:pPr>
        <w:pStyle w:val="B1"/>
      </w:pPr>
      <w:r>
        <w:t>3</w:t>
      </w:r>
      <w:r w:rsidRPr="00BA2104">
        <w:t>)</w:t>
      </w:r>
      <w:r w:rsidRPr="00BA2104">
        <w:tab/>
        <w:t xml:space="preserve">Exposure </w:t>
      </w:r>
      <w:r>
        <w:t>of Deterministic QoS</w:t>
      </w:r>
    </w:p>
    <w:p w14:paraId="371A6970" w14:textId="4CF88F82" w:rsidR="00435D18" w:rsidRDefault="00435D18" w:rsidP="00435D18">
      <w:pPr>
        <w:pStyle w:val="B2"/>
      </w:pPr>
      <w:r>
        <w:t>-</w:t>
      </w:r>
      <w:r>
        <w:tab/>
      </w:r>
      <w:r w:rsidRPr="00BA2104">
        <w:t>Potential impacts to N4 to support TSC for IP type PDU sessions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25E3B1E5" w:rsidR="00FF3F0C" w:rsidRPr="00BA2104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A69ED" w14:textId="10A29C1E" w:rsidR="00BB5EBF" w:rsidRPr="00BA2104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6E712D" w14:textId="5BC1A939" w:rsidR="00FF3F0C" w:rsidRPr="00BA2104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624834D" w14:textId="7B392EB4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539ACC13" w14:textId="695C93B5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651BDB72" w14:textId="6960F110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13B960A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5F13553F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  <w:r w:rsidR="00652930">
              <w:rPr>
                <w:rFonts w:ascii="Arial" w:hAnsi="Arial" w:cs="Arial"/>
                <w:iCs/>
                <w:sz w:val="18"/>
                <w:szCs w:val="18"/>
              </w:rPr>
              <w:br/>
              <w:t>Protocol update to support of hold and forward buffer</w:t>
            </w:r>
            <w:r w:rsidR="00E864FA">
              <w:rPr>
                <w:rFonts w:ascii="Arial" w:hAnsi="Arial" w:cs="Arial"/>
                <w:iCs/>
                <w:sz w:val="18"/>
                <w:szCs w:val="18"/>
              </w:rPr>
              <w:t>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0DD4FBAD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N7 to support uplink time synchronization, UE-UE TSC,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96A8" w14:textId="7EE610F3" w:rsidR="00F00A82" w:rsidRPr="00BA2104" w:rsidRDefault="4FEC2FD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0A887811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0F7BA8F1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N5 to support uplink time synchronization, UE-UE TSC,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lastRenderedPageBreak/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13B96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77777777" w:rsidR="008D1A77" w:rsidRDefault="004D4209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13B960A1">
              <w:rPr>
                <w:rFonts w:ascii="Arial" w:hAnsi="Arial" w:cs="Arial"/>
                <w:sz w:val="18"/>
                <w:szCs w:val="18"/>
              </w:rPr>
              <w:t>Potential impacts to N4 to support UE-UE TSC and TSC for IP type PDU sessions</w:t>
            </w:r>
            <w:r w:rsidR="008D1A77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77777777" w:rsidR="0048267C" w:rsidRPr="00BA2104" w:rsidRDefault="0048267C" w:rsidP="001C5C86">
            <w:pPr>
              <w:pStyle w:val="TAL"/>
            </w:pP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77777777" w:rsidR="0048267C" w:rsidRPr="00BA2104" w:rsidRDefault="0048267C" w:rsidP="001C5C86">
            <w:pPr>
              <w:pStyle w:val="TAL"/>
            </w:pP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77777777" w:rsidR="00025316" w:rsidRPr="00BA2104" w:rsidRDefault="00025316" w:rsidP="001C5C86">
            <w:pPr>
              <w:pStyle w:val="TAL"/>
            </w:pP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77777777" w:rsidR="00025316" w:rsidRPr="00BA2104" w:rsidRDefault="00025316" w:rsidP="001C5C86">
            <w:pPr>
              <w:pStyle w:val="TAL"/>
            </w:pP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90E36" w14:textId="77777777" w:rsidR="00655BF1" w:rsidRDefault="00655BF1">
      <w:r>
        <w:separator/>
      </w:r>
    </w:p>
  </w:endnote>
  <w:endnote w:type="continuationSeparator" w:id="0">
    <w:p w14:paraId="4CD34E16" w14:textId="77777777" w:rsidR="00655BF1" w:rsidRDefault="00655BF1">
      <w:r>
        <w:continuationSeparator/>
      </w:r>
    </w:p>
  </w:endnote>
  <w:endnote w:type="continuationNotice" w:id="1">
    <w:p w14:paraId="58B05B70" w14:textId="77777777" w:rsidR="00655BF1" w:rsidRDefault="00655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354D9" w14:textId="77777777" w:rsidR="00655BF1" w:rsidRDefault="00655BF1">
      <w:r>
        <w:separator/>
      </w:r>
    </w:p>
  </w:footnote>
  <w:footnote w:type="continuationSeparator" w:id="0">
    <w:p w14:paraId="72599E54" w14:textId="77777777" w:rsidR="00655BF1" w:rsidRDefault="00655BF1">
      <w:r>
        <w:continuationSeparator/>
      </w:r>
    </w:p>
  </w:footnote>
  <w:footnote w:type="continuationNotice" w:id="1">
    <w:p w14:paraId="0F798189" w14:textId="77777777" w:rsidR="00655BF1" w:rsidRDefault="00655B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40E5"/>
    <w:rsid w:val="0026436F"/>
    <w:rsid w:val="0026606E"/>
    <w:rsid w:val="00276403"/>
    <w:rsid w:val="002A64D8"/>
    <w:rsid w:val="002C1C50"/>
    <w:rsid w:val="002C1E4A"/>
    <w:rsid w:val="002C3F3D"/>
    <w:rsid w:val="002E6A7D"/>
    <w:rsid w:val="002E7A9E"/>
    <w:rsid w:val="002F3C41"/>
    <w:rsid w:val="002F6C5C"/>
    <w:rsid w:val="0030045C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72073"/>
    <w:rsid w:val="0048267C"/>
    <w:rsid w:val="004876B9"/>
    <w:rsid w:val="00493907"/>
    <w:rsid w:val="00493A79"/>
    <w:rsid w:val="00495840"/>
    <w:rsid w:val="004A1E3F"/>
    <w:rsid w:val="004A40BE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F00A82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839CB2"/>
    <w:rsid w:val="09A7A1C3"/>
    <w:rsid w:val="09CC2286"/>
    <w:rsid w:val="0B17FA8B"/>
    <w:rsid w:val="0B390F8C"/>
    <w:rsid w:val="0D7934A1"/>
    <w:rsid w:val="0E126723"/>
    <w:rsid w:val="0E9FFC70"/>
    <w:rsid w:val="1168A828"/>
    <w:rsid w:val="11F5C626"/>
    <w:rsid w:val="13B960A1"/>
    <w:rsid w:val="15139EC0"/>
    <w:rsid w:val="167B9798"/>
    <w:rsid w:val="189AA30E"/>
    <w:rsid w:val="19142FEC"/>
    <w:rsid w:val="1C239641"/>
    <w:rsid w:val="1F89D3C9"/>
    <w:rsid w:val="2199852E"/>
    <w:rsid w:val="22B165BA"/>
    <w:rsid w:val="2406D6F0"/>
    <w:rsid w:val="29032586"/>
    <w:rsid w:val="29EF8D28"/>
    <w:rsid w:val="2BF7F0C5"/>
    <w:rsid w:val="300F6B29"/>
    <w:rsid w:val="33794C59"/>
    <w:rsid w:val="3564EC9D"/>
    <w:rsid w:val="36D5811E"/>
    <w:rsid w:val="36EC4BF5"/>
    <w:rsid w:val="38813E69"/>
    <w:rsid w:val="3B56641B"/>
    <w:rsid w:val="3CD4ADAA"/>
    <w:rsid w:val="3D189268"/>
    <w:rsid w:val="4562AD38"/>
    <w:rsid w:val="456B715E"/>
    <w:rsid w:val="460BC678"/>
    <w:rsid w:val="46866115"/>
    <w:rsid w:val="4735F573"/>
    <w:rsid w:val="48FE14FE"/>
    <w:rsid w:val="4CD6FC39"/>
    <w:rsid w:val="4CE4C4E1"/>
    <w:rsid w:val="4FEC2FD7"/>
    <w:rsid w:val="5092A9B7"/>
    <w:rsid w:val="53F25677"/>
    <w:rsid w:val="5432D1CD"/>
    <w:rsid w:val="583A21B5"/>
    <w:rsid w:val="5842D9A9"/>
    <w:rsid w:val="60CC1810"/>
    <w:rsid w:val="6210C0DE"/>
    <w:rsid w:val="6221BA58"/>
    <w:rsid w:val="62C9C568"/>
    <w:rsid w:val="637A75CC"/>
    <w:rsid w:val="63AFD53C"/>
    <w:rsid w:val="640854AC"/>
    <w:rsid w:val="6939A4A1"/>
    <w:rsid w:val="74D7A03B"/>
    <w:rsid w:val="772145AD"/>
    <w:rsid w:val="7A6094E9"/>
    <w:rsid w:val="7BA14F5B"/>
    <w:rsid w:val="7BB79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5AIRPNAIUNRU-529706453-1833</_dlc_DocId>
    <_dlc_DocIdUrl xmlns="71c5aaf6-e6ce-465b-b873-5148d2a4c105">
      <Url>https://nokia.sharepoint.com/sites/c5g/epc/_layouts/15/DocIdRedir.aspx?ID=5AIRPNAIUNRU-529706453-1833</Url>
      <Description>5AIRPNAIUNRU-529706453-1833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B119106-D990-4157-8271-50CCD7342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Nokia_Author_00</cp:lastModifiedBy>
  <cp:revision>19</cp:revision>
  <cp:lastPrinted>2000-02-29T10:31:00Z</cp:lastPrinted>
  <dcterms:created xsi:type="dcterms:W3CDTF">2021-01-15T04:09:00Z</dcterms:created>
  <dcterms:modified xsi:type="dcterms:W3CDTF">2021-01-16T19:57:00Z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8614ef18-683a-48ce-9352-a9007b6477e3</vt:lpwstr>
  </property>
</Properties>
</file>